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1098"/>
        <w:gridCol w:w="7470"/>
      </w:tblGrid>
      <w:tr w:rsidR="003B6C8F" w:rsidRPr="008860F2" w14:paraId="33E5E8B9" w14:textId="77777777" w:rsidTr="00B346F1">
        <w:trPr>
          <w:tblHeader/>
        </w:trPr>
        <w:tc>
          <w:tcPr>
            <w:tcW w:w="1098" w:type="dxa"/>
            <w:shd w:val="clear" w:color="auto" w:fill="auto"/>
          </w:tcPr>
          <w:p w14:paraId="7D410C2E" w14:textId="447FDCB8" w:rsidR="003B6C8F" w:rsidRPr="008860F2" w:rsidRDefault="00CE17CD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860F2">
              <w:rPr>
                <w:rFonts w:cs="Angsana New"/>
                <w:b w:val="0"/>
                <w:sz w:val="28"/>
                <w:szCs w:val="28"/>
                <w:lang w:val="en-US" w:bidi="th-TH"/>
              </w:rPr>
              <w:br w:type="page"/>
            </w:r>
            <w:r w:rsidR="003B6C8F" w:rsidRPr="008860F2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7470" w:type="dxa"/>
            <w:shd w:val="clear" w:color="auto" w:fill="auto"/>
          </w:tcPr>
          <w:p w14:paraId="437D2AF6" w14:textId="77777777" w:rsidR="003B6C8F" w:rsidRPr="008860F2" w:rsidRDefault="003B6C8F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สารบัญ</w:t>
            </w:r>
          </w:p>
        </w:tc>
      </w:tr>
      <w:tr w:rsidR="00301C45" w:rsidRPr="008860F2" w14:paraId="11769508" w14:textId="77777777" w:rsidTr="00B346F1">
        <w:trPr>
          <w:tblHeader/>
        </w:trPr>
        <w:tc>
          <w:tcPr>
            <w:tcW w:w="1098" w:type="dxa"/>
            <w:shd w:val="clear" w:color="auto" w:fill="auto"/>
          </w:tcPr>
          <w:p w14:paraId="161DD461" w14:textId="77777777" w:rsidR="00301C45" w:rsidRPr="008860F2" w:rsidRDefault="00301C45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169588B" w14:textId="77777777" w:rsidR="00301C45" w:rsidRPr="008860F2" w:rsidRDefault="00301C45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1B7F10" w:rsidRPr="008860F2" w14:paraId="06774C72" w14:textId="77777777" w:rsidTr="00B346F1">
        <w:tc>
          <w:tcPr>
            <w:tcW w:w="1098" w:type="dxa"/>
            <w:shd w:val="clear" w:color="auto" w:fill="auto"/>
          </w:tcPr>
          <w:p w14:paraId="0D4000CB" w14:textId="77777777" w:rsidR="001B7F10" w:rsidRPr="008860F2" w:rsidRDefault="001B7F10" w:rsidP="00BA7DB0">
            <w:pPr>
              <w:pStyle w:val="IndexHeading"/>
              <w:numPr>
                <w:ilvl w:val="0"/>
                <w:numId w:val="1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B6B17A7" w14:textId="77777777" w:rsidR="001B7F10" w:rsidRPr="008860F2" w:rsidRDefault="001B7F10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ข้อมูลทั่วไป</w:t>
            </w:r>
          </w:p>
        </w:tc>
      </w:tr>
      <w:tr w:rsidR="001B7F10" w:rsidRPr="008860F2" w14:paraId="18CA2CDC" w14:textId="77777777" w:rsidTr="00B346F1">
        <w:tc>
          <w:tcPr>
            <w:tcW w:w="1098" w:type="dxa"/>
            <w:shd w:val="clear" w:color="auto" w:fill="auto"/>
          </w:tcPr>
          <w:p w14:paraId="29BC5EBF" w14:textId="77777777" w:rsidR="001B7F10" w:rsidRPr="008860F2" w:rsidRDefault="001B7F10" w:rsidP="00BA7DB0">
            <w:pPr>
              <w:pStyle w:val="IndexHeading"/>
              <w:numPr>
                <w:ilvl w:val="0"/>
                <w:numId w:val="1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3A8B9B1B" w14:textId="77777777" w:rsidR="001B7F10" w:rsidRPr="008860F2" w:rsidRDefault="001B7F10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เกณฑ์การจัดทำงบการเงิน</w:t>
            </w:r>
          </w:p>
        </w:tc>
      </w:tr>
      <w:tr w:rsidR="00705E59" w:rsidRPr="008860F2" w14:paraId="21135DC2" w14:textId="77777777" w:rsidTr="00B346F1">
        <w:tc>
          <w:tcPr>
            <w:tcW w:w="1098" w:type="dxa"/>
            <w:shd w:val="clear" w:color="auto" w:fill="auto"/>
          </w:tcPr>
          <w:p w14:paraId="1F27A36E" w14:textId="77777777" w:rsidR="00705E59" w:rsidRPr="008860F2" w:rsidRDefault="00705E59" w:rsidP="00BA7DB0">
            <w:pPr>
              <w:pStyle w:val="IndexHeading"/>
              <w:numPr>
                <w:ilvl w:val="0"/>
                <w:numId w:val="1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4EB56C95" w14:textId="77777777" w:rsidR="00705E59" w:rsidRPr="008860F2" w:rsidRDefault="00705E59" w:rsidP="00705E59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1B7F10" w:rsidRPr="008860F2" w14:paraId="0428FC8C" w14:textId="77777777" w:rsidTr="00B346F1">
        <w:tc>
          <w:tcPr>
            <w:tcW w:w="1098" w:type="dxa"/>
            <w:shd w:val="clear" w:color="auto" w:fill="auto"/>
          </w:tcPr>
          <w:p w14:paraId="7F0095D8" w14:textId="77777777" w:rsidR="001B7F10" w:rsidRPr="008860F2" w:rsidRDefault="001B7F10" w:rsidP="00BA7DB0">
            <w:pPr>
              <w:pStyle w:val="IndexHeading"/>
              <w:numPr>
                <w:ilvl w:val="0"/>
                <w:numId w:val="1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54816C6A" w14:textId="77777777" w:rsidR="001B7F10" w:rsidRPr="008860F2" w:rsidRDefault="001B7F10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นโยบายการบัญชีที่สำคัญ</w:t>
            </w:r>
          </w:p>
        </w:tc>
      </w:tr>
      <w:tr w:rsidR="00705E59" w:rsidRPr="008860F2" w14:paraId="030C28B3" w14:textId="77777777" w:rsidTr="00B346F1">
        <w:tc>
          <w:tcPr>
            <w:tcW w:w="1098" w:type="dxa"/>
            <w:shd w:val="clear" w:color="auto" w:fill="auto"/>
          </w:tcPr>
          <w:p w14:paraId="336D38C3" w14:textId="77777777" w:rsidR="00705E59" w:rsidRPr="008860F2" w:rsidRDefault="00705E59" w:rsidP="00BA7DB0">
            <w:pPr>
              <w:pStyle w:val="IndexHeading"/>
              <w:numPr>
                <w:ilvl w:val="0"/>
                <w:numId w:val="1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02769A2" w14:textId="476A8930" w:rsidR="00705E59" w:rsidRPr="008860F2" w:rsidRDefault="00705E59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ผลกระทบจากการแพร่ระบาดของโรคติดเชื้อโคโรนา</w:t>
            </w:r>
            <w:r w:rsidRPr="008860F2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Pr="008860F2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2019 (C</w:t>
            </w:r>
            <w:r w:rsidR="00E4509A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OVID</w:t>
            </w:r>
            <w:r w:rsidRPr="008860F2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-19)</w:t>
            </w:r>
          </w:p>
        </w:tc>
      </w:tr>
      <w:tr w:rsidR="001B7F10" w:rsidRPr="008860F2" w14:paraId="3E8A15C7" w14:textId="77777777" w:rsidTr="00B346F1">
        <w:tc>
          <w:tcPr>
            <w:tcW w:w="1098" w:type="dxa"/>
            <w:shd w:val="clear" w:color="auto" w:fill="auto"/>
          </w:tcPr>
          <w:p w14:paraId="0481FB07" w14:textId="77777777" w:rsidR="001B7F10" w:rsidRPr="008860F2" w:rsidRDefault="001B7F10" w:rsidP="00BA7DB0">
            <w:pPr>
              <w:pStyle w:val="IndexHeading"/>
              <w:numPr>
                <w:ilvl w:val="0"/>
                <w:numId w:val="1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987EC8A" w14:textId="77777777" w:rsidR="001B7F10" w:rsidRPr="008860F2" w:rsidRDefault="001B7F10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1B7F10" w:rsidRPr="008860F2" w14:paraId="14ED8287" w14:textId="77777777" w:rsidTr="00B346F1">
        <w:tc>
          <w:tcPr>
            <w:tcW w:w="1098" w:type="dxa"/>
            <w:shd w:val="clear" w:color="auto" w:fill="auto"/>
          </w:tcPr>
          <w:p w14:paraId="527258DC" w14:textId="77777777" w:rsidR="001B7F10" w:rsidRPr="008860F2" w:rsidRDefault="001B7F10" w:rsidP="00BA7DB0">
            <w:pPr>
              <w:pStyle w:val="IndexHeading"/>
              <w:numPr>
                <w:ilvl w:val="0"/>
                <w:numId w:val="1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7C7BEC0" w14:textId="77777777" w:rsidR="001B7F10" w:rsidRPr="008860F2" w:rsidRDefault="001B7F10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1B7F10" w:rsidRPr="008860F2" w14:paraId="7021D0BA" w14:textId="77777777" w:rsidTr="00B346F1">
        <w:tc>
          <w:tcPr>
            <w:tcW w:w="1098" w:type="dxa"/>
            <w:shd w:val="clear" w:color="auto" w:fill="auto"/>
          </w:tcPr>
          <w:p w14:paraId="76B5200C" w14:textId="77777777" w:rsidR="001B7F10" w:rsidRPr="0081110A" w:rsidRDefault="001B7F10" w:rsidP="00BA7DB0">
            <w:pPr>
              <w:pStyle w:val="IndexHeading"/>
              <w:numPr>
                <w:ilvl w:val="0"/>
                <w:numId w:val="1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D9B769B" w14:textId="441C77EF" w:rsidR="001B7F10" w:rsidRPr="0081110A" w:rsidRDefault="00D802E9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</w:tr>
      <w:tr w:rsidR="001B7F10" w:rsidRPr="008860F2" w14:paraId="2A62EBE9" w14:textId="77777777" w:rsidTr="00B346F1">
        <w:tc>
          <w:tcPr>
            <w:tcW w:w="1098" w:type="dxa"/>
            <w:shd w:val="clear" w:color="auto" w:fill="auto"/>
          </w:tcPr>
          <w:p w14:paraId="5C516728" w14:textId="77777777" w:rsidR="001B7F10" w:rsidRPr="008F644E" w:rsidRDefault="001B7F10" w:rsidP="00BA7DB0">
            <w:pPr>
              <w:pStyle w:val="IndexHeading"/>
              <w:numPr>
                <w:ilvl w:val="0"/>
                <w:numId w:val="1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39EF3F7A" w14:textId="19FC67FB" w:rsidR="001B7F10" w:rsidRPr="008F644E" w:rsidRDefault="00D802E9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F644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ลูกหนี้</w:t>
            </w:r>
            <w:r w:rsidR="00EF4FE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หมุนเวียน</w:t>
            </w:r>
            <w:r w:rsidRPr="008F644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อื่น</w:t>
            </w:r>
          </w:p>
        </w:tc>
      </w:tr>
      <w:tr w:rsidR="001B7F10" w:rsidRPr="008860F2" w14:paraId="5B79C911" w14:textId="77777777" w:rsidTr="00B346F1">
        <w:tc>
          <w:tcPr>
            <w:tcW w:w="1098" w:type="dxa"/>
            <w:shd w:val="clear" w:color="auto" w:fill="auto"/>
          </w:tcPr>
          <w:p w14:paraId="30011327" w14:textId="77777777" w:rsidR="001B7F10" w:rsidRPr="008860F2" w:rsidRDefault="001B7F10" w:rsidP="00BA7DB0">
            <w:pPr>
              <w:pStyle w:val="IndexHeading"/>
              <w:numPr>
                <w:ilvl w:val="0"/>
                <w:numId w:val="1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344879EA" w14:textId="77777777" w:rsidR="001B7F10" w:rsidRPr="008860F2" w:rsidRDefault="001B7F10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สินค้าคงเหลือ</w:t>
            </w:r>
          </w:p>
        </w:tc>
      </w:tr>
      <w:tr w:rsidR="001B7F10" w:rsidRPr="008860F2" w14:paraId="17ABE533" w14:textId="77777777" w:rsidTr="00B346F1">
        <w:tc>
          <w:tcPr>
            <w:tcW w:w="1098" w:type="dxa"/>
            <w:shd w:val="clear" w:color="auto" w:fill="auto"/>
          </w:tcPr>
          <w:p w14:paraId="6A2380D1" w14:textId="77777777" w:rsidR="001B7F10" w:rsidRPr="008860F2" w:rsidRDefault="001B7F10" w:rsidP="00BA7DB0">
            <w:pPr>
              <w:pStyle w:val="IndexHeading"/>
              <w:numPr>
                <w:ilvl w:val="0"/>
                <w:numId w:val="1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F11C47D" w14:textId="3299DC98" w:rsidR="001B7F10" w:rsidRPr="008860F2" w:rsidRDefault="00FE1EB2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E1EB2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</w:t>
            </w:r>
            <w:r w:rsidRPr="00FE1EB2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</w:p>
        </w:tc>
      </w:tr>
      <w:tr w:rsidR="001B7F10" w:rsidRPr="008860F2" w14:paraId="2FB3057C" w14:textId="77777777" w:rsidTr="00B346F1">
        <w:tc>
          <w:tcPr>
            <w:tcW w:w="1098" w:type="dxa"/>
            <w:shd w:val="clear" w:color="auto" w:fill="auto"/>
          </w:tcPr>
          <w:p w14:paraId="38849DAF" w14:textId="77777777" w:rsidR="001B7F10" w:rsidRPr="008860F2" w:rsidRDefault="001B7F10" w:rsidP="00BA7DB0">
            <w:pPr>
              <w:pStyle w:val="IndexHeading"/>
              <w:numPr>
                <w:ilvl w:val="0"/>
                <w:numId w:val="1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52A21957" w14:textId="02A0A2E9" w:rsidR="001B7F10" w:rsidRPr="008860F2" w:rsidRDefault="001B7F10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เงินลงทุนในบริษัทร่วม</w:t>
            </w:r>
          </w:p>
        </w:tc>
      </w:tr>
      <w:tr w:rsidR="001B7F10" w:rsidRPr="008860F2" w14:paraId="7299A91C" w14:textId="77777777" w:rsidTr="00B346F1">
        <w:tc>
          <w:tcPr>
            <w:tcW w:w="1098" w:type="dxa"/>
            <w:shd w:val="clear" w:color="auto" w:fill="auto"/>
          </w:tcPr>
          <w:p w14:paraId="01E62896" w14:textId="77777777" w:rsidR="001B7F10" w:rsidRPr="008860F2" w:rsidRDefault="001B7F10" w:rsidP="00BA7DB0">
            <w:pPr>
              <w:pStyle w:val="IndexHeading"/>
              <w:numPr>
                <w:ilvl w:val="0"/>
                <w:numId w:val="1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5AFC15B" w14:textId="77777777" w:rsidR="001B7F10" w:rsidRPr="008860F2" w:rsidRDefault="001B7F10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เงินลงทุนในบริษัทย่อย</w:t>
            </w:r>
          </w:p>
        </w:tc>
      </w:tr>
      <w:tr w:rsidR="001B7F10" w:rsidRPr="008860F2" w14:paraId="7E38CC72" w14:textId="77777777" w:rsidTr="00B346F1">
        <w:tc>
          <w:tcPr>
            <w:tcW w:w="1098" w:type="dxa"/>
            <w:shd w:val="clear" w:color="auto" w:fill="auto"/>
          </w:tcPr>
          <w:p w14:paraId="0BF97B0E" w14:textId="77777777" w:rsidR="001B7F10" w:rsidRPr="008860F2" w:rsidRDefault="001B7F10" w:rsidP="00BA7DB0">
            <w:pPr>
              <w:pStyle w:val="IndexHeading"/>
              <w:numPr>
                <w:ilvl w:val="0"/>
                <w:numId w:val="1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CF28081" w14:textId="77777777" w:rsidR="001B7F10" w:rsidRPr="008860F2" w:rsidRDefault="001B7F10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ส่วนได้เสียที่ไม่มีอำนาจควบคุม</w:t>
            </w:r>
          </w:p>
        </w:tc>
      </w:tr>
      <w:tr w:rsidR="001B7F10" w:rsidRPr="008860F2" w14:paraId="217C857D" w14:textId="77777777" w:rsidTr="00B346F1">
        <w:tc>
          <w:tcPr>
            <w:tcW w:w="1098" w:type="dxa"/>
            <w:shd w:val="clear" w:color="auto" w:fill="auto"/>
          </w:tcPr>
          <w:p w14:paraId="64082DB8" w14:textId="77777777" w:rsidR="001B7F10" w:rsidRPr="008860F2" w:rsidRDefault="001B7F10" w:rsidP="00BA7DB0">
            <w:pPr>
              <w:pStyle w:val="IndexHeading"/>
              <w:numPr>
                <w:ilvl w:val="0"/>
                <w:numId w:val="1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28CED2DF" w14:textId="77777777" w:rsidR="001B7F10" w:rsidRPr="008860F2" w:rsidRDefault="001B7F10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อสังหาริมทรัพย์เพื่อการลงทุน</w:t>
            </w:r>
          </w:p>
        </w:tc>
      </w:tr>
      <w:tr w:rsidR="001B7F10" w:rsidRPr="008860F2" w14:paraId="26A12C84" w14:textId="77777777" w:rsidTr="00B346F1">
        <w:tc>
          <w:tcPr>
            <w:tcW w:w="1098" w:type="dxa"/>
            <w:shd w:val="clear" w:color="auto" w:fill="auto"/>
          </w:tcPr>
          <w:p w14:paraId="4119C308" w14:textId="77777777" w:rsidR="001B7F10" w:rsidRPr="008860F2" w:rsidRDefault="001B7F10" w:rsidP="00BA7DB0">
            <w:pPr>
              <w:pStyle w:val="IndexHeading"/>
              <w:numPr>
                <w:ilvl w:val="0"/>
                <w:numId w:val="1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45BF3B5" w14:textId="77777777" w:rsidR="001B7F10" w:rsidRPr="008860F2" w:rsidRDefault="001B7F10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</w:tr>
      <w:tr w:rsidR="001B7F10" w:rsidRPr="008860F2" w14:paraId="7B2E4839" w14:textId="77777777" w:rsidTr="00B346F1">
        <w:tc>
          <w:tcPr>
            <w:tcW w:w="1098" w:type="dxa"/>
            <w:shd w:val="clear" w:color="auto" w:fill="auto"/>
          </w:tcPr>
          <w:p w14:paraId="10357B8E" w14:textId="77777777" w:rsidR="001B7F10" w:rsidRPr="008860F2" w:rsidRDefault="001B7F10" w:rsidP="00BA7DB0">
            <w:pPr>
              <w:pStyle w:val="IndexHeading"/>
              <w:numPr>
                <w:ilvl w:val="0"/>
                <w:numId w:val="1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ED1A184" w14:textId="77777777" w:rsidR="001B7F10" w:rsidRPr="008860F2" w:rsidRDefault="001B7F10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สิทธิการเช่า</w:t>
            </w:r>
          </w:p>
        </w:tc>
      </w:tr>
      <w:tr w:rsidR="001B7F10" w:rsidRPr="008860F2" w14:paraId="4B4F8D91" w14:textId="77777777" w:rsidTr="00B346F1">
        <w:tc>
          <w:tcPr>
            <w:tcW w:w="1098" w:type="dxa"/>
            <w:shd w:val="clear" w:color="auto" w:fill="auto"/>
          </w:tcPr>
          <w:p w14:paraId="3995BBE7" w14:textId="77777777" w:rsidR="001B7F10" w:rsidRPr="008860F2" w:rsidRDefault="001B7F10" w:rsidP="00BA7DB0">
            <w:pPr>
              <w:pStyle w:val="IndexHeading"/>
              <w:numPr>
                <w:ilvl w:val="0"/>
                <w:numId w:val="1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405656DF" w14:textId="77777777" w:rsidR="001B7F10" w:rsidRPr="008860F2" w:rsidRDefault="001B7F10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สินทรัพย์ไม่มีตัวตน</w:t>
            </w:r>
          </w:p>
        </w:tc>
      </w:tr>
      <w:tr w:rsidR="00705E59" w:rsidRPr="008860F2" w14:paraId="5643E6DA" w14:textId="77777777" w:rsidTr="00B346F1">
        <w:tc>
          <w:tcPr>
            <w:tcW w:w="1098" w:type="dxa"/>
            <w:shd w:val="clear" w:color="auto" w:fill="auto"/>
          </w:tcPr>
          <w:p w14:paraId="45F6C460" w14:textId="77777777" w:rsidR="00705E59" w:rsidRPr="008860F2" w:rsidRDefault="00705E59" w:rsidP="00BA7DB0">
            <w:pPr>
              <w:pStyle w:val="IndexHeading"/>
              <w:numPr>
                <w:ilvl w:val="0"/>
                <w:numId w:val="1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26D86268" w14:textId="77777777" w:rsidR="00705E59" w:rsidRPr="008860F2" w:rsidRDefault="00705E59" w:rsidP="00705E59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หนี้สินที่มีภาระดอกเบี้ย</w:t>
            </w:r>
          </w:p>
        </w:tc>
      </w:tr>
      <w:tr w:rsidR="00705E59" w:rsidRPr="008860F2" w14:paraId="14C145A0" w14:textId="77777777" w:rsidTr="00B346F1">
        <w:tc>
          <w:tcPr>
            <w:tcW w:w="1098" w:type="dxa"/>
            <w:shd w:val="clear" w:color="auto" w:fill="auto"/>
          </w:tcPr>
          <w:p w14:paraId="05FC2672" w14:textId="77777777" w:rsidR="00705E59" w:rsidRPr="008860F2" w:rsidRDefault="00705E59" w:rsidP="00BA7DB0">
            <w:pPr>
              <w:pStyle w:val="IndexHeading"/>
              <w:numPr>
                <w:ilvl w:val="0"/>
                <w:numId w:val="1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355B9072" w14:textId="77777777" w:rsidR="00705E59" w:rsidRPr="008860F2" w:rsidRDefault="00705E59" w:rsidP="00705E59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หุ้นกู้</w:t>
            </w:r>
          </w:p>
        </w:tc>
      </w:tr>
      <w:tr w:rsidR="00705E59" w:rsidRPr="008860F2" w14:paraId="7E47E11A" w14:textId="77777777" w:rsidTr="00B346F1">
        <w:tc>
          <w:tcPr>
            <w:tcW w:w="1098" w:type="dxa"/>
            <w:shd w:val="clear" w:color="auto" w:fill="auto"/>
          </w:tcPr>
          <w:p w14:paraId="5598C74B" w14:textId="77777777" w:rsidR="00705E59" w:rsidRPr="008860F2" w:rsidRDefault="00705E59" w:rsidP="00BA7DB0">
            <w:pPr>
              <w:pStyle w:val="IndexHeading"/>
              <w:numPr>
                <w:ilvl w:val="0"/>
                <w:numId w:val="1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1225C9D" w14:textId="77777777" w:rsidR="00705E59" w:rsidRPr="008860F2" w:rsidRDefault="00705E59" w:rsidP="00705E59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รายได้สิทธิการเช่ารอตัดบัญชี</w:t>
            </w:r>
          </w:p>
        </w:tc>
      </w:tr>
      <w:tr w:rsidR="00705E59" w:rsidRPr="008860F2" w14:paraId="178EB3D4" w14:textId="77777777" w:rsidTr="00B346F1">
        <w:tc>
          <w:tcPr>
            <w:tcW w:w="1098" w:type="dxa"/>
            <w:shd w:val="clear" w:color="auto" w:fill="auto"/>
          </w:tcPr>
          <w:p w14:paraId="2603D734" w14:textId="77777777" w:rsidR="00705E59" w:rsidRPr="008860F2" w:rsidRDefault="00705E59" w:rsidP="00BA7DB0">
            <w:pPr>
              <w:pStyle w:val="IndexHeading"/>
              <w:numPr>
                <w:ilvl w:val="0"/>
                <w:numId w:val="1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C63B11E" w14:textId="77777777" w:rsidR="00705E59" w:rsidRPr="008860F2" w:rsidRDefault="00705E59" w:rsidP="00705E59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B64AA5" w:rsidRPr="008860F2" w14:paraId="0E8A704E" w14:textId="77777777" w:rsidTr="00B346F1">
        <w:tc>
          <w:tcPr>
            <w:tcW w:w="1098" w:type="dxa"/>
            <w:shd w:val="clear" w:color="auto" w:fill="auto"/>
          </w:tcPr>
          <w:p w14:paraId="58957D18" w14:textId="77777777" w:rsidR="00B64AA5" w:rsidRPr="008860F2" w:rsidRDefault="00B64AA5" w:rsidP="00BA7DB0">
            <w:pPr>
              <w:pStyle w:val="IndexHeading"/>
              <w:numPr>
                <w:ilvl w:val="0"/>
                <w:numId w:val="1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9ECDA95" w14:textId="4E5B6624" w:rsidR="00B64AA5" w:rsidRPr="008860F2" w:rsidRDefault="00B64AA5" w:rsidP="00B64AA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ทุนเรือนหุ้น</w:t>
            </w:r>
          </w:p>
        </w:tc>
      </w:tr>
      <w:tr w:rsidR="00B64AA5" w:rsidRPr="008860F2" w14:paraId="3085918A" w14:textId="77777777" w:rsidTr="00B346F1">
        <w:tc>
          <w:tcPr>
            <w:tcW w:w="1098" w:type="dxa"/>
            <w:shd w:val="clear" w:color="auto" w:fill="auto"/>
          </w:tcPr>
          <w:p w14:paraId="700322A5" w14:textId="77777777" w:rsidR="00B64AA5" w:rsidRPr="008860F2" w:rsidRDefault="00B64AA5" w:rsidP="00BA7DB0">
            <w:pPr>
              <w:pStyle w:val="IndexHeading"/>
              <w:numPr>
                <w:ilvl w:val="0"/>
                <w:numId w:val="1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43550AA1" w14:textId="236A4919" w:rsidR="00B64AA5" w:rsidRPr="008860F2" w:rsidRDefault="00B64AA5" w:rsidP="00B64AA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สำรองตามกฎหมาย</w:t>
            </w:r>
          </w:p>
        </w:tc>
      </w:tr>
      <w:tr w:rsidR="00B64AA5" w:rsidRPr="008860F2" w14:paraId="1939CC0C" w14:textId="77777777" w:rsidTr="00B346F1">
        <w:tc>
          <w:tcPr>
            <w:tcW w:w="1098" w:type="dxa"/>
            <w:shd w:val="clear" w:color="auto" w:fill="auto"/>
          </w:tcPr>
          <w:p w14:paraId="0F2D26D0" w14:textId="77777777" w:rsidR="00B64AA5" w:rsidRPr="008860F2" w:rsidRDefault="00B64AA5" w:rsidP="00BA7DB0">
            <w:pPr>
              <w:pStyle w:val="IndexHeading"/>
              <w:numPr>
                <w:ilvl w:val="0"/>
                <w:numId w:val="1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5236BE92" w14:textId="136A2296" w:rsidR="00B64AA5" w:rsidRPr="008860F2" w:rsidRDefault="00B64AA5" w:rsidP="00B64AA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ส่วนงานดำเนินงาน</w:t>
            </w:r>
            <w:r w:rsidR="00160FD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และการจำแนกรายได้</w:t>
            </w:r>
          </w:p>
        </w:tc>
      </w:tr>
      <w:tr w:rsidR="00B64AA5" w:rsidRPr="008860F2" w14:paraId="7D1B5EE6" w14:textId="77777777" w:rsidTr="00B346F1">
        <w:tc>
          <w:tcPr>
            <w:tcW w:w="1098" w:type="dxa"/>
            <w:shd w:val="clear" w:color="auto" w:fill="auto"/>
          </w:tcPr>
          <w:p w14:paraId="081496A5" w14:textId="77777777" w:rsidR="00B64AA5" w:rsidRPr="008860F2" w:rsidRDefault="00B64AA5" w:rsidP="00BA7DB0">
            <w:pPr>
              <w:pStyle w:val="IndexHeading"/>
              <w:numPr>
                <w:ilvl w:val="0"/>
                <w:numId w:val="1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8E3FADB" w14:textId="17E4BFBD" w:rsidR="00B64AA5" w:rsidRPr="008860F2" w:rsidRDefault="00B64AA5" w:rsidP="00B64AA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ค่าใช้จ่ายผลประโยชน์ของพนักงาน</w:t>
            </w:r>
          </w:p>
        </w:tc>
      </w:tr>
      <w:tr w:rsidR="00B64AA5" w:rsidRPr="008860F2" w14:paraId="3326854F" w14:textId="77777777" w:rsidTr="00B346F1">
        <w:tc>
          <w:tcPr>
            <w:tcW w:w="1098" w:type="dxa"/>
            <w:shd w:val="clear" w:color="auto" w:fill="auto"/>
          </w:tcPr>
          <w:p w14:paraId="7552A75E" w14:textId="77777777" w:rsidR="00B64AA5" w:rsidRPr="008860F2" w:rsidRDefault="00B64AA5" w:rsidP="00BA7DB0">
            <w:pPr>
              <w:pStyle w:val="IndexHeading"/>
              <w:numPr>
                <w:ilvl w:val="0"/>
                <w:numId w:val="1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EEBB25D" w14:textId="3D9C6A56" w:rsidR="00B64AA5" w:rsidRPr="008860F2" w:rsidRDefault="00B64AA5" w:rsidP="00B64AA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ค่าใช้จ่ายตามลักษณะ</w:t>
            </w:r>
          </w:p>
        </w:tc>
      </w:tr>
      <w:tr w:rsidR="00B64AA5" w:rsidRPr="008860F2" w14:paraId="25C2D778" w14:textId="77777777" w:rsidTr="00B346F1">
        <w:tc>
          <w:tcPr>
            <w:tcW w:w="1098" w:type="dxa"/>
            <w:shd w:val="clear" w:color="auto" w:fill="auto"/>
          </w:tcPr>
          <w:p w14:paraId="67D4F459" w14:textId="77777777" w:rsidR="00B64AA5" w:rsidRPr="008860F2" w:rsidRDefault="00B64AA5" w:rsidP="00BA7DB0">
            <w:pPr>
              <w:pStyle w:val="IndexHeading"/>
              <w:numPr>
                <w:ilvl w:val="0"/>
                <w:numId w:val="1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FAEF390" w14:textId="34A83352" w:rsidR="00B64AA5" w:rsidRPr="008860F2" w:rsidRDefault="00B64AA5" w:rsidP="00B64AA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ต้นทุนทางการเงิน</w:t>
            </w:r>
          </w:p>
        </w:tc>
      </w:tr>
      <w:tr w:rsidR="00B64AA5" w:rsidRPr="008860F2" w14:paraId="498AC99D" w14:textId="77777777" w:rsidTr="00B346F1">
        <w:tc>
          <w:tcPr>
            <w:tcW w:w="1098" w:type="dxa"/>
            <w:shd w:val="clear" w:color="auto" w:fill="auto"/>
          </w:tcPr>
          <w:p w14:paraId="68193145" w14:textId="77777777" w:rsidR="00B64AA5" w:rsidRPr="008860F2" w:rsidRDefault="00B64AA5" w:rsidP="00BA7DB0">
            <w:pPr>
              <w:pStyle w:val="IndexHeading"/>
              <w:numPr>
                <w:ilvl w:val="0"/>
                <w:numId w:val="1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29840A45" w14:textId="33C58E9B" w:rsidR="00B64AA5" w:rsidRPr="008860F2" w:rsidRDefault="00B64AA5" w:rsidP="00B64AA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B64AA5" w:rsidRPr="008860F2" w14:paraId="2874241F" w14:textId="77777777" w:rsidTr="00B346F1">
        <w:tc>
          <w:tcPr>
            <w:tcW w:w="1098" w:type="dxa"/>
            <w:shd w:val="clear" w:color="auto" w:fill="auto"/>
          </w:tcPr>
          <w:p w14:paraId="3ED0EFAF" w14:textId="77777777" w:rsidR="00B64AA5" w:rsidRPr="008860F2" w:rsidRDefault="00B64AA5" w:rsidP="00BA7DB0">
            <w:pPr>
              <w:pStyle w:val="IndexHeading"/>
              <w:numPr>
                <w:ilvl w:val="0"/>
                <w:numId w:val="1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087E549" w14:textId="59686B43" w:rsidR="00B64AA5" w:rsidRPr="009F0D61" w:rsidRDefault="00B64AA5" w:rsidP="00B64AA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กำไรต่อหุ้น</w:t>
            </w:r>
            <w:r w:rsidR="009F0D61" w:rsidRPr="009F0D6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ขั้นพื้นฐาน</w:t>
            </w:r>
          </w:p>
        </w:tc>
      </w:tr>
      <w:tr w:rsidR="00B64AA5" w:rsidRPr="008860F2" w14:paraId="2A15DC98" w14:textId="77777777" w:rsidTr="00B346F1">
        <w:tc>
          <w:tcPr>
            <w:tcW w:w="1098" w:type="dxa"/>
            <w:shd w:val="clear" w:color="auto" w:fill="auto"/>
          </w:tcPr>
          <w:p w14:paraId="0A9A83D2" w14:textId="77777777" w:rsidR="00B64AA5" w:rsidRPr="008860F2" w:rsidRDefault="00B64AA5" w:rsidP="00BA7DB0">
            <w:pPr>
              <w:pStyle w:val="IndexHeading"/>
              <w:numPr>
                <w:ilvl w:val="0"/>
                <w:numId w:val="1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4BFB87F" w14:textId="7E53AC5F" w:rsidR="00B64AA5" w:rsidRPr="008860F2" w:rsidRDefault="00B64AA5" w:rsidP="00B64AA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เงินปันผล</w:t>
            </w:r>
          </w:p>
        </w:tc>
      </w:tr>
      <w:tr w:rsidR="00B64AA5" w:rsidRPr="008860F2" w14:paraId="16ABEB2A" w14:textId="77777777" w:rsidTr="00B346F1">
        <w:tc>
          <w:tcPr>
            <w:tcW w:w="1098" w:type="dxa"/>
            <w:shd w:val="clear" w:color="auto" w:fill="auto"/>
          </w:tcPr>
          <w:p w14:paraId="23BC81BF" w14:textId="77777777" w:rsidR="00B64AA5" w:rsidRPr="008860F2" w:rsidRDefault="00B64AA5" w:rsidP="00BA7DB0">
            <w:pPr>
              <w:pStyle w:val="IndexHeading"/>
              <w:numPr>
                <w:ilvl w:val="0"/>
                <w:numId w:val="1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1CA3DA7" w14:textId="6B08A6F4" w:rsidR="00B64AA5" w:rsidRPr="008860F2" w:rsidRDefault="00B64AA5" w:rsidP="00B64AA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</w:tc>
      </w:tr>
      <w:tr w:rsidR="00594739" w:rsidRPr="008860F2" w14:paraId="2E00CC59" w14:textId="77777777" w:rsidTr="00B346F1">
        <w:tc>
          <w:tcPr>
            <w:tcW w:w="1098" w:type="dxa"/>
            <w:shd w:val="clear" w:color="auto" w:fill="auto"/>
          </w:tcPr>
          <w:p w14:paraId="05FE4078" w14:textId="77777777" w:rsidR="00594739" w:rsidRPr="008F644E" w:rsidRDefault="00594739" w:rsidP="00BA7DB0">
            <w:pPr>
              <w:pStyle w:val="IndexHeading"/>
              <w:numPr>
                <w:ilvl w:val="0"/>
                <w:numId w:val="1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5FBF55E" w14:textId="582CCFFC" w:rsidR="00594739" w:rsidRPr="008F644E" w:rsidRDefault="00594739" w:rsidP="00B64AA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F644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การบริหารจัดการทุน</w:t>
            </w:r>
          </w:p>
        </w:tc>
      </w:tr>
      <w:tr w:rsidR="00B64AA5" w:rsidRPr="008860F2" w14:paraId="65621904" w14:textId="77777777" w:rsidTr="00B346F1">
        <w:tc>
          <w:tcPr>
            <w:tcW w:w="1098" w:type="dxa"/>
            <w:shd w:val="clear" w:color="auto" w:fill="auto"/>
          </w:tcPr>
          <w:p w14:paraId="5C696646" w14:textId="77777777" w:rsidR="00B64AA5" w:rsidRPr="008860F2" w:rsidRDefault="00B64AA5" w:rsidP="00BA7DB0">
            <w:pPr>
              <w:pStyle w:val="IndexHeading"/>
              <w:numPr>
                <w:ilvl w:val="0"/>
                <w:numId w:val="1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5285783A" w14:textId="45F9D4F4" w:rsidR="00B64AA5" w:rsidRPr="008860F2" w:rsidRDefault="00B64AA5" w:rsidP="00B64AA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ภาระผูกพันที่มีกับบุคคลหรือกิจการที่ไม่เกี่ยวข้องกัน</w:t>
            </w:r>
          </w:p>
        </w:tc>
      </w:tr>
      <w:tr w:rsidR="00B64AA5" w:rsidRPr="008860F2" w14:paraId="7B0F9775" w14:textId="77777777" w:rsidTr="00B346F1">
        <w:tc>
          <w:tcPr>
            <w:tcW w:w="1098" w:type="dxa"/>
            <w:shd w:val="clear" w:color="auto" w:fill="auto"/>
          </w:tcPr>
          <w:p w14:paraId="7F66A762" w14:textId="77777777" w:rsidR="00B64AA5" w:rsidRPr="008860F2" w:rsidRDefault="00B64AA5" w:rsidP="00BA7DB0">
            <w:pPr>
              <w:pStyle w:val="IndexHeading"/>
              <w:numPr>
                <w:ilvl w:val="0"/>
                <w:numId w:val="1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20306140" w14:textId="1C6B674A" w:rsidR="00B64AA5" w:rsidRPr="008860F2" w:rsidRDefault="00B64AA5" w:rsidP="00B64AA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เหตุการณ์ภายหลังรอบระยะเวลาที่รายงาน</w:t>
            </w:r>
          </w:p>
        </w:tc>
      </w:tr>
      <w:tr w:rsidR="00B64AA5" w:rsidRPr="008860F2" w14:paraId="014609DA" w14:textId="77777777" w:rsidTr="00B346F1">
        <w:tc>
          <w:tcPr>
            <w:tcW w:w="1098" w:type="dxa"/>
            <w:shd w:val="clear" w:color="auto" w:fill="auto"/>
          </w:tcPr>
          <w:p w14:paraId="0BCE9F0B" w14:textId="77777777" w:rsidR="00B64AA5" w:rsidRPr="008860F2" w:rsidRDefault="00B64AA5" w:rsidP="00BA7DB0">
            <w:pPr>
              <w:pStyle w:val="IndexHeading"/>
              <w:numPr>
                <w:ilvl w:val="0"/>
                <w:numId w:val="1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0B8168E" w14:textId="711C64F1" w:rsidR="00B64AA5" w:rsidRPr="008860F2" w:rsidRDefault="00B64AA5" w:rsidP="00B64AA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การจัดประเภทรายการใหม่</w:t>
            </w:r>
          </w:p>
        </w:tc>
      </w:tr>
    </w:tbl>
    <w:p w14:paraId="4A24135F" w14:textId="77777777" w:rsidR="003B6C8F" w:rsidRPr="008860F2" w:rsidRDefault="003B6C8F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507F110" w14:textId="77777777" w:rsidR="003B14EA" w:rsidRPr="008860F2" w:rsidRDefault="003B14EA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7CB7CC93" w14:textId="77777777" w:rsidR="003B14EA" w:rsidRPr="00CE3A8D" w:rsidRDefault="003B14EA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32301478" w14:textId="77777777" w:rsidR="003B14EA" w:rsidRPr="008860F2" w:rsidRDefault="003B14EA" w:rsidP="0068558B">
      <w:pPr>
        <w:pStyle w:val="index"/>
        <w:tabs>
          <w:tab w:val="clear" w:pos="1134"/>
        </w:tabs>
        <w:spacing w:after="0" w:line="240" w:lineRule="auto"/>
        <w:ind w:left="547" w:firstLine="0"/>
        <w:outlineLvl w:val="0"/>
        <w:rPr>
          <w:rFonts w:ascii="Angsana New" w:hAnsi="Angsana New" w:cs="Angsana New"/>
          <w:sz w:val="28"/>
          <w:szCs w:val="28"/>
        </w:rPr>
      </w:pPr>
      <w:r w:rsidRPr="008860F2">
        <w:rPr>
          <w:rFonts w:ascii="Angsana New" w:hAnsi="Angsana New" w:cs="Angsana New"/>
          <w:sz w:val="28"/>
          <w:szCs w:val="28"/>
        </w:rPr>
        <w:br w:type="page"/>
      </w:r>
      <w:r w:rsidRPr="008860F2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798E1D2D" w14:textId="77777777" w:rsidR="009F1F29" w:rsidRPr="00644E04" w:rsidRDefault="009F1F29" w:rsidP="006C665B">
      <w:pPr>
        <w:pStyle w:val="NoSpacing"/>
        <w:rPr>
          <w:rFonts w:ascii="Angsana New" w:hAnsi="Angsana New"/>
          <w:sz w:val="22"/>
        </w:rPr>
      </w:pPr>
    </w:p>
    <w:p w14:paraId="5C024287" w14:textId="59915C55" w:rsidR="00A93C94" w:rsidRPr="008860F2" w:rsidRDefault="003B14EA" w:rsidP="00A93C94">
      <w:pPr>
        <w:spacing w:line="240" w:lineRule="auto"/>
        <w:ind w:left="547"/>
        <w:rPr>
          <w:rFonts w:ascii="Angsana New" w:hAnsi="Angsana New"/>
          <w:sz w:val="28"/>
          <w:szCs w:val="28"/>
          <w:cs/>
        </w:rPr>
      </w:pPr>
      <w:r w:rsidRPr="008860F2">
        <w:rPr>
          <w:rFonts w:ascii="Angsana New" w:hAnsi="Angsana New"/>
          <w:sz w:val="28"/>
          <w:szCs w:val="28"/>
          <w:cs/>
        </w:rPr>
        <w:t>งบการเงินนี้ได้รับอนุมัติให้ออกงบ</w:t>
      </w:r>
      <w:r w:rsidR="008225B5" w:rsidRPr="008860F2">
        <w:rPr>
          <w:rFonts w:ascii="Angsana New" w:hAnsi="Angsana New"/>
          <w:sz w:val="28"/>
          <w:szCs w:val="28"/>
          <w:cs/>
        </w:rPr>
        <w:t>การเงินจากคณะกรรมการเมื่อวันที่</w:t>
      </w:r>
      <w:r w:rsidR="00363EB2" w:rsidRPr="008860F2">
        <w:rPr>
          <w:rFonts w:ascii="Angsana New" w:hAnsi="Angsana New"/>
          <w:sz w:val="28"/>
          <w:szCs w:val="28"/>
        </w:rPr>
        <w:t xml:space="preserve"> </w:t>
      </w:r>
      <w:r w:rsidR="00343EC5">
        <w:rPr>
          <w:rFonts w:ascii="Angsana New" w:hAnsi="Angsana New"/>
          <w:sz w:val="28"/>
          <w:szCs w:val="28"/>
        </w:rPr>
        <w:t xml:space="preserve">23 </w:t>
      </w:r>
      <w:r w:rsidR="00343EC5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="00113B28" w:rsidRPr="008860F2">
        <w:rPr>
          <w:rFonts w:ascii="Angsana New" w:hAnsi="Angsana New"/>
          <w:sz w:val="28"/>
          <w:szCs w:val="28"/>
        </w:rPr>
        <w:t>256</w:t>
      </w:r>
      <w:r w:rsidR="00123F51">
        <w:rPr>
          <w:rFonts w:ascii="Angsana New" w:hAnsi="Angsana New"/>
          <w:sz w:val="28"/>
          <w:szCs w:val="28"/>
        </w:rPr>
        <w:t>4</w:t>
      </w:r>
    </w:p>
    <w:p w14:paraId="5DBF268F" w14:textId="77777777" w:rsidR="00A14CAB" w:rsidRPr="00644E04" w:rsidRDefault="00A14CAB" w:rsidP="006C665B">
      <w:pPr>
        <w:pStyle w:val="NoSpacing"/>
        <w:rPr>
          <w:rFonts w:ascii="Angsana New" w:hAnsi="Angsana New"/>
          <w:sz w:val="22"/>
        </w:rPr>
      </w:pPr>
    </w:p>
    <w:p w14:paraId="09371CE9" w14:textId="77777777" w:rsidR="003B14EA" w:rsidRPr="008860F2" w:rsidRDefault="003B14EA" w:rsidP="00BA7DB0">
      <w:pPr>
        <w:numPr>
          <w:ilvl w:val="0"/>
          <w:numId w:val="11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</w:rPr>
      </w:pPr>
      <w:r w:rsidRPr="008860F2">
        <w:rPr>
          <w:rFonts w:ascii="Angsana New" w:hAnsi="Angsana New"/>
          <w:b/>
          <w:bCs/>
          <w:sz w:val="28"/>
          <w:szCs w:val="28"/>
          <w:cs/>
          <w:lang w:val="th-TH"/>
        </w:rPr>
        <w:t>ข้อมูลทั่วไป</w:t>
      </w:r>
    </w:p>
    <w:p w14:paraId="225CCBC5" w14:textId="77777777" w:rsidR="004539E5" w:rsidRPr="00644E04" w:rsidRDefault="004539E5" w:rsidP="006C665B">
      <w:pPr>
        <w:pStyle w:val="NoSpacing"/>
        <w:rPr>
          <w:rFonts w:ascii="Angsana New" w:hAnsi="Angsana New"/>
          <w:sz w:val="22"/>
        </w:rPr>
      </w:pPr>
    </w:p>
    <w:p w14:paraId="5D021616" w14:textId="76A28E60" w:rsidR="003B14EA" w:rsidRPr="008860F2" w:rsidRDefault="003B14EA" w:rsidP="004F492A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บริษัท ยูนิเวนเจอร์ จำกัด (มหาชน) </w:t>
      </w:r>
      <w:r w:rsidRPr="008860F2">
        <w:rPr>
          <w:rFonts w:ascii="Angsana New" w:hAnsi="Angsana New"/>
          <w:sz w:val="28"/>
          <w:szCs w:val="28"/>
        </w:rPr>
        <w:t>“</w:t>
      </w:r>
      <w:r w:rsidRPr="008860F2">
        <w:rPr>
          <w:rFonts w:ascii="Angsana New" w:hAnsi="Angsana New"/>
          <w:sz w:val="28"/>
          <w:szCs w:val="28"/>
          <w:cs/>
        </w:rPr>
        <w:t>บริษัท</w:t>
      </w:r>
      <w:r w:rsidRPr="008860F2">
        <w:rPr>
          <w:rFonts w:ascii="Angsana New" w:hAnsi="Angsana New"/>
          <w:sz w:val="28"/>
          <w:szCs w:val="28"/>
        </w:rPr>
        <w:t>”</w:t>
      </w:r>
      <w:r w:rsidRPr="008860F2">
        <w:rPr>
          <w:rFonts w:ascii="Angsana New" w:hAnsi="Angsana New"/>
          <w:sz w:val="28"/>
          <w:szCs w:val="28"/>
          <w:cs/>
        </w:rPr>
        <w:t xml:space="preserve"> เป็นนิติบุคคลที่จัดตั้งขึ้นในประเทศไทย </w:t>
      </w:r>
      <w:r w:rsidR="004F492A" w:rsidRPr="008860F2">
        <w:rPr>
          <w:rFonts w:ascii="Angsana New" w:hAnsi="Angsana New" w:hint="cs"/>
          <w:sz w:val="28"/>
          <w:szCs w:val="28"/>
          <w:cs/>
        </w:rPr>
        <w:t>และ</w:t>
      </w:r>
      <w:r w:rsidR="004F492A" w:rsidRPr="008860F2">
        <w:rPr>
          <w:rFonts w:ascii="Angsana New" w:hAnsi="Angsana New"/>
          <w:sz w:val="28"/>
          <w:szCs w:val="28"/>
          <w:cs/>
        </w:rPr>
        <w:t xml:space="preserve">จดทะเบียนกับตลาดหลักทรัพย์แห่งประเทศไทยเมื่อเดือนธันวาคม </w:t>
      </w:r>
      <w:r w:rsidR="004F492A" w:rsidRPr="008860F2">
        <w:rPr>
          <w:rFonts w:ascii="Angsana New" w:hAnsi="Angsana New"/>
          <w:sz w:val="28"/>
          <w:szCs w:val="28"/>
        </w:rPr>
        <w:t xml:space="preserve">2531 </w:t>
      </w:r>
      <w:r w:rsidR="004F492A" w:rsidRPr="008860F2">
        <w:rPr>
          <w:rFonts w:ascii="Angsana New" w:hAnsi="Angsana New" w:hint="cs"/>
          <w:sz w:val="28"/>
          <w:szCs w:val="28"/>
          <w:cs/>
        </w:rPr>
        <w:t>โดย</w:t>
      </w:r>
      <w:r w:rsidRPr="008860F2">
        <w:rPr>
          <w:rFonts w:ascii="Angsana New" w:hAnsi="Angsana New"/>
          <w:sz w:val="28"/>
          <w:szCs w:val="28"/>
          <w:cs/>
        </w:rPr>
        <w:t>มีที่อยู่จดทะเบียน</w:t>
      </w:r>
      <w:r w:rsidR="00125713">
        <w:rPr>
          <w:rFonts w:ascii="Angsana New" w:hAnsi="Angsana New" w:hint="cs"/>
          <w:sz w:val="28"/>
          <w:szCs w:val="28"/>
          <w:cs/>
        </w:rPr>
        <w:t>ของบริษัท</w:t>
      </w:r>
      <w:r w:rsidRPr="008860F2">
        <w:rPr>
          <w:rFonts w:ascii="Angsana New" w:hAnsi="Angsana New"/>
          <w:sz w:val="28"/>
          <w:szCs w:val="28"/>
          <w:cs/>
        </w:rPr>
        <w:t>ตั้งอยู่</w:t>
      </w:r>
      <w:r w:rsidR="000F33FD" w:rsidRPr="008860F2">
        <w:rPr>
          <w:rFonts w:ascii="Angsana New" w:hAnsi="Angsana New"/>
          <w:sz w:val="28"/>
          <w:szCs w:val="28"/>
          <w:cs/>
        </w:rPr>
        <w:t>เลขที่</w:t>
      </w:r>
      <w:r w:rsidRPr="008860F2">
        <w:rPr>
          <w:rFonts w:ascii="Angsana New" w:hAnsi="Angsana New"/>
          <w:sz w:val="28"/>
          <w:szCs w:val="28"/>
          <w:cs/>
        </w:rPr>
        <w:t xml:space="preserve"> </w:t>
      </w:r>
      <w:r w:rsidR="0037186B" w:rsidRPr="008860F2">
        <w:rPr>
          <w:rFonts w:ascii="Angsana New" w:hAnsi="Angsana New"/>
          <w:sz w:val="28"/>
          <w:szCs w:val="28"/>
        </w:rPr>
        <w:t>57</w:t>
      </w:r>
      <w:r w:rsidRPr="008860F2">
        <w:rPr>
          <w:rFonts w:ascii="Angsana New" w:hAnsi="Angsana New"/>
          <w:sz w:val="28"/>
          <w:szCs w:val="28"/>
          <w:cs/>
        </w:rPr>
        <w:t xml:space="preserve"> ปาร์คเวนเชอร์ อีโคเพล็กซ์</w:t>
      </w:r>
      <w:r w:rsidR="00AE2795" w:rsidRPr="008860F2">
        <w:rPr>
          <w:rFonts w:ascii="Angsana New" w:hAnsi="Angsana New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 xml:space="preserve">ชั้น </w:t>
      </w:r>
      <w:r w:rsidR="0037186B" w:rsidRPr="008860F2">
        <w:rPr>
          <w:rFonts w:ascii="Angsana New" w:hAnsi="Angsana New"/>
          <w:sz w:val="28"/>
          <w:szCs w:val="28"/>
        </w:rPr>
        <w:t>22</w:t>
      </w:r>
      <w:r w:rsidRPr="008860F2">
        <w:rPr>
          <w:rFonts w:ascii="Angsana New" w:hAnsi="Angsana New"/>
          <w:sz w:val="28"/>
          <w:szCs w:val="28"/>
          <w:cs/>
        </w:rPr>
        <w:t xml:space="preserve"> ถนนวิทยุ แขวงลุมพินี เขตปทุมวัน กรุงเทพมหานคร</w:t>
      </w:r>
    </w:p>
    <w:p w14:paraId="34163BCF" w14:textId="77777777" w:rsidR="004539E5" w:rsidRPr="00644E04" w:rsidRDefault="004539E5" w:rsidP="006C665B">
      <w:pPr>
        <w:pStyle w:val="NoSpacing"/>
        <w:rPr>
          <w:rFonts w:ascii="Angsana New" w:hAnsi="Angsana New"/>
          <w:sz w:val="22"/>
        </w:rPr>
      </w:pPr>
    </w:p>
    <w:p w14:paraId="54014AAA" w14:textId="77777777" w:rsidR="003B14EA" w:rsidRPr="008860F2" w:rsidRDefault="003B14EA" w:rsidP="008E344F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28"/>
          <w:szCs w:val="28"/>
          <w:lang w:bidi="th-TH"/>
        </w:rPr>
      </w:pPr>
      <w:r w:rsidRPr="008860F2">
        <w:rPr>
          <w:rFonts w:ascii="Angsana New" w:hAnsi="Angsana New" w:cs="Angsana New"/>
          <w:sz w:val="28"/>
          <w:szCs w:val="28"/>
          <w:cs/>
          <w:lang w:bidi="th-TH"/>
        </w:rPr>
        <w:t xml:space="preserve">บริษัทใหญ่ในระหว่างปีได้แก่ บริษัท </w:t>
      </w:r>
      <w:r w:rsidRPr="008860F2">
        <w:rPr>
          <w:rFonts w:ascii="Angsana New" w:hAnsi="Angsana New" w:cs="Angsana New"/>
          <w:sz w:val="28"/>
          <w:szCs w:val="28"/>
          <w:cs/>
          <w:lang w:val="en-US" w:bidi="th-TH"/>
        </w:rPr>
        <w:t>อเดลฟอส</w:t>
      </w:r>
      <w:r w:rsidRPr="008860F2">
        <w:rPr>
          <w:rFonts w:ascii="Angsana New" w:hAnsi="Angsana New" w:cs="Angsana New"/>
          <w:sz w:val="28"/>
          <w:szCs w:val="28"/>
          <w:cs/>
          <w:lang w:bidi="th-TH"/>
        </w:rPr>
        <w:t xml:space="preserve"> จำกัด</w:t>
      </w:r>
      <w:r w:rsidRPr="008860F2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8860F2">
        <w:rPr>
          <w:rFonts w:ascii="Angsana New" w:hAnsi="Angsana New" w:cs="Angsana New"/>
          <w:sz w:val="28"/>
          <w:szCs w:val="28"/>
          <w:cs/>
          <w:lang w:bidi="th-TH"/>
        </w:rPr>
        <w:t xml:space="preserve">ซึ่งเป็นนิติบุคคลที่จัดตั้งขึ้นในประเทศไทย </w:t>
      </w:r>
    </w:p>
    <w:p w14:paraId="509A4D20" w14:textId="77777777" w:rsidR="004539E5" w:rsidRPr="00644E04" w:rsidRDefault="004539E5" w:rsidP="006C665B">
      <w:pPr>
        <w:pStyle w:val="NoSpacing"/>
        <w:rPr>
          <w:rFonts w:ascii="Angsana New" w:hAnsi="Angsana New"/>
          <w:sz w:val="22"/>
        </w:rPr>
      </w:pPr>
    </w:p>
    <w:p w14:paraId="4A8D97A5" w14:textId="2A16AD71" w:rsidR="00AE2795" w:rsidRPr="008860F2" w:rsidRDefault="009F5524" w:rsidP="00DB09EB">
      <w:pPr>
        <w:spacing w:line="240" w:lineRule="auto"/>
        <w:ind w:left="540"/>
        <w:rPr>
          <w:rFonts w:ascii="Angsana New" w:hAnsi="Angsana New"/>
          <w:sz w:val="28"/>
          <w:szCs w:val="28"/>
          <w:rtl/>
          <w:cs/>
        </w:rPr>
      </w:pPr>
      <w:r w:rsidRPr="008860F2">
        <w:rPr>
          <w:rFonts w:ascii="Angsana New" w:hAnsi="Angsana New"/>
          <w:sz w:val="28"/>
          <w:szCs w:val="28"/>
          <w:cs/>
        </w:rPr>
        <w:t>บริษัทดำเนินธุรกิจหลักเกี่ยวกับการลงทุน และกลุ่มบริษัทดำเนินธุรกิจหลักเกี่ยวกับการพัฒนาอสังหาริมทรัพย์</w:t>
      </w:r>
      <w:r w:rsidRPr="008860F2">
        <w:rPr>
          <w:rFonts w:ascii="Angsana New" w:hAnsi="Angsana New" w:hint="cs"/>
          <w:sz w:val="28"/>
          <w:szCs w:val="28"/>
          <w:cs/>
        </w:rPr>
        <w:t>และบริการที่เกี่ยวข้องกับธุรกิจอสังหาริมทรัพย์</w:t>
      </w:r>
      <w:r w:rsidRPr="008860F2">
        <w:rPr>
          <w:rFonts w:ascii="Angsana New" w:hAnsi="Angsana New"/>
          <w:sz w:val="28"/>
          <w:szCs w:val="28"/>
          <w:cs/>
        </w:rPr>
        <w:t xml:space="preserve"> ธุรกิจให้เช่าและบริการอาคารเพื่อการพาณิชย์ กิจการโรงแรม และธุรกิจผลิตและขายสังกะสีอ๊อกไซด์ และเคมีภัณฑ์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="00125713">
        <w:rPr>
          <w:rFonts w:ascii="Angsana New" w:hAnsi="Angsana New" w:hint="cs"/>
          <w:sz w:val="28"/>
          <w:szCs w:val="28"/>
          <w:cs/>
        </w:rPr>
        <w:t>โดย</w:t>
      </w:r>
      <w:r w:rsidR="00AE2795" w:rsidRPr="008860F2">
        <w:rPr>
          <w:rFonts w:ascii="Angsana New" w:hAnsi="Angsana New"/>
          <w:sz w:val="28"/>
          <w:szCs w:val="28"/>
          <w:cs/>
        </w:rPr>
        <w:t>รายละเอียดของบริษัท</w:t>
      </w:r>
      <w:r w:rsidR="007C363D">
        <w:rPr>
          <w:rFonts w:ascii="Angsana New" w:hAnsi="Angsana New" w:hint="cs"/>
          <w:sz w:val="28"/>
          <w:szCs w:val="28"/>
          <w:cs/>
        </w:rPr>
        <w:t>ร่วม</w:t>
      </w:r>
      <w:r w:rsidR="00F12A92">
        <w:rPr>
          <w:rFonts w:ascii="Angsana New" w:hAnsi="Angsana New" w:hint="cs"/>
          <w:sz w:val="28"/>
          <w:szCs w:val="28"/>
          <w:cs/>
        </w:rPr>
        <w:t>และ</w:t>
      </w:r>
      <w:r w:rsidR="0013656C" w:rsidRPr="008860F2">
        <w:rPr>
          <w:rFonts w:ascii="Angsana New" w:hAnsi="Angsana New"/>
          <w:sz w:val="28"/>
          <w:szCs w:val="28"/>
          <w:cs/>
        </w:rPr>
        <w:t>บริษัท</w:t>
      </w:r>
      <w:r w:rsidR="007C363D">
        <w:rPr>
          <w:rFonts w:ascii="Angsana New" w:hAnsi="Angsana New" w:hint="cs"/>
          <w:sz w:val="28"/>
          <w:szCs w:val="28"/>
          <w:cs/>
        </w:rPr>
        <w:t>ย่อย</w:t>
      </w:r>
      <w:r w:rsidR="00FB4487" w:rsidRPr="008860F2">
        <w:rPr>
          <w:rFonts w:ascii="Angsana New" w:hAnsi="Angsana New"/>
          <w:sz w:val="28"/>
          <w:szCs w:val="28"/>
        </w:rPr>
        <w:t xml:space="preserve"> </w:t>
      </w:r>
      <w:r w:rsidR="00DB09EB" w:rsidRPr="008860F2">
        <w:rPr>
          <w:rFonts w:ascii="Angsana New" w:hAnsi="Angsana New"/>
          <w:sz w:val="28"/>
          <w:szCs w:val="28"/>
          <w:cs/>
        </w:rPr>
        <w:t xml:space="preserve">ณ </w:t>
      </w:r>
      <w:r w:rsidR="00874594" w:rsidRPr="008860F2">
        <w:rPr>
          <w:rFonts w:ascii="Angsana New" w:hAnsi="Angsana New"/>
          <w:sz w:val="28"/>
          <w:szCs w:val="28"/>
          <w:cs/>
        </w:rPr>
        <w:t>วันที</w:t>
      </w:r>
      <w:r w:rsidR="004B6A52" w:rsidRPr="008860F2">
        <w:rPr>
          <w:rFonts w:ascii="Angsana New" w:hAnsi="Angsana New"/>
          <w:sz w:val="28"/>
          <w:szCs w:val="28"/>
          <w:cs/>
        </w:rPr>
        <w:t>่</w:t>
      </w:r>
      <w:r w:rsidR="0013656C" w:rsidRPr="008860F2">
        <w:rPr>
          <w:rFonts w:ascii="Angsana New" w:hAnsi="Angsana New"/>
          <w:sz w:val="28"/>
          <w:szCs w:val="28"/>
          <w:cs/>
        </w:rPr>
        <w:t xml:space="preserve"> </w:t>
      </w:r>
      <w:r w:rsidR="0037186B" w:rsidRPr="008860F2">
        <w:rPr>
          <w:rFonts w:ascii="Angsana New" w:hAnsi="Angsana New"/>
          <w:sz w:val="28"/>
          <w:szCs w:val="28"/>
        </w:rPr>
        <w:t>3</w:t>
      </w:r>
      <w:r w:rsidR="00325436" w:rsidRPr="008860F2">
        <w:rPr>
          <w:rFonts w:ascii="Angsana New" w:hAnsi="Angsana New"/>
          <w:sz w:val="28"/>
          <w:szCs w:val="28"/>
        </w:rPr>
        <w:t>0</w:t>
      </w:r>
      <w:r w:rsidR="00D17150" w:rsidRPr="008860F2">
        <w:rPr>
          <w:rFonts w:ascii="Angsana New" w:hAnsi="Angsana New"/>
          <w:sz w:val="28"/>
          <w:szCs w:val="28"/>
        </w:rPr>
        <w:t xml:space="preserve"> </w:t>
      </w:r>
      <w:r w:rsidR="00325436" w:rsidRPr="008860F2">
        <w:rPr>
          <w:rFonts w:ascii="Angsana New" w:hAnsi="Angsana New"/>
          <w:sz w:val="28"/>
          <w:szCs w:val="28"/>
          <w:cs/>
        </w:rPr>
        <w:t>กันยายน</w:t>
      </w:r>
      <w:r w:rsidR="00AE2795" w:rsidRPr="008860F2">
        <w:rPr>
          <w:rFonts w:ascii="Angsana New" w:hAnsi="Angsana New"/>
          <w:sz w:val="28"/>
          <w:szCs w:val="28"/>
          <w:cs/>
        </w:rPr>
        <w:t xml:space="preserve"> </w:t>
      </w:r>
      <w:r w:rsidR="00123F51">
        <w:rPr>
          <w:rFonts w:ascii="Angsana New" w:hAnsi="Angsana New"/>
          <w:sz w:val="28"/>
          <w:szCs w:val="28"/>
        </w:rPr>
        <w:t xml:space="preserve">2564 </w:t>
      </w:r>
      <w:r w:rsidR="00123F51">
        <w:rPr>
          <w:rFonts w:ascii="Angsana New" w:hAnsi="Angsana New"/>
          <w:sz w:val="28"/>
          <w:szCs w:val="28"/>
          <w:cs/>
        </w:rPr>
        <w:t xml:space="preserve">และ </w:t>
      </w:r>
      <w:r w:rsidR="00123F51">
        <w:rPr>
          <w:rFonts w:ascii="Angsana New" w:hAnsi="Angsana New"/>
          <w:sz w:val="28"/>
          <w:szCs w:val="28"/>
        </w:rPr>
        <w:t>2563</w:t>
      </w:r>
      <w:r w:rsidR="00F6644C" w:rsidRPr="008860F2">
        <w:rPr>
          <w:rFonts w:ascii="Angsana New" w:hAnsi="Angsana New"/>
          <w:b/>
          <w:bCs/>
          <w:sz w:val="28"/>
          <w:szCs w:val="28"/>
        </w:rPr>
        <w:t xml:space="preserve"> </w:t>
      </w:r>
      <w:r w:rsidR="00AE2795" w:rsidRPr="008860F2">
        <w:rPr>
          <w:rFonts w:ascii="Angsana New" w:hAnsi="Angsana New"/>
          <w:sz w:val="28"/>
          <w:szCs w:val="28"/>
          <w:cs/>
        </w:rPr>
        <w:t xml:space="preserve">ได้เปิดเผยไว้ในหมายเหตุข้อ </w:t>
      </w:r>
      <w:r w:rsidR="0037186B" w:rsidRPr="008F71FF">
        <w:rPr>
          <w:rFonts w:ascii="Angsana New" w:hAnsi="Angsana New"/>
          <w:sz w:val="28"/>
          <w:szCs w:val="28"/>
        </w:rPr>
        <w:t>1</w:t>
      </w:r>
      <w:r w:rsidR="002C1DCB" w:rsidRPr="008F71FF">
        <w:rPr>
          <w:rFonts w:ascii="Angsana New" w:hAnsi="Angsana New"/>
          <w:sz w:val="28"/>
          <w:szCs w:val="28"/>
        </w:rPr>
        <w:t>2</w:t>
      </w:r>
      <w:r w:rsidR="00DF168E" w:rsidRPr="008F71FF">
        <w:rPr>
          <w:rFonts w:ascii="Angsana New" w:hAnsi="Angsana New"/>
          <w:sz w:val="28"/>
          <w:szCs w:val="28"/>
        </w:rPr>
        <w:t xml:space="preserve"> </w:t>
      </w:r>
      <w:r w:rsidR="00DF168E" w:rsidRPr="008F71FF">
        <w:rPr>
          <w:rFonts w:ascii="Angsana New" w:hAnsi="Angsana New"/>
          <w:sz w:val="28"/>
          <w:szCs w:val="28"/>
          <w:cs/>
        </w:rPr>
        <w:t xml:space="preserve">และ </w:t>
      </w:r>
      <w:r w:rsidR="00113B28" w:rsidRPr="008F71FF">
        <w:rPr>
          <w:rFonts w:ascii="Angsana New" w:hAnsi="Angsana New"/>
          <w:sz w:val="28"/>
          <w:szCs w:val="28"/>
        </w:rPr>
        <w:t>13</w:t>
      </w:r>
    </w:p>
    <w:p w14:paraId="34FF78AC" w14:textId="77777777" w:rsidR="004539E5" w:rsidRPr="00644E04" w:rsidRDefault="004539E5" w:rsidP="006C665B">
      <w:pPr>
        <w:pStyle w:val="NoSpacing"/>
        <w:rPr>
          <w:rFonts w:ascii="Angsana New" w:hAnsi="Angsana New"/>
          <w:sz w:val="22"/>
        </w:rPr>
      </w:pPr>
    </w:p>
    <w:p w14:paraId="47C52F42" w14:textId="77777777" w:rsidR="003B14EA" w:rsidRPr="008860F2" w:rsidRDefault="003B14EA" w:rsidP="00BA7DB0">
      <w:pPr>
        <w:numPr>
          <w:ilvl w:val="0"/>
          <w:numId w:val="11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8860F2">
        <w:rPr>
          <w:rFonts w:ascii="Angsana New" w:hAnsi="Angsana New"/>
          <w:b/>
          <w:bCs/>
          <w:sz w:val="28"/>
          <w:szCs w:val="28"/>
          <w:cs/>
          <w:lang w:val="th-TH"/>
        </w:rPr>
        <w:t>เกณฑ์การจัดทำงบการเงิน</w:t>
      </w:r>
    </w:p>
    <w:p w14:paraId="72B2C978" w14:textId="77777777" w:rsidR="004539E5" w:rsidRPr="00644E04" w:rsidRDefault="004539E5" w:rsidP="006C665B">
      <w:pPr>
        <w:pStyle w:val="NoSpacing"/>
        <w:rPr>
          <w:rFonts w:ascii="Angsana New" w:hAnsi="Angsana New"/>
          <w:sz w:val="22"/>
        </w:rPr>
      </w:pPr>
    </w:p>
    <w:p w14:paraId="4FE80045" w14:textId="77777777" w:rsidR="003B14EA" w:rsidRPr="008860F2" w:rsidRDefault="003B14EA" w:rsidP="00BA7DB0">
      <w:pPr>
        <w:pStyle w:val="ListParagraph"/>
        <w:numPr>
          <w:ilvl w:val="0"/>
          <w:numId w:val="12"/>
        </w:numPr>
        <w:spacing w:line="240" w:lineRule="auto"/>
        <w:ind w:left="540" w:hanging="63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8860F2">
        <w:rPr>
          <w:rFonts w:asciiTheme="majorBidi" w:hAnsiTheme="majorBidi" w:cstheme="majorBidi"/>
          <w:i/>
          <w:iCs/>
          <w:sz w:val="28"/>
          <w:szCs w:val="28"/>
          <w:cs/>
        </w:rPr>
        <w:t>เกณฑ์การถือปฏิบัติ</w:t>
      </w:r>
    </w:p>
    <w:p w14:paraId="125F44B1" w14:textId="77777777" w:rsidR="004539E5" w:rsidRPr="00644E04" w:rsidRDefault="004539E5" w:rsidP="006C665B">
      <w:pPr>
        <w:pStyle w:val="NoSpacing"/>
        <w:rPr>
          <w:rFonts w:ascii="Angsana New" w:hAnsi="Angsana New"/>
          <w:sz w:val="22"/>
        </w:rPr>
      </w:pPr>
    </w:p>
    <w:p w14:paraId="6BDAE3CF" w14:textId="77777777" w:rsidR="001C4CAA" w:rsidRPr="008860F2" w:rsidRDefault="001C4CAA" w:rsidP="00BE6EE7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 w:hint="cs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47626E2A" w14:textId="77777777" w:rsidR="001C4CAA" w:rsidRPr="00644E04" w:rsidRDefault="001C4CAA" w:rsidP="00BE6EE7">
      <w:pPr>
        <w:spacing w:line="240" w:lineRule="auto"/>
        <w:ind w:left="540"/>
        <w:rPr>
          <w:rFonts w:ascii="Angsana New" w:hAnsi="Angsana New"/>
          <w:sz w:val="22"/>
          <w:szCs w:val="22"/>
        </w:rPr>
      </w:pPr>
    </w:p>
    <w:p w14:paraId="4C08510E" w14:textId="5BB4DBC2" w:rsidR="00D53489" w:rsidRPr="00E20E90" w:rsidRDefault="00D53489" w:rsidP="00D53489">
      <w:pPr>
        <w:spacing w:line="240" w:lineRule="auto"/>
        <w:ind w:left="547" w:right="-45"/>
        <w:rPr>
          <w:rFonts w:asciiTheme="majorBidi" w:eastAsia="Calibri" w:hAnsiTheme="majorBidi" w:cstheme="majorBidi"/>
          <w:spacing w:val="-2"/>
          <w:sz w:val="28"/>
          <w:szCs w:val="28"/>
          <w:shd w:val="clear" w:color="auto" w:fill="D9D9D9" w:themeFill="background1" w:themeFillShade="D9"/>
          <w:lang w:val="en-GB"/>
        </w:rPr>
      </w:pPr>
      <w:r w:rsidRPr="00E20E90">
        <w:rPr>
          <w:rFonts w:ascii="Angsana New" w:hAnsi="Angsana New"/>
          <w:spacing w:val="-2"/>
          <w:sz w:val="28"/>
          <w:szCs w:val="28"/>
          <w:cs/>
        </w:rPr>
        <w:t>กลุ่มบริษัท</w:t>
      </w:r>
      <w:r w:rsidRPr="00E20E90">
        <w:rPr>
          <w:rFonts w:ascii="Angsana New" w:hAnsi="Angsana New" w:hint="cs"/>
          <w:spacing w:val="-2"/>
          <w:sz w:val="28"/>
          <w:szCs w:val="28"/>
          <w:cs/>
        </w:rPr>
        <w:t>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Pr="00E20E9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E20E90">
        <w:rPr>
          <w:rFonts w:ascii="Angsana New" w:hAnsi="Angsana New"/>
          <w:spacing w:val="-2"/>
          <w:sz w:val="28"/>
          <w:szCs w:val="28"/>
        </w:rPr>
        <w:t xml:space="preserve">1 </w:t>
      </w:r>
      <w:r w:rsidRPr="00E20E90">
        <w:rPr>
          <w:rFonts w:ascii="Angsana New" w:hAnsi="Angsana New" w:hint="cs"/>
          <w:spacing w:val="-2"/>
          <w:sz w:val="28"/>
          <w:szCs w:val="28"/>
          <w:cs/>
        </w:rPr>
        <w:t>ตุลาคม</w:t>
      </w:r>
      <w:r w:rsidRPr="00E20E9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E20E90">
        <w:rPr>
          <w:rFonts w:ascii="Angsana New" w:hAnsi="Angsana New"/>
          <w:spacing w:val="-2"/>
          <w:sz w:val="28"/>
          <w:szCs w:val="28"/>
        </w:rPr>
        <w:t>2563</w:t>
      </w:r>
      <w:r w:rsidRPr="00E20E9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E20E90">
        <w:rPr>
          <w:rFonts w:ascii="Angsana New" w:hAnsi="Angsana New"/>
          <w:spacing w:val="-2"/>
          <w:sz w:val="28"/>
          <w:szCs w:val="28"/>
          <w:cs/>
        </w:rPr>
        <w:t xml:space="preserve">ซึ่งได้เปิดเผยผลกระทบจากการเปลี่ยนแปลงนโยบายการบัญชีไว้ในหมายเหตุข้อ </w:t>
      </w:r>
      <w:r w:rsidRPr="00E20E90">
        <w:rPr>
          <w:rFonts w:ascii="Angsana New" w:hAnsi="Angsana New"/>
          <w:spacing w:val="-2"/>
          <w:sz w:val="28"/>
          <w:szCs w:val="28"/>
        </w:rPr>
        <w:t>3</w:t>
      </w:r>
      <w:r w:rsidRPr="00E20E90">
        <w:rPr>
          <w:rFonts w:asciiTheme="majorBidi" w:eastAsia="Calibri" w:hAnsiTheme="majorBidi" w:cstheme="majorBidi"/>
          <w:spacing w:val="-2"/>
          <w:sz w:val="28"/>
          <w:szCs w:val="28"/>
          <w:shd w:val="clear" w:color="auto" w:fill="D9D9D9" w:themeFill="background1" w:themeFillShade="D9"/>
          <w:lang w:val="en-GB"/>
        </w:rPr>
        <w:t xml:space="preserve"> </w:t>
      </w:r>
    </w:p>
    <w:p w14:paraId="445F96BD" w14:textId="77777777" w:rsidR="00D53489" w:rsidRPr="00E90426" w:rsidRDefault="00D53489" w:rsidP="00D53489">
      <w:pPr>
        <w:spacing w:line="240" w:lineRule="auto"/>
        <w:ind w:left="547" w:right="-45"/>
        <w:rPr>
          <w:rFonts w:asciiTheme="majorBidi" w:hAnsiTheme="majorBidi" w:cstheme="majorBidi"/>
          <w:b/>
          <w:bCs/>
          <w:color w:val="0000FF"/>
          <w:sz w:val="20"/>
          <w:szCs w:val="20"/>
          <w:cs/>
        </w:rPr>
      </w:pPr>
    </w:p>
    <w:p w14:paraId="761A6BC3" w14:textId="3330846F" w:rsidR="00D53489" w:rsidRPr="002B12BB" w:rsidRDefault="00D53489" w:rsidP="00D53489">
      <w:pPr>
        <w:spacing w:line="240" w:lineRule="auto"/>
        <w:ind w:left="540"/>
        <w:rPr>
          <w:rFonts w:asciiTheme="majorBidi" w:hAnsiTheme="majorBidi" w:cstheme="majorBidi"/>
          <w:sz w:val="28"/>
          <w:szCs w:val="28"/>
          <w:highlight w:val="lightGray"/>
        </w:rPr>
      </w:pPr>
      <w:r w:rsidRPr="002B12BB">
        <w:rPr>
          <w:rFonts w:asciiTheme="majorBidi" w:hAnsiTheme="majorBidi" w:cstheme="majorBidi"/>
          <w:sz w:val="28"/>
          <w:szCs w:val="28"/>
          <w:cs/>
        </w:rPr>
        <w:t>นอกจากนี้</w:t>
      </w:r>
      <w:r w:rsidRPr="00E20E9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B12BB">
        <w:rPr>
          <w:rFonts w:asciiTheme="majorBidi" w:hAnsiTheme="majorBidi" w:cstheme="majorBidi"/>
          <w:sz w:val="28"/>
          <w:szCs w:val="28"/>
          <w:cs/>
        </w:rPr>
        <w:t>ไม่ได้นำมาตรฐานการรายงานทางการเงินที่ออก</w:t>
      </w:r>
      <w:r w:rsidRPr="00CA654E">
        <w:rPr>
          <w:rFonts w:asciiTheme="majorBidi" w:hAnsiTheme="majorBidi" w:cstheme="majorBidi"/>
          <w:sz w:val="28"/>
          <w:szCs w:val="28"/>
          <w:cs/>
        </w:rPr>
        <w:t>และปรับปรุง</w:t>
      </w:r>
      <w:r w:rsidRPr="002B12BB">
        <w:rPr>
          <w:rFonts w:asciiTheme="majorBidi" w:hAnsiTheme="majorBidi" w:cstheme="majorBidi"/>
          <w:sz w:val="28"/>
          <w:szCs w:val="28"/>
          <w:cs/>
        </w:rPr>
        <w:t>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CA654E">
        <w:rPr>
          <w:rFonts w:asciiTheme="majorBidi" w:hAnsiTheme="majorBidi" w:cstheme="majorBidi"/>
          <w:sz w:val="28"/>
          <w:szCs w:val="28"/>
        </w:rPr>
        <w:t xml:space="preserve"> </w:t>
      </w:r>
    </w:p>
    <w:p w14:paraId="13998D65" w14:textId="45297315" w:rsidR="004539E5" w:rsidRPr="00D53489" w:rsidRDefault="004539E5" w:rsidP="00A90823">
      <w:pPr>
        <w:pStyle w:val="block"/>
        <w:spacing w:after="0" w:line="240" w:lineRule="atLeast"/>
        <w:ind w:left="720"/>
        <w:rPr>
          <w:rFonts w:asciiTheme="majorBidi" w:hAnsiTheme="majorBidi" w:cstheme="majorBidi"/>
          <w:szCs w:val="22"/>
          <w:lang w:val="en-US" w:bidi="th-TH"/>
        </w:rPr>
      </w:pPr>
    </w:p>
    <w:p w14:paraId="04D204FB" w14:textId="77777777" w:rsidR="003B14EA" w:rsidRPr="008860F2" w:rsidRDefault="003B14EA" w:rsidP="00BA7DB0">
      <w:pPr>
        <w:pStyle w:val="ListParagraph"/>
        <w:numPr>
          <w:ilvl w:val="0"/>
          <w:numId w:val="12"/>
        </w:numPr>
        <w:spacing w:line="240" w:lineRule="auto"/>
        <w:ind w:left="540" w:hanging="63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8860F2">
        <w:rPr>
          <w:rFonts w:asciiTheme="majorBidi" w:hAnsiTheme="majorBidi" w:cstheme="majorBidi"/>
          <w:i/>
          <w:iCs/>
          <w:sz w:val="28"/>
          <w:szCs w:val="28"/>
          <w:cs/>
        </w:rPr>
        <w:t>สกุลเงินที่</w:t>
      </w:r>
      <w:r w:rsidR="00D124AC" w:rsidRPr="008860F2">
        <w:rPr>
          <w:rFonts w:asciiTheme="majorBidi" w:hAnsiTheme="majorBidi" w:cstheme="majorBidi"/>
          <w:i/>
          <w:iCs/>
          <w:sz w:val="28"/>
          <w:szCs w:val="28"/>
          <w:cs/>
        </w:rPr>
        <w:t>ใช้ในการดำเนินงานและ</w:t>
      </w:r>
      <w:r w:rsidRPr="008860F2">
        <w:rPr>
          <w:rFonts w:asciiTheme="majorBidi" w:hAnsiTheme="majorBidi" w:cstheme="majorBidi"/>
          <w:i/>
          <w:iCs/>
          <w:sz w:val="28"/>
          <w:szCs w:val="28"/>
          <w:cs/>
        </w:rPr>
        <w:t>นำเสนองบการเงิน</w:t>
      </w:r>
    </w:p>
    <w:p w14:paraId="0815C7E3" w14:textId="77777777" w:rsidR="004539E5" w:rsidRPr="00644E04" w:rsidRDefault="004539E5" w:rsidP="004539E5">
      <w:pPr>
        <w:pStyle w:val="NoSpacing"/>
        <w:rPr>
          <w:rFonts w:ascii="Angsana New" w:hAnsi="Angsana New"/>
          <w:sz w:val="22"/>
        </w:rPr>
      </w:pPr>
    </w:p>
    <w:p w14:paraId="46A1F381" w14:textId="77777777" w:rsidR="00020F2E" w:rsidRPr="008860F2" w:rsidRDefault="00020F2E" w:rsidP="00BE6EE7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งบการเงินนี้</w:t>
      </w:r>
      <w:r w:rsidRPr="008860F2">
        <w:rPr>
          <w:rFonts w:ascii="Angsana New" w:hAnsi="Angsana New" w:hint="cs"/>
          <w:sz w:val="28"/>
          <w:szCs w:val="28"/>
          <w:cs/>
        </w:rPr>
        <w:t>นำเสนอ</w:t>
      </w:r>
      <w:r w:rsidRPr="008860F2">
        <w:rPr>
          <w:rFonts w:ascii="Angsana New" w:hAnsi="Angsana New"/>
          <w:sz w:val="28"/>
          <w:szCs w:val="28"/>
          <w:cs/>
        </w:rPr>
        <w:t xml:space="preserve">เป็นเงินบาทซึ่งเป็นสกุลเงินที่ใช้ในการดำเนินงานของบริษัท </w:t>
      </w:r>
    </w:p>
    <w:p w14:paraId="4E0783DD" w14:textId="77777777" w:rsidR="004539E5" w:rsidRPr="008860F2" w:rsidRDefault="004539E5" w:rsidP="004539E5">
      <w:pPr>
        <w:pStyle w:val="NoSpacing"/>
        <w:rPr>
          <w:rFonts w:ascii="Angsana New" w:hAnsi="Angsana New"/>
          <w:sz w:val="28"/>
          <w:szCs w:val="28"/>
        </w:rPr>
      </w:pPr>
    </w:p>
    <w:p w14:paraId="0C50C7BA" w14:textId="77777777" w:rsidR="009205AB" w:rsidRDefault="009205AB">
      <w:pPr>
        <w:spacing w:line="240" w:lineRule="auto"/>
        <w:jc w:val="left"/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115A93A0" w14:textId="16426607" w:rsidR="003B14EA" w:rsidRPr="008860F2" w:rsidRDefault="00AB4534" w:rsidP="00BA7DB0">
      <w:pPr>
        <w:pStyle w:val="ListParagraph"/>
        <w:numPr>
          <w:ilvl w:val="0"/>
          <w:numId w:val="12"/>
        </w:numPr>
        <w:spacing w:line="240" w:lineRule="auto"/>
        <w:ind w:left="540" w:hanging="630"/>
        <w:jc w:val="both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8860F2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</w:t>
      </w:r>
      <w:r w:rsidR="003B14EA" w:rsidRPr="008860F2">
        <w:rPr>
          <w:rFonts w:asciiTheme="majorBidi" w:hAnsiTheme="majorBidi" w:cstheme="majorBidi"/>
          <w:i/>
          <w:iCs/>
          <w:sz w:val="28"/>
          <w:szCs w:val="28"/>
          <w:cs/>
        </w:rPr>
        <w:t>ใช้วิจารณญาณ</w:t>
      </w:r>
      <w:r w:rsidRPr="008860F2">
        <w:rPr>
          <w:rFonts w:asciiTheme="majorBidi" w:hAnsiTheme="majorBidi" w:cstheme="majorBidi"/>
          <w:i/>
          <w:iCs/>
          <w:sz w:val="28"/>
          <w:szCs w:val="28"/>
          <w:cs/>
        </w:rPr>
        <w:t>และการประมาณการ</w:t>
      </w:r>
      <w:r w:rsidR="001A69E0">
        <w:rPr>
          <w:rFonts w:asciiTheme="majorBidi" w:hAnsiTheme="majorBidi" w:cstheme="majorBidi"/>
          <w:i/>
          <w:iCs/>
          <w:sz w:val="28"/>
          <w:szCs w:val="28"/>
          <w:cs/>
        </w:rPr>
        <w:tab/>
      </w:r>
    </w:p>
    <w:p w14:paraId="5ADE0889" w14:textId="77777777" w:rsidR="004539E5" w:rsidRPr="008B1BC7" w:rsidRDefault="004539E5" w:rsidP="004539E5">
      <w:pPr>
        <w:pStyle w:val="NoSpacing"/>
        <w:rPr>
          <w:rFonts w:ascii="Angsana New" w:hAnsi="Angsana New"/>
          <w:sz w:val="28"/>
          <w:szCs w:val="28"/>
        </w:rPr>
      </w:pPr>
    </w:p>
    <w:p w14:paraId="798A8F51" w14:textId="51188754" w:rsidR="00F52592" w:rsidRPr="00891863" w:rsidRDefault="00143FBE" w:rsidP="00F52592">
      <w:pPr>
        <w:ind w:left="540"/>
        <w:rPr>
          <w:rFonts w:asciiTheme="majorBidi" w:hAnsiTheme="majorBidi" w:cstheme="majorBidi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ผู้บริหารได้มีการใช้วิจารณญาณ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การประมาณการและข้อสมมติหลายประการ ซึ่งมีผลกระทบต่อการ</w:t>
      </w:r>
      <w:r w:rsidR="00704C9C" w:rsidRPr="008860F2">
        <w:rPr>
          <w:rFonts w:ascii="Angsana New" w:hAnsi="Angsana New" w:hint="cs"/>
          <w:sz w:val="28"/>
          <w:szCs w:val="28"/>
          <w:cs/>
        </w:rPr>
        <w:t>ปฏิบัติตาม</w:t>
      </w:r>
      <w:r w:rsidRPr="008860F2">
        <w:rPr>
          <w:rFonts w:ascii="Angsana New" w:hAnsi="Angsana New"/>
          <w:sz w:val="28"/>
          <w:szCs w:val="28"/>
          <w:cs/>
        </w:rPr>
        <w:t>นโยบายการบัญชีของกลุ่มบริษัท</w:t>
      </w:r>
      <w:r w:rsidR="00DA36D3"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ท</w:t>
      </w:r>
      <w:r w:rsidR="00BD14C7" w:rsidRPr="008860F2">
        <w:rPr>
          <w:rFonts w:ascii="Angsana New" w:hAnsi="Angsana New" w:hint="cs"/>
          <w:sz w:val="28"/>
          <w:szCs w:val="28"/>
          <w:cs/>
        </w:rPr>
        <w:t>ั้งนี้</w:t>
      </w:r>
      <w:r w:rsidR="00B964AD">
        <w:rPr>
          <w:rFonts w:ascii="Angsana New" w:hAnsi="Angsana New" w:hint="cs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  <w:r w:rsidR="00F52592">
        <w:rPr>
          <w:rFonts w:ascii="Angsana New" w:hAnsi="Angsana New" w:hint="cs"/>
          <w:sz w:val="28"/>
          <w:szCs w:val="28"/>
          <w:cs/>
        </w:rPr>
        <w:t xml:space="preserve"> </w:t>
      </w:r>
      <w:r w:rsidR="00F52592">
        <w:rPr>
          <w:rFonts w:asciiTheme="majorBidi" w:hAnsiTheme="majorBidi" w:cstheme="majorBidi" w:hint="cs"/>
          <w:sz w:val="28"/>
          <w:szCs w:val="28"/>
          <w:cs/>
        </w:rPr>
        <w:t>ข้อมูลที่เกี่ยวข้องกับเรื่องดังกล่าวได้เปิดเผยในหมายเหตุข้อต่อไปนี้</w:t>
      </w:r>
    </w:p>
    <w:p w14:paraId="53A8FD87" w14:textId="77777777" w:rsidR="00F52592" w:rsidRPr="008B1BC7" w:rsidRDefault="00F52592" w:rsidP="00F5259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7290"/>
      </w:tblGrid>
      <w:tr w:rsidR="004E0565" w:rsidRPr="00623946" w14:paraId="427DBC02" w14:textId="77777777" w:rsidTr="005D5567">
        <w:tc>
          <w:tcPr>
            <w:tcW w:w="1890" w:type="dxa"/>
          </w:tcPr>
          <w:p w14:paraId="774DD5AB" w14:textId="57EBEBC1" w:rsidR="004E0565" w:rsidRPr="004E0565" w:rsidRDefault="004E0565" w:rsidP="004E0565">
            <w:pPr>
              <w:spacing w:line="240" w:lineRule="auto"/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  <w:r w:rsidRPr="004E0565">
              <w:rPr>
                <w:rFonts w:asciiTheme="majorBidi" w:hAnsiTheme="majorBidi" w:cstheme="majorBidi"/>
                <w:sz w:val="28"/>
                <w:szCs w:val="28"/>
              </w:rPr>
              <w:t>3(</w:t>
            </w:r>
            <w:r w:rsidRPr="004E0565">
              <w:rPr>
                <w:rFonts w:asciiTheme="majorBidi" w:hAnsiTheme="majorBidi" w:cstheme="majorBidi" w:hint="cs"/>
                <w:sz w:val="28"/>
                <w:szCs w:val="28"/>
                <w:cs/>
              </w:rPr>
              <w:t>ข</w:t>
            </w:r>
            <w:r w:rsidRPr="004E056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C1C9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E05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290" w:type="dxa"/>
          </w:tcPr>
          <w:p w14:paraId="000B09A5" w14:textId="67825B39" w:rsidR="004E0565" w:rsidRPr="004E0565" w:rsidRDefault="004E0565" w:rsidP="00AE2800">
            <w:pPr>
              <w:spacing w:line="240" w:lineRule="auto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0565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การประเมินว่าข้อตกลงประกอบด้วยสัญญาเช่าหรือไม่ การพิจารณาการใช้สิทธิต่ออายุหรือ</w:t>
            </w:r>
            <w:r w:rsidR="00AE280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4E0565">
              <w:rPr>
                <w:rFonts w:asciiTheme="majorBidi" w:hAnsiTheme="majorBidi" w:cstheme="majorBidi"/>
                <w:sz w:val="28"/>
                <w:szCs w:val="28"/>
                <w:cs/>
              </w:rPr>
              <w:t>ยกเลิกสัญญาเช่า</w:t>
            </w:r>
            <w:r w:rsidRPr="004E0565" w:rsidDel="009570B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E0565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และการเช่าช่วง การกำหนดอัตราดอกเบี้ย</w:t>
            </w:r>
            <w:r w:rsidRPr="004E056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 w:rsidRPr="004E0565">
              <w:rPr>
                <w:rFonts w:asciiTheme="majorBidi" w:hAnsiTheme="majorBidi" w:cstheme="majorBidi"/>
                <w:sz w:val="28"/>
                <w:szCs w:val="28"/>
                <w:cs/>
              </w:rPr>
              <w:t>กู้ยืมส่วนเพิ่ม</w:t>
            </w:r>
          </w:p>
        </w:tc>
      </w:tr>
      <w:tr w:rsidR="004E0565" w:rsidRPr="00623946" w14:paraId="5D1542BC" w14:textId="77777777" w:rsidTr="005D5567">
        <w:tc>
          <w:tcPr>
            <w:tcW w:w="1890" w:type="dxa"/>
          </w:tcPr>
          <w:p w14:paraId="77F7C16B" w14:textId="092003C2" w:rsidR="004E0565" w:rsidRPr="007737A2" w:rsidRDefault="004E0565" w:rsidP="004E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7290" w:type="dxa"/>
          </w:tcPr>
          <w:p w14:paraId="76C4203A" w14:textId="52B2A5B5" w:rsidR="004E0565" w:rsidRPr="002B12BB" w:rsidRDefault="004E0565" w:rsidP="004E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 w:rsidRPr="000B3224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Pr="000B322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ประมาณการต้นทุนทั้งหมดที่จะใช้ในการพัฒนาอสังหาริมทรัพย์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พัฒนา</w:t>
            </w:r>
            <w:r w:rsidRPr="000B322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เพื่อขาย</w:t>
            </w:r>
          </w:p>
        </w:tc>
      </w:tr>
      <w:tr w:rsidR="004E0565" w:rsidRPr="00623946" w14:paraId="023A2487" w14:textId="77777777" w:rsidTr="005D5567">
        <w:tc>
          <w:tcPr>
            <w:tcW w:w="1890" w:type="dxa"/>
          </w:tcPr>
          <w:p w14:paraId="13AE1545" w14:textId="70B3EA1F" w:rsidR="004E0565" w:rsidRPr="00562632" w:rsidRDefault="004E0565" w:rsidP="004E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7290" w:type="dxa"/>
          </w:tcPr>
          <w:p w14:paraId="1872ABEB" w14:textId="54D33978" w:rsidR="004E0565" w:rsidRPr="002B12BB" w:rsidRDefault="004E0565" w:rsidP="004E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 w:rsidRPr="000B322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การประมาณการค่าเผื่อขาดทุนจากการลดมูลค่าของอสังหาริมทรัพย์พัฒนาเพื่อขาย</w:t>
            </w:r>
          </w:p>
        </w:tc>
      </w:tr>
      <w:tr w:rsidR="004E0565" w:rsidRPr="00623946" w14:paraId="18FB9405" w14:textId="77777777" w:rsidTr="005D5567">
        <w:tc>
          <w:tcPr>
            <w:tcW w:w="1890" w:type="dxa"/>
          </w:tcPr>
          <w:p w14:paraId="0B97ED78" w14:textId="4CF4B2CA" w:rsidR="004E0565" w:rsidRPr="009F0356" w:rsidDel="009F0356" w:rsidRDefault="004E0565" w:rsidP="004E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7290" w:type="dxa"/>
          </w:tcPr>
          <w:p w14:paraId="5E7DBE54" w14:textId="3030281B" w:rsidR="004E0565" w:rsidRPr="00E763A2" w:rsidRDefault="004E0565" w:rsidP="004E056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b/>
                <w:sz w:val="28"/>
                <w:szCs w:val="28"/>
                <w:highlight w:val="cyan"/>
                <w:cs/>
                <w:lang w:val="en-US"/>
              </w:rPr>
            </w:pPr>
            <w:r w:rsidRPr="000B3224">
              <w:rPr>
                <w:rFonts w:ascii="Angsana New" w:hAnsi="Angsana New" w:cs="Angsana New" w:hint="cs"/>
                <w:sz w:val="28"/>
                <w:szCs w:val="28"/>
                <w:cs/>
              </w:rPr>
              <w:t>ข้อสมมติหลักในการ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</w:t>
            </w:r>
            <w:r w:rsidRPr="000B3224">
              <w:rPr>
                <w:rFonts w:ascii="Angsana New" w:hAnsi="Angsana New" w:cs="Angsana New" w:hint="cs"/>
                <w:sz w:val="28"/>
                <w:szCs w:val="28"/>
                <w:cs/>
              </w:rPr>
              <w:t>ระมาณการตามหลักคณิตศาสตร์ประกันภัย</w:t>
            </w:r>
          </w:p>
        </w:tc>
      </w:tr>
      <w:tr w:rsidR="004E0565" w:rsidRPr="00623946" w14:paraId="2400891C" w14:textId="77777777" w:rsidTr="00AC00BE">
        <w:tc>
          <w:tcPr>
            <w:tcW w:w="1890" w:type="dxa"/>
            <w:shd w:val="clear" w:color="auto" w:fill="auto"/>
          </w:tcPr>
          <w:p w14:paraId="413EEDA9" w14:textId="77777777" w:rsidR="004E0565" w:rsidRPr="00AC00BE" w:rsidRDefault="004E0565" w:rsidP="004E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  <w:r w:rsidRPr="00AC00BE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7290" w:type="dxa"/>
            <w:shd w:val="clear" w:color="auto" w:fill="auto"/>
          </w:tcPr>
          <w:p w14:paraId="26303F7E" w14:textId="07BDF820" w:rsidR="004E0565" w:rsidRPr="00AC00BE" w:rsidRDefault="004E0565" w:rsidP="00AE2800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00BE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C00BE">
              <w:rPr>
                <w:rFonts w:asciiTheme="majorBidi" w:hAnsiTheme="majorBidi" w:cstheme="majorBidi"/>
                <w:sz w:val="28"/>
                <w:szCs w:val="28"/>
                <w:cs/>
              </w:rPr>
              <w:t>ใช้หักภาษีและขาดทุนทางภาษีไปใช้ประโยชน์</w:t>
            </w:r>
            <w:r w:rsidR="00233D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33DC1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</w:p>
        </w:tc>
      </w:tr>
      <w:tr w:rsidR="00D72534" w:rsidRPr="00623946" w14:paraId="2B915E01" w14:textId="77777777" w:rsidTr="00AC00BE">
        <w:tc>
          <w:tcPr>
            <w:tcW w:w="1890" w:type="dxa"/>
            <w:shd w:val="clear" w:color="auto" w:fill="auto"/>
          </w:tcPr>
          <w:p w14:paraId="6155AC24" w14:textId="1CDA237D" w:rsidR="00D72534" w:rsidRPr="00D42362" w:rsidRDefault="00D72534" w:rsidP="00D72534">
            <w:pPr>
              <w:spacing w:line="240" w:lineRule="auto"/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  <w:r w:rsidRPr="00D42362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7290" w:type="dxa"/>
            <w:shd w:val="clear" w:color="auto" w:fill="auto"/>
          </w:tcPr>
          <w:p w14:paraId="0333B918" w14:textId="77777777" w:rsidR="00D42362" w:rsidRPr="00541D5C" w:rsidRDefault="00D72534" w:rsidP="0054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541D5C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ค่าเผื่อผลขาดทุนด้านเครดิตที่คาดว่าจะเกิดขึ้นของลูกหนี้การค้าเกี่ยวกับข้อสมมติที่สำคัญที่ใช้ในการกำหนดอัตราสูญเสียถัวเฉลี่ยถ่วงน้ำหนัก (</w:t>
            </w:r>
            <w:r w:rsidRPr="00541D5C">
              <w:rPr>
                <w:rFonts w:asciiTheme="majorBidi" w:hAnsiTheme="majorBidi" w:cstheme="majorBidi"/>
                <w:sz w:val="28"/>
                <w:szCs w:val="28"/>
              </w:rPr>
              <w:t>Weighted-average loss rate)</w:t>
            </w:r>
          </w:p>
          <w:p w14:paraId="2EB9DE49" w14:textId="5D64E861" w:rsidR="00D72534" w:rsidRPr="00541D5C" w:rsidRDefault="00D72534" w:rsidP="00541D5C">
            <w:pPr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D5C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</w:t>
            </w:r>
            <w:r w:rsidRPr="00541D5C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ยุติธรรม</w:t>
            </w:r>
            <w:r w:rsidRPr="00541D5C">
              <w:rPr>
                <w:rFonts w:asciiTheme="majorBidi" w:hAnsiTheme="majorBidi" w:cstheme="majorBidi"/>
                <w:sz w:val="28"/>
                <w:szCs w:val="28"/>
                <w:cs/>
              </w:rPr>
              <w:t>ของ</w:t>
            </w:r>
            <w:r w:rsidRPr="00541D5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เครื่องมือทางการเงินที่นำข้อมูลที่ไม่สามารถสังเกตได้มาใช้</w:t>
            </w:r>
          </w:p>
        </w:tc>
      </w:tr>
    </w:tbl>
    <w:p w14:paraId="55D08625" w14:textId="70A24058" w:rsidR="00497CD9" w:rsidRPr="008B1BC7" w:rsidRDefault="00497CD9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p w14:paraId="0FCBEFE2" w14:textId="1AC4E754" w:rsidR="007725A9" w:rsidRPr="008860F2" w:rsidRDefault="007725A9" w:rsidP="005D5567">
      <w:pPr>
        <w:numPr>
          <w:ilvl w:val="0"/>
          <w:numId w:val="11"/>
        </w:numPr>
        <w:spacing w:line="240" w:lineRule="auto"/>
        <w:ind w:left="540"/>
        <w:rPr>
          <w:rFonts w:ascii="Angsana New" w:hAnsi="Angsana New"/>
          <w:b/>
          <w:bCs/>
          <w:sz w:val="28"/>
          <w:szCs w:val="28"/>
          <w:lang w:val="th-TH"/>
        </w:rPr>
      </w:pPr>
      <w:r w:rsidRPr="008860F2">
        <w:rPr>
          <w:rFonts w:ascii="Angsana New" w:hAnsi="Angsana New"/>
          <w:b/>
          <w:bCs/>
          <w:sz w:val="28"/>
          <w:szCs w:val="28"/>
          <w:cs/>
          <w:lang w:val="th-TH"/>
        </w:rPr>
        <w:t>การเปลี่ยนแปลงนโยบายการบัญชี</w:t>
      </w:r>
      <w:r w:rsidRPr="008860F2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</w:p>
    <w:p w14:paraId="1DBE6208" w14:textId="2E5B5138" w:rsidR="007725A9" w:rsidRPr="008B1BC7" w:rsidRDefault="007725A9" w:rsidP="005D5567">
      <w:pPr>
        <w:tabs>
          <w:tab w:val="left" w:pos="508"/>
          <w:tab w:val="left" w:pos="540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79A4D022" w14:textId="199CD854" w:rsidR="004025CD" w:rsidRDefault="004025CD" w:rsidP="0025661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54139A">
        <w:rPr>
          <w:rFonts w:ascii="Angsana New" w:hAnsi="Angsana New"/>
          <w:sz w:val="28"/>
          <w:szCs w:val="28"/>
          <w:cs/>
        </w:rPr>
        <w:t xml:space="preserve">ตั้งแต่วันที่ </w:t>
      </w:r>
      <w:r>
        <w:rPr>
          <w:rFonts w:ascii="Angsana New" w:hAnsi="Angsana New"/>
          <w:sz w:val="28"/>
          <w:szCs w:val="28"/>
        </w:rPr>
        <w:t>1</w:t>
      </w:r>
      <w:r w:rsidRPr="0054139A">
        <w:rPr>
          <w:rFonts w:ascii="Angsana New" w:hAnsi="Angsana New"/>
          <w:sz w:val="28"/>
          <w:szCs w:val="28"/>
        </w:rPr>
        <w:t xml:space="preserve"> </w:t>
      </w:r>
      <w:r w:rsidRPr="0054139A">
        <w:rPr>
          <w:rFonts w:ascii="Angsana New" w:hAnsi="Angsana New" w:hint="cs"/>
          <w:sz w:val="28"/>
          <w:szCs w:val="28"/>
          <w:cs/>
        </w:rPr>
        <w:t>ตุลาคม</w:t>
      </w:r>
      <w:r w:rsidRPr="0054139A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2563</w:t>
      </w:r>
      <w:r w:rsidRPr="0054139A">
        <w:rPr>
          <w:rFonts w:ascii="Angsana New" w:hAnsi="Angsana New"/>
          <w:sz w:val="28"/>
          <w:szCs w:val="28"/>
        </w:rPr>
        <w:t xml:space="preserve"> </w:t>
      </w:r>
      <w:r w:rsidRPr="0054139A">
        <w:rPr>
          <w:rFonts w:ascii="Angsana New" w:hAnsi="Angsana New"/>
          <w:sz w:val="28"/>
          <w:szCs w:val="28"/>
          <w:cs/>
        </w:rPr>
        <w:t>กลุ่มบริษัทได้</w:t>
      </w:r>
      <w:r w:rsidR="0025661A" w:rsidRPr="0056795A">
        <w:rPr>
          <w:rFonts w:ascii="Angsana New" w:hAnsi="Angsana New" w:hint="cs"/>
          <w:sz w:val="28"/>
          <w:szCs w:val="28"/>
          <w:cs/>
        </w:rPr>
        <w:t>เปลี่ยน</w:t>
      </w:r>
      <w:r w:rsidR="002D2640">
        <w:rPr>
          <w:rFonts w:ascii="Angsana New" w:hAnsi="Angsana New" w:hint="cs"/>
          <w:sz w:val="28"/>
          <w:szCs w:val="28"/>
          <w:cs/>
        </w:rPr>
        <w:t>แปลง</w:t>
      </w:r>
      <w:r w:rsidR="0025661A" w:rsidRPr="0056795A">
        <w:rPr>
          <w:rFonts w:ascii="Angsana New" w:hAnsi="Angsana New" w:hint="cs"/>
          <w:sz w:val="28"/>
          <w:szCs w:val="28"/>
          <w:cs/>
        </w:rPr>
        <w:t>นโยบายการบัญชีในเรื่องการวัดมูลค่าอสังหาริมทรัพย์เพื่อการลงทุนจากวิธีราคาทุนเป็นวิธีมูลค่ายุติธรรม</w:t>
      </w:r>
      <w:r w:rsidR="0025661A" w:rsidRPr="0056795A">
        <w:rPr>
          <w:rFonts w:ascii="Angsana New" w:hAnsi="Angsana New"/>
          <w:sz w:val="28"/>
          <w:szCs w:val="28"/>
        </w:rPr>
        <w:t xml:space="preserve"> </w:t>
      </w:r>
      <w:r w:rsidR="0025661A" w:rsidRPr="0056795A">
        <w:rPr>
          <w:rFonts w:ascii="Angsana New" w:hAnsi="Angsana New" w:hint="cs"/>
          <w:sz w:val="28"/>
          <w:szCs w:val="28"/>
          <w:cs/>
        </w:rPr>
        <w:t xml:space="preserve">ตามมาตรฐานการบัญชีฉบับที่ </w:t>
      </w:r>
      <w:r w:rsidR="0025661A" w:rsidRPr="0056795A">
        <w:rPr>
          <w:rFonts w:ascii="Angsana New" w:hAnsi="Angsana New" w:hint="cs"/>
          <w:sz w:val="28"/>
          <w:szCs w:val="28"/>
        </w:rPr>
        <w:t>40</w:t>
      </w:r>
      <w:r w:rsidR="0025661A" w:rsidRPr="0056795A">
        <w:rPr>
          <w:rFonts w:ascii="Angsana New" w:hAnsi="Angsana New" w:hint="cs"/>
          <w:sz w:val="28"/>
          <w:szCs w:val="28"/>
          <w:cs/>
        </w:rPr>
        <w:t xml:space="preserve"> เรื่อง อสังหาริมทรัพย์เพื่อการลงทุน</w:t>
      </w:r>
      <w:r w:rsidR="0025661A">
        <w:rPr>
          <w:rFonts w:ascii="Angsana New" w:hAnsi="Angsana New" w:hint="cs"/>
          <w:sz w:val="28"/>
          <w:szCs w:val="28"/>
          <w:cs/>
        </w:rPr>
        <w:t xml:space="preserve"> </w:t>
      </w:r>
      <w:r w:rsidR="0025661A" w:rsidRPr="0056795A">
        <w:rPr>
          <w:rFonts w:ascii="Angsana New" w:hAnsi="Angsana New" w:hint="cs"/>
          <w:sz w:val="28"/>
          <w:szCs w:val="28"/>
          <w:cs/>
        </w:rPr>
        <w:t>(</w:t>
      </w:r>
      <w:r w:rsidR="0025661A" w:rsidRPr="0056795A">
        <w:rPr>
          <w:rFonts w:ascii="Angsana New" w:hAnsi="Angsana New" w:hint="cs"/>
          <w:sz w:val="28"/>
          <w:szCs w:val="28"/>
        </w:rPr>
        <w:t>TAS 40)</w:t>
      </w:r>
      <w:r w:rsidR="0025661A" w:rsidRPr="0056795A">
        <w:rPr>
          <w:rFonts w:ascii="Angsana New" w:hAnsi="Angsana New" w:hint="cs"/>
          <w:sz w:val="28"/>
          <w:szCs w:val="28"/>
          <w:cs/>
        </w:rPr>
        <w:t xml:space="preserve"> </w:t>
      </w:r>
      <w:r w:rsidR="0025661A">
        <w:rPr>
          <w:rFonts w:ascii="Angsana New" w:hAnsi="Angsana New" w:hint="cs"/>
          <w:sz w:val="28"/>
          <w:szCs w:val="28"/>
          <w:cs/>
        </w:rPr>
        <w:t>และได้</w:t>
      </w:r>
      <w:r w:rsidRPr="0054139A">
        <w:rPr>
          <w:rFonts w:ascii="Angsana New" w:hAnsi="Angsana New"/>
          <w:sz w:val="28"/>
          <w:szCs w:val="28"/>
          <w:cs/>
        </w:rPr>
        <w:t>ถือปฏิบัติตามมาตรฐานการรายงานทางการเงินกลุ่มเครื่องมือทางการเงิน</w:t>
      </w:r>
      <w:r w:rsidRPr="0054139A">
        <w:rPr>
          <w:rFonts w:ascii="Angsana New" w:hAnsi="Angsana New" w:hint="cs"/>
          <w:sz w:val="28"/>
          <w:szCs w:val="28"/>
          <w:cs/>
        </w:rPr>
        <w:t xml:space="preserve"> </w:t>
      </w:r>
      <w:r w:rsidRPr="0054139A">
        <w:rPr>
          <w:rFonts w:ascii="Angsana New" w:hAnsi="Angsana New"/>
          <w:sz w:val="28"/>
          <w:szCs w:val="28"/>
          <w:cs/>
        </w:rPr>
        <w:t xml:space="preserve">และ </w:t>
      </w:r>
      <w:r w:rsidRPr="0054139A">
        <w:rPr>
          <w:rFonts w:ascii="Angsana New" w:hAnsi="Angsana New"/>
          <w:sz w:val="28"/>
          <w:szCs w:val="28"/>
        </w:rPr>
        <w:t xml:space="preserve">TFRS 16 </w:t>
      </w:r>
      <w:r w:rsidRPr="0054139A">
        <w:rPr>
          <w:rFonts w:ascii="Angsana New" w:hAnsi="Angsana New" w:hint="cs"/>
          <w:sz w:val="28"/>
          <w:szCs w:val="28"/>
          <w:cs/>
        </w:rPr>
        <w:t>เป็นครั้งแร</w:t>
      </w:r>
      <w:r w:rsidRPr="0054139A">
        <w:rPr>
          <w:rFonts w:ascii="Angsana New" w:hAnsi="Angsana New"/>
          <w:sz w:val="28"/>
          <w:szCs w:val="28"/>
          <w:cs/>
        </w:rPr>
        <w:t xml:space="preserve">ก </w:t>
      </w:r>
    </w:p>
    <w:p w14:paraId="5DE3724D" w14:textId="77777777" w:rsidR="004025CD" w:rsidRPr="008B1BC7" w:rsidRDefault="004025CD" w:rsidP="005D5567">
      <w:pPr>
        <w:tabs>
          <w:tab w:val="left" w:pos="508"/>
          <w:tab w:val="left" w:pos="540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46BD3806" w14:textId="77777777" w:rsidR="008B1BC7" w:rsidRDefault="008B1BC7">
      <w:r>
        <w:br w:type="page"/>
      </w:r>
    </w:p>
    <w:tbl>
      <w:tblPr>
        <w:tblW w:w="919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64"/>
        <w:gridCol w:w="180"/>
        <w:gridCol w:w="1170"/>
        <w:gridCol w:w="180"/>
        <w:gridCol w:w="1440"/>
        <w:gridCol w:w="180"/>
        <w:gridCol w:w="1584"/>
      </w:tblGrid>
      <w:tr w:rsidR="00092780" w:rsidRPr="00EB16EC" w14:paraId="1A8AE502" w14:textId="77777777" w:rsidTr="00527B5D">
        <w:trPr>
          <w:cantSplit/>
          <w:trHeight w:val="20"/>
          <w:tblHeader/>
        </w:trPr>
        <w:tc>
          <w:tcPr>
            <w:tcW w:w="4464" w:type="dxa"/>
            <w:vAlign w:val="bottom"/>
          </w:tcPr>
          <w:p w14:paraId="3165F900" w14:textId="28D677C3" w:rsidR="00092780" w:rsidRPr="00EB16EC" w:rsidRDefault="00092780" w:rsidP="00527B5D">
            <w:pPr>
              <w:spacing w:line="240" w:lineRule="auto"/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00E31D8" w14:textId="77777777" w:rsidR="00092780" w:rsidRPr="00EB16EC" w:rsidRDefault="00092780" w:rsidP="00527B5D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9AF1D4" w14:textId="77777777" w:rsidR="00092780" w:rsidRPr="00EB16EC" w:rsidRDefault="00092780" w:rsidP="00527B5D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23C1AFE" w14:textId="77777777" w:rsidR="00092780" w:rsidRPr="00EB16EC" w:rsidRDefault="00092780" w:rsidP="00527B5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6E47F55" w14:textId="77777777" w:rsidR="00092780" w:rsidRPr="00EB16EC" w:rsidRDefault="00092780" w:rsidP="00527B5D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6F59981" w14:textId="77777777" w:rsidR="00092780" w:rsidRPr="00EB16EC" w:rsidRDefault="00092780" w:rsidP="00527B5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170E9121" w14:textId="77777777" w:rsidR="00092780" w:rsidRPr="00EB16EC" w:rsidRDefault="00092780" w:rsidP="00527B5D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</w:p>
          <w:p w14:paraId="24E2595C" w14:textId="77777777" w:rsidR="00092780" w:rsidRPr="00EB16EC" w:rsidRDefault="00092780" w:rsidP="00527B5D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92780" w:rsidRPr="00EB16EC" w14:paraId="59FD9D14" w14:textId="77777777" w:rsidTr="00527B5D">
        <w:trPr>
          <w:cantSplit/>
          <w:trHeight w:val="20"/>
          <w:tblHeader/>
        </w:trPr>
        <w:tc>
          <w:tcPr>
            <w:tcW w:w="4464" w:type="dxa"/>
            <w:vAlign w:val="bottom"/>
          </w:tcPr>
          <w:p w14:paraId="5D80353F" w14:textId="77777777" w:rsidR="00092780" w:rsidRPr="00EB16EC" w:rsidRDefault="00092780" w:rsidP="00527B5D">
            <w:pPr>
              <w:spacing w:line="240" w:lineRule="auto"/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80" w:type="dxa"/>
            <w:vAlign w:val="bottom"/>
          </w:tcPr>
          <w:p w14:paraId="1A87A295" w14:textId="77777777" w:rsidR="00092780" w:rsidRPr="00EB16EC" w:rsidRDefault="00092780" w:rsidP="00527B5D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74E8CC" w14:textId="77777777" w:rsidR="00092780" w:rsidRPr="00EB16EC" w:rsidRDefault="00092780" w:rsidP="00527B5D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</w:tcPr>
          <w:p w14:paraId="0013BC92" w14:textId="77777777" w:rsidR="00092780" w:rsidRPr="00EB16EC" w:rsidRDefault="00092780" w:rsidP="00527B5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035D414" w14:textId="77777777" w:rsidR="00092780" w:rsidRPr="00EB16EC" w:rsidRDefault="00092780" w:rsidP="00527B5D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7C15CF17" w14:textId="77777777" w:rsidR="00092780" w:rsidRPr="00EB16EC" w:rsidRDefault="00092780" w:rsidP="00527B5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6BB6AC51" w14:textId="77777777" w:rsidR="00092780" w:rsidRPr="00EB16EC" w:rsidRDefault="00092780" w:rsidP="00527B5D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กำไรสะสม</w:t>
            </w:r>
          </w:p>
        </w:tc>
      </w:tr>
      <w:tr w:rsidR="00092780" w:rsidRPr="00EB16EC" w14:paraId="31942CA0" w14:textId="77777777" w:rsidTr="00527B5D">
        <w:trPr>
          <w:cantSplit/>
          <w:trHeight w:val="20"/>
        </w:trPr>
        <w:tc>
          <w:tcPr>
            <w:tcW w:w="4464" w:type="dxa"/>
          </w:tcPr>
          <w:p w14:paraId="717FF9A1" w14:textId="77777777" w:rsidR="00092780" w:rsidRPr="00EB16EC" w:rsidRDefault="00092780" w:rsidP="00527B5D">
            <w:pPr>
              <w:spacing w:line="240" w:lineRule="auto"/>
              <w:ind w:left="10" w:hanging="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55988EDF" w14:textId="77777777" w:rsidR="00092780" w:rsidRPr="00EB16EC" w:rsidRDefault="00092780" w:rsidP="00527B5D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ADE4BD" w14:textId="77777777" w:rsidR="00092780" w:rsidRPr="00EB16EC" w:rsidRDefault="00092780" w:rsidP="00527B5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22D1DCC" w14:textId="77777777" w:rsidR="00092780" w:rsidRPr="00EB16EC" w:rsidRDefault="00092780" w:rsidP="00527B5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4" w:type="dxa"/>
            <w:gridSpan w:val="3"/>
            <w:vAlign w:val="bottom"/>
          </w:tcPr>
          <w:p w14:paraId="37DCED9B" w14:textId="77777777" w:rsidR="00092780" w:rsidRPr="00EB16EC" w:rsidRDefault="00092780" w:rsidP="00527B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092780" w:rsidRPr="00EB16EC" w14:paraId="4404B07B" w14:textId="77777777" w:rsidTr="00527B5D">
        <w:trPr>
          <w:cantSplit/>
          <w:trHeight w:val="20"/>
        </w:trPr>
        <w:tc>
          <w:tcPr>
            <w:tcW w:w="4464" w:type="dxa"/>
          </w:tcPr>
          <w:p w14:paraId="1C80BD62" w14:textId="77777777" w:rsidR="00092780" w:rsidRPr="00EB16EC" w:rsidRDefault="00092780" w:rsidP="00527B5D">
            <w:pPr>
              <w:spacing w:line="240" w:lineRule="auto"/>
              <w:ind w:left="175" w:hanging="175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B16EC">
              <w:rPr>
                <w:rFonts w:ascii="Angsana New" w:hAnsi="Angsana New"/>
                <w:sz w:val="28"/>
                <w:szCs w:val="28"/>
              </w:rPr>
              <w:t>30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 w:rsidRPr="00EB16E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16E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>ตามที่รายงาน</w:t>
            </w:r>
          </w:p>
        </w:tc>
        <w:tc>
          <w:tcPr>
            <w:tcW w:w="180" w:type="dxa"/>
            <w:vAlign w:val="bottom"/>
          </w:tcPr>
          <w:p w14:paraId="11EE287A" w14:textId="77777777" w:rsidR="00092780" w:rsidRPr="00EB16EC" w:rsidRDefault="00092780" w:rsidP="00527B5D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939BEB" w14:textId="77777777" w:rsidR="00092780" w:rsidRPr="00EB16EC" w:rsidRDefault="00092780" w:rsidP="00527B5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1D19123" w14:textId="77777777" w:rsidR="00092780" w:rsidRPr="00EB16EC" w:rsidRDefault="00092780" w:rsidP="00527B5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FB9D4D6" w14:textId="77777777" w:rsidR="00092780" w:rsidRPr="00EB16EC" w:rsidRDefault="00092780" w:rsidP="00527B5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EB16E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835</w:t>
            </w:r>
            <w:r w:rsidRPr="00EB16EC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77</w:t>
            </w:r>
          </w:p>
        </w:tc>
        <w:tc>
          <w:tcPr>
            <w:tcW w:w="180" w:type="dxa"/>
            <w:vAlign w:val="bottom"/>
          </w:tcPr>
          <w:p w14:paraId="47270FE0" w14:textId="77777777" w:rsidR="00092780" w:rsidRPr="00EB16EC" w:rsidRDefault="00092780" w:rsidP="00527B5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098E136" w14:textId="77777777" w:rsidR="00092780" w:rsidRPr="00EB16EC" w:rsidRDefault="00092780" w:rsidP="00527B5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EB16E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729</w:t>
            </w:r>
            <w:r w:rsidRPr="00EB16EC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</w:p>
        </w:tc>
      </w:tr>
      <w:tr w:rsidR="00092780" w:rsidRPr="00EB16EC" w14:paraId="01D70709" w14:textId="77777777" w:rsidTr="00527B5D">
        <w:trPr>
          <w:cantSplit/>
          <w:trHeight w:val="254"/>
        </w:trPr>
        <w:tc>
          <w:tcPr>
            <w:tcW w:w="4464" w:type="dxa"/>
          </w:tcPr>
          <w:p w14:paraId="02F32CB0" w14:textId="77777777" w:rsidR="00092780" w:rsidRPr="00EB16EC" w:rsidRDefault="00092780" w:rsidP="00527B5D">
            <w:pPr>
              <w:spacing w:line="240" w:lineRule="auto"/>
              <w:ind w:left="175" w:right="8" w:hanging="175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B16E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เพิ่มขึ้</w:t>
            </w:r>
            <w:r w:rsidRPr="00EB16E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น</w:t>
            </w:r>
            <w:r w:rsidRPr="00EB16E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เนื่องจาก</w:t>
            </w:r>
          </w:p>
        </w:tc>
        <w:tc>
          <w:tcPr>
            <w:tcW w:w="180" w:type="dxa"/>
            <w:vAlign w:val="bottom"/>
          </w:tcPr>
          <w:p w14:paraId="460612C9" w14:textId="77777777" w:rsidR="00092780" w:rsidRPr="00EB16EC" w:rsidRDefault="00092780" w:rsidP="00527B5D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0B815C" w14:textId="77777777" w:rsidR="00092780" w:rsidRPr="00EB16EC" w:rsidRDefault="00092780" w:rsidP="00527B5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E6E9D2F" w14:textId="77777777" w:rsidR="00092780" w:rsidRPr="00EB16EC" w:rsidRDefault="00092780" w:rsidP="00527B5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490EA2B" w14:textId="77777777" w:rsidR="00092780" w:rsidRPr="00EB16EC" w:rsidRDefault="00092780" w:rsidP="00527B5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6744226" w14:textId="77777777" w:rsidR="00092780" w:rsidRPr="00EB16EC" w:rsidRDefault="00092780" w:rsidP="00527B5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51A6D12" w14:textId="77777777" w:rsidR="00092780" w:rsidRPr="00EB16EC" w:rsidRDefault="00092780" w:rsidP="00527B5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92780" w:rsidRPr="00AB628D" w14:paraId="30887D53" w14:textId="77777777" w:rsidTr="00527B5D">
        <w:trPr>
          <w:cantSplit/>
          <w:trHeight w:val="254"/>
        </w:trPr>
        <w:tc>
          <w:tcPr>
            <w:tcW w:w="4464" w:type="dxa"/>
          </w:tcPr>
          <w:p w14:paraId="3135A04A" w14:textId="77BC1ADE" w:rsidR="00092780" w:rsidRPr="00AB628D" w:rsidRDefault="00092780" w:rsidP="00527B5D">
            <w:pPr>
              <w:spacing w:line="240" w:lineRule="auto"/>
              <w:ind w:left="175" w:right="8" w:hanging="175"/>
              <w:jc w:val="left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40FC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ผลกระทบจากการเปลี่ยน</w:t>
            </w:r>
            <w:r w:rsidR="00C40FC9" w:rsidRPr="00C40FC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แปลง</w:t>
            </w:r>
            <w:r w:rsidRPr="00C40FC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นโยบายการบัญชี</w:t>
            </w:r>
            <w:r w:rsidR="00C40FC9" w:rsidRPr="00C40FC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C40FC9">
              <w:rPr>
                <w:rFonts w:ascii="Angsana New" w:hAnsi="Angsana New"/>
                <w:color w:val="000000"/>
                <w:sz w:val="28"/>
                <w:szCs w:val="28"/>
              </w:rPr>
              <w:br/>
            </w:r>
            <w:r w:rsidR="00C40FC9" w:rsidRPr="00C40FC9">
              <w:rPr>
                <w:rFonts w:ascii="Angsana New" w:hAnsi="Angsana New"/>
                <w:color w:val="000000"/>
                <w:sz w:val="28"/>
                <w:szCs w:val="28"/>
              </w:rPr>
              <w:t>TAS 40</w:t>
            </w:r>
            <w:r w:rsidRPr="00C40FC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สุทธิภาษีเงินได้</w:t>
            </w:r>
          </w:p>
        </w:tc>
        <w:tc>
          <w:tcPr>
            <w:tcW w:w="180" w:type="dxa"/>
            <w:vAlign w:val="bottom"/>
          </w:tcPr>
          <w:p w14:paraId="7152FD51" w14:textId="77777777" w:rsidR="00092780" w:rsidRPr="00AB628D" w:rsidRDefault="00092780" w:rsidP="00527B5D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CCF361" w14:textId="77777777" w:rsidR="00092780" w:rsidRPr="00E33C4A" w:rsidRDefault="00092780" w:rsidP="00527B5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E33C4A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E33C4A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ก</w:t>
            </w:r>
            <w:r w:rsidRPr="00E33C4A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CA199E5" w14:textId="77777777" w:rsidR="00092780" w:rsidRPr="00AB628D" w:rsidRDefault="00092780" w:rsidP="00527B5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99AEDF" w14:textId="562A9A9C" w:rsidR="00092780" w:rsidRPr="00AB628D" w:rsidRDefault="00092780" w:rsidP="00527B5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1,529.</w:t>
            </w:r>
            <w:r w:rsidR="00CC6F20">
              <w:rPr>
                <w:rFonts w:ascii="Angsana New" w:hAnsi="Angsana New"/>
                <w:sz w:val="28"/>
                <w:szCs w:val="28"/>
                <w:lang w:val="en-US" w:bidi="th-TH"/>
              </w:rPr>
              <w:t>58</w:t>
            </w:r>
          </w:p>
        </w:tc>
        <w:tc>
          <w:tcPr>
            <w:tcW w:w="180" w:type="dxa"/>
            <w:vAlign w:val="bottom"/>
          </w:tcPr>
          <w:p w14:paraId="78D68231" w14:textId="77777777" w:rsidR="00092780" w:rsidRPr="00AB628D" w:rsidRDefault="00092780" w:rsidP="00527B5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84D8231" w14:textId="77777777" w:rsidR="00092780" w:rsidRPr="00AB628D" w:rsidRDefault="00092780" w:rsidP="00527B5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66.56</w:t>
            </w:r>
          </w:p>
        </w:tc>
      </w:tr>
      <w:tr w:rsidR="00092780" w:rsidRPr="004519E2" w14:paraId="14BCB181" w14:textId="77777777" w:rsidTr="006E05E6">
        <w:trPr>
          <w:cantSplit/>
          <w:trHeight w:val="254"/>
        </w:trPr>
        <w:tc>
          <w:tcPr>
            <w:tcW w:w="4464" w:type="dxa"/>
          </w:tcPr>
          <w:p w14:paraId="7F3CA5BA" w14:textId="77777777" w:rsidR="00092780" w:rsidRPr="004519E2" w:rsidRDefault="00092780" w:rsidP="00527B5D">
            <w:pPr>
              <w:spacing w:line="240" w:lineRule="auto"/>
              <w:ind w:left="175" w:right="8" w:hanging="175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519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519E2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4519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Pr="004519E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4519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519E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4519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80" w:type="dxa"/>
            <w:vAlign w:val="bottom"/>
          </w:tcPr>
          <w:p w14:paraId="54AEC2D6" w14:textId="77777777" w:rsidR="00092780" w:rsidRPr="004519E2" w:rsidRDefault="00092780" w:rsidP="00527B5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7565BB" w14:textId="77777777" w:rsidR="00092780" w:rsidRPr="004519E2" w:rsidRDefault="00092780" w:rsidP="00527B5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5CC968A" w14:textId="77777777" w:rsidR="00092780" w:rsidRPr="004519E2" w:rsidRDefault="00092780" w:rsidP="00527B5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B823A4" w14:textId="77777777" w:rsidR="00092780" w:rsidRPr="004519E2" w:rsidRDefault="00092780" w:rsidP="00527B5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Pr="004519E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365</w:t>
            </w:r>
            <w:r w:rsidRPr="004519E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.3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73C3FEA" w14:textId="77777777" w:rsidR="00092780" w:rsidRPr="004519E2" w:rsidRDefault="00092780" w:rsidP="00527B5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D6CDF3B" w14:textId="39470669" w:rsidR="00092780" w:rsidRPr="004519E2" w:rsidRDefault="00CC6F20" w:rsidP="00527B5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092780" w:rsidRPr="004519E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795</w:t>
            </w:r>
            <w:r w:rsidR="00092780" w:rsidRPr="004519E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.7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</w:tr>
      <w:tr w:rsidR="00092780" w:rsidRPr="00AB628D" w14:paraId="51BBFDED" w14:textId="77777777" w:rsidTr="006E05E6">
        <w:trPr>
          <w:cantSplit/>
          <w:trHeight w:val="254"/>
        </w:trPr>
        <w:tc>
          <w:tcPr>
            <w:tcW w:w="4464" w:type="dxa"/>
          </w:tcPr>
          <w:p w14:paraId="25F257E3" w14:textId="32094252" w:rsidR="00092780" w:rsidRPr="00AB628D" w:rsidRDefault="00922CDF" w:rsidP="00922CDF">
            <w:pPr>
              <w:spacing w:line="240" w:lineRule="auto"/>
              <w:ind w:right="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เพิ่มขึ้น</w:t>
            </w:r>
            <w:r w:rsidR="00092780" w:rsidRPr="00EB16E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เนื่องจาก</w:t>
            </w:r>
            <w:r w:rsidR="00C40FC9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D2277E1" w14:textId="77777777" w:rsidR="00092780" w:rsidRPr="00AB628D" w:rsidRDefault="00092780" w:rsidP="00527B5D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5DD978" w14:textId="77777777" w:rsidR="00092780" w:rsidRPr="00AB628D" w:rsidRDefault="00092780" w:rsidP="00527B5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16C8532" w14:textId="77777777" w:rsidR="00092780" w:rsidRPr="00AB628D" w:rsidRDefault="00092780" w:rsidP="00527B5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B3E9645" w14:textId="77777777" w:rsidR="00092780" w:rsidRDefault="00092780" w:rsidP="00527B5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B17BD5E" w14:textId="77777777" w:rsidR="00092780" w:rsidRPr="00AB628D" w:rsidRDefault="00092780" w:rsidP="00527B5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8C892FE" w14:textId="77777777" w:rsidR="00092780" w:rsidRDefault="00092780" w:rsidP="00527B5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92780" w:rsidRPr="00EB16EC" w14:paraId="43D65A2E" w14:textId="77777777" w:rsidTr="00527B5D">
        <w:trPr>
          <w:cantSplit/>
          <w:trHeight w:val="20"/>
        </w:trPr>
        <w:tc>
          <w:tcPr>
            <w:tcW w:w="4464" w:type="dxa"/>
          </w:tcPr>
          <w:p w14:paraId="34095D44" w14:textId="008D17CF" w:rsidR="00092780" w:rsidRPr="00EB16EC" w:rsidRDefault="00092780" w:rsidP="00527B5D">
            <w:pPr>
              <w:spacing w:line="240" w:lineRule="auto"/>
              <w:ind w:right="-80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การถือปฏิบัติตาม</w:t>
            </w:r>
            <w:r w:rsidRPr="00EB16EC">
              <w:rPr>
                <w:rFonts w:ascii="Angsana New" w:hAnsi="Angsana New"/>
                <w:sz w:val="28"/>
                <w:szCs w:val="28"/>
              </w:rPr>
              <w:t xml:space="preserve"> TFRS 1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922CD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22CDF" w:rsidRPr="00C40FC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 สุทธิภาษีเงินได้</w:t>
            </w:r>
          </w:p>
        </w:tc>
        <w:tc>
          <w:tcPr>
            <w:tcW w:w="180" w:type="dxa"/>
            <w:vAlign w:val="bottom"/>
          </w:tcPr>
          <w:p w14:paraId="664BD051" w14:textId="77777777" w:rsidR="00092780" w:rsidRPr="00AB628D" w:rsidRDefault="00092780" w:rsidP="00527B5D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583B2BC" w14:textId="77777777" w:rsidR="00092780" w:rsidRPr="00EB16EC" w:rsidRDefault="00092780" w:rsidP="00527B5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286C7AB7" w14:textId="77777777" w:rsidR="00092780" w:rsidRPr="00EB16EC" w:rsidRDefault="00092780" w:rsidP="00527B5D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4AC7C98" w14:textId="7B9B7097" w:rsidR="00092780" w:rsidRPr="00EB16EC" w:rsidRDefault="00092780" w:rsidP="00527B5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11.27</w:t>
            </w:r>
          </w:p>
        </w:tc>
        <w:tc>
          <w:tcPr>
            <w:tcW w:w="180" w:type="dxa"/>
            <w:vAlign w:val="bottom"/>
          </w:tcPr>
          <w:p w14:paraId="4834C350" w14:textId="77777777" w:rsidR="00092780" w:rsidRPr="00EB16EC" w:rsidRDefault="00092780" w:rsidP="00527B5D">
            <w:pPr>
              <w:pStyle w:val="acctfourfigures"/>
              <w:tabs>
                <w:tab w:val="clear" w:pos="765"/>
                <w:tab w:val="decimal" w:pos="820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84" w:type="dxa"/>
            <w:vAlign w:val="bottom"/>
          </w:tcPr>
          <w:p w14:paraId="2B35A3B6" w14:textId="77777777" w:rsidR="00092780" w:rsidRPr="00EB16EC" w:rsidRDefault="00092780" w:rsidP="00527B5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16E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92780" w:rsidRPr="00EB16EC" w14:paraId="6EFDC5CF" w14:textId="77777777" w:rsidTr="00527B5D">
        <w:trPr>
          <w:cantSplit/>
          <w:trHeight w:val="20"/>
        </w:trPr>
        <w:tc>
          <w:tcPr>
            <w:tcW w:w="4464" w:type="dxa"/>
          </w:tcPr>
          <w:p w14:paraId="114E611E" w14:textId="77777777" w:rsidR="00092780" w:rsidRPr="00EB16EC" w:rsidRDefault="00092780" w:rsidP="00527B5D">
            <w:pPr>
              <w:spacing w:line="240" w:lineRule="auto"/>
              <w:ind w:left="178" w:right="8" w:hanging="17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80" w:type="dxa"/>
            <w:vAlign w:val="bottom"/>
          </w:tcPr>
          <w:p w14:paraId="06F07D8A" w14:textId="77777777" w:rsidR="00092780" w:rsidRPr="00EB16EC" w:rsidRDefault="00092780" w:rsidP="00527B5D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0CCF1A" w14:textId="77777777" w:rsidR="00092780" w:rsidRPr="00EB16EC" w:rsidRDefault="00092780" w:rsidP="00527B5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D720C96" w14:textId="77777777" w:rsidR="00092780" w:rsidRPr="00EB16EC" w:rsidRDefault="00092780" w:rsidP="00527B5D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99ECD" w14:textId="73823B46" w:rsidR="00092780" w:rsidRPr="00EB16EC" w:rsidRDefault="00092780" w:rsidP="00527B5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5,376.6</w:t>
            </w:r>
            <w:r w:rsidR="00FF0F7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82DDCD1" w14:textId="77777777" w:rsidR="00092780" w:rsidRPr="00EB16EC" w:rsidRDefault="00092780" w:rsidP="00527B5D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CF632" w14:textId="77777777" w:rsidR="00092780" w:rsidRPr="00EB16EC" w:rsidRDefault="00092780" w:rsidP="00527B5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3,795.70</w:t>
            </w:r>
          </w:p>
        </w:tc>
      </w:tr>
      <w:tr w:rsidR="00092780" w:rsidRPr="00EB16EC" w14:paraId="111C312A" w14:textId="77777777" w:rsidTr="00527B5D">
        <w:trPr>
          <w:cantSplit/>
          <w:trHeight w:val="20"/>
          <w:tblHeader/>
        </w:trPr>
        <w:tc>
          <w:tcPr>
            <w:tcW w:w="4464" w:type="dxa"/>
            <w:vAlign w:val="bottom"/>
          </w:tcPr>
          <w:p w14:paraId="7E0E8C45" w14:textId="77777777" w:rsidR="00092780" w:rsidRPr="00EB16EC" w:rsidRDefault="00092780" w:rsidP="00527B5D">
            <w:pPr>
              <w:spacing w:line="240" w:lineRule="auto"/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F283944" w14:textId="77777777" w:rsidR="00092780" w:rsidRPr="00EB16EC" w:rsidRDefault="00092780" w:rsidP="00527B5D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29A578" w14:textId="77777777" w:rsidR="00092780" w:rsidRPr="00EB16EC" w:rsidRDefault="00092780" w:rsidP="00527B5D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9BDB62C" w14:textId="77777777" w:rsidR="00092780" w:rsidRPr="00EB16EC" w:rsidRDefault="00092780" w:rsidP="00527B5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E029E0E" w14:textId="0922E478" w:rsidR="00092780" w:rsidRPr="00EB16EC" w:rsidRDefault="00092780" w:rsidP="00527B5D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5768AD4" w14:textId="77777777" w:rsidR="00092780" w:rsidRPr="00EB16EC" w:rsidRDefault="00092780" w:rsidP="00527B5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1C6CB303" w14:textId="4C984885" w:rsidR="00092780" w:rsidRPr="00EB16EC" w:rsidRDefault="00092780" w:rsidP="00527B5D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092780" w:rsidRPr="00EB16EC" w14:paraId="679FF0F0" w14:textId="77777777" w:rsidTr="00527B5D">
        <w:trPr>
          <w:cantSplit/>
          <w:trHeight w:val="20"/>
        </w:trPr>
        <w:tc>
          <w:tcPr>
            <w:tcW w:w="4464" w:type="dxa"/>
          </w:tcPr>
          <w:p w14:paraId="04B84103" w14:textId="77777777" w:rsidR="00092780" w:rsidRPr="00EB16EC" w:rsidRDefault="00092780" w:rsidP="00527B5D">
            <w:pPr>
              <w:spacing w:line="240" w:lineRule="auto"/>
              <w:ind w:left="175" w:hanging="175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B16EC">
              <w:rPr>
                <w:rFonts w:ascii="Angsana New" w:hAnsi="Angsana New"/>
                <w:sz w:val="28"/>
                <w:szCs w:val="28"/>
              </w:rPr>
              <w:t>30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 w:rsidRPr="00EB16EC">
              <w:rPr>
                <w:rFonts w:ascii="Angsana New" w:hAnsi="Angsana New"/>
                <w:sz w:val="28"/>
                <w:szCs w:val="28"/>
              </w:rPr>
              <w:t>2563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16E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>ตามที่รายงาน</w:t>
            </w:r>
          </w:p>
        </w:tc>
        <w:tc>
          <w:tcPr>
            <w:tcW w:w="180" w:type="dxa"/>
            <w:vAlign w:val="bottom"/>
          </w:tcPr>
          <w:p w14:paraId="2BA2C344" w14:textId="77777777" w:rsidR="00092780" w:rsidRPr="00EB16EC" w:rsidRDefault="00092780" w:rsidP="00527B5D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29E3DE" w14:textId="77777777" w:rsidR="00092780" w:rsidRPr="00EB16EC" w:rsidRDefault="00092780" w:rsidP="00527B5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8177F29" w14:textId="77777777" w:rsidR="00092780" w:rsidRPr="00EB16EC" w:rsidRDefault="00092780" w:rsidP="00527B5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876149F" w14:textId="77777777" w:rsidR="00092780" w:rsidRPr="00EB16EC" w:rsidRDefault="00092780" w:rsidP="00527B5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B16EC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EB16EC">
              <w:rPr>
                <w:rFonts w:ascii="Angsana New" w:hAnsi="Angsana New"/>
                <w:sz w:val="28"/>
                <w:szCs w:val="28"/>
                <w:lang w:val="en-US"/>
              </w:rPr>
              <w:t>,995.</w:t>
            </w:r>
            <w:r w:rsidRPr="00EB16EC">
              <w:rPr>
                <w:rFonts w:ascii="Angsana New" w:hAnsi="Angsana New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180" w:type="dxa"/>
            <w:vAlign w:val="bottom"/>
          </w:tcPr>
          <w:p w14:paraId="7501F199" w14:textId="77777777" w:rsidR="00092780" w:rsidRPr="00EB16EC" w:rsidRDefault="00092780" w:rsidP="00527B5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669E729D" w14:textId="77777777" w:rsidR="00092780" w:rsidRPr="00EB16EC" w:rsidRDefault="00092780" w:rsidP="00527B5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16EC">
              <w:rPr>
                <w:rFonts w:ascii="Angsana New" w:hAnsi="Angsana New"/>
                <w:sz w:val="28"/>
                <w:szCs w:val="28"/>
                <w:lang w:val="en-US" w:bidi="th-TH"/>
              </w:rPr>
              <w:t>2,017.56</w:t>
            </w:r>
          </w:p>
        </w:tc>
      </w:tr>
      <w:tr w:rsidR="00092780" w:rsidRPr="00EB16EC" w14:paraId="239B2066" w14:textId="77777777" w:rsidTr="00527B5D">
        <w:trPr>
          <w:cantSplit/>
          <w:trHeight w:val="254"/>
        </w:trPr>
        <w:tc>
          <w:tcPr>
            <w:tcW w:w="4464" w:type="dxa"/>
          </w:tcPr>
          <w:p w14:paraId="7DEB0359" w14:textId="77777777" w:rsidR="00092780" w:rsidRPr="00EB16EC" w:rsidRDefault="00092780" w:rsidP="00527B5D">
            <w:pPr>
              <w:spacing w:line="240" w:lineRule="auto"/>
              <w:ind w:left="175" w:right="8" w:hanging="175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B16E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เพิ่มขึ้</w:t>
            </w:r>
            <w:r w:rsidRPr="00EB16E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น</w:t>
            </w:r>
            <w:r w:rsidRPr="00EB16E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เนื่องจาก</w:t>
            </w:r>
          </w:p>
        </w:tc>
        <w:tc>
          <w:tcPr>
            <w:tcW w:w="180" w:type="dxa"/>
            <w:vAlign w:val="bottom"/>
          </w:tcPr>
          <w:p w14:paraId="3BEC5735" w14:textId="77777777" w:rsidR="00092780" w:rsidRPr="00EB16EC" w:rsidRDefault="00092780" w:rsidP="00527B5D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DA590D" w14:textId="77777777" w:rsidR="00092780" w:rsidRPr="00EB16EC" w:rsidRDefault="00092780" w:rsidP="00527B5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7974EE4" w14:textId="77777777" w:rsidR="00092780" w:rsidRPr="00EB16EC" w:rsidRDefault="00092780" w:rsidP="00527B5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2BA74BF" w14:textId="77777777" w:rsidR="00092780" w:rsidRPr="00EB16EC" w:rsidRDefault="00092780" w:rsidP="00527B5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1D76DD" w14:textId="77777777" w:rsidR="00092780" w:rsidRPr="00EB16EC" w:rsidRDefault="00092780" w:rsidP="00527B5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7365CDF5" w14:textId="77777777" w:rsidR="00092780" w:rsidRPr="00EB16EC" w:rsidRDefault="00092780" w:rsidP="00527B5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92780" w:rsidRPr="00AB628D" w14:paraId="62CD3DC8" w14:textId="77777777" w:rsidTr="00527B5D">
        <w:trPr>
          <w:cantSplit/>
          <w:trHeight w:val="254"/>
        </w:trPr>
        <w:tc>
          <w:tcPr>
            <w:tcW w:w="4464" w:type="dxa"/>
          </w:tcPr>
          <w:p w14:paraId="1136AE37" w14:textId="1E372310" w:rsidR="00092780" w:rsidRPr="00AB628D" w:rsidRDefault="00C40FC9" w:rsidP="00527B5D">
            <w:pPr>
              <w:spacing w:line="240" w:lineRule="auto"/>
              <w:ind w:left="175" w:right="8" w:hanging="175"/>
              <w:jc w:val="left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40FC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ผลกระทบจากการเปลี่ยนแปลงนโยบายการบัญชี</w:t>
            </w:r>
            <w:r w:rsidRPr="00C40FC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br/>
            </w:r>
            <w:r w:rsidRPr="00C40FC9">
              <w:rPr>
                <w:rFonts w:ascii="Angsana New" w:hAnsi="Angsana New"/>
                <w:color w:val="000000"/>
                <w:sz w:val="28"/>
                <w:szCs w:val="28"/>
              </w:rPr>
              <w:t>TAS 40</w:t>
            </w:r>
            <w:r w:rsidRPr="00C40FC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สุทธิภาษีเงินได้</w:t>
            </w:r>
          </w:p>
        </w:tc>
        <w:tc>
          <w:tcPr>
            <w:tcW w:w="180" w:type="dxa"/>
            <w:vAlign w:val="bottom"/>
          </w:tcPr>
          <w:p w14:paraId="79C6408E" w14:textId="77777777" w:rsidR="00092780" w:rsidRPr="00AB628D" w:rsidRDefault="00092780" w:rsidP="00527B5D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A779DA" w14:textId="77777777" w:rsidR="00092780" w:rsidRPr="00E33C4A" w:rsidRDefault="00092780" w:rsidP="00527B5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E33C4A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E33C4A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ก</w:t>
            </w:r>
            <w:r w:rsidRPr="00E33C4A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4FA7A2F" w14:textId="77777777" w:rsidR="00092780" w:rsidRPr="00AB628D" w:rsidRDefault="00092780" w:rsidP="00527B5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2E3CAE" w14:textId="77777777" w:rsidR="00092780" w:rsidRPr="00AB628D" w:rsidRDefault="00092780" w:rsidP="00527B5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1,596.49</w:t>
            </w:r>
          </w:p>
        </w:tc>
        <w:tc>
          <w:tcPr>
            <w:tcW w:w="180" w:type="dxa"/>
            <w:vAlign w:val="bottom"/>
          </w:tcPr>
          <w:p w14:paraId="00DAD6BA" w14:textId="77777777" w:rsidR="00092780" w:rsidRPr="00AB628D" w:rsidRDefault="00092780" w:rsidP="00527B5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66C462E" w14:textId="77777777" w:rsidR="00092780" w:rsidRPr="00AB628D" w:rsidRDefault="00092780" w:rsidP="00527B5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77.17</w:t>
            </w:r>
          </w:p>
        </w:tc>
      </w:tr>
      <w:tr w:rsidR="00092780" w:rsidRPr="004519E2" w14:paraId="05256735" w14:textId="77777777" w:rsidTr="00EF354A">
        <w:trPr>
          <w:cantSplit/>
          <w:trHeight w:val="254"/>
        </w:trPr>
        <w:tc>
          <w:tcPr>
            <w:tcW w:w="4464" w:type="dxa"/>
          </w:tcPr>
          <w:p w14:paraId="76C81C9C" w14:textId="77777777" w:rsidR="00092780" w:rsidRPr="004519E2" w:rsidRDefault="00092780" w:rsidP="00527B5D">
            <w:pPr>
              <w:spacing w:line="240" w:lineRule="auto"/>
              <w:ind w:left="175" w:right="8" w:hanging="175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519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519E2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4519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Pr="004519E2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  <w:r w:rsidRPr="004519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519E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4519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80" w:type="dxa"/>
            <w:vAlign w:val="bottom"/>
          </w:tcPr>
          <w:p w14:paraId="75FE8FA5" w14:textId="77777777" w:rsidR="00092780" w:rsidRPr="004519E2" w:rsidRDefault="00092780" w:rsidP="00527B5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D99A43" w14:textId="77777777" w:rsidR="00092780" w:rsidRPr="004519E2" w:rsidRDefault="00092780" w:rsidP="00527B5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3FFD6C7" w14:textId="77777777" w:rsidR="00092780" w:rsidRPr="004519E2" w:rsidRDefault="00092780" w:rsidP="00527B5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DF735A" w14:textId="77777777" w:rsidR="00092780" w:rsidRPr="004519E2" w:rsidRDefault="00092780" w:rsidP="00527B5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19E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3,591.73</w:t>
            </w:r>
          </w:p>
        </w:tc>
        <w:tc>
          <w:tcPr>
            <w:tcW w:w="180" w:type="dxa"/>
            <w:vAlign w:val="bottom"/>
          </w:tcPr>
          <w:p w14:paraId="4F58FC1E" w14:textId="77777777" w:rsidR="00092780" w:rsidRPr="004519E2" w:rsidRDefault="00092780" w:rsidP="00527B5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CCDC1F" w14:textId="77777777" w:rsidR="00092780" w:rsidRPr="004519E2" w:rsidRDefault="00092780" w:rsidP="00527B5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519E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2,094.73</w:t>
            </w:r>
          </w:p>
        </w:tc>
      </w:tr>
      <w:tr w:rsidR="00092780" w:rsidRPr="00AB628D" w14:paraId="2F68B291" w14:textId="77777777" w:rsidTr="00EF354A">
        <w:trPr>
          <w:cantSplit/>
          <w:trHeight w:val="254"/>
        </w:trPr>
        <w:tc>
          <w:tcPr>
            <w:tcW w:w="4464" w:type="dxa"/>
          </w:tcPr>
          <w:p w14:paraId="06F51CD9" w14:textId="77777777" w:rsidR="00092780" w:rsidRPr="00AB628D" w:rsidRDefault="00092780" w:rsidP="00527B5D">
            <w:pPr>
              <w:spacing w:line="240" w:lineRule="auto"/>
              <w:ind w:left="175" w:right="8" w:hanging="17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ลดลง</w:t>
            </w:r>
            <w:r w:rsidRPr="00EB16E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เนื่องจาก</w:t>
            </w:r>
          </w:p>
        </w:tc>
        <w:tc>
          <w:tcPr>
            <w:tcW w:w="180" w:type="dxa"/>
            <w:vAlign w:val="bottom"/>
          </w:tcPr>
          <w:p w14:paraId="046053FA" w14:textId="77777777" w:rsidR="00092780" w:rsidRPr="00AB628D" w:rsidRDefault="00092780" w:rsidP="00527B5D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825890" w14:textId="77777777" w:rsidR="00092780" w:rsidRPr="00AB628D" w:rsidRDefault="00092780" w:rsidP="00527B5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98C75BC" w14:textId="77777777" w:rsidR="00092780" w:rsidRPr="00AB628D" w:rsidRDefault="00092780" w:rsidP="00527B5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8D9D04" w14:textId="77777777" w:rsidR="00092780" w:rsidRDefault="00092780" w:rsidP="00527B5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FCD759F" w14:textId="77777777" w:rsidR="00092780" w:rsidRPr="00AB628D" w:rsidRDefault="00092780" w:rsidP="00527B5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3826466E" w14:textId="77777777" w:rsidR="00092780" w:rsidRDefault="00092780" w:rsidP="00527B5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92780" w:rsidRPr="00EB16EC" w14:paraId="33331997" w14:textId="77777777" w:rsidTr="00527B5D">
        <w:trPr>
          <w:cantSplit/>
          <w:trHeight w:val="20"/>
        </w:trPr>
        <w:tc>
          <w:tcPr>
            <w:tcW w:w="4464" w:type="dxa"/>
          </w:tcPr>
          <w:p w14:paraId="5E973EE3" w14:textId="77777777" w:rsidR="00092780" w:rsidRPr="00EB16EC" w:rsidRDefault="00092780" w:rsidP="00527B5D">
            <w:pPr>
              <w:spacing w:line="240" w:lineRule="auto"/>
              <w:ind w:right="-80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การถือปฏิบัติตาม</w:t>
            </w:r>
            <w:r w:rsidRPr="00EB16EC">
              <w:rPr>
                <w:rFonts w:ascii="Angsana New" w:hAnsi="Angsana New"/>
                <w:sz w:val="28"/>
                <w:szCs w:val="28"/>
              </w:rPr>
              <w:t xml:space="preserve"> TFRS 16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 สุทธิภาษีเงินได้</w:t>
            </w:r>
          </w:p>
        </w:tc>
        <w:tc>
          <w:tcPr>
            <w:tcW w:w="180" w:type="dxa"/>
            <w:vAlign w:val="bottom"/>
          </w:tcPr>
          <w:p w14:paraId="6B547EFA" w14:textId="77777777" w:rsidR="00092780" w:rsidRPr="00AB628D" w:rsidRDefault="00092780" w:rsidP="00527B5D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39827F8" w14:textId="77777777" w:rsidR="00092780" w:rsidRPr="00EB16EC" w:rsidRDefault="00092780" w:rsidP="00527B5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ข</w:t>
            </w:r>
            <w:r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.2)</w:t>
            </w:r>
          </w:p>
        </w:tc>
        <w:tc>
          <w:tcPr>
            <w:tcW w:w="180" w:type="dxa"/>
            <w:vAlign w:val="bottom"/>
          </w:tcPr>
          <w:p w14:paraId="1F422558" w14:textId="77777777" w:rsidR="00092780" w:rsidRPr="00EB16EC" w:rsidRDefault="00092780" w:rsidP="00527B5D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79F690D" w14:textId="77777777" w:rsidR="00092780" w:rsidRPr="00EB16EC" w:rsidRDefault="00092780" w:rsidP="00527B5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(354.94)</w:t>
            </w:r>
          </w:p>
        </w:tc>
        <w:tc>
          <w:tcPr>
            <w:tcW w:w="180" w:type="dxa"/>
            <w:vAlign w:val="bottom"/>
          </w:tcPr>
          <w:p w14:paraId="498DE785" w14:textId="77777777" w:rsidR="00092780" w:rsidRPr="00EB16EC" w:rsidRDefault="00092780" w:rsidP="00527B5D">
            <w:pPr>
              <w:pStyle w:val="acctfourfigures"/>
              <w:tabs>
                <w:tab w:val="clear" w:pos="765"/>
                <w:tab w:val="decimal" w:pos="820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84" w:type="dxa"/>
            <w:vAlign w:val="bottom"/>
          </w:tcPr>
          <w:p w14:paraId="63F7C450" w14:textId="77777777" w:rsidR="00092780" w:rsidRPr="00EB16EC" w:rsidRDefault="00092780" w:rsidP="00527B5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16E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92780" w:rsidRPr="00EB16EC" w14:paraId="2038F060" w14:textId="77777777" w:rsidTr="00527B5D">
        <w:trPr>
          <w:cantSplit/>
          <w:trHeight w:val="20"/>
        </w:trPr>
        <w:tc>
          <w:tcPr>
            <w:tcW w:w="4464" w:type="dxa"/>
          </w:tcPr>
          <w:p w14:paraId="4A69783E" w14:textId="77777777" w:rsidR="00092780" w:rsidRPr="00EB16EC" w:rsidRDefault="00092780" w:rsidP="00527B5D">
            <w:pPr>
              <w:spacing w:line="240" w:lineRule="auto"/>
              <w:ind w:left="178" w:right="8" w:hanging="17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2563 - 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80" w:type="dxa"/>
            <w:vAlign w:val="bottom"/>
          </w:tcPr>
          <w:p w14:paraId="4B36B9D1" w14:textId="77777777" w:rsidR="00092780" w:rsidRPr="00EB16EC" w:rsidRDefault="00092780" w:rsidP="00527B5D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8351DC" w14:textId="77777777" w:rsidR="00092780" w:rsidRPr="00EB16EC" w:rsidRDefault="00092780" w:rsidP="00527B5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1E80A9D" w14:textId="77777777" w:rsidR="00092780" w:rsidRPr="00EB16EC" w:rsidRDefault="00092780" w:rsidP="00527B5D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BEA86" w14:textId="77777777" w:rsidR="00092780" w:rsidRPr="00EB16EC" w:rsidRDefault="00092780" w:rsidP="00527B5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3,236.79</w:t>
            </w:r>
          </w:p>
        </w:tc>
        <w:tc>
          <w:tcPr>
            <w:tcW w:w="180" w:type="dxa"/>
            <w:vAlign w:val="bottom"/>
          </w:tcPr>
          <w:p w14:paraId="1E90E715" w14:textId="77777777" w:rsidR="00092780" w:rsidRPr="00EB16EC" w:rsidRDefault="00092780" w:rsidP="00527B5D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DD749" w14:textId="77777777" w:rsidR="00092780" w:rsidRPr="00EB16EC" w:rsidRDefault="00092780" w:rsidP="00527B5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2,094.73</w:t>
            </w:r>
          </w:p>
        </w:tc>
      </w:tr>
    </w:tbl>
    <w:p w14:paraId="51AE93B9" w14:textId="77777777" w:rsidR="00092780" w:rsidRPr="00960B7B" w:rsidRDefault="00092780" w:rsidP="005D5567">
      <w:pPr>
        <w:tabs>
          <w:tab w:val="left" w:pos="508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5CEA830F" w14:textId="6CAB5D6E" w:rsidR="00172419" w:rsidRPr="00246100" w:rsidRDefault="00172419" w:rsidP="009F6D72">
      <w:pPr>
        <w:pStyle w:val="ListParagraph"/>
        <w:numPr>
          <w:ilvl w:val="0"/>
          <w:numId w:val="31"/>
        </w:numPr>
        <w:tabs>
          <w:tab w:val="left" w:pos="540"/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720" w:hanging="720"/>
        <w:contextualSpacing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246100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>การเปลี่ยนแปลงนโยบายการบัญชีในเรื่องการวัดมูลค่าอสังหาริมทรัพย์เพื่อการลงทุน</w:t>
      </w:r>
    </w:p>
    <w:p w14:paraId="0238AC04" w14:textId="77777777" w:rsidR="00172419" w:rsidRDefault="00172419" w:rsidP="007365B9">
      <w:pPr>
        <w:spacing w:line="228" w:lineRule="auto"/>
        <w:ind w:left="540"/>
        <w:rPr>
          <w:rFonts w:ascii="Angsana New" w:hAnsi="Angsana New"/>
          <w:sz w:val="28"/>
          <w:szCs w:val="28"/>
        </w:rPr>
      </w:pPr>
    </w:p>
    <w:p w14:paraId="647B9C00" w14:textId="0150751C" w:rsidR="005E11A0" w:rsidRPr="0056795A" w:rsidRDefault="00605BBB" w:rsidP="007365B9">
      <w:pPr>
        <w:spacing w:line="228" w:lineRule="auto"/>
        <w:ind w:left="540"/>
        <w:rPr>
          <w:rFonts w:ascii="Angsana New" w:hAnsi="Angsana New"/>
          <w:sz w:val="28"/>
          <w:szCs w:val="28"/>
        </w:rPr>
      </w:pPr>
      <w:r w:rsidRPr="0056795A">
        <w:rPr>
          <w:rFonts w:ascii="Angsana New" w:hAnsi="Angsana New" w:hint="cs"/>
          <w:sz w:val="28"/>
          <w:szCs w:val="28"/>
          <w:cs/>
        </w:rPr>
        <w:t xml:space="preserve">ตั้งแต่วันที่ </w:t>
      </w:r>
      <w:r w:rsidRPr="0056795A">
        <w:rPr>
          <w:rFonts w:ascii="Angsana New" w:hAnsi="Angsana New"/>
          <w:sz w:val="28"/>
          <w:szCs w:val="28"/>
        </w:rPr>
        <w:t xml:space="preserve">1 </w:t>
      </w:r>
      <w:r w:rsidRPr="0056795A">
        <w:rPr>
          <w:rFonts w:ascii="Angsana New" w:hAnsi="Angsana New" w:hint="cs"/>
          <w:sz w:val="28"/>
          <w:szCs w:val="28"/>
          <w:cs/>
        </w:rPr>
        <w:t>ตุลาคม</w:t>
      </w:r>
      <w:r w:rsidRPr="0056795A">
        <w:rPr>
          <w:rFonts w:ascii="Angsana New" w:hAnsi="Angsana New"/>
          <w:sz w:val="28"/>
          <w:szCs w:val="28"/>
        </w:rPr>
        <w:t xml:space="preserve"> 2563 </w:t>
      </w:r>
      <w:r w:rsidRPr="0056795A">
        <w:rPr>
          <w:rFonts w:ascii="Angsana New" w:hAnsi="Angsana New" w:hint="cs"/>
          <w:sz w:val="28"/>
          <w:szCs w:val="28"/>
          <w:cs/>
        </w:rPr>
        <w:t>กลุ่มบริษัทเปลี่ยน</w:t>
      </w:r>
      <w:r w:rsidR="00D92782">
        <w:rPr>
          <w:rFonts w:ascii="Angsana New" w:hAnsi="Angsana New" w:hint="cs"/>
          <w:sz w:val="28"/>
          <w:szCs w:val="28"/>
          <w:cs/>
        </w:rPr>
        <w:t>แปลง</w:t>
      </w:r>
      <w:r w:rsidRPr="0056795A">
        <w:rPr>
          <w:rFonts w:ascii="Angsana New" w:hAnsi="Angsana New" w:hint="cs"/>
          <w:sz w:val="28"/>
          <w:szCs w:val="28"/>
          <w:cs/>
        </w:rPr>
        <w:t>นโยบายการบัญชีในเรื่องการวัดมูลค่าอสังหาริมทรัพย์เพื่อการลงทุนจากวิธีราคาทุนเป็นวิธีมูลค่ายุติธรรม</w:t>
      </w:r>
      <w:r w:rsidRPr="0056795A">
        <w:rPr>
          <w:rFonts w:ascii="Angsana New" w:hAnsi="Angsana New"/>
          <w:sz w:val="28"/>
          <w:szCs w:val="28"/>
        </w:rPr>
        <w:t xml:space="preserve"> </w:t>
      </w:r>
      <w:r w:rsidRPr="0056795A">
        <w:rPr>
          <w:rFonts w:ascii="Angsana New" w:hAnsi="Angsana New" w:hint="cs"/>
          <w:sz w:val="28"/>
          <w:szCs w:val="28"/>
          <w:cs/>
        </w:rPr>
        <w:t xml:space="preserve">ตามมาตรฐานการบัญชีฉบับที่ </w:t>
      </w:r>
      <w:r w:rsidRPr="0056795A">
        <w:rPr>
          <w:rFonts w:ascii="Angsana New" w:hAnsi="Angsana New" w:hint="cs"/>
          <w:sz w:val="28"/>
          <w:szCs w:val="28"/>
        </w:rPr>
        <w:t>40</w:t>
      </w:r>
      <w:r w:rsidRPr="0056795A">
        <w:rPr>
          <w:rFonts w:ascii="Angsana New" w:hAnsi="Angsana New" w:hint="cs"/>
          <w:sz w:val="28"/>
          <w:szCs w:val="28"/>
          <w:cs/>
        </w:rPr>
        <w:t xml:space="preserve"> เรื่อง อสังหาริมทรัพย์เพื่อการลงทุน</w:t>
      </w:r>
      <w:r w:rsidR="00FC2A47">
        <w:rPr>
          <w:rFonts w:ascii="Angsana New" w:hAnsi="Angsana New" w:hint="cs"/>
          <w:sz w:val="28"/>
          <w:szCs w:val="28"/>
          <w:cs/>
        </w:rPr>
        <w:t xml:space="preserve"> </w:t>
      </w:r>
      <w:r w:rsidRPr="0056795A">
        <w:rPr>
          <w:rFonts w:ascii="Angsana New" w:hAnsi="Angsana New" w:hint="cs"/>
          <w:sz w:val="28"/>
          <w:szCs w:val="28"/>
          <w:cs/>
        </w:rPr>
        <w:t>(</w:t>
      </w:r>
      <w:r w:rsidRPr="0056795A">
        <w:rPr>
          <w:rFonts w:ascii="Angsana New" w:hAnsi="Angsana New" w:hint="cs"/>
          <w:sz w:val="28"/>
          <w:szCs w:val="28"/>
        </w:rPr>
        <w:t>TAS 40)</w:t>
      </w:r>
      <w:r w:rsidRPr="0056795A">
        <w:rPr>
          <w:rFonts w:ascii="Angsana New" w:hAnsi="Angsana New" w:hint="cs"/>
          <w:sz w:val="28"/>
          <w:szCs w:val="28"/>
          <w:cs/>
        </w:rPr>
        <w:t xml:space="preserve"> เพื่อให้งบการเงินสะท้อนมูลค่ายุติธรรมของอสังหาริมทรัพย์เพื่อการลงทุนของกลุ่มบริษัท ซึ่งเป็นสินทรัพย์ที่มีสาระสำคัญของกลุ่มบริษัทโดยการปรับปรุงย้อนหลัง (</w:t>
      </w:r>
      <w:r w:rsidRPr="0056795A">
        <w:rPr>
          <w:rFonts w:ascii="Angsana New" w:hAnsi="Angsana New" w:hint="cs"/>
          <w:sz w:val="28"/>
          <w:szCs w:val="28"/>
        </w:rPr>
        <w:t>Full retrospective)</w:t>
      </w:r>
      <w:r w:rsidRPr="0056795A">
        <w:rPr>
          <w:rFonts w:ascii="Angsana New" w:hAnsi="Angsana New"/>
          <w:sz w:val="28"/>
          <w:szCs w:val="28"/>
        </w:rPr>
        <w:t xml:space="preserve"> </w:t>
      </w:r>
      <w:r w:rsidRPr="0056795A">
        <w:rPr>
          <w:rFonts w:ascii="Angsana New" w:hAnsi="Angsana New"/>
          <w:sz w:val="28"/>
          <w:szCs w:val="28"/>
          <w:cs/>
        </w:rPr>
        <w:t>และทำการปรับปรุงข้อมูลเปรียบเทียบสำหรับงวดก่อนที่นำเสนอ</w:t>
      </w:r>
    </w:p>
    <w:p w14:paraId="7A3BA2A0" w14:textId="5CDAC1BE" w:rsidR="00887202" w:rsidRDefault="00887202" w:rsidP="007365B9">
      <w:pPr>
        <w:spacing w:line="228" w:lineRule="auto"/>
        <w:ind w:left="540"/>
        <w:rPr>
          <w:rFonts w:ascii="Angsana New" w:hAnsi="Angsana New"/>
          <w:sz w:val="30"/>
          <w:szCs w:val="30"/>
        </w:rPr>
      </w:pPr>
    </w:p>
    <w:p w14:paraId="06DF91D1" w14:textId="22BB44A0" w:rsidR="00887202" w:rsidRPr="0056795A" w:rsidRDefault="00D4062B" w:rsidP="00887202">
      <w:pPr>
        <w:spacing w:line="228" w:lineRule="auto"/>
        <w:ind w:left="54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ในเดือน</w:t>
      </w:r>
      <w:r w:rsidR="00887202" w:rsidRPr="0056795A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887202" w:rsidRPr="0056795A">
        <w:rPr>
          <w:rFonts w:ascii="Angsana New" w:hAnsi="Angsana New"/>
          <w:sz w:val="28"/>
          <w:szCs w:val="28"/>
        </w:rPr>
        <w:t>25</w:t>
      </w:r>
      <w:r w:rsidR="00537722" w:rsidRPr="0056795A">
        <w:rPr>
          <w:rFonts w:ascii="Angsana New" w:hAnsi="Angsana New"/>
          <w:sz w:val="28"/>
          <w:szCs w:val="28"/>
        </w:rPr>
        <w:t>63</w:t>
      </w:r>
      <w:r w:rsidR="00887202" w:rsidRPr="0056795A">
        <w:rPr>
          <w:rFonts w:ascii="Angsana New" w:hAnsi="Angsana New" w:hint="cs"/>
          <w:sz w:val="28"/>
          <w:szCs w:val="28"/>
          <w:cs/>
        </w:rPr>
        <w:t xml:space="preserve"> </w:t>
      </w:r>
      <w:r w:rsidR="00887202" w:rsidRPr="0056795A">
        <w:rPr>
          <w:rFonts w:ascii="Angsana New" w:hAnsi="Angsana New"/>
          <w:sz w:val="28"/>
          <w:szCs w:val="28"/>
          <w:cs/>
        </w:rPr>
        <w:t>กลุ่ม</w:t>
      </w:r>
      <w:r w:rsidR="00887202" w:rsidRPr="0056795A">
        <w:rPr>
          <w:rFonts w:ascii="Angsana New" w:hAnsi="Angsana New" w:hint="cs"/>
          <w:sz w:val="28"/>
          <w:szCs w:val="28"/>
          <w:cs/>
        </w:rPr>
        <w:t>บริษัท</w:t>
      </w:r>
      <w:r w:rsidR="00887202" w:rsidRPr="0056795A">
        <w:rPr>
          <w:rFonts w:ascii="Angsana New" w:hAnsi="Angsana New"/>
          <w:sz w:val="28"/>
          <w:szCs w:val="28"/>
          <w:cs/>
        </w:rPr>
        <w:t>ประเมินมูลค่ายุติธรรมของอสังหาริมทรัพย์</w:t>
      </w:r>
      <w:r w:rsidR="00887202" w:rsidRPr="0056795A">
        <w:rPr>
          <w:rFonts w:ascii="Angsana New" w:hAnsi="Angsana New" w:hint="cs"/>
          <w:sz w:val="28"/>
          <w:szCs w:val="28"/>
          <w:cs/>
        </w:rPr>
        <w:t>เพื่อการลงทุน</w:t>
      </w:r>
      <w:r w:rsidR="00887202" w:rsidRPr="0056795A">
        <w:rPr>
          <w:rFonts w:ascii="Angsana New" w:hAnsi="Angsana New"/>
          <w:sz w:val="28"/>
          <w:szCs w:val="28"/>
          <w:cs/>
        </w:rPr>
        <w:t>โดยผู้ประเมินอิสระ</w:t>
      </w:r>
      <w:r w:rsidR="00887202" w:rsidRPr="0056795A">
        <w:rPr>
          <w:rFonts w:ascii="Angsana New" w:hAnsi="Angsana New"/>
          <w:sz w:val="28"/>
          <w:szCs w:val="28"/>
        </w:rPr>
        <w:t xml:space="preserve"> </w:t>
      </w:r>
      <w:r w:rsidR="00887202" w:rsidRPr="0056795A">
        <w:rPr>
          <w:rFonts w:ascii="Angsana New" w:hAnsi="Angsana New" w:hint="cs"/>
          <w:sz w:val="28"/>
          <w:szCs w:val="28"/>
          <w:cs/>
        </w:rPr>
        <w:t>การคำนวณ</w:t>
      </w:r>
      <w:r w:rsidR="00887202" w:rsidRPr="0056795A">
        <w:rPr>
          <w:rFonts w:ascii="Angsana New" w:hAnsi="Angsana New"/>
          <w:sz w:val="28"/>
          <w:szCs w:val="28"/>
          <w:cs/>
        </w:rPr>
        <w:t>มูลค่ายุติธรรม</w:t>
      </w:r>
      <w:r w:rsidR="00887202" w:rsidRPr="0056795A">
        <w:rPr>
          <w:rFonts w:ascii="Angsana New" w:hAnsi="Angsana New" w:hint="cs"/>
          <w:sz w:val="28"/>
          <w:szCs w:val="28"/>
          <w:cs/>
        </w:rPr>
        <w:t>ขึ้นอยู่กับประเภทของอสังหาริมทรัพย์ มูลค่ายุติธรรม</w:t>
      </w:r>
      <w:r w:rsidR="00887202" w:rsidRPr="0056795A">
        <w:rPr>
          <w:rFonts w:ascii="Angsana New" w:hAnsi="Angsana New"/>
          <w:sz w:val="28"/>
          <w:szCs w:val="28"/>
          <w:cs/>
        </w:rPr>
        <w:t>ของอสังหาริมทรัพย์</w:t>
      </w:r>
      <w:r w:rsidR="00887202" w:rsidRPr="0056795A">
        <w:rPr>
          <w:rFonts w:ascii="Angsana New" w:hAnsi="Angsana New" w:hint="cs"/>
          <w:sz w:val="28"/>
          <w:szCs w:val="28"/>
          <w:cs/>
        </w:rPr>
        <w:t>เพื่อการลงทุนคำนวณจากวิธีรายได้ วิธีประมาณต้นทุนทดแทนและวิธีการเปรียบเทียบราคาตลาด</w:t>
      </w:r>
      <w:r w:rsidR="00887202" w:rsidRPr="0056795A">
        <w:rPr>
          <w:rFonts w:ascii="Angsana New" w:hAnsi="Angsana New"/>
          <w:sz w:val="28"/>
          <w:szCs w:val="28"/>
        </w:rPr>
        <w:t xml:space="preserve"> </w:t>
      </w:r>
      <w:r w:rsidR="00887202" w:rsidRPr="0056795A">
        <w:rPr>
          <w:rFonts w:ascii="Angsana New" w:hAnsi="Angsana New"/>
          <w:sz w:val="28"/>
          <w:szCs w:val="28"/>
          <w:cs/>
        </w:rPr>
        <w:t>กลุ่ม</w:t>
      </w:r>
      <w:r w:rsidR="00887202" w:rsidRPr="0056795A">
        <w:rPr>
          <w:rFonts w:ascii="Angsana New" w:hAnsi="Angsana New" w:hint="cs"/>
          <w:sz w:val="28"/>
          <w:szCs w:val="28"/>
          <w:cs/>
        </w:rPr>
        <w:t>บริษัท</w:t>
      </w:r>
      <w:r w:rsidR="00887202" w:rsidRPr="0056795A">
        <w:rPr>
          <w:rFonts w:ascii="Angsana New" w:hAnsi="Angsana New"/>
          <w:sz w:val="28"/>
          <w:szCs w:val="28"/>
          <w:cs/>
        </w:rPr>
        <w:t>จัดประเภทการวัดมูลค่ายุติธรรมของอสังหาริมทรัพย์</w:t>
      </w:r>
      <w:r w:rsidR="00887202" w:rsidRPr="0056795A">
        <w:rPr>
          <w:rFonts w:ascii="Angsana New" w:hAnsi="Angsana New" w:hint="cs"/>
          <w:sz w:val="28"/>
          <w:szCs w:val="28"/>
          <w:cs/>
        </w:rPr>
        <w:t>เพื่อการลงทุน</w:t>
      </w:r>
      <w:r w:rsidR="00887202" w:rsidRPr="0056795A">
        <w:rPr>
          <w:rFonts w:ascii="Angsana New" w:hAnsi="Angsana New"/>
          <w:sz w:val="28"/>
          <w:szCs w:val="28"/>
          <w:cs/>
        </w:rPr>
        <w:t xml:space="preserve">อยู่ในระดับ </w:t>
      </w:r>
      <w:r w:rsidR="00887202" w:rsidRPr="0056795A">
        <w:rPr>
          <w:rFonts w:ascii="Angsana New" w:hAnsi="Angsana New"/>
          <w:sz w:val="28"/>
          <w:szCs w:val="28"/>
        </w:rPr>
        <w:t>3</w:t>
      </w:r>
      <w:r w:rsidR="00887202" w:rsidRPr="0056795A">
        <w:rPr>
          <w:rFonts w:ascii="Angsana New" w:hAnsi="Angsana New"/>
          <w:sz w:val="28"/>
          <w:szCs w:val="28"/>
          <w:cs/>
        </w:rPr>
        <w:t xml:space="preserve"> การเปลี่ยนแปลงวิธีวัดมูลค่าโดยใช้มูลค่ายุติธรรมทำให้</w:t>
      </w:r>
      <w:r w:rsidR="00887202" w:rsidRPr="0056795A">
        <w:rPr>
          <w:rFonts w:ascii="Angsana New" w:hAnsi="Angsana New" w:hint="cs"/>
          <w:sz w:val="28"/>
          <w:szCs w:val="28"/>
          <w:cs/>
        </w:rPr>
        <w:t>กลุ่มบริษัทและบริษัท</w:t>
      </w:r>
      <w:r w:rsidR="00887202" w:rsidRPr="0056795A">
        <w:rPr>
          <w:rFonts w:ascii="Angsana New" w:hAnsi="Angsana New"/>
          <w:sz w:val="28"/>
          <w:szCs w:val="28"/>
          <w:cs/>
        </w:rPr>
        <w:t>มีกำไรจากการวัดมูลค่าของอสังหาริมทรัพย์เพื่อการลงทุนจำนวน</w:t>
      </w:r>
      <w:r w:rsidR="00887202" w:rsidRPr="0056795A">
        <w:rPr>
          <w:rFonts w:ascii="Angsana New" w:hAnsi="Angsana New" w:hint="cs"/>
          <w:sz w:val="28"/>
          <w:szCs w:val="28"/>
          <w:cs/>
        </w:rPr>
        <w:t>เงิน</w:t>
      </w:r>
      <w:r w:rsidR="00887202" w:rsidRPr="0056795A">
        <w:rPr>
          <w:rFonts w:ascii="Angsana New" w:hAnsi="Angsana New"/>
          <w:sz w:val="28"/>
          <w:szCs w:val="28"/>
          <w:cs/>
        </w:rPr>
        <w:t xml:space="preserve"> </w:t>
      </w:r>
      <w:r w:rsidR="00887202" w:rsidRPr="0056795A">
        <w:rPr>
          <w:rFonts w:ascii="Angsana New" w:hAnsi="Angsana New"/>
          <w:sz w:val="28"/>
          <w:szCs w:val="28"/>
        </w:rPr>
        <w:t>1,529.5</w:t>
      </w:r>
      <w:r w:rsidR="008B03EC">
        <w:rPr>
          <w:rFonts w:ascii="Angsana New" w:hAnsi="Angsana New"/>
          <w:sz w:val="28"/>
          <w:szCs w:val="28"/>
        </w:rPr>
        <w:t>8</w:t>
      </w:r>
      <w:r w:rsidR="00887202" w:rsidRPr="0056795A">
        <w:rPr>
          <w:rFonts w:ascii="Angsana New" w:hAnsi="Angsana New"/>
          <w:sz w:val="28"/>
          <w:szCs w:val="28"/>
        </w:rPr>
        <w:t xml:space="preserve"> </w:t>
      </w:r>
      <w:r w:rsidR="00887202" w:rsidRPr="0056795A">
        <w:rPr>
          <w:rFonts w:ascii="Angsana New" w:hAnsi="Angsana New"/>
          <w:sz w:val="28"/>
          <w:szCs w:val="28"/>
          <w:cs/>
        </w:rPr>
        <w:t>ล้านบาท</w:t>
      </w:r>
      <w:r w:rsidR="007F1EC8">
        <w:rPr>
          <w:rFonts w:ascii="Angsana New" w:hAnsi="Angsana New"/>
          <w:sz w:val="28"/>
          <w:szCs w:val="28"/>
        </w:rPr>
        <w:t xml:space="preserve"> </w:t>
      </w:r>
      <w:r w:rsidR="00887202" w:rsidRPr="0056795A">
        <w:rPr>
          <w:rFonts w:ascii="Angsana New" w:hAnsi="Angsana New" w:hint="cs"/>
          <w:sz w:val="28"/>
          <w:szCs w:val="28"/>
          <w:cs/>
        </w:rPr>
        <w:t xml:space="preserve">และ </w:t>
      </w:r>
      <w:r w:rsidR="00887202" w:rsidRPr="0056795A">
        <w:rPr>
          <w:rFonts w:ascii="Angsana New" w:hAnsi="Angsana New"/>
          <w:sz w:val="28"/>
          <w:szCs w:val="28"/>
        </w:rPr>
        <w:t xml:space="preserve">66.56 </w:t>
      </w:r>
      <w:r w:rsidR="00887202" w:rsidRPr="0056795A">
        <w:rPr>
          <w:rFonts w:ascii="Angsana New" w:hAnsi="Angsana New" w:hint="cs"/>
          <w:sz w:val="28"/>
          <w:szCs w:val="28"/>
          <w:cs/>
        </w:rPr>
        <w:t xml:space="preserve">ล้านบาทตามลำดับ </w:t>
      </w:r>
      <w:r w:rsidR="00887202" w:rsidRPr="0056795A">
        <w:rPr>
          <w:rFonts w:ascii="Angsana New" w:hAnsi="Angsana New"/>
          <w:sz w:val="28"/>
          <w:szCs w:val="28"/>
          <w:cs/>
        </w:rPr>
        <w:t>โดยปรับปรุงกับกำไรสะสม ณ วันที่</w:t>
      </w:r>
      <w:r w:rsidR="00887202" w:rsidRPr="0056795A">
        <w:rPr>
          <w:rFonts w:ascii="Angsana New" w:hAnsi="Angsana New" w:hint="cs"/>
          <w:sz w:val="28"/>
          <w:szCs w:val="28"/>
          <w:cs/>
        </w:rPr>
        <w:t xml:space="preserve"> </w:t>
      </w:r>
      <w:r w:rsidR="00887202" w:rsidRPr="0056795A">
        <w:rPr>
          <w:rFonts w:ascii="Angsana New" w:hAnsi="Angsana New"/>
          <w:sz w:val="28"/>
          <w:szCs w:val="28"/>
        </w:rPr>
        <w:t xml:space="preserve">1 </w:t>
      </w:r>
      <w:r w:rsidR="00887202" w:rsidRPr="0056795A">
        <w:rPr>
          <w:rFonts w:ascii="Angsana New" w:hAnsi="Angsana New" w:hint="cs"/>
          <w:sz w:val="28"/>
          <w:szCs w:val="28"/>
          <w:cs/>
        </w:rPr>
        <w:t>ตุลาคม</w:t>
      </w:r>
      <w:r w:rsidR="00887202" w:rsidRPr="0056795A">
        <w:rPr>
          <w:rFonts w:ascii="Angsana New" w:hAnsi="Angsana New"/>
          <w:sz w:val="28"/>
          <w:szCs w:val="28"/>
          <w:cs/>
        </w:rPr>
        <w:t xml:space="preserve"> </w:t>
      </w:r>
      <w:r w:rsidR="00887202" w:rsidRPr="0056795A">
        <w:rPr>
          <w:rFonts w:ascii="Angsana New" w:hAnsi="Angsana New"/>
          <w:sz w:val="28"/>
          <w:szCs w:val="28"/>
        </w:rPr>
        <w:t>2562</w:t>
      </w:r>
    </w:p>
    <w:p w14:paraId="4418FC99" w14:textId="77777777" w:rsidR="005B312B" w:rsidRPr="00605BBB" w:rsidRDefault="005B312B" w:rsidP="00605BBB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605BBB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รายการปรับปรุงจากการเปลี่ยนแปลงนโยบายการบัญชี</w:t>
      </w:r>
    </w:p>
    <w:p w14:paraId="0D9F4543" w14:textId="77777777" w:rsidR="005B312B" w:rsidRPr="005571F3" w:rsidRDefault="005B312B" w:rsidP="005B312B">
      <w:pPr>
        <w:ind w:left="547"/>
        <w:rPr>
          <w:rFonts w:ascii="Angsana New" w:hAnsi="Angsana New"/>
          <w:sz w:val="28"/>
          <w:szCs w:val="28"/>
          <w:cs/>
        </w:rPr>
      </w:pPr>
    </w:p>
    <w:p w14:paraId="3230E05A" w14:textId="5F032DB9" w:rsidR="005B312B" w:rsidRPr="0056795A" w:rsidRDefault="005B312B" w:rsidP="007365B9">
      <w:pPr>
        <w:spacing w:line="228" w:lineRule="auto"/>
        <w:ind w:left="540"/>
        <w:rPr>
          <w:rFonts w:ascii="Angsana New" w:hAnsi="Angsana New"/>
          <w:sz w:val="28"/>
          <w:szCs w:val="28"/>
        </w:rPr>
      </w:pPr>
      <w:r w:rsidRPr="0056795A">
        <w:rPr>
          <w:rFonts w:ascii="Angsana New" w:hAnsi="Angsana New"/>
          <w:sz w:val="28"/>
          <w:szCs w:val="28"/>
          <w:cs/>
        </w:rPr>
        <w:t>การปรับปรุงรายการแต่ละรายการในงบแสดงฐานะทางการเงินจากการนำมาตรฐานการรายงานทางการเงินใหม่มาถือปฏิบัติเป็นครั้งแรก</w:t>
      </w:r>
      <w:r w:rsidR="001334F1">
        <w:rPr>
          <w:rFonts w:ascii="Angsana New" w:hAnsi="Angsana New" w:hint="cs"/>
          <w:sz w:val="28"/>
          <w:szCs w:val="28"/>
          <w:cs/>
        </w:rPr>
        <w:t xml:space="preserve">ในปี </w:t>
      </w:r>
      <w:r w:rsidR="001334F1">
        <w:rPr>
          <w:rFonts w:ascii="Angsana New" w:hAnsi="Angsana New"/>
          <w:sz w:val="28"/>
          <w:szCs w:val="28"/>
        </w:rPr>
        <w:t>2563</w:t>
      </w:r>
      <w:r w:rsidRPr="0056795A">
        <w:rPr>
          <w:rFonts w:ascii="Angsana New" w:hAnsi="Angsana New"/>
          <w:sz w:val="28"/>
          <w:szCs w:val="28"/>
          <w:cs/>
        </w:rPr>
        <w:t xml:space="preserve"> และการเปลี่ยนแปลงนโยบายการบัญชี</w:t>
      </w:r>
      <w:r w:rsidR="00484BAC" w:rsidRPr="0056795A">
        <w:rPr>
          <w:rFonts w:ascii="Angsana New" w:hAnsi="Angsana New" w:hint="cs"/>
          <w:sz w:val="28"/>
          <w:szCs w:val="28"/>
          <w:cs/>
        </w:rPr>
        <w:t>เรื่องการวัดมูลค่าอสังหาริมทรัพย์เพื่อการลงทุนจากวิธีราคาทุนเป็นวิธีมูลค่ายุติธรรม</w:t>
      </w:r>
      <w:r w:rsidRPr="0056795A">
        <w:rPr>
          <w:rFonts w:ascii="Angsana New" w:hAnsi="Angsana New"/>
          <w:sz w:val="28"/>
          <w:szCs w:val="28"/>
          <w:cs/>
        </w:rPr>
        <w:t>มีดังนี้</w:t>
      </w:r>
    </w:p>
    <w:p w14:paraId="181B9B57" w14:textId="77777777" w:rsidR="005B312B" w:rsidRDefault="005B312B" w:rsidP="005B312B">
      <w:pPr>
        <w:tabs>
          <w:tab w:val="left" w:pos="8460"/>
        </w:tabs>
        <w:ind w:left="547"/>
        <w:rPr>
          <w:rFonts w:ascii="Angsana New" w:hAnsi="Angsana New"/>
          <w:sz w:val="30"/>
          <w:szCs w:val="30"/>
        </w:rPr>
      </w:pPr>
    </w:p>
    <w:tbl>
      <w:tblPr>
        <w:tblW w:w="10004" w:type="dxa"/>
        <w:tblLayout w:type="fixed"/>
        <w:tblLook w:val="04A0" w:firstRow="1" w:lastRow="0" w:firstColumn="1" w:lastColumn="0" w:noHBand="0" w:noVBand="1"/>
      </w:tblPr>
      <w:tblGrid>
        <w:gridCol w:w="3809"/>
        <w:gridCol w:w="1552"/>
        <w:gridCol w:w="1544"/>
        <w:gridCol w:w="238"/>
        <w:gridCol w:w="1497"/>
        <w:gridCol w:w="1364"/>
      </w:tblGrid>
      <w:tr w:rsidR="00C37AAA" w:rsidRPr="00A25AB4" w14:paraId="27081AD3" w14:textId="77777777" w:rsidTr="00071F9E">
        <w:trPr>
          <w:trHeight w:val="445"/>
          <w:tblHeader/>
        </w:trPr>
        <w:tc>
          <w:tcPr>
            <w:tcW w:w="380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6230662" w14:textId="77777777" w:rsidR="00C37AAA" w:rsidRPr="00A25AB4" w:rsidRDefault="00C37AAA" w:rsidP="00C9573B">
            <w:pPr>
              <w:spacing w:line="240" w:lineRule="auto"/>
              <w:ind w:left="5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95" w:type="dxa"/>
            <w:gridSpan w:val="5"/>
            <w:tcBorders>
              <w:top w:val="nil"/>
              <w:left w:val="nil"/>
              <w:right w:val="nil"/>
            </w:tcBorders>
          </w:tcPr>
          <w:p w14:paraId="38B8DD21" w14:textId="27832F49" w:rsidR="00C37AAA" w:rsidRPr="00A25AB4" w:rsidRDefault="00C37AAA" w:rsidP="00C9573B">
            <w:pPr>
              <w:spacing w:line="240" w:lineRule="auto"/>
              <w:ind w:left="5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Pr="00A25AB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C37AAA" w:rsidRPr="00A25AB4" w14:paraId="1ADA903B" w14:textId="77777777" w:rsidTr="00071F9E">
        <w:trPr>
          <w:trHeight w:val="445"/>
          <w:tblHeader/>
        </w:trPr>
        <w:tc>
          <w:tcPr>
            <w:tcW w:w="380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9D057" w14:textId="77777777" w:rsidR="00C37AAA" w:rsidRPr="00A25AB4" w:rsidRDefault="00C37AAA" w:rsidP="00C9573B">
            <w:pPr>
              <w:spacing w:line="240" w:lineRule="auto"/>
              <w:ind w:left="5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A8295" w14:textId="5F086B6C" w:rsidR="00C37AAA" w:rsidRDefault="00C37AAA" w:rsidP="001645C5">
            <w:pPr>
              <w:tabs>
                <w:tab w:val="left" w:pos="1200"/>
              </w:tabs>
              <w:spacing w:line="240" w:lineRule="auto"/>
              <w:ind w:left="75" w:right="7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  <w:p w14:paraId="0C30540A" w14:textId="610DF6FC" w:rsidR="00C37AAA" w:rsidRPr="00A25AB4" w:rsidRDefault="00C37AAA" w:rsidP="001645C5">
            <w:pPr>
              <w:tabs>
                <w:tab w:val="left" w:pos="1200"/>
              </w:tabs>
              <w:spacing w:line="240" w:lineRule="auto"/>
              <w:ind w:left="75" w:right="7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</w:t>
            </w: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  <w:p w14:paraId="3514C92B" w14:textId="6FC8F8D6" w:rsidR="00C37AAA" w:rsidRDefault="00C37AAA" w:rsidP="001645C5">
            <w:pPr>
              <w:tabs>
                <w:tab w:val="left" w:pos="1200"/>
              </w:tabs>
              <w:spacing w:line="240" w:lineRule="auto"/>
              <w:ind w:left="7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2562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-</w:t>
            </w:r>
          </w:p>
          <w:p w14:paraId="79763FAC" w14:textId="77777777" w:rsidR="00C37AAA" w:rsidRPr="00A25AB4" w:rsidRDefault="00C37AAA" w:rsidP="001645C5">
            <w:pPr>
              <w:tabs>
                <w:tab w:val="left" w:pos="1200"/>
              </w:tabs>
              <w:spacing w:line="240" w:lineRule="auto"/>
              <w:ind w:left="75" w:right="15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ตาม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ที่</w:t>
            </w: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รายงาน</w:t>
            </w:r>
          </w:p>
        </w:tc>
        <w:tc>
          <w:tcPr>
            <w:tcW w:w="327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75AD82" w14:textId="685D2766" w:rsidR="00C37AAA" w:rsidRPr="00A25AB4" w:rsidRDefault="00C37AAA" w:rsidP="001645C5">
            <w:pPr>
              <w:spacing w:line="240" w:lineRule="auto"/>
              <w:ind w:left="1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E3029" w14:textId="77777777" w:rsidR="00C37AAA" w:rsidRPr="00A25AB4" w:rsidRDefault="00C37AAA" w:rsidP="001645C5">
            <w:pPr>
              <w:spacing w:line="240" w:lineRule="auto"/>
              <w:ind w:left="5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37AAA" w:rsidRPr="00A25AB4" w14:paraId="4D9FA227" w14:textId="77777777" w:rsidTr="00071F9E">
        <w:trPr>
          <w:trHeight w:val="1337"/>
          <w:tblHeader/>
        </w:trPr>
        <w:tc>
          <w:tcPr>
            <w:tcW w:w="3809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DDBDA29" w14:textId="77777777" w:rsidR="00C37AAA" w:rsidRPr="00A25AB4" w:rsidRDefault="00C37AAA" w:rsidP="00C9573B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4D2F9D" w14:textId="77777777" w:rsidR="00C37AAA" w:rsidRPr="00A25AB4" w:rsidRDefault="00C37AAA" w:rsidP="001645C5">
            <w:pPr>
              <w:spacing w:line="240" w:lineRule="auto"/>
              <w:ind w:left="5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84FE8" w14:textId="77777777" w:rsidR="00C37AAA" w:rsidRPr="00A25AB4" w:rsidRDefault="00C37AAA" w:rsidP="001645C5">
            <w:pPr>
              <w:spacing w:line="240" w:lineRule="auto"/>
              <w:ind w:left="7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ผลกระทบจากการถือปฏิบัติตาม</w:t>
            </w: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TFRS 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62C8F7" w14:textId="77777777" w:rsidR="00C37AAA" w:rsidRPr="00C37AAA" w:rsidRDefault="00C37AAA" w:rsidP="001645C5">
            <w:pPr>
              <w:tabs>
                <w:tab w:val="left" w:pos="1150"/>
              </w:tabs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E681F" w14:textId="7333C6E9" w:rsidR="00C37AAA" w:rsidRDefault="00C37AAA" w:rsidP="001645C5">
            <w:pPr>
              <w:tabs>
                <w:tab w:val="left" w:pos="1150"/>
              </w:tabs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ผลกระทบ</w:t>
            </w:r>
          </w:p>
          <w:p w14:paraId="00663776" w14:textId="4B67065F" w:rsidR="00C37AAA" w:rsidRPr="00A25AB4" w:rsidRDefault="00C37AAA" w:rsidP="00514FA8">
            <w:pPr>
              <w:tabs>
                <w:tab w:val="left" w:pos="1150"/>
              </w:tabs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จากการเปลี่ยนนโยบายการ</w:t>
            </w:r>
            <w:r w:rsidR="00071F9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บั</w:t>
            </w: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ญชี</w:t>
            </w:r>
            <w:r w:rsidR="00C577C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TAS 40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6A4849" w14:textId="0BFF1B0A" w:rsidR="00C37AAA" w:rsidRDefault="00C37AAA" w:rsidP="001645C5">
            <w:pPr>
              <w:spacing w:line="240" w:lineRule="auto"/>
              <w:ind w:left="7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  <w:p w14:paraId="44640EFC" w14:textId="77777777" w:rsidR="00C37AAA" w:rsidRPr="00A25AB4" w:rsidRDefault="00C37AAA" w:rsidP="001645C5">
            <w:pPr>
              <w:spacing w:line="240" w:lineRule="auto"/>
              <w:ind w:left="7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ตุลาคม</w:t>
            </w: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Pr="00A25AB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- </w:t>
            </w: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ปรับปรุงใหม่</w:t>
            </w:r>
          </w:p>
        </w:tc>
      </w:tr>
      <w:tr w:rsidR="00C37AAA" w:rsidRPr="00A25AB4" w14:paraId="267A05E7" w14:textId="77777777" w:rsidTr="00071F9E">
        <w:trPr>
          <w:trHeight w:val="435"/>
          <w:tblHeader/>
        </w:trPr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1C8C63" w14:textId="77777777" w:rsidR="00C37AAA" w:rsidRPr="00A25AB4" w:rsidRDefault="00C37AAA" w:rsidP="00C9573B">
            <w:pPr>
              <w:spacing w:line="240" w:lineRule="auto"/>
              <w:ind w:left="43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9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24259C0" w14:textId="7CC469FE" w:rsidR="00C37AAA" w:rsidRPr="00A25AB4" w:rsidRDefault="00C37AAA" w:rsidP="00C9573B">
            <w:pPr>
              <w:spacing w:line="240" w:lineRule="auto"/>
              <w:ind w:left="547" w:right="-135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>ล้าน</w:t>
            </w:r>
            <w:r w:rsidRPr="00A25AB4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C37AAA" w:rsidRPr="00A25AB4" w14:paraId="47552CB5" w14:textId="77777777" w:rsidTr="00071F9E">
        <w:trPr>
          <w:trHeight w:val="445"/>
        </w:trPr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1270A" w14:textId="73550D4D" w:rsidR="00C37AAA" w:rsidRPr="00A25AB4" w:rsidRDefault="00C37AAA" w:rsidP="00C9573B">
            <w:pPr>
              <w:spacing w:line="240" w:lineRule="auto"/>
              <w:ind w:left="435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838659" w14:textId="77777777" w:rsidR="00C37AAA" w:rsidRPr="00A25AB4" w:rsidRDefault="00C37AAA" w:rsidP="00C9573B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C5C466" w14:textId="77777777" w:rsidR="00C37AAA" w:rsidRPr="00A25AB4" w:rsidRDefault="00C37AAA" w:rsidP="00C9573B">
            <w:pPr>
              <w:spacing w:line="240" w:lineRule="auto"/>
              <w:ind w:left="-15" w:right="-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0065C94" w14:textId="77777777" w:rsidR="00C37AAA" w:rsidRPr="00602208" w:rsidRDefault="00C37AAA" w:rsidP="00C9573B">
            <w:pPr>
              <w:spacing w:line="240" w:lineRule="auto"/>
              <w:ind w:left="-15" w:right="54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0C3C26" w14:textId="5F73FEE4" w:rsidR="00C37AAA" w:rsidRPr="00602208" w:rsidRDefault="00C37AAA" w:rsidP="00C9573B">
            <w:pPr>
              <w:spacing w:line="240" w:lineRule="auto"/>
              <w:ind w:left="-15" w:right="54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C2F08" w14:textId="77777777" w:rsidR="00C37AAA" w:rsidRPr="00602208" w:rsidRDefault="00C37AAA" w:rsidP="00C9573B">
            <w:pPr>
              <w:spacing w:line="240" w:lineRule="auto"/>
              <w:ind w:left="-15" w:right="3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37AAA" w:rsidRPr="00A25AB4" w14:paraId="75BBEC25" w14:textId="77777777" w:rsidTr="00071F9E">
        <w:trPr>
          <w:trHeight w:val="445"/>
        </w:trPr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03F871" w14:textId="20EC3444" w:rsidR="00C37AAA" w:rsidRPr="00A25AB4" w:rsidRDefault="00C37AAA" w:rsidP="00C9573B">
            <w:pPr>
              <w:spacing w:line="240" w:lineRule="auto"/>
              <w:ind w:left="435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A25AB4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EBDD3" w14:textId="77777777" w:rsidR="00C37AAA" w:rsidRPr="00A25AB4" w:rsidRDefault="00C37AAA" w:rsidP="00C9573B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51907" w14:textId="77777777" w:rsidR="00C37AAA" w:rsidRPr="00A25AB4" w:rsidRDefault="00C37AAA" w:rsidP="00C9573B">
            <w:pPr>
              <w:spacing w:line="240" w:lineRule="auto"/>
              <w:ind w:left="-15" w:right="-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0374802" w14:textId="77777777" w:rsidR="00C37AAA" w:rsidRPr="00602208" w:rsidRDefault="00C37AAA" w:rsidP="00C9573B">
            <w:pPr>
              <w:spacing w:line="240" w:lineRule="auto"/>
              <w:ind w:left="-15" w:right="54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DDF10" w14:textId="0F1A54E3" w:rsidR="00C37AAA" w:rsidRPr="00602208" w:rsidRDefault="00C37AAA" w:rsidP="00C9573B">
            <w:pPr>
              <w:spacing w:line="240" w:lineRule="auto"/>
              <w:ind w:left="-15" w:right="54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23212A" w14:textId="77777777" w:rsidR="00C37AAA" w:rsidRPr="00602208" w:rsidRDefault="00C37AAA" w:rsidP="00C9573B">
            <w:pPr>
              <w:spacing w:line="240" w:lineRule="auto"/>
              <w:ind w:left="-15" w:right="3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37AAA" w:rsidRPr="00A25AB4" w14:paraId="2C2F2C9F" w14:textId="77777777" w:rsidTr="00071F9E">
        <w:trPr>
          <w:trHeight w:val="412"/>
        </w:trPr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A0FDB0" w14:textId="77777777" w:rsidR="00C37AAA" w:rsidRPr="00A25AB4" w:rsidRDefault="00C37AAA" w:rsidP="00C9573B">
            <w:pPr>
              <w:spacing w:line="240" w:lineRule="auto"/>
              <w:ind w:left="435" w:right="-3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420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10BED" w14:textId="77777777" w:rsidR="00C37AAA" w:rsidRPr="00A25AB4" w:rsidRDefault="00C37AAA" w:rsidP="00A06289">
            <w:pPr>
              <w:pStyle w:val="eightpt4ptspaceafter"/>
              <w:tabs>
                <w:tab w:val="decimal" w:pos="888"/>
              </w:tabs>
              <w:spacing w:after="0" w:line="240" w:lineRule="auto"/>
              <w:ind w:left="75" w:right="-27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420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3456A" w14:textId="77777777" w:rsidR="00C37AAA" w:rsidRPr="00C94202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14.09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29702EE" w14:textId="77777777" w:rsidR="00C37AAA" w:rsidRPr="00602208" w:rsidRDefault="00C37AAA" w:rsidP="00A06289">
            <w:pPr>
              <w:pStyle w:val="eightpt4ptspaceafter"/>
              <w:tabs>
                <w:tab w:val="decimal" w:pos="880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A9D77" w14:textId="63D2370E" w:rsidR="00C37AAA" w:rsidRPr="00602208" w:rsidRDefault="00C37AAA" w:rsidP="00A06289">
            <w:pPr>
              <w:pStyle w:val="eightpt4ptspaceafter"/>
              <w:tabs>
                <w:tab w:val="decimal" w:pos="880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0220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7D3A4" w14:textId="77777777" w:rsidR="00C37AAA" w:rsidRPr="00602208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02208">
              <w:rPr>
                <w:rFonts w:ascii="Angsana New" w:hAnsi="Angsana New"/>
                <w:sz w:val="28"/>
                <w:szCs w:val="28"/>
                <w:lang w:val="en-US" w:bidi="th-TH"/>
              </w:rPr>
              <w:t>14.09</w:t>
            </w:r>
          </w:p>
        </w:tc>
      </w:tr>
      <w:tr w:rsidR="00C37AAA" w:rsidRPr="00A546A9" w14:paraId="67CE2853" w14:textId="77777777" w:rsidTr="00071F9E">
        <w:trPr>
          <w:trHeight w:val="291"/>
        </w:trPr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F94C6" w14:textId="77777777" w:rsidR="00C37AAA" w:rsidRPr="00A546A9" w:rsidRDefault="00C37AAA" w:rsidP="00C9573B">
            <w:pPr>
              <w:spacing w:line="240" w:lineRule="auto"/>
              <w:ind w:left="43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B2E92" w14:textId="77777777" w:rsidR="00C37AAA" w:rsidRPr="00A546A9" w:rsidRDefault="00C37AAA" w:rsidP="00C9573B">
            <w:pPr>
              <w:tabs>
                <w:tab w:val="decimal" w:pos="615"/>
                <w:tab w:val="decimal" w:pos="795"/>
              </w:tabs>
              <w:spacing w:line="240" w:lineRule="auto"/>
              <w:ind w:left="54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66B2E" w14:textId="77777777" w:rsidR="00C37AAA" w:rsidRPr="00A546A9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B8CF004" w14:textId="77777777" w:rsidR="00C37AAA" w:rsidRPr="00A546A9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AC33D" w14:textId="465810E5" w:rsidR="00C37AAA" w:rsidRPr="00A546A9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0DAFE" w14:textId="77777777" w:rsidR="00C37AAA" w:rsidRPr="00A546A9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C37AAA" w:rsidRPr="00A25AB4" w14:paraId="5B12B041" w14:textId="77777777" w:rsidTr="00071F9E">
        <w:trPr>
          <w:trHeight w:val="445"/>
        </w:trPr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DE120" w14:textId="77777777" w:rsidR="00C37AAA" w:rsidRPr="00A25AB4" w:rsidRDefault="00C37AAA" w:rsidP="00C9573B">
            <w:pPr>
              <w:spacing w:line="240" w:lineRule="auto"/>
              <w:ind w:left="43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25AB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274D2" w14:textId="77777777" w:rsidR="00C37AAA" w:rsidRPr="00A25AB4" w:rsidRDefault="00C37AAA" w:rsidP="00C9573B">
            <w:pPr>
              <w:tabs>
                <w:tab w:val="decimal" w:pos="615"/>
                <w:tab w:val="decimal" w:pos="795"/>
              </w:tabs>
              <w:spacing w:line="240" w:lineRule="auto"/>
              <w:ind w:left="547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88139" w14:textId="77777777" w:rsidR="00C37AAA" w:rsidRPr="00602208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D63C03A" w14:textId="77777777" w:rsidR="00C37AAA" w:rsidRPr="00602208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20E85" w14:textId="28E0A697" w:rsidR="00C37AAA" w:rsidRPr="00602208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3E19A" w14:textId="77777777" w:rsidR="00C37AAA" w:rsidRPr="00602208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C37AAA" w:rsidRPr="00A25AB4" w14:paraId="415971A1" w14:textId="77777777" w:rsidTr="00071F9E">
        <w:trPr>
          <w:trHeight w:val="300"/>
        </w:trPr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0893F" w14:textId="77777777" w:rsidR="00C37AAA" w:rsidRPr="00A25AB4" w:rsidRDefault="00C37AAA" w:rsidP="00C9573B">
            <w:pPr>
              <w:spacing w:line="240" w:lineRule="auto"/>
              <w:ind w:left="43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E3BB5" w14:textId="77777777" w:rsidR="00C37AAA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446.12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5787A" w14:textId="77777777" w:rsidR="00C37AAA" w:rsidRDefault="00C37AAA" w:rsidP="00A06289">
            <w:pPr>
              <w:pStyle w:val="eightpt4ptspaceafter"/>
              <w:tabs>
                <w:tab w:val="decimal" w:pos="878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E11CCFC" w14:textId="77777777" w:rsidR="00C37AAA" w:rsidRPr="00602208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BC578" w14:textId="06D254F4" w:rsidR="00C37AAA" w:rsidRPr="00602208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02208">
              <w:rPr>
                <w:rFonts w:ascii="Angsana New" w:hAnsi="Angsana New"/>
                <w:sz w:val="28"/>
                <w:szCs w:val="28"/>
                <w:lang w:val="en-US" w:bidi="th-TH"/>
              </w:rPr>
              <w:t>3.01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3950B" w14:textId="77777777" w:rsidR="00C37AAA" w:rsidRPr="00602208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02208">
              <w:rPr>
                <w:rFonts w:ascii="Angsana New" w:hAnsi="Angsana New"/>
                <w:sz w:val="28"/>
                <w:szCs w:val="28"/>
                <w:lang w:val="en-US" w:bidi="th-TH"/>
              </w:rPr>
              <w:t>449.13</w:t>
            </w:r>
          </w:p>
        </w:tc>
      </w:tr>
      <w:tr w:rsidR="00C37AAA" w:rsidRPr="00A25AB4" w14:paraId="0541021F" w14:textId="77777777" w:rsidTr="00071F9E">
        <w:trPr>
          <w:trHeight w:val="300"/>
        </w:trPr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914E5" w14:textId="77777777" w:rsidR="00C37AAA" w:rsidRPr="00A25AB4" w:rsidRDefault="00C37AAA" w:rsidP="00C9573B">
            <w:pPr>
              <w:spacing w:line="240" w:lineRule="auto"/>
              <w:ind w:left="43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352C9" w14:textId="77777777" w:rsidR="00C37AAA" w:rsidRPr="00C94202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1,664.47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BA856" w14:textId="77777777" w:rsidR="00C37AAA" w:rsidRPr="00C94202" w:rsidRDefault="00C37AAA" w:rsidP="00A06289">
            <w:pPr>
              <w:pStyle w:val="eightpt4ptspaceafter"/>
              <w:tabs>
                <w:tab w:val="decimal" w:pos="878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6CBB553" w14:textId="77777777" w:rsidR="00C37AAA" w:rsidRPr="00602208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5B161" w14:textId="32EE82C3" w:rsidR="00C37AAA" w:rsidRPr="00602208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02208">
              <w:rPr>
                <w:rFonts w:ascii="Angsana New" w:hAnsi="Angsana New"/>
                <w:sz w:val="28"/>
                <w:szCs w:val="28"/>
                <w:lang w:val="en-US" w:bidi="th-TH"/>
              </w:rPr>
              <w:t>1,908.2</w:t>
            </w:r>
            <w:r w:rsidR="0083658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28A51" w14:textId="49ACDD22" w:rsidR="00C37AAA" w:rsidRPr="00602208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02208">
              <w:rPr>
                <w:rFonts w:ascii="Angsana New" w:hAnsi="Angsana New"/>
                <w:sz w:val="28"/>
                <w:szCs w:val="28"/>
                <w:lang w:val="en-US" w:bidi="th-TH"/>
              </w:rPr>
              <w:t>3,572.6</w:t>
            </w:r>
            <w:r w:rsidR="0083658D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</w:tr>
      <w:tr w:rsidR="00C37AAA" w:rsidRPr="00A25AB4" w14:paraId="006259E2" w14:textId="77777777" w:rsidTr="00071F9E">
        <w:trPr>
          <w:trHeight w:val="227"/>
        </w:trPr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B17AF" w14:textId="77777777" w:rsidR="00C37AAA" w:rsidRPr="00A25AB4" w:rsidRDefault="00C37AAA" w:rsidP="00C9573B">
            <w:pPr>
              <w:spacing w:line="240" w:lineRule="auto"/>
              <w:ind w:left="43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865CC" w14:textId="77777777" w:rsidR="00C37AAA" w:rsidRPr="00C94202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61.46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6190D" w14:textId="77777777" w:rsidR="00C37AAA" w:rsidRPr="00C94202" w:rsidRDefault="00C37AAA" w:rsidP="00A06289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(2.82)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5F3702D" w14:textId="77777777" w:rsidR="00C37AAA" w:rsidRPr="00602208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BEEAC" w14:textId="6FF7F15D" w:rsidR="00C37AAA" w:rsidRPr="00602208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02208">
              <w:rPr>
                <w:rFonts w:ascii="Angsana New" w:hAnsi="Angsana New"/>
                <w:sz w:val="28"/>
                <w:szCs w:val="28"/>
                <w:lang w:val="en-US" w:bidi="th-TH"/>
              </w:rPr>
              <w:t>(24.87)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02C5B" w14:textId="77777777" w:rsidR="00C37AAA" w:rsidRPr="00602208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02208">
              <w:rPr>
                <w:rFonts w:ascii="Angsana New" w:hAnsi="Angsana New"/>
                <w:sz w:val="28"/>
                <w:szCs w:val="28"/>
                <w:lang w:val="en-US" w:bidi="th-TH"/>
              </w:rPr>
              <w:t>33.77</w:t>
            </w:r>
          </w:p>
        </w:tc>
      </w:tr>
      <w:tr w:rsidR="00C37AAA" w:rsidRPr="00A546A9" w14:paraId="3CD71DB1" w14:textId="77777777" w:rsidTr="00071F9E">
        <w:trPr>
          <w:trHeight w:val="435"/>
        </w:trPr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ED6C4" w14:textId="77777777" w:rsidR="00C37AAA" w:rsidRPr="00A546A9" w:rsidRDefault="00C37AAA" w:rsidP="00C9573B">
            <w:pPr>
              <w:spacing w:line="240" w:lineRule="auto"/>
              <w:ind w:left="547" w:hanging="207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208BA" w14:textId="77777777" w:rsidR="00C37AAA" w:rsidRPr="00A546A9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5A288" w14:textId="77777777" w:rsidR="00C37AAA" w:rsidRPr="00A546A9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E02BD37" w14:textId="77777777" w:rsidR="00C37AAA" w:rsidRPr="00A546A9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928E0" w14:textId="37233DB3" w:rsidR="00C37AAA" w:rsidRPr="00A546A9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201AD" w14:textId="77777777" w:rsidR="00C37AAA" w:rsidRPr="00A546A9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</w:tr>
      <w:tr w:rsidR="00C37AAA" w:rsidRPr="00A25AB4" w14:paraId="3DC87814" w14:textId="77777777" w:rsidTr="00071F9E">
        <w:trPr>
          <w:trHeight w:val="435"/>
        </w:trPr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AF2F5" w14:textId="77777777" w:rsidR="00C37AAA" w:rsidRPr="00A25AB4" w:rsidRDefault="00C37AAA" w:rsidP="00C9573B">
            <w:pPr>
              <w:spacing w:line="240" w:lineRule="auto"/>
              <w:ind w:left="43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220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76AD0" w14:textId="77777777" w:rsidR="00C37AAA" w:rsidRPr="00602208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95DD1" w14:textId="77777777" w:rsidR="00C37AAA" w:rsidRPr="00602208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C174826" w14:textId="77777777" w:rsidR="00C37AAA" w:rsidRPr="00602208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0F3DE" w14:textId="2A21C1DF" w:rsidR="00C37AAA" w:rsidRPr="00602208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8566E" w14:textId="77777777" w:rsidR="00C37AAA" w:rsidRPr="00602208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C37AAA" w:rsidRPr="00A25AB4" w14:paraId="66A4D4F6" w14:textId="77777777" w:rsidTr="00071F9E">
        <w:trPr>
          <w:trHeight w:val="435"/>
        </w:trPr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360FF" w14:textId="77777777" w:rsidR="00C37AAA" w:rsidRPr="00A25AB4" w:rsidRDefault="00C37AAA" w:rsidP="00C9573B">
            <w:pPr>
              <w:spacing w:line="240" w:lineRule="auto"/>
              <w:ind w:left="43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25AB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CF4AC" w14:textId="77777777" w:rsidR="00C37AAA" w:rsidRPr="008E148E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(16.67)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342BF" w14:textId="77777777" w:rsidR="00C37AAA" w:rsidRPr="008E148E" w:rsidRDefault="00C37AAA" w:rsidP="00A06289">
            <w:pPr>
              <w:pStyle w:val="eightpt4ptspaceafter"/>
              <w:tabs>
                <w:tab w:val="decimal" w:pos="878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ABC729D" w14:textId="77777777" w:rsidR="00C37AAA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49889" w14:textId="5437C63A" w:rsidR="00C37AAA" w:rsidRPr="00602208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602208">
              <w:rPr>
                <w:rFonts w:ascii="Angsana New" w:hAnsi="Angsana New"/>
                <w:sz w:val="28"/>
                <w:szCs w:val="28"/>
                <w:lang w:val="en-US" w:bidi="th-TH"/>
              </w:rPr>
              <w:t>356.77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CC957" w14:textId="77777777" w:rsidR="00C37AAA" w:rsidRPr="00602208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602208">
              <w:rPr>
                <w:rFonts w:ascii="Angsana New" w:hAnsi="Angsana New"/>
                <w:sz w:val="28"/>
                <w:szCs w:val="28"/>
                <w:lang w:val="en-US" w:bidi="th-TH"/>
              </w:rPr>
              <w:t>373.44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C37AAA" w:rsidRPr="00831FEA" w14:paraId="48F13339" w14:textId="77777777" w:rsidTr="00071F9E">
        <w:trPr>
          <w:trHeight w:val="273"/>
        </w:trPr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AD0B6" w14:textId="77777777" w:rsidR="00C37AAA" w:rsidRPr="00831FEA" w:rsidRDefault="00C37AAA" w:rsidP="00C9573B">
            <w:pPr>
              <w:spacing w:line="240" w:lineRule="auto"/>
              <w:ind w:left="435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5ACCF" w14:textId="77777777" w:rsidR="00C37AAA" w:rsidRPr="00831FEA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3611C" w14:textId="77777777" w:rsidR="00C37AAA" w:rsidRPr="00831FEA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CCFC226" w14:textId="77777777" w:rsidR="00C37AAA" w:rsidRPr="00831FEA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135D5" w14:textId="2A85DF2E" w:rsidR="00C37AAA" w:rsidRPr="00831FEA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AEADE" w14:textId="77777777" w:rsidR="00C37AAA" w:rsidRPr="00831FEA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</w:tr>
      <w:tr w:rsidR="00C37AAA" w:rsidRPr="00A25AB4" w14:paraId="3B0E1FA4" w14:textId="77777777" w:rsidTr="00071F9E">
        <w:trPr>
          <w:trHeight w:val="435"/>
        </w:trPr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6E3C0" w14:textId="77777777" w:rsidR="00C37AAA" w:rsidRPr="00602208" w:rsidRDefault="00C37AAA" w:rsidP="00C9573B">
            <w:pPr>
              <w:spacing w:line="240" w:lineRule="auto"/>
              <w:ind w:left="43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220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C38FC" w14:textId="77777777" w:rsidR="00C37AAA" w:rsidRPr="00602208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42D52B" w14:textId="77777777" w:rsidR="00C37AAA" w:rsidRPr="00602208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423EECDB" w14:textId="77777777" w:rsidR="00C37AAA" w:rsidRPr="00602208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F8A040" w14:textId="79580EDB" w:rsidR="00C37AAA" w:rsidRPr="00602208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8889F" w14:textId="77777777" w:rsidR="00C37AAA" w:rsidRPr="00602208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C37AAA" w:rsidRPr="00A25AB4" w14:paraId="764B85ED" w14:textId="77777777" w:rsidTr="00071F9E">
        <w:trPr>
          <w:trHeight w:val="435"/>
        </w:trPr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0B55D" w14:textId="77777777" w:rsidR="00C37AAA" w:rsidRPr="00602208" w:rsidRDefault="00C37AAA" w:rsidP="00C9573B">
            <w:pPr>
              <w:spacing w:line="240" w:lineRule="auto"/>
              <w:ind w:left="43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25AB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กำไรสะสมยังไม่ได้จัดสรร</w:t>
            </w:r>
            <w:r w:rsidRPr="00602208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A8201" w14:textId="77777777" w:rsidR="00C37AAA" w:rsidRPr="008E148E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(3,835.77)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7A5CAC" w14:textId="77777777" w:rsidR="00C37AAA" w:rsidRPr="008E148E" w:rsidRDefault="00C37AAA" w:rsidP="00C9573B">
            <w:pPr>
              <w:pStyle w:val="eightpt4ptspaceafter"/>
              <w:tabs>
                <w:tab w:val="decimal" w:pos="786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(11.27)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4E877C6A" w14:textId="77777777" w:rsidR="00C37AAA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41F325" w14:textId="74ACD7E1" w:rsidR="00C37AAA" w:rsidRPr="00602208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602208">
              <w:rPr>
                <w:rFonts w:ascii="Angsana New" w:hAnsi="Angsana New"/>
                <w:sz w:val="28"/>
                <w:szCs w:val="28"/>
                <w:lang w:val="en-US" w:bidi="th-TH"/>
              </w:rPr>
              <w:t>1,529.5</w:t>
            </w:r>
            <w:r w:rsidR="0083658D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9C948" w14:textId="083C4AE4" w:rsidR="00C37AAA" w:rsidRPr="00602208" w:rsidRDefault="00C37AAA" w:rsidP="00C9573B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602208">
              <w:rPr>
                <w:rFonts w:ascii="Angsana New" w:hAnsi="Angsana New"/>
                <w:sz w:val="28"/>
                <w:szCs w:val="28"/>
                <w:lang w:val="en-US" w:bidi="th-TH"/>
              </w:rPr>
              <w:t>5,376.6</w:t>
            </w:r>
            <w:r w:rsidR="0083658D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C37AAA" w:rsidRPr="00A25AB4" w14:paraId="22CC8D8B" w14:textId="77777777" w:rsidTr="00071F9E">
        <w:trPr>
          <w:trHeight w:val="435"/>
        </w:trPr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F21F3" w14:textId="77777777" w:rsidR="00C37AAA" w:rsidRPr="00A25AB4" w:rsidRDefault="00C37AAA" w:rsidP="00FC2A47">
            <w:pPr>
              <w:spacing w:line="240" w:lineRule="auto"/>
              <w:ind w:left="43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65C51" w14:textId="77777777" w:rsidR="00C37AAA" w:rsidRDefault="00C37AAA" w:rsidP="00FC2A47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D05EC6" w14:textId="06933522" w:rsidR="00C37AAA" w:rsidRPr="00A361C6" w:rsidRDefault="00C37AAA" w:rsidP="00A06289">
            <w:pPr>
              <w:pStyle w:val="eightpt4ptspaceafter"/>
              <w:tabs>
                <w:tab w:val="decimal" w:pos="878"/>
              </w:tabs>
              <w:spacing w:after="0" w:line="240" w:lineRule="auto"/>
              <w:ind w:left="75" w:right="-277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361C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CD49631" w14:textId="77777777" w:rsidR="00C37AAA" w:rsidRDefault="00C37AAA" w:rsidP="00A06289">
            <w:pPr>
              <w:pStyle w:val="eightpt4ptspaceafter"/>
              <w:tabs>
                <w:tab w:val="decimal" w:pos="880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D0B97C" w14:textId="3EBCD217" w:rsidR="00C37AAA" w:rsidRPr="00A361C6" w:rsidRDefault="00C37AAA" w:rsidP="00A06289">
            <w:pPr>
              <w:pStyle w:val="eightpt4ptspaceafter"/>
              <w:tabs>
                <w:tab w:val="decimal" w:pos="880"/>
              </w:tabs>
              <w:spacing w:after="0" w:line="240" w:lineRule="auto"/>
              <w:ind w:left="75" w:right="-277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361C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87E92" w14:textId="77777777" w:rsidR="00C37AAA" w:rsidRDefault="00C37AAA" w:rsidP="00FC2A47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</w:tbl>
    <w:p w14:paraId="4A5DCCD5" w14:textId="64A5A5AC" w:rsidR="00A546A9" w:rsidRDefault="00A546A9" w:rsidP="005B312B">
      <w:pPr>
        <w:spacing w:line="240" w:lineRule="auto"/>
        <w:jc w:val="left"/>
        <w:rPr>
          <w:rFonts w:ascii="Angsana New" w:hAnsi="Angsana New"/>
          <w:sz w:val="30"/>
          <w:szCs w:val="30"/>
        </w:rPr>
      </w:pPr>
    </w:p>
    <w:p w14:paraId="41D1ADCC" w14:textId="77777777" w:rsidR="00A546A9" w:rsidRDefault="00A546A9">
      <w:pPr>
        <w:spacing w:line="240" w:lineRule="auto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3771"/>
        <w:gridCol w:w="6"/>
        <w:gridCol w:w="1353"/>
        <w:gridCol w:w="1539"/>
        <w:gridCol w:w="1611"/>
        <w:gridCol w:w="1335"/>
        <w:gridCol w:w="15"/>
      </w:tblGrid>
      <w:tr w:rsidR="005B312B" w:rsidRPr="00A25AB4" w14:paraId="397AFD59" w14:textId="77777777" w:rsidTr="00A56057">
        <w:trPr>
          <w:gridAfter w:val="1"/>
          <w:wAfter w:w="15" w:type="dxa"/>
          <w:trHeight w:val="440"/>
        </w:trPr>
        <w:tc>
          <w:tcPr>
            <w:tcW w:w="3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87EB69" w14:textId="77777777" w:rsidR="005B312B" w:rsidRPr="00A25AB4" w:rsidRDefault="005B312B" w:rsidP="00C9573B">
            <w:pPr>
              <w:spacing w:line="240" w:lineRule="auto"/>
              <w:ind w:left="547" w:hanging="207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EE16D" w14:textId="77777777" w:rsidR="005B312B" w:rsidRPr="00A25AB4" w:rsidRDefault="005B312B" w:rsidP="00C9573B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AFAF8" w14:textId="77777777" w:rsidR="005B312B" w:rsidRPr="00B55D77" w:rsidRDefault="005B312B" w:rsidP="00B84FB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55D7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5B312B" w:rsidRPr="00A25AB4" w14:paraId="12D53B84" w14:textId="77777777" w:rsidTr="002331F2">
        <w:trPr>
          <w:gridAfter w:val="1"/>
          <w:wAfter w:w="15" w:type="dxa"/>
          <w:trHeight w:val="440"/>
        </w:trPr>
        <w:tc>
          <w:tcPr>
            <w:tcW w:w="3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288B7" w14:textId="77777777" w:rsidR="005B312B" w:rsidRPr="00A25AB4" w:rsidRDefault="005B312B" w:rsidP="00C9573B">
            <w:pPr>
              <w:spacing w:line="240" w:lineRule="auto"/>
              <w:ind w:left="547" w:hanging="207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D3CE50" w14:textId="77777777" w:rsidR="005B312B" w:rsidRPr="00A25AB4" w:rsidRDefault="005B312B" w:rsidP="00C9573B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15450" w14:textId="43C58374" w:rsidR="005B312B" w:rsidRPr="00B55D77" w:rsidRDefault="005B312B" w:rsidP="002331F2">
            <w:pPr>
              <w:tabs>
                <w:tab w:val="left" w:pos="1150"/>
              </w:tabs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24B605" w14:textId="28E92A91" w:rsidR="005B312B" w:rsidRPr="00B55D77" w:rsidRDefault="002331F2" w:rsidP="00C9573B">
            <w:pPr>
              <w:tabs>
                <w:tab w:val="left" w:pos="1150"/>
              </w:tabs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55D7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7B69B" w14:textId="618446C7" w:rsidR="005B312B" w:rsidRPr="00B55D77" w:rsidRDefault="005B312B" w:rsidP="002331F2">
            <w:pPr>
              <w:tabs>
                <w:tab w:val="left" w:pos="1150"/>
              </w:tabs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331F2" w:rsidRPr="00A25AB4" w14:paraId="4E6F2881" w14:textId="77777777" w:rsidTr="002331F2">
        <w:trPr>
          <w:gridAfter w:val="1"/>
          <w:wAfter w:w="15" w:type="dxa"/>
          <w:trHeight w:val="440"/>
        </w:trPr>
        <w:tc>
          <w:tcPr>
            <w:tcW w:w="3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E0D43F" w14:textId="77777777" w:rsidR="002331F2" w:rsidRPr="00A25AB4" w:rsidRDefault="002331F2" w:rsidP="002331F2">
            <w:pPr>
              <w:spacing w:line="240" w:lineRule="auto"/>
              <w:ind w:left="547" w:hanging="207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3B3B06" w14:textId="77777777" w:rsidR="002331F2" w:rsidRPr="00A25AB4" w:rsidRDefault="002331F2" w:rsidP="002331F2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11EF4" w14:textId="77777777" w:rsidR="002331F2" w:rsidRDefault="002331F2" w:rsidP="002331F2">
            <w:pPr>
              <w:tabs>
                <w:tab w:val="left" w:pos="1200"/>
              </w:tabs>
              <w:spacing w:line="240" w:lineRule="auto"/>
              <w:ind w:left="75" w:right="7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  <w:p w14:paraId="7DFD4456" w14:textId="77777777" w:rsidR="002331F2" w:rsidRPr="00A25AB4" w:rsidRDefault="002331F2" w:rsidP="002331F2">
            <w:pPr>
              <w:tabs>
                <w:tab w:val="left" w:pos="1200"/>
              </w:tabs>
              <w:spacing w:line="240" w:lineRule="auto"/>
              <w:ind w:left="75" w:right="7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</w:t>
            </w: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  <w:p w14:paraId="7833A54E" w14:textId="77777777" w:rsidR="002331F2" w:rsidRDefault="002331F2" w:rsidP="002331F2">
            <w:pPr>
              <w:tabs>
                <w:tab w:val="left" w:pos="1200"/>
              </w:tabs>
              <w:spacing w:line="240" w:lineRule="auto"/>
              <w:ind w:left="7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3 -</w:t>
            </w:r>
          </w:p>
          <w:p w14:paraId="57540941" w14:textId="70598A28" w:rsidR="002331F2" w:rsidRPr="00A25AB4" w:rsidRDefault="002331F2" w:rsidP="002331F2">
            <w:pPr>
              <w:tabs>
                <w:tab w:val="left" w:pos="1200"/>
              </w:tabs>
              <w:spacing w:line="240" w:lineRule="auto"/>
              <w:ind w:left="75" w:right="7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ตาม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ที่</w:t>
            </w: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รายงาน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02022" w14:textId="77777777" w:rsidR="008201C1" w:rsidRDefault="008201C1" w:rsidP="008201C1">
            <w:pPr>
              <w:tabs>
                <w:tab w:val="left" w:pos="1150"/>
              </w:tabs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ผลกระทบ</w:t>
            </w:r>
          </w:p>
          <w:p w14:paraId="4DF3E5AB" w14:textId="252D91BE" w:rsidR="002331F2" w:rsidRPr="00B55D77" w:rsidRDefault="008201C1" w:rsidP="008201C1">
            <w:pPr>
              <w:tabs>
                <w:tab w:val="left" w:pos="1150"/>
              </w:tabs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จากการเปลี่ยนนโยบายการ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บั</w:t>
            </w: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ญชี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TAS 40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BF555" w14:textId="77777777" w:rsidR="002331F2" w:rsidRDefault="002331F2" w:rsidP="002331F2">
            <w:pPr>
              <w:spacing w:line="240" w:lineRule="auto"/>
              <w:ind w:left="7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  <w:p w14:paraId="560F7686" w14:textId="7E72413B" w:rsidR="002331F2" w:rsidRDefault="00A52722" w:rsidP="00A52722">
            <w:pPr>
              <w:tabs>
                <w:tab w:val="left" w:pos="1200"/>
              </w:tabs>
              <w:spacing w:line="240" w:lineRule="auto"/>
              <w:ind w:left="75" w:right="7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</w:t>
            </w: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  <w:p w14:paraId="20BEAFE8" w14:textId="2A42D8CF" w:rsidR="002331F2" w:rsidRPr="00A25AB4" w:rsidRDefault="002331F2" w:rsidP="002331F2">
            <w:pPr>
              <w:spacing w:line="240" w:lineRule="auto"/>
              <w:ind w:left="7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Pr="00A25AB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- </w:t>
            </w: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ปรับปรุงใหม่</w:t>
            </w:r>
          </w:p>
        </w:tc>
      </w:tr>
      <w:tr w:rsidR="002331F2" w:rsidRPr="00A25AB4" w14:paraId="6BD8B2D8" w14:textId="77777777" w:rsidTr="00A56057">
        <w:trPr>
          <w:gridAfter w:val="1"/>
          <w:wAfter w:w="15" w:type="dxa"/>
          <w:trHeight w:val="440"/>
        </w:trPr>
        <w:tc>
          <w:tcPr>
            <w:tcW w:w="3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8FD50" w14:textId="77777777" w:rsidR="002331F2" w:rsidRPr="00A25AB4" w:rsidRDefault="002331F2" w:rsidP="002331F2">
            <w:pPr>
              <w:spacing w:line="240" w:lineRule="auto"/>
              <w:ind w:left="547" w:hanging="207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FAAF0C" w14:textId="77777777" w:rsidR="002331F2" w:rsidRPr="00A25AB4" w:rsidRDefault="002331F2" w:rsidP="002331F2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1A0FAF" w14:textId="77777777" w:rsidR="002331F2" w:rsidRPr="00A25AB4" w:rsidRDefault="002331F2" w:rsidP="002331F2">
            <w:pPr>
              <w:spacing w:line="240" w:lineRule="auto"/>
              <w:ind w:left="5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AB4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>ล้าน</w:t>
            </w:r>
            <w:r w:rsidRPr="00A25AB4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2331F2" w:rsidRPr="00A25AB4" w14:paraId="13444B82" w14:textId="77777777" w:rsidTr="00A56057">
        <w:trPr>
          <w:gridAfter w:val="1"/>
          <w:wAfter w:w="15" w:type="dxa"/>
          <w:trHeight w:val="440"/>
        </w:trPr>
        <w:tc>
          <w:tcPr>
            <w:tcW w:w="3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1F57D" w14:textId="77777777" w:rsidR="002331F2" w:rsidRPr="00A25AB4" w:rsidRDefault="002331F2" w:rsidP="002331F2">
            <w:pPr>
              <w:spacing w:line="240" w:lineRule="auto"/>
              <w:ind w:left="4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25AB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3A157" w14:textId="77777777" w:rsidR="002331F2" w:rsidRPr="00685EBD" w:rsidRDefault="002331F2" w:rsidP="002331F2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153DA" w14:textId="77777777" w:rsidR="002331F2" w:rsidRPr="00685EBD" w:rsidRDefault="002331F2" w:rsidP="002331F2">
            <w:pPr>
              <w:pStyle w:val="eightpt4ptspaceafter"/>
              <w:tabs>
                <w:tab w:val="decimal" w:pos="786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ADCD1" w14:textId="77777777" w:rsidR="002331F2" w:rsidRPr="00685EBD" w:rsidRDefault="002331F2" w:rsidP="002331F2">
            <w:pPr>
              <w:pStyle w:val="eightpt4ptspaceafter"/>
              <w:tabs>
                <w:tab w:val="decimal" w:pos="786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5F2E7" w14:textId="77777777" w:rsidR="002331F2" w:rsidRPr="00685EBD" w:rsidRDefault="002331F2" w:rsidP="002331F2">
            <w:pPr>
              <w:pStyle w:val="eightpt4ptspaceafter"/>
              <w:tabs>
                <w:tab w:val="decimal" w:pos="786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2331F2" w:rsidRPr="00A25AB4" w14:paraId="4F30CAF4" w14:textId="77777777" w:rsidTr="00A56057">
        <w:trPr>
          <w:trHeight w:val="297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A1E24" w14:textId="77777777" w:rsidR="002331F2" w:rsidRPr="00A25AB4" w:rsidRDefault="002331F2" w:rsidP="002331F2">
            <w:pPr>
              <w:spacing w:line="240" w:lineRule="auto"/>
              <w:ind w:left="4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32943" w14:textId="4156A4B2" w:rsidR="002331F2" w:rsidRDefault="002331F2" w:rsidP="002331F2">
            <w:pPr>
              <w:pStyle w:val="eightpt4ptspaceafter"/>
              <w:tabs>
                <w:tab w:val="decimal" w:pos="795"/>
              </w:tabs>
              <w:spacing w:after="0" w:line="240" w:lineRule="auto"/>
              <w:ind w:left="431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2D58A" w14:textId="280CAFFD" w:rsidR="002331F2" w:rsidRDefault="002331F2" w:rsidP="002331F2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444.82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7060B" w14:textId="77777777" w:rsidR="002331F2" w:rsidRPr="00602208" w:rsidRDefault="002331F2" w:rsidP="002331F2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02208">
              <w:rPr>
                <w:rFonts w:ascii="Angsana New" w:hAnsi="Angsana New"/>
                <w:sz w:val="28"/>
                <w:szCs w:val="28"/>
                <w:lang w:val="en-US" w:bidi="th-TH"/>
              </w:rPr>
              <w:t>3.01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FB7F3" w14:textId="4DDAD41E" w:rsidR="002331F2" w:rsidRPr="00602208" w:rsidRDefault="002331F2" w:rsidP="002331F2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447.83</w:t>
            </w:r>
          </w:p>
        </w:tc>
      </w:tr>
      <w:tr w:rsidR="002331F2" w:rsidRPr="00A25AB4" w14:paraId="33AB0622" w14:textId="77777777" w:rsidTr="00A56057">
        <w:trPr>
          <w:gridAfter w:val="1"/>
          <w:wAfter w:w="15" w:type="dxa"/>
          <w:trHeight w:val="297"/>
        </w:trPr>
        <w:tc>
          <w:tcPr>
            <w:tcW w:w="3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1678F" w14:textId="77777777" w:rsidR="002331F2" w:rsidRPr="00A25AB4" w:rsidRDefault="002331F2" w:rsidP="002331F2">
            <w:pPr>
              <w:spacing w:line="240" w:lineRule="auto"/>
              <w:ind w:left="4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EAEAB" w14:textId="77777777" w:rsidR="002331F2" w:rsidRPr="00F208CE" w:rsidRDefault="002331F2" w:rsidP="002331F2">
            <w:pPr>
              <w:pStyle w:val="eightpt4ptspaceafter"/>
              <w:tabs>
                <w:tab w:val="decimal" w:pos="786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FA82A" w14:textId="0E4D8627" w:rsidR="002331F2" w:rsidRPr="00F208CE" w:rsidRDefault="002331F2" w:rsidP="002331F2">
            <w:pPr>
              <w:pStyle w:val="eightpt4ptspaceafter"/>
              <w:tabs>
                <w:tab w:val="decimal" w:pos="831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1,532.4</w:t>
            </w:r>
            <w:r w:rsidR="00E553A3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34F7C" w14:textId="5F1F4568" w:rsidR="002331F2" w:rsidRPr="00F208CE" w:rsidRDefault="002331F2" w:rsidP="002331F2">
            <w:pPr>
              <w:pStyle w:val="eightpt4ptspaceafter"/>
              <w:tabs>
                <w:tab w:val="decimal" w:pos="799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1,991.8</w:t>
            </w:r>
            <w:r w:rsidR="00E553A3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D4E8C" w14:textId="77777777" w:rsidR="002331F2" w:rsidRPr="00F208CE" w:rsidRDefault="002331F2" w:rsidP="002331F2">
            <w:pPr>
              <w:pStyle w:val="eightpt4ptspaceafter"/>
              <w:tabs>
                <w:tab w:val="decimal" w:pos="786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3,524.26</w:t>
            </w:r>
          </w:p>
        </w:tc>
      </w:tr>
      <w:tr w:rsidR="002331F2" w:rsidRPr="00A25AB4" w14:paraId="7DAC585A" w14:textId="77777777" w:rsidTr="00A56057">
        <w:trPr>
          <w:gridAfter w:val="1"/>
          <w:wAfter w:w="15" w:type="dxa"/>
          <w:trHeight w:val="225"/>
        </w:trPr>
        <w:tc>
          <w:tcPr>
            <w:tcW w:w="3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725CF" w14:textId="77777777" w:rsidR="002331F2" w:rsidRPr="00A25AB4" w:rsidRDefault="002331F2" w:rsidP="002331F2">
            <w:pPr>
              <w:spacing w:line="240" w:lineRule="auto"/>
              <w:ind w:left="4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25FC5" w14:textId="77777777" w:rsidR="002331F2" w:rsidRPr="00F208CE" w:rsidRDefault="002331F2" w:rsidP="002331F2">
            <w:pPr>
              <w:pStyle w:val="eightpt4ptspaceafter"/>
              <w:tabs>
                <w:tab w:val="decimal" w:pos="786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10625" w14:textId="77777777" w:rsidR="002331F2" w:rsidRPr="00F208CE" w:rsidRDefault="002331F2" w:rsidP="002331F2">
            <w:pPr>
              <w:pStyle w:val="eightpt4ptspaceafter"/>
              <w:tabs>
                <w:tab w:val="decimal" w:pos="813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79.43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5A3C5" w14:textId="77777777" w:rsidR="002331F2" w:rsidRPr="00F208CE" w:rsidRDefault="002331F2" w:rsidP="002331F2">
            <w:pPr>
              <w:pStyle w:val="eightpt4ptspaceafter"/>
              <w:tabs>
                <w:tab w:val="decimal" w:pos="817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(25.43)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86660" w14:textId="77777777" w:rsidR="002331F2" w:rsidRPr="00F208CE" w:rsidRDefault="002331F2" w:rsidP="002331F2">
            <w:pPr>
              <w:pStyle w:val="eightpt4ptspaceafter"/>
              <w:tabs>
                <w:tab w:val="decimal" w:pos="786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54.00</w:t>
            </w:r>
          </w:p>
        </w:tc>
      </w:tr>
      <w:tr w:rsidR="002331F2" w:rsidRPr="00831FEA" w14:paraId="49FE87CE" w14:textId="77777777" w:rsidTr="00A56057">
        <w:trPr>
          <w:gridAfter w:val="1"/>
          <w:wAfter w:w="15" w:type="dxa"/>
          <w:trHeight w:val="270"/>
        </w:trPr>
        <w:tc>
          <w:tcPr>
            <w:tcW w:w="3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65F9E" w14:textId="77777777" w:rsidR="002331F2" w:rsidRPr="00831FEA" w:rsidRDefault="002331F2" w:rsidP="002331F2">
            <w:pPr>
              <w:spacing w:line="120" w:lineRule="auto"/>
              <w:ind w:left="431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F1207" w14:textId="77777777" w:rsidR="002331F2" w:rsidRPr="00831FEA" w:rsidRDefault="002331F2" w:rsidP="002331F2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38A62" w14:textId="77777777" w:rsidR="002331F2" w:rsidRPr="00831FEA" w:rsidRDefault="002331F2" w:rsidP="002331F2">
            <w:pPr>
              <w:pStyle w:val="eightpt4ptspaceafter"/>
              <w:tabs>
                <w:tab w:val="decimal" w:pos="786"/>
              </w:tabs>
              <w:spacing w:after="0" w:line="240" w:lineRule="auto"/>
              <w:ind w:left="75" w:right="-277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0A48B" w14:textId="77777777" w:rsidR="002331F2" w:rsidRPr="00831FEA" w:rsidRDefault="002331F2" w:rsidP="002331F2">
            <w:pPr>
              <w:pStyle w:val="eightpt4ptspaceafter"/>
              <w:tabs>
                <w:tab w:val="decimal" w:pos="786"/>
              </w:tabs>
              <w:spacing w:after="0" w:line="240" w:lineRule="auto"/>
              <w:ind w:left="75" w:right="-277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56B9E" w14:textId="77777777" w:rsidR="002331F2" w:rsidRPr="00831FEA" w:rsidRDefault="002331F2" w:rsidP="002331F2">
            <w:pPr>
              <w:pStyle w:val="eightpt4ptspaceafter"/>
              <w:tabs>
                <w:tab w:val="decimal" w:pos="786"/>
              </w:tabs>
              <w:spacing w:after="0" w:line="240" w:lineRule="auto"/>
              <w:ind w:left="75" w:right="-277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</w:tr>
      <w:tr w:rsidR="002331F2" w:rsidRPr="00A25AB4" w14:paraId="7F241C4D" w14:textId="77777777" w:rsidTr="00A56057">
        <w:trPr>
          <w:gridAfter w:val="1"/>
          <w:wAfter w:w="15" w:type="dxa"/>
          <w:trHeight w:val="430"/>
        </w:trPr>
        <w:tc>
          <w:tcPr>
            <w:tcW w:w="3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CC9F8" w14:textId="77777777" w:rsidR="002331F2" w:rsidRPr="00A25AB4" w:rsidRDefault="002331F2" w:rsidP="002331F2">
            <w:pPr>
              <w:spacing w:line="240" w:lineRule="auto"/>
              <w:ind w:left="4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25AB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D0AA8" w14:textId="77777777" w:rsidR="002331F2" w:rsidRPr="00685EBD" w:rsidRDefault="002331F2" w:rsidP="002331F2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EA785" w14:textId="77777777" w:rsidR="002331F2" w:rsidRPr="00685EBD" w:rsidRDefault="002331F2" w:rsidP="002331F2">
            <w:pPr>
              <w:pStyle w:val="eightpt4ptspaceafter"/>
              <w:tabs>
                <w:tab w:val="decimal" w:pos="786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D8704" w14:textId="77777777" w:rsidR="002331F2" w:rsidRPr="00685EBD" w:rsidRDefault="002331F2" w:rsidP="002331F2">
            <w:pPr>
              <w:pStyle w:val="eightpt4ptspaceafter"/>
              <w:tabs>
                <w:tab w:val="decimal" w:pos="786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154EE" w14:textId="77777777" w:rsidR="002331F2" w:rsidRPr="00685EBD" w:rsidRDefault="002331F2" w:rsidP="002331F2">
            <w:pPr>
              <w:pStyle w:val="eightpt4ptspaceafter"/>
              <w:tabs>
                <w:tab w:val="decimal" w:pos="786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2331F2" w:rsidRPr="00A25AB4" w14:paraId="6E5CA85F" w14:textId="77777777" w:rsidTr="00A56057">
        <w:trPr>
          <w:gridAfter w:val="1"/>
          <w:wAfter w:w="15" w:type="dxa"/>
          <w:trHeight w:val="430"/>
        </w:trPr>
        <w:tc>
          <w:tcPr>
            <w:tcW w:w="3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EC11E" w14:textId="77777777" w:rsidR="002331F2" w:rsidRPr="00A25AB4" w:rsidRDefault="002331F2" w:rsidP="002331F2">
            <w:pPr>
              <w:spacing w:line="240" w:lineRule="auto"/>
              <w:ind w:left="4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25AB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35B36" w14:textId="77777777" w:rsidR="002331F2" w:rsidRPr="00D9589B" w:rsidRDefault="002331F2" w:rsidP="002331F2">
            <w:pPr>
              <w:pStyle w:val="eightpt4ptspaceafter"/>
              <w:tabs>
                <w:tab w:val="decimal" w:pos="786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F131D" w14:textId="77777777" w:rsidR="002331F2" w:rsidRPr="00D9589B" w:rsidRDefault="002331F2" w:rsidP="002331F2">
            <w:pPr>
              <w:pStyle w:val="eightpt4ptspaceafter"/>
              <w:tabs>
                <w:tab w:val="decimal" w:pos="831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(15.36)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D19FA" w14:textId="6FC14ACA" w:rsidR="002331F2" w:rsidRPr="00D9589B" w:rsidRDefault="002331F2" w:rsidP="002331F2">
            <w:pPr>
              <w:pStyle w:val="eightpt4ptspaceafter"/>
              <w:tabs>
                <w:tab w:val="decimal" w:pos="826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(372.9</w:t>
            </w:r>
            <w:r w:rsidR="00E553A3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A4883" w14:textId="0DAF808E" w:rsidR="002331F2" w:rsidRPr="00D9589B" w:rsidRDefault="002331F2" w:rsidP="002331F2">
            <w:pPr>
              <w:pStyle w:val="eightpt4ptspaceafter"/>
              <w:tabs>
                <w:tab w:val="decimal" w:pos="786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(388.3</w:t>
            </w:r>
            <w:r w:rsidR="00E553A3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2331F2" w:rsidRPr="00831FEA" w14:paraId="06743863" w14:textId="77777777" w:rsidTr="00A56057">
        <w:trPr>
          <w:gridAfter w:val="1"/>
          <w:wAfter w:w="15" w:type="dxa"/>
          <w:trHeight w:val="270"/>
        </w:trPr>
        <w:tc>
          <w:tcPr>
            <w:tcW w:w="3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43C18" w14:textId="77777777" w:rsidR="002331F2" w:rsidRPr="00831FEA" w:rsidRDefault="002331F2" w:rsidP="002331F2">
            <w:pPr>
              <w:spacing w:line="120" w:lineRule="auto"/>
              <w:ind w:left="431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26106" w14:textId="77777777" w:rsidR="002331F2" w:rsidRPr="00831FEA" w:rsidRDefault="002331F2" w:rsidP="002331F2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10A36" w14:textId="77777777" w:rsidR="002331F2" w:rsidRPr="00831FEA" w:rsidRDefault="002331F2" w:rsidP="002331F2">
            <w:pPr>
              <w:pStyle w:val="eightpt4ptspaceafter"/>
              <w:tabs>
                <w:tab w:val="decimal" w:pos="786"/>
              </w:tabs>
              <w:spacing w:after="0" w:line="240" w:lineRule="auto"/>
              <w:ind w:left="75" w:right="-277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163BB" w14:textId="77777777" w:rsidR="002331F2" w:rsidRPr="00831FEA" w:rsidRDefault="002331F2" w:rsidP="002331F2">
            <w:pPr>
              <w:pStyle w:val="eightpt4ptspaceafter"/>
              <w:tabs>
                <w:tab w:val="decimal" w:pos="786"/>
              </w:tabs>
              <w:spacing w:after="0" w:line="240" w:lineRule="auto"/>
              <w:ind w:left="75" w:right="-277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BB38F" w14:textId="77777777" w:rsidR="002331F2" w:rsidRPr="00831FEA" w:rsidRDefault="002331F2" w:rsidP="002331F2">
            <w:pPr>
              <w:pStyle w:val="eightpt4ptspaceafter"/>
              <w:tabs>
                <w:tab w:val="decimal" w:pos="786"/>
              </w:tabs>
              <w:spacing w:after="0" w:line="240" w:lineRule="auto"/>
              <w:ind w:left="75" w:right="-277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</w:tr>
      <w:tr w:rsidR="002331F2" w:rsidRPr="00A25AB4" w14:paraId="72E86BC9" w14:textId="77777777" w:rsidTr="00A56057">
        <w:trPr>
          <w:gridAfter w:val="1"/>
          <w:wAfter w:w="15" w:type="dxa"/>
          <w:trHeight w:val="430"/>
        </w:trPr>
        <w:tc>
          <w:tcPr>
            <w:tcW w:w="3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3F3B9" w14:textId="77777777" w:rsidR="002331F2" w:rsidRPr="00A25AB4" w:rsidRDefault="002331F2" w:rsidP="002331F2">
            <w:pPr>
              <w:spacing w:line="240" w:lineRule="auto"/>
              <w:ind w:left="4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25AB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9DE2B" w14:textId="77777777" w:rsidR="002331F2" w:rsidRPr="00685EBD" w:rsidRDefault="002331F2" w:rsidP="002331F2">
            <w:pPr>
              <w:pStyle w:val="eightpt4ptspaceafter"/>
              <w:tabs>
                <w:tab w:val="decimal" w:pos="79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CE8EB" w14:textId="77777777" w:rsidR="002331F2" w:rsidRPr="00685EBD" w:rsidRDefault="002331F2" w:rsidP="002331F2">
            <w:pPr>
              <w:pStyle w:val="eightpt4ptspaceafter"/>
              <w:tabs>
                <w:tab w:val="decimal" w:pos="786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05C49" w14:textId="77777777" w:rsidR="002331F2" w:rsidRPr="00685EBD" w:rsidRDefault="002331F2" w:rsidP="002331F2">
            <w:pPr>
              <w:pStyle w:val="eightpt4ptspaceafter"/>
              <w:tabs>
                <w:tab w:val="decimal" w:pos="786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118FE" w14:textId="77777777" w:rsidR="002331F2" w:rsidRPr="00685EBD" w:rsidRDefault="002331F2" w:rsidP="002331F2">
            <w:pPr>
              <w:pStyle w:val="eightpt4ptspaceafter"/>
              <w:tabs>
                <w:tab w:val="decimal" w:pos="786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2331F2" w:rsidRPr="00A25AB4" w14:paraId="3232F456" w14:textId="77777777" w:rsidTr="00E553A3">
        <w:trPr>
          <w:gridAfter w:val="1"/>
          <w:wAfter w:w="15" w:type="dxa"/>
          <w:trHeight w:val="430"/>
        </w:trPr>
        <w:tc>
          <w:tcPr>
            <w:tcW w:w="3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C01F8" w14:textId="77777777" w:rsidR="002331F2" w:rsidRPr="00A25AB4" w:rsidRDefault="002331F2" w:rsidP="002331F2">
            <w:pPr>
              <w:spacing w:line="240" w:lineRule="auto"/>
              <w:ind w:left="4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25AB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กำไรสะสมยังไม่ได้จัดสรร</w:t>
            </w:r>
            <w:r w:rsidRPr="00A25AB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45BFE" w14:textId="77777777" w:rsidR="002331F2" w:rsidRPr="00D9589B" w:rsidRDefault="002331F2" w:rsidP="002331F2">
            <w:pPr>
              <w:pStyle w:val="eightpt4ptspaceafter"/>
              <w:tabs>
                <w:tab w:val="decimal" w:pos="786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9CB07" w14:textId="77777777" w:rsidR="002331F2" w:rsidRPr="00D9589B" w:rsidRDefault="002331F2" w:rsidP="002331F2">
            <w:pPr>
              <w:pStyle w:val="eightpt4ptspaceafter"/>
              <w:tabs>
                <w:tab w:val="decimal" w:pos="858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D9589B">
              <w:rPr>
                <w:rFonts w:ascii="Angsana New" w:hAnsi="Angsana New"/>
                <w:sz w:val="28"/>
                <w:szCs w:val="28"/>
                <w:lang w:val="en-US" w:bidi="th-TH"/>
              </w:rPr>
              <w:t>1,995.24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5ECEBE" w14:textId="77777777" w:rsidR="002331F2" w:rsidRPr="00D9589B" w:rsidRDefault="002331F2" w:rsidP="002331F2">
            <w:pPr>
              <w:pStyle w:val="eightpt4ptspaceafter"/>
              <w:tabs>
                <w:tab w:val="decimal" w:pos="826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(1,596.49)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E2AF7" w14:textId="77777777" w:rsidR="002331F2" w:rsidRPr="00D9589B" w:rsidRDefault="002331F2" w:rsidP="002331F2">
            <w:pPr>
              <w:pStyle w:val="eightpt4ptspaceafter"/>
              <w:tabs>
                <w:tab w:val="decimal" w:pos="786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(3,591.73)</w:t>
            </w:r>
          </w:p>
        </w:tc>
      </w:tr>
      <w:tr w:rsidR="00E553A3" w:rsidRPr="00A25AB4" w14:paraId="4872AAD7" w14:textId="77777777" w:rsidTr="00E553A3">
        <w:trPr>
          <w:gridAfter w:val="1"/>
          <w:wAfter w:w="15" w:type="dxa"/>
          <w:trHeight w:val="430"/>
        </w:trPr>
        <w:tc>
          <w:tcPr>
            <w:tcW w:w="3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1D467" w14:textId="77777777" w:rsidR="00E553A3" w:rsidRPr="00A25AB4" w:rsidRDefault="00E553A3" w:rsidP="00E553A3">
            <w:pPr>
              <w:spacing w:line="240" w:lineRule="auto"/>
              <w:ind w:left="4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E453D" w14:textId="77777777" w:rsidR="00E553A3" w:rsidRPr="00D9589B" w:rsidRDefault="00E553A3" w:rsidP="00E553A3">
            <w:pPr>
              <w:pStyle w:val="eightpt4ptspaceafter"/>
              <w:tabs>
                <w:tab w:val="decimal" w:pos="786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31C7C" w14:textId="77777777" w:rsidR="00E553A3" w:rsidRDefault="00E553A3" w:rsidP="00E553A3">
            <w:pPr>
              <w:pStyle w:val="eightpt4ptspaceafter"/>
              <w:tabs>
                <w:tab w:val="decimal" w:pos="858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B8AD65" w14:textId="36FDC6B0" w:rsidR="00E553A3" w:rsidRPr="00DC235C" w:rsidRDefault="00E553A3" w:rsidP="002232CD">
            <w:pPr>
              <w:pStyle w:val="eightpt4ptspaceafter"/>
              <w:tabs>
                <w:tab w:val="decimal" w:pos="966"/>
              </w:tabs>
              <w:spacing w:after="0" w:line="240" w:lineRule="auto"/>
              <w:ind w:left="75" w:right="-277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C235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0C859" w14:textId="77777777" w:rsidR="00E553A3" w:rsidRDefault="00E553A3" w:rsidP="00E553A3">
            <w:pPr>
              <w:pStyle w:val="eightpt4ptspaceafter"/>
              <w:tabs>
                <w:tab w:val="decimal" w:pos="786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</w:tbl>
    <w:p w14:paraId="67D46054" w14:textId="77777777" w:rsidR="005B312B" w:rsidRDefault="005B312B" w:rsidP="005B312B">
      <w:pPr>
        <w:tabs>
          <w:tab w:val="left" w:pos="8460"/>
        </w:tabs>
        <w:ind w:left="547"/>
        <w:rPr>
          <w:rFonts w:ascii="Angsana New" w:hAnsi="Angsana New"/>
          <w:sz w:val="30"/>
          <w:szCs w:val="30"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5130"/>
        <w:gridCol w:w="1530"/>
        <w:gridCol w:w="1620"/>
        <w:gridCol w:w="1350"/>
      </w:tblGrid>
      <w:tr w:rsidR="005B312B" w:rsidRPr="008074EC" w14:paraId="287F66FC" w14:textId="77777777" w:rsidTr="000E411E">
        <w:trPr>
          <w:trHeight w:val="461"/>
          <w:tblHeader/>
        </w:trPr>
        <w:tc>
          <w:tcPr>
            <w:tcW w:w="5130" w:type="dxa"/>
            <w:tcBorders>
              <w:left w:val="nil"/>
              <w:bottom w:val="nil"/>
              <w:right w:val="nil"/>
            </w:tcBorders>
            <w:vAlign w:val="center"/>
          </w:tcPr>
          <w:p w14:paraId="59807598" w14:textId="77777777" w:rsidR="005B312B" w:rsidRPr="008074EC" w:rsidRDefault="005B312B" w:rsidP="00C9573B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2C2475" w14:textId="77777777" w:rsidR="005B312B" w:rsidRPr="008074EC" w:rsidRDefault="005B312B" w:rsidP="00C9573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074E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AF602F" w:rsidRPr="008074EC" w14:paraId="23CAE318" w14:textId="77777777" w:rsidTr="00AF602F">
        <w:trPr>
          <w:trHeight w:val="344"/>
          <w:tblHeader/>
        </w:trPr>
        <w:tc>
          <w:tcPr>
            <w:tcW w:w="513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A9E9A27" w14:textId="77777777" w:rsidR="00AF602F" w:rsidRPr="008074EC" w:rsidRDefault="00AF602F" w:rsidP="00AF602F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47086" w14:textId="1B0F8F90" w:rsidR="00AF602F" w:rsidRPr="008074EC" w:rsidRDefault="00AF602F" w:rsidP="00AF602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A8E198" w14:textId="7A5204C9" w:rsidR="00AF602F" w:rsidRPr="008074EC" w:rsidRDefault="00AF602F" w:rsidP="00AF602F">
            <w:pPr>
              <w:tabs>
                <w:tab w:val="left" w:pos="1150"/>
              </w:tabs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55D7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2E34495" w14:textId="378E7DDE" w:rsidR="00AF602F" w:rsidRPr="008074EC" w:rsidRDefault="00AF602F" w:rsidP="00AF602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F602F" w:rsidRPr="008074EC" w14:paraId="24706041" w14:textId="77777777" w:rsidTr="00AF602F">
        <w:trPr>
          <w:trHeight w:val="1320"/>
          <w:tblHeader/>
        </w:trPr>
        <w:tc>
          <w:tcPr>
            <w:tcW w:w="5130" w:type="dxa"/>
            <w:tcBorders>
              <w:left w:val="nil"/>
              <w:bottom w:val="nil"/>
              <w:right w:val="nil"/>
            </w:tcBorders>
            <w:vAlign w:val="center"/>
          </w:tcPr>
          <w:p w14:paraId="5C3B6B41" w14:textId="77777777" w:rsidR="00AF602F" w:rsidRPr="008074EC" w:rsidRDefault="00AF602F" w:rsidP="00AF602F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F8862" w14:textId="77777777" w:rsidR="00AF602F" w:rsidRDefault="00AF602F" w:rsidP="00AF602F">
            <w:pPr>
              <w:tabs>
                <w:tab w:val="left" w:pos="1200"/>
              </w:tabs>
              <w:spacing w:line="240" w:lineRule="auto"/>
              <w:ind w:left="75" w:right="7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  <w:p w14:paraId="67A01687" w14:textId="77777777" w:rsidR="00AF602F" w:rsidRPr="00A25AB4" w:rsidRDefault="00AF602F" w:rsidP="00AF602F">
            <w:pPr>
              <w:tabs>
                <w:tab w:val="left" w:pos="1200"/>
              </w:tabs>
              <w:spacing w:line="240" w:lineRule="auto"/>
              <w:ind w:left="75" w:right="7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</w:t>
            </w: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  <w:p w14:paraId="038D2DDC" w14:textId="679108E2" w:rsidR="00AF602F" w:rsidRDefault="00AF602F" w:rsidP="00AF602F">
            <w:pPr>
              <w:tabs>
                <w:tab w:val="left" w:pos="1200"/>
              </w:tabs>
              <w:spacing w:line="240" w:lineRule="auto"/>
              <w:ind w:left="7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2 -</w:t>
            </w:r>
          </w:p>
          <w:p w14:paraId="6E8E7241" w14:textId="5A250B37" w:rsidR="00AF602F" w:rsidRDefault="00AF602F" w:rsidP="00AF602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ตาม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ที่</w:t>
            </w: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รายงาน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12FE2" w14:textId="77777777" w:rsidR="000863E5" w:rsidRDefault="000863E5" w:rsidP="000863E5">
            <w:pPr>
              <w:tabs>
                <w:tab w:val="left" w:pos="1150"/>
              </w:tabs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ผลกระทบ</w:t>
            </w:r>
          </w:p>
          <w:p w14:paraId="69C2190D" w14:textId="4DF6A15B" w:rsidR="00AF602F" w:rsidRPr="008074EC" w:rsidRDefault="000863E5" w:rsidP="000863E5">
            <w:pPr>
              <w:tabs>
                <w:tab w:val="left" w:pos="1150"/>
              </w:tabs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จากการเปลี่ยนนโยบายการ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บั</w:t>
            </w: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ญชี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TAS 40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483E7E8D" w14:textId="77777777" w:rsidR="00AF602F" w:rsidRDefault="00AF602F" w:rsidP="00AF602F">
            <w:pPr>
              <w:spacing w:line="240" w:lineRule="auto"/>
              <w:ind w:left="7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  <w:p w14:paraId="2089B7EC" w14:textId="77777777" w:rsidR="00AF602F" w:rsidRDefault="00AF602F" w:rsidP="00AF602F">
            <w:pPr>
              <w:tabs>
                <w:tab w:val="left" w:pos="1150"/>
              </w:tabs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ตุลาคม</w:t>
            </w: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56480839" w14:textId="4A987E7E" w:rsidR="00AF602F" w:rsidRPr="008074EC" w:rsidRDefault="00AF602F" w:rsidP="00AF602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Pr="00A25AB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- </w:t>
            </w: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ปรับปรุงใหม่</w:t>
            </w:r>
          </w:p>
        </w:tc>
      </w:tr>
      <w:tr w:rsidR="005B312B" w:rsidRPr="008074EC" w14:paraId="1A8E187D" w14:textId="77777777" w:rsidTr="000E411E">
        <w:trPr>
          <w:trHeight w:val="44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76D6D4" w14:textId="77777777" w:rsidR="005B312B" w:rsidRPr="008074EC" w:rsidRDefault="005B312B" w:rsidP="00C9573B">
            <w:pPr>
              <w:spacing w:line="240" w:lineRule="auto"/>
              <w:ind w:left="547" w:hanging="207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1C44F4" w14:textId="77777777" w:rsidR="005B312B" w:rsidRPr="008074EC" w:rsidRDefault="005B312B" w:rsidP="00C9573B">
            <w:pPr>
              <w:spacing w:line="240" w:lineRule="auto"/>
              <w:ind w:left="54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074E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074E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5B312B" w:rsidRPr="008074EC" w14:paraId="23F5985D" w14:textId="77777777" w:rsidTr="000E411E">
        <w:trPr>
          <w:trHeight w:val="4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E30B3" w14:textId="77777777" w:rsidR="005B312B" w:rsidRPr="008074EC" w:rsidRDefault="005B312B" w:rsidP="00626459">
            <w:pPr>
              <w:spacing w:line="240" w:lineRule="auto"/>
              <w:ind w:left="4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074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F3332" w14:textId="77777777" w:rsidR="005B312B" w:rsidRPr="008074EC" w:rsidRDefault="005B312B" w:rsidP="00C9573B">
            <w:pPr>
              <w:spacing w:line="240" w:lineRule="auto"/>
              <w:ind w:left="5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BDBC8" w14:textId="77777777" w:rsidR="005B312B" w:rsidRPr="008074EC" w:rsidRDefault="005B312B" w:rsidP="00C9573B">
            <w:pPr>
              <w:tabs>
                <w:tab w:val="left" w:pos="1315"/>
              </w:tabs>
              <w:spacing w:line="240" w:lineRule="auto"/>
              <w:ind w:left="547" w:right="-17" w:hanging="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B6098" w14:textId="77777777" w:rsidR="005B312B" w:rsidRPr="008074EC" w:rsidRDefault="005B312B" w:rsidP="00C9573B">
            <w:pPr>
              <w:spacing w:line="240" w:lineRule="auto"/>
              <w:ind w:left="5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312B" w:rsidRPr="008074EC" w14:paraId="7B1A6A87" w14:textId="77777777" w:rsidTr="000E411E">
        <w:trPr>
          <w:trHeight w:val="297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2E60E" w14:textId="77777777" w:rsidR="005B312B" w:rsidRPr="008074EC" w:rsidRDefault="005B312B" w:rsidP="00626459">
            <w:pPr>
              <w:spacing w:line="240" w:lineRule="auto"/>
              <w:ind w:left="4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74E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05863" w14:textId="77777777" w:rsidR="005B312B" w:rsidRPr="00FE125C" w:rsidRDefault="005B312B" w:rsidP="00A56057">
            <w:pPr>
              <w:pStyle w:val="eightpt4ptspaceafter"/>
              <w:tabs>
                <w:tab w:val="decimal" w:pos="84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E125C">
              <w:rPr>
                <w:rFonts w:ascii="Angsana New" w:hAnsi="Angsana New"/>
                <w:sz w:val="28"/>
                <w:szCs w:val="28"/>
                <w:lang w:val="en-US" w:bidi="th-TH"/>
              </w:rPr>
              <w:t>6.00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BBBBC" w14:textId="77777777" w:rsidR="005B312B" w:rsidRPr="00FE125C" w:rsidRDefault="005B312B" w:rsidP="00A56057">
            <w:pPr>
              <w:pStyle w:val="eightpt4ptspaceafter"/>
              <w:tabs>
                <w:tab w:val="decimal" w:pos="8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83.20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DF91B" w14:textId="77777777" w:rsidR="005B312B" w:rsidRPr="00FE125C" w:rsidRDefault="005B312B" w:rsidP="00C9573B">
            <w:pPr>
              <w:pStyle w:val="eightpt4ptspaceafter"/>
              <w:tabs>
                <w:tab w:val="decimal" w:pos="78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89.20</w:t>
            </w:r>
          </w:p>
        </w:tc>
      </w:tr>
      <w:tr w:rsidR="005B312B" w:rsidRPr="008074EC" w14:paraId="6D6FD141" w14:textId="77777777" w:rsidTr="000E411E">
        <w:trPr>
          <w:trHeight w:val="22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5C88F" w14:textId="77777777" w:rsidR="005B312B" w:rsidRPr="008074EC" w:rsidRDefault="005B312B" w:rsidP="00626459">
            <w:pPr>
              <w:spacing w:line="240" w:lineRule="auto"/>
              <w:ind w:left="4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74E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BF82F" w14:textId="77777777" w:rsidR="005B312B" w:rsidRPr="00FE125C" w:rsidRDefault="005B312B" w:rsidP="00A56057">
            <w:pPr>
              <w:pStyle w:val="eightpt4ptspaceafter"/>
              <w:tabs>
                <w:tab w:val="decimal" w:pos="84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6.75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CDB93" w14:textId="77777777" w:rsidR="005B312B" w:rsidRPr="00FE125C" w:rsidRDefault="005B312B" w:rsidP="00A56057">
            <w:pPr>
              <w:pStyle w:val="eightpt4ptspaceafter"/>
              <w:tabs>
                <w:tab w:val="decimal" w:pos="8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(6.75)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0483B" w14:textId="77777777" w:rsidR="005B312B" w:rsidRPr="00FE125C" w:rsidRDefault="005B312B" w:rsidP="00AF602F">
            <w:pPr>
              <w:pStyle w:val="eightpt4ptspaceafter"/>
              <w:tabs>
                <w:tab w:val="decimal" w:pos="88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AF602F" w:rsidRPr="008074EC" w14:paraId="54C7BA24" w14:textId="77777777" w:rsidTr="000E411E">
        <w:trPr>
          <w:trHeight w:val="27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5B490" w14:textId="77777777" w:rsidR="00AF602F" w:rsidRPr="008074EC" w:rsidRDefault="00AF602F" w:rsidP="00C9573B">
            <w:pPr>
              <w:spacing w:line="120" w:lineRule="auto"/>
              <w:ind w:left="547" w:hanging="48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CDC6B" w14:textId="77777777" w:rsidR="00AF602F" w:rsidRPr="008074EC" w:rsidRDefault="00AF602F" w:rsidP="00C9573B">
            <w:pPr>
              <w:spacing w:line="120" w:lineRule="auto"/>
              <w:ind w:left="5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0C220" w14:textId="77777777" w:rsidR="00AF602F" w:rsidRPr="008074EC" w:rsidRDefault="00AF602F" w:rsidP="00C9573B">
            <w:pPr>
              <w:tabs>
                <w:tab w:val="left" w:pos="1315"/>
              </w:tabs>
              <w:spacing w:line="120" w:lineRule="auto"/>
              <w:ind w:left="547" w:right="-17" w:hanging="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40385" w14:textId="77777777" w:rsidR="00AF602F" w:rsidRPr="008074EC" w:rsidRDefault="00AF602F" w:rsidP="00C9573B">
            <w:pPr>
              <w:spacing w:line="120" w:lineRule="auto"/>
              <w:ind w:left="-1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B312B" w:rsidRPr="008074EC" w14:paraId="6F7ACB12" w14:textId="77777777" w:rsidTr="000E411E">
        <w:trPr>
          <w:trHeight w:val="43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6F733" w14:textId="77777777" w:rsidR="005B312B" w:rsidRPr="008074EC" w:rsidRDefault="005B312B" w:rsidP="00626459">
            <w:pPr>
              <w:spacing w:line="240" w:lineRule="auto"/>
              <w:ind w:left="4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74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64D99" w14:textId="77777777" w:rsidR="005B312B" w:rsidRPr="008074EC" w:rsidRDefault="005B312B" w:rsidP="00C9573B">
            <w:pPr>
              <w:spacing w:line="240" w:lineRule="auto"/>
              <w:ind w:left="54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BB9FB" w14:textId="77777777" w:rsidR="005B312B" w:rsidRPr="008074EC" w:rsidRDefault="005B312B" w:rsidP="00C9573B">
            <w:pPr>
              <w:tabs>
                <w:tab w:val="left" w:pos="1315"/>
              </w:tabs>
              <w:spacing w:line="240" w:lineRule="auto"/>
              <w:ind w:left="547" w:right="-17" w:hanging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A8C08" w14:textId="77777777" w:rsidR="005B312B" w:rsidRPr="008074EC" w:rsidRDefault="005B312B" w:rsidP="00C9573B">
            <w:pPr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B312B" w:rsidRPr="008074EC" w14:paraId="0E4CD34A" w14:textId="77777777" w:rsidTr="000E411E">
        <w:trPr>
          <w:trHeight w:val="43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D6C45" w14:textId="77777777" w:rsidR="005B312B" w:rsidRPr="008074EC" w:rsidRDefault="005B312B" w:rsidP="00626459">
            <w:pPr>
              <w:spacing w:line="240" w:lineRule="auto"/>
              <w:ind w:left="4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74E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F8149" w14:textId="77777777" w:rsidR="005B312B" w:rsidRPr="00BF0074" w:rsidRDefault="005B312B" w:rsidP="00AF602F">
            <w:pPr>
              <w:pStyle w:val="eightpt4ptspaceafter"/>
              <w:tabs>
                <w:tab w:val="decimal" w:pos="88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F007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FAEC7" w14:textId="77777777" w:rsidR="005B312B" w:rsidRPr="00BF0074" w:rsidRDefault="005B312B" w:rsidP="00AF602F">
            <w:pPr>
              <w:tabs>
                <w:tab w:val="decimal" w:pos="69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BF0074">
              <w:rPr>
                <w:rFonts w:ascii="Angsana New" w:hAnsi="Angsana New"/>
                <w:sz w:val="28"/>
                <w:szCs w:val="28"/>
              </w:rPr>
              <w:t>9.89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0D94B" w14:textId="77777777" w:rsidR="005B312B" w:rsidRPr="00BF0074" w:rsidRDefault="005B312B" w:rsidP="00C9573B">
            <w:pPr>
              <w:pStyle w:val="eightpt4ptspaceafter"/>
              <w:tabs>
                <w:tab w:val="decimal" w:pos="78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BF0074">
              <w:rPr>
                <w:rFonts w:ascii="Angsana New" w:hAnsi="Angsana New"/>
                <w:sz w:val="28"/>
                <w:szCs w:val="28"/>
                <w:lang w:val="en-US" w:bidi="th-TH"/>
              </w:rPr>
              <w:t>9.89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5B312B" w:rsidRPr="008074EC" w14:paraId="08AE2B58" w14:textId="77777777" w:rsidTr="000E411E">
        <w:trPr>
          <w:trHeight w:val="27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26479" w14:textId="77777777" w:rsidR="005B312B" w:rsidRPr="008074EC" w:rsidRDefault="005B312B" w:rsidP="00626459">
            <w:pPr>
              <w:spacing w:line="120" w:lineRule="auto"/>
              <w:ind w:left="4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53E56" w14:textId="77777777" w:rsidR="005B312B" w:rsidRPr="008074EC" w:rsidRDefault="005B312B" w:rsidP="00C9573B">
            <w:pPr>
              <w:spacing w:line="120" w:lineRule="auto"/>
              <w:ind w:left="5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554EB" w14:textId="77777777" w:rsidR="005B312B" w:rsidRPr="008074EC" w:rsidRDefault="005B312B" w:rsidP="00C9573B">
            <w:pPr>
              <w:tabs>
                <w:tab w:val="left" w:pos="1315"/>
              </w:tabs>
              <w:spacing w:line="120" w:lineRule="auto"/>
              <w:ind w:left="547" w:right="-17" w:hanging="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76F85" w14:textId="77777777" w:rsidR="005B312B" w:rsidRPr="008074EC" w:rsidRDefault="005B312B" w:rsidP="00C9573B">
            <w:pPr>
              <w:spacing w:line="120" w:lineRule="auto"/>
              <w:ind w:left="-1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B312B" w:rsidRPr="008074EC" w14:paraId="75F4ECD3" w14:textId="77777777" w:rsidTr="002232CD">
        <w:trPr>
          <w:trHeight w:val="43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18345" w14:textId="77777777" w:rsidR="005B312B" w:rsidRPr="008074EC" w:rsidRDefault="005B312B" w:rsidP="00626459">
            <w:pPr>
              <w:spacing w:line="240" w:lineRule="auto"/>
              <w:ind w:left="4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074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5BFAA" w14:textId="77777777" w:rsidR="005B312B" w:rsidRPr="008074EC" w:rsidRDefault="005B312B" w:rsidP="00C9573B">
            <w:pPr>
              <w:spacing w:line="240" w:lineRule="auto"/>
              <w:ind w:left="54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26AF2F" w14:textId="77777777" w:rsidR="005B312B" w:rsidRPr="008074EC" w:rsidRDefault="005B312B" w:rsidP="00C9573B">
            <w:pPr>
              <w:spacing w:line="240" w:lineRule="auto"/>
              <w:ind w:left="54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B4A0F" w14:textId="77777777" w:rsidR="005B312B" w:rsidRPr="008074EC" w:rsidRDefault="005B312B" w:rsidP="00C9573B">
            <w:pPr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B312B" w:rsidRPr="008074EC" w14:paraId="7E32CFC5" w14:textId="77777777" w:rsidTr="002232CD">
        <w:trPr>
          <w:trHeight w:val="43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E5084" w14:textId="77777777" w:rsidR="005B312B" w:rsidRPr="008074EC" w:rsidRDefault="005B312B" w:rsidP="00626459">
            <w:pPr>
              <w:spacing w:line="240" w:lineRule="auto"/>
              <w:ind w:left="4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074E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กำไรสะสมยังไม่ได้จัดสรร</w:t>
            </w:r>
            <w:r w:rsidRPr="008074EC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3A728" w14:textId="77777777" w:rsidR="005B312B" w:rsidRPr="00BF0074" w:rsidRDefault="005B312B" w:rsidP="00C9573B">
            <w:pPr>
              <w:pStyle w:val="eightpt4ptspaceafter"/>
              <w:tabs>
                <w:tab w:val="decimal" w:pos="792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(3,729.14)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C05CC9" w14:textId="77777777" w:rsidR="005B312B" w:rsidRPr="00BF0074" w:rsidRDefault="005B312B" w:rsidP="00EA427A">
            <w:pPr>
              <w:pStyle w:val="eightpt4ptspaceafter"/>
              <w:tabs>
                <w:tab w:val="decimal" w:pos="972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(66.56)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447C9" w14:textId="77777777" w:rsidR="005B312B" w:rsidRPr="00BF0074" w:rsidRDefault="005B312B" w:rsidP="00C9573B">
            <w:pPr>
              <w:pStyle w:val="eightpt4ptspaceafter"/>
              <w:tabs>
                <w:tab w:val="decimal" w:pos="792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BF0074">
              <w:rPr>
                <w:rFonts w:ascii="Angsana New" w:hAnsi="Angsana New"/>
                <w:sz w:val="28"/>
                <w:szCs w:val="28"/>
                <w:lang w:val="en-US" w:bidi="th-TH"/>
              </w:rPr>
              <w:t>3,795.70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2232CD" w:rsidRPr="008074EC" w14:paraId="55BFD5CC" w14:textId="77777777" w:rsidTr="002232CD">
        <w:trPr>
          <w:trHeight w:val="43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0B3E8" w14:textId="77777777" w:rsidR="002232CD" w:rsidRPr="008074EC" w:rsidRDefault="002232CD" w:rsidP="002232CD">
            <w:pPr>
              <w:spacing w:line="240" w:lineRule="auto"/>
              <w:ind w:left="4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2BFF1" w14:textId="77777777" w:rsidR="002232CD" w:rsidRDefault="002232CD" w:rsidP="002232CD">
            <w:pPr>
              <w:pStyle w:val="eightpt4ptspaceafter"/>
              <w:tabs>
                <w:tab w:val="decimal" w:pos="792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CA79A3" w14:textId="0AB9C64E" w:rsidR="002232CD" w:rsidRDefault="002232CD" w:rsidP="002232CD">
            <w:pPr>
              <w:pStyle w:val="eightpt4ptspaceafter"/>
              <w:tabs>
                <w:tab w:val="decimal" w:pos="1055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92A12" w14:textId="77777777" w:rsidR="002232CD" w:rsidRDefault="002232CD" w:rsidP="002232CD">
            <w:pPr>
              <w:pStyle w:val="eightpt4ptspaceafter"/>
              <w:tabs>
                <w:tab w:val="decimal" w:pos="792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</w:tbl>
    <w:p w14:paraId="7E59AC2D" w14:textId="77777777" w:rsidR="005B312B" w:rsidRDefault="005B312B" w:rsidP="005B312B">
      <w:pPr>
        <w:tabs>
          <w:tab w:val="left" w:pos="508"/>
          <w:tab w:val="left" w:pos="540"/>
        </w:tabs>
        <w:spacing w:line="240" w:lineRule="auto"/>
        <w:ind w:left="900"/>
        <w:rPr>
          <w:rFonts w:ascii="Angsana New" w:hAnsi="Angsana New"/>
          <w:b/>
          <w:bCs/>
          <w:sz w:val="28"/>
          <w:szCs w:val="28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103"/>
        <w:gridCol w:w="1560"/>
        <w:gridCol w:w="1559"/>
        <w:gridCol w:w="1417"/>
      </w:tblGrid>
      <w:tr w:rsidR="005B312B" w:rsidRPr="00A25AB4" w14:paraId="30DB6725" w14:textId="77777777" w:rsidTr="00C9573B">
        <w:trPr>
          <w:trHeight w:val="440"/>
          <w:tblHeader/>
        </w:trPr>
        <w:tc>
          <w:tcPr>
            <w:tcW w:w="510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12F450A" w14:textId="77777777" w:rsidR="005B312B" w:rsidRPr="00A25AB4" w:rsidRDefault="005B312B" w:rsidP="00C9573B">
            <w:pPr>
              <w:spacing w:line="240" w:lineRule="auto"/>
              <w:ind w:left="5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872DE" w14:textId="77777777" w:rsidR="005B312B" w:rsidRPr="00A25AB4" w:rsidRDefault="005B312B" w:rsidP="00B01D4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4806C8" w:rsidRPr="00E648BC" w14:paraId="073544AD" w14:textId="77777777" w:rsidTr="004806C8">
        <w:trPr>
          <w:trHeight w:val="407"/>
          <w:tblHeader/>
        </w:trPr>
        <w:tc>
          <w:tcPr>
            <w:tcW w:w="510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10CEA1" w14:textId="77777777" w:rsidR="004806C8" w:rsidRPr="00A25AB4" w:rsidRDefault="004806C8" w:rsidP="004806C8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8CF82" w14:textId="42FE6A4C" w:rsidR="004806C8" w:rsidRPr="00A25AB4" w:rsidRDefault="004806C8" w:rsidP="004806C8">
            <w:pPr>
              <w:spacing w:line="240" w:lineRule="auto"/>
              <w:ind w:left="-102" w:firstLine="10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DE2FCF" w14:textId="0E28E588" w:rsidR="004806C8" w:rsidRPr="00A25AB4" w:rsidRDefault="004806C8" w:rsidP="004806C8">
            <w:pPr>
              <w:tabs>
                <w:tab w:val="left" w:pos="1150"/>
              </w:tabs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55D7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DCFF27" w14:textId="51FA58FD" w:rsidR="004806C8" w:rsidRPr="00A25AB4" w:rsidRDefault="004806C8" w:rsidP="004806C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806C8" w:rsidRPr="00E648BC" w14:paraId="23E29E36" w14:textId="77777777" w:rsidTr="004806C8">
        <w:trPr>
          <w:trHeight w:val="1320"/>
          <w:tblHeader/>
        </w:trPr>
        <w:tc>
          <w:tcPr>
            <w:tcW w:w="510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74745" w14:textId="77777777" w:rsidR="004806C8" w:rsidRPr="00A25AB4" w:rsidRDefault="004806C8" w:rsidP="004806C8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4BFCC" w14:textId="77777777" w:rsidR="004806C8" w:rsidRDefault="004806C8" w:rsidP="004806C8">
            <w:pPr>
              <w:tabs>
                <w:tab w:val="left" w:pos="1200"/>
              </w:tabs>
              <w:spacing w:line="240" w:lineRule="auto"/>
              <w:ind w:left="75" w:right="7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  <w:p w14:paraId="5EAEBF70" w14:textId="77777777" w:rsidR="004806C8" w:rsidRPr="00A25AB4" w:rsidRDefault="004806C8" w:rsidP="004806C8">
            <w:pPr>
              <w:tabs>
                <w:tab w:val="left" w:pos="1200"/>
              </w:tabs>
              <w:spacing w:line="240" w:lineRule="auto"/>
              <w:ind w:left="75" w:right="7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</w:t>
            </w: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  <w:p w14:paraId="70F30CB8" w14:textId="77777777" w:rsidR="004806C8" w:rsidRDefault="004806C8" w:rsidP="004806C8">
            <w:pPr>
              <w:tabs>
                <w:tab w:val="left" w:pos="1200"/>
              </w:tabs>
              <w:spacing w:line="240" w:lineRule="auto"/>
              <w:ind w:left="7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3 -</w:t>
            </w:r>
          </w:p>
          <w:p w14:paraId="09F5F89D" w14:textId="373BD14D" w:rsidR="004806C8" w:rsidRDefault="004806C8" w:rsidP="004806C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ตาม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ที่</w:t>
            </w: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รายงาน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76B91" w14:textId="77777777" w:rsidR="00734391" w:rsidRDefault="00734391" w:rsidP="00734391">
            <w:pPr>
              <w:tabs>
                <w:tab w:val="left" w:pos="1150"/>
              </w:tabs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ผลกระทบ</w:t>
            </w:r>
          </w:p>
          <w:p w14:paraId="3C4F4AA5" w14:textId="46C66641" w:rsidR="004806C8" w:rsidRPr="008074EC" w:rsidRDefault="00734391" w:rsidP="00734391">
            <w:pPr>
              <w:tabs>
                <w:tab w:val="left" w:pos="1150"/>
              </w:tabs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จากการเปลี่ยนนโยบายการ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บั</w:t>
            </w: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ญชี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TAS 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AEE69" w14:textId="77777777" w:rsidR="004806C8" w:rsidRDefault="004806C8" w:rsidP="004806C8">
            <w:pPr>
              <w:spacing w:line="240" w:lineRule="auto"/>
              <w:ind w:left="7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  <w:p w14:paraId="5038FFFF" w14:textId="770BF3A9" w:rsidR="004806C8" w:rsidRDefault="00A52722" w:rsidP="00A52722">
            <w:pPr>
              <w:tabs>
                <w:tab w:val="left" w:pos="1200"/>
              </w:tabs>
              <w:spacing w:line="240" w:lineRule="auto"/>
              <w:ind w:left="75" w:right="7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</w:t>
            </w: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  <w:p w14:paraId="5502C3A2" w14:textId="40294D28" w:rsidR="003E1FB5" w:rsidRDefault="004806C8" w:rsidP="004806C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Pr="00A25AB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E1FB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14:paraId="48EF6AD7" w14:textId="25BCBF47" w:rsidR="004806C8" w:rsidRPr="00A25AB4" w:rsidRDefault="004806C8" w:rsidP="004806C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ปรับปรุงใหม่</w:t>
            </w:r>
          </w:p>
        </w:tc>
      </w:tr>
      <w:tr w:rsidR="005B312B" w:rsidRPr="00A25AB4" w14:paraId="7E4B286F" w14:textId="77777777" w:rsidTr="00C9573B">
        <w:trPr>
          <w:trHeight w:val="43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985B98" w14:textId="77777777" w:rsidR="005B312B" w:rsidRPr="00A25AB4" w:rsidRDefault="005B312B" w:rsidP="00C9573B">
            <w:pPr>
              <w:spacing w:line="240" w:lineRule="auto"/>
              <w:ind w:left="5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E9947" w14:textId="3945BC2C" w:rsidR="005B312B" w:rsidRPr="00A25AB4" w:rsidRDefault="005B312B" w:rsidP="00C9573B">
            <w:pPr>
              <w:spacing w:line="240" w:lineRule="auto"/>
              <w:ind w:left="547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</w:rPr>
              <w:t>(</w:t>
            </w:r>
            <w:r w:rsidR="00A546A9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>ล้าน</w:t>
            </w:r>
            <w:r w:rsidRPr="00A25AB4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5B312B" w:rsidRPr="00A25AB4" w14:paraId="137339B3" w14:textId="77777777" w:rsidTr="00C9573B">
        <w:trPr>
          <w:trHeight w:val="44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B1D0B" w14:textId="77777777" w:rsidR="005B312B" w:rsidRPr="00A25AB4" w:rsidRDefault="005B312B" w:rsidP="00626459">
            <w:pPr>
              <w:spacing w:line="240" w:lineRule="auto"/>
              <w:ind w:left="4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25AB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5E611" w14:textId="77777777" w:rsidR="005B312B" w:rsidRPr="00A25AB4" w:rsidRDefault="005B312B" w:rsidP="00C9573B">
            <w:pPr>
              <w:spacing w:line="240" w:lineRule="auto"/>
              <w:ind w:left="547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8076D" w14:textId="77777777" w:rsidR="005B312B" w:rsidRPr="00A25AB4" w:rsidRDefault="005B312B" w:rsidP="00C9573B">
            <w:pPr>
              <w:tabs>
                <w:tab w:val="left" w:pos="1315"/>
              </w:tabs>
              <w:spacing w:line="240" w:lineRule="auto"/>
              <w:ind w:left="547" w:right="-17" w:hanging="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18DA1" w14:textId="77777777" w:rsidR="005B312B" w:rsidRPr="00A25AB4" w:rsidRDefault="005B312B" w:rsidP="00C9573B">
            <w:pPr>
              <w:spacing w:line="240" w:lineRule="auto"/>
              <w:ind w:left="5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312B" w:rsidRPr="00A25AB4" w14:paraId="39C060D2" w14:textId="77777777" w:rsidTr="00C9573B">
        <w:trPr>
          <w:trHeight w:val="29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94432" w14:textId="77777777" w:rsidR="005B312B" w:rsidRPr="0029533E" w:rsidRDefault="005B312B" w:rsidP="00626459">
            <w:pPr>
              <w:spacing w:line="240" w:lineRule="auto"/>
              <w:ind w:left="4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53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A0689" w14:textId="77777777" w:rsidR="005B312B" w:rsidRPr="004A68C9" w:rsidRDefault="005B312B" w:rsidP="00C9573B">
            <w:pPr>
              <w:pStyle w:val="eightpt4ptspaceafter"/>
              <w:tabs>
                <w:tab w:val="decimal" w:pos="786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A68C9">
              <w:rPr>
                <w:rFonts w:ascii="Angsana New" w:hAnsi="Angsana New"/>
                <w:sz w:val="28"/>
                <w:szCs w:val="28"/>
                <w:lang w:val="en-US" w:bidi="th-TH"/>
              </w:rPr>
              <w:t>5.74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97D7B" w14:textId="77777777" w:rsidR="005B312B" w:rsidRPr="004A68C9" w:rsidRDefault="005B312B" w:rsidP="00EA427A">
            <w:pPr>
              <w:pStyle w:val="eightpt4ptspaceafter"/>
              <w:tabs>
                <w:tab w:val="decimal" w:pos="972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A68C9">
              <w:rPr>
                <w:rFonts w:ascii="Angsana New" w:hAnsi="Angsana New"/>
                <w:sz w:val="28"/>
                <w:szCs w:val="28"/>
                <w:lang w:val="en-US" w:bidi="th-TH"/>
              </w:rPr>
              <w:t>96.46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F84A5" w14:textId="77777777" w:rsidR="005B312B" w:rsidRPr="004A68C9" w:rsidRDefault="005B312B" w:rsidP="00EA427A">
            <w:pPr>
              <w:pStyle w:val="eightpt4ptspaceafter"/>
              <w:tabs>
                <w:tab w:val="decimal" w:pos="78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A68C9">
              <w:rPr>
                <w:rFonts w:ascii="Angsana New" w:hAnsi="Angsana New"/>
                <w:sz w:val="28"/>
                <w:szCs w:val="28"/>
                <w:lang w:val="en-US" w:bidi="th-TH"/>
              </w:rPr>
              <w:t>102.20</w:t>
            </w:r>
          </w:p>
        </w:tc>
      </w:tr>
      <w:tr w:rsidR="005B312B" w:rsidRPr="00A25AB4" w14:paraId="2F0CD036" w14:textId="77777777" w:rsidTr="00C9573B">
        <w:trPr>
          <w:trHeight w:val="22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F1895" w14:textId="77777777" w:rsidR="005B312B" w:rsidRPr="0029533E" w:rsidRDefault="005B312B" w:rsidP="00626459">
            <w:pPr>
              <w:spacing w:line="240" w:lineRule="auto"/>
              <w:ind w:left="4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53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ED0C4" w14:textId="77777777" w:rsidR="005B312B" w:rsidRPr="004A68C9" w:rsidRDefault="005B312B" w:rsidP="00C9573B">
            <w:pPr>
              <w:pStyle w:val="eightpt4ptspaceafter"/>
              <w:tabs>
                <w:tab w:val="decimal" w:pos="786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10.61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BB15D" w14:textId="77777777" w:rsidR="005B312B" w:rsidRPr="004A68C9" w:rsidRDefault="005B312B" w:rsidP="00EA427A">
            <w:pPr>
              <w:pStyle w:val="eightpt4ptspaceafter"/>
              <w:tabs>
                <w:tab w:val="decimal" w:pos="972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(10.61)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02589" w14:textId="77777777" w:rsidR="005B312B" w:rsidRPr="004A68C9" w:rsidRDefault="005B312B" w:rsidP="004806C8">
            <w:pPr>
              <w:pStyle w:val="eightpt4ptspaceafter"/>
              <w:tabs>
                <w:tab w:val="decimal" w:pos="943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B312B" w:rsidRPr="00A25AB4" w14:paraId="0C25226D" w14:textId="77777777" w:rsidTr="004806C8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C807C" w14:textId="77777777" w:rsidR="005B312B" w:rsidRPr="0029533E" w:rsidRDefault="005B312B" w:rsidP="00626459">
            <w:pPr>
              <w:spacing w:line="120" w:lineRule="auto"/>
              <w:ind w:left="4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9D8DC" w14:textId="77777777" w:rsidR="005B312B" w:rsidRPr="004806C8" w:rsidRDefault="005B312B" w:rsidP="004806C8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13229" w14:textId="77777777" w:rsidR="005B312B" w:rsidRPr="004806C8" w:rsidRDefault="005B312B" w:rsidP="004806C8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E1840" w14:textId="77777777" w:rsidR="005B312B" w:rsidRPr="004806C8" w:rsidRDefault="005B312B" w:rsidP="004806C8"/>
        </w:tc>
      </w:tr>
      <w:tr w:rsidR="005B312B" w:rsidRPr="00A25AB4" w14:paraId="7F04A09F" w14:textId="77777777" w:rsidTr="00C9573B">
        <w:trPr>
          <w:trHeight w:val="43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6548B" w14:textId="77777777" w:rsidR="005B312B" w:rsidRPr="0029533E" w:rsidRDefault="005B312B" w:rsidP="00626459">
            <w:pPr>
              <w:spacing w:line="240" w:lineRule="auto"/>
              <w:ind w:left="4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9533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5FAAB" w14:textId="77777777" w:rsidR="005B312B" w:rsidRPr="00685EBD" w:rsidRDefault="005B312B" w:rsidP="00C9573B">
            <w:pPr>
              <w:pStyle w:val="eightpt4ptspaceafter"/>
              <w:tabs>
                <w:tab w:val="decimal" w:pos="786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E1F00" w14:textId="77777777" w:rsidR="005B312B" w:rsidRPr="00685EBD" w:rsidRDefault="005B312B" w:rsidP="00C9573B">
            <w:pPr>
              <w:pStyle w:val="eightpt4ptspaceafter"/>
              <w:tabs>
                <w:tab w:val="decimal" w:pos="786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83BA3" w14:textId="77777777" w:rsidR="005B312B" w:rsidRPr="00685EBD" w:rsidRDefault="005B312B" w:rsidP="00C9573B">
            <w:pPr>
              <w:pStyle w:val="eightpt4ptspaceafter"/>
              <w:tabs>
                <w:tab w:val="decimal" w:pos="786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5B312B" w:rsidRPr="00A25AB4" w14:paraId="41F9527C" w14:textId="77777777" w:rsidTr="00C9573B">
        <w:trPr>
          <w:trHeight w:val="43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2EDBE" w14:textId="77777777" w:rsidR="005B312B" w:rsidRPr="00A25AB4" w:rsidRDefault="005B312B" w:rsidP="00626459">
            <w:pPr>
              <w:spacing w:line="240" w:lineRule="auto"/>
              <w:ind w:left="4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25AB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78722" w14:textId="77777777" w:rsidR="005B312B" w:rsidRPr="000C690A" w:rsidRDefault="005B312B" w:rsidP="004806C8">
            <w:pPr>
              <w:pStyle w:val="eightpt4ptspaceafter"/>
              <w:tabs>
                <w:tab w:val="decimal" w:pos="911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81FF6" w14:textId="77777777" w:rsidR="005B312B" w:rsidRPr="000C690A" w:rsidRDefault="005B312B" w:rsidP="00EA427A">
            <w:pPr>
              <w:pStyle w:val="eightpt4ptspaceafter"/>
              <w:tabs>
                <w:tab w:val="decimal" w:pos="972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(8.68)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ED68A" w14:textId="77777777" w:rsidR="005B312B" w:rsidRPr="000C690A" w:rsidRDefault="005B312B" w:rsidP="00EA427A">
            <w:pPr>
              <w:pStyle w:val="eightpt4ptspaceafter"/>
              <w:tabs>
                <w:tab w:val="decimal" w:pos="78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(8.68)</w:t>
            </w:r>
          </w:p>
        </w:tc>
      </w:tr>
      <w:tr w:rsidR="005B312B" w:rsidRPr="00A25AB4" w14:paraId="03783DE7" w14:textId="77777777" w:rsidTr="00C9573B">
        <w:trPr>
          <w:trHeight w:val="27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E3D89" w14:textId="77777777" w:rsidR="005B312B" w:rsidRPr="00A25AB4" w:rsidRDefault="005B312B" w:rsidP="004806C8">
            <w:pPr>
              <w:rPr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B661F" w14:textId="77777777" w:rsidR="005B312B" w:rsidRPr="00685EBD" w:rsidRDefault="005B312B" w:rsidP="004806C8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97353" w14:textId="77777777" w:rsidR="005B312B" w:rsidRPr="00685EBD" w:rsidRDefault="005B312B" w:rsidP="004806C8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A1C9B" w14:textId="77777777" w:rsidR="005B312B" w:rsidRPr="00685EBD" w:rsidRDefault="005B312B" w:rsidP="004806C8"/>
        </w:tc>
      </w:tr>
      <w:tr w:rsidR="005B312B" w:rsidRPr="00A25AB4" w14:paraId="26A368FE" w14:textId="77777777" w:rsidTr="004806C8">
        <w:trPr>
          <w:trHeight w:val="43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B875B" w14:textId="77777777" w:rsidR="005B312B" w:rsidRPr="00A25AB4" w:rsidRDefault="005B312B" w:rsidP="00626459">
            <w:pPr>
              <w:spacing w:line="240" w:lineRule="auto"/>
              <w:ind w:left="4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25AB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48FFE" w14:textId="77777777" w:rsidR="005B312B" w:rsidRPr="00685EBD" w:rsidRDefault="005B312B" w:rsidP="00C9573B">
            <w:pPr>
              <w:pStyle w:val="eightpt4ptspaceafter"/>
              <w:tabs>
                <w:tab w:val="decimal" w:pos="786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04C643" w14:textId="77777777" w:rsidR="005B312B" w:rsidRPr="00685EBD" w:rsidRDefault="005B312B" w:rsidP="00C9573B">
            <w:pPr>
              <w:pStyle w:val="eightpt4ptspaceafter"/>
              <w:tabs>
                <w:tab w:val="decimal" w:pos="786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6BAA7" w14:textId="77777777" w:rsidR="005B312B" w:rsidRPr="00685EBD" w:rsidRDefault="005B312B" w:rsidP="00C9573B">
            <w:pPr>
              <w:pStyle w:val="eightpt4ptspaceafter"/>
              <w:tabs>
                <w:tab w:val="decimal" w:pos="786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5B312B" w:rsidRPr="00A25AB4" w14:paraId="16653E3E" w14:textId="77777777" w:rsidTr="004806C8">
        <w:trPr>
          <w:trHeight w:val="43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FA752" w14:textId="77777777" w:rsidR="005B312B" w:rsidRPr="00A25AB4" w:rsidRDefault="005B312B" w:rsidP="00626459">
            <w:pPr>
              <w:spacing w:line="240" w:lineRule="auto"/>
              <w:ind w:left="4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25AB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กำไรสะสมยังไม่ได้จัดสรร</w:t>
            </w:r>
            <w:r w:rsidRPr="00A25AB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2E6D5" w14:textId="77777777" w:rsidR="005B312B" w:rsidRPr="00EE10D0" w:rsidRDefault="005B312B" w:rsidP="00C9573B">
            <w:pPr>
              <w:pStyle w:val="eightpt4ptspaceafter"/>
              <w:tabs>
                <w:tab w:val="decimal" w:pos="786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EE10D0">
              <w:rPr>
                <w:rFonts w:ascii="Angsana New" w:hAnsi="Angsana New"/>
                <w:sz w:val="28"/>
                <w:szCs w:val="28"/>
                <w:lang w:val="en-US" w:bidi="th-TH"/>
              </w:rPr>
              <w:t>2,017.56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1E3E64" w14:textId="77777777" w:rsidR="005B312B" w:rsidRPr="00EE10D0" w:rsidRDefault="005B312B" w:rsidP="00EA427A">
            <w:pPr>
              <w:pStyle w:val="eightpt4ptspaceafter"/>
              <w:tabs>
                <w:tab w:val="decimal" w:pos="972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(77.17)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C40F7" w14:textId="77777777" w:rsidR="005B312B" w:rsidRPr="00EE10D0" w:rsidRDefault="005B312B" w:rsidP="00EA427A">
            <w:pPr>
              <w:pStyle w:val="eightpt4ptspaceafter"/>
              <w:tabs>
                <w:tab w:val="decimal" w:pos="78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(2,094.73)</w:t>
            </w:r>
          </w:p>
        </w:tc>
      </w:tr>
      <w:tr w:rsidR="004806C8" w:rsidRPr="00A25AB4" w14:paraId="7C7AD436" w14:textId="77777777" w:rsidTr="004806C8">
        <w:trPr>
          <w:trHeight w:val="43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DDDE0" w14:textId="77777777" w:rsidR="004806C8" w:rsidRPr="00A25AB4" w:rsidRDefault="004806C8" w:rsidP="004806C8">
            <w:pPr>
              <w:spacing w:line="240" w:lineRule="auto"/>
              <w:ind w:left="4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5B291" w14:textId="77777777" w:rsidR="004806C8" w:rsidRDefault="004806C8" w:rsidP="004806C8">
            <w:pPr>
              <w:pStyle w:val="eightpt4ptspaceafter"/>
              <w:tabs>
                <w:tab w:val="decimal" w:pos="786"/>
              </w:tabs>
              <w:spacing w:after="0" w:line="240" w:lineRule="auto"/>
              <w:ind w:left="75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40367F" w14:textId="4744E365" w:rsidR="004806C8" w:rsidRDefault="004806C8" w:rsidP="004806C8">
            <w:pPr>
              <w:pStyle w:val="eightpt4ptspaceafter"/>
              <w:tabs>
                <w:tab w:val="decimal" w:pos="972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78D76" w14:textId="77777777" w:rsidR="004806C8" w:rsidRDefault="004806C8" w:rsidP="004806C8">
            <w:pPr>
              <w:pStyle w:val="eightpt4ptspaceafter"/>
              <w:tabs>
                <w:tab w:val="decimal" w:pos="78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</w:tbl>
    <w:p w14:paraId="29B9762A" w14:textId="77777777" w:rsidR="00AD6FE2" w:rsidRDefault="00AD6FE2" w:rsidP="004519E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  <w:cs/>
        </w:rPr>
      </w:pPr>
    </w:p>
    <w:p w14:paraId="7C8FFDAE" w14:textId="77777777" w:rsidR="00AD6FE2" w:rsidRDefault="00AD6FE2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6E8201A1" w14:textId="4AF6E3DA" w:rsidR="004519E2" w:rsidRPr="0092222B" w:rsidRDefault="004519E2" w:rsidP="004519E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92222B">
        <w:rPr>
          <w:rFonts w:ascii="Angsana New" w:hAnsi="Angsana New"/>
          <w:sz w:val="28"/>
          <w:szCs w:val="28"/>
          <w:cs/>
        </w:rPr>
        <w:t>การปรับปรุงรายการแต่ละรายการในงบกำไรขาดทุนเบ็ดเสร็จ</w:t>
      </w:r>
      <w:r w:rsidRPr="0092222B">
        <w:rPr>
          <w:rFonts w:ascii="Angsana New" w:hAnsi="Angsana New" w:hint="cs"/>
          <w:sz w:val="28"/>
          <w:szCs w:val="28"/>
          <w:cs/>
        </w:rPr>
        <w:t xml:space="preserve">สำหรับปีสิ้นสุดวันที่ </w:t>
      </w:r>
      <w:r w:rsidRPr="0092222B">
        <w:rPr>
          <w:rFonts w:ascii="Angsana New" w:hAnsi="Angsana New"/>
          <w:sz w:val="28"/>
          <w:szCs w:val="28"/>
        </w:rPr>
        <w:t xml:space="preserve">30 </w:t>
      </w:r>
      <w:r w:rsidRPr="0092222B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Pr="0092222B">
        <w:rPr>
          <w:rFonts w:ascii="Angsana New" w:hAnsi="Angsana New"/>
          <w:sz w:val="28"/>
          <w:szCs w:val="28"/>
        </w:rPr>
        <w:t xml:space="preserve">2563 </w:t>
      </w:r>
      <w:r w:rsidRPr="0092222B">
        <w:rPr>
          <w:rFonts w:ascii="Angsana New" w:hAnsi="Angsana New"/>
          <w:sz w:val="28"/>
          <w:szCs w:val="28"/>
          <w:cs/>
        </w:rPr>
        <w:t>จา</w:t>
      </w:r>
      <w:r w:rsidRPr="0092222B">
        <w:rPr>
          <w:rFonts w:ascii="Angsana New" w:hAnsi="Angsana New" w:hint="cs"/>
          <w:sz w:val="28"/>
          <w:szCs w:val="28"/>
          <w:cs/>
        </w:rPr>
        <w:t>ก</w:t>
      </w:r>
      <w:r w:rsidRPr="0092222B">
        <w:rPr>
          <w:rFonts w:ascii="Angsana New" w:hAnsi="Angsana New"/>
          <w:sz w:val="28"/>
          <w:szCs w:val="28"/>
          <w:cs/>
        </w:rPr>
        <w:t>การเปลี่ยนแปลงนโยบายการบัญชี</w:t>
      </w:r>
      <w:r w:rsidR="00AF2F89" w:rsidRPr="0056795A">
        <w:rPr>
          <w:rFonts w:ascii="Angsana New" w:hAnsi="Angsana New" w:hint="cs"/>
          <w:sz w:val="28"/>
          <w:szCs w:val="28"/>
          <w:cs/>
        </w:rPr>
        <w:t>เรื่องการวัดมูลค่าอสังหาริมทรัพย์เพื่อการลงทุนจากวิธีราคาทุนเป็นวิธีมูลค่ายุติธรรม</w:t>
      </w:r>
      <w:r w:rsidRPr="0092222B">
        <w:rPr>
          <w:rFonts w:ascii="Angsana New" w:hAnsi="Angsana New"/>
          <w:sz w:val="28"/>
          <w:szCs w:val="28"/>
          <w:cs/>
        </w:rPr>
        <w:t>มีดังนี้</w:t>
      </w:r>
    </w:p>
    <w:p w14:paraId="0C8560B2" w14:textId="77777777" w:rsidR="004519E2" w:rsidRDefault="004519E2" w:rsidP="004519E2">
      <w:pPr>
        <w:spacing w:line="240" w:lineRule="auto"/>
        <w:jc w:val="left"/>
        <w:rPr>
          <w:rFonts w:ascii="Angsana New" w:hAnsi="Angsana New"/>
          <w:sz w:val="28"/>
          <w:szCs w:val="28"/>
          <w:highlight w:val="cyan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2700"/>
        <w:gridCol w:w="1475"/>
        <w:gridCol w:w="222"/>
        <w:gridCol w:w="1475"/>
        <w:gridCol w:w="222"/>
        <w:gridCol w:w="1466"/>
        <w:gridCol w:w="270"/>
        <w:gridCol w:w="1620"/>
      </w:tblGrid>
      <w:tr w:rsidR="004D14CF" w:rsidRPr="00C10D49" w14:paraId="4780B9BC" w14:textId="77777777" w:rsidTr="00F96C9D">
        <w:trPr>
          <w:trHeight w:val="284"/>
          <w:tblHeader/>
        </w:trPr>
        <w:tc>
          <w:tcPr>
            <w:tcW w:w="270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3DB5305" w14:textId="77777777" w:rsidR="004D14CF" w:rsidRPr="0092222B" w:rsidRDefault="004D14CF" w:rsidP="00C9573B">
            <w:pPr>
              <w:spacing w:line="240" w:lineRule="auto"/>
              <w:ind w:left="5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0" w:type="dxa"/>
            <w:gridSpan w:val="7"/>
            <w:tcBorders>
              <w:top w:val="nil"/>
              <w:left w:val="nil"/>
              <w:right w:val="nil"/>
            </w:tcBorders>
          </w:tcPr>
          <w:p w14:paraId="400CD629" w14:textId="34C7373A" w:rsidR="004D14CF" w:rsidRPr="0092222B" w:rsidRDefault="004D14CF" w:rsidP="00647DD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89361D" w:rsidRPr="00C10D49" w14:paraId="314AA7E8" w14:textId="77777777" w:rsidTr="009422D8">
        <w:trPr>
          <w:trHeight w:val="284"/>
          <w:tblHeader/>
        </w:trPr>
        <w:tc>
          <w:tcPr>
            <w:tcW w:w="270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0624F25" w14:textId="77777777" w:rsidR="0089361D" w:rsidRPr="0092222B" w:rsidRDefault="0089361D" w:rsidP="00C9573B">
            <w:pPr>
              <w:spacing w:line="240" w:lineRule="auto"/>
              <w:ind w:left="5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2FCDB" w14:textId="77777777" w:rsidR="0089361D" w:rsidRPr="0092222B" w:rsidRDefault="0089361D" w:rsidP="00C9573B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br/>
            </w: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</w:t>
            </w:r>
            <w:r w:rsidRPr="009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บปีสิ้นสุด</w:t>
            </w: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วันที่</w:t>
            </w: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30 </w:t>
            </w:r>
            <w:r w:rsidRPr="009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2563</w:t>
            </w: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- ตามที่รายงาน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2A2B432A" w14:textId="77777777" w:rsidR="0089361D" w:rsidRPr="0092222B" w:rsidRDefault="0089361D" w:rsidP="00C9573B">
            <w:pPr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1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35C05A" w14:textId="494FB5EA" w:rsidR="0089361D" w:rsidRPr="0092222B" w:rsidRDefault="0089361D" w:rsidP="00C9573B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C605B7" w14:textId="2E95CF12" w:rsidR="0089361D" w:rsidRPr="0092222B" w:rsidRDefault="0089361D" w:rsidP="00C9573B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7FABA" w14:textId="77777777" w:rsidR="0089361D" w:rsidRDefault="0089361D" w:rsidP="00C9573B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</w:t>
            </w:r>
            <w:r w:rsidRPr="009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บปีสิ้นสุด</w:t>
            </w:r>
          </w:p>
          <w:p w14:paraId="5832CC80" w14:textId="77777777" w:rsidR="0089361D" w:rsidRDefault="0089361D" w:rsidP="00C9573B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วันที่</w:t>
            </w: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30 </w:t>
            </w:r>
          </w:p>
          <w:p w14:paraId="632C306D" w14:textId="79F50F42" w:rsidR="0089361D" w:rsidRPr="0092222B" w:rsidRDefault="0089361D" w:rsidP="00C9573B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2563</w:t>
            </w:r>
            <w:r w:rsidRPr="009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- ปรับปรุงใหม่</w:t>
            </w:r>
          </w:p>
        </w:tc>
      </w:tr>
      <w:tr w:rsidR="004D14CF" w:rsidRPr="00C10D49" w14:paraId="397A761C" w14:textId="77777777" w:rsidTr="008664AC">
        <w:trPr>
          <w:trHeight w:val="774"/>
          <w:tblHeader/>
        </w:trPr>
        <w:tc>
          <w:tcPr>
            <w:tcW w:w="2700" w:type="dxa"/>
            <w:vMerge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18182EC0" w14:textId="77777777" w:rsidR="004D14CF" w:rsidRPr="0092222B" w:rsidRDefault="004D14CF" w:rsidP="00C9573B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vMerge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72C62974" w14:textId="77777777" w:rsidR="004D14CF" w:rsidRPr="0092222B" w:rsidRDefault="004D14CF" w:rsidP="00C9573B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</w:tcPr>
          <w:p w14:paraId="37313FB3" w14:textId="77777777" w:rsidR="004D14CF" w:rsidRPr="0092222B" w:rsidRDefault="004D14CF" w:rsidP="00C9573B">
            <w:pPr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EC273B3" w14:textId="77777777" w:rsidR="008D5FFF" w:rsidRDefault="008D5FFF" w:rsidP="008D5FFF">
            <w:pPr>
              <w:tabs>
                <w:tab w:val="left" w:pos="1150"/>
              </w:tabs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ผลกระทบ</w:t>
            </w:r>
          </w:p>
          <w:p w14:paraId="776599E7" w14:textId="44DD6B79" w:rsidR="004D14CF" w:rsidRPr="0092222B" w:rsidRDefault="008D5FFF" w:rsidP="008D5FFF">
            <w:pPr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จากการเปลี่ยนนโยบายการ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บั</w:t>
            </w: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ญชี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TAS 40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0FCE37FE" w14:textId="77777777" w:rsidR="004D14CF" w:rsidRPr="0092222B" w:rsidRDefault="004D14CF" w:rsidP="00C9573B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6" w:type="dxa"/>
            <w:tcBorders>
              <w:top w:val="nil"/>
              <w:left w:val="nil"/>
              <w:right w:val="nil"/>
            </w:tcBorders>
            <w:vAlign w:val="bottom"/>
          </w:tcPr>
          <w:p w14:paraId="6F076328" w14:textId="0973F7FC" w:rsidR="008664AC" w:rsidRDefault="008664AC" w:rsidP="004D14C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  <w:p w14:paraId="40FD3B2A" w14:textId="44ACCBF9" w:rsidR="008664AC" w:rsidRDefault="00A201E1" w:rsidP="004D14C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br/>
            </w:r>
          </w:p>
          <w:p w14:paraId="5A44CD9C" w14:textId="48245797" w:rsidR="004D14CF" w:rsidRPr="008664AC" w:rsidRDefault="004D14CF" w:rsidP="00A201E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FEB9D4" w14:textId="5D211C3A" w:rsidR="004D14CF" w:rsidRPr="0092222B" w:rsidRDefault="004D14CF" w:rsidP="00C9573B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7546D586" w14:textId="4ED6155F" w:rsidR="004D14CF" w:rsidRPr="0092222B" w:rsidRDefault="004D14CF" w:rsidP="00C9573B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664AC" w:rsidRPr="00C10D49" w14:paraId="4E788566" w14:textId="77777777" w:rsidTr="008664AC">
        <w:trPr>
          <w:trHeight w:val="371"/>
          <w:tblHeader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center"/>
          </w:tcPr>
          <w:p w14:paraId="435A16FC" w14:textId="77777777" w:rsidR="008664AC" w:rsidRPr="0092222B" w:rsidRDefault="008664AC" w:rsidP="00C9573B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left w:val="nil"/>
              <w:bottom w:val="nil"/>
              <w:right w:val="nil"/>
            </w:tcBorders>
            <w:vAlign w:val="center"/>
          </w:tcPr>
          <w:p w14:paraId="72308D85" w14:textId="77777777" w:rsidR="008664AC" w:rsidRPr="0092222B" w:rsidRDefault="008664AC" w:rsidP="00C9573B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</w:tcPr>
          <w:p w14:paraId="4BB22E90" w14:textId="77777777" w:rsidR="008664AC" w:rsidRPr="0092222B" w:rsidRDefault="008664AC" w:rsidP="00C9573B">
            <w:pPr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11EE9" w14:textId="77777777" w:rsidR="008664AC" w:rsidRPr="0092222B" w:rsidRDefault="008664AC" w:rsidP="00C9573B">
            <w:pPr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</w:tcPr>
          <w:p w14:paraId="5EFB86E4" w14:textId="77777777" w:rsidR="008664AC" w:rsidRPr="0092222B" w:rsidRDefault="008664AC" w:rsidP="00C9573B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6" w:type="dxa"/>
            <w:tcBorders>
              <w:left w:val="nil"/>
              <w:bottom w:val="nil"/>
              <w:right w:val="nil"/>
            </w:tcBorders>
            <w:vAlign w:val="bottom"/>
          </w:tcPr>
          <w:p w14:paraId="7272C625" w14:textId="68EDCEF2" w:rsidR="008664AC" w:rsidRDefault="008664AC" w:rsidP="004D14C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664AC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 xml:space="preserve">(หมายเหตุ </w:t>
            </w:r>
            <w:r w:rsidRPr="008664AC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36</w:t>
            </w:r>
            <w:r w:rsidRPr="008664AC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8287A2B" w14:textId="77777777" w:rsidR="008664AC" w:rsidRPr="0092222B" w:rsidRDefault="008664AC" w:rsidP="00C9573B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center"/>
          </w:tcPr>
          <w:p w14:paraId="03E39FDD" w14:textId="77777777" w:rsidR="008664AC" w:rsidRPr="0092222B" w:rsidRDefault="008664AC" w:rsidP="00C9573B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D14CF" w:rsidRPr="00C10D49" w14:paraId="4961DD67" w14:textId="77777777" w:rsidTr="00F96C9D">
        <w:trPr>
          <w:trHeight w:val="278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1D089" w14:textId="77777777" w:rsidR="004D14CF" w:rsidRPr="0092222B" w:rsidRDefault="004D14CF" w:rsidP="00C9573B">
            <w:pPr>
              <w:spacing w:line="240" w:lineRule="auto"/>
              <w:ind w:left="5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50" w:type="dxa"/>
            <w:gridSpan w:val="7"/>
            <w:tcBorders>
              <w:left w:val="nil"/>
              <w:bottom w:val="nil"/>
              <w:right w:val="nil"/>
            </w:tcBorders>
          </w:tcPr>
          <w:p w14:paraId="0879F2BC" w14:textId="1C90D322" w:rsidR="004D14CF" w:rsidRPr="0092222B" w:rsidRDefault="004D14CF" w:rsidP="004D14CF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92222B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>ล้าน</w:t>
            </w:r>
            <w:r w:rsidRPr="0092222B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4D14CF" w:rsidRPr="00C10D49" w14:paraId="7744CE7F" w14:textId="77777777" w:rsidTr="00F96C9D">
        <w:trPr>
          <w:trHeight w:val="27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7A0B8" w14:textId="77777777" w:rsidR="004D14CF" w:rsidRPr="0092222B" w:rsidRDefault="004D14CF" w:rsidP="004D14CF">
            <w:pPr>
              <w:spacing w:line="240" w:lineRule="auto"/>
              <w:ind w:left="145" w:hanging="15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222B">
              <w:rPr>
                <w:rFonts w:ascii="Angsana New" w:hAnsi="Angsana New" w:hint="cs"/>
                <w:sz w:val="28"/>
                <w:szCs w:val="28"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D86B0" w14:textId="77777777" w:rsidR="004D14CF" w:rsidRPr="00FA67ED" w:rsidRDefault="004D14CF" w:rsidP="004D14CF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2104F198" w14:textId="77777777" w:rsidR="004D14CF" w:rsidRPr="00FA67ED" w:rsidRDefault="004D14CF" w:rsidP="004D14CF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51E06" w14:textId="77777777" w:rsidR="004D14CF" w:rsidRPr="00FA67ED" w:rsidRDefault="004D14CF" w:rsidP="004D14CF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(35.35)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204DA2CD" w14:textId="77777777" w:rsidR="004D14CF" w:rsidRPr="00FA67ED" w:rsidRDefault="004D14CF" w:rsidP="004D14CF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44ACC" w14:textId="6D3688CC" w:rsidR="004D14CF" w:rsidRDefault="004D14CF" w:rsidP="004D14CF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08F859" w14:textId="5DC8C396" w:rsidR="004D14CF" w:rsidRDefault="004D14CF" w:rsidP="004D14CF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B450C" w14:textId="3769770D" w:rsidR="004D14CF" w:rsidRPr="00FA67ED" w:rsidRDefault="004D14CF" w:rsidP="004D14CF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(35.35)</w:t>
            </w:r>
          </w:p>
        </w:tc>
      </w:tr>
      <w:tr w:rsidR="004D14CF" w:rsidRPr="00C10D49" w14:paraId="140D4796" w14:textId="77777777" w:rsidTr="00F96C9D">
        <w:trPr>
          <w:trHeight w:val="27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2E8FB" w14:textId="77777777" w:rsidR="004D14CF" w:rsidRPr="0092222B" w:rsidRDefault="004D14CF" w:rsidP="004D14CF">
            <w:pPr>
              <w:tabs>
                <w:tab w:val="left" w:pos="336"/>
              </w:tabs>
              <w:spacing w:line="240" w:lineRule="auto"/>
              <w:ind w:left="-17" w:firstLine="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0AEFD" w14:textId="77777777" w:rsidR="004D14CF" w:rsidRDefault="004D14CF" w:rsidP="004D14CF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(95.75)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3E65F687" w14:textId="77777777" w:rsidR="004D14CF" w:rsidRPr="00FA67ED" w:rsidRDefault="004D14CF" w:rsidP="004D14CF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F71FB" w14:textId="77777777" w:rsidR="004D14CF" w:rsidRDefault="004D14CF" w:rsidP="004D14CF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51.55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2DB49B54" w14:textId="77777777" w:rsidR="004D14CF" w:rsidRPr="00FA67ED" w:rsidRDefault="004D14CF" w:rsidP="004D14CF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90DD8" w14:textId="5BD85051" w:rsidR="004D14CF" w:rsidRDefault="00E43424" w:rsidP="00E43424">
            <w:pPr>
              <w:pStyle w:val="eightpt4ptspaceafter"/>
              <w:tabs>
                <w:tab w:val="decimal" w:pos="922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2.95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1AD523" w14:textId="11B6773D" w:rsidR="004D14CF" w:rsidRDefault="004D14CF" w:rsidP="004D14CF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7A3A3" w14:textId="733C71C9" w:rsidR="004D14CF" w:rsidRDefault="004D14CF" w:rsidP="004D14CF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(4</w:t>
            </w:r>
            <w:r w:rsidR="00E4342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.2</w:t>
            </w:r>
            <w:r w:rsidR="00E43424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4D14CF" w:rsidRPr="00C10D49" w14:paraId="446DC39C" w14:textId="77777777" w:rsidTr="00F96C9D">
        <w:trPr>
          <w:trHeight w:val="27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FEEC7" w14:textId="7A1092DD" w:rsidR="004D14CF" w:rsidRPr="0092222B" w:rsidRDefault="004D14CF" w:rsidP="004D14CF">
            <w:pPr>
              <w:tabs>
                <w:tab w:val="left" w:pos="336"/>
              </w:tabs>
              <w:spacing w:line="240" w:lineRule="auto"/>
              <w:ind w:left="-17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92222B">
              <w:rPr>
                <w:rFonts w:ascii="Angsana New" w:hAnsi="Angsana New" w:hint="cs"/>
                <w:sz w:val="28"/>
                <w:szCs w:val="28"/>
                <w:cs/>
              </w:rPr>
              <w:t>ต้นทุน</w:t>
            </w:r>
            <w:r w:rsidR="00E43424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92222B">
              <w:rPr>
                <w:rFonts w:ascii="Angsana New" w:hAnsi="Angsana New" w:hint="cs"/>
                <w:sz w:val="28"/>
                <w:szCs w:val="28"/>
                <w:cs/>
              </w:rPr>
              <w:t>การให้เช่าและบริการ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8255B" w14:textId="77777777" w:rsidR="004D14CF" w:rsidRPr="00FA67ED" w:rsidRDefault="004D14CF" w:rsidP="004D14CF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150.42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74BDDE76" w14:textId="77777777" w:rsidR="004D14CF" w:rsidRPr="00FA67ED" w:rsidRDefault="004D14CF" w:rsidP="004D14CF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C3CDE" w14:textId="77777777" w:rsidR="004D14CF" w:rsidRPr="00FA67ED" w:rsidRDefault="004D14CF" w:rsidP="004D14CF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(95.29)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7787EEFB" w14:textId="77777777" w:rsidR="004D14CF" w:rsidRPr="00FA67ED" w:rsidRDefault="004D14CF" w:rsidP="004D14CF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90CDA" w14:textId="38F09ED6" w:rsidR="004D14CF" w:rsidRDefault="004D14CF" w:rsidP="004D14CF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33A35A" w14:textId="1664D12B" w:rsidR="004D14CF" w:rsidRDefault="004D14CF" w:rsidP="004D14CF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80753" w14:textId="366F4841" w:rsidR="004D14CF" w:rsidRPr="00FA67ED" w:rsidRDefault="004D14CF" w:rsidP="004D14CF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55.13</w:t>
            </w:r>
          </w:p>
        </w:tc>
      </w:tr>
      <w:tr w:rsidR="004D14CF" w:rsidRPr="00C10D49" w14:paraId="70BEBBF8" w14:textId="77777777" w:rsidTr="00F96C9D">
        <w:trPr>
          <w:trHeight w:val="27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603F3" w14:textId="77777777" w:rsidR="004D14CF" w:rsidRPr="0092222B" w:rsidRDefault="004D14CF" w:rsidP="00C9573B">
            <w:pPr>
              <w:spacing w:line="240" w:lineRule="auto"/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92222B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257AC" w14:textId="77777777" w:rsidR="004D14CF" w:rsidRPr="00FA67ED" w:rsidRDefault="004D14CF" w:rsidP="00C9573B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540.14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72EA2584" w14:textId="77777777" w:rsidR="004D14CF" w:rsidRPr="00FA67ED" w:rsidRDefault="004D14CF" w:rsidP="00C9573B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E3676" w14:textId="77777777" w:rsidR="004D14CF" w:rsidRPr="00FA67ED" w:rsidRDefault="004D14CF" w:rsidP="00C9573B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(4.55)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056C09F0" w14:textId="77777777" w:rsidR="004D14CF" w:rsidRPr="00FA67ED" w:rsidRDefault="004D14CF" w:rsidP="00C9573B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33E64328" w14:textId="1F672A00" w:rsidR="004D14CF" w:rsidRDefault="004D14CF" w:rsidP="004D14CF">
            <w:pPr>
              <w:pStyle w:val="eightpt4ptspaceafter"/>
              <w:tabs>
                <w:tab w:val="decimal" w:pos="922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8.67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3565F4" w14:textId="3A2EE3CF" w:rsidR="004D14CF" w:rsidRDefault="004D14CF" w:rsidP="00C9573B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5F117" w14:textId="4EFB3F0C" w:rsidR="004D14CF" w:rsidRPr="00FA67ED" w:rsidRDefault="004D14CF" w:rsidP="00C9573B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351C7C">
              <w:rPr>
                <w:rFonts w:ascii="Angsana New" w:hAnsi="Angsana New"/>
                <w:sz w:val="28"/>
                <w:szCs w:val="28"/>
                <w:lang w:val="en-US"/>
              </w:rPr>
              <w:t>44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 w:rsidR="00351C7C">
              <w:rPr>
                <w:rFonts w:ascii="Angsana New" w:hAnsi="Angsana New"/>
                <w:sz w:val="28"/>
                <w:szCs w:val="28"/>
                <w:lang w:val="en-US"/>
              </w:rPr>
              <w:t>26</w:t>
            </w:r>
          </w:p>
        </w:tc>
      </w:tr>
      <w:tr w:rsidR="004D14CF" w:rsidRPr="00C10D49" w14:paraId="2E036664" w14:textId="77777777" w:rsidTr="00F96C9D">
        <w:trPr>
          <w:trHeight w:val="27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E1745" w14:textId="77777777" w:rsidR="004D14CF" w:rsidRPr="0092222B" w:rsidRDefault="004D14CF" w:rsidP="004D14CF">
            <w:pPr>
              <w:spacing w:line="240" w:lineRule="auto"/>
              <w:ind w:firstLine="4"/>
              <w:rPr>
                <w:rFonts w:ascii="Angsana New" w:hAnsi="Angsana New"/>
                <w:sz w:val="28"/>
                <w:szCs w:val="28"/>
              </w:rPr>
            </w:pPr>
            <w:r w:rsidRPr="0092222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0FADC6" w14:textId="77777777" w:rsidR="004D14CF" w:rsidRPr="00FA67ED" w:rsidRDefault="004D14CF" w:rsidP="004D14CF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27.74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798A5A7F" w14:textId="77777777" w:rsidR="004D14CF" w:rsidRPr="00FA67ED" w:rsidRDefault="004D14CF" w:rsidP="004D14CF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BEA49C" w14:textId="77777777" w:rsidR="004D14CF" w:rsidRPr="00FA67ED" w:rsidRDefault="004D14CF" w:rsidP="004D14CF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16.73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6BBDD2DB" w14:textId="77777777" w:rsidR="004D14CF" w:rsidRPr="00FA67ED" w:rsidRDefault="004D14CF" w:rsidP="004D14CF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6" w:type="dxa"/>
            <w:tcBorders>
              <w:top w:val="nil"/>
              <w:left w:val="nil"/>
              <w:right w:val="nil"/>
            </w:tcBorders>
            <w:vAlign w:val="bottom"/>
          </w:tcPr>
          <w:p w14:paraId="79594046" w14:textId="1CBD67CD" w:rsidR="004D14CF" w:rsidRDefault="004D14CF" w:rsidP="004D14CF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7FCD07" w14:textId="23AB2FE6" w:rsidR="004D14CF" w:rsidRDefault="004D14CF" w:rsidP="004D14CF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4F01C2" w14:textId="2A951CD4" w:rsidR="004D14CF" w:rsidRPr="00FA67ED" w:rsidRDefault="004D14CF" w:rsidP="004D14CF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44.47</w:t>
            </w:r>
          </w:p>
        </w:tc>
      </w:tr>
      <w:tr w:rsidR="00C568CD" w:rsidRPr="00C10D49" w14:paraId="1D30C6F2" w14:textId="77777777" w:rsidTr="00F96C9D">
        <w:trPr>
          <w:trHeight w:val="27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F0D3C" w14:textId="77777777" w:rsidR="00C568CD" w:rsidRPr="0092222B" w:rsidRDefault="00C568CD" w:rsidP="004D14CF">
            <w:pPr>
              <w:spacing w:line="240" w:lineRule="auto"/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3B5FEE" w14:textId="77777777" w:rsidR="00C568CD" w:rsidRDefault="00C568CD" w:rsidP="004D14CF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23DC22F4" w14:textId="77777777" w:rsidR="00C568CD" w:rsidRPr="00FA67ED" w:rsidRDefault="00C568CD" w:rsidP="004D14CF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35AE00" w14:textId="77777777" w:rsidR="00C568CD" w:rsidRDefault="00C568CD" w:rsidP="004D14CF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59611B27" w14:textId="77777777" w:rsidR="00C568CD" w:rsidRPr="00FA67ED" w:rsidRDefault="00C568CD" w:rsidP="004D14CF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6" w:type="dxa"/>
            <w:tcBorders>
              <w:top w:val="nil"/>
              <w:left w:val="nil"/>
              <w:right w:val="nil"/>
            </w:tcBorders>
            <w:vAlign w:val="bottom"/>
          </w:tcPr>
          <w:p w14:paraId="7D5B893F" w14:textId="77777777" w:rsidR="00C568CD" w:rsidRDefault="00C568CD" w:rsidP="004D14CF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BAD2D2C" w14:textId="77777777" w:rsidR="00C568CD" w:rsidRDefault="00C568CD" w:rsidP="004D14CF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AAD16A" w14:textId="77777777" w:rsidR="00C568CD" w:rsidRDefault="00C568CD" w:rsidP="004D14CF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F47195" w:rsidRPr="00C10D49" w14:paraId="042EE63E" w14:textId="77777777" w:rsidTr="00F96C9D">
        <w:trPr>
          <w:trHeight w:val="27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BC7FE" w14:textId="77777777" w:rsidR="00F47195" w:rsidRPr="0092222B" w:rsidRDefault="00F47195" w:rsidP="00F47195">
            <w:pPr>
              <w:spacing w:line="240" w:lineRule="auto"/>
              <w:ind w:right="-292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92222B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</w:t>
            </w:r>
            <w:r w:rsidRPr="0092222B">
              <w:rPr>
                <w:rFonts w:ascii="Angsana New" w:hAnsi="Angsana New" w:hint="cs"/>
                <w:sz w:val="28"/>
                <w:szCs w:val="28"/>
                <w:cs/>
              </w:rPr>
              <w:t>อหุ้นขั้นพื้นฐาน</w:t>
            </w:r>
            <w:r w:rsidRPr="009222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222B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92222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</w:t>
            </w:r>
            <w:r w:rsidRPr="0092222B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4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B447EB" w14:textId="7E25F420" w:rsidR="00F47195" w:rsidRPr="00FA67ED" w:rsidRDefault="00F47195" w:rsidP="009D72E4">
            <w:pPr>
              <w:pStyle w:val="eightpt4ptspaceafter"/>
              <w:tabs>
                <w:tab w:val="decimal" w:pos="880"/>
              </w:tabs>
              <w:spacing w:after="0" w:line="240" w:lineRule="auto"/>
              <w:ind w:right="-27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</w:t>
            </w:r>
            <w:r w:rsidR="009D72E4">
              <w:rPr>
                <w:rFonts w:ascii="Angsana New" w:hAnsi="Angsana New"/>
                <w:sz w:val="28"/>
                <w:szCs w:val="28"/>
                <w:lang w:val="en-US"/>
              </w:rPr>
              <w:t>03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7537EABE" w14:textId="77777777" w:rsidR="00F47195" w:rsidRPr="00FA67ED" w:rsidRDefault="00F47195" w:rsidP="00F47195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357C32" w14:textId="111358E7" w:rsidR="00F47195" w:rsidRPr="0051196C" w:rsidRDefault="00F47195" w:rsidP="009D72E4">
            <w:pPr>
              <w:pStyle w:val="eightpt4ptspaceafter"/>
              <w:tabs>
                <w:tab w:val="decimal" w:pos="86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1196C">
              <w:rPr>
                <w:rFonts w:ascii="Angsana New" w:hAnsi="Angsana New"/>
                <w:sz w:val="28"/>
                <w:szCs w:val="28"/>
                <w:lang w:val="en-US" w:bidi="th-TH"/>
              </w:rPr>
              <w:t>0.</w:t>
            </w:r>
            <w:r w:rsidR="009D72E4">
              <w:rPr>
                <w:rFonts w:ascii="Angsana New" w:hAnsi="Angsana New"/>
                <w:sz w:val="28"/>
                <w:szCs w:val="28"/>
                <w:lang w:val="en-US" w:bidi="th-TH"/>
              </w:rPr>
              <w:t>035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07EA9011" w14:textId="77777777" w:rsidR="00F47195" w:rsidRPr="0051196C" w:rsidRDefault="00F47195" w:rsidP="00F47195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EA91E0" w14:textId="5DD9DD0A" w:rsidR="00F47195" w:rsidRPr="0051196C" w:rsidRDefault="00F47195" w:rsidP="00F47195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E4D80A7" w14:textId="7003C6B2" w:rsidR="00F47195" w:rsidRPr="0051196C" w:rsidRDefault="00F47195" w:rsidP="00F47195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A58011" w14:textId="2E465156" w:rsidR="00F47195" w:rsidRPr="0051196C" w:rsidRDefault="00F47195" w:rsidP="00D54F44">
            <w:pPr>
              <w:pStyle w:val="eightpt4ptspaceafter"/>
              <w:tabs>
                <w:tab w:val="decimal" w:pos="88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1196C">
              <w:rPr>
                <w:rFonts w:ascii="Angsana New" w:hAnsi="Angsana New"/>
                <w:sz w:val="28"/>
                <w:szCs w:val="28"/>
                <w:lang w:val="en-US" w:bidi="th-TH"/>
              </w:rPr>
              <w:t>0.</w:t>
            </w:r>
            <w:r w:rsidR="009D72E4">
              <w:rPr>
                <w:rFonts w:ascii="Angsana New" w:hAnsi="Angsana New"/>
                <w:sz w:val="28"/>
                <w:szCs w:val="28"/>
                <w:lang w:val="en-US" w:bidi="th-TH"/>
              </w:rPr>
              <w:t>068</w:t>
            </w:r>
          </w:p>
        </w:tc>
      </w:tr>
    </w:tbl>
    <w:p w14:paraId="6B225B4E" w14:textId="3B03F419" w:rsidR="00C568CD" w:rsidRDefault="00C568CD"/>
    <w:tbl>
      <w:tblPr>
        <w:tblW w:w="9468" w:type="dxa"/>
        <w:tblInd w:w="432" w:type="dxa"/>
        <w:tblLook w:val="04A0" w:firstRow="1" w:lastRow="0" w:firstColumn="1" w:lastColumn="0" w:noHBand="0" w:noVBand="1"/>
      </w:tblPr>
      <w:tblGrid>
        <w:gridCol w:w="3348"/>
        <w:gridCol w:w="1710"/>
        <w:gridCol w:w="270"/>
        <w:gridCol w:w="2078"/>
        <w:gridCol w:w="266"/>
        <w:gridCol w:w="1796"/>
      </w:tblGrid>
      <w:tr w:rsidR="004519E2" w:rsidRPr="00C10D49" w14:paraId="1F8C3A13" w14:textId="77777777" w:rsidTr="00F96C9D">
        <w:trPr>
          <w:trHeight w:val="440"/>
          <w:tblHeader/>
        </w:trPr>
        <w:tc>
          <w:tcPr>
            <w:tcW w:w="334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A4757B0" w14:textId="734CFA11" w:rsidR="004519E2" w:rsidRPr="0092222B" w:rsidRDefault="004519E2" w:rsidP="00C9573B">
            <w:pPr>
              <w:spacing w:line="240" w:lineRule="auto"/>
              <w:ind w:left="5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0" w:type="dxa"/>
            <w:gridSpan w:val="5"/>
            <w:tcBorders>
              <w:top w:val="nil"/>
              <w:left w:val="nil"/>
              <w:right w:val="nil"/>
            </w:tcBorders>
          </w:tcPr>
          <w:p w14:paraId="5DFBCA49" w14:textId="77777777" w:rsidR="004519E2" w:rsidRPr="0092222B" w:rsidRDefault="004519E2" w:rsidP="00647DD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นเฉพาะกิจการ</w:t>
            </w:r>
          </w:p>
        </w:tc>
      </w:tr>
      <w:tr w:rsidR="004519E2" w:rsidRPr="00C10D49" w14:paraId="4454D1E1" w14:textId="77777777" w:rsidTr="00F96C9D">
        <w:trPr>
          <w:trHeight w:val="440"/>
          <w:tblHeader/>
        </w:trPr>
        <w:tc>
          <w:tcPr>
            <w:tcW w:w="334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19C9F6D" w14:textId="77777777" w:rsidR="004519E2" w:rsidRPr="0092222B" w:rsidRDefault="004519E2" w:rsidP="00C9573B">
            <w:pPr>
              <w:spacing w:line="240" w:lineRule="auto"/>
              <w:ind w:left="5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CFF19" w14:textId="77777777" w:rsidR="004519E2" w:rsidRPr="0092222B" w:rsidRDefault="004519E2" w:rsidP="00C9573B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br/>
            </w: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</w:t>
            </w:r>
            <w:r w:rsidRPr="009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บปีสิ้นสุด</w:t>
            </w: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วันที่</w:t>
            </w: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30 </w:t>
            </w:r>
            <w:r w:rsidRPr="009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2563</w:t>
            </w: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- ตามที่รายงาน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F34E81" w14:textId="77777777" w:rsidR="004519E2" w:rsidRPr="0092222B" w:rsidRDefault="004519E2" w:rsidP="00C9573B">
            <w:pPr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177E55" w14:textId="77777777" w:rsidR="004519E2" w:rsidRPr="0092222B" w:rsidRDefault="004519E2" w:rsidP="00C9573B">
            <w:pPr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46566A0E" w14:textId="77777777" w:rsidR="004519E2" w:rsidRPr="0092222B" w:rsidRDefault="004519E2" w:rsidP="00C9573B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F797E" w14:textId="49574E56" w:rsidR="004519E2" w:rsidRPr="0092222B" w:rsidRDefault="004519E2" w:rsidP="00C9573B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</w:t>
            </w:r>
            <w:r w:rsidRPr="009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บปีสิ้นสุด</w:t>
            </w: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วันที่</w:t>
            </w: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30 </w:t>
            </w:r>
            <w:r w:rsidRPr="009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2563</w:t>
            </w:r>
            <w:r w:rsidRPr="009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- ปรับปรุงใหม่</w:t>
            </w:r>
          </w:p>
        </w:tc>
      </w:tr>
      <w:tr w:rsidR="004519E2" w:rsidRPr="00C10D49" w14:paraId="3527C74C" w14:textId="77777777" w:rsidTr="00F96C9D">
        <w:trPr>
          <w:trHeight w:val="1197"/>
          <w:tblHeader/>
        </w:trPr>
        <w:tc>
          <w:tcPr>
            <w:tcW w:w="3348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5048F5D" w14:textId="77777777" w:rsidR="004519E2" w:rsidRPr="0092222B" w:rsidRDefault="004519E2" w:rsidP="00C9573B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AFCA879" w14:textId="77777777" w:rsidR="004519E2" w:rsidRPr="0092222B" w:rsidRDefault="004519E2" w:rsidP="00C9573B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9D7DA95" w14:textId="77777777" w:rsidR="004519E2" w:rsidRPr="0092222B" w:rsidRDefault="004519E2" w:rsidP="00C9573B">
            <w:pPr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9ABB1" w14:textId="77777777" w:rsidR="00897822" w:rsidRDefault="008D5FFF" w:rsidP="00897822">
            <w:pPr>
              <w:tabs>
                <w:tab w:val="left" w:pos="1150"/>
              </w:tabs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ผลกระทบจากการ</w:t>
            </w:r>
          </w:p>
          <w:p w14:paraId="18E981EA" w14:textId="26FF09DA" w:rsidR="004519E2" w:rsidRPr="0092222B" w:rsidRDefault="008D5FFF" w:rsidP="00897822">
            <w:pPr>
              <w:tabs>
                <w:tab w:val="left" w:pos="1150"/>
              </w:tabs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เปลี่ยนนโยบายการ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บั</w:t>
            </w: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ญชี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TAS 40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129A42E" w14:textId="77777777" w:rsidR="004519E2" w:rsidRPr="0092222B" w:rsidRDefault="004519E2" w:rsidP="00C9573B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9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8C5F10" w14:textId="77777777" w:rsidR="004519E2" w:rsidRPr="0092222B" w:rsidRDefault="004519E2" w:rsidP="00C9573B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519E2" w:rsidRPr="00C10D49" w14:paraId="0026ED70" w14:textId="77777777" w:rsidTr="00F96C9D">
        <w:trPr>
          <w:trHeight w:val="430"/>
          <w:tblHeader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58A52" w14:textId="77777777" w:rsidR="004519E2" w:rsidRPr="0092222B" w:rsidRDefault="004519E2" w:rsidP="00C9573B">
            <w:pPr>
              <w:spacing w:line="240" w:lineRule="auto"/>
              <w:ind w:left="5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0" w:type="dxa"/>
            <w:gridSpan w:val="5"/>
            <w:tcBorders>
              <w:left w:val="nil"/>
              <w:bottom w:val="nil"/>
              <w:right w:val="nil"/>
            </w:tcBorders>
          </w:tcPr>
          <w:p w14:paraId="1F685238" w14:textId="77777777" w:rsidR="004519E2" w:rsidRPr="0092222B" w:rsidRDefault="004519E2" w:rsidP="00C9573B">
            <w:pPr>
              <w:spacing w:line="240" w:lineRule="auto"/>
              <w:ind w:left="547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92222B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>ล้าน</w:t>
            </w:r>
            <w:r w:rsidRPr="0092222B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4519E2" w:rsidRPr="00C10D49" w14:paraId="52EFBB8F" w14:textId="77777777" w:rsidTr="00F96C9D">
        <w:trPr>
          <w:trHeight w:val="43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F92EA" w14:textId="77777777" w:rsidR="004519E2" w:rsidRPr="0092222B" w:rsidRDefault="004519E2" w:rsidP="00C9573B">
            <w:pPr>
              <w:spacing w:line="240" w:lineRule="auto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92222B">
              <w:rPr>
                <w:rFonts w:ascii="Angsana New" w:hAnsi="Angsana New" w:hint="cs"/>
                <w:sz w:val="28"/>
                <w:szCs w:val="28"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401D1" w14:textId="77777777" w:rsidR="004519E2" w:rsidRPr="00FA67ED" w:rsidRDefault="004519E2" w:rsidP="00C9573B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A65285" w14:textId="77777777" w:rsidR="004519E2" w:rsidRPr="00FA67ED" w:rsidRDefault="004519E2" w:rsidP="00C9573B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87682" w14:textId="77777777" w:rsidR="004519E2" w:rsidRPr="00FA67ED" w:rsidRDefault="004519E2" w:rsidP="00C9573B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(13.00)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8A729EC" w14:textId="77777777" w:rsidR="004519E2" w:rsidRPr="00FA67ED" w:rsidRDefault="004519E2" w:rsidP="00C9573B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0349F" w14:textId="77777777" w:rsidR="004519E2" w:rsidRPr="00FA67ED" w:rsidRDefault="004519E2" w:rsidP="00C9573B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(13.00)</w:t>
            </w:r>
          </w:p>
        </w:tc>
      </w:tr>
      <w:tr w:rsidR="004519E2" w:rsidRPr="00C10D49" w14:paraId="39E4AA22" w14:textId="77777777" w:rsidTr="00F96C9D">
        <w:trPr>
          <w:trHeight w:val="43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B4A45" w14:textId="77777777" w:rsidR="004519E2" w:rsidRPr="0092222B" w:rsidRDefault="004519E2" w:rsidP="00C9573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2222B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D136E" w14:textId="77777777" w:rsidR="004519E2" w:rsidRPr="00FA67ED" w:rsidRDefault="004519E2" w:rsidP="00C9573B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156.14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BF3F0B" w14:textId="77777777" w:rsidR="004519E2" w:rsidRPr="00FA67ED" w:rsidRDefault="004519E2" w:rsidP="00C9573B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29244" w14:textId="77777777" w:rsidR="004519E2" w:rsidRPr="00FA67ED" w:rsidRDefault="004519E2" w:rsidP="00C9573B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(0.27)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B120B8E" w14:textId="77777777" w:rsidR="004519E2" w:rsidRPr="00FA67ED" w:rsidRDefault="004519E2" w:rsidP="00C9573B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1F9B0" w14:textId="77777777" w:rsidR="004519E2" w:rsidRPr="00FA67ED" w:rsidRDefault="004519E2" w:rsidP="00C9573B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155.87</w:t>
            </w:r>
          </w:p>
        </w:tc>
      </w:tr>
      <w:tr w:rsidR="004519E2" w:rsidRPr="00C10D49" w14:paraId="40560B7F" w14:textId="77777777" w:rsidTr="00F96C9D">
        <w:trPr>
          <w:trHeight w:val="43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FA1FC" w14:textId="68A0BAC5" w:rsidR="004519E2" w:rsidRPr="0092222B" w:rsidRDefault="00F65F44" w:rsidP="00C9573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(รายได้) </w:t>
            </w:r>
            <w:r w:rsidR="004519E2" w:rsidRPr="0092222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D60CE6" w14:textId="77777777" w:rsidR="004519E2" w:rsidRPr="00FA67ED" w:rsidRDefault="004519E2" w:rsidP="00C9573B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(4.12)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B9B0EB" w14:textId="77777777" w:rsidR="004519E2" w:rsidRPr="00FA67ED" w:rsidRDefault="004519E2" w:rsidP="00C9573B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C4E749" w14:textId="77777777" w:rsidR="004519E2" w:rsidRPr="00FA67ED" w:rsidRDefault="004519E2" w:rsidP="00C9573B">
            <w:pPr>
              <w:pStyle w:val="eightpt4ptspaceafter"/>
              <w:tabs>
                <w:tab w:val="decimal" w:pos="966"/>
              </w:tabs>
              <w:spacing w:after="0" w:line="240" w:lineRule="auto"/>
              <w:ind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2.65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FE9B309" w14:textId="77777777" w:rsidR="004519E2" w:rsidRPr="00FA67ED" w:rsidRDefault="004519E2" w:rsidP="00C9573B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86401B" w14:textId="77777777" w:rsidR="004519E2" w:rsidRPr="00FA67ED" w:rsidRDefault="004519E2" w:rsidP="00C9573B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(1.47)</w:t>
            </w:r>
          </w:p>
        </w:tc>
      </w:tr>
      <w:tr w:rsidR="00BA655A" w:rsidRPr="00C10D49" w14:paraId="6C748A87" w14:textId="77777777" w:rsidTr="00F96C9D">
        <w:trPr>
          <w:trHeight w:val="43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FAB57" w14:textId="77777777" w:rsidR="00BA655A" w:rsidRDefault="00BA655A" w:rsidP="00C9573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1D0811" w14:textId="77777777" w:rsidR="00BA655A" w:rsidRDefault="00BA655A" w:rsidP="00C9573B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CB3763" w14:textId="77777777" w:rsidR="00BA655A" w:rsidRPr="00FA67ED" w:rsidRDefault="00BA655A" w:rsidP="00C9573B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18A82E" w14:textId="77777777" w:rsidR="00BA655A" w:rsidRDefault="00BA655A" w:rsidP="00C9573B">
            <w:pPr>
              <w:pStyle w:val="eightpt4ptspaceafter"/>
              <w:tabs>
                <w:tab w:val="decimal" w:pos="966"/>
              </w:tabs>
              <w:spacing w:after="0" w:line="240" w:lineRule="auto"/>
              <w:ind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0F8D70A" w14:textId="77777777" w:rsidR="00BA655A" w:rsidRPr="00FA67ED" w:rsidRDefault="00BA655A" w:rsidP="00C9573B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5E4471" w14:textId="77777777" w:rsidR="00BA655A" w:rsidRDefault="00BA655A" w:rsidP="00C9573B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519E2" w:rsidRPr="00C10D49" w14:paraId="4E8D1010" w14:textId="77777777" w:rsidTr="00F96C9D">
        <w:trPr>
          <w:trHeight w:val="43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3F01D" w14:textId="77777777" w:rsidR="004519E2" w:rsidRPr="0092222B" w:rsidRDefault="004519E2" w:rsidP="00C9573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2222B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</w:t>
            </w:r>
            <w:r w:rsidRPr="0092222B">
              <w:rPr>
                <w:rFonts w:ascii="Angsana New" w:hAnsi="Angsana New" w:hint="cs"/>
                <w:sz w:val="28"/>
                <w:szCs w:val="28"/>
                <w:cs/>
              </w:rPr>
              <w:t>อหุ้นขั้นพื้นฐาน</w:t>
            </w:r>
            <w:r w:rsidRPr="009222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222B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92222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</w:t>
            </w:r>
            <w:r w:rsidRPr="0092222B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1F4E5E" w14:textId="1103BEDD" w:rsidR="004519E2" w:rsidRDefault="004519E2" w:rsidP="00D54F44">
            <w:pPr>
              <w:pStyle w:val="eightpt4ptspaceafter"/>
              <w:tabs>
                <w:tab w:val="decimal" w:pos="88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0.10</w:t>
            </w:r>
            <w:r w:rsidR="009D72E4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0E5114" w14:textId="77777777" w:rsidR="004519E2" w:rsidRPr="00FA67ED" w:rsidRDefault="004519E2" w:rsidP="00C9573B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493984" w14:textId="2DEF275E" w:rsidR="004519E2" w:rsidRDefault="004519E2" w:rsidP="00D54F44">
            <w:pPr>
              <w:pStyle w:val="eightpt4ptspaceafter"/>
              <w:tabs>
                <w:tab w:val="decimal" w:pos="880"/>
              </w:tabs>
              <w:spacing w:after="0" w:line="240" w:lineRule="auto"/>
              <w:ind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0.0</w:t>
            </w:r>
            <w:r w:rsidR="009D72E4">
              <w:rPr>
                <w:rFonts w:ascii="Angsana New" w:hAnsi="Angsana New"/>
                <w:sz w:val="28"/>
                <w:szCs w:val="28"/>
                <w:lang w:val="en-US" w:bidi="th-TH"/>
              </w:rPr>
              <w:t>06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A306135" w14:textId="77777777" w:rsidR="004519E2" w:rsidRPr="00FA67ED" w:rsidRDefault="004519E2" w:rsidP="00C9573B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0E0970" w14:textId="4AC5FA2B" w:rsidR="004519E2" w:rsidRDefault="004519E2" w:rsidP="00D54F44">
            <w:pPr>
              <w:pStyle w:val="eightpt4ptspaceafter"/>
              <w:tabs>
                <w:tab w:val="decimal" w:pos="88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0.11</w:t>
            </w:r>
            <w:r w:rsidR="009D72E4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</w:tr>
    </w:tbl>
    <w:p w14:paraId="7A640F8C" w14:textId="020B9074" w:rsidR="004519E2" w:rsidRPr="0054139A" w:rsidRDefault="004519E2" w:rsidP="000D5524">
      <w:pPr>
        <w:pStyle w:val="ListParagraph"/>
        <w:numPr>
          <w:ilvl w:val="0"/>
          <w:numId w:val="31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540" w:hanging="450"/>
        <w:contextualSpacing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54139A">
        <w:rPr>
          <w:rFonts w:ascii="Angsana New" w:hAnsi="Angsana New" w:hint="cs"/>
          <w:b/>
          <w:bCs/>
          <w:i/>
          <w:iCs/>
          <w:sz w:val="28"/>
          <w:szCs w:val="28"/>
          <w:cs/>
        </w:rPr>
        <w:t>มาตรฐานการรายงานทางการเงินฉบับใหม่</w:t>
      </w:r>
    </w:p>
    <w:p w14:paraId="6BB55B41" w14:textId="77777777" w:rsidR="004519E2" w:rsidRPr="0054139A" w:rsidRDefault="004519E2" w:rsidP="004519E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277AADF2" w14:textId="25DE32D6" w:rsidR="004519E2" w:rsidRDefault="004519E2" w:rsidP="004519E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54139A">
        <w:rPr>
          <w:rFonts w:ascii="Angsana New" w:hAnsi="Angsana New"/>
          <w:sz w:val="28"/>
          <w:szCs w:val="28"/>
          <w:cs/>
        </w:rPr>
        <w:t xml:space="preserve">ตั้งแต่วันที่ </w:t>
      </w:r>
      <w:r>
        <w:rPr>
          <w:rFonts w:ascii="Angsana New" w:hAnsi="Angsana New"/>
          <w:sz w:val="28"/>
          <w:szCs w:val="28"/>
        </w:rPr>
        <w:t>1</w:t>
      </w:r>
      <w:r w:rsidRPr="0054139A">
        <w:rPr>
          <w:rFonts w:ascii="Angsana New" w:hAnsi="Angsana New"/>
          <w:sz w:val="28"/>
          <w:szCs w:val="28"/>
        </w:rPr>
        <w:t xml:space="preserve"> </w:t>
      </w:r>
      <w:r w:rsidRPr="0054139A">
        <w:rPr>
          <w:rFonts w:ascii="Angsana New" w:hAnsi="Angsana New" w:hint="cs"/>
          <w:sz w:val="28"/>
          <w:szCs w:val="28"/>
          <w:cs/>
        </w:rPr>
        <w:t>ตุลาคม</w:t>
      </w:r>
      <w:r w:rsidRPr="0054139A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2563</w:t>
      </w:r>
      <w:r w:rsidRPr="0054139A">
        <w:rPr>
          <w:rFonts w:ascii="Angsana New" w:hAnsi="Angsana New"/>
          <w:sz w:val="28"/>
          <w:szCs w:val="28"/>
        </w:rPr>
        <w:t xml:space="preserve"> </w:t>
      </w:r>
      <w:r w:rsidRPr="0054139A">
        <w:rPr>
          <w:rFonts w:ascii="Angsana New" w:hAnsi="Angsana New"/>
          <w:sz w:val="28"/>
          <w:szCs w:val="28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54139A">
        <w:rPr>
          <w:rFonts w:ascii="Angsana New" w:hAnsi="Angsana New"/>
          <w:sz w:val="28"/>
          <w:szCs w:val="28"/>
        </w:rPr>
        <w:t xml:space="preserve">TFRS 16 </w:t>
      </w:r>
      <w:r w:rsidRPr="0054139A">
        <w:rPr>
          <w:rFonts w:ascii="Angsana New" w:hAnsi="Angsana New" w:hint="cs"/>
          <w:sz w:val="28"/>
          <w:szCs w:val="28"/>
          <w:cs/>
        </w:rPr>
        <w:t>เป็นครั้งแร</w:t>
      </w:r>
      <w:r w:rsidRPr="0054139A">
        <w:rPr>
          <w:rFonts w:ascii="Angsana New" w:hAnsi="Angsana New"/>
          <w:sz w:val="28"/>
          <w:szCs w:val="28"/>
          <w:cs/>
        </w:rPr>
        <w:t xml:space="preserve">ก </w:t>
      </w:r>
    </w:p>
    <w:p w14:paraId="6D6390E6" w14:textId="1FBACA28" w:rsidR="00A546A9" w:rsidRDefault="00A546A9" w:rsidP="005B312B">
      <w:pPr>
        <w:pStyle w:val="ListParagraph"/>
        <w:tabs>
          <w:tab w:val="left" w:pos="90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contextualSpacing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</w:p>
    <w:p w14:paraId="3E657E32" w14:textId="3923D09B" w:rsidR="00E9211A" w:rsidRPr="00E9211A" w:rsidRDefault="00E9211A" w:rsidP="002B454B">
      <w:pPr>
        <w:autoSpaceDE w:val="0"/>
        <w:autoSpaceDN w:val="0"/>
        <w:adjustRightInd w:val="0"/>
        <w:spacing w:line="240" w:lineRule="auto"/>
        <w:ind w:left="630" w:hanging="90"/>
        <w:rPr>
          <w:rFonts w:ascii="Angsana New" w:hAnsi="Angsana New"/>
          <w:i/>
          <w:iCs/>
          <w:sz w:val="28"/>
          <w:szCs w:val="28"/>
          <w:highlight w:val="cyan"/>
        </w:rPr>
      </w:pPr>
      <w:r w:rsidRPr="00E9211A">
        <w:rPr>
          <w:rFonts w:ascii="Angsana New" w:hAnsi="Angsana New"/>
          <w:b/>
          <w:bCs/>
          <w:i/>
          <w:iCs/>
          <w:sz w:val="28"/>
          <w:szCs w:val="28"/>
          <w:cs/>
        </w:rPr>
        <w:t>(</w:t>
      </w:r>
      <w:r w:rsidRPr="00E9211A">
        <w:rPr>
          <w:rFonts w:ascii="Angsana New" w:hAnsi="Angsana New" w:hint="cs"/>
          <w:b/>
          <w:bCs/>
          <w:i/>
          <w:iCs/>
          <w:sz w:val="28"/>
          <w:szCs w:val="28"/>
          <w:cs/>
        </w:rPr>
        <w:t>ข</w:t>
      </w:r>
      <w:r w:rsidRPr="00E9211A">
        <w:rPr>
          <w:rFonts w:ascii="Angsana New" w:hAnsi="Angsana New"/>
          <w:b/>
          <w:bCs/>
          <w:i/>
          <w:iCs/>
          <w:sz w:val="28"/>
          <w:szCs w:val="28"/>
          <w:cs/>
        </w:rPr>
        <w:t>.</w:t>
      </w:r>
      <w:r w:rsidRPr="00E9211A">
        <w:rPr>
          <w:rFonts w:ascii="Angsana New" w:hAnsi="Angsana New"/>
          <w:b/>
          <w:bCs/>
          <w:i/>
          <w:iCs/>
          <w:sz w:val="28"/>
          <w:szCs w:val="28"/>
        </w:rPr>
        <w:t>1</w:t>
      </w:r>
      <w:r w:rsidRPr="00E9211A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) </w:t>
      </w:r>
      <w:r>
        <w:rPr>
          <w:rFonts w:ascii="Angsana New" w:hAnsi="Angsana New" w:hint="cs"/>
          <w:b/>
          <w:bCs/>
          <w:i/>
          <w:iCs/>
          <w:sz w:val="28"/>
          <w:szCs w:val="28"/>
          <w:cs/>
        </w:rPr>
        <w:t xml:space="preserve">  </w:t>
      </w:r>
      <w:r w:rsidRPr="005B312B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t>มาตรฐานการรายงานทางการเงินกลุ่มเครื่องมือทางการเงิน</w:t>
      </w:r>
    </w:p>
    <w:p w14:paraId="5F4FADF6" w14:textId="77777777" w:rsidR="005D5567" w:rsidRPr="00E20E90" w:rsidRDefault="005D5567" w:rsidP="005D5567">
      <w:pPr>
        <w:ind w:left="540" w:right="-45"/>
        <w:rPr>
          <w:rFonts w:ascii="Angsana New" w:hAnsi="Angsana New"/>
          <w:sz w:val="22"/>
          <w:szCs w:val="22"/>
        </w:rPr>
      </w:pPr>
    </w:p>
    <w:p w14:paraId="0ED1A890" w14:textId="77777777" w:rsidR="005D5567" w:rsidRPr="00E20E90" w:rsidRDefault="005D5567" w:rsidP="002B454B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1080"/>
        <w:rPr>
          <w:rFonts w:ascii="Angsana New" w:hAnsi="Angsana New"/>
          <w:sz w:val="28"/>
          <w:szCs w:val="28"/>
        </w:rPr>
      </w:pPr>
      <w:r w:rsidRPr="00E20E90">
        <w:rPr>
          <w:rFonts w:ascii="Angsana New" w:hAnsi="Angsana New"/>
          <w:sz w:val="28"/>
          <w:szCs w:val="28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E20E90">
        <w:rPr>
          <w:rFonts w:ascii="Angsana New" w:hAnsi="Angsana New"/>
          <w:sz w:val="28"/>
          <w:szCs w:val="28"/>
        </w:rPr>
        <w:t xml:space="preserve"> </w:t>
      </w:r>
    </w:p>
    <w:p w14:paraId="1C3C48E6" w14:textId="77777777" w:rsidR="005D5567" w:rsidRPr="00E20E90" w:rsidRDefault="005D5567" w:rsidP="002B454B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1080"/>
        <w:rPr>
          <w:rFonts w:ascii="Angsana New" w:hAnsi="Angsana New"/>
          <w:sz w:val="20"/>
          <w:szCs w:val="20"/>
        </w:rPr>
      </w:pPr>
      <w:r w:rsidRPr="00E20E90">
        <w:rPr>
          <w:rFonts w:ascii="Angsana New" w:hAnsi="Angsana New"/>
          <w:sz w:val="22"/>
        </w:rPr>
        <w:tab/>
      </w:r>
    </w:p>
    <w:p w14:paraId="4FC555F4" w14:textId="7FCF09D6" w:rsidR="005D5567" w:rsidRDefault="005D5567" w:rsidP="002B454B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1080"/>
        <w:rPr>
          <w:rFonts w:ascii="Angsana New" w:hAnsi="Angsana New"/>
          <w:sz w:val="28"/>
          <w:szCs w:val="28"/>
        </w:rPr>
      </w:pPr>
      <w:r w:rsidRPr="00E20E90">
        <w:rPr>
          <w:rFonts w:ascii="Angsana New" w:hAnsi="Angsana New"/>
          <w:sz w:val="28"/>
          <w:szCs w:val="28"/>
          <w:cs/>
        </w:rPr>
        <w:t>กลุ่มบริษัทประเมินผลกระทบจากการถือปฏิบัติตามมาตรฐานการรายงานทางการเงินกลุ่มเครื่องมือทางการเงินโดยใช้วิธีรับรู้ผลกระทบสะสม</w:t>
      </w:r>
      <w:r w:rsidRPr="00E20E90">
        <w:rPr>
          <w:rFonts w:ascii="Angsana New" w:hAnsi="Angsana New"/>
          <w:sz w:val="28"/>
          <w:szCs w:val="28"/>
        </w:rPr>
        <w:t xml:space="preserve"> </w:t>
      </w:r>
      <w:r w:rsidRPr="00E20E90">
        <w:rPr>
          <w:rFonts w:ascii="Angsana New" w:hAnsi="Angsana New"/>
          <w:sz w:val="28"/>
          <w:szCs w:val="28"/>
          <w:cs/>
        </w:rPr>
        <w:t xml:space="preserve">โดยผลกระทบตาม </w:t>
      </w:r>
      <w:r w:rsidRPr="00E20E90">
        <w:rPr>
          <w:rFonts w:ascii="Angsana New" w:hAnsi="Angsana New"/>
          <w:sz w:val="28"/>
          <w:szCs w:val="28"/>
        </w:rPr>
        <w:t xml:space="preserve">TFRS 9 </w:t>
      </w:r>
      <w:r w:rsidRPr="00E20E90">
        <w:rPr>
          <w:rFonts w:ascii="Angsana New" w:hAnsi="Angsana New"/>
          <w:sz w:val="28"/>
          <w:szCs w:val="28"/>
          <w:cs/>
        </w:rPr>
        <w:t xml:space="preserve">อนุพันธ์จะวัดมูลค่าด้วยมูลค่ายุติธรรมผ่านกำไรหรือขาดทุน ซึ่งผลกระทบไม่มีสาระสำคัญต่อกำไรสะสม ณ วันที่ </w:t>
      </w:r>
      <w:r w:rsidRPr="00E20E90">
        <w:rPr>
          <w:rFonts w:ascii="Angsana New" w:hAnsi="Angsana New"/>
          <w:sz w:val="28"/>
          <w:szCs w:val="28"/>
        </w:rPr>
        <w:t xml:space="preserve">1 </w:t>
      </w:r>
      <w:r w:rsidRPr="00E20E90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Pr="00E20E90">
        <w:rPr>
          <w:rFonts w:ascii="Angsana New" w:hAnsi="Angsana New"/>
          <w:sz w:val="28"/>
          <w:szCs w:val="28"/>
        </w:rPr>
        <w:t xml:space="preserve">2563 </w:t>
      </w:r>
      <w:r w:rsidRPr="00E20E90">
        <w:rPr>
          <w:rFonts w:ascii="Angsana New" w:hAnsi="Angsana New"/>
          <w:sz w:val="28"/>
          <w:szCs w:val="28"/>
          <w:cs/>
        </w:rPr>
        <w:t xml:space="preserve">ดังนั้น กลุ่มบริษัทจึงไม่ได้ปรับปรุงกำไรสะสม ณ วันที่ </w:t>
      </w:r>
      <w:r w:rsidRPr="00E20E90">
        <w:rPr>
          <w:rFonts w:ascii="Angsana New" w:hAnsi="Angsana New"/>
          <w:sz w:val="28"/>
          <w:szCs w:val="28"/>
        </w:rPr>
        <w:t xml:space="preserve">1 </w:t>
      </w:r>
      <w:r w:rsidRPr="00E20E90">
        <w:rPr>
          <w:rFonts w:ascii="Angsana New" w:hAnsi="Angsana New" w:hint="cs"/>
          <w:sz w:val="28"/>
          <w:szCs w:val="28"/>
          <w:cs/>
        </w:rPr>
        <w:t>ตุลาคม</w:t>
      </w:r>
      <w:r w:rsidRPr="00E20E90">
        <w:rPr>
          <w:rFonts w:ascii="Angsana New" w:hAnsi="Angsana New"/>
          <w:sz w:val="28"/>
          <w:szCs w:val="28"/>
          <w:cs/>
        </w:rPr>
        <w:t xml:space="preserve"> </w:t>
      </w:r>
      <w:r w:rsidRPr="00E20E90">
        <w:rPr>
          <w:rFonts w:ascii="Angsana New" w:hAnsi="Angsana New"/>
          <w:sz w:val="28"/>
          <w:szCs w:val="28"/>
        </w:rPr>
        <w:t xml:space="preserve">2563 </w:t>
      </w:r>
      <w:r w:rsidRPr="00E20E90">
        <w:rPr>
          <w:rFonts w:ascii="Angsana New" w:hAnsi="Angsana New"/>
          <w:sz w:val="28"/>
          <w:szCs w:val="28"/>
          <w:cs/>
        </w:rPr>
        <w:t xml:space="preserve">และไม่ปรับปรุงข้อมูลที่นำเสนอในปี </w:t>
      </w:r>
      <w:r w:rsidRPr="00E20E90">
        <w:rPr>
          <w:rFonts w:ascii="Angsana New" w:hAnsi="Angsana New"/>
          <w:sz w:val="28"/>
          <w:szCs w:val="28"/>
        </w:rPr>
        <w:t>2563</w:t>
      </w:r>
    </w:p>
    <w:p w14:paraId="44B94B41" w14:textId="77777777" w:rsidR="004A4C94" w:rsidRPr="00E20E90" w:rsidRDefault="004A4C94" w:rsidP="005D5567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rPr>
          <w:rFonts w:ascii="Angsana New" w:hAnsi="Angsana New"/>
          <w:sz w:val="28"/>
          <w:szCs w:val="28"/>
        </w:rPr>
      </w:pPr>
    </w:p>
    <w:p w14:paraId="0DC1C7E5" w14:textId="49D442C4" w:rsidR="005D5567" w:rsidRPr="00E9211A" w:rsidRDefault="00101AF8" w:rsidP="002B454B">
      <w:pPr>
        <w:autoSpaceDE w:val="0"/>
        <w:autoSpaceDN w:val="0"/>
        <w:adjustRightInd w:val="0"/>
        <w:spacing w:line="240" w:lineRule="auto"/>
        <w:ind w:left="630" w:hanging="90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E9211A">
        <w:rPr>
          <w:rFonts w:ascii="Angsana New" w:hAnsi="Angsana New"/>
          <w:b/>
          <w:bCs/>
          <w:i/>
          <w:iCs/>
          <w:sz w:val="28"/>
          <w:szCs w:val="28"/>
          <w:cs/>
        </w:rPr>
        <w:t>(</w:t>
      </w:r>
      <w:r w:rsidRPr="00E9211A">
        <w:rPr>
          <w:rFonts w:ascii="Angsana New" w:hAnsi="Angsana New" w:hint="cs"/>
          <w:b/>
          <w:bCs/>
          <w:i/>
          <w:iCs/>
          <w:sz w:val="28"/>
          <w:szCs w:val="28"/>
          <w:cs/>
        </w:rPr>
        <w:t>ข</w:t>
      </w:r>
      <w:r w:rsidRPr="00E9211A">
        <w:rPr>
          <w:rFonts w:ascii="Angsana New" w:hAnsi="Angsana New"/>
          <w:b/>
          <w:bCs/>
          <w:i/>
          <w:iCs/>
          <w:sz w:val="28"/>
          <w:szCs w:val="28"/>
          <w:cs/>
        </w:rPr>
        <w:t>.</w:t>
      </w:r>
      <w:r>
        <w:rPr>
          <w:rFonts w:ascii="Angsana New" w:hAnsi="Angsana New"/>
          <w:b/>
          <w:bCs/>
          <w:i/>
          <w:iCs/>
          <w:sz w:val="28"/>
          <w:szCs w:val="28"/>
        </w:rPr>
        <w:t>2</w:t>
      </w:r>
      <w:r w:rsidRPr="00E9211A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) </w:t>
      </w:r>
      <w:r>
        <w:rPr>
          <w:rFonts w:ascii="Angsana New" w:hAnsi="Angsana New" w:hint="cs"/>
          <w:b/>
          <w:bCs/>
          <w:i/>
          <w:iCs/>
          <w:sz w:val="28"/>
          <w:szCs w:val="28"/>
          <w:cs/>
        </w:rPr>
        <w:t xml:space="preserve">  </w:t>
      </w:r>
      <w:r w:rsidR="005D5567" w:rsidRPr="00E9211A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 xml:space="preserve">TFRS 16 </w:t>
      </w:r>
      <w:r w:rsidR="005D5567" w:rsidRPr="00E9211A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>สัญญาเช่า</w:t>
      </w:r>
    </w:p>
    <w:p w14:paraId="5E1E52AA" w14:textId="77777777" w:rsidR="005D5567" w:rsidRPr="00E20E90" w:rsidRDefault="005D5567" w:rsidP="005D5567">
      <w:pPr>
        <w:tabs>
          <w:tab w:val="left" w:pos="508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  <w:lang w:val="th-TH"/>
        </w:rPr>
      </w:pPr>
    </w:p>
    <w:p w14:paraId="4C561F9F" w14:textId="43BBC1C0" w:rsidR="005D5567" w:rsidRDefault="005D5567" w:rsidP="002B454B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E20E90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Pr="00E20E90">
        <w:rPr>
          <w:rFonts w:asciiTheme="majorBidi" w:hAnsiTheme="majorBidi" w:cstheme="majorBidi"/>
          <w:sz w:val="28"/>
          <w:szCs w:val="28"/>
        </w:rPr>
        <w:t xml:space="preserve">1 </w:t>
      </w:r>
      <w:r w:rsidRPr="00E20E90">
        <w:rPr>
          <w:rFonts w:asciiTheme="majorBidi" w:hAnsiTheme="majorBidi" w:cstheme="majorBidi" w:hint="cs"/>
          <w:sz w:val="28"/>
          <w:szCs w:val="28"/>
          <w:cs/>
        </w:rPr>
        <w:t>ตุลาคม</w:t>
      </w:r>
      <w:r w:rsidRPr="00E20E9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20E90">
        <w:rPr>
          <w:rFonts w:asciiTheme="majorBidi" w:hAnsiTheme="majorBidi" w:cstheme="majorBidi"/>
          <w:sz w:val="28"/>
          <w:szCs w:val="28"/>
        </w:rPr>
        <w:t xml:space="preserve">2563 </w:t>
      </w:r>
      <w:r w:rsidRPr="00E20E90">
        <w:rPr>
          <w:rFonts w:asciiTheme="majorBidi" w:hAnsiTheme="majorBidi" w:cstheme="majorBidi"/>
          <w:sz w:val="28"/>
          <w:szCs w:val="28"/>
          <w:cs/>
        </w:rPr>
        <w:t xml:space="preserve">กลุ่มบริษัทถือปฏิบัติตาม </w:t>
      </w:r>
      <w:r w:rsidRPr="00E20E90">
        <w:rPr>
          <w:rFonts w:asciiTheme="majorBidi" w:hAnsiTheme="majorBidi" w:cstheme="majorBidi"/>
          <w:sz w:val="28"/>
          <w:szCs w:val="28"/>
        </w:rPr>
        <w:t xml:space="preserve">TFRS 16 </w:t>
      </w:r>
      <w:r w:rsidRPr="00E20E90">
        <w:rPr>
          <w:rFonts w:asciiTheme="majorBidi" w:hAnsiTheme="majorBidi" w:cstheme="majorBidi"/>
          <w:sz w:val="28"/>
          <w:szCs w:val="28"/>
          <w:cs/>
        </w:rPr>
        <w:t>เป็นครั้งแรก</w:t>
      </w:r>
      <w:r w:rsidRPr="00E20E90">
        <w:rPr>
          <w:rFonts w:asciiTheme="majorBidi" w:hAnsiTheme="majorBidi" w:cstheme="majorBidi" w:hint="cs"/>
          <w:sz w:val="28"/>
          <w:szCs w:val="28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Pr="00E20E90">
        <w:rPr>
          <w:rFonts w:asciiTheme="majorBidi" w:hAnsiTheme="majorBidi" w:cstheme="majorBidi"/>
          <w:sz w:val="28"/>
          <w:szCs w:val="28"/>
        </w:rPr>
        <w:t xml:space="preserve">17 </w:t>
      </w:r>
      <w:r w:rsidRPr="00E20E90">
        <w:rPr>
          <w:rFonts w:asciiTheme="majorBidi" w:hAnsiTheme="majorBidi" w:cstheme="majorBidi" w:hint="cs"/>
          <w:sz w:val="28"/>
          <w:szCs w:val="28"/>
          <w:cs/>
        </w:rPr>
        <w:t xml:space="preserve">เรื่อง </w:t>
      </w:r>
      <w:r w:rsidRPr="00E20E90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</w:t>
      </w:r>
      <w:r w:rsidRPr="00E20E9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20E90">
        <w:rPr>
          <w:rFonts w:asciiTheme="majorBidi" w:hAnsiTheme="majorBidi" w:cstheme="majorBidi"/>
          <w:sz w:val="28"/>
          <w:szCs w:val="28"/>
        </w:rPr>
        <w:t xml:space="preserve">(TAS 17) </w:t>
      </w:r>
      <w:r w:rsidRPr="00E20E90">
        <w:rPr>
          <w:rFonts w:asciiTheme="majorBidi" w:hAnsiTheme="majorBidi" w:cstheme="majorBidi" w:hint="cs"/>
          <w:sz w:val="28"/>
          <w:szCs w:val="28"/>
          <w:cs/>
        </w:rPr>
        <w:t xml:space="preserve">และการตีความมาตรฐานการรายงานทางการเงิน ฉบับที่ </w:t>
      </w:r>
      <w:r w:rsidRPr="00E20E90">
        <w:rPr>
          <w:rFonts w:asciiTheme="majorBidi" w:hAnsiTheme="majorBidi" w:cstheme="majorBidi"/>
          <w:sz w:val="28"/>
          <w:szCs w:val="28"/>
        </w:rPr>
        <w:t xml:space="preserve">4 </w:t>
      </w:r>
      <w:r w:rsidRPr="00E20E90">
        <w:rPr>
          <w:rFonts w:asciiTheme="majorBidi" w:hAnsiTheme="majorBidi" w:cstheme="majorBidi" w:hint="cs"/>
          <w:sz w:val="28"/>
          <w:szCs w:val="28"/>
          <w:cs/>
        </w:rPr>
        <w:t xml:space="preserve">เรื่อง </w:t>
      </w:r>
      <w:r w:rsidRPr="00E20E90">
        <w:rPr>
          <w:rFonts w:asciiTheme="majorBidi" w:hAnsiTheme="majorBidi" w:cstheme="majorBidi"/>
          <w:i/>
          <w:iCs/>
          <w:sz w:val="28"/>
          <w:szCs w:val="28"/>
          <w:cs/>
        </w:rPr>
        <w:t>การประเมินว่าข้อตกลงประกอบด้วยสัญญาเช่า</w:t>
      </w:r>
      <w:r w:rsidRPr="00E20E90">
        <w:rPr>
          <w:rFonts w:asciiTheme="majorBidi" w:hAnsiTheme="majorBidi" w:cstheme="majorBidi" w:hint="cs"/>
          <w:i/>
          <w:iCs/>
          <w:sz w:val="28"/>
          <w:szCs w:val="28"/>
          <w:cs/>
        </w:rPr>
        <w:t>หรือไม่</w:t>
      </w:r>
      <w:r w:rsidRPr="00E20E9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20E90">
        <w:rPr>
          <w:rFonts w:asciiTheme="majorBidi" w:hAnsiTheme="majorBidi" w:cstheme="majorBidi"/>
          <w:sz w:val="28"/>
          <w:szCs w:val="28"/>
        </w:rPr>
        <w:t xml:space="preserve">(TFRIC 4) </w:t>
      </w:r>
      <w:r w:rsidRPr="00E20E90">
        <w:rPr>
          <w:rFonts w:asciiTheme="majorBidi" w:hAnsiTheme="majorBidi" w:cstheme="majorBidi" w:hint="cs"/>
          <w:sz w:val="28"/>
          <w:szCs w:val="28"/>
          <w:cs/>
        </w:rPr>
        <w:t>ด้วย</w:t>
      </w:r>
      <w:r w:rsidRPr="00E20E90">
        <w:rPr>
          <w:rFonts w:asciiTheme="majorBidi" w:hAnsiTheme="majorBidi" w:cstheme="majorBidi"/>
          <w:sz w:val="28"/>
          <w:szCs w:val="28"/>
          <w:cs/>
        </w:rPr>
        <w:t>วิธีปรับปรุงย้อนหลังโดยรับรู้ผลกระทบสะสม</w:t>
      </w:r>
      <w:r w:rsidRPr="00E20E9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20E90">
        <w:rPr>
          <w:rFonts w:asciiTheme="majorBidi" w:hAnsiTheme="majorBidi" w:cstheme="majorBidi"/>
          <w:sz w:val="28"/>
          <w:szCs w:val="28"/>
        </w:rPr>
        <w:t>(Modified retrospective</w:t>
      </w:r>
      <w:r w:rsidRPr="00EB16EC">
        <w:rPr>
          <w:rFonts w:asciiTheme="majorBidi" w:hAnsiTheme="majorBidi" w:cstheme="majorBidi"/>
          <w:sz w:val="28"/>
          <w:szCs w:val="28"/>
        </w:rPr>
        <w:t xml:space="preserve"> approach)</w:t>
      </w:r>
      <w:r w:rsidRPr="00EB16EC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504C3EF" w14:textId="77777777" w:rsidR="00283B4A" w:rsidRPr="00EB16EC" w:rsidRDefault="00283B4A" w:rsidP="002B454B">
      <w:pPr>
        <w:pStyle w:val="BodyText"/>
        <w:spacing w:after="0" w:line="240" w:lineRule="auto"/>
        <w:ind w:left="1080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</w:p>
    <w:p w14:paraId="0CDFEA0E" w14:textId="2A36BA42" w:rsidR="005D5567" w:rsidRPr="00EB16EC" w:rsidRDefault="005D5567" w:rsidP="002B454B">
      <w:pPr>
        <w:pStyle w:val="ListParagraph"/>
        <w:autoSpaceDE w:val="0"/>
        <w:autoSpaceDN w:val="0"/>
        <w:adjustRightInd w:val="0"/>
        <w:spacing w:line="240" w:lineRule="auto"/>
        <w:ind w:left="1080"/>
        <w:rPr>
          <w:rFonts w:asciiTheme="majorBidi" w:eastAsia="Calibri" w:hAnsiTheme="majorBidi" w:cstheme="majorBidi"/>
          <w:sz w:val="28"/>
          <w:szCs w:val="28"/>
        </w:rPr>
      </w:pPr>
      <w:r w:rsidRPr="00EB16EC">
        <w:rPr>
          <w:rFonts w:asciiTheme="majorBidi" w:eastAsia="Calibri" w:hAnsiTheme="majorBidi" w:cstheme="majorBidi"/>
          <w:sz w:val="28"/>
          <w:szCs w:val="28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EB16EC">
        <w:rPr>
          <w:rFonts w:asciiTheme="majorBidi" w:eastAsia="Calibri" w:hAnsiTheme="majorBidi" w:cstheme="majorBidi"/>
          <w:sz w:val="28"/>
          <w:szCs w:val="28"/>
        </w:rPr>
        <w:t xml:space="preserve"> TFRS</w:t>
      </w:r>
      <w:r w:rsidRPr="00EB16EC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EB16EC">
        <w:rPr>
          <w:rFonts w:asciiTheme="majorBidi" w:eastAsia="Calibri" w:hAnsiTheme="majorBidi" w:cstheme="majorBidi"/>
          <w:sz w:val="28"/>
          <w:szCs w:val="28"/>
        </w:rPr>
        <w:t xml:space="preserve">16 </w:t>
      </w:r>
      <w:r w:rsidRPr="00EB16EC">
        <w:rPr>
          <w:rFonts w:asciiTheme="majorBidi" w:eastAsia="Calibri" w:hAnsiTheme="majorBidi" w:cstheme="majorBidi"/>
          <w:sz w:val="28"/>
          <w:szCs w:val="28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</w:t>
      </w:r>
      <w:r w:rsidRPr="00EB16EC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EB16EC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="00283B4A">
        <w:rPr>
          <w:rFonts w:asciiTheme="majorBidi" w:eastAsia="Calibri" w:hAnsiTheme="majorBidi" w:cstheme="majorBidi" w:hint="cs"/>
          <w:sz w:val="28"/>
          <w:szCs w:val="28"/>
          <w:cs/>
        </w:rPr>
        <w:t>เลือกที่</w:t>
      </w:r>
      <w:r w:rsidRPr="00EB16EC">
        <w:rPr>
          <w:rFonts w:asciiTheme="majorBidi" w:eastAsia="Calibri" w:hAnsiTheme="majorBidi" w:cstheme="majorBidi"/>
          <w:sz w:val="28"/>
          <w:szCs w:val="28"/>
          <w:cs/>
        </w:rPr>
        <w:t>จะปันส่วนสิ่งตอบแทนที่ต้องจ่าย</w:t>
      </w:r>
      <w:r w:rsidRPr="00EB16EC">
        <w:rPr>
          <w:rFonts w:asciiTheme="majorBidi" w:eastAsia="Calibri" w:hAnsiTheme="majorBidi" w:cstheme="majorBidi" w:hint="cs"/>
          <w:sz w:val="28"/>
          <w:szCs w:val="28"/>
          <w:cs/>
        </w:rPr>
        <w:t>ตามราค</w:t>
      </w:r>
      <w:r w:rsidR="008B243F">
        <w:rPr>
          <w:rFonts w:asciiTheme="majorBidi" w:eastAsia="Calibri" w:hAnsiTheme="majorBidi" w:cstheme="majorBidi" w:hint="cs"/>
          <w:sz w:val="28"/>
          <w:szCs w:val="28"/>
          <w:cs/>
        </w:rPr>
        <w:t>า</w:t>
      </w:r>
      <w:r w:rsidRPr="00EB16EC">
        <w:rPr>
          <w:rFonts w:asciiTheme="majorBidi" w:eastAsia="Calibri" w:hAnsiTheme="majorBidi" w:cstheme="majorBidi" w:hint="cs"/>
          <w:sz w:val="28"/>
          <w:szCs w:val="28"/>
          <w:cs/>
        </w:rPr>
        <w:t>เอกเทศ</w:t>
      </w:r>
      <w:r w:rsidR="008B243F">
        <w:rPr>
          <w:rFonts w:asciiTheme="majorBidi" w:eastAsia="Calibri" w:hAnsiTheme="majorBidi" w:cstheme="majorBidi" w:hint="cs"/>
          <w:sz w:val="28"/>
          <w:szCs w:val="28"/>
          <w:cs/>
        </w:rPr>
        <w:t>ของแต่ละส่วนประกอบ</w:t>
      </w:r>
      <w:r w:rsidRPr="00EB16EC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EB16EC">
        <w:rPr>
          <w:rFonts w:asciiTheme="majorBidi" w:eastAsia="Calibri" w:hAnsiTheme="majorBidi" w:cstheme="majorBidi" w:hint="cs"/>
          <w:sz w:val="28"/>
          <w:szCs w:val="28"/>
          <w:cs/>
        </w:rPr>
        <w:t xml:space="preserve">ณ </w:t>
      </w:r>
      <w:r w:rsidRPr="00EB16EC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EB16EC">
        <w:rPr>
          <w:rFonts w:asciiTheme="majorBidi" w:hAnsiTheme="majorBidi" w:cstheme="majorBidi"/>
          <w:sz w:val="28"/>
          <w:szCs w:val="28"/>
        </w:rPr>
        <w:t xml:space="preserve"> 1 </w:t>
      </w:r>
      <w:r w:rsidRPr="00EB16EC">
        <w:rPr>
          <w:rFonts w:asciiTheme="majorBidi" w:hAnsiTheme="majorBidi" w:cstheme="majorBidi" w:hint="cs"/>
          <w:sz w:val="28"/>
          <w:szCs w:val="28"/>
          <w:cs/>
        </w:rPr>
        <w:t>ตุลาคม</w:t>
      </w:r>
      <w:r w:rsidRPr="00EB16E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B16EC">
        <w:rPr>
          <w:rFonts w:asciiTheme="majorBidi" w:hAnsiTheme="majorBidi" w:cstheme="majorBidi"/>
          <w:sz w:val="28"/>
          <w:szCs w:val="28"/>
        </w:rPr>
        <w:t>2563</w:t>
      </w:r>
      <w:r w:rsidRPr="00EB16EC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EB16EC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Pr="00EB16EC">
        <w:rPr>
          <w:rFonts w:asciiTheme="majorBidi" w:eastAsia="Calibri" w:hAnsiTheme="majorBidi" w:cstheme="majorBidi" w:hint="cs"/>
          <w:sz w:val="28"/>
          <w:szCs w:val="28"/>
          <w:cs/>
        </w:rPr>
        <w:t>และ</w:t>
      </w:r>
      <w:r w:rsidRPr="00EB16EC">
        <w:rPr>
          <w:rFonts w:asciiTheme="majorBidi" w:eastAsia="Calibri" w:hAnsiTheme="majorBidi" w:cstheme="majorBidi"/>
          <w:sz w:val="28"/>
          <w:szCs w:val="28"/>
          <w:cs/>
        </w:rPr>
        <w:t>บริษัทรับรู้สินทรัพย์สิทธิการใช้และหนี้สินตามสัญญาเช่า</w:t>
      </w:r>
      <w:r w:rsidRPr="00EB16EC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EB16EC">
        <w:rPr>
          <w:rFonts w:asciiTheme="majorBidi" w:eastAsia="Calibri" w:hAnsiTheme="majorBidi" w:cstheme="majorBidi"/>
          <w:sz w:val="28"/>
          <w:szCs w:val="28"/>
          <w:cs/>
        </w:rPr>
        <w:t>ส่งผลให้ลักษณะของค่าใช้จ่ายที่เกี่ยวข้องกับสัญญาเช่าดังกล่าวเปลี่ยนแปลงไป</w:t>
      </w:r>
      <w:r w:rsidRPr="00EB16EC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EB16EC">
        <w:rPr>
          <w:rFonts w:asciiTheme="majorBidi" w:eastAsia="Calibri" w:hAnsiTheme="majorBidi" w:cstheme="majorBidi"/>
          <w:sz w:val="28"/>
          <w:szCs w:val="28"/>
          <w:cs/>
        </w:rPr>
        <w:t xml:space="preserve">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0522CD11" w14:textId="77777777" w:rsidR="005D5567" w:rsidRPr="00E65407" w:rsidRDefault="005D5567" w:rsidP="002B454B">
      <w:pPr>
        <w:autoSpaceDE w:val="0"/>
        <w:autoSpaceDN w:val="0"/>
        <w:adjustRightInd w:val="0"/>
        <w:spacing w:line="240" w:lineRule="auto"/>
        <w:ind w:left="1080"/>
        <w:rPr>
          <w:rFonts w:asciiTheme="majorBidi" w:hAnsiTheme="majorBidi" w:cstheme="majorBidi"/>
          <w:sz w:val="16"/>
          <w:szCs w:val="16"/>
        </w:rPr>
      </w:pPr>
    </w:p>
    <w:p w14:paraId="7F34C4C1" w14:textId="77777777" w:rsidR="00FE288F" w:rsidRDefault="00FE288F">
      <w:pPr>
        <w:spacing w:line="240" w:lineRule="auto"/>
        <w:jc w:val="left"/>
        <w:rPr>
          <w:rFonts w:asciiTheme="majorBidi" w:hAnsiTheme="majorBidi" w:cstheme="majorBidi"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color w:val="000000"/>
          <w:sz w:val="28"/>
          <w:szCs w:val="28"/>
          <w:cs/>
        </w:rPr>
        <w:br w:type="page"/>
      </w:r>
    </w:p>
    <w:p w14:paraId="2321BE93" w14:textId="707B90BC" w:rsidR="005D5567" w:rsidRPr="00EB16EC" w:rsidRDefault="005D5567" w:rsidP="002B454B">
      <w:pPr>
        <w:autoSpaceDE w:val="0"/>
        <w:autoSpaceDN w:val="0"/>
        <w:adjustRightInd w:val="0"/>
        <w:spacing w:line="240" w:lineRule="auto"/>
        <w:ind w:left="1080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EB16EC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กลุ่มบริษัทให้เช่าช่วงสินทรัพย์บางรายการ</w:t>
      </w:r>
      <w:r w:rsidRPr="00EB16E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EB16EC">
        <w:rPr>
          <w:rFonts w:asciiTheme="majorBidi" w:hAnsiTheme="majorBidi" w:cstheme="majorBidi"/>
          <w:color w:val="000000"/>
          <w:sz w:val="28"/>
          <w:szCs w:val="28"/>
          <w:cs/>
        </w:rPr>
        <w:t>ซึ่งเดิมสัญญาเช่าหลักและสัญญาเช่าช่วงถูกจัดประเภทเป็นสัญญาเช่าดำเนินงานและรับรู้รายได้ค่าเช่าและค่าเช่าจ่ายในกำไรหรือขาดทุน</w:t>
      </w:r>
      <w:r w:rsidRPr="00EB16EC">
        <w:rPr>
          <w:rFonts w:asciiTheme="majorBidi" w:eastAsia="Calibri" w:hAnsiTheme="majorBidi" w:cstheme="majorBidi"/>
          <w:sz w:val="28"/>
          <w:szCs w:val="28"/>
          <w:cs/>
        </w:rPr>
        <w:t xml:space="preserve">โดยวิธีเส้นตรงตลอดอายุสัญญาเช่า ตาม </w:t>
      </w:r>
      <w:r w:rsidRPr="00EB16EC">
        <w:rPr>
          <w:rFonts w:asciiTheme="majorBidi" w:eastAsia="Calibri" w:hAnsiTheme="majorBidi" w:cstheme="majorBidi"/>
          <w:sz w:val="28"/>
          <w:szCs w:val="28"/>
        </w:rPr>
        <w:t xml:space="preserve">TFRS 16 </w:t>
      </w:r>
      <w:r w:rsidRPr="00EB16EC">
        <w:rPr>
          <w:rFonts w:asciiTheme="majorBidi" w:eastAsia="Calibri" w:hAnsiTheme="majorBidi" w:cstheme="majorBidi"/>
          <w:sz w:val="28"/>
          <w:szCs w:val="28"/>
          <w:cs/>
        </w:rPr>
        <w:t>สินทรัพย์สิทธิการใช้ที่รับรู้ตามสัญญาเช่าหลักแสดงรายการเป็นอสังหาริมทรัพย์เพื่อการลงทุนและวัดมูลค่าด้วยวิธี</w:t>
      </w:r>
      <w:r w:rsidR="00FE288F">
        <w:rPr>
          <w:rFonts w:asciiTheme="majorBidi" w:eastAsia="Calibri" w:hAnsiTheme="majorBidi" w:cstheme="majorBidi" w:hint="cs"/>
          <w:sz w:val="28"/>
          <w:szCs w:val="28"/>
          <w:cs/>
        </w:rPr>
        <w:t>มูลค่า</w:t>
      </w:r>
      <w:r w:rsidR="004E5D00">
        <w:rPr>
          <w:rFonts w:asciiTheme="majorBidi" w:eastAsia="Calibri" w:hAnsiTheme="majorBidi" w:cstheme="majorBidi" w:hint="cs"/>
          <w:sz w:val="28"/>
          <w:szCs w:val="28"/>
          <w:cs/>
        </w:rPr>
        <w:t>ยุติธรรม</w:t>
      </w:r>
      <w:r w:rsidRPr="00EB16EC">
        <w:rPr>
          <w:rFonts w:asciiTheme="majorBidi" w:eastAsia="Calibri" w:hAnsiTheme="majorBidi" w:cstheme="majorBidi"/>
          <w:sz w:val="28"/>
          <w:szCs w:val="28"/>
          <w:cs/>
        </w:rPr>
        <w:t xml:space="preserve"> กลุ่มบริษัท</w:t>
      </w:r>
      <w:r w:rsidRPr="00EB16E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ได้ทบทวนการจัดประเภทสัญญาให้เช่าช่วงโดยอ้างอิงจากสินทรัพย์สิทธิการใช้แทนสินทรัพย์อ้างอิง และได้จัดประเภทเป็นสัญญาเช่าเงินทุน ส่งผลให้มีการรับรู้ลูกหนี้สัญญาเช่าเงินทุน </w:t>
      </w:r>
    </w:p>
    <w:p w14:paraId="6098C61F" w14:textId="77777777" w:rsidR="005D5567" w:rsidRPr="00E65407" w:rsidRDefault="005D5567" w:rsidP="002B454B">
      <w:pPr>
        <w:autoSpaceDE w:val="0"/>
        <w:autoSpaceDN w:val="0"/>
        <w:adjustRightInd w:val="0"/>
        <w:spacing w:line="240" w:lineRule="auto"/>
        <w:ind w:left="1080"/>
        <w:rPr>
          <w:rFonts w:asciiTheme="majorBidi" w:eastAsia="Calibri" w:hAnsiTheme="majorBidi" w:cstheme="majorBidi"/>
        </w:rPr>
      </w:pPr>
    </w:p>
    <w:p w14:paraId="5FF5805B" w14:textId="77777777" w:rsidR="005D5567" w:rsidRPr="00EB16EC" w:rsidRDefault="005D5567" w:rsidP="002B454B">
      <w:pPr>
        <w:autoSpaceDE w:val="0"/>
        <w:autoSpaceDN w:val="0"/>
        <w:adjustRightInd w:val="0"/>
        <w:spacing w:line="240" w:lineRule="auto"/>
        <w:ind w:left="1080"/>
        <w:rPr>
          <w:rFonts w:asciiTheme="majorBidi" w:eastAsia="Calibri" w:hAnsiTheme="majorBidi" w:cstheme="majorBidi"/>
          <w:sz w:val="28"/>
          <w:szCs w:val="28"/>
        </w:rPr>
      </w:pPr>
      <w:r w:rsidRPr="00EB16EC">
        <w:rPr>
          <w:rFonts w:asciiTheme="majorBidi" w:eastAsia="Calibri" w:hAnsiTheme="majorBidi" w:cstheme="majorBidi"/>
          <w:sz w:val="28"/>
          <w:szCs w:val="28"/>
          <w:cs/>
        </w:rPr>
        <w:t xml:space="preserve">ในการปฏิบัติในช่วงเปลี่ยนแปลง กลุ่มบริษัทได้เลือกใช้ข้อยกเว้นต่อไปนี้ </w:t>
      </w:r>
    </w:p>
    <w:p w14:paraId="684A0EE1" w14:textId="77777777" w:rsidR="005D5567" w:rsidRPr="00EB16EC" w:rsidRDefault="005D5567" w:rsidP="002B454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line="240" w:lineRule="auto"/>
        <w:ind w:left="1080" w:firstLine="0"/>
        <w:contextualSpacing/>
        <w:rPr>
          <w:rFonts w:asciiTheme="majorBidi" w:eastAsia="Calibri" w:hAnsiTheme="majorBidi" w:cstheme="majorBidi"/>
          <w:sz w:val="28"/>
          <w:szCs w:val="28"/>
        </w:rPr>
      </w:pPr>
      <w:r w:rsidRPr="00EB16EC">
        <w:rPr>
          <w:rFonts w:asciiTheme="majorBidi" w:eastAsia="Calibri" w:hAnsiTheme="majorBidi" w:cstheme="majorBidi"/>
          <w:sz w:val="28"/>
          <w:szCs w:val="28"/>
          <w:cs/>
        </w:rPr>
        <w:t xml:space="preserve"> 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EB16EC">
        <w:rPr>
          <w:rFonts w:asciiTheme="majorBidi" w:eastAsia="Calibri" w:hAnsiTheme="majorBidi" w:cstheme="majorBidi"/>
          <w:sz w:val="28"/>
          <w:szCs w:val="28"/>
        </w:rPr>
        <w:t xml:space="preserve">12 </w:t>
      </w:r>
      <w:r w:rsidRPr="00EB16EC">
        <w:rPr>
          <w:rFonts w:asciiTheme="majorBidi" w:eastAsia="Calibri" w:hAnsiTheme="majorBidi" w:cstheme="majorBidi"/>
          <w:sz w:val="28"/>
          <w:szCs w:val="28"/>
          <w:cs/>
        </w:rPr>
        <w:t xml:space="preserve">เดือน </w:t>
      </w:r>
      <w:r w:rsidRPr="00EB16EC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14:paraId="673F3138" w14:textId="4C242749" w:rsidR="005D5567" w:rsidRDefault="004E684B" w:rsidP="002B454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line="240" w:lineRule="auto"/>
        <w:ind w:left="1080" w:firstLine="0"/>
        <w:contextualSpacing/>
        <w:rPr>
          <w:rFonts w:asciiTheme="majorBidi" w:eastAsia="Calibri" w:hAnsiTheme="majorBidi" w:cstheme="majorBidi"/>
          <w:sz w:val="28"/>
          <w:szCs w:val="28"/>
        </w:rPr>
      </w:pPr>
      <w:r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="005D5567" w:rsidRPr="00EB16EC">
        <w:rPr>
          <w:rFonts w:asciiTheme="majorBidi" w:eastAsia="Calibri" w:hAnsiTheme="majorBidi" w:cstheme="majorBidi"/>
          <w:sz w:val="28"/>
          <w:szCs w:val="28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="005D5567" w:rsidRPr="00EB16EC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14:paraId="66601E4B" w14:textId="77777777" w:rsidR="00A546A9" w:rsidRPr="00E65407" w:rsidRDefault="00A546A9" w:rsidP="00B54951">
      <w:pPr>
        <w:pStyle w:val="ListParagraph"/>
        <w:autoSpaceDE w:val="0"/>
        <w:autoSpaceDN w:val="0"/>
        <w:adjustRightInd w:val="0"/>
        <w:spacing w:line="240" w:lineRule="auto"/>
        <w:ind w:left="1080"/>
        <w:contextualSpacing/>
        <w:rPr>
          <w:rFonts w:asciiTheme="majorBidi" w:eastAsia="Calibri" w:hAnsiTheme="majorBidi" w:cstheme="majorBidi"/>
          <w:sz w:val="20"/>
          <w:szCs w:val="20"/>
        </w:rPr>
      </w:pPr>
    </w:p>
    <w:tbl>
      <w:tblPr>
        <w:tblW w:w="876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43"/>
        <w:gridCol w:w="899"/>
        <w:gridCol w:w="1362"/>
        <w:gridCol w:w="185"/>
        <w:gridCol w:w="1371"/>
      </w:tblGrid>
      <w:tr w:rsidR="005D5567" w:rsidRPr="00EB16EC" w14:paraId="61EDD33B" w14:textId="77777777" w:rsidTr="003803BE">
        <w:trPr>
          <w:cantSplit/>
          <w:trHeight w:val="20"/>
        </w:trPr>
        <w:tc>
          <w:tcPr>
            <w:tcW w:w="4943" w:type="dxa"/>
            <w:shd w:val="clear" w:color="auto" w:fill="auto"/>
            <w:vAlign w:val="bottom"/>
          </w:tcPr>
          <w:p w14:paraId="7E500CD4" w14:textId="334DC6F6" w:rsidR="005D5567" w:rsidRPr="00EB16EC" w:rsidRDefault="005D5567" w:rsidP="005D5567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  <w:r w:rsidRPr="00EB16EC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>ผลกระทบจากการ</w:t>
            </w:r>
            <w:r w:rsidRPr="00EB16EC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ถือ</w:t>
            </w:r>
            <w:r w:rsidRPr="00EB16EC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>ปฏิบัติ</w:t>
            </w:r>
            <w:r w:rsidRPr="00EB16EC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ตาม</w:t>
            </w:r>
            <w:r w:rsidRPr="00EB16EC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EB16E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TFRS 16</w:t>
            </w:r>
            <w:r w:rsidRPr="00EB16EC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899" w:type="dxa"/>
          </w:tcPr>
          <w:p w14:paraId="1006EEAF" w14:textId="77777777" w:rsidR="005D5567" w:rsidRDefault="005D5567" w:rsidP="005D5567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  <w:p w14:paraId="600918E6" w14:textId="3944B1D8" w:rsidR="00DF026D" w:rsidRPr="006E747F" w:rsidRDefault="00DF026D" w:rsidP="005D5567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E747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362" w:type="dxa"/>
            <w:vAlign w:val="bottom"/>
          </w:tcPr>
          <w:p w14:paraId="580D215F" w14:textId="77777777" w:rsidR="005D5567" w:rsidRPr="00EB16EC" w:rsidRDefault="005D5567" w:rsidP="005D5567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5" w:type="dxa"/>
            <w:vAlign w:val="bottom"/>
          </w:tcPr>
          <w:p w14:paraId="0AC60FFC" w14:textId="77777777" w:rsidR="005D5567" w:rsidRPr="00EB16EC" w:rsidRDefault="005D5567" w:rsidP="005D556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B5FDB2F" w14:textId="77777777" w:rsidR="005D5567" w:rsidRPr="00EB16EC" w:rsidRDefault="005D5567" w:rsidP="005D556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EB16E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57689375" w14:textId="77777777" w:rsidR="005D5567" w:rsidRPr="00EB16EC" w:rsidRDefault="005D5567" w:rsidP="005D556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D5567" w:rsidRPr="00EB16EC" w14:paraId="416A041F" w14:textId="77777777" w:rsidTr="003803BE">
        <w:trPr>
          <w:cantSplit/>
          <w:trHeight w:val="20"/>
        </w:trPr>
        <w:tc>
          <w:tcPr>
            <w:tcW w:w="4943" w:type="dxa"/>
          </w:tcPr>
          <w:p w14:paraId="7BCD7591" w14:textId="77777777" w:rsidR="005D5567" w:rsidRPr="00EB16EC" w:rsidRDefault="005D5567" w:rsidP="005D5567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99" w:type="dxa"/>
          </w:tcPr>
          <w:p w14:paraId="1424348A" w14:textId="77777777" w:rsidR="005D5567" w:rsidRPr="00EB16EC" w:rsidRDefault="005D5567" w:rsidP="005D556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918" w:type="dxa"/>
            <w:gridSpan w:val="3"/>
          </w:tcPr>
          <w:p w14:paraId="4C004529" w14:textId="77777777" w:rsidR="005D5567" w:rsidRPr="00EB16EC" w:rsidRDefault="005D5567" w:rsidP="005D556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B16E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ล้าน</w:t>
            </w:r>
            <w:r w:rsidRPr="00EB16E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EB16E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D5567" w:rsidRPr="00EB16EC" w14:paraId="265D64FD" w14:textId="77777777" w:rsidTr="003803BE">
        <w:trPr>
          <w:cantSplit/>
          <w:trHeight w:val="20"/>
        </w:trPr>
        <w:tc>
          <w:tcPr>
            <w:tcW w:w="4943" w:type="dxa"/>
          </w:tcPr>
          <w:p w14:paraId="1B2CE504" w14:textId="77777777" w:rsidR="005D5567" w:rsidRPr="00EB16EC" w:rsidRDefault="005D5567" w:rsidP="005D5567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B16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EB16E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ตุลาคม</w:t>
            </w:r>
            <w:r w:rsidRPr="00EB16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B16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99" w:type="dxa"/>
          </w:tcPr>
          <w:p w14:paraId="245A966F" w14:textId="77777777" w:rsidR="005D5567" w:rsidRPr="00EB16EC" w:rsidRDefault="005D5567" w:rsidP="005D556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918" w:type="dxa"/>
            <w:gridSpan w:val="3"/>
          </w:tcPr>
          <w:p w14:paraId="4249DAD8" w14:textId="77777777" w:rsidR="005D5567" w:rsidRPr="00EB16EC" w:rsidRDefault="005D5567" w:rsidP="005D556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DF026D" w:rsidRPr="00DF026D" w14:paraId="6752470C" w14:textId="77777777" w:rsidTr="003803BE">
        <w:trPr>
          <w:cantSplit/>
          <w:trHeight w:val="20"/>
        </w:trPr>
        <w:tc>
          <w:tcPr>
            <w:tcW w:w="4943" w:type="dxa"/>
          </w:tcPr>
          <w:p w14:paraId="52376A4F" w14:textId="22A6EC27" w:rsidR="00DF026D" w:rsidRPr="00DF026D" w:rsidRDefault="00DF026D" w:rsidP="00DF026D">
            <w:pPr>
              <w:spacing w:line="240" w:lineRule="auto"/>
              <w:ind w:left="175" w:hanging="16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ส่วนของลูกหนี้สัญญาเช่าเงินทุนที่ถึงกำหนดชำระภายใน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หนึ่งปีเพิ่มขึ้น</w:t>
            </w:r>
          </w:p>
        </w:tc>
        <w:tc>
          <w:tcPr>
            <w:tcW w:w="899" w:type="dxa"/>
          </w:tcPr>
          <w:p w14:paraId="32F64738" w14:textId="77777777" w:rsidR="00DF026D" w:rsidRPr="00DF026D" w:rsidRDefault="00DF026D" w:rsidP="00DF026D">
            <w:pPr>
              <w:pStyle w:val="acctfourfigures"/>
              <w:tabs>
                <w:tab w:val="clear" w:pos="765"/>
                <w:tab w:val="left" w:pos="372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vAlign w:val="bottom"/>
          </w:tcPr>
          <w:p w14:paraId="2A39139A" w14:textId="3090C43E" w:rsidR="00DF026D" w:rsidRPr="00DF026D" w:rsidRDefault="00312238" w:rsidP="00312238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8.47</w:t>
            </w:r>
          </w:p>
        </w:tc>
        <w:tc>
          <w:tcPr>
            <w:tcW w:w="185" w:type="dxa"/>
          </w:tcPr>
          <w:p w14:paraId="6AB1D5D5" w14:textId="77777777" w:rsidR="00DF026D" w:rsidRPr="00DF026D" w:rsidRDefault="00DF026D" w:rsidP="00DF026D">
            <w:pPr>
              <w:pStyle w:val="acctfourfigures"/>
              <w:tabs>
                <w:tab w:val="clear" w:pos="765"/>
                <w:tab w:val="left" w:pos="372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</w:tcPr>
          <w:p w14:paraId="46D674E2" w14:textId="77777777" w:rsidR="00DF026D" w:rsidRDefault="00DF026D" w:rsidP="00DF026D">
            <w:pPr>
              <w:pStyle w:val="acctfourfigures"/>
              <w:tabs>
                <w:tab w:val="clear" w:pos="765"/>
                <w:tab w:val="left" w:pos="372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17061D" w14:textId="2C4EEED3" w:rsidR="00775088" w:rsidRPr="00DF026D" w:rsidRDefault="00775088" w:rsidP="0077508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D5567" w:rsidRPr="00EB16EC" w14:paraId="5D9C4EFE" w14:textId="77777777" w:rsidTr="003803BE">
        <w:trPr>
          <w:cantSplit/>
          <w:trHeight w:val="20"/>
        </w:trPr>
        <w:tc>
          <w:tcPr>
            <w:tcW w:w="4943" w:type="dxa"/>
          </w:tcPr>
          <w:p w14:paraId="67F8138D" w14:textId="77777777" w:rsidR="005D5567" w:rsidRPr="00EB16EC" w:rsidRDefault="005D5567" w:rsidP="005D5567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6E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ลูกหนี้สัญญาเช่าเงินทุนเพิ่มขึ้น</w:t>
            </w:r>
          </w:p>
        </w:tc>
        <w:tc>
          <w:tcPr>
            <w:tcW w:w="899" w:type="dxa"/>
          </w:tcPr>
          <w:p w14:paraId="3312F9AA" w14:textId="77777777" w:rsidR="005D5567" w:rsidRPr="00EB16EC" w:rsidRDefault="005D5567" w:rsidP="005D5567">
            <w:pPr>
              <w:pStyle w:val="acctfourfigures"/>
              <w:tabs>
                <w:tab w:val="clear" w:pos="765"/>
                <w:tab w:val="left" w:pos="372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vAlign w:val="bottom"/>
          </w:tcPr>
          <w:p w14:paraId="7A00C8BE" w14:textId="29583BFA" w:rsidR="005D5567" w:rsidRPr="00EB16EC" w:rsidRDefault="00312238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302.51</w:t>
            </w:r>
          </w:p>
        </w:tc>
        <w:tc>
          <w:tcPr>
            <w:tcW w:w="185" w:type="dxa"/>
            <w:vAlign w:val="bottom"/>
          </w:tcPr>
          <w:p w14:paraId="0B222700" w14:textId="77777777" w:rsidR="005D5567" w:rsidRPr="00EB16EC" w:rsidRDefault="005D5567" w:rsidP="005D5567">
            <w:pPr>
              <w:pStyle w:val="acctfourfigures"/>
              <w:tabs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83ED5C9" w14:textId="77777777" w:rsidR="005D5567" w:rsidRPr="00EB16EC" w:rsidRDefault="005D5567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6E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D5567" w:rsidRPr="00EB16EC" w14:paraId="21A5B869" w14:textId="77777777" w:rsidTr="003803BE">
        <w:trPr>
          <w:cantSplit/>
          <w:trHeight w:val="20"/>
        </w:trPr>
        <w:tc>
          <w:tcPr>
            <w:tcW w:w="4943" w:type="dxa"/>
          </w:tcPr>
          <w:p w14:paraId="508F5158" w14:textId="77777777" w:rsidR="005D5567" w:rsidRPr="00EB16EC" w:rsidRDefault="005D5567" w:rsidP="005D5567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6E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สินทรัพย์สิทธิการใช้เพิ่มขึ้น</w:t>
            </w:r>
          </w:p>
        </w:tc>
        <w:tc>
          <w:tcPr>
            <w:tcW w:w="899" w:type="dxa"/>
          </w:tcPr>
          <w:p w14:paraId="25308C77" w14:textId="7A899A3B" w:rsidR="005D5567" w:rsidRPr="002A379F" w:rsidRDefault="00F702CA" w:rsidP="005D5567">
            <w:pPr>
              <w:pStyle w:val="acctfourfigures"/>
              <w:tabs>
                <w:tab w:val="clear" w:pos="765"/>
                <w:tab w:val="decimal" w:pos="192"/>
              </w:tabs>
              <w:spacing w:line="240" w:lineRule="auto"/>
              <w:ind w:hanging="34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val="en-US" w:bidi="th-TH"/>
              </w:rPr>
            </w:pPr>
            <w:r w:rsidRPr="00F702C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16</w:t>
            </w:r>
          </w:p>
        </w:tc>
        <w:tc>
          <w:tcPr>
            <w:tcW w:w="1362" w:type="dxa"/>
            <w:vAlign w:val="bottom"/>
          </w:tcPr>
          <w:p w14:paraId="52896F7F" w14:textId="77777777" w:rsidR="005D5567" w:rsidRPr="00EB16EC" w:rsidRDefault="005D5567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76.59</w:t>
            </w:r>
          </w:p>
        </w:tc>
        <w:tc>
          <w:tcPr>
            <w:tcW w:w="185" w:type="dxa"/>
            <w:vAlign w:val="bottom"/>
          </w:tcPr>
          <w:p w14:paraId="7D8732CD" w14:textId="77777777" w:rsidR="005D5567" w:rsidRPr="00EB16EC" w:rsidRDefault="005D5567" w:rsidP="005D5567">
            <w:pPr>
              <w:pStyle w:val="acctfourfigures"/>
              <w:tabs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6B4D03E" w14:textId="77777777" w:rsidR="005D5567" w:rsidRPr="00EB16EC" w:rsidRDefault="005D5567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37.57</w:t>
            </w:r>
          </w:p>
        </w:tc>
      </w:tr>
      <w:tr w:rsidR="005D5567" w:rsidRPr="00EB16EC" w14:paraId="618B0DDF" w14:textId="77777777" w:rsidTr="003803BE">
        <w:trPr>
          <w:cantSplit/>
          <w:trHeight w:val="20"/>
        </w:trPr>
        <w:tc>
          <w:tcPr>
            <w:tcW w:w="4943" w:type="dxa"/>
          </w:tcPr>
          <w:p w14:paraId="6DA05E79" w14:textId="77777777" w:rsidR="005D5567" w:rsidRPr="00EB16EC" w:rsidRDefault="005D5567" w:rsidP="005D5567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6E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EB16E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899" w:type="dxa"/>
          </w:tcPr>
          <w:p w14:paraId="3C5528FD" w14:textId="657ECD4E" w:rsidR="005D5567" w:rsidRPr="002A379F" w:rsidRDefault="00F702CA" w:rsidP="005D5567">
            <w:pPr>
              <w:pStyle w:val="acctfourfigures"/>
              <w:tabs>
                <w:tab w:val="clear" w:pos="765"/>
                <w:tab w:val="decimal" w:pos="192"/>
              </w:tabs>
              <w:spacing w:line="240" w:lineRule="auto"/>
              <w:ind w:hanging="34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bidi="th-TH"/>
              </w:rPr>
            </w:pPr>
            <w:r w:rsidRPr="00F702C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15</w:t>
            </w:r>
          </w:p>
        </w:tc>
        <w:tc>
          <w:tcPr>
            <w:tcW w:w="1362" w:type="dxa"/>
            <w:vAlign w:val="bottom"/>
          </w:tcPr>
          <w:p w14:paraId="2A125471" w14:textId="70CBEB8A" w:rsidR="005D5567" w:rsidRPr="00EB16EC" w:rsidRDefault="005D5567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32DD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B16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32DD2">
              <w:rPr>
                <w:rFonts w:asciiTheme="majorBidi" w:hAnsiTheme="majorBidi" w:cstheme="majorBidi"/>
                <w:sz w:val="28"/>
                <w:szCs w:val="28"/>
              </w:rPr>
              <w:t>310</w:t>
            </w:r>
            <w:r w:rsidRPr="00EB16E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332DD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B16EC">
              <w:rPr>
                <w:rFonts w:asciiTheme="majorBidi" w:hAnsiTheme="majorBidi" w:cstheme="majorBidi"/>
                <w:sz w:val="28"/>
                <w:szCs w:val="28"/>
              </w:rPr>
              <w:t>0)</w:t>
            </w:r>
          </w:p>
        </w:tc>
        <w:tc>
          <w:tcPr>
            <w:tcW w:w="185" w:type="dxa"/>
            <w:vAlign w:val="bottom"/>
          </w:tcPr>
          <w:p w14:paraId="1C3E476C" w14:textId="77777777" w:rsidR="005D5567" w:rsidRPr="00EB16EC" w:rsidRDefault="005D5567" w:rsidP="005D5567">
            <w:pPr>
              <w:pStyle w:val="acctfourfigures"/>
              <w:tabs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C46C1F1" w14:textId="77777777" w:rsidR="005D5567" w:rsidRPr="00EB16EC" w:rsidRDefault="005D5567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D5567" w:rsidRPr="00EB16EC" w14:paraId="26DFF893" w14:textId="77777777" w:rsidTr="003803BE">
        <w:trPr>
          <w:cantSplit/>
          <w:trHeight w:val="20"/>
        </w:trPr>
        <w:tc>
          <w:tcPr>
            <w:tcW w:w="4943" w:type="dxa"/>
          </w:tcPr>
          <w:p w14:paraId="2E9FFD41" w14:textId="77777777" w:rsidR="005D5567" w:rsidRPr="00EB16EC" w:rsidRDefault="005D5567" w:rsidP="005D5567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6E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สิทธิการเช่าที่ดินลดลง</w:t>
            </w:r>
          </w:p>
        </w:tc>
        <w:tc>
          <w:tcPr>
            <w:tcW w:w="899" w:type="dxa"/>
          </w:tcPr>
          <w:p w14:paraId="4AC366E7" w14:textId="5A3BF1AE" w:rsidR="005D5567" w:rsidRPr="002A379F" w:rsidRDefault="00F702CA" w:rsidP="005D5567">
            <w:pPr>
              <w:pStyle w:val="acctfourfigures"/>
              <w:tabs>
                <w:tab w:val="clear" w:pos="765"/>
                <w:tab w:val="decimal" w:pos="192"/>
              </w:tabs>
              <w:spacing w:line="240" w:lineRule="auto"/>
              <w:ind w:hanging="34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bidi="th-TH"/>
              </w:rPr>
            </w:pPr>
            <w:r w:rsidRPr="00F702C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17</w:t>
            </w:r>
          </w:p>
        </w:tc>
        <w:tc>
          <w:tcPr>
            <w:tcW w:w="1362" w:type="dxa"/>
            <w:vAlign w:val="bottom"/>
          </w:tcPr>
          <w:p w14:paraId="454F7FEA" w14:textId="77777777" w:rsidR="005D5567" w:rsidRPr="00EB16EC" w:rsidRDefault="005D5567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(161.81)</w:t>
            </w:r>
          </w:p>
        </w:tc>
        <w:tc>
          <w:tcPr>
            <w:tcW w:w="185" w:type="dxa"/>
            <w:vAlign w:val="bottom"/>
          </w:tcPr>
          <w:p w14:paraId="15EAFF3D" w14:textId="77777777" w:rsidR="005D5567" w:rsidRPr="00EB16EC" w:rsidRDefault="005D5567" w:rsidP="005D5567">
            <w:pPr>
              <w:pStyle w:val="acctfourfigures"/>
              <w:tabs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34E88B8" w14:textId="77777777" w:rsidR="005D5567" w:rsidRPr="00EB16EC" w:rsidRDefault="005D5567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F277B" w:rsidRPr="00EB16EC" w14:paraId="6D56C88C" w14:textId="77777777" w:rsidTr="003803BE">
        <w:trPr>
          <w:cantSplit/>
          <w:trHeight w:val="20"/>
        </w:trPr>
        <w:tc>
          <w:tcPr>
            <w:tcW w:w="4943" w:type="dxa"/>
          </w:tcPr>
          <w:p w14:paraId="2420F8DE" w14:textId="5A8E7E1D" w:rsidR="006F277B" w:rsidRPr="00EB16EC" w:rsidRDefault="006F277B" w:rsidP="005D5567">
            <w:pPr>
              <w:spacing w:line="240" w:lineRule="auto"/>
              <w:ind w:left="175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953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="00B5495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99" w:type="dxa"/>
          </w:tcPr>
          <w:p w14:paraId="1FF83537" w14:textId="0632D3D0" w:rsidR="006F277B" w:rsidRPr="002A379F" w:rsidRDefault="004A4C94" w:rsidP="005D5567">
            <w:pPr>
              <w:pStyle w:val="acctfourfigures"/>
              <w:tabs>
                <w:tab w:val="clear" w:pos="765"/>
                <w:tab w:val="decimal" w:pos="192"/>
              </w:tabs>
              <w:spacing w:line="240" w:lineRule="auto"/>
              <w:ind w:hanging="34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bidi="th-TH"/>
              </w:rPr>
            </w:pPr>
            <w:r w:rsidRPr="004A4C9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29</w:t>
            </w:r>
          </w:p>
        </w:tc>
        <w:tc>
          <w:tcPr>
            <w:tcW w:w="1362" w:type="dxa"/>
            <w:vAlign w:val="bottom"/>
          </w:tcPr>
          <w:p w14:paraId="101E4D49" w14:textId="64CF2526" w:rsidR="006F277B" w:rsidRPr="00EB16EC" w:rsidRDefault="006F277B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92.42</w:t>
            </w:r>
          </w:p>
        </w:tc>
        <w:tc>
          <w:tcPr>
            <w:tcW w:w="185" w:type="dxa"/>
            <w:vAlign w:val="bottom"/>
          </w:tcPr>
          <w:p w14:paraId="758795E0" w14:textId="77777777" w:rsidR="006F277B" w:rsidRPr="00EB16EC" w:rsidRDefault="006F277B" w:rsidP="005D5567">
            <w:pPr>
              <w:pStyle w:val="acctfourfigures"/>
              <w:tabs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D8DA098" w14:textId="79D11C8F" w:rsidR="006F277B" w:rsidRPr="00EB16EC" w:rsidRDefault="006F277B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312238" w:rsidRPr="00EB16EC" w14:paraId="77C515C8" w14:textId="77777777" w:rsidTr="003803BE">
        <w:trPr>
          <w:cantSplit/>
          <w:trHeight w:val="20"/>
        </w:trPr>
        <w:tc>
          <w:tcPr>
            <w:tcW w:w="4943" w:type="dxa"/>
          </w:tcPr>
          <w:p w14:paraId="51FADB47" w14:textId="77777777" w:rsidR="00312238" w:rsidRDefault="00312238" w:rsidP="00312238">
            <w:pPr>
              <w:spacing w:line="240" w:lineRule="auto"/>
              <w:ind w:left="175" w:hanging="16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ส่วนของ</w:t>
            </w:r>
            <w:r w:rsidRPr="00EB16E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ที่ถึงกำหนดชำระภายใน</w:t>
            </w:r>
          </w:p>
          <w:p w14:paraId="786FF043" w14:textId="49CA6876" w:rsidR="00312238" w:rsidRPr="00EB16EC" w:rsidRDefault="00775088" w:rsidP="00775088">
            <w:pPr>
              <w:spacing w:line="240" w:lineRule="auto"/>
              <w:ind w:left="191" w:hanging="17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="0031223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หนึ่งปี</w:t>
            </w:r>
            <w:r w:rsidR="00312238" w:rsidRPr="00EB16E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99" w:type="dxa"/>
          </w:tcPr>
          <w:p w14:paraId="79612ACE" w14:textId="77777777" w:rsidR="00312238" w:rsidRPr="002A379F" w:rsidRDefault="00312238" w:rsidP="005D5567">
            <w:pPr>
              <w:pStyle w:val="acctfourfigures"/>
              <w:tabs>
                <w:tab w:val="clear" w:pos="765"/>
                <w:tab w:val="decimal" w:pos="192"/>
              </w:tabs>
              <w:spacing w:line="240" w:lineRule="auto"/>
              <w:ind w:hanging="34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362" w:type="dxa"/>
            <w:vAlign w:val="bottom"/>
          </w:tcPr>
          <w:p w14:paraId="1FB41367" w14:textId="00B402E9" w:rsidR="00312238" w:rsidRPr="00775088" w:rsidRDefault="00775088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(19.92)</w:t>
            </w:r>
          </w:p>
        </w:tc>
        <w:tc>
          <w:tcPr>
            <w:tcW w:w="185" w:type="dxa"/>
            <w:vAlign w:val="bottom"/>
          </w:tcPr>
          <w:p w14:paraId="5A5925EA" w14:textId="77777777" w:rsidR="00312238" w:rsidRPr="00EB16EC" w:rsidRDefault="00312238" w:rsidP="005D5567">
            <w:pPr>
              <w:pStyle w:val="acctfourfigures"/>
              <w:tabs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910777F" w14:textId="104267ED" w:rsidR="00312238" w:rsidRPr="00EB16EC" w:rsidRDefault="00775088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(15.03)</w:t>
            </w:r>
          </w:p>
        </w:tc>
      </w:tr>
      <w:tr w:rsidR="00775088" w:rsidRPr="00EB16EC" w14:paraId="4C11D6CF" w14:textId="77777777" w:rsidTr="003803BE">
        <w:trPr>
          <w:cantSplit/>
          <w:trHeight w:val="20"/>
        </w:trPr>
        <w:tc>
          <w:tcPr>
            <w:tcW w:w="4943" w:type="dxa"/>
          </w:tcPr>
          <w:p w14:paraId="159A137B" w14:textId="1C9A317F" w:rsidR="00775088" w:rsidRDefault="00775088" w:rsidP="00312238">
            <w:pPr>
              <w:spacing w:line="240" w:lineRule="auto"/>
              <w:ind w:left="175" w:hanging="16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16E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รายได้สิทธิการเช่ารอการตัดบัญชีจากกิจการที่เกี่ยวข้องกัน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ที่ถึงกำหนดภายในหนึ่งปี</w:t>
            </w:r>
            <w:r w:rsidRPr="00EB16E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899" w:type="dxa"/>
          </w:tcPr>
          <w:p w14:paraId="6AFE113A" w14:textId="77777777" w:rsidR="00775088" w:rsidRDefault="00775088" w:rsidP="005D5567">
            <w:pPr>
              <w:pStyle w:val="acctfourfigures"/>
              <w:tabs>
                <w:tab w:val="clear" w:pos="765"/>
                <w:tab w:val="decimal" w:pos="192"/>
              </w:tabs>
              <w:spacing w:line="240" w:lineRule="auto"/>
              <w:ind w:hanging="34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bidi="th-TH"/>
              </w:rPr>
            </w:pPr>
          </w:p>
          <w:p w14:paraId="52EA02A4" w14:textId="028C4716" w:rsidR="00F702CA" w:rsidRPr="004A4C94" w:rsidRDefault="00F702CA" w:rsidP="005D5567">
            <w:pPr>
              <w:pStyle w:val="acctfourfigures"/>
              <w:tabs>
                <w:tab w:val="clear" w:pos="765"/>
                <w:tab w:val="decimal" w:pos="192"/>
              </w:tabs>
              <w:spacing w:line="240" w:lineRule="auto"/>
              <w:ind w:hanging="34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val="en-US" w:bidi="th-TH"/>
              </w:rPr>
            </w:pPr>
            <w:bookmarkStart w:id="0" w:name="_Hlk86757181"/>
            <w:r w:rsidRPr="00F702C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6</w:t>
            </w:r>
            <w:bookmarkEnd w:id="0"/>
            <w:r w:rsidR="004A4C9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, 21</w:t>
            </w:r>
          </w:p>
        </w:tc>
        <w:tc>
          <w:tcPr>
            <w:tcW w:w="1362" w:type="dxa"/>
            <w:vAlign w:val="bottom"/>
          </w:tcPr>
          <w:p w14:paraId="767426D1" w14:textId="717B497A" w:rsidR="00775088" w:rsidRDefault="00775088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133.02</w:t>
            </w:r>
          </w:p>
        </w:tc>
        <w:tc>
          <w:tcPr>
            <w:tcW w:w="185" w:type="dxa"/>
            <w:vAlign w:val="bottom"/>
          </w:tcPr>
          <w:p w14:paraId="61020693" w14:textId="77777777" w:rsidR="00775088" w:rsidRPr="00EB16EC" w:rsidRDefault="00775088" w:rsidP="005D5567">
            <w:pPr>
              <w:pStyle w:val="acctfourfigures"/>
              <w:tabs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5C32FE9" w14:textId="0C585865" w:rsidR="00775088" w:rsidRDefault="00B54951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54951" w:rsidRPr="00EB16EC" w14:paraId="29BCF628" w14:textId="77777777" w:rsidTr="003803BE">
        <w:trPr>
          <w:cantSplit/>
          <w:trHeight w:val="20"/>
        </w:trPr>
        <w:tc>
          <w:tcPr>
            <w:tcW w:w="4943" w:type="dxa"/>
          </w:tcPr>
          <w:p w14:paraId="644D5FE7" w14:textId="77777777" w:rsidR="00B54951" w:rsidRPr="00EB16EC" w:rsidRDefault="00B54951" w:rsidP="00C9573B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6E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899" w:type="dxa"/>
          </w:tcPr>
          <w:p w14:paraId="07651908" w14:textId="77777777" w:rsidR="00B54951" w:rsidRPr="002A379F" w:rsidRDefault="00B54951" w:rsidP="00C9573B">
            <w:pPr>
              <w:pStyle w:val="acctfourfigures"/>
              <w:tabs>
                <w:tab w:val="clear" w:pos="765"/>
                <w:tab w:val="decimal" w:pos="192"/>
              </w:tabs>
              <w:spacing w:line="240" w:lineRule="auto"/>
              <w:ind w:hanging="34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362" w:type="dxa"/>
            <w:vAlign w:val="bottom"/>
          </w:tcPr>
          <w:p w14:paraId="4C7E01E6" w14:textId="7490AB90" w:rsidR="00B54951" w:rsidRPr="00EB16EC" w:rsidRDefault="00B54951" w:rsidP="00C9573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500.60</w:t>
            </w:r>
            <w:r w:rsidRPr="00EB16E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5" w:type="dxa"/>
            <w:vAlign w:val="bottom"/>
          </w:tcPr>
          <w:p w14:paraId="191BC506" w14:textId="77777777" w:rsidR="00B54951" w:rsidRPr="00EB16EC" w:rsidRDefault="00B54951" w:rsidP="00C9573B">
            <w:pPr>
              <w:pStyle w:val="acctfourfigures"/>
              <w:tabs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962434E" w14:textId="7005F478" w:rsidR="00B54951" w:rsidRPr="00EB16EC" w:rsidRDefault="00B54951" w:rsidP="00C9573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22.54</w:t>
            </w:r>
            <w:r w:rsidRPr="00EB16E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32DD2" w:rsidRPr="00EB16EC" w14:paraId="35D8A3C4" w14:textId="77777777" w:rsidTr="003803BE">
        <w:trPr>
          <w:cantSplit/>
          <w:trHeight w:val="20"/>
        </w:trPr>
        <w:tc>
          <w:tcPr>
            <w:tcW w:w="4943" w:type="dxa"/>
          </w:tcPr>
          <w:p w14:paraId="7F27ECB8" w14:textId="372C59C1" w:rsidR="00332DD2" w:rsidRPr="00EB16EC" w:rsidRDefault="00332DD2" w:rsidP="005D5567">
            <w:pPr>
              <w:spacing w:line="240" w:lineRule="auto"/>
              <w:ind w:left="175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16E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หนี้สินภาษีเงินได้รอการตัด</w:t>
            </w:r>
            <w:r w:rsidR="00BF34D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บัญชี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899" w:type="dxa"/>
          </w:tcPr>
          <w:p w14:paraId="39B1569D" w14:textId="5871399D" w:rsidR="00332DD2" w:rsidRPr="002A379F" w:rsidRDefault="004A4C94" w:rsidP="005D5567">
            <w:pPr>
              <w:pStyle w:val="acctfourfigures"/>
              <w:tabs>
                <w:tab w:val="clear" w:pos="765"/>
                <w:tab w:val="decimal" w:pos="192"/>
              </w:tabs>
              <w:spacing w:line="240" w:lineRule="auto"/>
              <w:ind w:hanging="34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bidi="th-TH"/>
              </w:rPr>
            </w:pPr>
            <w:r w:rsidRPr="004A4C94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29</w:t>
            </w:r>
          </w:p>
        </w:tc>
        <w:tc>
          <w:tcPr>
            <w:tcW w:w="1362" w:type="dxa"/>
            <w:vAlign w:val="bottom"/>
          </w:tcPr>
          <w:p w14:paraId="6354A3F8" w14:textId="2BBE1840" w:rsidR="00332DD2" w:rsidRPr="00332DD2" w:rsidRDefault="006F277B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379.00</w:t>
            </w:r>
          </w:p>
        </w:tc>
        <w:tc>
          <w:tcPr>
            <w:tcW w:w="185" w:type="dxa"/>
            <w:vAlign w:val="bottom"/>
          </w:tcPr>
          <w:p w14:paraId="41234041" w14:textId="77777777" w:rsidR="00332DD2" w:rsidRPr="00EB16EC" w:rsidRDefault="00332DD2" w:rsidP="005D5567">
            <w:pPr>
              <w:pStyle w:val="acctfourfigures"/>
              <w:tabs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064CB51" w14:textId="6251B2AA" w:rsidR="00332DD2" w:rsidRPr="00EB16EC" w:rsidRDefault="00332DD2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D5567" w:rsidRPr="00EB16EC" w14:paraId="1CEB3CEE" w14:textId="77777777" w:rsidTr="003803BE">
        <w:trPr>
          <w:cantSplit/>
          <w:trHeight w:val="20"/>
        </w:trPr>
        <w:tc>
          <w:tcPr>
            <w:tcW w:w="4943" w:type="dxa"/>
          </w:tcPr>
          <w:p w14:paraId="4DBB31C1" w14:textId="77777777" w:rsidR="005D5567" w:rsidRPr="00EB16EC" w:rsidRDefault="005D5567" w:rsidP="005D5567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รายได้สิทธิการเช่ารอการตัดบัญชีจากกิจการที่เกี่ยวข้องกันลดลง</w:t>
            </w:r>
          </w:p>
        </w:tc>
        <w:tc>
          <w:tcPr>
            <w:tcW w:w="899" w:type="dxa"/>
          </w:tcPr>
          <w:p w14:paraId="2170A7B6" w14:textId="3749CBFC" w:rsidR="005D5567" w:rsidRPr="002A379F" w:rsidRDefault="00F702CA" w:rsidP="005D5567">
            <w:pPr>
              <w:pStyle w:val="acctfourfigures"/>
              <w:tabs>
                <w:tab w:val="clear" w:pos="765"/>
                <w:tab w:val="decimal" w:pos="192"/>
              </w:tabs>
              <w:spacing w:line="240" w:lineRule="auto"/>
              <w:ind w:hanging="34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bidi="th-TH"/>
              </w:rPr>
            </w:pPr>
            <w:r w:rsidRPr="00F702C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6</w:t>
            </w:r>
            <w:r w:rsidR="004A4C94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, 21</w:t>
            </w:r>
          </w:p>
        </w:tc>
        <w:tc>
          <w:tcPr>
            <w:tcW w:w="1362" w:type="dxa"/>
            <w:vAlign w:val="bottom"/>
          </w:tcPr>
          <w:p w14:paraId="79DEA87C" w14:textId="004C5B54" w:rsidR="005D5567" w:rsidRPr="00EB16EC" w:rsidRDefault="005D5567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B54951">
              <w:rPr>
                <w:rFonts w:asciiTheme="majorBidi" w:hAnsiTheme="majorBidi" w:cstheme="majorBidi"/>
                <w:sz w:val="28"/>
                <w:szCs w:val="28"/>
              </w:rPr>
              <w:t>645.38</w:t>
            </w:r>
          </w:p>
        </w:tc>
        <w:tc>
          <w:tcPr>
            <w:tcW w:w="185" w:type="dxa"/>
            <w:vAlign w:val="bottom"/>
          </w:tcPr>
          <w:p w14:paraId="6DF2A62A" w14:textId="77777777" w:rsidR="005D5567" w:rsidRPr="00EB16EC" w:rsidRDefault="005D5567" w:rsidP="005D5567">
            <w:pPr>
              <w:pStyle w:val="acctfourfigures"/>
              <w:tabs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0DD82AF" w14:textId="77777777" w:rsidR="005D5567" w:rsidRPr="00EB16EC" w:rsidRDefault="005D5567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6E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D5567" w:rsidRPr="00EB16EC" w14:paraId="55E7A406" w14:textId="77777777" w:rsidTr="000A5FCB">
        <w:trPr>
          <w:cantSplit/>
          <w:trHeight w:val="20"/>
        </w:trPr>
        <w:tc>
          <w:tcPr>
            <w:tcW w:w="4943" w:type="dxa"/>
          </w:tcPr>
          <w:p w14:paraId="03A8A206" w14:textId="5700AF68" w:rsidR="005D5567" w:rsidRPr="00EB16EC" w:rsidRDefault="005D5567" w:rsidP="005D5567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EB16E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กำไรสะสม</w:t>
            </w:r>
            <w:r w:rsidR="00332DD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899" w:type="dxa"/>
          </w:tcPr>
          <w:p w14:paraId="775C6890" w14:textId="77777777" w:rsidR="005D5567" w:rsidRPr="00EB16EC" w:rsidRDefault="005D5567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2F2458D8" w14:textId="70C7B196" w:rsidR="005D5567" w:rsidRPr="00EB16EC" w:rsidRDefault="00332DD2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354</w:t>
            </w:r>
            <w:r w:rsidR="005D5567" w:rsidRPr="00EB16E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185" w:type="dxa"/>
          </w:tcPr>
          <w:p w14:paraId="20712C1D" w14:textId="77777777" w:rsidR="005D5567" w:rsidRPr="00EB16EC" w:rsidRDefault="005D5567" w:rsidP="005D5567">
            <w:pPr>
              <w:pStyle w:val="acctfourfigures"/>
              <w:tabs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30B61F9D" w14:textId="77777777" w:rsidR="005D5567" w:rsidRPr="00EB16EC" w:rsidRDefault="005D5567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6E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D5567" w:rsidRPr="00EB16EC" w14:paraId="5E21896E" w14:textId="77777777" w:rsidTr="000A5FCB">
        <w:trPr>
          <w:cantSplit/>
          <w:trHeight w:val="20"/>
        </w:trPr>
        <w:tc>
          <w:tcPr>
            <w:tcW w:w="4943" w:type="dxa"/>
          </w:tcPr>
          <w:p w14:paraId="328C59CA" w14:textId="77777777" w:rsidR="005D5567" w:rsidRPr="00EB16EC" w:rsidRDefault="005D5567" w:rsidP="005D5567">
            <w:pPr>
              <w:spacing w:line="240" w:lineRule="auto"/>
              <w:ind w:left="175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99" w:type="dxa"/>
          </w:tcPr>
          <w:p w14:paraId="4D5D6B88" w14:textId="77777777" w:rsidR="005D5567" w:rsidRPr="00EB16EC" w:rsidRDefault="005D5567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F30F62" w14:textId="77777777" w:rsidR="005D5567" w:rsidRPr="00EB16EC" w:rsidRDefault="005D5567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6EA1E74F" w14:textId="77777777" w:rsidR="005D5567" w:rsidRPr="00EB16EC" w:rsidRDefault="005D5567" w:rsidP="005D5567">
            <w:pPr>
              <w:pStyle w:val="acctfourfigures"/>
              <w:tabs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33B131" w14:textId="77777777" w:rsidR="005D5567" w:rsidRPr="00EB16EC" w:rsidRDefault="005D5567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B16E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6ADDCF9F" w14:textId="77777777" w:rsidR="003803BE" w:rsidRDefault="003803BE">
      <w:r>
        <w:br w:type="page"/>
      </w:r>
    </w:p>
    <w:tbl>
      <w:tblPr>
        <w:tblW w:w="876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42"/>
        <w:gridCol w:w="1362"/>
        <w:gridCol w:w="185"/>
        <w:gridCol w:w="1371"/>
      </w:tblGrid>
      <w:tr w:rsidR="005D5567" w:rsidRPr="00EB16EC" w14:paraId="379571C9" w14:textId="77777777" w:rsidTr="003803BE">
        <w:trPr>
          <w:cantSplit/>
          <w:trHeight w:val="20"/>
          <w:tblHeader/>
        </w:trPr>
        <w:tc>
          <w:tcPr>
            <w:tcW w:w="5842" w:type="dxa"/>
            <w:shd w:val="clear" w:color="auto" w:fill="auto"/>
            <w:vAlign w:val="bottom"/>
          </w:tcPr>
          <w:p w14:paraId="30979FE5" w14:textId="39CF9041" w:rsidR="005D5567" w:rsidRPr="00EB16EC" w:rsidRDefault="005D5567" w:rsidP="005D5567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EB16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  <w:r w:rsidRPr="00EB16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362" w:type="dxa"/>
            <w:vAlign w:val="bottom"/>
          </w:tcPr>
          <w:p w14:paraId="43DDF200" w14:textId="77777777" w:rsidR="005D5567" w:rsidRPr="00EB16EC" w:rsidRDefault="005D5567" w:rsidP="005D5567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5" w:type="dxa"/>
            <w:vAlign w:val="bottom"/>
          </w:tcPr>
          <w:p w14:paraId="3499D3BA" w14:textId="77777777" w:rsidR="005D5567" w:rsidRPr="00EB16EC" w:rsidRDefault="005D5567" w:rsidP="005D556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C5C455D" w14:textId="77777777" w:rsidR="005D5567" w:rsidRPr="00EB16EC" w:rsidRDefault="005D5567" w:rsidP="005D556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EB16E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4ADDBC81" w14:textId="77777777" w:rsidR="005D5567" w:rsidRPr="00EB16EC" w:rsidRDefault="005D5567" w:rsidP="005D556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D5567" w:rsidRPr="00EB16EC" w14:paraId="3DD7F923" w14:textId="77777777" w:rsidTr="003803BE">
        <w:trPr>
          <w:cantSplit/>
          <w:trHeight w:val="20"/>
          <w:tblHeader/>
        </w:trPr>
        <w:tc>
          <w:tcPr>
            <w:tcW w:w="5842" w:type="dxa"/>
          </w:tcPr>
          <w:p w14:paraId="7B3B0C73" w14:textId="77777777" w:rsidR="005D5567" w:rsidRPr="00EB16EC" w:rsidRDefault="005D5567" w:rsidP="005D556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18" w:type="dxa"/>
            <w:gridSpan w:val="3"/>
          </w:tcPr>
          <w:p w14:paraId="23598F37" w14:textId="77777777" w:rsidR="005D5567" w:rsidRPr="00EB16EC" w:rsidRDefault="005D5567" w:rsidP="005D556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B16E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ล้าน</w:t>
            </w:r>
            <w:r w:rsidRPr="00EB16E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EB16E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D5567" w:rsidRPr="00EB16EC" w14:paraId="34C68380" w14:textId="77777777" w:rsidTr="003803BE">
        <w:trPr>
          <w:cantSplit/>
          <w:trHeight w:val="20"/>
        </w:trPr>
        <w:tc>
          <w:tcPr>
            <w:tcW w:w="5842" w:type="dxa"/>
            <w:vAlign w:val="bottom"/>
          </w:tcPr>
          <w:p w14:paraId="217D8A7C" w14:textId="77777777" w:rsidR="005D5567" w:rsidRPr="00EB16EC" w:rsidRDefault="005D5567" w:rsidP="005D5567">
            <w:pPr>
              <w:spacing w:line="240" w:lineRule="auto"/>
              <w:ind w:left="175" w:right="95" w:hanging="16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EB16EC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ภาระผูกพันตามสัญญาเช่าดำเนินงาน</w:t>
            </w:r>
            <w:r w:rsidRPr="00EB16EC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และบริการอื่น</w:t>
            </w:r>
            <w:r w:rsidRPr="00EB16EC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ที่เปิดเผยไว้</w:t>
            </w:r>
          </w:p>
        </w:tc>
        <w:tc>
          <w:tcPr>
            <w:tcW w:w="1362" w:type="dxa"/>
            <w:vAlign w:val="bottom"/>
          </w:tcPr>
          <w:p w14:paraId="6836778F" w14:textId="77777777" w:rsidR="005D5567" w:rsidRPr="00EB16EC" w:rsidRDefault="005D5567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C9591DA" w14:textId="77777777" w:rsidR="005D5567" w:rsidRPr="00EB16EC" w:rsidRDefault="005D5567" w:rsidP="005D556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109170F" w14:textId="77777777" w:rsidR="005D5567" w:rsidRPr="00EB16EC" w:rsidRDefault="005D5567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5567" w:rsidRPr="00EB16EC" w14:paraId="33E1E364" w14:textId="77777777" w:rsidTr="003803BE">
        <w:trPr>
          <w:cantSplit/>
          <w:trHeight w:val="20"/>
        </w:trPr>
        <w:tc>
          <w:tcPr>
            <w:tcW w:w="5842" w:type="dxa"/>
            <w:vAlign w:val="bottom"/>
          </w:tcPr>
          <w:p w14:paraId="3EAF924D" w14:textId="77777777" w:rsidR="005D5567" w:rsidRPr="00EB16EC" w:rsidRDefault="005D5567" w:rsidP="005D5567">
            <w:pPr>
              <w:spacing w:line="240" w:lineRule="auto"/>
              <w:ind w:left="175" w:right="95" w:firstLine="15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EB16EC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30 </w:t>
            </w:r>
            <w:r w:rsidRPr="00EB16EC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กันยายน </w:t>
            </w:r>
            <w:r w:rsidRPr="00EB16EC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2563</w:t>
            </w:r>
          </w:p>
        </w:tc>
        <w:tc>
          <w:tcPr>
            <w:tcW w:w="1362" w:type="dxa"/>
            <w:vAlign w:val="bottom"/>
          </w:tcPr>
          <w:p w14:paraId="708C74C7" w14:textId="77777777" w:rsidR="005D5567" w:rsidRPr="00EB16EC" w:rsidRDefault="005D5567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1,116.69</w:t>
            </w:r>
          </w:p>
        </w:tc>
        <w:tc>
          <w:tcPr>
            <w:tcW w:w="185" w:type="dxa"/>
            <w:vAlign w:val="bottom"/>
          </w:tcPr>
          <w:p w14:paraId="5768EA35" w14:textId="77777777" w:rsidR="005D5567" w:rsidRPr="00EB16EC" w:rsidRDefault="005D5567" w:rsidP="005D556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EEDCD17" w14:textId="77777777" w:rsidR="005D5567" w:rsidRPr="00EB16EC" w:rsidRDefault="005D5567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0.75</w:t>
            </w:r>
          </w:p>
        </w:tc>
      </w:tr>
      <w:tr w:rsidR="005D5567" w:rsidRPr="00EB16EC" w14:paraId="4EF8F1FB" w14:textId="77777777" w:rsidTr="003803BE">
        <w:trPr>
          <w:cantSplit/>
          <w:trHeight w:val="20"/>
        </w:trPr>
        <w:tc>
          <w:tcPr>
            <w:tcW w:w="5842" w:type="dxa"/>
          </w:tcPr>
          <w:p w14:paraId="7BDD4CDD" w14:textId="77777777" w:rsidR="005D5567" w:rsidRPr="00EB16EC" w:rsidRDefault="005D5567" w:rsidP="005D5567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/>
                <w:sz w:val="28"/>
                <w:szCs w:val="28"/>
                <w:cs/>
              </w:rPr>
              <w:t>สัญญาที่พิจ</w:t>
            </w:r>
            <w:r w:rsidRPr="00EB16EC">
              <w:rPr>
                <w:rFonts w:asciiTheme="majorBidi" w:hAnsiTheme="majorBidi" w:hint="cs"/>
                <w:sz w:val="28"/>
                <w:szCs w:val="28"/>
                <w:cs/>
              </w:rPr>
              <w:t>า</w:t>
            </w:r>
            <w:r w:rsidRPr="00EB16EC">
              <w:rPr>
                <w:rFonts w:asciiTheme="majorBidi" w:hAnsiTheme="majorBidi"/>
                <w:sz w:val="28"/>
                <w:szCs w:val="28"/>
                <w:cs/>
              </w:rPr>
              <w:t>รณาเป็นสัญญาบริการ</w:t>
            </w:r>
          </w:p>
        </w:tc>
        <w:tc>
          <w:tcPr>
            <w:tcW w:w="1362" w:type="dxa"/>
            <w:vAlign w:val="bottom"/>
          </w:tcPr>
          <w:p w14:paraId="73DABCCF" w14:textId="77777777" w:rsidR="005D5567" w:rsidRPr="00EB16EC" w:rsidRDefault="005D5567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(14.25)</w:t>
            </w:r>
          </w:p>
        </w:tc>
        <w:tc>
          <w:tcPr>
            <w:tcW w:w="185" w:type="dxa"/>
            <w:vAlign w:val="bottom"/>
          </w:tcPr>
          <w:p w14:paraId="298A3B39" w14:textId="77777777" w:rsidR="005D5567" w:rsidRPr="00EB16EC" w:rsidRDefault="005D5567" w:rsidP="005D556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</w:tcPr>
          <w:p w14:paraId="370ED472" w14:textId="77777777" w:rsidR="005D5567" w:rsidRPr="00EB16EC" w:rsidRDefault="005D5567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D5567" w:rsidRPr="00EB16EC" w14:paraId="54DC72C5" w14:textId="77777777" w:rsidTr="003803BE">
        <w:trPr>
          <w:cantSplit/>
          <w:trHeight w:val="20"/>
        </w:trPr>
        <w:tc>
          <w:tcPr>
            <w:tcW w:w="5842" w:type="dxa"/>
          </w:tcPr>
          <w:p w14:paraId="3F67F87C" w14:textId="77777777" w:rsidR="005D5567" w:rsidRPr="00EB16EC" w:rsidRDefault="005D5567" w:rsidP="005D5567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62" w:type="dxa"/>
          </w:tcPr>
          <w:p w14:paraId="12B47FC5" w14:textId="77777777" w:rsidR="005D5567" w:rsidRPr="00EB16EC" w:rsidRDefault="005D5567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(10.64)</w:t>
            </w:r>
          </w:p>
        </w:tc>
        <w:tc>
          <w:tcPr>
            <w:tcW w:w="185" w:type="dxa"/>
          </w:tcPr>
          <w:p w14:paraId="3196706D" w14:textId="77777777" w:rsidR="005D5567" w:rsidRPr="00EB16EC" w:rsidRDefault="005D5567" w:rsidP="005D556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</w:tcPr>
          <w:p w14:paraId="7363C07D" w14:textId="77777777" w:rsidR="005D5567" w:rsidRPr="00EB16EC" w:rsidRDefault="005D5567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(0.18)</w:t>
            </w:r>
          </w:p>
        </w:tc>
      </w:tr>
      <w:tr w:rsidR="005D5567" w:rsidRPr="00EB16EC" w14:paraId="6175B1C2" w14:textId="77777777" w:rsidTr="003803BE">
        <w:trPr>
          <w:cantSplit/>
          <w:trHeight w:val="20"/>
        </w:trPr>
        <w:tc>
          <w:tcPr>
            <w:tcW w:w="5842" w:type="dxa"/>
          </w:tcPr>
          <w:p w14:paraId="282BD70B" w14:textId="77777777" w:rsidR="005D5567" w:rsidRPr="00EB16EC" w:rsidRDefault="005D5567" w:rsidP="005D5567">
            <w:pPr>
              <w:spacing w:line="240" w:lineRule="auto"/>
              <w:ind w:left="175" w:right="95" w:hanging="16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สิทธิเลือกขยายอายุสัญญาเช่าและสิทธิเลือกยกเลิกสัญญาเช่าที่มี</w:t>
            </w:r>
            <w:r w:rsidRPr="00EB16EC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EB16EC">
              <w:rPr>
                <w:rFonts w:asciiTheme="majorBidi" w:hAnsiTheme="majorBidi" w:cstheme="majorBidi" w:hint="cs"/>
                <w:sz w:val="28"/>
                <w:szCs w:val="28"/>
                <w:cs/>
              </w:rPr>
              <w:t>ค</w:t>
            </w:r>
            <w:r w:rsidRPr="00EB16EC">
              <w:rPr>
                <w:rFonts w:asciiTheme="majorBidi" w:hAnsiTheme="majorBidi" w:cstheme="majorBidi"/>
                <w:sz w:val="28"/>
                <w:szCs w:val="28"/>
                <w:cs/>
              </w:rPr>
              <w:t>วามแน่นอนอย่างสมเหตุสมผลว่าจะได้ใช้สิทธิ</w:t>
            </w:r>
          </w:p>
        </w:tc>
        <w:tc>
          <w:tcPr>
            <w:tcW w:w="1362" w:type="dxa"/>
            <w:vAlign w:val="bottom"/>
          </w:tcPr>
          <w:p w14:paraId="34E594EB" w14:textId="77777777" w:rsidR="005D5567" w:rsidRPr="00EB16EC" w:rsidRDefault="005D5567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B16E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2.66</w:t>
            </w:r>
          </w:p>
        </w:tc>
        <w:tc>
          <w:tcPr>
            <w:tcW w:w="185" w:type="dxa"/>
          </w:tcPr>
          <w:p w14:paraId="668EBFA1" w14:textId="77777777" w:rsidR="005D5567" w:rsidRPr="00EB16EC" w:rsidRDefault="005D5567" w:rsidP="005D556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D5A6F8A" w14:textId="77777777" w:rsidR="005D5567" w:rsidRPr="00EB16EC" w:rsidRDefault="005D5567" w:rsidP="005D556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B16E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2.00</w:t>
            </w:r>
          </w:p>
        </w:tc>
      </w:tr>
      <w:tr w:rsidR="005D5567" w:rsidRPr="00EB16EC" w14:paraId="151734E0" w14:textId="77777777" w:rsidTr="003803BE">
        <w:trPr>
          <w:cantSplit/>
          <w:trHeight w:val="20"/>
        </w:trPr>
        <w:tc>
          <w:tcPr>
            <w:tcW w:w="5842" w:type="dxa"/>
          </w:tcPr>
          <w:p w14:paraId="7B315B41" w14:textId="77777777" w:rsidR="005D5567" w:rsidRPr="00EB16EC" w:rsidRDefault="005D5567" w:rsidP="005D5567">
            <w:pPr>
              <w:spacing w:line="240" w:lineRule="auto"/>
              <w:ind w:left="175" w:right="9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6EC">
              <w:rPr>
                <w:rFonts w:asciiTheme="majorBidi" w:hAnsiTheme="majorBidi" w:hint="cs"/>
                <w:sz w:val="28"/>
                <w:szCs w:val="28"/>
                <w:cs/>
              </w:rPr>
              <w:t>สัญญาที่ยังไม่เริ่มมีผล</w:t>
            </w:r>
          </w:p>
        </w:tc>
        <w:tc>
          <w:tcPr>
            <w:tcW w:w="1362" w:type="dxa"/>
            <w:vAlign w:val="bottom"/>
          </w:tcPr>
          <w:p w14:paraId="2F86CF84" w14:textId="77777777" w:rsidR="005D5567" w:rsidRPr="00EB16EC" w:rsidRDefault="005D5567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(369.21)</w:t>
            </w:r>
          </w:p>
        </w:tc>
        <w:tc>
          <w:tcPr>
            <w:tcW w:w="185" w:type="dxa"/>
          </w:tcPr>
          <w:p w14:paraId="61D3BB04" w14:textId="77777777" w:rsidR="005D5567" w:rsidRPr="00EB16EC" w:rsidRDefault="005D5567" w:rsidP="005D556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2BA6DE9" w14:textId="77777777" w:rsidR="005D5567" w:rsidRPr="00EB16EC" w:rsidRDefault="005D5567" w:rsidP="005D556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B16E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D5567" w:rsidRPr="00EB16EC" w14:paraId="4A6AE983" w14:textId="77777777" w:rsidTr="003803BE">
        <w:trPr>
          <w:cantSplit/>
          <w:trHeight w:val="20"/>
        </w:trPr>
        <w:tc>
          <w:tcPr>
            <w:tcW w:w="5842" w:type="dxa"/>
          </w:tcPr>
          <w:p w14:paraId="365435D0" w14:textId="77777777" w:rsidR="005D5567" w:rsidRPr="00EB16EC" w:rsidRDefault="005D5567" w:rsidP="005D5567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57A14E7E" w14:textId="77777777" w:rsidR="005D5567" w:rsidRPr="00EB16EC" w:rsidRDefault="005D5567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B16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EB16E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65.25</w:t>
            </w:r>
          </w:p>
        </w:tc>
        <w:tc>
          <w:tcPr>
            <w:tcW w:w="185" w:type="dxa"/>
            <w:vAlign w:val="bottom"/>
          </w:tcPr>
          <w:p w14:paraId="624D211F" w14:textId="77777777" w:rsidR="005D5567" w:rsidRPr="00EB16EC" w:rsidRDefault="005D5567" w:rsidP="005D556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3FC8AF0" w14:textId="77777777" w:rsidR="005D5567" w:rsidRPr="00EB16EC" w:rsidRDefault="005D5567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B16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EB16E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2.57</w:t>
            </w:r>
          </w:p>
        </w:tc>
      </w:tr>
      <w:tr w:rsidR="005D5567" w:rsidRPr="00EB16EC" w14:paraId="5B831CBF" w14:textId="77777777" w:rsidTr="003803BE">
        <w:trPr>
          <w:cantSplit/>
          <w:trHeight w:val="20"/>
        </w:trPr>
        <w:tc>
          <w:tcPr>
            <w:tcW w:w="5842" w:type="dxa"/>
          </w:tcPr>
          <w:p w14:paraId="028D15A5" w14:textId="77777777" w:rsidR="005D5567" w:rsidRPr="00EB16EC" w:rsidRDefault="005D5567" w:rsidP="005D5567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มูลค่าปัจจุบันของค่าเช่าที่</w:t>
            </w:r>
            <w:r w:rsidRPr="00EB16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79840041" w14:textId="77777777" w:rsidR="005D5567" w:rsidRPr="00EB16EC" w:rsidRDefault="005D5567" w:rsidP="005D5567">
            <w:pPr>
              <w:tabs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ณ วันที่ </w:t>
            </w:r>
            <w:r w:rsidRPr="00EB16E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B16E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ตุลาคม</w:t>
            </w:r>
            <w:r w:rsidRPr="00EB16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B16E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EB16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580AA8FD" w14:textId="77777777" w:rsidR="005D5567" w:rsidRPr="00EB16EC" w:rsidRDefault="005D5567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Pr="00EB16E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0.5</w:t>
            </w:r>
            <w:r w:rsidRPr="00EB16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5" w:type="dxa"/>
            <w:vAlign w:val="bottom"/>
          </w:tcPr>
          <w:p w14:paraId="2C01C78E" w14:textId="77777777" w:rsidR="005D5567" w:rsidRPr="00EB16EC" w:rsidRDefault="005D5567" w:rsidP="005D556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5B515DAA" w14:textId="77777777" w:rsidR="005D5567" w:rsidRPr="00EB16EC" w:rsidRDefault="005D5567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B16E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7.57</w:t>
            </w:r>
          </w:p>
        </w:tc>
      </w:tr>
      <w:tr w:rsidR="005D5567" w:rsidRPr="00EB16EC" w14:paraId="38885076" w14:textId="77777777" w:rsidTr="003803BE">
        <w:trPr>
          <w:cantSplit/>
          <w:trHeight w:val="20"/>
        </w:trPr>
        <w:tc>
          <w:tcPr>
            <w:tcW w:w="5842" w:type="dxa"/>
          </w:tcPr>
          <w:p w14:paraId="4FF2AAFF" w14:textId="77777777" w:rsidR="005D5567" w:rsidRPr="00EB16EC" w:rsidRDefault="005D5567" w:rsidP="005D5567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หนี้สินตามสัญญาเช่าการเงินที่รับรู้ ณ วันที่ </w:t>
            </w:r>
            <w:r w:rsidRPr="00EB16E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B16E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EB16E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62" w:type="dxa"/>
          </w:tcPr>
          <w:p w14:paraId="2B96C9C9" w14:textId="77777777" w:rsidR="005D5567" w:rsidRPr="00EB16EC" w:rsidRDefault="005D5567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10.27</w:t>
            </w:r>
          </w:p>
        </w:tc>
        <w:tc>
          <w:tcPr>
            <w:tcW w:w="185" w:type="dxa"/>
          </w:tcPr>
          <w:p w14:paraId="52C7F2FE" w14:textId="77777777" w:rsidR="005D5567" w:rsidRPr="00EB16EC" w:rsidRDefault="005D5567" w:rsidP="005D556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</w:tcPr>
          <w:p w14:paraId="5BC1E558" w14:textId="77777777" w:rsidR="005D5567" w:rsidRPr="00EB16EC" w:rsidRDefault="005D5567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5.08</w:t>
            </w:r>
          </w:p>
        </w:tc>
      </w:tr>
      <w:tr w:rsidR="005D5567" w:rsidRPr="00EB16EC" w14:paraId="01CDF29B" w14:textId="77777777" w:rsidTr="003803BE">
        <w:trPr>
          <w:cantSplit/>
          <w:trHeight w:val="20"/>
        </w:trPr>
        <w:tc>
          <w:tcPr>
            <w:tcW w:w="5842" w:type="dxa"/>
            <w:vAlign w:val="bottom"/>
          </w:tcPr>
          <w:p w14:paraId="6083A37F" w14:textId="77777777" w:rsidR="005D5567" w:rsidRPr="00EB16EC" w:rsidRDefault="005D5567" w:rsidP="005D5567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Pr="00EB16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EB16E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ตุลาคม</w:t>
            </w:r>
            <w:r w:rsidRPr="00EB16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EB16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2416CE" w14:textId="77777777" w:rsidR="005D5567" w:rsidRPr="00EB16EC" w:rsidRDefault="005D5567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B16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</w:t>
            </w:r>
            <w:r w:rsidRPr="00EB16E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0.</w:t>
            </w:r>
            <w:r w:rsidRPr="00EB16E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79</w:t>
            </w:r>
          </w:p>
        </w:tc>
        <w:tc>
          <w:tcPr>
            <w:tcW w:w="185" w:type="dxa"/>
          </w:tcPr>
          <w:p w14:paraId="448BA43E" w14:textId="77777777" w:rsidR="005D5567" w:rsidRPr="00EB16EC" w:rsidRDefault="005D5567" w:rsidP="005D556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8BC56" w14:textId="77777777" w:rsidR="005D5567" w:rsidRPr="00EB16EC" w:rsidRDefault="005D5567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B16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EB16E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2.65</w:t>
            </w:r>
          </w:p>
        </w:tc>
      </w:tr>
      <w:tr w:rsidR="005D5567" w:rsidRPr="00EB16EC" w14:paraId="3FA65E19" w14:textId="77777777" w:rsidTr="003803BE">
        <w:trPr>
          <w:cantSplit/>
          <w:trHeight w:val="20"/>
        </w:trPr>
        <w:tc>
          <w:tcPr>
            <w:tcW w:w="5842" w:type="dxa"/>
            <w:vAlign w:val="bottom"/>
          </w:tcPr>
          <w:p w14:paraId="54E0E319" w14:textId="77777777" w:rsidR="005D5567" w:rsidRPr="00EB16EC" w:rsidRDefault="005D5567" w:rsidP="005D556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EB16E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16E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6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75182A" w14:textId="77777777" w:rsidR="005D5567" w:rsidRPr="00EB16EC" w:rsidRDefault="005D5567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3.46</w:t>
            </w:r>
            <w:r w:rsidRPr="00EB16E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EB16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EB16E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EB16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5.30</w:t>
            </w:r>
          </w:p>
        </w:tc>
        <w:tc>
          <w:tcPr>
            <w:tcW w:w="185" w:type="dxa"/>
          </w:tcPr>
          <w:p w14:paraId="712CEB2E" w14:textId="77777777" w:rsidR="005D5567" w:rsidRPr="00EB16EC" w:rsidRDefault="005D5567" w:rsidP="005D556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3474170" w14:textId="77777777" w:rsidR="005D5567" w:rsidRPr="00EB16EC" w:rsidRDefault="005D5567" w:rsidP="005D55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3.53</w:t>
            </w:r>
            <w:r w:rsidRPr="00EB16E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EB16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EB16E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EB16E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 w:rsidRPr="00EB16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.72</w:t>
            </w:r>
          </w:p>
        </w:tc>
      </w:tr>
    </w:tbl>
    <w:p w14:paraId="6C74BAF3" w14:textId="77777777" w:rsidR="005D5567" w:rsidRDefault="005D5567" w:rsidP="005D5567">
      <w:pPr>
        <w:spacing w:line="240" w:lineRule="auto"/>
        <w:ind w:left="900"/>
        <w:jc w:val="left"/>
        <w:rPr>
          <w:rFonts w:asciiTheme="majorBidi" w:hAnsiTheme="majorBidi" w:cstheme="majorBidi"/>
          <w:sz w:val="28"/>
          <w:szCs w:val="28"/>
        </w:rPr>
      </w:pPr>
    </w:p>
    <w:p w14:paraId="5534DC42" w14:textId="252347A2" w:rsidR="005D5567" w:rsidRDefault="005D5567" w:rsidP="00F702CA">
      <w:pPr>
        <w:spacing w:line="240" w:lineRule="auto"/>
        <w:ind w:left="990"/>
        <w:rPr>
          <w:rFonts w:ascii="Angsana New" w:hAnsi="Angsana New"/>
          <w:sz w:val="28"/>
          <w:szCs w:val="28"/>
        </w:rPr>
      </w:pPr>
      <w:r w:rsidRPr="00EB16EC">
        <w:rPr>
          <w:rFonts w:ascii="Angsana New" w:hAnsi="Angsana New"/>
          <w:sz w:val="28"/>
          <w:szCs w:val="28"/>
          <w:cs/>
        </w:rPr>
        <w:t>สินทรัพย์สิทธิการใช้และหนี้สินตามสัญญาเช่าข้างต้น</w:t>
      </w:r>
      <w:r w:rsidRPr="00EB16EC">
        <w:rPr>
          <w:rFonts w:ascii="Angsana New" w:hAnsi="Angsana New" w:hint="cs"/>
          <w:sz w:val="28"/>
          <w:szCs w:val="28"/>
          <w:cs/>
        </w:rPr>
        <w:t>แสดง</w:t>
      </w:r>
      <w:r w:rsidRPr="00EB16EC">
        <w:rPr>
          <w:rFonts w:ascii="Angsana New" w:hAnsi="Angsana New"/>
          <w:sz w:val="28"/>
          <w:szCs w:val="28"/>
          <w:cs/>
        </w:rPr>
        <w:t>เป็นส่วนหนึ่งของส่วน</w:t>
      </w:r>
      <w:r w:rsidRPr="00EB16EC">
        <w:rPr>
          <w:rFonts w:ascii="Angsana New" w:hAnsi="Angsana New" w:hint="cs"/>
          <w:sz w:val="28"/>
          <w:szCs w:val="28"/>
          <w:cs/>
        </w:rPr>
        <w:t>งาน</w:t>
      </w:r>
      <w:r w:rsidRPr="00EB16EC">
        <w:rPr>
          <w:rFonts w:ascii="Angsana New" w:hAnsi="Angsana New"/>
          <w:sz w:val="28"/>
          <w:szCs w:val="28"/>
          <w:cs/>
        </w:rPr>
        <w:t>ธุรกิจอสังหาริมทรัพย์เพื่อขาย</w:t>
      </w:r>
      <w:r w:rsidRPr="00EB16EC">
        <w:rPr>
          <w:rFonts w:ascii="Angsana New" w:hAnsi="Angsana New" w:hint="cs"/>
          <w:sz w:val="28"/>
          <w:szCs w:val="28"/>
          <w:cs/>
        </w:rPr>
        <w:t xml:space="preserve"> ส่วนงาน</w:t>
      </w:r>
      <w:r w:rsidRPr="00EB16EC">
        <w:rPr>
          <w:rFonts w:ascii="Angsana New" w:hAnsi="Angsana New"/>
          <w:sz w:val="28"/>
          <w:szCs w:val="28"/>
          <w:cs/>
        </w:rPr>
        <w:t>ธุรกิจอสังหาริมทรัพย์เพื่อให้เช่าและบริการ</w:t>
      </w:r>
      <w:r w:rsidRPr="00EB16EC">
        <w:rPr>
          <w:rFonts w:ascii="Angsana New" w:hAnsi="Angsana New" w:hint="cs"/>
          <w:sz w:val="28"/>
          <w:szCs w:val="28"/>
          <w:cs/>
        </w:rPr>
        <w:t xml:space="preserve"> ส่วนงาน</w:t>
      </w:r>
      <w:r w:rsidRPr="00EB16EC">
        <w:rPr>
          <w:rFonts w:ascii="Angsana New" w:hAnsi="Angsana New"/>
          <w:sz w:val="28"/>
          <w:szCs w:val="28"/>
          <w:cs/>
        </w:rPr>
        <w:t>ธุรกิจผลิตและขายสังกะสีอ๊อกไซด์ และเคมีภัณฑ์</w:t>
      </w:r>
      <w:r w:rsidRPr="00EB16EC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EB16EC">
        <w:rPr>
          <w:rFonts w:ascii="Angsana New" w:hAnsi="Angsana New"/>
          <w:sz w:val="28"/>
          <w:szCs w:val="28"/>
          <w:cs/>
        </w:rPr>
        <w:t>ธุรกิจอื่น</w:t>
      </w:r>
      <w:r w:rsidRPr="00EB16EC">
        <w:rPr>
          <w:rFonts w:ascii="Angsana New" w:hAnsi="Angsana New" w:hint="cs"/>
          <w:sz w:val="28"/>
          <w:szCs w:val="28"/>
          <w:cs/>
        </w:rPr>
        <w:t xml:space="preserve"> </w:t>
      </w:r>
      <w:r w:rsidRPr="00EB16EC">
        <w:rPr>
          <w:rFonts w:ascii="Angsana New" w:hAnsi="Angsana New"/>
          <w:sz w:val="28"/>
          <w:szCs w:val="28"/>
          <w:cs/>
        </w:rPr>
        <w:t>ๆ</w:t>
      </w:r>
    </w:p>
    <w:p w14:paraId="67D72A05" w14:textId="5A7307F0" w:rsidR="00F729AF" w:rsidRDefault="00F729AF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p w14:paraId="16A1722C" w14:textId="5C814F97" w:rsidR="003B14EA" w:rsidRPr="002A6D75" w:rsidRDefault="003B14EA" w:rsidP="002A6D75">
      <w:pPr>
        <w:numPr>
          <w:ilvl w:val="0"/>
          <w:numId w:val="11"/>
        </w:numPr>
        <w:tabs>
          <w:tab w:val="left" w:pos="508"/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2A6D75">
        <w:rPr>
          <w:rFonts w:ascii="Angsana New" w:hAnsi="Angsana New"/>
          <w:b/>
          <w:bCs/>
          <w:sz w:val="28"/>
          <w:szCs w:val="28"/>
          <w:cs/>
          <w:lang w:val="th-TH"/>
        </w:rPr>
        <w:t>นโยบายการบัญชีที่สำคัญ</w:t>
      </w:r>
    </w:p>
    <w:p w14:paraId="4AA5B8D5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52B09BB8" w14:textId="77777777" w:rsidR="00125139" w:rsidRPr="008860F2" w:rsidRDefault="00125139" w:rsidP="00125139">
      <w:pPr>
        <w:pStyle w:val="BodyText2"/>
        <w:ind w:left="547" w:firstLine="0"/>
        <w:jc w:val="thaiDistribute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ยกเว้นที่ได้กล่าวไว้ในหมายเหตุข้อ </w:t>
      </w:r>
      <w:r w:rsidRPr="008860F2">
        <w:rPr>
          <w:rFonts w:ascii="Angsana New" w:hAnsi="Angsana New"/>
          <w:sz w:val="28"/>
          <w:szCs w:val="28"/>
        </w:rPr>
        <w:t>3</w:t>
      </w:r>
    </w:p>
    <w:p w14:paraId="5C52C19A" w14:textId="77777777" w:rsidR="003B14EA" w:rsidRPr="008860F2" w:rsidRDefault="00125139" w:rsidP="00125139">
      <w:pPr>
        <w:pStyle w:val="BodyText2"/>
        <w:ind w:left="547" w:firstLine="0"/>
        <w:jc w:val="thaiDistribute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   </w:t>
      </w:r>
    </w:p>
    <w:p w14:paraId="6DDA1007" w14:textId="77777777" w:rsidR="003B14EA" w:rsidRPr="008860F2" w:rsidRDefault="003B14EA" w:rsidP="00520CDB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61A5C9A3" w14:textId="77777777" w:rsidR="003B14EA" w:rsidRPr="008860F2" w:rsidRDefault="003B14EA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30355E0A" w14:textId="19E003D3" w:rsidR="00E44935" w:rsidRPr="008860F2" w:rsidRDefault="00897CCB" w:rsidP="00897CCB">
      <w:pPr>
        <w:pStyle w:val="BodyText2"/>
        <w:ind w:left="547" w:firstLine="0"/>
        <w:jc w:val="thaiDistribute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8860F2">
        <w:rPr>
          <w:rFonts w:ascii="Angsana New" w:hAnsi="Angsana New"/>
          <w:sz w:val="28"/>
          <w:szCs w:val="28"/>
        </w:rPr>
        <w:t>“</w:t>
      </w:r>
      <w:r w:rsidRPr="008860F2">
        <w:rPr>
          <w:rFonts w:ascii="Angsana New" w:hAnsi="Angsana New"/>
          <w:sz w:val="28"/>
          <w:szCs w:val="28"/>
          <w:cs/>
        </w:rPr>
        <w:t>กลุ่มบริษัท</w:t>
      </w:r>
      <w:r w:rsidRPr="008860F2">
        <w:rPr>
          <w:rFonts w:ascii="Angsana New" w:hAnsi="Angsana New"/>
          <w:sz w:val="28"/>
          <w:szCs w:val="28"/>
        </w:rPr>
        <w:t>”</w:t>
      </w:r>
      <w:r w:rsidRPr="008860F2">
        <w:rPr>
          <w:rFonts w:ascii="Angsana New" w:hAnsi="Angsana New"/>
          <w:sz w:val="28"/>
          <w:szCs w:val="28"/>
          <w:cs/>
        </w:rPr>
        <w:t>) และส่วนได้เสียของกลุ่มบริษัทในบริษัทร่วม</w:t>
      </w:r>
      <w:r w:rsidR="006979DE" w:rsidRPr="008860F2">
        <w:rPr>
          <w:rFonts w:ascii="Angsana New" w:hAnsi="Angsana New"/>
          <w:sz w:val="28"/>
          <w:szCs w:val="28"/>
        </w:rPr>
        <w:t xml:space="preserve"> </w:t>
      </w:r>
    </w:p>
    <w:p w14:paraId="5AFD74BD" w14:textId="2F630DB3" w:rsidR="004D6F87" w:rsidRDefault="004D6F87">
      <w:pPr>
        <w:spacing w:line="240" w:lineRule="auto"/>
        <w:jc w:val="left"/>
        <w:rPr>
          <w:rFonts w:ascii="Angsana New" w:hAnsi="Angsana New"/>
          <w:i/>
          <w:iCs/>
          <w:sz w:val="28"/>
          <w:szCs w:val="28"/>
          <w:cs/>
        </w:rPr>
      </w:pPr>
    </w:p>
    <w:p w14:paraId="6525C062" w14:textId="77777777" w:rsidR="003803BE" w:rsidRDefault="003803BE">
      <w:pPr>
        <w:spacing w:line="240" w:lineRule="auto"/>
        <w:jc w:val="left"/>
        <w:rPr>
          <w:rFonts w:ascii="Angsana New" w:hAnsi="Angsana New"/>
          <w:i/>
          <w:iCs/>
          <w:sz w:val="28"/>
          <w:szCs w:val="28"/>
          <w:cs/>
        </w:rPr>
      </w:pPr>
      <w:r>
        <w:rPr>
          <w:rFonts w:ascii="Angsana New" w:hAnsi="Angsana New"/>
          <w:i/>
          <w:iCs/>
          <w:sz w:val="28"/>
          <w:szCs w:val="28"/>
          <w:cs/>
        </w:rPr>
        <w:br w:type="page"/>
      </w:r>
    </w:p>
    <w:p w14:paraId="6F48DF9F" w14:textId="0A0461BA" w:rsidR="00E44935" w:rsidRPr="008860F2" w:rsidRDefault="00E44935" w:rsidP="00E44935">
      <w:pPr>
        <w:pStyle w:val="BodyText2"/>
        <w:ind w:left="547" w:right="47" w:firstLine="0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t>การรวมธุรกิจ</w:t>
      </w:r>
      <w:r w:rsidRPr="008860F2">
        <w:rPr>
          <w:rFonts w:ascii="Angsana New" w:hAnsi="Angsana New"/>
          <w:i/>
          <w:iCs/>
          <w:sz w:val="28"/>
          <w:szCs w:val="28"/>
        </w:rPr>
        <w:t xml:space="preserve"> </w:t>
      </w:r>
    </w:p>
    <w:p w14:paraId="59B7D889" w14:textId="77777777" w:rsidR="00E44935" w:rsidRPr="008860F2" w:rsidRDefault="00E44935" w:rsidP="00E44935">
      <w:pPr>
        <w:pStyle w:val="NoSpacing"/>
        <w:rPr>
          <w:rFonts w:ascii="Angsana New" w:hAnsi="Angsana New"/>
          <w:sz w:val="28"/>
          <w:szCs w:val="28"/>
        </w:rPr>
      </w:pPr>
    </w:p>
    <w:p w14:paraId="5F148462" w14:textId="77777777" w:rsidR="004D6F87" w:rsidRPr="0004335F" w:rsidRDefault="004D6F87" w:rsidP="004D6F87">
      <w:pPr>
        <w:pStyle w:val="BodyText"/>
        <w:tabs>
          <w:tab w:val="left" w:pos="540"/>
        </w:tabs>
        <w:spacing w:after="0"/>
        <w:ind w:left="540"/>
        <w:rPr>
          <w:rFonts w:asciiTheme="majorBidi" w:hAnsiTheme="majorBidi" w:cstheme="majorBidi"/>
          <w:sz w:val="28"/>
          <w:szCs w:val="28"/>
        </w:rPr>
      </w:pPr>
      <w:r w:rsidRPr="009B224A">
        <w:rPr>
          <w:rFonts w:asciiTheme="majorBidi" w:hAnsiTheme="majorBidi" w:cstheme="majorBidi"/>
          <w:sz w:val="28"/>
          <w:szCs w:val="28"/>
          <w:cs/>
        </w:rPr>
        <w:t>กลุ่มบริษัทบันทึกบัญชีสำหรับการรวมธุรกิจตามวิธีซื้อ โดยวันที่ซื้อกิจการคือวันที่อำนาจในการควบคุมนั้นได้ถูกโอน</w:t>
      </w:r>
      <w:r w:rsidRPr="009B224A">
        <w:rPr>
          <w:rFonts w:asciiTheme="majorBidi" w:hAnsiTheme="majorBidi" w:cstheme="majorBidi" w:hint="cs"/>
          <w:sz w:val="28"/>
          <w:szCs w:val="28"/>
          <w:cs/>
        </w:rPr>
        <w:t>มาให้กลุ่มบริษัท</w:t>
      </w:r>
      <w:r w:rsidRPr="009B224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B224A">
        <w:rPr>
          <w:rFonts w:asciiTheme="majorBidi" w:hAnsiTheme="majorBidi" w:cstheme="majorBidi" w:hint="cs"/>
          <w:sz w:val="28"/>
          <w:szCs w:val="28"/>
          <w:cs/>
        </w:rPr>
        <w:t xml:space="preserve">ยกเว้นกรณีการรวมธุรกิจภายใต้การควบคุมเดียวกัน ทั้งนี้ </w:t>
      </w:r>
      <w:r w:rsidRPr="009B224A">
        <w:rPr>
          <w:rFonts w:asciiTheme="majorBidi" w:hAnsiTheme="majorBidi" w:cstheme="majorBidi"/>
          <w:sz w:val="28"/>
          <w:szCs w:val="28"/>
          <w:cs/>
        </w:rPr>
        <w:t>ค่าใช้จ่ายที่เกี่ยวข้องกับการซื้อธุรกิจรับรู้เป็นค่าใช้จ่ายเมื่อเกิดขึ้น</w:t>
      </w:r>
    </w:p>
    <w:p w14:paraId="647F99D7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1141356B" w14:textId="24536E5C" w:rsidR="004D6F87" w:rsidRPr="0004335F" w:rsidRDefault="004D6F87" w:rsidP="004D6F87">
      <w:pPr>
        <w:autoSpaceDE w:val="0"/>
        <w:autoSpaceDN w:val="0"/>
        <w:adjustRightInd w:val="0"/>
        <w:spacing w:line="240" w:lineRule="auto"/>
        <w:ind w:left="547" w:right="58"/>
        <w:rPr>
          <w:rFonts w:asciiTheme="majorBidi" w:hAnsiTheme="majorBidi" w:cstheme="majorBidi"/>
          <w:sz w:val="28"/>
          <w:szCs w:val="28"/>
        </w:rPr>
      </w:pPr>
      <w:r w:rsidRPr="009B224A">
        <w:rPr>
          <w:rFonts w:asciiTheme="majorBidi" w:hAnsiTheme="majorBidi" w:cstheme="majorBidi"/>
          <w:sz w:val="28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6F0F1A03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2F59A975" w14:textId="37EE191B" w:rsidR="004D6F87" w:rsidRPr="0004335F" w:rsidRDefault="004D6F87" w:rsidP="004D6F87">
      <w:pPr>
        <w:autoSpaceDE w:val="0"/>
        <w:autoSpaceDN w:val="0"/>
        <w:adjustRightInd w:val="0"/>
        <w:spacing w:line="240" w:lineRule="auto"/>
        <w:ind w:left="547" w:right="58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สิ่งตอบแทนที่โอนให้</w:t>
      </w:r>
      <w:r w:rsidRPr="009B224A">
        <w:rPr>
          <w:rFonts w:asciiTheme="majorBidi" w:hAnsiTheme="majorBidi" w:cstheme="majorBidi"/>
          <w:sz w:val="28"/>
          <w:szCs w:val="28"/>
          <w:cs/>
        </w:rPr>
        <w:t>รวมถึง</w:t>
      </w:r>
      <w:r w:rsidRPr="0004335F">
        <w:rPr>
          <w:rFonts w:asciiTheme="majorBidi" w:hAnsiTheme="majorBidi" w:cstheme="majorBidi"/>
          <w:sz w:val="28"/>
          <w:szCs w:val="28"/>
          <w:cs/>
        </w:rPr>
        <w:t xml:space="preserve">สินทรัพย์ที่โอนไป หนี้สินที่กลุ่มบริษัทก่อขึ้นเพื่อจ่ายชำระให้แก่เจ้าของเดิม </w:t>
      </w:r>
      <w:r w:rsidRPr="009B224A">
        <w:rPr>
          <w:rFonts w:asciiTheme="majorBidi" w:hAnsiTheme="majorBidi" w:cstheme="majorBidi"/>
          <w:sz w:val="28"/>
          <w:szCs w:val="28"/>
          <w:cs/>
        </w:rPr>
        <w:t>หนี้สินที่อาจเกิดขึ้น</w:t>
      </w:r>
      <w:r w:rsidRPr="002B12BB">
        <w:rPr>
          <w:rFonts w:asciiTheme="majorBidi" w:hAnsiTheme="majorBidi" w:cstheme="majorBidi"/>
          <w:sz w:val="28"/>
          <w:szCs w:val="28"/>
        </w:rPr>
        <w:t xml:space="preserve"> </w:t>
      </w:r>
      <w:r w:rsidRPr="009345DD">
        <w:rPr>
          <w:rFonts w:asciiTheme="majorBidi" w:hAnsiTheme="majorBidi" w:cstheme="majorBidi"/>
          <w:sz w:val="28"/>
          <w:szCs w:val="28"/>
          <w:cs/>
        </w:rPr>
        <w:t>และส่วนได้เสียในส่วนของเจ้าของที่ออกโดยกลุ่มบริษัท</w:t>
      </w:r>
    </w:p>
    <w:p w14:paraId="23E332D4" w14:textId="77777777" w:rsidR="004A4C94" w:rsidRDefault="004A4C94" w:rsidP="004D6F87">
      <w:pPr>
        <w:autoSpaceDE w:val="0"/>
        <w:autoSpaceDN w:val="0"/>
        <w:adjustRightInd w:val="0"/>
        <w:spacing w:line="240" w:lineRule="auto"/>
        <w:ind w:left="547" w:right="58"/>
        <w:rPr>
          <w:rFonts w:ascii="Angsana New" w:hAnsi="Angsana New"/>
          <w:sz w:val="28"/>
          <w:szCs w:val="28"/>
        </w:rPr>
      </w:pPr>
    </w:p>
    <w:p w14:paraId="07707F25" w14:textId="3D529321" w:rsidR="004D6F87" w:rsidRPr="00C2147A" w:rsidRDefault="004D6F87" w:rsidP="004D6F87">
      <w:pPr>
        <w:autoSpaceDE w:val="0"/>
        <w:autoSpaceDN w:val="0"/>
        <w:adjustRightInd w:val="0"/>
        <w:spacing w:line="240" w:lineRule="auto"/>
        <w:ind w:left="547" w:right="58"/>
        <w:rPr>
          <w:rFonts w:ascii="Angsana New" w:hAnsi="Angsana New"/>
          <w:sz w:val="28"/>
          <w:szCs w:val="28"/>
        </w:rPr>
      </w:pPr>
      <w:r w:rsidRPr="00C2147A">
        <w:rPr>
          <w:rFonts w:ascii="Angsana New" w:hAnsi="Angsana New"/>
          <w:sz w:val="28"/>
          <w:szCs w:val="28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01CA5CE7" w14:textId="77777777" w:rsidR="004D6F87" w:rsidRPr="00C2147A" w:rsidRDefault="004D6F87" w:rsidP="00C2147A">
      <w:pPr>
        <w:pStyle w:val="BodyText"/>
        <w:tabs>
          <w:tab w:val="left" w:pos="540"/>
        </w:tabs>
        <w:spacing w:after="0"/>
        <w:ind w:left="540"/>
        <w:rPr>
          <w:rFonts w:ascii="Angsana New" w:hAnsi="Angsana New" w:cs="Angsana New"/>
          <w:sz w:val="28"/>
          <w:szCs w:val="28"/>
        </w:rPr>
      </w:pPr>
    </w:p>
    <w:p w14:paraId="5282D183" w14:textId="77777777" w:rsidR="003B14EA" w:rsidRPr="008860F2" w:rsidRDefault="003B14EA" w:rsidP="00273DC4">
      <w:pPr>
        <w:pStyle w:val="BodyText"/>
        <w:spacing w:after="0" w:line="240" w:lineRule="auto"/>
        <w:ind w:left="547"/>
        <w:rPr>
          <w:rFonts w:ascii="Angsana New" w:hAnsi="Angsana New" w:cs="Angsana New"/>
          <w:sz w:val="28"/>
          <w:szCs w:val="28"/>
        </w:rPr>
      </w:pPr>
      <w:r w:rsidRPr="008860F2">
        <w:rPr>
          <w:rFonts w:ascii="Angsana New" w:hAnsi="Angsana New" w:cs="Angsana New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1BA1FD91" w14:textId="77777777" w:rsidR="004D6F87" w:rsidRDefault="004D6F87" w:rsidP="004D6F87">
      <w:pPr>
        <w:autoSpaceDE w:val="0"/>
        <w:autoSpaceDN w:val="0"/>
        <w:adjustRightInd w:val="0"/>
        <w:spacing w:line="240" w:lineRule="auto"/>
        <w:ind w:left="547" w:right="58"/>
        <w:rPr>
          <w:rFonts w:asciiTheme="majorBidi" w:eastAsia="Calibri" w:hAnsiTheme="majorBidi" w:cstheme="majorBidi"/>
          <w:sz w:val="28"/>
          <w:szCs w:val="28"/>
        </w:rPr>
      </w:pPr>
    </w:p>
    <w:p w14:paraId="42F5B90A" w14:textId="14146D60" w:rsidR="004D6F87" w:rsidRPr="00E90426" w:rsidRDefault="004D6F87" w:rsidP="004D6F87">
      <w:pPr>
        <w:autoSpaceDE w:val="0"/>
        <w:autoSpaceDN w:val="0"/>
        <w:adjustRightInd w:val="0"/>
        <w:spacing w:line="240" w:lineRule="auto"/>
        <w:ind w:left="547" w:right="58"/>
        <w:rPr>
          <w:rFonts w:asciiTheme="majorBidi" w:eastAsia="Calibri" w:hAnsiTheme="majorBidi" w:cstheme="majorBidi"/>
          <w:sz w:val="28"/>
          <w:szCs w:val="28"/>
          <w:cs/>
        </w:rPr>
      </w:pPr>
      <w:r w:rsidRPr="00E90426">
        <w:rPr>
          <w:rFonts w:asciiTheme="majorBidi" w:eastAsia="Calibri" w:hAnsiTheme="majorBidi" w:cstheme="majorBidi"/>
          <w:sz w:val="28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 w:rsidR="008E5618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E90426">
        <w:rPr>
          <w:rFonts w:asciiTheme="majorBidi" w:eastAsia="Calibri" w:hAnsiTheme="majorBidi" w:cstheme="majorBidi"/>
          <w:sz w:val="28"/>
          <w:szCs w:val="28"/>
          <w:cs/>
        </w:rPr>
        <w:t>ๆ ที่เคยรับรู้ไว้ ณ วันที่ซื้อ</w:t>
      </w:r>
      <w:r w:rsidRPr="00E90426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14:paraId="36746899" w14:textId="77777777" w:rsidR="00F35BAD" w:rsidRDefault="00F35BAD" w:rsidP="00273DC4">
      <w:pPr>
        <w:pStyle w:val="BodyText2"/>
        <w:ind w:left="547" w:firstLine="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74B5C36B" w14:textId="424A4636" w:rsidR="003B14EA" w:rsidRPr="008860F2" w:rsidRDefault="003B14EA" w:rsidP="00273DC4">
      <w:pPr>
        <w:pStyle w:val="BodyText2"/>
        <w:ind w:left="547" w:firstLine="0"/>
        <w:jc w:val="thaiDistribute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t>บริษัทย่อย</w:t>
      </w:r>
    </w:p>
    <w:p w14:paraId="7C16E2B2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1503BD21" w14:textId="76EA1B11" w:rsidR="00C15ABC" w:rsidRPr="008860F2" w:rsidRDefault="00C15ABC" w:rsidP="00273DC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</w:t>
      </w:r>
      <w:r w:rsidR="00A75509" w:rsidRPr="008860F2">
        <w:rPr>
          <w:rFonts w:ascii="Angsana New" w:hAnsi="Angsana New"/>
          <w:sz w:val="28"/>
          <w:szCs w:val="28"/>
          <w:cs/>
        </w:rPr>
        <w:t xml:space="preserve">ำนวนเงินผลตอบแทนของกลุ่มบริษัท </w:t>
      </w:r>
      <w:r w:rsidRPr="008860F2">
        <w:rPr>
          <w:rFonts w:ascii="Angsana New" w:hAnsi="Angsana New"/>
          <w:sz w:val="28"/>
          <w:szCs w:val="28"/>
          <w:cs/>
        </w:rPr>
        <w:t xml:space="preserve"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786F1C95" w14:textId="77777777" w:rsidR="00EF1923" w:rsidRPr="008860F2" w:rsidRDefault="00EF1923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18954F26" w14:textId="77777777" w:rsidR="003803BE" w:rsidRDefault="003803BE">
      <w:pPr>
        <w:spacing w:line="240" w:lineRule="auto"/>
        <w:jc w:val="left"/>
        <w:rPr>
          <w:rFonts w:ascii="Angsana New" w:hAnsi="Angsana New"/>
          <w:i/>
          <w:iCs/>
          <w:sz w:val="28"/>
          <w:szCs w:val="28"/>
          <w:cs/>
        </w:rPr>
      </w:pPr>
      <w:r>
        <w:rPr>
          <w:rFonts w:ascii="Angsana New" w:hAnsi="Angsana New"/>
          <w:i/>
          <w:iCs/>
          <w:sz w:val="28"/>
          <w:szCs w:val="28"/>
          <w:cs/>
        </w:rPr>
        <w:br w:type="page"/>
      </w:r>
    </w:p>
    <w:p w14:paraId="5580B143" w14:textId="7452690F" w:rsidR="0088574A" w:rsidRPr="008860F2" w:rsidRDefault="0088574A" w:rsidP="00273DC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t>ส่วนได้เสียที่ไม่มีอำนาจควบคุม</w:t>
      </w:r>
      <w:r w:rsidRPr="008860F2">
        <w:rPr>
          <w:rFonts w:ascii="Angsana New" w:hAnsi="Angsana New"/>
          <w:sz w:val="28"/>
          <w:szCs w:val="28"/>
          <w:cs/>
        </w:rPr>
        <w:t xml:space="preserve"> </w:t>
      </w:r>
    </w:p>
    <w:p w14:paraId="451D3D78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4BF882C0" w14:textId="5148E175" w:rsidR="0088574A" w:rsidRPr="008860F2" w:rsidRDefault="0088574A" w:rsidP="004D6F87">
      <w:pPr>
        <w:pStyle w:val="BodyText"/>
        <w:tabs>
          <w:tab w:val="left" w:pos="540"/>
        </w:tabs>
        <w:spacing w:after="0"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 w:cs="Angsana New"/>
          <w:sz w:val="28"/>
          <w:szCs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="004D6F87">
        <w:rPr>
          <w:rFonts w:ascii="Angsana New" w:hAnsi="Angsana New" w:cs="Angsana New"/>
          <w:sz w:val="28"/>
          <w:szCs w:val="28"/>
        </w:rPr>
        <w:t xml:space="preserve"> </w:t>
      </w:r>
      <w:r w:rsidR="004D6F87" w:rsidRPr="00876891">
        <w:rPr>
          <w:rFonts w:ascii="Angsana New" w:hAnsi="Angsana New" w:cs="Angsana New"/>
          <w:sz w:val="28"/>
          <w:szCs w:val="28"/>
          <w:cs/>
        </w:rPr>
        <w:t>นอกจากนี้</w:t>
      </w:r>
      <w:r w:rsidR="004E4899">
        <w:rPr>
          <w:rFonts w:ascii="Angsana New" w:hAnsi="Angsana New" w:cs="Angsana New"/>
          <w:sz w:val="28"/>
          <w:szCs w:val="28"/>
        </w:rPr>
        <w:t xml:space="preserve"> </w:t>
      </w:r>
      <w:r w:rsidRPr="008860F2">
        <w:rPr>
          <w:rFonts w:ascii="Angsana New" w:hAnsi="Angsana New" w:cs="Angsana New" w:hint="cs"/>
          <w:sz w:val="28"/>
          <w:szCs w:val="28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</w:t>
      </w:r>
      <w:r w:rsidR="004D6F87" w:rsidRPr="00876891">
        <w:rPr>
          <w:rFonts w:ascii="Angsana New" w:hAnsi="Angsana New" w:cs="Angsana New" w:hint="cs"/>
          <w:sz w:val="28"/>
          <w:szCs w:val="28"/>
          <w:cs/>
        </w:rPr>
        <w:t>ส่วน</w:t>
      </w:r>
      <w:r w:rsidR="004D6F87" w:rsidRPr="00876891">
        <w:rPr>
          <w:rFonts w:ascii="Angsana New" w:hAnsi="Angsana New" w:cs="Angsana New"/>
          <w:sz w:val="28"/>
          <w:szCs w:val="28"/>
          <w:cs/>
        </w:rPr>
        <w:t>เกิน</w:t>
      </w:r>
      <w:r w:rsidR="004D6F87" w:rsidRPr="00876891">
        <w:rPr>
          <w:rFonts w:ascii="Angsana New" w:hAnsi="Angsana New" w:cs="Angsana New"/>
          <w:sz w:val="28"/>
          <w:szCs w:val="28"/>
        </w:rPr>
        <w:t>/</w:t>
      </w:r>
      <w:r w:rsidR="004D6F87" w:rsidRPr="00876891">
        <w:rPr>
          <w:rFonts w:ascii="Angsana New" w:hAnsi="Angsana New" w:cs="Angsana New"/>
          <w:sz w:val="28"/>
          <w:szCs w:val="28"/>
          <w:cs/>
        </w:rPr>
        <w:t>ส่วนต่ำกว่าทุนอื่น</w:t>
      </w:r>
      <w:r w:rsidRPr="008860F2">
        <w:rPr>
          <w:rFonts w:ascii="Angsana New" w:hAnsi="Angsana New" w:cs="Angsana New" w:hint="cs"/>
          <w:sz w:val="28"/>
          <w:szCs w:val="28"/>
          <w:cs/>
        </w:rPr>
        <w:t>ในส่วนของเจ้าของ</w:t>
      </w:r>
    </w:p>
    <w:p w14:paraId="17BCEFC5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4647213F" w14:textId="23AB5569" w:rsidR="00C15ABC" w:rsidRPr="008860F2" w:rsidRDefault="00C15ABC" w:rsidP="00273DC4">
      <w:pPr>
        <w:tabs>
          <w:tab w:val="left" w:pos="720"/>
        </w:tabs>
        <w:spacing w:line="240" w:lineRule="auto"/>
        <w:ind w:firstLine="540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t>การสูญเสียการควบคุม</w:t>
      </w:r>
      <w:r w:rsidRPr="008860F2">
        <w:rPr>
          <w:rFonts w:ascii="Angsana New" w:hAnsi="Angsana New"/>
          <w:b/>
          <w:bCs/>
          <w:color w:val="0000FF"/>
          <w:sz w:val="28"/>
          <w:szCs w:val="28"/>
          <w:cs/>
        </w:rPr>
        <w:t xml:space="preserve"> </w:t>
      </w:r>
    </w:p>
    <w:p w14:paraId="31D34F12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526E4750" w14:textId="559452EC" w:rsidR="004D6F87" w:rsidRDefault="004D6F87" w:rsidP="004D6F8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876891">
        <w:rPr>
          <w:rFonts w:asciiTheme="majorBidi" w:hAnsiTheme="majorBidi" w:cstheme="majorBidi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Pr="0087689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76891">
        <w:rPr>
          <w:rFonts w:asciiTheme="majorBidi" w:hAnsiTheme="majorBidi" w:cstheme="majorBidi"/>
          <w:sz w:val="28"/>
          <w:szCs w:val="28"/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D66B933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1D8025B7" w14:textId="77777777" w:rsidR="00C15ABC" w:rsidRPr="008860F2" w:rsidRDefault="00C15ABC" w:rsidP="00C15ABC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t xml:space="preserve">ส่วนได้เสียในเงินลงทุนที่บันทึกตามวิธีส่วนได้เสีย </w:t>
      </w:r>
    </w:p>
    <w:p w14:paraId="5833911B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74AE1204" w14:textId="1CAC5259" w:rsidR="00647195" w:rsidRPr="004103EB" w:rsidRDefault="004D6F87" w:rsidP="004D6F8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103EB">
        <w:rPr>
          <w:rFonts w:asciiTheme="majorBidi" w:hAnsiTheme="majorBidi" w:cstheme="majorBidi"/>
          <w:sz w:val="28"/>
          <w:szCs w:val="28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267B7651" w14:textId="77777777" w:rsidR="004103EB" w:rsidRDefault="004103EB" w:rsidP="004D6F87">
      <w:pPr>
        <w:pStyle w:val="BodyText"/>
        <w:spacing w:after="0"/>
        <w:ind w:left="540"/>
        <w:rPr>
          <w:rFonts w:asciiTheme="majorBidi" w:hAnsiTheme="majorBidi" w:cstheme="majorBidi"/>
          <w:sz w:val="28"/>
          <w:szCs w:val="28"/>
        </w:rPr>
      </w:pPr>
    </w:p>
    <w:p w14:paraId="4C31A156" w14:textId="2604F017" w:rsidR="004D6F87" w:rsidRPr="0004335F" w:rsidRDefault="004D6F87" w:rsidP="004D6F87">
      <w:pPr>
        <w:pStyle w:val="BodyText"/>
        <w:spacing w:after="0"/>
        <w:ind w:left="540"/>
        <w:rPr>
          <w:rFonts w:asciiTheme="majorBidi" w:hAnsiTheme="majorBidi" w:cstheme="majorBidi"/>
          <w:sz w:val="28"/>
          <w:szCs w:val="28"/>
        </w:rPr>
      </w:pPr>
      <w:r w:rsidRPr="004103EB">
        <w:rPr>
          <w:rFonts w:asciiTheme="majorBidi" w:hAnsiTheme="majorBidi" w:cstheme="majorBidi"/>
          <w:sz w:val="28"/>
          <w:szCs w:val="28"/>
          <w:cs/>
        </w:rPr>
        <w:t>กลุ่มบริษัทรับรู้เงินลงทุนในบริษัทร่วมตามวิธีส่วนได้เสีย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จะถูกบันทึกในงบการเงินรวมจนถึงวันที่ความมีอิทธิพลอย่างมีนัยสำคัญหรือการควบคุมร่วมสิ้นสุดลง</w:t>
      </w:r>
    </w:p>
    <w:p w14:paraId="1A4B2634" w14:textId="77777777" w:rsidR="00241AAB" w:rsidRDefault="00241AAB" w:rsidP="00445741">
      <w:pPr>
        <w:pStyle w:val="BodyText2"/>
        <w:ind w:left="540" w:firstLine="0"/>
        <w:jc w:val="left"/>
        <w:rPr>
          <w:rFonts w:ascii="Angsana New" w:hAnsi="Angsana New"/>
          <w:i/>
          <w:iCs/>
          <w:sz w:val="28"/>
          <w:szCs w:val="28"/>
        </w:rPr>
      </w:pPr>
    </w:p>
    <w:p w14:paraId="541EB524" w14:textId="64A49DEB" w:rsidR="003B14EA" w:rsidRPr="008860F2" w:rsidRDefault="003B14EA" w:rsidP="00445741">
      <w:pPr>
        <w:pStyle w:val="BodyText2"/>
        <w:ind w:left="540" w:firstLine="0"/>
        <w:jc w:val="left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t>การตัดรายการในงบการเงินรวม</w:t>
      </w:r>
    </w:p>
    <w:p w14:paraId="39180803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69F81E13" w14:textId="77777777" w:rsidR="003B14EA" w:rsidRPr="008860F2" w:rsidRDefault="00165C0C" w:rsidP="00445741">
      <w:pPr>
        <w:pStyle w:val="BodyText2"/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ยอดคง</w:t>
      </w:r>
      <w:r w:rsidR="003B14EA" w:rsidRPr="008860F2">
        <w:rPr>
          <w:rFonts w:ascii="Angsana New" w:hAnsi="Angsana New"/>
          <w:sz w:val="28"/>
          <w:szCs w:val="28"/>
          <w:cs/>
        </w:rPr>
        <w:t>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798904EE" w14:textId="77777777" w:rsidR="00E92CF4" w:rsidRPr="00D0782A" w:rsidRDefault="00E92CF4" w:rsidP="00D0782A">
      <w:pPr>
        <w:pStyle w:val="NoSpacing"/>
        <w:rPr>
          <w:rFonts w:ascii="Angsana New" w:hAnsi="Angsana New"/>
          <w:sz w:val="28"/>
          <w:szCs w:val="28"/>
        </w:rPr>
      </w:pPr>
    </w:p>
    <w:p w14:paraId="75722DC7" w14:textId="77777777" w:rsidR="00241AAB" w:rsidRDefault="00241AAB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br w:type="page"/>
      </w:r>
    </w:p>
    <w:p w14:paraId="188F287B" w14:textId="50054699" w:rsidR="00E92CF4" w:rsidRPr="004103EB" w:rsidRDefault="00E92CF4" w:rsidP="00E92CF4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 w:rsidRPr="00E92CF4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เงิน</w:t>
      </w:r>
      <w:r w:rsidRPr="004103EB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ลงทุน</w:t>
      </w:r>
      <w:r w:rsidRPr="004103EB"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  <w:t>ในบริษัท</w:t>
      </w:r>
      <w:r w:rsidRPr="004103EB">
        <w:rPr>
          <w:rFonts w:asciiTheme="majorBidi" w:hAnsiTheme="majorBidi" w:hint="cs"/>
          <w:b/>
          <w:bCs/>
          <w:i/>
          <w:iCs/>
          <w:sz w:val="28"/>
          <w:szCs w:val="28"/>
          <w:cs/>
          <w:lang w:val="th-TH"/>
        </w:rPr>
        <w:t>ย่อย</w:t>
      </w:r>
      <w:r w:rsidR="006E747F">
        <w:rPr>
          <w:rFonts w:asciiTheme="majorBidi" w:hAnsiTheme="majorBidi" w:hint="cs"/>
          <w:b/>
          <w:bCs/>
          <w:i/>
          <w:iCs/>
          <w:sz w:val="28"/>
          <w:szCs w:val="28"/>
          <w:cs/>
          <w:lang w:val="th-TH"/>
        </w:rPr>
        <w:t>และ</w:t>
      </w:r>
      <w:r w:rsidRPr="004103EB"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  <w:t>บริษัท</w:t>
      </w:r>
      <w:r w:rsidRPr="004103EB">
        <w:rPr>
          <w:rFonts w:asciiTheme="majorBidi" w:hAnsiTheme="majorBidi" w:hint="cs"/>
          <w:b/>
          <w:bCs/>
          <w:i/>
          <w:iCs/>
          <w:sz w:val="28"/>
          <w:szCs w:val="28"/>
          <w:cs/>
          <w:lang w:val="th-TH"/>
        </w:rPr>
        <w:t>ร่วม</w:t>
      </w:r>
    </w:p>
    <w:p w14:paraId="6EA6A793" w14:textId="3B284F83" w:rsidR="004D6BB4" w:rsidRDefault="004D6BB4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6F94F314" w14:textId="315DBE32" w:rsidR="00E92CF4" w:rsidRPr="00AA76FE" w:rsidRDefault="00E92CF4" w:rsidP="00E92CF4">
      <w:pPr>
        <w:ind w:left="540"/>
        <w:rPr>
          <w:rFonts w:asciiTheme="majorBidi" w:hAnsiTheme="majorBidi" w:cstheme="majorBidi"/>
          <w:sz w:val="28"/>
          <w:szCs w:val="28"/>
          <w:cs/>
        </w:rPr>
      </w:pPr>
      <w:r w:rsidRPr="00D0782A">
        <w:rPr>
          <w:rFonts w:asciiTheme="majorBidi" w:hAnsiTheme="majorBidi" w:cstheme="majorBidi"/>
          <w:sz w:val="28"/>
          <w:szCs w:val="28"/>
          <w:cs/>
        </w:rPr>
        <w:t>เงินลงทุนในบริษัท</w:t>
      </w:r>
      <w:r w:rsidRPr="00D0782A">
        <w:rPr>
          <w:rFonts w:asciiTheme="majorBidi" w:hAnsiTheme="majorBidi" w:cstheme="majorBidi" w:hint="cs"/>
          <w:sz w:val="28"/>
          <w:szCs w:val="28"/>
          <w:cs/>
        </w:rPr>
        <w:t>ย่อย</w:t>
      </w:r>
      <w:r w:rsidR="004A4C94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D0782A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D0782A">
        <w:rPr>
          <w:rFonts w:asciiTheme="majorBidi" w:hAnsiTheme="majorBidi" w:cstheme="majorBidi" w:hint="cs"/>
          <w:sz w:val="28"/>
          <w:szCs w:val="28"/>
          <w:cs/>
        </w:rPr>
        <w:t>ร่วม</w:t>
      </w:r>
      <w:r w:rsidRPr="00D0782A">
        <w:rPr>
          <w:rFonts w:asciiTheme="majorBidi" w:hAnsiTheme="majorBidi" w:cstheme="majorBidi"/>
          <w:sz w:val="28"/>
          <w:szCs w:val="28"/>
          <w:cs/>
        </w:rPr>
        <w:t>ในงบการเงินเฉพาะกิจการวัดมูลค่าด้วยราคาทุนหักค่าเผื่อการด้อยค่า</w:t>
      </w:r>
      <w:r w:rsidR="004103EB" w:rsidRPr="00D0782A">
        <w:rPr>
          <w:rFonts w:asciiTheme="majorBidi" w:hAnsiTheme="majorBidi" w:cstheme="majorBidi" w:hint="cs"/>
          <w:sz w:val="28"/>
          <w:szCs w:val="28"/>
          <w:cs/>
        </w:rPr>
        <w:t xml:space="preserve"> ส่วนเงินลงทุน</w:t>
      </w:r>
      <w:r w:rsidR="004103EB" w:rsidRPr="00D0782A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4103EB" w:rsidRPr="00D0782A">
        <w:rPr>
          <w:rFonts w:asciiTheme="majorBidi" w:hAnsiTheme="majorBidi" w:cstheme="majorBidi" w:hint="cs"/>
          <w:sz w:val="28"/>
          <w:szCs w:val="28"/>
          <w:cs/>
        </w:rPr>
        <w:t>ร่วม</w:t>
      </w:r>
      <w:r w:rsidR="004103EB" w:rsidRPr="00D0782A">
        <w:rPr>
          <w:rFonts w:asciiTheme="majorBidi" w:hAnsiTheme="majorBidi" w:cstheme="majorBidi"/>
          <w:sz w:val="28"/>
          <w:szCs w:val="28"/>
          <w:cs/>
        </w:rPr>
        <w:t>ในงบการเงิน</w:t>
      </w:r>
      <w:r w:rsidR="004103EB" w:rsidRPr="00D0782A">
        <w:rPr>
          <w:rFonts w:asciiTheme="majorBidi" w:hAnsiTheme="majorBidi" w:cstheme="majorBidi" w:hint="cs"/>
          <w:sz w:val="28"/>
          <w:szCs w:val="28"/>
          <w:cs/>
        </w:rPr>
        <w:t>รวม</w:t>
      </w:r>
      <w:r w:rsidRPr="00D0782A">
        <w:rPr>
          <w:rFonts w:asciiTheme="majorBidi" w:hAnsiTheme="majorBidi" w:cstheme="majorBidi"/>
          <w:sz w:val="28"/>
          <w:szCs w:val="28"/>
          <w:cs/>
        </w:rPr>
        <w:t>บันทึกบัญชีโดยวิธีส่วนได้เสีย</w:t>
      </w:r>
      <w:r w:rsidR="004103EB" w:rsidRPr="00D0782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0782A">
        <w:rPr>
          <w:rFonts w:asciiTheme="majorBidi" w:hAnsiTheme="majorBidi" w:cstheme="majorBidi"/>
          <w:sz w:val="28"/>
          <w:szCs w:val="28"/>
          <w:cs/>
        </w:rPr>
        <w:t>กรณีที่บริษัทจำหน่ายเงินลงทุนบางส่วน ต้นทุนเงินลงทุนคำนวณโดยวิธีถัวเฉลี่ยถ่วงน้ำหนัก</w:t>
      </w:r>
      <w:r w:rsidRPr="00D0782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0782A">
        <w:rPr>
          <w:rFonts w:asciiTheme="majorBidi" w:hAnsiTheme="majorBidi" w:cstheme="majorBidi"/>
          <w:sz w:val="28"/>
          <w:szCs w:val="28"/>
          <w:cs/>
        </w:rPr>
        <w:t>กำไรขาดทุนจาก</w:t>
      </w:r>
      <w:r w:rsidRPr="00D0782A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Pr="00D0782A">
        <w:rPr>
          <w:rFonts w:asciiTheme="majorBidi" w:hAnsiTheme="majorBidi" w:cstheme="majorBidi"/>
          <w:sz w:val="28"/>
          <w:szCs w:val="28"/>
          <w:cs/>
        </w:rPr>
        <w:t>ขายเงินลงทุนบันทึกในกำไรหรือขาดทุน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147F3806" w14:textId="77777777" w:rsidR="00E92CF4" w:rsidRPr="008860F2" w:rsidRDefault="00E92CF4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0A77A918" w14:textId="77777777" w:rsidR="003B14EA" w:rsidRPr="008860F2" w:rsidRDefault="003B14EA" w:rsidP="001066B4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เงินตราต่างประเทศ </w:t>
      </w:r>
    </w:p>
    <w:p w14:paraId="2B9EA668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40F5B97E" w14:textId="0F798179" w:rsidR="008E448D" w:rsidRPr="0004335F" w:rsidRDefault="008E448D" w:rsidP="008E448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D0782A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</w:t>
      </w:r>
      <w:r w:rsidRPr="00D0782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0782A">
        <w:rPr>
          <w:rFonts w:asciiTheme="majorBidi" w:hAnsiTheme="majorBidi" w:cstheme="majorBidi"/>
          <w:sz w:val="28"/>
          <w:szCs w:val="28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D0782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0782A">
        <w:rPr>
          <w:rFonts w:asciiTheme="majorBidi" w:hAnsiTheme="majorBidi" w:cstheme="majorBidi"/>
          <w:sz w:val="28"/>
          <w:szCs w:val="28"/>
          <w:cs/>
        </w:rPr>
        <w:t>แปลงค่าเป็นสกุลเงินที่ใช้ในการดำเนินงานโดยใช้อัตราแลกเปลี่ยน ณ วันที่เกิดรายการ</w:t>
      </w:r>
      <w:r w:rsidRPr="00D0782A">
        <w:rPr>
          <w:rFonts w:asciiTheme="majorBidi" w:hAnsiTheme="majorBidi" w:cstheme="majorBidi" w:hint="cs"/>
          <w:sz w:val="28"/>
          <w:szCs w:val="28"/>
          <w:cs/>
        </w:rPr>
        <w:t xml:space="preserve"> สำหรับ</w:t>
      </w:r>
      <w:r w:rsidRPr="00D0782A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สินทรัพย์และหนี้สินที่เป็นตัวเงินและเป็นเงินตราต่างประเทศ</w:t>
      </w:r>
      <w:r w:rsidRPr="00D0782A">
        <w:rPr>
          <w:rFonts w:asciiTheme="majorBidi" w:hAnsiTheme="majorBidi" w:cstheme="majorBidi" w:hint="cs"/>
          <w:sz w:val="28"/>
          <w:szCs w:val="28"/>
          <w:cs/>
        </w:rPr>
        <w:t>แปลงค่าโดย</w:t>
      </w:r>
      <w:r w:rsidRPr="00D0782A">
        <w:rPr>
          <w:rFonts w:asciiTheme="majorBidi" w:hAnsiTheme="majorBidi" w:cstheme="majorBidi"/>
          <w:sz w:val="28"/>
          <w:szCs w:val="28"/>
          <w:cs/>
        </w:rPr>
        <w:t>ใช้อัตราแลกเปลี่ยน</w:t>
      </w:r>
      <w:r w:rsidRPr="0004335F">
        <w:rPr>
          <w:rFonts w:asciiTheme="majorBidi" w:hAnsiTheme="majorBidi" w:cstheme="majorBidi"/>
          <w:sz w:val="28"/>
          <w:szCs w:val="28"/>
          <w:cs/>
        </w:rPr>
        <w:t xml:space="preserve"> ณ </w:t>
      </w:r>
      <w:r w:rsidRPr="00B961D5">
        <w:rPr>
          <w:rFonts w:asciiTheme="majorBidi" w:hAnsiTheme="majorBidi" w:cstheme="majorBidi"/>
          <w:sz w:val="28"/>
          <w:szCs w:val="28"/>
          <w:cs/>
        </w:rPr>
        <w:t>วันที่รายงาน</w:t>
      </w:r>
      <w:r w:rsidRPr="0004335F">
        <w:rPr>
          <w:rFonts w:asciiTheme="majorBidi" w:hAnsiTheme="majorBidi" w:cstheme="majorBidi"/>
          <w:sz w:val="28"/>
          <w:szCs w:val="28"/>
          <w:cs/>
        </w:rPr>
        <w:t xml:space="preserve">  </w:t>
      </w:r>
    </w:p>
    <w:p w14:paraId="0A497BF7" w14:textId="77777777" w:rsidR="008E448D" w:rsidRPr="00D0782A" w:rsidRDefault="008E448D" w:rsidP="00D0782A">
      <w:pPr>
        <w:pStyle w:val="NoSpacing"/>
        <w:rPr>
          <w:rFonts w:ascii="Angsana New" w:hAnsi="Angsana New"/>
          <w:sz w:val="28"/>
          <w:szCs w:val="28"/>
        </w:rPr>
      </w:pPr>
    </w:p>
    <w:p w14:paraId="7985B3AA" w14:textId="402578A4" w:rsidR="008C52C6" w:rsidRPr="008860F2" w:rsidRDefault="008E448D" w:rsidP="008E448D">
      <w:pPr>
        <w:pStyle w:val="BodyText2"/>
        <w:ind w:left="540" w:firstLine="0"/>
        <w:jc w:val="thaiDistribute"/>
        <w:rPr>
          <w:rFonts w:ascii="Angsana New" w:hAnsi="Angsana New"/>
          <w:color w:val="000000"/>
          <w:sz w:val="28"/>
          <w:szCs w:val="28"/>
        </w:rPr>
      </w:pPr>
      <w:r w:rsidRPr="0004335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454EE7EE" w14:textId="06115A68" w:rsidR="00FE3B6A" w:rsidRDefault="00FE3B6A">
      <w:pPr>
        <w:spacing w:line="240" w:lineRule="auto"/>
        <w:jc w:val="left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03406A14" w14:textId="5C767EB6" w:rsidR="00AA717D" w:rsidRPr="009A6528" w:rsidRDefault="00AA717D" w:rsidP="00AA717D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</w:rPr>
      </w:pPr>
      <w:r w:rsidRPr="009A6528"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</w:t>
      </w:r>
    </w:p>
    <w:p w14:paraId="6982F08F" w14:textId="5F538DBE" w:rsidR="00AA717D" w:rsidRPr="009A6528" w:rsidRDefault="00AA717D" w:rsidP="00AA717D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</w:rPr>
      </w:pPr>
    </w:p>
    <w:p w14:paraId="561AEE70" w14:textId="77777777" w:rsidR="00AA717D" w:rsidRPr="009A6528" w:rsidRDefault="00AA717D" w:rsidP="00AA717D">
      <w:pPr>
        <w:spacing w:line="240" w:lineRule="auto"/>
        <w:ind w:left="540"/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</w:rPr>
      </w:pPr>
      <w:r w:rsidRPr="009A6528"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นโยบายการบัญชีที่ถือปฏิบัติตั้งแต่วันที่ </w:t>
      </w:r>
      <w:r w:rsidRPr="009A6528"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</w:rPr>
        <w:t xml:space="preserve">1 </w:t>
      </w:r>
      <w:r w:rsidRPr="009A6528"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  <w:cs/>
        </w:rPr>
        <w:t xml:space="preserve">ตุลาคม </w:t>
      </w:r>
      <w:r w:rsidRPr="009A6528"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</w:rPr>
        <w:t>2563</w:t>
      </w:r>
    </w:p>
    <w:p w14:paraId="4841E662" w14:textId="77777777" w:rsidR="00FC4D38" w:rsidRPr="009A6528" w:rsidRDefault="00FC4D38" w:rsidP="00AA717D">
      <w:pPr>
        <w:spacing w:line="240" w:lineRule="auto"/>
        <w:ind w:left="540"/>
        <w:rPr>
          <w:rFonts w:asciiTheme="majorBidi" w:eastAsia="Calibri" w:hAnsiTheme="majorBidi" w:cstheme="majorBidi"/>
          <w:sz w:val="20"/>
          <w:szCs w:val="20"/>
        </w:rPr>
      </w:pPr>
    </w:p>
    <w:p w14:paraId="6D01DFBA" w14:textId="3BF4A3CF" w:rsidR="00AA717D" w:rsidRDefault="00AA717D" w:rsidP="00AA717D">
      <w:pPr>
        <w:pStyle w:val="BodyText"/>
        <w:shd w:val="clear" w:color="auto" w:fill="FFFFFF"/>
        <w:spacing w:after="0" w:line="240" w:lineRule="auto"/>
        <w:ind w:left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9A6528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9A6528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ง</w:t>
      </w:r>
      <w:r w:rsidRPr="009A6528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.1) </w:t>
      </w:r>
      <w:r w:rsidRPr="009A6528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</w:t>
      </w:r>
      <w:r w:rsidRPr="009A6528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จัดประเภท</w:t>
      </w:r>
      <w:r w:rsidRPr="009A6528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และการวัดมูลค่า </w:t>
      </w:r>
    </w:p>
    <w:p w14:paraId="333D0A33" w14:textId="77777777" w:rsidR="003E18F8" w:rsidRPr="009A6528" w:rsidRDefault="003E18F8" w:rsidP="00AA717D">
      <w:pPr>
        <w:pStyle w:val="BodyText"/>
        <w:shd w:val="clear" w:color="auto" w:fill="FFFFFF"/>
        <w:spacing w:after="0" w:line="240" w:lineRule="auto"/>
        <w:ind w:left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7BF0C699" w14:textId="2FA4FD99" w:rsidR="00AA717D" w:rsidRPr="009A6528" w:rsidRDefault="00AA717D" w:rsidP="00AA717D">
      <w:pPr>
        <w:pStyle w:val="BodyText"/>
        <w:shd w:val="clear" w:color="auto" w:fill="FFFFFF"/>
        <w:spacing w:after="0" w:line="240" w:lineRule="auto"/>
        <w:ind w:left="900"/>
        <w:rPr>
          <w:rFonts w:asciiTheme="majorBidi" w:hAnsiTheme="majorBidi" w:cstheme="majorBidi"/>
          <w:color w:val="FF0000"/>
          <w:sz w:val="28"/>
          <w:szCs w:val="28"/>
        </w:rPr>
      </w:pPr>
      <w:bookmarkStart w:id="1" w:name="_Hlk65750396"/>
      <w:r w:rsidRPr="009A6528">
        <w:rPr>
          <w:rFonts w:asciiTheme="majorBidi" w:hAnsiTheme="majorBidi" w:cstheme="majorBidi"/>
          <w:sz w:val="28"/>
          <w:szCs w:val="28"/>
          <w:cs/>
        </w:rPr>
        <w:t>ตราสารหนี้ที่กลุ่มบริษัทเป็นผู้ออกรับรู้รายการเมื่อเริ่มแรกเมื่อมีการออกตราสาร</w:t>
      </w:r>
      <w:r w:rsidRPr="009A6528">
        <w:rPr>
          <w:rFonts w:asciiTheme="majorBidi" w:hAnsiTheme="majorBidi" w:cstheme="majorBidi" w:hint="cs"/>
          <w:sz w:val="28"/>
          <w:szCs w:val="28"/>
          <w:cs/>
        </w:rPr>
        <w:t>หนี้</w:t>
      </w:r>
      <w:r w:rsidRPr="009A6528">
        <w:rPr>
          <w:rFonts w:asciiTheme="majorBidi" w:hAnsiTheme="majorBidi" w:cstheme="majorBidi"/>
          <w:sz w:val="28"/>
          <w:szCs w:val="28"/>
          <w:cs/>
        </w:rPr>
        <w:t xml:space="preserve"> สินทรัพย์ทางการเงินและหนี้สินทางการเงิน</w:t>
      </w:r>
      <w:r w:rsidRPr="009A6528">
        <w:rPr>
          <w:rFonts w:asciiTheme="majorBidi" w:hAnsiTheme="majorBidi" w:cstheme="majorBidi" w:hint="cs"/>
          <w:sz w:val="28"/>
          <w:szCs w:val="28"/>
          <w:cs/>
        </w:rPr>
        <w:t xml:space="preserve"> (นอกเหนือจากลูกหนี้การค้า (ดูหมายเหตุข้อ </w:t>
      </w:r>
      <w:r w:rsidRPr="009A6528">
        <w:rPr>
          <w:rFonts w:asciiTheme="majorBidi" w:hAnsiTheme="majorBidi" w:cstheme="majorBidi"/>
          <w:sz w:val="28"/>
          <w:szCs w:val="28"/>
        </w:rPr>
        <w:t>4</w:t>
      </w:r>
      <w:r w:rsidRPr="009A6528">
        <w:rPr>
          <w:rFonts w:asciiTheme="majorBidi" w:hAnsiTheme="majorBidi" w:cstheme="majorBidi" w:hint="cs"/>
          <w:sz w:val="28"/>
          <w:szCs w:val="28"/>
          <w:cs/>
        </w:rPr>
        <w:t xml:space="preserve"> (ฉ))) </w:t>
      </w:r>
      <w:r w:rsidRPr="009A6528">
        <w:rPr>
          <w:rFonts w:asciiTheme="majorBidi" w:hAnsiTheme="majorBidi" w:cstheme="majorBidi"/>
          <w:sz w:val="28"/>
          <w:szCs w:val="28"/>
          <w:cs/>
        </w:rPr>
        <w:t>รับรู้รายการเมื่อเริ่มแรกเมื่อกลุ่มบริษัทเป็นคู่</w:t>
      </w:r>
      <w:r w:rsidRPr="009A6528">
        <w:rPr>
          <w:rFonts w:asciiTheme="majorBidi" w:hAnsiTheme="majorBidi" w:cstheme="majorBidi" w:hint="cs"/>
          <w:sz w:val="28"/>
          <w:szCs w:val="28"/>
          <w:cs/>
        </w:rPr>
        <w:t>สัญญา</w:t>
      </w:r>
      <w:r w:rsidRPr="009A6528">
        <w:rPr>
          <w:rFonts w:asciiTheme="majorBidi" w:hAnsiTheme="majorBidi" w:cstheme="majorBidi"/>
          <w:sz w:val="28"/>
          <w:szCs w:val="28"/>
          <w:cs/>
        </w:rPr>
        <w:t>ตามข้อกำหนดของเครื่องมือทางการเงิน</w:t>
      </w:r>
      <w:r w:rsidRPr="009A6528">
        <w:rPr>
          <w:rFonts w:asciiTheme="majorBidi" w:hAnsiTheme="majorBidi" w:cstheme="majorBidi" w:hint="cs"/>
          <w:sz w:val="28"/>
          <w:szCs w:val="28"/>
          <w:cs/>
        </w:rPr>
        <w:t>นั้น</w:t>
      </w:r>
      <w:r w:rsidRPr="009A6528">
        <w:rPr>
          <w:rFonts w:asciiTheme="majorBidi" w:hAnsiTheme="majorBidi" w:cstheme="majorBidi"/>
          <w:sz w:val="28"/>
          <w:szCs w:val="28"/>
        </w:rPr>
        <w:t xml:space="preserve"> </w:t>
      </w:r>
      <w:r w:rsidRPr="009A6528">
        <w:rPr>
          <w:rFonts w:asciiTheme="majorBidi" w:hAnsiTheme="majorBidi" w:cstheme="majorBidi" w:hint="cs"/>
          <w:sz w:val="28"/>
          <w:szCs w:val="28"/>
          <w:cs/>
        </w:rPr>
        <w:t>และวัดมูลค่า</w:t>
      </w:r>
      <w:r w:rsidRPr="009A6528">
        <w:rPr>
          <w:rFonts w:asciiTheme="majorBidi" w:hAnsiTheme="majorBidi" w:cstheme="majorBidi"/>
          <w:sz w:val="28"/>
          <w:szCs w:val="28"/>
          <w:cs/>
        </w:rPr>
        <w:t>ด้วยมูลค่ายุติธรรม</w:t>
      </w:r>
      <w:r w:rsidRPr="009A6528">
        <w:rPr>
          <w:rFonts w:asciiTheme="majorBidi" w:hAnsiTheme="majorBidi" w:cstheme="majorBidi" w:hint="cs"/>
          <w:sz w:val="28"/>
          <w:szCs w:val="28"/>
          <w:cs/>
        </w:rPr>
        <w:t>โดยรวม</w:t>
      </w:r>
      <w:r w:rsidRPr="009A6528">
        <w:rPr>
          <w:rFonts w:asciiTheme="majorBidi" w:hAnsiTheme="majorBidi" w:cstheme="majorBidi"/>
          <w:sz w:val="28"/>
          <w:szCs w:val="28"/>
          <w:cs/>
        </w:rPr>
        <w:t>ต้นทุนการทำรายการ</w:t>
      </w:r>
      <w:r w:rsidRPr="009A6528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9A6528">
        <w:rPr>
          <w:rFonts w:asciiTheme="majorBidi" w:hAnsiTheme="majorBidi" w:cstheme="majorBidi"/>
          <w:sz w:val="28"/>
          <w:szCs w:val="28"/>
          <w:cs/>
        </w:rPr>
        <w:t>เกี่ยวข้องโดยตรงกับการได้มา</w:t>
      </w:r>
      <w:r w:rsidRPr="009A6528">
        <w:rPr>
          <w:rFonts w:asciiTheme="majorBidi" w:hAnsiTheme="majorBidi" w:cstheme="majorBidi" w:hint="cs"/>
          <w:sz w:val="28"/>
          <w:szCs w:val="28"/>
          <w:cs/>
        </w:rPr>
        <w:t xml:space="preserve"> เว้นแต่</w:t>
      </w:r>
      <w:r w:rsidRPr="009A6528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</w:t>
      </w:r>
      <w:r w:rsidRPr="009A6528">
        <w:rPr>
          <w:rFonts w:asciiTheme="majorBidi" w:hAnsiTheme="majorBidi" w:cstheme="majorBidi"/>
          <w:color w:val="000000"/>
          <w:sz w:val="28"/>
          <w:szCs w:val="28"/>
          <w:cs/>
        </w:rPr>
        <w:t>ทางการเงิน</w:t>
      </w:r>
      <w:r w:rsidRPr="009A6528">
        <w:rPr>
          <w:rFonts w:asciiTheme="majorBidi" w:hAnsiTheme="majorBidi" w:cstheme="majorBidi" w:hint="cs"/>
          <w:color w:val="000000"/>
          <w:sz w:val="28"/>
          <w:szCs w:val="28"/>
          <w:cs/>
        </w:rPr>
        <w:t>ที่</w:t>
      </w:r>
      <w:r w:rsidRPr="009A6528">
        <w:rPr>
          <w:rFonts w:asciiTheme="majorBidi" w:hAnsiTheme="majorBidi" w:cstheme="majorBidi"/>
          <w:color w:val="000000"/>
          <w:sz w:val="28"/>
          <w:szCs w:val="28"/>
          <w:cs/>
        </w:rPr>
        <w:t>วัด</w:t>
      </w:r>
      <w:r w:rsidRPr="009A6528">
        <w:rPr>
          <w:rFonts w:asciiTheme="majorBidi" w:hAnsiTheme="majorBidi" w:cstheme="majorBidi" w:hint="cs"/>
          <w:color w:val="000000"/>
          <w:sz w:val="28"/>
          <w:szCs w:val="28"/>
          <w:cs/>
        </w:rPr>
        <w:t>มูลค่าด้วย</w:t>
      </w:r>
      <w:r w:rsidRPr="009A6528">
        <w:rPr>
          <w:rFonts w:asciiTheme="majorBidi" w:hAnsiTheme="majorBidi" w:cstheme="majorBidi"/>
          <w:color w:val="000000"/>
          <w:sz w:val="28"/>
          <w:szCs w:val="28"/>
          <w:cs/>
        </w:rPr>
        <w:t>มูลค่ายุติธรรมผ่านกำไรหรือขาดทุน</w:t>
      </w:r>
      <w:r w:rsidRPr="009A6528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9A6528">
        <w:rPr>
          <w:rFonts w:asciiTheme="majorBidi" w:hAnsiTheme="majorBidi" w:cstheme="majorBidi" w:hint="cs"/>
          <w:color w:val="000000"/>
          <w:sz w:val="28"/>
          <w:szCs w:val="28"/>
          <w:cs/>
        </w:rPr>
        <w:t>จะ</w:t>
      </w:r>
      <w:r w:rsidRPr="009A6528">
        <w:rPr>
          <w:rFonts w:asciiTheme="majorBidi" w:hAnsiTheme="majorBidi" w:cstheme="majorBidi"/>
          <w:color w:val="000000"/>
          <w:sz w:val="28"/>
          <w:szCs w:val="28"/>
          <w:cs/>
        </w:rPr>
        <w:t>วัดมูลค่าเมื่อเริ่มแรก</w:t>
      </w:r>
      <w:r w:rsidRPr="009A6528">
        <w:rPr>
          <w:rFonts w:asciiTheme="majorBidi" w:hAnsiTheme="majorBidi" w:cstheme="majorBidi" w:hint="cs"/>
          <w:color w:val="000000"/>
          <w:sz w:val="28"/>
          <w:szCs w:val="28"/>
          <w:cs/>
        </w:rPr>
        <w:t>และภายหลัง</w:t>
      </w:r>
      <w:r w:rsidRPr="009A6528">
        <w:rPr>
          <w:rFonts w:asciiTheme="majorBidi" w:hAnsiTheme="majorBidi" w:cstheme="majorBidi"/>
          <w:color w:val="000000"/>
          <w:sz w:val="28"/>
          <w:szCs w:val="28"/>
          <w:cs/>
        </w:rPr>
        <w:t>ด้วยมูลค่ายุติธรรม</w:t>
      </w:r>
      <w:bookmarkEnd w:id="1"/>
      <w:r w:rsidRPr="009A6528">
        <w:rPr>
          <w:rFonts w:asciiTheme="majorBidi" w:hAnsiTheme="majorBidi" w:cstheme="majorBidi" w:hint="cs"/>
          <w:color w:val="000000"/>
          <w:sz w:val="28"/>
          <w:szCs w:val="28"/>
          <w:cs/>
        </w:rPr>
        <w:t>และ</w:t>
      </w:r>
      <w:r w:rsidRPr="009A6528">
        <w:rPr>
          <w:rFonts w:asciiTheme="majorBidi" w:hAnsiTheme="majorBidi" w:cstheme="majorBidi"/>
          <w:sz w:val="28"/>
          <w:szCs w:val="28"/>
          <w:cs/>
        </w:rPr>
        <w:t>ต้นทุนการทำรายการ</w:t>
      </w:r>
      <w:r w:rsidRPr="009A6528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9A6528">
        <w:rPr>
          <w:rFonts w:asciiTheme="majorBidi" w:hAnsiTheme="majorBidi" w:cstheme="majorBidi"/>
          <w:sz w:val="28"/>
          <w:szCs w:val="28"/>
          <w:cs/>
        </w:rPr>
        <w:t>เกี่ยวข้องโดยตรงกับการได้มา</w:t>
      </w:r>
      <w:r w:rsidRPr="009A6528">
        <w:rPr>
          <w:rFonts w:asciiTheme="majorBidi" w:hAnsiTheme="majorBidi" w:cstheme="majorBidi" w:hint="cs"/>
          <w:sz w:val="28"/>
          <w:szCs w:val="28"/>
          <w:cs/>
        </w:rPr>
        <w:t>บันทึก</w:t>
      </w:r>
      <w:r w:rsidRPr="009A6528">
        <w:rPr>
          <w:rFonts w:asciiTheme="majorBidi" w:hAnsiTheme="majorBidi" w:cstheme="majorBidi"/>
          <w:color w:val="000000"/>
          <w:sz w:val="28"/>
          <w:szCs w:val="28"/>
          <w:cs/>
        </w:rPr>
        <w:t>ในกำไรหรือ</w:t>
      </w:r>
      <w:r w:rsidRPr="009A6528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ขาดทุน </w:t>
      </w:r>
    </w:p>
    <w:p w14:paraId="45F4A9DE" w14:textId="13E6B696" w:rsidR="009A6528" w:rsidRDefault="009A6528">
      <w:pPr>
        <w:spacing w:line="240" w:lineRule="auto"/>
        <w:jc w:val="left"/>
        <w:rPr>
          <w:rFonts w:asciiTheme="majorBidi" w:hAnsiTheme="majorBidi" w:cstheme="majorBidi"/>
          <w:sz w:val="28"/>
          <w:szCs w:val="28"/>
          <w:cs/>
        </w:rPr>
      </w:pPr>
    </w:p>
    <w:p w14:paraId="15B42165" w14:textId="1F48C685" w:rsidR="00AA717D" w:rsidRPr="009A6528" w:rsidRDefault="00AA717D" w:rsidP="00AA717D">
      <w:pPr>
        <w:tabs>
          <w:tab w:val="left" w:pos="1440"/>
        </w:tabs>
        <w:spacing w:line="240" w:lineRule="auto"/>
        <w:ind w:left="900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9A6528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9A6528">
        <w:rPr>
          <w:rFonts w:asciiTheme="majorBidi" w:hAnsiTheme="majorBidi" w:cstheme="majorBidi"/>
          <w:sz w:val="28"/>
          <w:szCs w:val="28"/>
        </w:rPr>
        <w:t xml:space="preserve"> </w:t>
      </w:r>
      <w:r w:rsidRPr="009A6528">
        <w:rPr>
          <w:rFonts w:asciiTheme="majorBidi" w:hAnsiTheme="majorBidi" w:cstheme="majorBidi"/>
          <w:sz w:val="28"/>
          <w:szCs w:val="28"/>
          <w:cs/>
        </w:rPr>
        <w:t>หรือมูลค่ายุติธรรมผ่านกำไรหรือขาดทุน</w:t>
      </w:r>
      <w:r w:rsidRPr="009A6528">
        <w:rPr>
          <w:rFonts w:asciiTheme="majorBidi" w:hAnsiTheme="majorBidi" w:cstheme="majorBidi"/>
          <w:sz w:val="28"/>
          <w:szCs w:val="28"/>
        </w:rPr>
        <w:t xml:space="preserve"> </w:t>
      </w:r>
      <w:r w:rsidRPr="009A6528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9A6528">
        <w:rPr>
          <w:rFonts w:asciiTheme="majorBidi" w:hAnsiTheme="majorBidi" w:cstheme="majorBidi" w:hint="cs"/>
          <w:sz w:val="28"/>
          <w:szCs w:val="28"/>
          <w:cs/>
        </w:rPr>
        <w:t>โดยทันทีเป็นต้นไปนับจาก</w:t>
      </w:r>
      <w:r w:rsidRPr="009A6528">
        <w:rPr>
          <w:rFonts w:asciiTheme="majorBidi" w:hAnsiTheme="majorBidi" w:cstheme="majorBidi"/>
          <w:sz w:val="28"/>
          <w:szCs w:val="28"/>
          <w:cs/>
        </w:rPr>
        <w:t>วั</w:t>
      </w:r>
      <w:r w:rsidRPr="009A6528">
        <w:rPr>
          <w:rFonts w:asciiTheme="majorBidi" w:hAnsiTheme="majorBidi" w:cstheme="majorBidi" w:hint="cs"/>
          <w:sz w:val="28"/>
          <w:szCs w:val="28"/>
          <w:cs/>
        </w:rPr>
        <w:t>นที่มีการเปลี่ยนแปลงการจัดประเภท</w:t>
      </w:r>
    </w:p>
    <w:p w14:paraId="3A71D6FD" w14:textId="77777777" w:rsidR="00AA717D" w:rsidRPr="009A6528" w:rsidRDefault="00AA717D" w:rsidP="00AA717D">
      <w:pPr>
        <w:tabs>
          <w:tab w:val="left" w:pos="1440"/>
        </w:tabs>
        <w:spacing w:line="240" w:lineRule="auto"/>
        <w:ind w:left="900"/>
        <w:rPr>
          <w:rFonts w:asciiTheme="majorBidi" w:hAnsiTheme="majorBidi" w:cstheme="majorBidi"/>
          <w:color w:val="0000FF"/>
          <w:sz w:val="20"/>
          <w:szCs w:val="20"/>
        </w:rPr>
      </w:pPr>
    </w:p>
    <w:p w14:paraId="3C5183B3" w14:textId="638F6F16" w:rsidR="00AA717D" w:rsidRPr="009A6528" w:rsidRDefault="00AA717D" w:rsidP="00AA717D">
      <w:pPr>
        <w:pStyle w:val="BodyText"/>
        <w:shd w:val="clear" w:color="auto" w:fill="FFFFFF"/>
        <w:spacing w:after="0" w:line="240" w:lineRule="auto"/>
        <w:ind w:left="900"/>
        <w:rPr>
          <w:rFonts w:asciiTheme="majorBidi" w:hAnsiTheme="majorBidi" w:cs="Angsana New"/>
          <w:sz w:val="20"/>
          <w:szCs w:val="24"/>
        </w:rPr>
      </w:pPr>
      <w:r w:rsidRPr="009A6528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</w:t>
      </w:r>
      <w:r w:rsidRPr="009A652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A6528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หนี้สินทางการเงินจัดประเภทด้วยราคาทุนตัดจำหน่าย</w:t>
      </w:r>
      <w:r w:rsidRPr="009A6528">
        <w:rPr>
          <w:rFonts w:asciiTheme="majorBidi" w:hAnsiTheme="majorBidi" w:cstheme="majorBidi" w:hint="cs"/>
          <w:color w:val="000000"/>
          <w:sz w:val="28"/>
          <w:szCs w:val="28"/>
          <w:cs/>
        </w:rPr>
        <w:t>ตามวิธีดอกเบี้ยที่แท้จริง</w:t>
      </w:r>
      <w:r w:rsidRPr="009A6528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9A6528">
        <w:rPr>
          <w:rFonts w:asciiTheme="majorBidi" w:hAnsiTheme="majorBidi" w:cstheme="majorBidi"/>
          <w:color w:val="000000"/>
          <w:sz w:val="28"/>
          <w:szCs w:val="28"/>
          <w:cs/>
        </w:rPr>
        <w:t>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กำไรหรือขาดทุนที่เกิดจากการตัดรายการออกจากบัญชีรับรู้ในกำไรหรือ</w:t>
      </w:r>
      <w:r w:rsidRPr="009A6528">
        <w:rPr>
          <w:rFonts w:asciiTheme="majorBidi" w:hAnsiTheme="majorBidi" w:cstheme="majorBidi" w:hint="cs"/>
          <w:color w:val="000000"/>
          <w:sz w:val="28"/>
          <w:szCs w:val="28"/>
          <w:cs/>
        </w:rPr>
        <w:t>ขาดทุน</w:t>
      </w:r>
      <w:r w:rsidRPr="009A6528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2004EDC9" w14:textId="6BED804B" w:rsidR="00AA717D" w:rsidRPr="009A6528" w:rsidRDefault="00AA717D" w:rsidP="00AA717D">
      <w:pPr>
        <w:pStyle w:val="BodyText"/>
        <w:tabs>
          <w:tab w:val="left" w:pos="1260"/>
        </w:tabs>
        <w:spacing w:after="0" w:line="240" w:lineRule="auto"/>
        <w:ind w:left="1267" w:hanging="367"/>
        <w:rPr>
          <w:rFonts w:ascii="Angsana New" w:hAnsi="Angsana New" w:cs="Angsana New"/>
          <w:sz w:val="28"/>
          <w:szCs w:val="28"/>
        </w:rPr>
      </w:pP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6694"/>
      </w:tblGrid>
      <w:tr w:rsidR="00AA717D" w:rsidRPr="009A6528" w14:paraId="218AEBEC" w14:textId="77777777" w:rsidTr="00ED488D">
        <w:tc>
          <w:tcPr>
            <w:tcW w:w="1980" w:type="dxa"/>
          </w:tcPr>
          <w:p w14:paraId="7822E99E" w14:textId="77777777" w:rsidR="00AA717D" w:rsidRPr="009A6528" w:rsidRDefault="00AA717D" w:rsidP="003E1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652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</w:t>
            </w:r>
            <w:r w:rsidRPr="009A652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Pr="009A6528">
              <w:rPr>
                <w:rFonts w:asciiTheme="majorBidi" w:hAnsiTheme="majorBidi" w:cstheme="majorBidi"/>
                <w:sz w:val="28"/>
                <w:szCs w:val="28"/>
                <w:cs/>
              </w:rPr>
              <w:t>ด้วยราคาทุนตัดจำหน่าย</w:t>
            </w:r>
          </w:p>
        </w:tc>
        <w:tc>
          <w:tcPr>
            <w:tcW w:w="236" w:type="dxa"/>
          </w:tcPr>
          <w:p w14:paraId="6E695C0A" w14:textId="77777777" w:rsidR="00AA717D" w:rsidRPr="009A6528" w:rsidRDefault="00AA717D" w:rsidP="00ED488D">
            <w:pPr>
              <w:pStyle w:val="BodyText"/>
              <w:spacing w:after="0" w:line="240" w:lineRule="auto"/>
              <w:ind w:left="160" w:hanging="160"/>
              <w:rPr>
                <w:sz w:val="20"/>
              </w:rPr>
            </w:pPr>
          </w:p>
        </w:tc>
        <w:tc>
          <w:tcPr>
            <w:tcW w:w="6694" w:type="dxa"/>
          </w:tcPr>
          <w:p w14:paraId="321317F5" w14:textId="4A8FE933" w:rsidR="00AA717D" w:rsidRPr="009A6528" w:rsidRDefault="00AA717D" w:rsidP="00DD02F5">
            <w:pPr>
              <w:pStyle w:val="BodyText"/>
              <w:spacing w:after="0" w:line="240" w:lineRule="auto"/>
              <w:ind w:left="160" w:hanging="160"/>
              <w:rPr>
                <w:sz w:val="20"/>
              </w:rPr>
            </w:pPr>
            <w:r w:rsidRPr="009A652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สินทรัพย์เหล่านี้วัดมูลค่าในภายหลังด้วยราคาทุนตัดจำหน่ายตามวิธีดอกเบี้ยที่แท้จริง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</w:t>
            </w:r>
            <w:r w:rsidRPr="009A652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กำไรและขาดทุนจากอัตราแลกเปลี่ยน ผลขาดทุน</w:t>
            </w:r>
            <w:r w:rsidRPr="009A652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ด้านเครดิตที่คาดว่าจะเกิดขึ้น</w:t>
            </w:r>
            <w:r w:rsidRPr="009A65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กำไรหรือขาดทุนที่เกิดจากการตัดรายการออกจากบัญชีรับรู้ในกำไรหรือขาดทุน</w:t>
            </w:r>
            <w:r w:rsidRPr="009A65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14:paraId="0235D155" w14:textId="77777777" w:rsidR="00AA717D" w:rsidRPr="009A6528" w:rsidRDefault="00AA717D" w:rsidP="00AA717D">
      <w:pPr>
        <w:spacing w:line="240" w:lineRule="auto"/>
        <w:rPr>
          <w:rFonts w:ascii="Angsana New" w:eastAsia="Calibri" w:hAnsi="Angsana New"/>
          <w:sz w:val="20"/>
          <w:szCs w:val="20"/>
        </w:rPr>
      </w:pPr>
    </w:p>
    <w:p w14:paraId="65AC5316" w14:textId="483DCFCC" w:rsidR="00AA717D" w:rsidRDefault="00AA717D" w:rsidP="00AA717D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9A6528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9A6528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</w:t>
      </w:r>
      <w:r w:rsidRPr="009A6528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.2) </w:t>
      </w:r>
      <w:r w:rsidRPr="009A6528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การตัดรายการออกจากบัญชีและการหักกลบ</w:t>
      </w:r>
    </w:p>
    <w:p w14:paraId="0659A3D3" w14:textId="77777777" w:rsidR="003E18F8" w:rsidRPr="009A6528" w:rsidRDefault="003E18F8" w:rsidP="00AA717D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1EFC6F74" w14:textId="59EA5C53" w:rsidR="00AA717D" w:rsidRPr="009A6528" w:rsidRDefault="00AA717D" w:rsidP="00AA717D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rPr>
          <w:rFonts w:asciiTheme="majorBidi" w:hAnsiTheme="majorBidi" w:cstheme="majorBidi"/>
          <w:color w:val="000000"/>
          <w:sz w:val="28"/>
          <w:szCs w:val="28"/>
        </w:rPr>
      </w:pPr>
      <w:r w:rsidRPr="009A652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54C744E" w14:textId="77777777" w:rsidR="00AA717D" w:rsidRPr="009A6528" w:rsidRDefault="00AA717D" w:rsidP="00AA717D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116B2E5" w14:textId="7AF476AB" w:rsidR="00AA717D" w:rsidRPr="009A6528" w:rsidRDefault="00AA717D" w:rsidP="00AA717D">
      <w:pPr>
        <w:pStyle w:val="BodyText"/>
        <w:tabs>
          <w:tab w:val="left" w:pos="1530"/>
        </w:tabs>
        <w:spacing w:after="0" w:line="240" w:lineRule="auto"/>
        <w:ind w:left="900"/>
        <w:rPr>
          <w:rFonts w:asciiTheme="majorBidi" w:hAnsiTheme="majorBidi" w:cstheme="majorBidi"/>
          <w:color w:val="000000"/>
          <w:sz w:val="28"/>
          <w:szCs w:val="28"/>
        </w:rPr>
      </w:pPr>
      <w:r w:rsidRPr="009A652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="009A6528" w:rsidRPr="009A6528">
        <w:rPr>
          <w:rFonts w:asciiTheme="majorBidi" w:hAnsiTheme="majorBidi" w:cstheme="majorBidi"/>
          <w:color w:val="000000"/>
          <w:sz w:val="28"/>
          <w:szCs w:val="28"/>
        </w:rPr>
        <w:br/>
      </w:r>
      <w:r w:rsidRPr="009A6528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9A6528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0ED9DDE0" w14:textId="77777777" w:rsidR="00AA717D" w:rsidRPr="009A6528" w:rsidRDefault="00AA717D" w:rsidP="00AA717D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7219664" w14:textId="569B9A3F" w:rsidR="00AA717D" w:rsidRPr="009A6528" w:rsidRDefault="00AA717D" w:rsidP="00AA717D">
      <w:pPr>
        <w:pStyle w:val="BodyText"/>
        <w:tabs>
          <w:tab w:val="left" w:pos="1530"/>
        </w:tabs>
        <w:spacing w:after="0" w:line="240" w:lineRule="auto"/>
        <w:ind w:left="900"/>
        <w:rPr>
          <w:rFonts w:asciiTheme="majorBidi" w:hAnsiTheme="majorBidi" w:cstheme="majorBidi"/>
          <w:color w:val="000000"/>
          <w:sz w:val="28"/>
          <w:szCs w:val="28"/>
        </w:rPr>
      </w:pPr>
      <w:r w:rsidRPr="009A6528">
        <w:rPr>
          <w:rFonts w:asciiTheme="majorBidi" w:hAnsiTheme="majorBidi" w:cstheme="majorBidi"/>
          <w:color w:val="000000"/>
          <w:sz w:val="28"/>
          <w:szCs w:val="28"/>
          <w:cs/>
        </w:rPr>
        <w:t>ผลต่างระหว่างมูลค่าตามบัญชีที่ตัดรายการและ</w:t>
      </w:r>
      <w:r w:rsidRPr="009A6528">
        <w:rPr>
          <w:rFonts w:asciiTheme="majorBidi" w:hAnsiTheme="majorBidi" w:cstheme="majorBidi" w:hint="cs"/>
          <w:color w:val="000000"/>
          <w:sz w:val="28"/>
          <w:szCs w:val="28"/>
          <w:cs/>
        </w:rPr>
        <w:t>สิ่ง</w:t>
      </w:r>
      <w:r w:rsidRPr="009A6528">
        <w:rPr>
          <w:rFonts w:asciiTheme="majorBidi" w:hAnsiTheme="majorBidi" w:cstheme="majorBidi"/>
          <w:color w:val="000000"/>
          <w:sz w:val="28"/>
          <w:szCs w:val="28"/>
          <w:cs/>
        </w:rPr>
        <w:t>ตอบแทนที่</w:t>
      </w:r>
      <w:r w:rsidRPr="009A6528">
        <w:rPr>
          <w:rFonts w:asciiTheme="majorBidi" w:hAnsiTheme="majorBidi" w:cstheme="majorBidi" w:hint="cs"/>
          <w:color w:val="000000"/>
          <w:sz w:val="28"/>
          <w:szCs w:val="28"/>
          <w:cs/>
        </w:rPr>
        <w:t>ได้รับหรือ</w:t>
      </w:r>
      <w:r w:rsidRPr="009A652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ต้องจ่าย รับรู้ในกำไรหรือขาดทุน </w:t>
      </w:r>
    </w:p>
    <w:p w14:paraId="3E936720" w14:textId="77777777" w:rsidR="00AA717D" w:rsidRPr="009A6528" w:rsidRDefault="00AA717D" w:rsidP="00AA717D">
      <w:pPr>
        <w:pStyle w:val="BodyText"/>
        <w:tabs>
          <w:tab w:val="left" w:pos="1530"/>
        </w:tabs>
        <w:spacing w:after="0" w:line="240" w:lineRule="auto"/>
        <w:ind w:left="900"/>
        <w:rPr>
          <w:rFonts w:asciiTheme="majorBidi" w:hAnsiTheme="majorBidi" w:cstheme="majorBidi"/>
          <w:color w:val="000000"/>
          <w:sz w:val="28"/>
          <w:szCs w:val="28"/>
        </w:rPr>
      </w:pPr>
    </w:p>
    <w:p w14:paraId="37E80693" w14:textId="47E0A277" w:rsidR="00AA717D" w:rsidRPr="009A6528" w:rsidRDefault="00AA717D" w:rsidP="00AA717D">
      <w:pPr>
        <w:pStyle w:val="BodyText"/>
        <w:tabs>
          <w:tab w:val="left" w:pos="1530"/>
        </w:tabs>
        <w:spacing w:after="0" w:line="240" w:lineRule="auto"/>
        <w:ind w:left="900"/>
        <w:rPr>
          <w:rFonts w:asciiTheme="majorBidi" w:hAnsiTheme="majorBidi" w:cstheme="majorBidi"/>
          <w:color w:val="000000"/>
          <w:sz w:val="28"/>
          <w:szCs w:val="28"/>
        </w:rPr>
      </w:pPr>
      <w:r w:rsidRPr="009A6528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9A6528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2B84313C" w14:textId="1D0DA28B" w:rsidR="005561FC" w:rsidRDefault="005561FC">
      <w:pPr>
        <w:spacing w:line="240" w:lineRule="auto"/>
        <w:jc w:val="left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4EABBBBD" w14:textId="496B1151" w:rsidR="00AA717D" w:rsidRDefault="00AA717D" w:rsidP="00AA717D">
      <w:pPr>
        <w:spacing w:line="240" w:lineRule="auto"/>
        <w:ind w:left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EF3967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EF3967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ง</w:t>
      </w:r>
      <w:r w:rsidRPr="00EF3967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.3) </w:t>
      </w:r>
      <w:r w:rsidRPr="00EF3967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อนุพันธ์</w:t>
      </w:r>
    </w:p>
    <w:p w14:paraId="52B9A38F" w14:textId="77777777" w:rsidR="003E18F8" w:rsidRPr="00EF3967" w:rsidRDefault="003E18F8" w:rsidP="00AA717D">
      <w:pPr>
        <w:spacing w:line="240" w:lineRule="auto"/>
        <w:ind w:left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2D4E2B29" w14:textId="02B225DD" w:rsidR="00AA717D" w:rsidRPr="00EF3967" w:rsidRDefault="00AA717D" w:rsidP="00AA717D">
      <w:pPr>
        <w:spacing w:line="240" w:lineRule="auto"/>
        <w:ind w:left="900" w:right="29"/>
        <w:rPr>
          <w:rFonts w:asciiTheme="majorBidi" w:hAnsiTheme="majorBidi"/>
          <w:sz w:val="28"/>
          <w:szCs w:val="28"/>
        </w:rPr>
      </w:pPr>
      <w:r w:rsidRPr="00EF3967">
        <w:rPr>
          <w:rFonts w:asciiTheme="majorBidi" w:hAnsiTheme="majorBidi"/>
          <w:sz w:val="28"/>
          <w:szCs w:val="28"/>
          <w:cs/>
        </w:rPr>
        <w:t>อนุพันธ์รับรู้ด้วยมูลค่ายุติธรรม และวัดมูลค่ายุติธรรม</w:t>
      </w:r>
      <w:r w:rsidRPr="00EF3967">
        <w:rPr>
          <w:rFonts w:asciiTheme="majorBidi" w:hAnsiTheme="majorBidi" w:hint="cs"/>
          <w:sz w:val="28"/>
          <w:szCs w:val="28"/>
          <w:cs/>
        </w:rPr>
        <w:t>ทุ</w:t>
      </w:r>
      <w:r w:rsidRPr="00EF3967">
        <w:rPr>
          <w:rFonts w:asciiTheme="majorBidi" w:hAnsiTheme="majorBidi"/>
          <w:sz w:val="28"/>
          <w:szCs w:val="28"/>
          <w:cs/>
        </w:rPr>
        <w:t xml:space="preserve"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2ADA9425" w14:textId="77777777" w:rsidR="00AA717D" w:rsidRPr="00E763A2" w:rsidRDefault="00AA717D" w:rsidP="00AA717D">
      <w:pPr>
        <w:spacing w:line="240" w:lineRule="auto"/>
        <w:rPr>
          <w:rFonts w:ascii="Angsana New" w:hAnsi="Angsana New" w:cstheme="minorBidi"/>
          <w:i/>
          <w:iCs/>
          <w:color w:val="0000FF"/>
          <w:sz w:val="20"/>
          <w:szCs w:val="20"/>
          <w:highlight w:val="lightGray"/>
          <w:shd w:val="clear" w:color="auto" w:fill="E0E0E0"/>
        </w:rPr>
      </w:pPr>
    </w:p>
    <w:p w14:paraId="2E4E03EA" w14:textId="77777777" w:rsidR="001A6A20" w:rsidRDefault="001A6A20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1F0E022E" w14:textId="2F215F33" w:rsidR="00AA717D" w:rsidRPr="004D0A56" w:rsidRDefault="00AA717D" w:rsidP="00AA717D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80D8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นโยบายการบัญชีที่ถือปฏิบัติก่อนวันที่ </w:t>
      </w:r>
      <w:r w:rsidRPr="00C80D80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 </w:t>
      </w:r>
      <w:r w:rsidRPr="00C80D8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ตุลาคม </w:t>
      </w:r>
      <w:r w:rsidRPr="00C80D80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</w:p>
    <w:p w14:paraId="022C19EF" w14:textId="77777777" w:rsidR="00AA717D" w:rsidRDefault="00AA717D" w:rsidP="00AA717D">
      <w:pPr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3537C57D" w14:textId="2CC7E4C7" w:rsidR="00AA717D" w:rsidRDefault="00AA717D" w:rsidP="00AA717D">
      <w:pPr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4D0A5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เงินลงทุนในตราสารทุนอื่น </w:t>
      </w:r>
    </w:p>
    <w:p w14:paraId="69961C1B" w14:textId="77777777" w:rsidR="003E18F8" w:rsidRPr="004D0A56" w:rsidRDefault="003E18F8" w:rsidP="00AA717D">
      <w:pPr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37A01458" w14:textId="0BA07B44" w:rsidR="00AA717D" w:rsidRPr="004D0A56" w:rsidRDefault="00AA717D" w:rsidP="00AA717D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  <w:r w:rsidRPr="004D0A56">
        <w:rPr>
          <w:rFonts w:asciiTheme="majorBidi" w:hAnsiTheme="majorBidi" w:cstheme="majorBidi"/>
          <w:sz w:val="28"/>
          <w:szCs w:val="28"/>
          <w:cs/>
        </w:rPr>
        <w:t>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กำไรหรือขาดทุนจากการตีราคาหลักทรัพย์ได้บันทึกในกำไรหรือขาดทุน</w:t>
      </w:r>
    </w:p>
    <w:p w14:paraId="133935D5" w14:textId="77777777" w:rsidR="00AA717D" w:rsidRPr="004D0A56" w:rsidRDefault="00AA717D" w:rsidP="00AA717D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0EB1A29F" w14:textId="62838B18" w:rsidR="00AA717D" w:rsidRDefault="00AA717D" w:rsidP="00AA717D">
      <w:pPr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323371">
        <w:rPr>
          <w:rFonts w:asciiTheme="majorBidi" w:hAnsiTheme="majorBidi" w:cstheme="majorBidi"/>
          <w:i/>
          <w:iCs/>
          <w:sz w:val="28"/>
          <w:szCs w:val="28"/>
          <w:cs/>
        </w:rPr>
        <w:t>การจำหน่ายเงินลงทุน</w:t>
      </w:r>
    </w:p>
    <w:p w14:paraId="6B7BF620" w14:textId="77777777" w:rsidR="003E18F8" w:rsidRPr="00323371" w:rsidRDefault="003E18F8" w:rsidP="00AA717D">
      <w:pPr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4FB86FC6" w14:textId="356520B8" w:rsidR="00AA717D" w:rsidRPr="00323371" w:rsidRDefault="00AA717D" w:rsidP="00AA717D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323371">
        <w:rPr>
          <w:rFonts w:asciiTheme="majorBidi" w:hAnsiTheme="majorBidi" w:cstheme="majorBidi"/>
          <w:sz w:val="28"/>
          <w:szCs w:val="28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</w:t>
      </w:r>
      <w:r w:rsidRPr="004D0A56">
        <w:rPr>
          <w:rFonts w:asciiTheme="majorBidi" w:hAnsiTheme="majorBidi" w:cstheme="majorBidi"/>
          <w:sz w:val="28"/>
          <w:szCs w:val="28"/>
          <w:cs/>
        </w:rPr>
        <w:t>และรวมถึงกำไรหรือขาดทุนสะสมจากการตีราคาหลักทรัพย์ที่เกี่ยวข้องที่เคยบันทึกในส่วนของผู้ถือหุ้น</w:t>
      </w:r>
      <w:r w:rsidRPr="00323371">
        <w:rPr>
          <w:rFonts w:asciiTheme="majorBidi" w:hAnsiTheme="majorBidi" w:cstheme="majorBidi"/>
          <w:sz w:val="28"/>
          <w:szCs w:val="28"/>
          <w:cs/>
        </w:rPr>
        <w:t>จะถูกบันทึกในกำไรหรือขาดทุน</w:t>
      </w:r>
    </w:p>
    <w:p w14:paraId="71A4D9BD" w14:textId="77777777" w:rsidR="00AA717D" w:rsidRPr="0004335F" w:rsidRDefault="00AA717D" w:rsidP="00AA717D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C422D8E" w14:textId="6CBC46C4" w:rsidR="00AA717D" w:rsidRPr="00055F7D" w:rsidRDefault="00AA717D" w:rsidP="00AA717D">
      <w:pPr>
        <w:ind w:left="540"/>
        <w:rPr>
          <w:rFonts w:asciiTheme="majorBidi" w:hAnsiTheme="majorBidi" w:cstheme="majorBidi"/>
          <w:sz w:val="20"/>
          <w:szCs w:val="20"/>
        </w:rPr>
      </w:pPr>
      <w:r w:rsidRPr="00105160">
        <w:rPr>
          <w:rFonts w:asciiTheme="majorBidi" w:hAnsiTheme="majorBidi" w:cstheme="majorBidi"/>
          <w:sz w:val="28"/>
          <w:szCs w:val="28"/>
          <w:cs/>
        </w:rPr>
        <w:t>ในกรณีที่</w:t>
      </w:r>
      <w:r w:rsidR="00C80D80" w:rsidRPr="00C80D80">
        <w:rPr>
          <w:rFonts w:asciiTheme="majorBidi" w:hAnsiTheme="majorBidi" w:cstheme="majorBidi" w:hint="cs"/>
          <w:sz w:val="28"/>
          <w:szCs w:val="28"/>
          <w:cs/>
        </w:rPr>
        <w:t>ก</w:t>
      </w:r>
      <w:r w:rsidRPr="00C80D80">
        <w:rPr>
          <w:rFonts w:asciiTheme="majorBidi" w:hAnsiTheme="majorBidi" w:cstheme="majorBidi"/>
          <w:sz w:val="28"/>
          <w:szCs w:val="28"/>
          <w:cs/>
        </w:rPr>
        <w:t>ลุ่มบริษัท</w:t>
      </w:r>
      <w:r w:rsidRPr="00105160">
        <w:rPr>
          <w:rFonts w:asciiTheme="majorBidi" w:hAnsiTheme="majorBidi" w:cstheme="majorBidi"/>
          <w:sz w:val="28"/>
          <w:szCs w:val="28"/>
          <w:cs/>
        </w:rPr>
        <w:t>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</w:t>
      </w:r>
      <w:r w:rsidRPr="00C80D80">
        <w:rPr>
          <w:rFonts w:asciiTheme="majorBidi" w:hAnsiTheme="majorBidi" w:cstheme="majorBidi"/>
          <w:sz w:val="28"/>
          <w:szCs w:val="28"/>
          <w:cs/>
        </w:rPr>
        <w:t>ถัวเฉลี่ยถ่วงน้ำหนัก</w:t>
      </w:r>
      <w:r w:rsidR="00C80D80" w:rsidRPr="00C80D8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05160">
        <w:rPr>
          <w:rFonts w:asciiTheme="majorBidi" w:hAnsiTheme="majorBidi" w:cstheme="majorBidi"/>
          <w:sz w:val="28"/>
          <w:szCs w:val="28"/>
          <w:cs/>
        </w:rPr>
        <w:t>ปรับใช้กับมูลค่าตามบัญชีของเงินลงทุนที่เหลืออยู่ทั้งหมด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14:paraId="191E5690" w14:textId="3214D41E" w:rsidR="003E5D24" w:rsidRDefault="003E5D24">
      <w:pPr>
        <w:spacing w:line="240" w:lineRule="auto"/>
        <w:jc w:val="left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</w:p>
    <w:p w14:paraId="690151F4" w14:textId="7153061C" w:rsidR="00AA717D" w:rsidRDefault="00AA717D" w:rsidP="00AA717D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E763A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อนุพันธ์</w:t>
      </w:r>
    </w:p>
    <w:p w14:paraId="1EA2086C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4929EA7B" w14:textId="77777777" w:rsidR="003B14EA" w:rsidRPr="008860F2" w:rsidRDefault="003B14EA" w:rsidP="00445741">
      <w:pPr>
        <w:pStyle w:val="BodyText2"/>
        <w:ind w:left="547" w:firstLine="0"/>
        <w:jc w:val="thaiDistribute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ที่เกิดจากกิจกรรมดำเนินงาน อนุพันธ์ไม่ได้มีไว้เพื่อค้า อย่างไรก็ตาม </w:t>
      </w:r>
      <w:r w:rsidR="00FB46CF" w:rsidRPr="008860F2">
        <w:rPr>
          <w:rFonts w:ascii="Angsana New" w:hAnsi="Angsana New"/>
          <w:sz w:val="28"/>
          <w:szCs w:val="28"/>
          <w:cs/>
        </w:rPr>
        <w:t>อนุพันธ์ที่ไม่เข้าเงื่อนไข</w:t>
      </w:r>
      <w:r w:rsidRPr="008860F2">
        <w:rPr>
          <w:rFonts w:ascii="Angsana New" w:hAnsi="Angsana New"/>
          <w:sz w:val="28"/>
          <w:szCs w:val="28"/>
          <w:cs/>
        </w:rPr>
        <w:t>การกำหนดให้เป็นเครื่องมือป้องกันความเสี่ยงถือเป็นรายการเพื่อค้า</w:t>
      </w:r>
    </w:p>
    <w:p w14:paraId="681542F4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12B6756B" w14:textId="065F9297" w:rsidR="008E7770" w:rsidRPr="008860F2" w:rsidRDefault="003B14EA" w:rsidP="00445741">
      <w:pPr>
        <w:pStyle w:val="BodyText2"/>
        <w:ind w:left="547" w:firstLine="0"/>
        <w:jc w:val="thaiDistribute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อนุพันธ์จะถูกบันทึกบัญชีในขั้นแรกด้วยมูลค่ายุติธรรม ค่าใช้จ่ายที่เกิดจากการทำรายการดังกล่าวบันทึกในกำไร</w:t>
      </w:r>
      <w:r w:rsidR="00120C25">
        <w:rPr>
          <w:rFonts w:ascii="Angsana New" w:hAnsi="Angsana New" w:hint="cs"/>
          <w:sz w:val="28"/>
          <w:szCs w:val="28"/>
          <w:cs/>
        </w:rPr>
        <w:t>หรือ</w:t>
      </w:r>
      <w:r w:rsidRPr="008860F2">
        <w:rPr>
          <w:rFonts w:ascii="Angsana New" w:hAnsi="Angsana New"/>
          <w:sz w:val="28"/>
          <w:szCs w:val="28"/>
          <w:cs/>
        </w:rPr>
        <w:t xml:space="preserve">ขาดทุนเมื่อเกิดขึ้น การวัดมูลค่าใหม่ภายหลังการบันทึกครั้งแรกใช้มูลค่ายุติธรรม กำไรหรือขาดทุนจากการวัดมูลค่าใหม่ให้เป็นมูลค่ายุติธรรมบันทึกในกำไรหรือขาดทุนทันที </w:t>
      </w:r>
    </w:p>
    <w:p w14:paraId="4853E979" w14:textId="77777777" w:rsidR="00152542" w:rsidRDefault="00152542" w:rsidP="00152542">
      <w:pPr>
        <w:pStyle w:val="BodyText2"/>
        <w:ind w:left="547" w:firstLine="0"/>
        <w:jc w:val="thaiDistribute"/>
        <w:rPr>
          <w:rFonts w:ascii="Angsana New" w:hAnsi="Angsana New"/>
          <w:sz w:val="28"/>
          <w:szCs w:val="28"/>
        </w:rPr>
      </w:pPr>
    </w:p>
    <w:p w14:paraId="14CBBB72" w14:textId="77777777" w:rsidR="003B14EA" w:rsidRPr="008860F2" w:rsidRDefault="003B14EA" w:rsidP="00A3346B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66E2C05B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23FA5464" w14:textId="3BEB857D" w:rsidR="00C665AD" w:rsidRDefault="003B14EA" w:rsidP="00445741">
      <w:pPr>
        <w:spacing w:line="240" w:lineRule="auto"/>
        <w:ind w:left="547" w:hanging="54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</w:rPr>
        <w:tab/>
      </w:r>
      <w:r w:rsidRPr="008860F2">
        <w:rPr>
          <w:rFonts w:ascii="Angsana New" w:hAnsi="Angsana New"/>
          <w:sz w:val="28"/>
          <w:szCs w:val="28"/>
          <w:cs/>
        </w:rPr>
        <w:t xml:space="preserve">เงินสดและรายการเทียบเท่าเงินสดประกอบด้วย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</w:t>
      </w:r>
      <w:r w:rsidR="00C665AD" w:rsidRPr="008860F2">
        <w:rPr>
          <w:rFonts w:ascii="Angsana New" w:hAnsi="Angsana New"/>
          <w:sz w:val="28"/>
          <w:szCs w:val="28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28A6068F" w14:textId="77777777" w:rsidR="00FC4D38" w:rsidRPr="008860F2" w:rsidRDefault="00FC4D38" w:rsidP="00445741">
      <w:pPr>
        <w:spacing w:line="240" w:lineRule="auto"/>
        <w:ind w:left="547" w:hanging="547"/>
        <w:rPr>
          <w:rFonts w:ascii="Angsana New" w:hAnsi="Angsana New"/>
          <w:sz w:val="28"/>
          <w:szCs w:val="28"/>
        </w:rPr>
      </w:pPr>
    </w:p>
    <w:p w14:paraId="4D1A481E" w14:textId="2D367B32" w:rsidR="003B14EA" w:rsidRPr="008860F2" w:rsidRDefault="003B14EA" w:rsidP="00AC6ED8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>ลูกหนี้การค้า</w:t>
      </w:r>
      <w:r w:rsidR="00DC6976" w:rsidRPr="008860F2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และสินทรัพย์ที่เกิดจากสัญญา</w:t>
      </w:r>
    </w:p>
    <w:p w14:paraId="044D889C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2D7E76C1" w14:textId="2D2BE5DD" w:rsidR="00CC613A" w:rsidRPr="00C80D80" w:rsidRDefault="00CC613A" w:rsidP="00CC613A">
      <w:pPr>
        <w:ind w:left="540"/>
        <w:rPr>
          <w:rFonts w:asciiTheme="majorBidi" w:hAnsiTheme="majorBidi" w:cstheme="majorBidi"/>
          <w:sz w:val="28"/>
          <w:szCs w:val="28"/>
        </w:rPr>
      </w:pPr>
      <w:r w:rsidRPr="00C80D80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="00152542">
        <w:rPr>
          <w:rFonts w:asciiTheme="majorBidi" w:hAnsiTheme="majorBidi" w:cstheme="majorBidi" w:hint="cs"/>
          <w:sz w:val="28"/>
          <w:szCs w:val="28"/>
          <w:cs/>
        </w:rPr>
        <w:t>การค้า</w:t>
      </w:r>
      <w:r w:rsidRPr="00C80D80">
        <w:rPr>
          <w:rFonts w:asciiTheme="majorBidi" w:hAnsiTheme="majorBidi" w:cstheme="majorBidi"/>
          <w:sz w:val="28"/>
          <w:szCs w:val="28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 </w:t>
      </w:r>
    </w:p>
    <w:p w14:paraId="77DC81AD" w14:textId="017B5ACA" w:rsidR="00AA717D" w:rsidRPr="00AA717D" w:rsidRDefault="00AA717D" w:rsidP="002D064D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C80D80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Pr="00C80D80">
        <w:rPr>
          <w:rFonts w:asciiTheme="majorBidi" w:hAnsiTheme="majorBidi" w:cstheme="majorBidi" w:hint="cs"/>
          <w:sz w:val="28"/>
          <w:szCs w:val="28"/>
          <w:cs/>
        </w:rPr>
        <w:t>การค้า</w:t>
      </w:r>
      <w:r w:rsidRPr="00C80D80">
        <w:rPr>
          <w:rFonts w:asciiTheme="majorBidi" w:hAnsiTheme="majorBidi" w:cstheme="majorBidi"/>
          <w:sz w:val="28"/>
          <w:szCs w:val="28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Pr="00C80D80">
        <w:rPr>
          <w:rFonts w:asciiTheme="majorBidi" w:hAnsiTheme="majorBidi" w:cstheme="majorBidi"/>
          <w:i/>
          <w:iCs/>
          <w:sz w:val="28"/>
          <w:szCs w:val="28"/>
        </w:rPr>
        <w:t xml:space="preserve">(2563: </w:t>
      </w:r>
      <w:r w:rsidRPr="00C80D80">
        <w:rPr>
          <w:rFonts w:ascii="Angsana New" w:hAnsi="Angsana New"/>
          <w:i/>
          <w:iCs/>
          <w:sz w:val="28"/>
          <w:szCs w:val="28"/>
          <w:cs/>
        </w:rPr>
        <w:t>ค่าเผื่อหนี้สงสัยจะสูญ</w:t>
      </w:r>
      <w:r w:rsidRPr="00C80D80">
        <w:rPr>
          <w:rFonts w:ascii="Angsana New" w:hAnsi="Angsana New"/>
          <w:i/>
          <w:iCs/>
          <w:sz w:val="28"/>
          <w:szCs w:val="28"/>
        </w:rPr>
        <w:t xml:space="preserve"> </w:t>
      </w:r>
      <w:r w:rsidRPr="00C80D80">
        <w:rPr>
          <w:rFonts w:asciiTheme="majorBidi" w:hAnsiTheme="majorBidi" w:cstheme="majorBidi"/>
          <w:i/>
          <w:iCs/>
          <w:sz w:val="28"/>
          <w:szCs w:val="28"/>
          <w:cs/>
        </w:rPr>
        <w:t>ซึ่งประเมินโดยการวิเคราะห์ประวัติการชำระหนี้</w:t>
      </w:r>
      <w:r w:rsidRPr="00C80D80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C80D80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C80D80">
        <w:rPr>
          <w:rFonts w:asciiTheme="majorBidi" w:hAnsiTheme="majorBidi" w:cstheme="majorBidi"/>
          <w:sz w:val="28"/>
          <w:szCs w:val="28"/>
          <w:cs/>
        </w:rPr>
        <w:t>หนี้สูญจะถูกตัดจำหน่ายเมื่อเกิดขึ้น</w:t>
      </w:r>
      <w:r w:rsidRPr="00AA717D">
        <w:rPr>
          <w:rFonts w:ascii="Angsana New" w:hAnsi="Angsana New"/>
          <w:i/>
          <w:iCs/>
          <w:sz w:val="28"/>
          <w:szCs w:val="28"/>
        </w:rPr>
        <w:t xml:space="preserve"> </w:t>
      </w:r>
    </w:p>
    <w:p w14:paraId="6167B66B" w14:textId="77777777" w:rsidR="00AA717D" w:rsidRPr="00AA717D" w:rsidRDefault="00AA717D" w:rsidP="00AA717D">
      <w:pPr>
        <w:pStyle w:val="ListParagraph"/>
        <w:ind w:left="450"/>
        <w:rPr>
          <w:rFonts w:asciiTheme="majorBidi" w:hAnsiTheme="majorBidi" w:cstheme="majorBidi"/>
          <w:sz w:val="20"/>
          <w:szCs w:val="20"/>
          <w:shd w:val="clear" w:color="auto" w:fill="D9D9D9" w:themeFill="background1" w:themeFillShade="D9"/>
        </w:rPr>
      </w:pPr>
    </w:p>
    <w:p w14:paraId="62CE085A" w14:textId="5496103C" w:rsidR="00AA717D" w:rsidRPr="00C80D80" w:rsidRDefault="00AA717D" w:rsidP="002D064D">
      <w:pPr>
        <w:pStyle w:val="BodyText"/>
        <w:spacing w:after="0"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C80D80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</w:t>
      </w:r>
    </w:p>
    <w:p w14:paraId="15234A9A" w14:textId="77777777" w:rsidR="00AA717D" w:rsidRPr="00C80D80" w:rsidRDefault="00AA717D" w:rsidP="00AA717D">
      <w:pPr>
        <w:pStyle w:val="ListParagraph"/>
        <w:ind w:left="450"/>
        <w:rPr>
          <w:rFonts w:asciiTheme="majorBidi" w:hAnsiTheme="majorBidi" w:cstheme="majorBidi"/>
          <w:color w:val="000000"/>
          <w:sz w:val="28"/>
          <w:szCs w:val="28"/>
        </w:rPr>
      </w:pPr>
    </w:p>
    <w:p w14:paraId="05F1AAA0" w14:textId="5AE3C808" w:rsidR="00AA717D" w:rsidRPr="00C80D80" w:rsidRDefault="00AA717D" w:rsidP="002D064D">
      <w:pPr>
        <w:pStyle w:val="BodyText"/>
        <w:spacing w:after="0"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C80D80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C80D80">
        <w:rPr>
          <w:rFonts w:asciiTheme="majorBidi" w:hAnsiTheme="majorBidi" w:cstheme="majorBidi" w:hint="cs"/>
          <w:color w:val="000000"/>
          <w:sz w:val="28"/>
          <w:szCs w:val="28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</w:t>
      </w:r>
      <w:r w:rsidRPr="00C80D80">
        <w:rPr>
          <w:rFonts w:asciiTheme="majorBidi" w:hAnsiTheme="majorBidi" w:cstheme="majorBidi"/>
          <w:color w:val="000000"/>
          <w:sz w:val="28"/>
          <w:szCs w:val="28"/>
          <w:cs/>
        </w:rPr>
        <w:t>เพื่อหาอัตราผลขาดทุนด้านเครดิตที่คาดว่าจะเกิดขึ้น</w:t>
      </w:r>
      <w:r w:rsidRPr="00C80D80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ซึ่งวิธีดังกล่าว</w:t>
      </w:r>
      <w:r w:rsidRPr="00C80D80">
        <w:rPr>
          <w:rFonts w:asciiTheme="majorBidi" w:hAnsiTheme="majorBidi" w:cstheme="majorBidi"/>
          <w:color w:val="000000"/>
          <w:sz w:val="28"/>
          <w:szCs w:val="28"/>
          <w:cs/>
        </w:rPr>
        <w:t>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C80D80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F28AFD7" w14:textId="02637F1A" w:rsidR="00F47195" w:rsidRDefault="00F47195">
      <w:pPr>
        <w:spacing w:line="240" w:lineRule="auto"/>
        <w:jc w:val="left"/>
        <w:rPr>
          <w:rFonts w:asciiTheme="majorBidi" w:hAnsiTheme="majorBidi" w:cstheme="majorBidi"/>
          <w:color w:val="000000"/>
          <w:sz w:val="28"/>
          <w:szCs w:val="28"/>
          <w:highlight w:val="cyan"/>
        </w:rPr>
      </w:pPr>
    </w:p>
    <w:p w14:paraId="0BF3FCFD" w14:textId="77777777" w:rsidR="003B14EA" w:rsidRPr="008860F2" w:rsidRDefault="003B14EA" w:rsidP="00802D6E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>สินค้าคงเหลือ</w:t>
      </w:r>
    </w:p>
    <w:p w14:paraId="2A3D33CD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08F91AAA" w14:textId="77777777" w:rsidR="003B14EA" w:rsidRPr="008860F2" w:rsidRDefault="003B14EA" w:rsidP="00445741">
      <w:pPr>
        <w:spacing w:line="240" w:lineRule="auto"/>
        <w:ind w:left="540"/>
        <w:jc w:val="both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สินค้าคงเหลือแสดงในราคาทุนหรือมูลค่าสุทธิที่จะได้รับแล้วแต่ราคาใดจะต่ำกว่า</w:t>
      </w:r>
    </w:p>
    <w:p w14:paraId="5780A168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7CBCEEB7" w14:textId="1E210AD4" w:rsidR="003B14EA" w:rsidRPr="008860F2" w:rsidRDefault="00D0197F" w:rsidP="00445741">
      <w:pPr>
        <w:pStyle w:val="BodyText"/>
        <w:spacing w:after="0" w:line="240" w:lineRule="auto"/>
        <w:ind w:left="540"/>
        <w:rPr>
          <w:rFonts w:ascii="Angsana New" w:hAnsi="Angsana New" w:cs="Angsana New"/>
          <w:sz w:val="28"/>
          <w:szCs w:val="28"/>
          <w:cs/>
        </w:rPr>
      </w:pPr>
      <w:r w:rsidRPr="008860F2">
        <w:rPr>
          <w:rFonts w:ascii="Angsana New" w:hAnsi="Angsana New" w:cs="Angsana New"/>
          <w:b/>
          <w:sz w:val="28"/>
          <w:szCs w:val="28"/>
          <w:cs/>
        </w:rPr>
        <w:t>สินค้าสำเร็จรูป สินค้าระหว่างผลิตและ</w:t>
      </w:r>
      <w:r w:rsidR="003B14EA" w:rsidRPr="008860F2">
        <w:rPr>
          <w:rFonts w:ascii="Angsana New" w:hAnsi="Angsana New" w:cs="Angsana New"/>
          <w:b/>
          <w:sz w:val="28"/>
          <w:szCs w:val="28"/>
          <w:cs/>
        </w:rPr>
        <w:t>วัตถุดิบคำนวณโดยใช้วิธี</w:t>
      </w:r>
      <w:r w:rsidRPr="008860F2">
        <w:rPr>
          <w:rFonts w:ascii="Angsana New" w:hAnsi="Angsana New" w:cs="Angsana New"/>
          <w:b/>
          <w:sz w:val="28"/>
          <w:szCs w:val="28"/>
          <w:cs/>
        </w:rPr>
        <w:t>ถัวเฉลี่ยถ่วงน้ำหนัก</w:t>
      </w:r>
      <w:r w:rsidR="003B14EA" w:rsidRPr="008860F2">
        <w:rPr>
          <w:rFonts w:ascii="Angsana New" w:hAnsi="Angsana New" w:cs="Angsana New"/>
          <w:b/>
          <w:sz w:val="28"/>
          <w:szCs w:val="28"/>
          <w:cs/>
        </w:rPr>
        <w:t xml:space="preserve"> วัสดุสิ้นเปลืองโรงงานและวัตถุประกอบการผลิตคำนวณโดยใช้วิธีเข้าก่อนออกก่อน ต้นทุนสินค้าประกอบด้วยต้นทุนที่ซื้อ ต้นทุนแปลง</w:t>
      </w:r>
      <w:r w:rsidR="001E2302">
        <w:rPr>
          <w:rFonts w:ascii="Angsana New" w:hAnsi="Angsana New" w:cs="Angsana New" w:hint="cs"/>
          <w:b/>
          <w:sz w:val="28"/>
          <w:szCs w:val="28"/>
          <w:cs/>
        </w:rPr>
        <w:t>สภาพ</w:t>
      </w:r>
      <w:r w:rsidR="003B14EA" w:rsidRPr="008860F2">
        <w:rPr>
          <w:rFonts w:ascii="Angsana New" w:hAnsi="Angsana New" w:cs="Angsana New"/>
          <w:b/>
          <w:sz w:val="28"/>
          <w:szCs w:val="28"/>
          <w:cs/>
        </w:rPr>
        <w:t>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771EDDCF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76304DCD" w14:textId="4C5A81D5" w:rsidR="00A0721C" w:rsidRPr="00B56B67" w:rsidRDefault="003B14EA" w:rsidP="0066730D">
      <w:pPr>
        <w:pStyle w:val="BodyText"/>
        <w:spacing w:after="0" w:line="240" w:lineRule="auto"/>
        <w:ind w:left="540"/>
        <w:rPr>
          <w:rFonts w:ascii="Angsana New" w:hAnsi="Angsana New" w:cs="Angsana New"/>
          <w:b/>
          <w:spacing w:val="-2"/>
          <w:sz w:val="28"/>
          <w:szCs w:val="28"/>
        </w:rPr>
      </w:pPr>
      <w:r w:rsidRPr="00B56B67">
        <w:rPr>
          <w:rFonts w:ascii="Angsana New" w:hAnsi="Angsana New" w:cs="Angsana New"/>
          <w:b/>
          <w:spacing w:val="-2"/>
          <w:sz w:val="28"/>
          <w:szCs w:val="28"/>
          <w:cs/>
        </w:rPr>
        <w:t>มูลค่าสุทธิที่จะได้รับเป็นการประมาณราคาที่คาดว่าจะขายได้จากการดำเนินธุรกิจปกติหัก</w:t>
      </w:r>
      <w:r w:rsidR="008C1BED" w:rsidRPr="00B56B67">
        <w:rPr>
          <w:rFonts w:ascii="Angsana New" w:hAnsi="Angsana New" w:cs="Angsana New"/>
          <w:b/>
          <w:spacing w:val="-2"/>
          <w:sz w:val="28"/>
          <w:szCs w:val="28"/>
          <w:cs/>
        </w:rPr>
        <w:t>ด้วยค่าใช้จ่ายที่จำเป็</w:t>
      </w:r>
      <w:r w:rsidR="003E12E7" w:rsidRPr="00B56B67">
        <w:rPr>
          <w:rFonts w:ascii="Angsana New" w:hAnsi="Angsana New" w:cs="Angsana New" w:hint="cs"/>
          <w:b/>
          <w:spacing w:val="-2"/>
          <w:sz w:val="28"/>
          <w:szCs w:val="28"/>
          <w:cs/>
        </w:rPr>
        <w:t>น</w:t>
      </w:r>
      <w:r w:rsidR="00B56B67" w:rsidRPr="00B56B67">
        <w:rPr>
          <w:rFonts w:ascii="Angsana New" w:hAnsi="Angsana New" w:cs="Angsana New" w:hint="cs"/>
          <w:b/>
          <w:spacing w:val="-2"/>
          <w:sz w:val="28"/>
          <w:szCs w:val="28"/>
          <w:cs/>
        </w:rPr>
        <w:t>โ</w:t>
      </w:r>
      <w:r w:rsidR="00165C0C" w:rsidRPr="00B56B67">
        <w:rPr>
          <w:rFonts w:ascii="Angsana New" w:hAnsi="Angsana New" w:cs="Angsana New"/>
          <w:b/>
          <w:spacing w:val="-2"/>
          <w:sz w:val="28"/>
          <w:szCs w:val="28"/>
          <w:cs/>
        </w:rPr>
        <w:t>ดยประมาณ</w:t>
      </w:r>
      <w:r w:rsidR="008C1BED" w:rsidRPr="00B56B67">
        <w:rPr>
          <w:rFonts w:ascii="Angsana New" w:hAnsi="Angsana New" w:cs="Angsana New"/>
          <w:b/>
          <w:spacing w:val="-2"/>
          <w:sz w:val="28"/>
          <w:szCs w:val="28"/>
          <w:cs/>
        </w:rPr>
        <w:t>ในการขาย</w:t>
      </w:r>
    </w:p>
    <w:p w14:paraId="06F4048F" w14:textId="77777777" w:rsidR="003E18F8" w:rsidRPr="008860F2" w:rsidRDefault="003E18F8" w:rsidP="00294520">
      <w:pPr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292B03C1" w14:textId="2E8E7419" w:rsidR="00647195" w:rsidRPr="00092FF0" w:rsidRDefault="00BD023D" w:rsidP="00BD023D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092FF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อสังหาริมทรัพย์พัฒนาเพื่อขาย</w:t>
      </w:r>
      <w:r w:rsidRPr="00092FF0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 </w:t>
      </w:r>
      <w:r w:rsidRPr="00092FF0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</w:t>
      </w:r>
    </w:p>
    <w:p w14:paraId="2A08BF8C" w14:textId="77777777" w:rsidR="00BD023D" w:rsidRPr="00092FF0" w:rsidRDefault="00BD023D" w:rsidP="00BD023D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3FE0AE4" w14:textId="33DC5E5B" w:rsidR="00BD023D" w:rsidRPr="00092FF0" w:rsidRDefault="00BD023D" w:rsidP="00456CFD">
      <w:pPr>
        <w:ind w:left="554" w:hanging="7"/>
        <w:rPr>
          <w:rFonts w:asciiTheme="majorBidi" w:hAnsiTheme="majorBidi" w:cstheme="majorBidi"/>
          <w:sz w:val="28"/>
          <w:szCs w:val="28"/>
        </w:rPr>
      </w:pPr>
      <w:r w:rsidRPr="00092FF0">
        <w:rPr>
          <w:rFonts w:asciiTheme="majorBidi" w:hAnsiTheme="majorBidi" w:cstheme="majorBidi"/>
          <w:sz w:val="28"/>
          <w:szCs w:val="28"/>
          <w:cs/>
        </w:rPr>
        <w:t>อสังหาริมทรัพย์พัฒนาเพื่อขาย</w:t>
      </w:r>
      <w:r w:rsidRPr="00092FF0">
        <w:rPr>
          <w:rFonts w:asciiTheme="majorBidi" w:hAnsiTheme="majorBidi" w:cstheme="majorBidi" w:hint="cs"/>
          <w:sz w:val="28"/>
          <w:szCs w:val="28"/>
          <w:cs/>
        </w:rPr>
        <w:t xml:space="preserve">คือ </w:t>
      </w:r>
      <w:r w:rsidRPr="00092FF0">
        <w:rPr>
          <w:rFonts w:asciiTheme="majorBidi" w:hAnsiTheme="majorBidi" w:cstheme="majorBidi"/>
          <w:sz w:val="28"/>
          <w:szCs w:val="28"/>
          <w:cs/>
        </w:rPr>
        <w:t>อสังหาริมทรัพย์</w:t>
      </w:r>
      <w:bookmarkStart w:id="2" w:name="_Hlk54682057"/>
      <w:r w:rsidRPr="00092FF0">
        <w:rPr>
          <w:rFonts w:asciiTheme="majorBidi" w:hAnsiTheme="majorBidi" w:cstheme="majorBidi" w:hint="cs"/>
          <w:sz w:val="28"/>
          <w:szCs w:val="28"/>
          <w:cs/>
        </w:rPr>
        <w:t>ที่ถือไว้ด้วยความตั้งใจในการ</w:t>
      </w:r>
      <w:r w:rsidRPr="00092FF0">
        <w:rPr>
          <w:rFonts w:asciiTheme="majorBidi" w:hAnsiTheme="majorBidi" w:cstheme="majorBidi"/>
          <w:sz w:val="28"/>
          <w:szCs w:val="28"/>
          <w:cs/>
        </w:rPr>
        <w:t>พัฒนาเพื่อขายในการดำเนินธุรกิจปกติ</w:t>
      </w:r>
      <w:bookmarkEnd w:id="2"/>
      <w:r w:rsidRPr="00092FF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92F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92FF0">
        <w:rPr>
          <w:rFonts w:asciiTheme="majorBidi" w:hAnsiTheme="majorBidi" w:cstheme="majorBidi" w:hint="cs"/>
          <w:sz w:val="28"/>
          <w:szCs w:val="28"/>
          <w:cs/>
        </w:rPr>
        <w:t>อสังหาริมทรัพย์นี้</w:t>
      </w:r>
      <w:r w:rsidRPr="00092FF0">
        <w:rPr>
          <w:rFonts w:asciiTheme="majorBidi" w:hAnsiTheme="majorBidi" w:cstheme="majorBidi"/>
          <w:sz w:val="28"/>
          <w:szCs w:val="28"/>
          <w:cs/>
        </w:rPr>
        <w:t xml:space="preserve">วัดมูลค่าด้วยราคาทุนหรือมูลค่าสุทธิที่จะได้รับแล้วแต่ราคาใดจะต่ำกว่า  </w:t>
      </w:r>
    </w:p>
    <w:p w14:paraId="03F4A373" w14:textId="77777777" w:rsidR="00BD023D" w:rsidRPr="00092FF0" w:rsidRDefault="00BD023D" w:rsidP="00456CFD">
      <w:pPr>
        <w:ind w:left="554" w:hanging="7"/>
        <w:rPr>
          <w:rFonts w:asciiTheme="majorBidi" w:hAnsiTheme="majorBidi" w:cstheme="majorBidi"/>
          <w:sz w:val="20"/>
          <w:szCs w:val="20"/>
        </w:rPr>
      </w:pPr>
    </w:p>
    <w:p w14:paraId="5B2F255A" w14:textId="269ACBA4" w:rsidR="00BD023D" w:rsidRPr="00092FF0" w:rsidRDefault="00BD023D" w:rsidP="00456CFD">
      <w:pPr>
        <w:ind w:left="554"/>
        <w:rPr>
          <w:rFonts w:asciiTheme="majorBidi" w:hAnsiTheme="majorBidi" w:cstheme="majorBidi"/>
          <w:sz w:val="28"/>
          <w:szCs w:val="28"/>
          <w:cs/>
        </w:rPr>
      </w:pPr>
      <w:r w:rsidRPr="00092FF0">
        <w:rPr>
          <w:rFonts w:asciiTheme="majorBidi" w:hAnsiTheme="majorBidi" w:cstheme="majorBidi"/>
          <w:sz w:val="28"/>
          <w:szCs w:val="28"/>
          <w:cs/>
        </w:rPr>
        <w:t>ต้นทุนของอสังหาริมทรัพย์พัฒนาเพื่อขายประกอบด้วย ต้นทุนที่ดิน</w:t>
      </w:r>
      <w:r w:rsidRPr="00092FF0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092FF0">
        <w:rPr>
          <w:rFonts w:asciiTheme="majorBidi" w:hAnsiTheme="majorBidi" w:cstheme="majorBidi"/>
          <w:sz w:val="28"/>
          <w:szCs w:val="28"/>
          <w:cs/>
        </w:rPr>
        <w:t>รวมต้นทุน</w:t>
      </w:r>
      <w:r w:rsidRPr="00092FF0">
        <w:rPr>
          <w:rFonts w:asciiTheme="majorBidi" w:hAnsiTheme="majorBidi" w:cstheme="majorBidi" w:hint="cs"/>
          <w:sz w:val="28"/>
          <w:szCs w:val="28"/>
          <w:cs/>
        </w:rPr>
        <w:t>ใน</w:t>
      </w:r>
      <w:r w:rsidRPr="00092FF0">
        <w:rPr>
          <w:rFonts w:asciiTheme="majorBidi" w:hAnsiTheme="majorBidi" w:cstheme="majorBidi"/>
          <w:sz w:val="28"/>
          <w:szCs w:val="28"/>
          <w:cs/>
        </w:rPr>
        <w:t>การได้มา ค่าถมดิน ค่าใช้จ่ายในการพัฒนา ต้นทุนการกู้ยืม</w:t>
      </w:r>
      <w:r w:rsidRPr="00092FF0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Pr="00092FF0">
        <w:rPr>
          <w:rFonts w:asciiTheme="majorBidi" w:hAnsiTheme="majorBidi" w:cstheme="majorBidi"/>
          <w:sz w:val="28"/>
          <w:szCs w:val="28"/>
          <w:cs/>
        </w:rPr>
        <w:t>ค่าใช้จ่ายอื่น</w:t>
      </w:r>
      <w:r w:rsidR="008E561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92FF0">
        <w:rPr>
          <w:rFonts w:asciiTheme="majorBidi" w:hAnsiTheme="majorBidi" w:cstheme="majorBidi"/>
          <w:sz w:val="28"/>
          <w:szCs w:val="28"/>
          <w:cs/>
        </w:rPr>
        <w:t>ๆ ที่เกี่ยวข้อง</w:t>
      </w:r>
      <w:r w:rsidRPr="00092FF0" w:rsidDel="00CF123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92FF0">
        <w:rPr>
          <w:rFonts w:asciiTheme="majorBidi" w:hAnsiTheme="majorBidi" w:cstheme="majorBidi"/>
          <w:sz w:val="28"/>
          <w:szCs w:val="28"/>
          <w:cs/>
        </w:rPr>
        <w:t>ต้นทุนการกู้ยืม</w:t>
      </w:r>
      <w:r w:rsidRPr="00092FF0">
        <w:rPr>
          <w:rFonts w:asciiTheme="majorBidi" w:hAnsiTheme="majorBidi" w:cstheme="majorBidi" w:hint="cs"/>
          <w:sz w:val="28"/>
          <w:szCs w:val="28"/>
          <w:cs/>
        </w:rPr>
        <w:t>ที่เกี่ยวข้อง</w:t>
      </w:r>
      <w:r w:rsidRPr="00092FF0">
        <w:rPr>
          <w:rFonts w:asciiTheme="majorBidi" w:eastAsia="EucrosiaUPCBold" w:hAnsiTheme="majorBidi" w:cstheme="majorBidi" w:hint="cs"/>
          <w:sz w:val="28"/>
          <w:szCs w:val="28"/>
          <w:cs/>
        </w:rPr>
        <w:t>กับการพัฒนา</w:t>
      </w:r>
      <w:r w:rsidRPr="00092FF0">
        <w:rPr>
          <w:rFonts w:asciiTheme="majorBidi" w:eastAsia="EucrosiaUPCBold" w:hAnsiTheme="majorBidi" w:cstheme="majorBidi"/>
          <w:sz w:val="28"/>
          <w:szCs w:val="28"/>
          <w:cs/>
        </w:rPr>
        <w:t>อสังหาริมทรัพย์พัฒนาเพื่อขายรวมเป็นราคาทุนของสินทรัพย์</w:t>
      </w:r>
      <w:r w:rsidRPr="00092FF0">
        <w:rPr>
          <w:rFonts w:asciiTheme="majorBidi" w:hAnsiTheme="majorBidi" w:cstheme="majorBidi"/>
          <w:sz w:val="28"/>
          <w:szCs w:val="28"/>
          <w:cs/>
        </w:rPr>
        <w:t xml:space="preserve">จนกระทั่งการพัฒนาสำเร็จ </w:t>
      </w:r>
      <w:r w:rsidRPr="00092FF0">
        <w:rPr>
          <w:rFonts w:asciiTheme="majorBidi" w:hAnsiTheme="majorBidi" w:cstheme="majorBidi" w:hint="cs"/>
          <w:sz w:val="28"/>
          <w:szCs w:val="28"/>
          <w:cs/>
        </w:rPr>
        <w:t>ต้นทุนของอสังหาริมทรัพย์พัฒนาเพื่อขายรวมการปันส่วนของ</w:t>
      </w:r>
      <w:r w:rsidRPr="00092FF0">
        <w:rPr>
          <w:rFonts w:asciiTheme="majorBidi" w:hAnsiTheme="majorBidi" w:cstheme="majorBidi"/>
          <w:sz w:val="28"/>
          <w:szCs w:val="28"/>
          <w:cs/>
        </w:rPr>
        <w:t>ค่าใช้จ่าย</w:t>
      </w:r>
      <w:r w:rsidRPr="00092FF0">
        <w:rPr>
          <w:rFonts w:asciiTheme="majorBidi" w:hAnsiTheme="majorBidi" w:cstheme="majorBidi" w:hint="cs"/>
          <w:sz w:val="28"/>
          <w:szCs w:val="28"/>
          <w:cs/>
        </w:rPr>
        <w:t>ในการพัฒนาสินทรัพย์ส่วนกลาง</w:t>
      </w:r>
      <w:r w:rsidRPr="00092FF0">
        <w:rPr>
          <w:rFonts w:asciiTheme="majorBidi" w:hAnsiTheme="majorBidi" w:cstheme="majorBidi"/>
          <w:sz w:val="28"/>
          <w:szCs w:val="28"/>
          <w:cs/>
        </w:rPr>
        <w:t>ตามพื้นที่ขาย</w:t>
      </w:r>
    </w:p>
    <w:p w14:paraId="3AB8DED6" w14:textId="77777777" w:rsidR="00BD023D" w:rsidRPr="00092FF0" w:rsidRDefault="00BD023D" w:rsidP="00456CFD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61499C38" w14:textId="065237F1" w:rsidR="00BD023D" w:rsidRPr="00092FF0" w:rsidRDefault="00BD023D" w:rsidP="00456CFD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  <w:r w:rsidRPr="00092FF0">
        <w:rPr>
          <w:rFonts w:asciiTheme="majorBidi" w:hAnsiTheme="majorBidi" w:cstheme="majorBidi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พัฒนาอสังหาริมทรัพย์จนกระทั่งการพัฒนาสำเร็จและค่าใช้จ่ายที่จำเป็นโดยประมาณในการขาย</w:t>
      </w:r>
    </w:p>
    <w:p w14:paraId="5FFB006F" w14:textId="77777777" w:rsidR="00BD023D" w:rsidRPr="00092FF0" w:rsidRDefault="00BD023D" w:rsidP="00456CFD">
      <w:pPr>
        <w:tabs>
          <w:tab w:val="left" w:pos="540"/>
        </w:tabs>
        <w:ind w:left="547"/>
        <w:rPr>
          <w:rFonts w:asciiTheme="majorBidi" w:hAnsiTheme="majorBidi" w:cstheme="majorBidi"/>
          <w:sz w:val="20"/>
          <w:szCs w:val="20"/>
        </w:rPr>
      </w:pPr>
    </w:p>
    <w:p w14:paraId="3B4C9856" w14:textId="77777777" w:rsidR="00BD023D" w:rsidRPr="00D35B88" w:rsidRDefault="00BD023D" w:rsidP="00456CFD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  <w:cs/>
        </w:rPr>
      </w:pPr>
      <w:r w:rsidRPr="00092FF0">
        <w:rPr>
          <w:rFonts w:asciiTheme="majorBidi" w:hAnsiTheme="majorBidi" w:cstheme="majorBidi" w:hint="cs"/>
          <w:sz w:val="28"/>
          <w:szCs w:val="28"/>
          <w:cs/>
        </w:rPr>
        <w:t>เมื่อมีการขายอสังหาริมทรัพย์พัฒนาเพื่อขาย ต้นทุน</w:t>
      </w:r>
      <w:r w:rsidRPr="00092FF0">
        <w:rPr>
          <w:rFonts w:asciiTheme="majorBidi" w:hAnsiTheme="majorBidi" w:cstheme="majorBidi"/>
          <w:sz w:val="28"/>
          <w:szCs w:val="28"/>
          <w:cs/>
        </w:rPr>
        <w:t>ของอสังหาริมทรัพย์</w:t>
      </w:r>
      <w:r w:rsidRPr="00092FF0">
        <w:rPr>
          <w:rFonts w:asciiTheme="majorBidi" w:hAnsiTheme="majorBidi" w:cstheme="majorBidi" w:hint="cs"/>
          <w:sz w:val="28"/>
          <w:szCs w:val="28"/>
          <w:cs/>
        </w:rPr>
        <w:t>ดังกล่าว</w:t>
      </w:r>
      <w:r w:rsidRPr="00092FF0">
        <w:rPr>
          <w:rFonts w:asciiTheme="majorBidi" w:hAnsiTheme="majorBidi" w:cstheme="majorBidi"/>
          <w:sz w:val="28"/>
          <w:szCs w:val="28"/>
          <w:cs/>
        </w:rPr>
        <w:t>จะ</w:t>
      </w:r>
      <w:r w:rsidRPr="00092FF0">
        <w:rPr>
          <w:rFonts w:asciiTheme="majorBidi" w:hAnsiTheme="majorBidi" w:cstheme="majorBidi" w:hint="cs"/>
          <w:sz w:val="28"/>
          <w:szCs w:val="28"/>
          <w:cs/>
        </w:rPr>
        <w:t>ถูก</w:t>
      </w:r>
      <w:r w:rsidRPr="00092FF0">
        <w:rPr>
          <w:rFonts w:asciiTheme="majorBidi" w:hAnsiTheme="majorBidi" w:cstheme="majorBidi"/>
          <w:sz w:val="28"/>
          <w:szCs w:val="28"/>
          <w:cs/>
        </w:rPr>
        <w:t>รับรู้เป็นค่าใช้จ่ายในงวดเดียว</w:t>
      </w:r>
      <w:r w:rsidRPr="00092FF0">
        <w:rPr>
          <w:rFonts w:asciiTheme="majorBidi" w:hAnsiTheme="majorBidi" w:cstheme="majorBidi" w:hint="cs"/>
          <w:sz w:val="28"/>
          <w:szCs w:val="28"/>
          <w:cs/>
        </w:rPr>
        <w:t>กัน</w:t>
      </w:r>
      <w:r w:rsidRPr="00092FF0">
        <w:rPr>
          <w:rFonts w:asciiTheme="majorBidi" w:hAnsiTheme="majorBidi" w:cstheme="majorBidi"/>
          <w:sz w:val="28"/>
          <w:szCs w:val="28"/>
          <w:cs/>
        </w:rPr>
        <w:t>กับที่มีการรับรู้รายได้ที่เกี่ยวข้อง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2FF3EB27" w14:textId="77777777" w:rsidR="00EF1923" w:rsidRPr="008860F2" w:rsidRDefault="00EF1923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77009F23" w14:textId="77777777" w:rsidR="003B14EA" w:rsidRPr="008860F2" w:rsidRDefault="003B14EA" w:rsidP="00AC6ED8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>อสังหาริมทรัพย์เพื่อการลงทุน</w:t>
      </w:r>
    </w:p>
    <w:p w14:paraId="6DE5F7B9" w14:textId="77777777" w:rsidR="00647195" w:rsidRPr="00C82ECD" w:rsidRDefault="00647195" w:rsidP="00647195">
      <w:pPr>
        <w:pStyle w:val="NoSpacing"/>
        <w:rPr>
          <w:rFonts w:ascii="Angsana New" w:hAnsi="Angsana New"/>
          <w:sz w:val="22"/>
        </w:rPr>
      </w:pPr>
    </w:p>
    <w:p w14:paraId="1F2EC22D" w14:textId="77777777" w:rsidR="004653D5" w:rsidRPr="00C80D80" w:rsidRDefault="004653D5" w:rsidP="004653D5">
      <w:pPr>
        <w:ind w:left="540"/>
        <w:rPr>
          <w:rFonts w:asciiTheme="majorBidi" w:hAnsiTheme="majorBidi" w:cstheme="majorBidi"/>
          <w:sz w:val="28"/>
          <w:szCs w:val="28"/>
        </w:rPr>
      </w:pPr>
      <w:r w:rsidRPr="00C80D80">
        <w:rPr>
          <w:rFonts w:asciiTheme="majorBidi" w:hAnsiTheme="majorBidi" w:cstheme="majorBidi"/>
          <w:sz w:val="28"/>
          <w:szCs w:val="28"/>
          <w:cs/>
        </w:rPr>
        <w:t xml:space="preserve">อสังหาริมทรัพย์เพื่อการลงทุนได้แก่ ที่ดิน </w:t>
      </w:r>
      <w:r w:rsidRPr="00C80D80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C80D80">
        <w:rPr>
          <w:rFonts w:asciiTheme="majorBidi" w:hAnsiTheme="majorBidi" w:cstheme="majorBidi"/>
          <w:sz w:val="28"/>
          <w:szCs w:val="28"/>
          <w:cs/>
        </w:rPr>
        <w:t>อาคาร ที่กลุ่มบริษัทถือครองเพื่อหาประโยชน์จากรายได้ค่าเช่าหรือจากมูลค่าที่เพิ่มขึ้นหรือทั้งสองอย่าง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ทั้งนี้ไม่ได้มีไว้เพื่อขายตามปกติธุรกิจหรือใช้ในการดำเนินงาน</w:t>
      </w:r>
    </w:p>
    <w:p w14:paraId="2F6DB7BE" w14:textId="77777777" w:rsidR="004653D5" w:rsidRDefault="004653D5" w:rsidP="00152542">
      <w:pPr>
        <w:pStyle w:val="ListParagraph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4A9E4F0" w14:textId="756E9C43" w:rsidR="00152542" w:rsidRPr="004D0A56" w:rsidRDefault="00152542" w:rsidP="00152542">
      <w:pPr>
        <w:pStyle w:val="ListParagraph"/>
        <w:ind w:left="540"/>
        <w:rPr>
          <w:rFonts w:asciiTheme="majorBidi" w:hAnsiTheme="majorBidi" w:cstheme="majorBidi"/>
          <w:b/>
          <w:color w:val="0000FF"/>
          <w:sz w:val="28"/>
          <w:szCs w:val="28"/>
        </w:rPr>
      </w:pPr>
      <w:r w:rsidRPr="00C80D8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นโยบายการบัญชีที่ถือปฏิบัติ</w:t>
      </w: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ตั้งแต่</w:t>
      </w:r>
      <w:r w:rsidRPr="00C80D8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วันที่ </w:t>
      </w:r>
      <w:r w:rsidRPr="00C80D80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 </w:t>
      </w:r>
      <w:r w:rsidRPr="00C80D8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ตุลาคม </w:t>
      </w:r>
      <w:r w:rsidRPr="00C80D80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  <w:r w:rsidRPr="004D0A56">
        <w:rPr>
          <w:rFonts w:asciiTheme="majorBidi" w:hAnsiTheme="majorBidi" w:cstheme="majorBidi"/>
          <w:b/>
          <w:color w:val="0000FF"/>
          <w:sz w:val="28"/>
          <w:szCs w:val="28"/>
        </w:rPr>
        <w:t xml:space="preserve"> </w:t>
      </w:r>
    </w:p>
    <w:p w14:paraId="1CCF0E51" w14:textId="77777777" w:rsidR="00A357E4" w:rsidRPr="00C80D80" w:rsidRDefault="00A357E4" w:rsidP="006C72FC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05958BAC" w14:textId="06DB17FA" w:rsidR="006C72FC" w:rsidRPr="00C80D80" w:rsidRDefault="006C72FC" w:rsidP="006C72FC">
      <w:pPr>
        <w:ind w:left="540"/>
        <w:rPr>
          <w:rFonts w:asciiTheme="majorBidi" w:hAnsiTheme="majorBidi" w:cstheme="majorBidi"/>
          <w:sz w:val="28"/>
          <w:szCs w:val="28"/>
        </w:rPr>
      </w:pPr>
      <w:r w:rsidRPr="00C80D80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 การเปลี่ยนแปลงในมูลค่ายุติธรรมบันทึกในกำไรหรือขาดทุน ต้นทุนรวมค่าใช้จ่ายทางตรงเพื่อให้ได้มาซึ่งอสังหาริมทรัพย์เพื่อการลงทุน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  <w:r w:rsidRPr="00C80D80">
        <w:rPr>
          <w:rFonts w:asciiTheme="majorBidi" w:hAnsiTheme="majorBidi" w:cstheme="majorBidi"/>
          <w:sz w:val="28"/>
          <w:szCs w:val="28"/>
        </w:rPr>
        <w:t xml:space="preserve"> </w:t>
      </w:r>
    </w:p>
    <w:p w14:paraId="551BFD61" w14:textId="77777777" w:rsidR="006C72FC" w:rsidRPr="00C80D80" w:rsidRDefault="006C72FC" w:rsidP="006C72FC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DD45F69" w14:textId="77777777" w:rsidR="006C72FC" w:rsidRPr="00C80D80" w:rsidRDefault="006C72FC" w:rsidP="006C72FC">
      <w:pPr>
        <w:ind w:left="540"/>
        <w:rPr>
          <w:rFonts w:asciiTheme="majorBidi" w:hAnsiTheme="majorBidi" w:cstheme="majorBidi"/>
          <w:sz w:val="28"/>
          <w:szCs w:val="28"/>
        </w:rPr>
      </w:pPr>
      <w:r w:rsidRPr="00C80D80">
        <w:rPr>
          <w:rFonts w:asciiTheme="majorBidi" w:hAnsiTheme="majorBidi" w:cstheme="majorBidi"/>
          <w:sz w:val="28"/>
          <w:szCs w:val="28"/>
          <w:cs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มูลค่ายุติธรรม ณ วันที่มีการจัดประเภทใหม่ถือเป็นราคาทุนของสินทรัพย์ต่อไป</w:t>
      </w:r>
    </w:p>
    <w:p w14:paraId="475D0B92" w14:textId="77777777" w:rsidR="006C72FC" w:rsidRPr="00C80D80" w:rsidRDefault="006C72FC" w:rsidP="006C72FC">
      <w:pPr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272673D9" w14:textId="7C7D4FDC" w:rsidR="00AD44C3" w:rsidRDefault="006C72FC" w:rsidP="00152542">
      <w:pPr>
        <w:pStyle w:val="Default"/>
        <w:ind w:left="540"/>
        <w:rPr>
          <w:rFonts w:asciiTheme="majorBidi" w:hAnsiTheme="majorBidi" w:cstheme="majorBidi"/>
          <w:color w:val="auto"/>
          <w:sz w:val="28"/>
          <w:szCs w:val="28"/>
        </w:rPr>
      </w:pPr>
      <w:r w:rsidRPr="00C80D80">
        <w:rPr>
          <w:rFonts w:asciiTheme="majorBidi" w:hAnsiTheme="majorBidi" w:cstheme="majorBidi"/>
          <w:color w:val="auto"/>
          <w:sz w:val="28"/>
          <w:szCs w:val="28"/>
          <w:cs/>
        </w:rPr>
        <w:t xml:space="preserve">กำไรหรือขาดทุนจากการจำหน่ายอสังหาริมทรัพย์เพื่อการลงทุน คือ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 โดยรับรู้ในกำไรหรือขาดทุน เมื่อมีการขายอสังหาริมทรัพย์เพื่อการลงทุนที่เคยจัดประเภทเป็นที่ดิน อาคารและอุปกรณ์ (ดูหมายเหตุข้อ </w:t>
      </w:r>
      <w:r w:rsidRPr="00C80D80">
        <w:rPr>
          <w:rFonts w:asciiTheme="majorBidi" w:hAnsiTheme="majorBidi" w:cstheme="majorBidi"/>
          <w:color w:val="auto"/>
          <w:sz w:val="28"/>
          <w:szCs w:val="28"/>
        </w:rPr>
        <w:t>4</w:t>
      </w:r>
      <w:r w:rsidRPr="00C80D80">
        <w:rPr>
          <w:rFonts w:asciiTheme="majorBidi" w:hAnsiTheme="majorBidi" w:cstheme="majorBidi"/>
          <w:color w:val="auto"/>
          <w:sz w:val="28"/>
          <w:szCs w:val="28"/>
          <w:cs/>
        </w:rPr>
        <w:t>(</w:t>
      </w:r>
      <w:r w:rsidRPr="00C80D80">
        <w:rPr>
          <w:rFonts w:asciiTheme="majorBidi" w:hAnsiTheme="majorBidi" w:cstheme="majorBidi" w:hint="cs"/>
          <w:color w:val="auto"/>
          <w:sz w:val="28"/>
          <w:szCs w:val="28"/>
          <w:cs/>
        </w:rPr>
        <w:t>ญ</w:t>
      </w:r>
      <w:r w:rsidRPr="00C80D80">
        <w:rPr>
          <w:rFonts w:asciiTheme="majorBidi" w:hAnsiTheme="majorBidi" w:cstheme="majorBidi"/>
          <w:color w:val="auto"/>
          <w:sz w:val="28"/>
          <w:szCs w:val="28"/>
          <w:cs/>
        </w:rPr>
        <w:t>)) จำนวนเงินที่บันทึกอยู่ในสำรองจากการตีราคาสินทรัพย์จะถูกโอนไปยังกำไรสะสม</w:t>
      </w:r>
    </w:p>
    <w:p w14:paraId="6E6D9DEF" w14:textId="77777777" w:rsidR="000C4FCF" w:rsidRDefault="000C4FCF" w:rsidP="00152542">
      <w:pPr>
        <w:pStyle w:val="Default"/>
        <w:ind w:left="540"/>
        <w:rPr>
          <w:rFonts w:asciiTheme="majorBidi" w:hAnsiTheme="majorBidi" w:cstheme="majorBidi"/>
          <w:color w:val="auto"/>
          <w:sz w:val="28"/>
          <w:szCs w:val="28"/>
        </w:rPr>
      </w:pPr>
    </w:p>
    <w:p w14:paraId="31486F73" w14:textId="7DDD2020" w:rsidR="00983DB7" w:rsidRPr="004D0A56" w:rsidRDefault="00983DB7" w:rsidP="00983DB7">
      <w:pPr>
        <w:pStyle w:val="ListParagraph"/>
        <w:ind w:left="540"/>
        <w:rPr>
          <w:rFonts w:asciiTheme="majorBidi" w:hAnsiTheme="majorBidi" w:cstheme="majorBidi"/>
          <w:b/>
          <w:color w:val="0000FF"/>
          <w:sz w:val="28"/>
          <w:szCs w:val="28"/>
        </w:rPr>
      </w:pPr>
      <w:r w:rsidRPr="00C80D8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นโยบายการบัญชีที่ถือปฏิบัติก่อนวันที่ </w:t>
      </w:r>
      <w:r w:rsidRPr="00C80D80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 </w:t>
      </w:r>
      <w:r w:rsidRPr="00C80D8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ตุลาคม </w:t>
      </w:r>
      <w:r w:rsidRPr="00C80D80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  <w:r w:rsidRPr="004D0A56">
        <w:rPr>
          <w:rFonts w:asciiTheme="majorBidi" w:hAnsiTheme="majorBidi" w:cstheme="majorBidi"/>
          <w:b/>
          <w:color w:val="0000FF"/>
          <w:sz w:val="28"/>
          <w:szCs w:val="28"/>
        </w:rPr>
        <w:t xml:space="preserve"> </w:t>
      </w:r>
    </w:p>
    <w:p w14:paraId="66580625" w14:textId="77777777" w:rsidR="00983DB7" w:rsidRPr="00C82ECD" w:rsidRDefault="00983DB7" w:rsidP="00983DB7">
      <w:pPr>
        <w:pStyle w:val="NoSpacing"/>
        <w:rPr>
          <w:rFonts w:ascii="Angsana New" w:hAnsi="Angsana New"/>
          <w:sz w:val="24"/>
          <w:szCs w:val="24"/>
        </w:rPr>
      </w:pPr>
    </w:p>
    <w:p w14:paraId="00098368" w14:textId="7AE4956B" w:rsidR="00983DB7" w:rsidRDefault="00983DB7" w:rsidP="00883260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อสังหาริมทรัพย์เพื่อการลงทุน</w:t>
      </w:r>
      <w:r>
        <w:rPr>
          <w:rFonts w:ascii="Angsana New" w:hAnsi="Angsana New" w:hint="cs"/>
          <w:sz w:val="28"/>
          <w:szCs w:val="28"/>
          <w:cs/>
        </w:rPr>
        <w:t>วัดมูลค่าด้วย</w:t>
      </w:r>
      <w:r w:rsidRPr="008860F2">
        <w:rPr>
          <w:rFonts w:ascii="Angsana New" w:hAnsi="Angsana New"/>
          <w:sz w:val="28"/>
          <w:szCs w:val="28"/>
          <w:cs/>
        </w:rPr>
        <w:t>ราคาทุนหักค่าเสื่อมราคาสะสมและขาดทุนจากการด้อยค่า</w:t>
      </w:r>
    </w:p>
    <w:p w14:paraId="2E4536AA" w14:textId="77777777" w:rsidR="00482FBC" w:rsidRPr="00883260" w:rsidRDefault="00482FBC" w:rsidP="00883260">
      <w:pPr>
        <w:spacing w:line="240" w:lineRule="auto"/>
        <w:ind w:left="547"/>
        <w:rPr>
          <w:rFonts w:ascii="Angsana New" w:hAnsi="Angsana New"/>
          <w:sz w:val="28"/>
          <w:szCs w:val="28"/>
        </w:rPr>
      </w:pPr>
    </w:p>
    <w:p w14:paraId="4A752858" w14:textId="4A2D8569" w:rsidR="00A357E4" w:rsidRDefault="00983DB7" w:rsidP="00883260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4F63DC45" w14:textId="77777777" w:rsidR="00883260" w:rsidRDefault="00883260" w:rsidP="00883260">
      <w:pPr>
        <w:spacing w:line="240" w:lineRule="auto"/>
        <w:ind w:left="547"/>
        <w:rPr>
          <w:rFonts w:ascii="Angsana New" w:hAnsi="Angsana New"/>
          <w:sz w:val="28"/>
          <w:szCs w:val="28"/>
          <w:cs/>
        </w:rPr>
      </w:pPr>
    </w:p>
    <w:p w14:paraId="218A5AA1" w14:textId="77777777" w:rsidR="0026170B" w:rsidRDefault="0026170B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70AB00CC" w14:textId="42430E5A" w:rsidR="00983DB7" w:rsidRPr="008860F2" w:rsidRDefault="00983DB7" w:rsidP="00983DB7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ประมาณการอายุการให้ประโยชน์ของสินทรัพย์แสดงได้ดังนี้</w:t>
      </w:r>
    </w:p>
    <w:p w14:paraId="6B4A9169" w14:textId="77777777" w:rsidR="00983DB7" w:rsidRPr="00C82ECD" w:rsidRDefault="00983DB7" w:rsidP="00983DB7">
      <w:pPr>
        <w:spacing w:line="240" w:lineRule="auto"/>
        <w:ind w:left="547"/>
        <w:rPr>
          <w:rFonts w:ascii="Angsana New" w:hAnsi="Angsana New"/>
          <w:sz w:val="24"/>
          <w:szCs w:val="24"/>
          <w:cs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983DB7" w:rsidRPr="008860F2" w14:paraId="4D1C93AD" w14:textId="77777777" w:rsidTr="00ED488D">
        <w:tc>
          <w:tcPr>
            <w:tcW w:w="5390" w:type="dxa"/>
            <w:vAlign w:val="bottom"/>
          </w:tcPr>
          <w:p w14:paraId="26B95A5D" w14:textId="77777777" w:rsidR="00983DB7" w:rsidRPr="008860F2" w:rsidRDefault="00983DB7" w:rsidP="00ED488D">
            <w:pPr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8860F2">
              <w:rPr>
                <w:rFonts w:ascii="Angsana New" w:hAnsi="Angsana New"/>
                <w:sz w:val="28"/>
                <w:szCs w:val="28"/>
              </w:rPr>
              <w:br w:type="page"/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อาคารและสิ่งก่อสร้างอื่น</w:t>
            </w:r>
          </w:p>
        </w:tc>
        <w:tc>
          <w:tcPr>
            <w:tcW w:w="1195" w:type="dxa"/>
          </w:tcPr>
          <w:p w14:paraId="2FCC66F2" w14:textId="77777777" w:rsidR="00983DB7" w:rsidRPr="008860F2" w:rsidRDefault="00983DB7" w:rsidP="00ED488D">
            <w:pPr>
              <w:spacing w:line="240" w:lineRule="auto"/>
              <w:ind w:left="-129" w:right="5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- 30</w:t>
            </w:r>
          </w:p>
        </w:tc>
        <w:tc>
          <w:tcPr>
            <w:tcW w:w="675" w:type="dxa"/>
          </w:tcPr>
          <w:p w14:paraId="4F961E7D" w14:textId="77777777" w:rsidR="00983DB7" w:rsidRPr="008860F2" w:rsidRDefault="00983DB7" w:rsidP="00ED488D">
            <w:pPr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ปี</w:t>
            </w:r>
          </w:p>
        </w:tc>
      </w:tr>
      <w:tr w:rsidR="00983DB7" w:rsidRPr="008860F2" w14:paraId="02FDF03F" w14:textId="77777777" w:rsidTr="00ED488D">
        <w:tc>
          <w:tcPr>
            <w:tcW w:w="5390" w:type="dxa"/>
            <w:vAlign w:val="bottom"/>
          </w:tcPr>
          <w:p w14:paraId="5C5A2DC3" w14:textId="77777777" w:rsidR="00983DB7" w:rsidRPr="008860F2" w:rsidRDefault="00983DB7" w:rsidP="00ED488D">
            <w:pPr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งานระบบสาธารณูปโภค</w:t>
            </w:r>
          </w:p>
        </w:tc>
        <w:tc>
          <w:tcPr>
            <w:tcW w:w="1195" w:type="dxa"/>
          </w:tcPr>
          <w:p w14:paraId="0A9A6A7C" w14:textId="77777777" w:rsidR="00983DB7" w:rsidRPr="008860F2" w:rsidRDefault="00983DB7" w:rsidP="00ED488D">
            <w:pPr>
              <w:spacing w:line="240" w:lineRule="auto"/>
              <w:ind w:left="-129" w:right="5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8860F2">
              <w:rPr>
                <w:rFonts w:ascii="Angsana New" w:hAnsi="Angsana New"/>
                <w:sz w:val="28"/>
                <w:szCs w:val="28"/>
              </w:rPr>
              <w:t>5 - 20</w:t>
            </w:r>
          </w:p>
        </w:tc>
        <w:tc>
          <w:tcPr>
            <w:tcW w:w="675" w:type="dxa"/>
          </w:tcPr>
          <w:p w14:paraId="60F3C5F3" w14:textId="77777777" w:rsidR="00983DB7" w:rsidRPr="008860F2" w:rsidRDefault="00983DB7" w:rsidP="00ED488D">
            <w:pPr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ปี</w:t>
            </w:r>
          </w:p>
        </w:tc>
      </w:tr>
      <w:tr w:rsidR="00983DB7" w:rsidRPr="008860F2" w14:paraId="17F16211" w14:textId="77777777" w:rsidTr="00ED488D">
        <w:tc>
          <w:tcPr>
            <w:tcW w:w="5390" w:type="dxa"/>
            <w:vAlign w:val="bottom"/>
          </w:tcPr>
          <w:p w14:paraId="62F642C1" w14:textId="77777777" w:rsidR="00983DB7" w:rsidRPr="008860F2" w:rsidRDefault="00983DB7" w:rsidP="00ED488D">
            <w:pPr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195" w:type="dxa"/>
          </w:tcPr>
          <w:p w14:paraId="1C6BC3DA" w14:textId="77777777" w:rsidR="00983DB7" w:rsidRPr="008860F2" w:rsidRDefault="00983DB7" w:rsidP="00ED488D">
            <w:pPr>
              <w:spacing w:line="240" w:lineRule="auto"/>
              <w:ind w:left="-129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3 -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675" w:type="dxa"/>
          </w:tcPr>
          <w:p w14:paraId="6D455597" w14:textId="77777777" w:rsidR="00983DB7" w:rsidRPr="008860F2" w:rsidRDefault="00983DB7" w:rsidP="00ED488D">
            <w:pPr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ปี</w:t>
            </w:r>
          </w:p>
        </w:tc>
      </w:tr>
    </w:tbl>
    <w:p w14:paraId="0E0E2ABB" w14:textId="77777777" w:rsidR="00C80D80" w:rsidRDefault="00C80D80" w:rsidP="00983DB7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bookmarkStart w:id="3" w:name="_Hlk56201419"/>
    </w:p>
    <w:p w14:paraId="54371E56" w14:textId="75C47D77" w:rsidR="00983DB7" w:rsidRPr="008860F2" w:rsidRDefault="00983DB7" w:rsidP="00983DB7">
      <w:pPr>
        <w:spacing w:line="240" w:lineRule="auto"/>
        <w:ind w:left="547"/>
        <w:rPr>
          <w:rFonts w:ascii="Angsana New" w:eastAsia="Arial Unicode MS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กลุ่มบริษัทไม่คิดค่าเสื่อมราคาสำหรับที่ดินและสินทรัพย์</w:t>
      </w:r>
      <w:r>
        <w:rPr>
          <w:rFonts w:ascii="Angsana New" w:hAnsi="Angsana New" w:hint="cs"/>
          <w:sz w:val="28"/>
          <w:szCs w:val="28"/>
          <w:cs/>
        </w:rPr>
        <w:t>ที่อยู่</w:t>
      </w:r>
      <w:r w:rsidRPr="008860F2">
        <w:rPr>
          <w:rFonts w:ascii="Angsana New" w:hAnsi="Angsana New"/>
          <w:sz w:val="28"/>
          <w:szCs w:val="28"/>
          <w:cs/>
        </w:rPr>
        <w:t>ระหว่าง</w:t>
      </w:r>
      <w:r>
        <w:rPr>
          <w:rFonts w:ascii="Angsana New" w:hAnsi="Angsana New" w:hint="cs"/>
          <w:sz w:val="28"/>
          <w:szCs w:val="28"/>
          <w:cs/>
        </w:rPr>
        <w:t>การ</w:t>
      </w:r>
      <w:r w:rsidRPr="008860F2">
        <w:rPr>
          <w:rFonts w:ascii="Angsana New" w:hAnsi="Angsana New"/>
          <w:sz w:val="28"/>
          <w:szCs w:val="28"/>
          <w:cs/>
        </w:rPr>
        <w:t>ก่อสร้าง</w:t>
      </w:r>
    </w:p>
    <w:bookmarkEnd w:id="3"/>
    <w:p w14:paraId="60B7DB6E" w14:textId="1B15E1AB" w:rsidR="00F47195" w:rsidRDefault="00F47195">
      <w:pPr>
        <w:spacing w:line="240" w:lineRule="auto"/>
        <w:jc w:val="left"/>
        <w:rPr>
          <w:rFonts w:ascii="Angsana New" w:hAnsi="Angsana New"/>
          <w:sz w:val="28"/>
          <w:szCs w:val="28"/>
        </w:rPr>
      </w:pPr>
    </w:p>
    <w:p w14:paraId="2929F03E" w14:textId="1F22AC26" w:rsidR="003B14EA" w:rsidRPr="008860F2" w:rsidRDefault="003B14EA" w:rsidP="00AC6ED8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>ที่ดิน</w:t>
      </w:r>
      <w:r w:rsidR="00165C0C"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>อาคารและอุปกรณ์</w:t>
      </w:r>
    </w:p>
    <w:p w14:paraId="48F24A19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663E8B56" w14:textId="5089FC02" w:rsidR="006C72FC" w:rsidRPr="0004335F" w:rsidRDefault="006C72FC" w:rsidP="006C72FC">
      <w:pPr>
        <w:ind w:left="540"/>
        <w:rPr>
          <w:rFonts w:asciiTheme="majorBidi" w:hAnsiTheme="majorBidi" w:cstheme="majorBidi"/>
          <w:sz w:val="28"/>
          <w:szCs w:val="28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0874435A" w14:textId="77777777" w:rsidR="006C72FC" w:rsidRPr="0004335F" w:rsidRDefault="006C72FC" w:rsidP="006C72FC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6F4896C1" w14:textId="4075183B" w:rsidR="006C72FC" w:rsidRPr="0004335F" w:rsidRDefault="006C72FC" w:rsidP="006C72FC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04335F">
        <w:rPr>
          <w:rFonts w:asciiTheme="majorBidi" w:hAnsiTheme="majorBidi" w:cstheme="majorBidi"/>
          <w:sz w:val="28"/>
          <w:szCs w:val="28"/>
        </w:rPr>
        <w:t xml:space="preserve"> </w:t>
      </w:r>
      <w:r w:rsidRPr="0004335F">
        <w:rPr>
          <w:rFonts w:asciiTheme="majorBidi" w:hAnsiTheme="majorBidi" w:cstheme="majorBidi"/>
          <w:sz w:val="28"/>
          <w:szCs w:val="28"/>
          <w:cs/>
        </w:rPr>
        <w:t>การขนย้าย</w:t>
      </w:r>
      <w:r w:rsidRPr="0004335F">
        <w:rPr>
          <w:rFonts w:asciiTheme="majorBidi" w:hAnsiTheme="majorBidi" w:cstheme="majorBidi"/>
          <w:sz w:val="28"/>
          <w:szCs w:val="28"/>
        </w:rPr>
        <w:t xml:space="preserve"> </w:t>
      </w:r>
      <w:r w:rsidRPr="0004335F">
        <w:rPr>
          <w:rFonts w:asciiTheme="majorBidi" w:hAnsiTheme="majorBidi" w:cstheme="majorBidi"/>
          <w:sz w:val="28"/>
          <w:szCs w:val="28"/>
          <w:cs/>
        </w:rPr>
        <w:t>การบูรณะสถานที่ตั้งของสินทรัพย์</w:t>
      </w:r>
      <w:r w:rsidRPr="00C80D80">
        <w:rPr>
          <w:rFonts w:asciiTheme="majorBidi" w:hAnsiTheme="majorBidi" w:cstheme="majorBidi"/>
          <w:sz w:val="28"/>
          <w:szCs w:val="28"/>
          <w:cs/>
        </w:rPr>
        <w:t>และต้นทุนการกู้ยืม</w:t>
      </w:r>
      <w:r w:rsidRPr="0004335F">
        <w:rPr>
          <w:rFonts w:asciiTheme="majorBidi" w:hAnsiTheme="majorBidi" w:cstheme="majorBidi"/>
          <w:sz w:val="28"/>
          <w:szCs w:val="28"/>
        </w:rPr>
        <w:t xml:space="preserve"> </w:t>
      </w:r>
      <w:r w:rsidRPr="0004335F">
        <w:rPr>
          <w:rFonts w:asciiTheme="majorBidi" w:hAnsiTheme="majorBidi" w:cstheme="majorBidi"/>
          <w:sz w:val="28"/>
          <w:szCs w:val="28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14:paraId="4ECC59C2" w14:textId="77777777" w:rsidR="006C72FC" w:rsidRPr="00C80D80" w:rsidRDefault="006C72FC" w:rsidP="006C72FC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09C33D5" w14:textId="77777777" w:rsidR="006C72FC" w:rsidRPr="00C80D80" w:rsidRDefault="006C72FC" w:rsidP="006C72FC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C80D80">
        <w:rPr>
          <w:rFonts w:asciiTheme="majorBidi" w:hAnsiTheme="majorBidi" w:cstheme="majorBidi"/>
          <w:sz w:val="28"/>
          <w:szCs w:val="28"/>
          <w:cs/>
        </w:rPr>
        <w:t>ส่วนประกอบของรายการที่ดิน</w:t>
      </w:r>
      <w:r w:rsidRPr="00C80D80">
        <w:rPr>
          <w:rFonts w:asciiTheme="majorBidi" w:hAnsiTheme="majorBidi" w:cstheme="majorBidi"/>
          <w:sz w:val="28"/>
          <w:szCs w:val="28"/>
        </w:rPr>
        <w:t xml:space="preserve"> </w:t>
      </w:r>
      <w:r w:rsidRPr="00C80D80">
        <w:rPr>
          <w:rFonts w:asciiTheme="majorBidi" w:hAnsiTheme="majorBidi" w:cstheme="majorBidi"/>
          <w:sz w:val="28"/>
          <w:szCs w:val="28"/>
          <w:cs/>
        </w:rPr>
        <w:t>อาคาร</w:t>
      </w:r>
      <w:r w:rsidRPr="00C80D80">
        <w:rPr>
          <w:rFonts w:asciiTheme="majorBidi" w:hAnsiTheme="majorBidi" w:cstheme="majorBidi"/>
          <w:sz w:val="28"/>
          <w:szCs w:val="28"/>
        </w:rPr>
        <w:t xml:space="preserve"> </w:t>
      </w:r>
      <w:r w:rsidRPr="00C80D80">
        <w:rPr>
          <w:rFonts w:asciiTheme="majorBidi" w:hAnsiTheme="majorBidi" w:cstheme="majorBidi"/>
          <w:sz w:val="28"/>
          <w:szCs w:val="28"/>
          <w:cs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C80D80">
        <w:rPr>
          <w:rFonts w:asciiTheme="majorBidi" w:hAnsiTheme="majorBidi" w:cstheme="majorBidi"/>
          <w:sz w:val="28"/>
          <w:szCs w:val="28"/>
        </w:rPr>
        <w:t xml:space="preserve"> </w:t>
      </w:r>
    </w:p>
    <w:p w14:paraId="537D2960" w14:textId="77777777" w:rsidR="006C72FC" w:rsidRPr="00C80D80" w:rsidRDefault="006C72FC" w:rsidP="006C72FC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3A92E28" w14:textId="0994FB18" w:rsidR="006C72FC" w:rsidRPr="00C80D80" w:rsidRDefault="006C72FC" w:rsidP="006C72FC">
      <w:pPr>
        <w:pStyle w:val="Default"/>
        <w:ind w:left="540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04335F">
        <w:rPr>
          <w:rFonts w:asciiTheme="majorBidi" w:hAnsiTheme="majorBidi" w:cstheme="majorBidi"/>
          <w:color w:val="auto"/>
          <w:sz w:val="28"/>
          <w:szCs w:val="28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  <w:r w:rsidR="00034DB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4F7818">
        <w:rPr>
          <w:rFonts w:asciiTheme="majorBidi" w:hAnsiTheme="majorBidi" w:cstheme="majorBidi" w:hint="cs"/>
          <w:color w:val="auto"/>
          <w:sz w:val="28"/>
          <w:szCs w:val="28"/>
          <w:cs/>
        </w:rPr>
        <w:t>เมื่อมีการขายสินทรัพย์ที่ตีราคาใหม่ จำนวนเงินที่บันทึกอยู่ในส่วนเกินทุนจากการตีราคาของสินทรัพย์จะถูกโอนไปยังกำไรสะสม</w:t>
      </w:r>
    </w:p>
    <w:p w14:paraId="7481CF45" w14:textId="50C2BB7D" w:rsidR="0056544A" w:rsidRDefault="0056544A">
      <w:pPr>
        <w:spacing w:line="240" w:lineRule="auto"/>
        <w:jc w:val="left"/>
        <w:rPr>
          <w:rFonts w:asciiTheme="majorBidi" w:hAnsiTheme="majorBidi" w:cstheme="majorBidi"/>
          <w:sz w:val="28"/>
          <w:szCs w:val="28"/>
          <w:cs/>
        </w:rPr>
      </w:pPr>
    </w:p>
    <w:p w14:paraId="04761891" w14:textId="71235BB3" w:rsidR="008856AF" w:rsidRPr="00C80D80" w:rsidRDefault="008856AF" w:rsidP="008856AF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C80D80">
        <w:rPr>
          <w:rFonts w:asciiTheme="majorBidi" w:hAnsiTheme="majorBidi" w:cstheme="majorBidi"/>
          <w:sz w:val="28"/>
          <w:szCs w:val="28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ที่วัดมูลค่าด้วยมูลค่ายุติธรรม กลุ่มบริษัท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 อสังหาริมทรัพย์ซึ่งอยู่ระหว่างการก่อสร้างเพื่อใช้เป็นอสังหาริมทรัพย์เพื่อการลงทุนในอนาคตวัดมูลค่าด้วยมูลค่ายุติธรรม หากเกิดกำไรจากการวัดมูลค่าใหม่ซึ่งเป็นการกลับรายการผล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</w:t>
      </w:r>
      <w:r w:rsidRPr="00C80D8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80D80">
        <w:rPr>
          <w:rFonts w:asciiTheme="majorBidi" w:hAnsiTheme="majorBidi" w:cstheme="majorBidi"/>
          <w:sz w:val="28"/>
          <w:szCs w:val="28"/>
          <w:cs/>
        </w:rPr>
        <w:t xml:space="preserve">กำไรส่วนที่เหลือรับรู้ในกำไรขาดทุนเบ็ดเสร็จอื่นและแสดงเป็น </w:t>
      </w:r>
      <w:r w:rsidRPr="00C80D80">
        <w:rPr>
          <w:rFonts w:asciiTheme="majorBidi" w:hAnsiTheme="majorBidi" w:cstheme="majorBidi"/>
          <w:sz w:val="28"/>
          <w:szCs w:val="28"/>
        </w:rPr>
        <w:t>“</w:t>
      </w:r>
      <w:r w:rsidRPr="00C80D80">
        <w:rPr>
          <w:rFonts w:asciiTheme="majorBidi" w:hAnsiTheme="majorBidi" w:cstheme="majorBidi"/>
          <w:sz w:val="28"/>
          <w:szCs w:val="28"/>
          <w:cs/>
        </w:rPr>
        <w:t>สำรองการตีราคาสินทรัพย์</w:t>
      </w:r>
      <w:r w:rsidRPr="00C80D80">
        <w:rPr>
          <w:rFonts w:asciiTheme="majorBidi" w:hAnsiTheme="majorBidi" w:cstheme="majorBidi"/>
          <w:sz w:val="28"/>
          <w:szCs w:val="28"/>
        </w:rPr>
        <w:t xml:space="preserve">” </w:t>
      </w:r>
      <w:r w:rsidRPr="00C80D80">
        <w:rPr>
          <w:rFonts w:asciiTheme="majorBidi" w:hAnsiTheme="majorBidi" w:cstheme="majorBidi"/>
          <w:sz w:val="28"/>
          <w:szCs w:val="28"/>
          <w:cs/>
        </w:rPr>
        <w:t>ในองค์ประกอบอื่นของส่วนของผู้ถือหุ้น กรณีเกิดส่วนที่ลดลงจากการวัดมูลค่าใหม่และหากสินทรัพย์นั้นเคยมีการตีราคาเพิ่มขึ้นและมียอดคงค้างอยู่ในบัญชี</w:t>
      </w:r>
      <w:r w:rsidRPr="00C80D80">
        <w:rPr>
          <w:rFonts w:asciiTheme="majorBidi" w:hAnsiTheme="majorBidi" w:cstheme="majorBidi"/>
          <w:sz w:val="28"/>
          <w:szCs w:val="28"/>
        </w:rPr>
        <w:t xml:space="preserve"> “</w:t>
      </w:r>
      <w:r w:rsidRPr="00C80D80">
        <w:rPr>
          <w:rFonts w:asciiTheme="majorBidi" w:hAnsiTheme="majorBidi" w:cstheme="majorBidi"/>
          <w:sz w:val="28"/>
          <w:szCs w:val="28"/>
          <w:cs/>
        </w:rPr>
        <w:t>สำรองการตีราคาสินทรัพย์</w:t>
      </w:r>
      <w:r w:rsidRPr="00C80D80">
        <w:rPr>
          <w:rFonts w:asciiTheme="majorBidi" w:hAnsiTheme="majorBidi" w:cstheme="majorBidi"/>
          <w:sz w:val="28"/>
          <w:szCs w:val="28"/>
        </w:rPr>
        <w:t xml:space="preserve">” </w:t>
      </w:r>
      <w:r w:rsidRPr="00C80D80">
        <w:rPr>
          <w:rFonts w:asciiTheme="majorBidi" w:hAnsiTheme="majorBidi" w:cstheme="majorBidi"/>
          <w:sz w:val="28"/>
          <w:szCs w:val="28"/>
          <w:cs/>
        </w:rPr>
        <w:t>ในองค์ประกอบอื่นของส่วนของผู้ถือหุ้น ส่วนที่ลดลงต้องรับรู้ในกำไรขาดทุนเบ็ดเสร็จอื่น และต้องนำไปลดสำรองการตีราคาสินทรัพย์ ขาดทุนส่วนที่เหลือรับรู้ในกำไรหรือขาดทุนทันที</w:t>
      </w:r>
      <w:r w:rsidRPr="0004335F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9DF5B94" w14:textId="0C4A36E4" w:rsidR="003B14EA" w:rsidRPr="008860F2" w:rsidRDefault="003B14EA" w:rsidP="00445741">
      <w:pPr>
        <w:spacing w:line="240" w:lineRule="auto"/>
        <w:ind w:left="547"/>
        <w:jc w:val="both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t>ต้นทุนที่เกิดขึ้นในภายหลัง</w:t>
      </w:r>
    </w:p>
    <w:p w14:paraId="58C8EF57" w14:textId="77777777" w:rsidR="006D739E" w:rsidRPr="00AD44C3" w:rsidRDefault="006D739E" w:rsidP="006D739E">
      <w:pPr>
        <w:pStyle w:val="NoSpacing"/>
        <w:rPr>
          <w:rFonts w:ascii="Angsana New" w:hAnsi="Angsana New"/>
          <w:sz w:val="24"/>
          <w:szCs w:val="24"/>
        </w:rPr>
      </w:pPr>
    </w:p>
    <w:p w14:paraId="164EB098" w14:textId="095B0E37" w:rsidR="008856AF" w:rsidRPr="0004335F" w:rsidRDefault="008856AF" w:rsidP="008856AF">
      <w:pPr>
        <w:pStyle w:val="Default"/>
        <w:ind w:left="540"/>
        <w:rPr>
          <w:rFonts w:asciiTheme="majorBidi" w:hAnsiTheme="majorBidi" w:cstheme="majorBidi"/>
          <w:color w:val="auto"/>
          <w:sz w:val="28"/>
          <w:szCs w:val="28"/>
        </w:rPr>
      </w:pPr>
      <w:r w:rsidRPr="0004335F">
        <w:rPr>
          <w:rFonts w:asciiTheme="majorBidi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04335F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04335F">
        <w:rPr>
          <w:rFonts w:asciiTheme="majorBidi" w:hAnsiTheme="majorBidi" w:cstheme="majorBidi"/>
          <w:color w:val="auto"/>
          <w:sz w:val="28"/>
          <w:szCs w:val="28"/>
          <w:cs/>
        </w:rPr>
        <w:t xml:space="preserve">อาคารและอุปกรณ์ </w:t>
      </w:r>
      <w:r w:rsidRPr="007D5D78">
        <w:rPr>
          <w:rFonts w:asciiTheme="majorBidi" w:hAnsiTheme="majorBidi" w:cstheme="majorBidi"/>
          <w:color w:val="auto"/>
          <w:sz w:val="28"/>
          <w:szCs w:val="28"/>
          <w:cs/>
        </w:rPr>
        <w:t>เมื่อกลุ่มบริษัทจะได้รับ</w:t>
      </w:r>
      <w:r w:rsidRPr="0004335F">
        <w:rPr>
          <w:rFonts w:asciiTheme="majorBidi" w:hAnsiTheme="majorBidi" w:cstheme="majorBidi"/>
          <w:color w:val="auto"/>
          <w:sz w:val="28"/>
          <w:szCs w:val="28"/>
          <w:cs/>
        </w:rPr>
        <w:t>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Pr="007D5D78">
        <w:rPr>
          <w:rFonts w:asciiTheme="majorBidi" w:hAnsiTheme="majorBidi" w:cstheme="majorBidi"/>
          <w:color w:val="auto"/>
          <w:sz w:val="28"/>
          <w:szCs w:val="28"/>
          <w:cs/>
        </w:rPr>
        <w:t>เป็นประจำ</w:t>
      </w:r>
      <w:r w:rsidRPr="0004335F">
        <w:rPr>
          <w:rFonts w:asciiTheme="majorBidi" w:hAnsiTheme="majorBidi" w:cstheme="majorBidi"/>
          <w:color w:val="auto"/>
          <w:sz w:val="28"/>
          <w:szCs w:val="28"/>
          <w:cs/>
        </w:rPr>
        <w:t>ในการซ่อมบำรุงที่ดิน</w:t>
      </w:r>
      <w:r w:rsidRPr="0004335F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04335F">
        <w:rPr>
          <w:rFonts w:asciiTheme="majorBidi" w:hAnsiTheme="majorBidi" w:cstheme="majorBidi"/>
          <w:color w:val="auto"/>
          <w:sz w:val="28"/>
          <w:szCs w:val="28"/>
          <w:cs/>
        </w:rPr>
        <w:t>อาคารและอุปกรณ์</w:t>
      </w:r>
      <w:r w:rsidRPr="007D5D78">
        <w:rPr>
          <w:rFonts w:asciiTheme="majorBidi" w:hAnsiTheme="majorBidi" w:cstheme="majorBidi"/>
          <w:color w:val="auto"/>
          <w:sz w:val="28"/>
          <w:szCs w:val="28"/>
          <w:cs/>
        </w:rPr>
        <w:t>จะรับรู้</w:t>
      </w:r>
      <w:r w:rsidRPr="0004335F">
        <w:rPr>
          <w:rFonts w:asciiTheme="majorBidi" w:hAnsiTheme="majorBidi" w:cstheme="majorBidi"/>
          <w:color w:val="auto"/>
          <w:sz w:val="28"/>
          <w:szCs w:val="28"/>
          <w:cs/>
        </w:rPr>
        <w:t>ในกำไรหรือขาดทุนเมื่อเกิดขึ้น</w:t>
      </w:r>
    </w:p>
    <w:p w14:paraId="186036B5" w14:textId="576CC8C7" w:rsidR="00FE477D" w:rsidRDefault="00FE477D">
      <w:pPr>
        <w:spacing w:line="240" w:lineRule="auto"/>
        <w:jc w:val="left"/>
        <w:rPr>
          <w:rFonts w:ascii="Angsana New" w:hAnsi="Angsana New"/>
          <w:i/>
          <w:iCs/>
          <w:sz w:val="28"/>
          <w:szCs w:val="28"/>
          <w:cs/>
        </w:rPr>
      </w:pPr>
    </w:p>
    <w:p w14:paraId="2DEBFCDE" w14:textId="3F5AC5BA" w:rsidR="003B14EA" w:rsidRDefault="003B14EA" w:rsidP="00445741">
      <w:pPr>
        <w:spacing w:line="240" w:lineRule="auto"/>
        <w:ind w:left="547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t>ค่าเสื่อมราคา</w:t>
      </w:r>
    </w:p>
    <w:p w14:paraId="3E1A770B" w14:textId="77777777" w:rsidR="00330B1D" w:rsidRPr="00AD44C3" w:rsidRDefault="00330B1D" w:rsidP="00445741">
      <w:pPr>
        <w:spacing w:line="240" w:lineRule="auto"/>
        <w:ind w:left="547"/>
        <w:rPr>
          <w:rFonts w:ascii="Angsana New" w:hAnsi="Angsana New"/>
          <w:i/>
          <w:iCs/>
          <w:sz w:val="24"/>
          <w:szCs w:val="24"/>
        </w:rPr>
      </w:pPr>
    </w:p>
    <w:p w14:paraId="1C8F0586" w14:textId="67FCA916" w:rsidR="00330B1D" w:rsidRPr="0004335F" w:rsidRDefault="00330B1D" w:rsidP="00330B1D">
      <w:pPr>
        <w:tabs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</w:t>
      </w:r>
      <w:r w:rsidRPr="007D5D78">
        <w:rPr>
          <w:rFonts w:asciiTheme="majorBidi" w:hAnsiTheme="majorBidi" w:cstheme="majorBidi"/>
          <w:sz w:val="28"/>
          <w:szCs w:val="28"/>
          <w:cs/>
        </w:rPr>
        <w:t>หรือต้นทุนในการเปลี่ยนแทนอื่น</w:t>
      </w:r>
      <w:r w:rsidRPr="0004335F">
        <w:rPr>
          <w:rFonts w:asciiTheme="majorBidi" w:hAnsiTheme="majorBidi" w:cstheme="majorBidi"/>
          <w:sz w:val="28"/>
          <w:szCs w:val="28"/>
        </w:rPr>
        <w:t xml:space="preserve"> </w:t>
      </w:r>
      <w:r w:rsidRPr="0004335F">
        <w:rPr>
          <w:rFonts w:asciiTheme="majorBidi" w:hAnsiTheme="majorBidi" w:cstheme="majorBidi"/>
          <w:sz w:val="28"/>
          <w:szCs w:val="28"/>
          <w:cs/>
        </w:rPr>
        <w:t xml:space="preserve">หักด้วยมูลค่าคงเหลือของสินทรัพย์ </w:t>
      </w:r>
      <w:r w:rsidRPr="007D5D78">
        <w:rPr>
          <w:rFonts w:asciiTheme="majorBidi" w:hAnsiTheme="majorBidi" w:cstheme="majorBidi"/>
          <w:sz w:val="28"/>
          <w:szCs w:val="28"/>
          <w:cs/>
        </w:rPr>
        <w:t>และ</w:t>
      </w:r>
      <w:r w:rsidRPr="007D5D78">
        <w:rPr>
          <w:rFonts w:asciiTheme="majorBidi" w:hAnsiTheme="majorBidi" w:cstheme="majorBidi" w:hint="cs"/>
          <w:sz w:val="28"/>
          <w:szCs w:val="28"/>
          <w:cs/>
        </w:rPr>
        <w:t>รับรู้ในกำไรหรือขาดทุนด้วย</w:t>
      </w:r>
      <w:r w:rsidRPr="0004335F">
        <w:rPr>
          <w:rFonts w:asciiTheme="majorBidi" w:hAnsiTheme="majorBidi" w:cstheme="majorBidi"/>
          <w:sz w:val="28"/>
          <w:szCs w:val="28"/>
          <w:cs/>
        </w:rPr>
        <w:t>วิธีเส้นตรงตามเกณฑ์อายุการให้ประโยชน์โดยประมาณของ</w:t>
      </w:r>
      <w:r w:rsidRPr="007D5D78">
        <w:rPr>
          <w:rFonts w:asciiTheme="majorBidi" w:hAnsiTheme="majorBidi" w:cstheme="majorBidi"/>
          <w:sz w:val="28"/>
          <w:szCs w:val="28"/>
          <w:cs/>
        </w:rPr>
        <w:t>แต่ละ</w:t>
      </w:r>
      <w:r w:rsidRPr="0004335F">
        <w:rPr>
          <w:rFonts w:asciiTheme="majorBidi" w:hAnsiTheme="majorBidi" w:cstheme="majorBidi"/>
          <w:sz w:val="28"/>
          <w:szCs w:val="28"/>
          <w:cs/>
        </w:rPr>
        <w:t>ส่วนประกอบของสินทรัพย์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D5D78">
        <w:rPr>
          <w:rFonts w:asciiTheme="majorBidi" w:hAnsiTheme="majorBidi" w:cstheme="majorBidi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 ทั้งนี้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D5D78">
        <w:rPr>
          <w:rFonts w:asciiTheme="majorBidi" w:hAnsiTheme="majorBidi" w:cstheme="majorBidi"/>
          <w:sz w:val="28"/>
          <w:szCs w:val="28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4335F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5F985C4" w14:textId="77777777" w:rsidR="00152542" w:rsidRPr="00AD44C3" w:rsidRDefault="00152542">
      <w:pPr>
        <w:spacing w:line="240" w:lineRule="auto"/>
        <w:jc w:val="left"/>
        <w:rPr>
          <w:rFonts w:ascii="Angsana New" w:hAnsi="Angsana New"/>
          <w:sz w:val="24"/>
          <w:szCs w:val="24"/>
          <w:cs/>
        </w:rPr>
      </w:pPr>
    </w:p>
    <w:p w14:paraId="4328C387" w14:textId="1855A6AF" w:rsidR="003B14EA" w:rsidRPr="008860F2" w:rsidRDefault="003B14EA" w:rsidP="00445741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 ประมาณการอายุการ</w:t>
      </w:r>
      <w:r w:rsidR="002932B7" w:rsidRPr="008860F2">
        <w:rPr>
          <w:rFonts w:ascii="Angsana New" w:hAnsi="Angsana New"/>
          <w:sz w:val="28"/>
          <w:szCs w:val="28"/>
          <w:cs/>
        </w:rPr>
        <w:t>ให้ประโยชน์</w:t>
      </w:r>
      <w:r w:rsidRPr="008860F2">
        <w:rPr>
          <w:rFonts w:ascii="Angsana New" w:hAnsi="Angsana New"/>
          <w:sz w:val="28"/>
          <w:szCs w:val="28"/>
          <w:cs/>
        </w:rPr>
        <w:t>ของสินทรัพย์แสดงได้ดังนี้</w:t>
      </w:r>
    </w:p>
    <w:p w14:paraId="0DE1DC73" w14:textId="77777777" w:rsidR="00B129AA" w:rsidRPr="00AD44C3" w:rsidRDefault="00B129AA" w:rsidP="00445741">
      <w:pPr>
        <w:spacing w:line="240" w:lineRule="auto"/>
        <w:ind w:left="547"/>
        <w:rPr>
          <w:rFonts w:ascii="Angsana New" w:hAnsi="Angsana New"/>
          <w:sz w:val="24"/>
          <w:szCs w:val="24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AA2752" w:rsidRPr="008860F2" w14:paraId="23808232" w14:textId="77777777" w:rsidTr="001F206F">
        <w:tc>
          <w:tcPr>
            <w:tcW w:w="5390" w:type="dxa"/>
            <w:vAlign w:val="bottom"/>
          </w:tcPr>
          <w:p w14:paraId="2CD2E96B" w14:textId="77777777" w:rsidR="00AA2752" w:rsidRPr="008860F2" w:rsidRDefault="00AA2752" w:rsidP="00AA2752">
            <w:pPr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195" w:type="dxa"/>
          </w:tcPr>
          <w:p w14:paraId="325165D8" w14:textId="70591973" w:rsidR="00AA2752" w:rsidRPr="008860F2" w:rsidRDefault="00F32CA3" w:rsidP="00AA2752">
            <w:pPr>
              <w:spacing w:line="240" w:lineRule="auto"/>
              <w:ind w:left="2" w:right="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AA2752" w:rsidRPr="008860F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21640D" w:rsidRPr="008860F2">
              <w:rPr>
                <w:rFonts w:ascii="Angsana New" w:hAnsi="Angsana New"/>
                <w:sz w:val="28"/>
                <w:szCs w:val="28"/>
              </w:rPr>
              <w:t>6</w:t>
            </w:r>
            <w:r w:rsidR="00AA2752" w:rsidRPr="008860F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675" w:type="dxa"/>
          </w:tcPr>
          <w:p w14:paraId="77BCDD3E" w14:textId="77777777" w:rsidR="00AA2752" w:rsidRPr="008860F2" w:rsidRDefault="00AA2752" w:rsidP="00AA2752">
            <w:pPr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AA2752" w:rsidRPr="008860F2" w14:paraId="10443369" w14:textId="77777777" w:rsidTr="001F206F">
        <w:tc>
          <w:tcPr>
            <w:tcW w:w="5390" w:type="dxa"/>
            <w:vAlign w:val="bottom"/>
          </w:tcPr>
          <w:p w14:paraId="140F7695" w14:textId="77777777" w:rsidR="00AA2752" w:rsidRPr="008860F2" w:rsidRDefault="00AA2752" w:rsidP="00AA2752">
            <w:pPr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3044F15F" w14:textId="1206D0CD" w:rsidR="00AA2752" w:rsidRPr="008860F2" w:rsidRDefault="00F32CA3" w:rsidP="00AA2752">
            <w:pPr>
              <w:spacing w:line="240" w:lineRule="auto"/>
              <w:ind w:left="2" w:right="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AA2752"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A2752" w:rsidRPr="008860F2">
              <w:rPr>
                <w:rFonts w:ascii="Angsana New" w:hAnsi="Angsana New"/>
                <w:sz w:val="28"/>
                <w:szCs w:val="28"/>
              </w:rPr>
              <w:t>-</w:t>
            </w:r>
            <w:r w:rsidR="00AA2752"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A2752" w:rsidRPr="008860F2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675" w:type="dxa"/>
          </w:tcPr>
          <w:p w14:paraId="5FEC88AD" w14:textId="77777777" w:rsidR="00AA2752" w:rsidRPr="008860F2" w:rsidRDefault="00AA2752" w:rsidP="00AA2752">
            <w:pPr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AA2752" w:rsidRPr="008860F2" w14:paraId="265C3CA2" w14:textId="77777777" w:rsidTr="001F206F">
        <w:tc>
          <w:tcPr>
            <w:tcW w:w="5390" w:type="dxa"/>
            <w:vAlign w:val="bottom"/>
          </w:tcPr>
          <w:p w14:paraId="2374FF77" w14:textId="77777777" w:rsidR="00AA2752" w:rsidRPr="008860F2" w:rsidRDefault="00AA2752" w:rsidP="00AA2752">
            <w:pPr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</w:t>
            </w:r>
            <w:r w:rsidR="00B346F1"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  <w:r w:rsidR="00B346F1" w:rsidRPr="008860F2">
              <w:rPr>
                <w:rFonts w:ascii="Angsana New" w:hAnsi="Angsana New"/>
                <w:sz w:val="28"/>
                <w:szCs w:val="28"/>
                <w:cs/>
              </w:rPr>
              <w:t xml:space="preserve"> และอุปกรณ์</w:t>
            </w:r>
          </w:p>
        </w:tc>
        <w:tc>
          <w:tcPr>
            <w:tcW w:w="1195" w:type="dxa"/>
          </w:tcPr>
          <w:p w14:paraId="5A79342C" w14:textId="32A54368" w:rsidR="00AA2752" w:rsidRPr="008860F2" w:rsidRDefault="00F32CA3" w:rsidP="00BC10E3">
            <w:pPr>
              <w:spacing w:line="240" w:lineRule="auto"/>
              <w:ind w:left="2" w:right="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AA2752"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80AFC">
              <w:rPr>
                <w:rFonts w:ascii="Angsana New" w:hAnsi="Angsana New"/>
                <w:sz w:val="28"/>
                <w:szCs w:val="28"/>
              </w:rPr>
              <w:t>-</w:t>
            </w:r>
            <w:r w:rsidR="00AA2752"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14:paraId="76D361CF" w14:textId="77777777" w:rsidR="00AA2752" w:rsidRPr="008860F2" w:rsidRDefault="00AA2752" w:rsidP="00AA2752">
            <w:pPr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AA2752" w:rsidRPr="008860F2" w14:paraId="40F5CEDB" w14:textId="77777777" w:rsidTr="001F206F">
        <w:tc>
          <w:tcPr>
            <w:tcW w:w="5390" w:type="dxa"/>
            <w:vAlign w:val="bottom"/>
          </w:tcPr>
          <w:p w14:paraId="3B8EE533" w14:textId="77777777" w:rsidR="00AA2752" w:rsidRPr="008860F2" w:rsidRDefault="00AA2752" w:rsidP="00AA2752">
            <w:pPr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95" w:type="dxa"/>
          </w:tcPr>
          <w:p w14:paraId="73FBA0E7" w14:textId="72B72F1E" w:rsidR="00AA2752" w:rsidRPr="008860F2" w:rsidRDefault="00F32CA3" w:rsidP="00097E37">
            <w:pPr>
              <w:spacing w:line="240" w:lineRule="auto"/>
              <w:ind w:left="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E5C75"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E5C75" w:rsidRPr="008860F2">
              <w:rPr>
                <w:rFonts w:ascii="Angsana New" w:hAnsi="Angsana New"/>
                <w:sz w:val="28"/>
                <w:szCs w:val="28"/>
              </w:rPr>
              <w:t>-</w:t>
            </w:r>
            <w:r w:rsidR="001E5C75"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675" w:type="dxa"/>
          </w:tcPr>
          <w:p w14:paraId="1758B3C8" w14:textId="77777777" w:rsidR="00AA2752" w:rsidRPr="008860F2" w:rsidRDefault="00AA2752" w:rsidP="00AA2752">
            <w:pPr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</w:tbl>
    <w:p w14:paraId="310D812D" w14:textId="77777777" w:rsidR="006D739E" w:rsidRPr="008860F2" w:rsidRDefault="006D739E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4AC1B5B6" w14:textId="1655CD6A" w:rsidR="00883260" w:rsidRDefault="009821C5" w:rsidP="00883260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เครื่องใช้ในการดำเนินกิจการโรงแรม ได้แก่ ลินิน เครื่องเคลือบ เครื่องแก้ว เครื่องเงิน และเครื่องใช้บางชนิดที่ใช้ในการดำเนินกิจการโรงแรม ซึ่งบันทึกเป็นมูลค่าของทรัพย์สินด้วยราคาทุนหักค่าเสื่อมราคาสะสมและขาดทุนจากการด้อยค่า</w:t>
      </w:r>
      <w:bookmarkStart w:id="4" w:name="_Hlk56201542"/>
    </w:p>
    <w:p w14:paraId="74B6082A" w14:textId="77777777" w:rsidR="0062595A" w:rsidRDefault="0062595A" w:rsidP="00883260">
      <w:pPr>
        <w:spacing w:line="240" w:lineRule="auto"/>
        <w:ind w:left="547"/>
        <w:rPr>
          <w:rFonts w:ascii="Angsana New" w:hAnsi="Angsana New"/>
          <w:sz w:val="28"/>
          <w:szCs w:val="28"/>
        </w:rPr>
      </w:pPr>
    </w:p>
    <w:p w14:paraId="400FCC9D" w14:textId="0B9B81C5" w:rsidR="00821D6C" w:rsidRPr="008860F2" w:rsidRDefault="00821D6C" w:rsidP="00A3346B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  <w:lang w:val="en-GB"/>
        </w:rPr>
      </w:pPr>
      <w:r w:rsidRPr="008860F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ต้นทุน</w:t>
      </w:r>
      <w:r w:rsidR="00E10685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ใน</w:t>
      </w:r>
      <w:bookmarkStart w:id="5" w:name="_Hlk56201554"/>
      <w:r w:rsidR="00E10685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การได้มาซึ่งสัญญาที่ทำกับลูกค้า</w:t>
      </w:r>
      <w:bookmarkEnd w:id="5"/>
    </w:p>
    <w:bookmarkEnd w:id="4"/>
    <w:p w14:paraId="392973E2" w14:textId="77777777" w:rsidR="00821D6C" w:rsidRPr="00AD44C3" w:rsidRDefault="00821D6C" w:rsidP="00821D6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64F7E92" w14:textId="66245A04" w:rsidR="00821D6C" w:rsidRPr="008860F2" w:rsidRDefault="00E10685" w:rsidP="00821D6C">
      <w:pPr>
        <w:autoSpaceDE w:val="0"/>
        <w:autoSpaceDN w:val="0"/>
        <w:ind w:left="540"/>
        <w:rPr>
          <w:rFonts w:asciiTheme="majorBidi" w:hAnsiTheme="majorBidi" w:cstheme="majorBidi"/>
          <w:sz w:val="28"/>
          <w:szCs w:val="28"/>
          <w:cs/>
        </w:rPr>
      </w:pPr>
      <w:bookmarkStart w:id="6" w:name="_Hlk56201569"/>
      <w:r>
        <w:rPr>
          <w:rFonts w:asciiTheme="majorBidi" w:hAnsiTheme="majorBidi" w:cstheme="majorBidi" w:hint="cs"/>
          <w:sz w:val="28"/>
          <w:szCs w:val="28"/>
          <w:cs/>
        </w:rPr>
        <w:t>ต้นทุนในการได้มาซึ่งสัญญาที่ทำกับลูกค้า</w:t>
      </w:r>
      <w:bookmarkEnd w:id="6"/>
      <w:r w:rsidR="00821D6C" w:rsidRPr="008860F2">
        <w:rPr>
          <w:rFonts w:asciiTheme="majorBidi" w:hAnsiTheme="majorBidi" w:cstheme="majorBidi"/>
          <w:sz w:val="28"/>
          <w:szCs w:val="28"/>
          <w:cs/>
        </w:rPr>
        <w:t xml:space="preserve">เป็นต้นทุนส่วนเพิ่มที่เกิดขึ้นจากการทำสัญญากับลูกค้า </w:t>
      </w:r>
      <w:r w:rsidR="00821D6C" w:rsidRPr="00541B56">
        <w:rPr>
          <w:rFonts w:asciiTheme="majorBidi" w:hAnsiTheme="majorBidi" w:cstheme="majorBidi"/>
          <w:sz w:val="28"/>
          <w:szCs w:val="28"/>
          <w:cs/>
        </w:rPr>
        <w:t>โดยกลุ่มบริษัท</w:t>
      </w:r>
      <w:r w:rsidR="00821D6C" w:rsidRPr="008860F2">
        <w:rPr>
          <w:rFonts w:asciiTheme="majorBidi" w:hAnsiTheme="majorBidi" w:cstheme="majorBidi"/>
          <w:sz w:val="28"/>
          <w:szCs w:val="28"/>
          <w:cs/>
        </w:rPr>
        <w:t>คาดว่าจะสามารถเรียกเก็บต้นทุนดังกล่าวได้</w:t>
      </w:r>
      <w:r w:rsidR="00FB334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bookmarkStart w:id="7" w:name="_Hlk56201582"/>
      <w:r w:rsidR="00FB3343">
        <w:rPr>
          <w:rFonts w:asciiTheme="majorBidi" w:hAnsiTheme="majorBidi" w:cstheme="majorBidi" w:hint="cs"/>
          <w:sz w:val="28"/>
          <w:szCs w:val="28"/>
          <w:cs/>
        </w:rPr>
        <w:t>อย่างไรก็ตาม ต้นทุนส่วนเพิ่ม</w:t>
      </w:r>
      <w:r w:rsidR="006F6DCE">
        <w:rPr>
          <w:rFonts w:asciiTheme="majorBidi" w:hAnsiTheme="majorBidi" w:cstheme="majorBidi" w:hint="cs"/>
          <w:sz w:val="28"/>
          <w:szCs w:val="28"/>
          <w:cs/>
        </w:rPr>
        <w:t>จากการทำสัญญาจะรับรู้เป็นค่าใช้จ่ายเมื่อเกิดขึ้น หากคาดว่าระยะเวลาในการตัดจำหน่ายเท่ากับหรือน้อยกว่าหนึ่งปี</w:t>
      </w:r>
      <w:bookmarkEnd w:id="7"/>
    </w:p>
    <w:p w14:paraId="32B755DF" w14:textId="77777777" w:rsidR="000A4023" w:rsidRPr="008860F2" w:rsidRDefault="000A4023" w:rsidP="00821D6C">
      <w:pPr>
        <w:autoSpaceDE w:val="0"/>
        <w:autoSpaceDN w:val="0"/>
        <w:ind w:left="540"/>
        <w:rPr>
          <w:rFonts w:asciiTheme="majorBidi" w:hAnsiTheme="majorBidi" w:cstheme="majorBidi"/>
          <w:sz w:val="20"/>
          <w:szCs w:val="20"/>
        </w:rPr>
      </w:pPr>
    </w:p>
    <w:p w14:paraId="3E6613A5" w14:textId="125077D2" w:rsidR="00821D6C" w:rsidRPr="008860F2" w:rsidRDefault="00E366E8" w:rsidP="00821D6C">
      <w:pPr>
        <w:autoSpaceDE w:val="0"/>
        <w:autoSpaceDN w:val="0"/>
        <w:ind w:left="540"/>
        <w:rPr>
          <w:rFonts w:asciiTheme="majorBidi" w:hAnsiTheme="majorBidi" w:cstheme="majorBidi"/>
          <w:sz w:val="28"/>
          <w:szCs w:val="28"/>
        </w:rPr>
      </w:pPr>
      <w:bookmarkStart w:id="8" w:name="_Hlk56201603"/>
      <w:r>
        <w:rPr>
          <w:rFonts w:asciiTheme="majorBidi" w:hAnsiTheme="majorBidi" w:cstheme="majorBidi" w:hint="cs"/>
          <w:sz w:val="28"/>
          <w:szCs w:val="28"/>
          <w:cs/>
        </w:rPr>
        <w:t>ต้นทุนในการได้มาซึ่งสัญญาที่ทำกับลูกค้า</w:t>
      </w:r>
      <w:r w:rsidR="00BC609C" w:rsidRPr="004D0A56">
        <w:rPr>
          <w:rFonts w:asciiTheme="majorBidi" w:hAnsiTheme="majorBidi" w:cstheme="majorBidi"/>
          <w:sz w:val="28"/>
          <w:szCs w:val="28"/>
          <w:cs/>
        </w:rPr>
        <w:t>วัด</w:t>
      </w:r>
      <w:r w:rsidR="00BC609C" w:rsidRPr="00381BB5">
        <w:rPr>
          <w:rFonts w:asciiTheme="majorBidi" w:hAnsiTheme="majorBidi" w:cstheme="majorBidi"/>
          <w:sz w:val="28"/>
          <w:szCs w:val="28"/>
          <w:cs/>
        </w:rPr>
        <w:t xml:space="preserve">มูลค่าด้วยราคาทุนหักขาดทุนจากการด้อยค่า </w:t>
      </w:r>
      <w:r>
        <w:rPr>
          <w:rFonts w:asciiTheme="majorBidi" w:hAnsiTheme="majorBidi" w:cstheme="majorBidi" w:hint="cs"/>
          <w:sz w:val="28"/>
          <w:szCs w:val="28"/>
          <w:cs/>
        </w:rPr>
        <w:t>ต้นทุนในการได้มาซึ่งสัญญาที่ทำกับลูกค้า</w:t>
      </w:r>
      <w:r w:rsidR="00BC609C" w:rsidRPr="004D0A56">
        <w:rPr>
          <w:rFonts w:asciiTheme="majorBidi" w:hAnsiTheme="majorBidi" w:cstheme="majorBidi"/>
          <w:sz w:val="28"/>
          <w:szCs w:val="28"/>
          <w:cs/>
        </w:rPr>
        <w:t>บันทึกเป็นค่าใช้จ่ายในกำไรหรือขาดทุน</w:t>
      </w:r>
      <w:r w:rsidR="00BC609C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BC609C" w:rsidRPr="00D35B88">
        <w:rPr>
          <w:rFonts w:asciiTheme="majorBidi" w:hAnsiTheme="majorBidi" w:cstheme="majorBidi"/>
          <w:sz w:val="28"/>
          <w:szCs w:val="28"/>
          <w:cs/>
        </w:rPr>
        <w:t>สอดคล้องกับการรับรู้รายได้ของสัญญาที่เกี่ยวข้อง</w:t>
      </w:r>
      <w:r w:rsidR="00821D6C" w:rsidRPr="008860F2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</w:t>
      </w:r>
    </w:p>
    <w:p w14:paraId="6D0C6D4A" w14:textId="107A4050" w:rsidR="007D5D78" w:rsidRPr="00AD44C3" w:rsidRDefault="007D5D78">
      <w:pPr>
        <w:spacing w:line="240" w:lineRule="auto"/>
        <w:jc w:val="left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bookmarkEnd w:id="8"/>
    <w:p w14:paraId="5D221999" w14:textId="77777777" w:rsidR="00E05071" w:rsidRDefault="00E05071">
      <w:pPr>
        <w:spacing w:line="240" w:lineRule="auto"/>
        <w:jc w:val="left"/>
        <w:rPr>
          <w:rFonts w:ascii="Angsana New" w:hAnsi="Angsana New"/>
          <w:b/>
          <w:bCs/>
          <w:i/>
          <w:iCs/>
          <w:sz w:val="28"/>
          <w:szCs w:val="28"/>
          <w:cs/>
          <w:lang w:val="en-GB"/>
        </w:rPr>
      </w:pPr>
      <w:r>
        <w:rPr>
          <w:rFonts w:ascii="Angsana New" w:hAnsi="Angsana New"/>
          <w:b/>
          <w:bCs/>
          <w:i/>
          <w:iCs/>
          <w:sz w:val="28"/>
          <w:szCs w:val="28"/>
          <w:cs/>
          <w:lang w:val="en-GB"/>
        </w:rPr>
        <w:br w:type="page"/>
      </w:r>
    </w:p>
    <w:p w14:paraId="24FC27BD" w14:textId="4D62AA0A" w:rsidR="003B14EA" w:rsidRPr="008860F2" w:rsidRDefault="00AA0AB3" w:rsidP="00A3346B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  <w:lang w:val="en-GB"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  <w:lang w:val="en-GB"/>
        </w:rPr>
        <w:t>สิทธิการเช่า</w:t>
      </w:r>
    </w:p>
    <w:p w14:paraId="788D3CBF" w14:textId="77777777" w:rsidR="006D739E" w:rsidRPr="00AD44C3" w:rsidRDefault="006D739E" w:rsidP="006D739E">
      <w:pPr>
        <w:pStyle w:val="NoSpacing"/>
        <w:rPr>
          <w:rFonts w:ascii="Angsana New" w:hAnsi="Angsana New"/>
          <w:sz w:val="24"/>
          <w:szCs w:val="24"/>
        </w:rPr>
      </w:pPr>
    </w:p>
    <w:p w14:paraId="5D606957" w14:textId="1949C0E6" w:rsidR="00E919AA" w:rsidRPr="008860F2" w:rsidRDefault="00AA0AB3" w:rsidP="00445741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  <w:lang w:val="en-GB"/>
        </w:rPr>
        <w:t>สิทธิการเช่า</w:t>
      </w:r>
      <w:r w:rsidR="006F6DCE" w:rsidRPr="006F6DCE">
        <w:rPr>
          <w:rFonts w:ascii="Angsana New" w:hAnsi="Angsana New"/>
          <w:sz w:val="28"/>
          <w:szCs w:val="28"/>
          <w:cs/>
        </w:rPr>
        <w:t>วัดมูลค่า</w:t>
      </w:r>
      <w:r w:rsidR="00ED4823" w:rsidRPr="008860F2">
        <w:rPr>
          <w:rFonts w:ascii="Angsana New" w:hAnsi="Angsana New"/>
          <w:sz w:val="28"/>
          <w:szCs w:val="28"/>
          <w:cs/>
        </w:rPr>
        <w:t>ด้วยราคาทุนหักค่าตัดจำหน่ายสะสมและขาดทุนจากการด้อยค่า</w:t>
      </w:r>
      <w:r w:rsidR="00ED4823" w:rsidRPr="008860F2">
        <w:rPr>
          <w:rFonts w:ascii="Angsana New" w:hAnsi="Angsana New"/>
          <w:sz w:val="28"/>
          <w:szCs w:val="28"/>
        </w:rPr>
        <w:t xml:space="preserve"> </w:t>
      </w:r>
    </w:p>
    <w:p w14:paraId="56B6157B" w14:textId="77777777" w:rsidR="006D739E" w:rsidRPr="00AD44C3" w:rsidRDefault="006D739E" w:rsidP="006D739E">
      <w:pPr>
        <w:pStyle w:val="NoSpacing"/>
        <w:rPr>
          <w:rFonts w:ascii="Angsana New" w:hAnsi="Angsana New"/>
          <w:sz w:val="24"/>
          <w:szCs w:val="24"/>
        </w:rPr>
      </w:pPr>
    </w:p>
    <w:p w14:paraId="2262F896" w14:textId="77777777" w:rsidR="00ED4823" w:rsidRPr="008860F2" w:rsidRDefault="00ED4823" w:rsidP="00445741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ค่าตัดจำหน่ายจะบันทึกในกำไรหรือขาดทุน ซึ่งคำนวณโดยวิธีเส้นตรงตามอายุของสัญญาเช่าซึ่งแสดงได้ดังนี้</w:t>
      </w:r>
    </w:p>
    <w:p w14:paraId="49E7515B" w14:textId="77777777" w:rsidR="009F05F3" w:rsidRPr="00AD44C3" w:rsidRDefault="009F05F3" w:rsidP="006D739E">
      <w:pPr>
        <w:pStyle w:val="NoSpacing"/>
        <w:rPr>
          <w:rFonts w:ascii="Angsana New" w:hAnsi="Angsana New"/>
          <w:sz w:val="24"/>
          <w:szCs w:val="24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ED4823" w:rsidRPr="008860F2" w14:paraId="6DCB1640" w14:textId="77777777" w:rsidTr="00B96545">
        <w:tc>
          <w:tcPr>
            <w:tcW w:w="5390" w:type="dxa"/>
            <w:shd w:val="clear" w:color="auto" w:fill="auto"/>
            <w:vAlign w:val="bottom"/>
          </w:tcPr>
          <w:p w14:paraId="4A28F91C" w14:textId="77777777" w:rsidR="00ED4823" w:rsidRPr="008860F2" w:rsidRDefault="005619E2" w:rsidP="00445741">
            <w:pPr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195" w:type="dxa"/>
          </w:tcPr>
          <w:p w14:paraId="20E973FA" w14:textId="2C031A24" w:rsidR="00ED4823" w:rsidRPr="008860F2" w:rsidRDefault="00626596" w:rsidP="00A3346B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ED4823" w:rsidRPr="008860F2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BD20EA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675" w:type="dxa"/>
          </w:tcPr>
          <w:p w14:paraId="3712F844" w14:textId="77777777" w:rsidR="00ED4823" w:rsidRPr="008860F2" w:rsidRDefault="00ED4823" w:rsidP="00445741">
            <w:pPr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</w:tbl>
    <w:p w14:paraId="531EACEE" w14:textId="77777777" w:rsidR="00EF1923" w:rsidRPr="00AD44C3" w:rsidRDefault="00EF1923" w:rsidP="006D739E">
      <w:pPr>
        <w:pStyle w:val="NoSpacing"/>
        <w:rPr>
          <w:rFonts w:ascii="Angsana New" w:hAnsi="Angsana New"/>
          <w:sz w:val="24"/>
          <w:szCs w:val="24"/>
        </w:rPr>
      </w:pPr>
    </w:p>
    <w:p w14:paraId="5AE7ED3A" w14:textId="0397B5BC" w:rsidR="003B14EA" w:rsidRPr="008860F2" w:rsidRDefault="003B14EA" w:rsidP="00A3346B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>สินทรัพย์ไม่มีตัวตน</w:t>
      </w:r>
    </w:p>
    <w:p w14:paraId="0E84A63C" w14:textId="4D13D25E" w:rsidR="006D739E" w:rsidRPr="00AD44C3" w:rsidRDefault="006D739E" w:rsidP="006D739E">
      <w:pPr>
        <w:pStyle w:val="NoSpacing"/>
        <w:rPr>
          <w:rFonts w:ascii="Angsana New" w:hAnsi="Angsana New"/>
          <w:sz w:val="24"/>
          <w:szCs w:val="24"/>
        </w:rPr>
      </w:pPr>
    </w:p>
    <w:p w14:paraId="60AC4F2B" w14:textId="70469051" w:rsidR="00983DB7" w:rsidRPr="007D5D78" w:rsidRDefault="00983DB7" w:rsidP="00983DB7">
      <w:pPr>
        <w:pStyle w:val="BodyText"/>
        <w:tabs>
          <w:tab w:val="left" w:pos="540"/>
        </w:tabs>
        <w:spacing w:after="0"/>
        <w:ind w:left="540"/>
        <w:rPr>
          <w:rFonts w:asciiTheme="majorBidi" w:hAnsiTheme="majorBidi" w:cstheme="majorBidi"/>
          <w:sz w:val="28"/>
          <w:szCs w:val="28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ค่าความนิยม</w:t>
      </w:r>
      <w:r w:rsidRPr="007D5D78">
        <w:rPr>
          <w:rFonts w:asciiTheme="majorBidi" w:hAnsiTheme="majorBidi" w:cstheme="majorBidi"/>
          <w:sz w:val="28"/>
          <w:szCs w:val="28"/>
          <w:cs/>
        </w:rPr>
        <w:t>วัดมูลค่า</w:t>
      </w:r>
      <w:r w:rsidRPr="0004335F">
        <w:rPr>
          <w:rFonts w:asciiTheme="majorBidi" w:hAnsiTheme="majorBidi" w:cstheme="majorBidi"/>
          <w:sz w:val="28"/>
          <w:szCs w:val="28"/>
          <w:cs/>
        </w:rPr>
        <w:t xml:space="preserve">ด้วยวิธีราคาทุนหักผลขาดทุนจากการด้อยค่าสะสม </w:t>
      </w:r>
      <w:r w:rsidRPr="007D5D78">
        <w:rPr>
          <w:rFonts w:asciiTheme="majorBidi" w:hAnsiTheme="majorBidi" w:cstheme="majorBidi"/>
          <w:sz w:val="28"/>
          <w:szCs w:val="28"/>
          <w:cs/>
        </w:rPr>
        <w:t>โดยค่าความนิยมของ</w:t>
      </w:r>
      <w:r w:rsidRPr="004D0A56">
        <w:rPr>
          <w:rFonts w:asciiTheme="majorBidi" w:hAnsiTheme="majorBidi" w:cstheme="majorBidi"/>
          <w:sz w:val="28"/>
          <w:szCs w:val="28"/>
          <w:cs/>
        </w:rPr>
        <w:t>เงินลงทุนที่บันทึกตามวิธีส่วนได้เสีย</w:t>
      </w:r>
      <w:r w:rsidRPr="007D5D78">
        <w:rPr>
          <w:rFonts w:asciiTheme="majorBidi" w:hAnsiTheme="majorBidi" w:cstheme="majorBidi"/>
          <w:sz w:val="28"/>
          <w:szCs w:val="28"/>
          <w:cs/>
        </w:rPr>
        <w:t>รวม</w:t>
      </w:r>
      <w:r w:rsidRPr="0004335F">
        <w:rPr>
          <w:rFonts w:asciiTheme="majorBidi" w:hAnsiTheme="majorBidi" w:cstheme="majorBidi"/>
          <w:sz w:val="28"/>
          <w:szCs w:val="28"/>
          <w:cs/>
        </w:rPr>
        <w:t>อยู่ในมูลค่าตามบัญชีของเงินลงทุน</w:t>
      </w:r>
      <w:r w:rsidRPr="0004335F">
        <w:rPr>
          <w:rFonts w:asciiTheme="majorBidi" w:hAnsiTheme="majorBidi" w:cstheme="majorBidi"/>
          <w:sz w:val="28"/>
          <w:szCs w:val="28"/>
        </w:rPr>
        <w:t xml:space="preserve"> </w:t>
      </w:r>
    </w:p>
    <w:p w14:paraId="0B3C2AD4" w14:textId="77777777" w:rsidR="006F6DCE" w:rsidRPr="00AD44C3" w:rsidRDefault="006F6DCE" w:rsidP="006F6DCE">
      <w:pPr>
        <w:pStyle w:val="BodyText"/>
        <w:spacing w:after="0" w:line="240" w:lineRule="auto"/>
        <w:ind w:left="547"/>
        <w:rPr>
          <w:rFonts w:ascii="Angsana New" w:hAnsi="Angsana New" w:cs="Angsana New"/>
          <w:i/>
          <w:iCs/>
          <w:sz w:val="24"/>
          <w:szCs w:val="24"/>
        </w:rPr>
      </w:pPr>
    </w:p>
    <w:p w14:paraId="15460C78" w14:textId="25F1D005" w:rsidR="00A231B7" w:rsidRPr="007D5D78" w:rsidRDefault="00A231B7" w:rsidP="00A231B7">
      <w:pPr>
        <w:autoSpaceDE w:val="0"/>
        <w:autoSpaceDN w:val="0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7D5D78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สินทรัพย์ไม่มีตัวตนอื่น</w:t>
      </w:r>
      <w:r w:rsidR="008E5618" w:rsidRPr="007D5D7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7D5D78">
        <w:rPr>
          <w:rFonts w:asciiTheme="majorBidi" w:hAnsiTheme="majorBidi" w:cstheme="majorBidi"/>
          <w:i/>
          <w:iCs/>
          <w:sz w:val="28"/>
          <w:szCs w:val="28"/>
          <w:cs/>
        </w:rPr>
        <w:t>ๆ</w:t>
      </w:r>
    </w:p>
    <w:p w14:paraId="644CB81D" w14:textId="77777777" w:rsidR="00A231B7" w:rsidRPr="00AD44C3" w:rsidRDefault="00A231B7" w:rsidP="00A231B7">
      <w:pPr>
        <w:autoSpaceDE w:val="0"/>
        <w:autoSpaceDN w:val="0"/>
        <w:ind w:left="540"/>
        <w:rPr>
          <w:rFonts w:asciiTheme="majorBidi" w:hAnsiTheme="majorBidi" w:cstheme="majorBidi"/>
          <w:i/>
          <w:iCs/>
          <w:color w:val="0000FF"/>
          <w:sz w:val="24"/>
          <w:szCs w:val="24"/>
          <w:shd w:val="clear" w:color="auto" w:fill="E6E6E6"/>
        </w:rPr>
      </w:pPr>
    </w:p>
    <w:p w14:paraId="3B591B68" w14:textId="48C6064A" w:rsidR="00A231B7" w:rsidRPr="00891863" w:rsidRDefault="00A231B7" w:rsidP="00A231B7">
      <w:pPr>
        <w:pStyle w:val="BodyText"/>
        <w:tabs>
          <w:tab w:val="left" w:pos="540"/>
        </w:tabs>
        <w:spacing w:after="0"/>
        <w:ind w:left="540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สินทรัพย์ไม่มีตัวตนอื่น</w:t>
      </w:r>
      <w:r w:rsidR="008E561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91863">
        <w:rPr>
          <w:rFonts w:asciiTheme="majorBidi" w:hAnsiTheme="majorBidi" w:cstheme="majorBidi"/>
          <w:sz w:val="28"/>
          <w:szCs w:val="28"/>
          <w:cs/>
        </w:rPr>
        <w:t xml:space="preserve">ๆ </w:t>
      </w:r>
      <w:r w:rsidRPr="007D5D78">
        <w:rPr>
          <w:rFonts w:asciiTheme="majorBidi" w:hAnsiTheme="majorBidi" w:cstheme="majorBidi"/>
          <w:sz w:val="28"/>
          <w:szCs w:val="28"/>
          <w:cs/>
        </w:rPr>
        <w:t>ที่มี</w:t>
      </w:r>
      <w:r w:rsidRPr="00891863">
        <w:rPr>
          <w:rFonts w:asciiTheme="majorBidi" w:hAnsiTheme="majorBidi" w:cstheme="majorBidi"/>
          <w:sz w:val="28"/>
          <w:szCs w:val="28"/>
          <w:cs/>
        </w:rPr>
        <w:t>อายุการใช้งานจำกัด วัดมูลค่าด้วยราคาทุนหักค่าตัดจำหน่ายสะสมและผลขาดทุนจากการ</w:t>
      </w:r>
      <w:r>
        <w:rPr>
          <w:rFonts w:asciiTheme="majorBidi" w:hAnsiTheme="majorBidi" w:cstheme="majorBidi"/>
          <w:sz w:val="28"/>
          <w:szCs w:val="28"/>
        </w:rPr>
        <w:t xml:space="preserve">    </w:t>
      </w:r>
      <w:r w:rsidRPr="00891863">
        <w:rPr>
          <w:rFonts w:asciiTheme="majorBidi" w:hAnsiTheme="majorBidi" w:cstheme="majorBidi"/>
          <w:sz w:val="28"/>
          <w:szCs w:val="28"/>
          <w:cs/>
        </w:rPr>
        <w:t>ด้อยค่าสะสม</w:t>
      </w:r>
      <w:r w:rsidRPr="00891863">
        <w:rPr>
          <w:rFonts w:asciiTheme="majorBidi" w:hAnsiTheme="majorBidi" w:cstheme="majorBidi"/>
          <w:sz w:val="28"/>
          <w:szCs w:val="28"/>
        </w:rPr>
        <w:t xml:space="preserve"> </w:t>
      </w:r>
      <w:r w:rsidRPr="00407324">
        <w:rPr>
          <w:rFonts w:asciiTheme="majorBidi" w:hAnsiTheme="majorBidi" w:cstheme="majorBidi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647D2704" w14:textId="77777777" w:rsidR="00A231B7" w:rsidRPr="00AD44C3" w:rsidRDefault="00A231B7" w:rsidP="00A231B7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E4483B9" w14:textId="0FF6DE7A" w:rsidR="00A231B7" w:rsidRDefault="00A231B7" w:rsidP="00883260">
      <w:pPr>
        <w:ind w:left="540"/>
        <w:rPr>
          <w:rFonts w:asciiTheme="majorBidi" w:hAnsiTheme="majorBidi" w:cstheme="majorBidi"/>
          <w:sz w:val="28"/>
          <w:szCs w:val="28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ค่าตัดจำหน่ายคำนวณจาก</w:t>
      </w:r>
      <w:r w:rsidRPr="007D5D78">
        <w:rPr>
          <w:rFonts w:asciiTheme="majorBidi" w:hAnsiTheme="majorBidi" w:cstheme="majorBidi"/>
          <w:sz w:val="28"/>
          <w:szCs w:val="28"/>
          <w:cs/>
        </w:rPr>
        <w:t>ราคาทุนของสินทรัพย์หักด้วยมูลค่าคงเหลือ</w:t>
      </w:r>
      <w:r w:rsidRPr="007D5D7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D5D78">
        <w:rPr>
          <w:rFonts w:asciiTheme="majorBidi" w:hAnsiTheme="majorBidi" w:cstheme="majorBidi"/>
          <w:sz w:val="28"/>
          <w:szCs w:val="28"/>
          <w:cs/>
        </w:rPr>
        <w:t>และรับรู้ในกำไรหรือขาดทุน</w:t>
      </w:r>
      <w:r w:rsidRPr="0004335F">
        <w:rPr>
          <w:rFonts w:asciiTheme="majorBidi" w:hAnsiTheme="majorBidi" w:cstheme="majorBidi"/>
          <w:sz w:val="28"/>
          <w:szCs w:val="28"/>
          <w:cs/>
        </w:rPr>
        <w:t>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Pr="007D5D78">
        <w:rPr>
          <w:rFonts w:asciiTheme="majorBidi" w:hAnsiTheme="majorBidi" w:cstheme="majorBidi"/>
          <w:sz w:val="28"/>
          <w:szCs w:val="28"/>
          <w:cs/>
        </w:rPr>
        <w:t>ซึ่งไม่รวมค่าความนิยม</w:t>
      </w:r>
      <w:r w:rsidRPr="0004335F">
        <w:rPr>
          <w:rFonts w:asciiTheme="majorBidi" w:hAnsiTheme="majorBidi" w:cstheme="majorBidi"/>
          <w:sz w:val="28"/>
          <w:szCs w:val="28"/>
          <w:cs/>
        </w:rPr>
        <w:t xml:space="preserve"> โดยเริ่มตัดจำหน่ายสินทรัพย์ไม่มีตัวตนเมื่อสินทรัพย์นั้นพร้อมที่จะให้ประโยชน์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D5D78">
        <w:rPr>
          <w:rFonts w:asciiTheme="majorBidi" w:hAnsiTheme="majorBidi" w:cstheme="majorBidi"/>
          <w:sz w:val="28"/>
          <w:szCs w:val="28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0CC1B894" w14:textId="77777777" w:rsidR="00883260" w:rsidRPr="00AD44C3" w:rsidRDefault="00883260" w:rsidP="00883260">
      <w:pPr>
        <w:ind w:left="540"/>
        <w:rPr>
          <w:rFonts w:asciiTheme="majorBidi" w:hAnsiTheme="majorBidi" w:cstheme="majorBidi"/>
          <w:sz w:val="24"/>
          <w:szCs w:val="24"/>
          <w:cs/>
        </w:rPr>
      </w:pPr>
    </w:p>
    <w:p w14:paraId="27B1FCD6" w14:textId="6E4027D2" w:rsidR="00A231B7" w:rsidRPr="007D5D78" w:rsidRDefault="00A231B7" w:rsidP="00A231B7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D5D78">
        <w:rPr>
          <w:rFonts w:asciiTheme="majorBidi" w:hAnsiTheme="majorBidi" w:cstheme="majorBidi"/>
          <w:sz w:val="28"/>
          <w:szCs w:val="28"/>
          <w:cs/>
        </w:rPr>
        <w:t>ประมาณการระยะเวลาที่คาดว่าจะได้รับประโยชน์แสดงได้ดังนี้</w:t>
      </w:r>
      <w:r w:rsidRPr="007D5D78">
        <w:rPr>
          <w:rFonts w:asciiTheme="majorBidi" w:hAnsiTheme="majorBidi" w:cstheme="majorBidi"/>
          <w:sz w:val="28"/>
          <w:szCs w:val="28"/>
        </w:rPr>
        <w:t xml:space="preserve"> </w:t>
      </w:r>
    </w:p>
    <w:p w14:paraId="723D6645" w14:textId="77777777" w:rsidR="00A231B7" w:rsidRPr="007D5D78" w:rsidRDefault="00A231B7" w:rsidP="00A231B7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A231B7" w:rsidRPr="00BB6DA2" w14:paraId="47E3F5FF" w14:textId="77777777" w:rsidTr="005D5567">
        <w:tc>
          <w:tcPr>
            <w:tcW w:w="4483" w:type="dxa"/>
          </w:tcPr>
          <w:p w14:paraId="38895EAD" w14:textId="77777777" w:rsidR="00A231B7" w:rsidRPr="007D5D78" w:rsidRDefault="00A231B7" w:rsidP="005D55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D5D78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062" w:type="dxa"/>
          </w:tcPr>
          <w:p w14:paraId="0901E533" w14:textId="2A54F60F" w:rsidR="00A231B7" w:rsidRPr="007D5D78" w:rsidRDefault="00CA030A" w:rsidP="005D556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5D78">
              <w:rPr>
                <w:rFonts w:asciiTheme="majorBidi" w:hAnsiTheme="majorBidi" w:cstheme="majorBidi"/>
                <w:sz w:val="28"/>
                <w:szCs w:val="28"/>
              </w:rPr>
              <w:t>3 - 10</w:t>
            </w:r>
          </w:p>
        </w:tc>
        <w:tc>
          <w:tcPr>
            <w:tcW w:w="3212" w:type="dxa"/>
          </w:tcPr>
          <w:p w14:paraId="28C27A8B" w14:textId="77777777" w:rsidR="00A231B7" w:rsidRPr="00891863" w:rsidRDefault="00A231B7" w:rsidP="005D55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D5D7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3B4B1C9D" w14:textId="77777777" w:rsidR="00E05071" w:rsidRDefault="00E05071" w:rsidP="00E0507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16BA3091" w14:textId="003CE5DE" w:rsidR="00C55168" w:rsidRDefault="00C55168" w:rsidP="00F513D0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>
        <w:rPr>
          <w:rFonts w:ascii="Angsana New" w:hAnsi="Angsana New" w:hint="cs"/>
          <w:b/>
          <w:bCs/>
          <w:i/>
          <w:iCs/>
          <w:sz w:val="28"/>
          <w:szCs w:val="28"/>
          <w:cs/>
        </w:rPr>
        <w:t>สัญญาเช่า</w:t>
      </w:r>
    </w:p>
    <w:p w14:paraId="6797DC96" w14:textId="47F65B01" w:rsidR="00C55168" w:rsidRPr="00AD44C3" w:rsidRDefault="00C55168" w:rsidP="00C5516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90C8674" w14:textId="14AD5BE9" w:rsidR="00C55168" w:rsidRPr="00E77B61" w:rsidRDefault="00C55168" w:rsidP="00C55168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77B6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นโยบายการบัญชีที่ถือปฏิบัติตั้งแต่วันที่ </w:t>
      </w:r>
      <w:r w:rsidRPr="00E77B61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 </w:t>
      </w:r>
      <w:r w:rsidRPr="00E77B6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ตุลาคม </w:t>
      </w:r>
      <w:r w:rsidRPr="00E77B61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  <w:r w:rsidRPr="00E77B61">
        <w:rPr>
          <w:b/>
          <w:color w:val="0000FF"/>
          <w:sz w:val="20"/>
        </w:rPr>
        <w:t xml:space="preserve"> </w:t>
      </w:r>
    </w:p>
    <w:p w14:paraId="508EFA63" w14:textId="77777777" w:rsidR="00C55168" w:rsidRPr="00AD44C3" w:rsidRDefault="00C55168" w:rsidP="00C55168">
      <w:pPr>
        <w:ind w:left="540"/>
        <w:rPr>
          <w:rFonts w:ascii="Angsana New" w:hAnsi="Angsana New"/>
          <w:sz w:val="24"/>
          <w:szCs w:val="24"/>
          <w:shd w:val="clear" w:color="auto" w:fill="CCCCCC"/>
        </w:rPr>
      </w:pPr>
    </w:p>
    <w:p w14:paraId="18289789" w14:textId="375A53CF" w:rsidR="00C55168" w:rsidRPr="00E77B61" w:rsidRDefault="00C55168" w:rsidP="00C55168">
      <w:pPr>
        <w:spacing w:line="240" w:lineRule="auto"/>
        <w:ind w:left="540"/>
        <w:rPr>
          <w:rFonts w:asciiTheme="majorBidi" w:hAnsiTheme="majorBidi" w:cstheme="majorBidi"/>
          <w:b/>
          <w:sz w:val="28"/>
          <w:szCs w:val="28"/>
        </w:rPr>
      </w:pPr>
      <w:r w:rsidRPr="00E77B61">
        <w:rPr>
          <w:rFonts w:asciiTheme="majorBidi" w:hAnsiTheme="majorBidi" w:cstheme="majorBidi"/>
          <w:b/>
          <w:sz w:val="28"/>
          <w:szCs w:val="28"/>
          <w:cs/>
        </w:rPr>
        <w:t>ณ วันเริ่มต้นของสัญญา</w:t>
      </w:r>
      <w:r w:rsidR="00C5287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E77B61">
        <w:rPr>
          <w:rFonts w:asciiTheme="majorBidi" w:hAnsiTheme="majorBidi" w:cstheme="majorBidi"/>
          <w:b/>
          <w:sz w:val="28"/>
          <w:szCs w:val="28"/>
          <w:cs/>
        </w:rPr>
        <w:t>กลุ่มบริษัทจะประเมินว่าสัญญาเป็นสัญญาเช่าหรือประกอบด้วยสัญญาเช่า</w:t>
      </w:r>
      <w:r w:rsidRPr="00E77B61">
        <w:rPr>
          <w:rFonts w:asciiTheme="majorBidi" w:hAnsiTheme="majorBidi" w:cstheme="majorBidi" w:hint="cs"/>
          <w:b/>
          <w:sz w:val="28"/>
          <w:szCs w:val="28"/>
          <w:cs/>
        </w:rPr>
        <w:t xml:space="preserve"> เมื่อ</w:t>
      </w:r>
      <w:r w:rsidRPr="00E77B61">
        <w:rPr>
          <w:rFonts w:asciiTheme="majorBidi" w:hAnsiTheme="majorBidi" w:cstheme="majorBidi"/>
          <w:b/>
          <w:sz w:val="28"/>
          <w:szCs w:val="28"/>
          <w:cs/>
        </w:rPr>
        <w:t>สัญญานั้นให้สิทธิในการควบคุมการใช้สินทรัพย์ที่ระบุ</w:t>
      </w:r>
      <w:r w:rsidRPr="00E77B61">
        <w:rPr>
          <w:rFonts w:asciiTheme="majorBidi" w:hAnsiTheme="majorBidi" w:cstheme="majorBidi" w:hint="cs"/>
          <w:b/>
          <w:sz w:val="28"/>
          <w:szCs w:val="28"/>
          <w:cs/>
        </w:rPr>
        <w:t>สำหรับช่วงเวลาหนึ่งเพื่อแลกเปลี่ยนกับสิ่งตอบแทน</w:t>
      </w:r>
    </w:p>
    <w:p w14:paraId="684A2800" w14:textId="77777777" w:rsidR="00C55168" w:rsidRPr="00AD44C3" w:rsidRDefault="00C55168" w:rsidP="00C55168">
      <w:pPr>
        <w:spacing w:line="240" w:lineRule="auto"/>
        <w:ind w:left="540"/>
        <w:rPr>
          <w:rFonts w:asciiTheme="majorBidi" w:hAnsiTheme="majorBidi" w:cstheme="majorBidi"/>
          <w:b/>
          <w:sz w:val="24"/>
          <w:szCs w:val="24"/>
        </w:rPr>
      </w:pPr>
    </w:p>
    <w:p w14:paraId="25DA00B8" w14:textId="77777777" w:rsidR="00C52879" w:rsidRDefault="00C52879">
      <w:pPr>
        <w:spacing w:line="240" w:lineRule="auto"/>
        <w:jc w:val="left"/>
        <w:rPr>
          <w:rFonts w:asciiTheme="majorBidi" w:hAnsiTheme="majorBidi" w:cstheme="majorBidi"/>
          <w:b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i/>
          <w:iCs/>
          <w:sz w:val="28"/>
          <w:szCs w:val="28"/>
          <w:cs/>
        </w:rPr>
        <w:br w:type="page"/>
      </w:r>
    </w:p>
    <w:p w14:paraId="7FED81E8" w14:textId="6E1E9228" w:rsidR="00C55168" w:rsidRDefault="00C55168" w:rsidP="00C55168">
      <w:pPr>
        <w:spacing w:line="240" w:lineRule="auto"/>
        <w:ind w:left="540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E77B61">
        <w:rPr>
          <w:rFonts w:asciiTheme="majorBidi" w:hAnsiTheme="majorBidi" w:cstheme="majorBidi"/>
          <w:b/>
          <w:i/>
          <w:iCs/>
          <w:sz w:val="28"/>
          <w:szCs w:val="28"/>
          <w:cs/>
        </w:rPr>
        <w:t>ในฐานะผู้เช่า</w:t>
      </w:r>
    </w:p>
    <w:p w14:paraId="2AD27BA9" w14:textId="77777777" w:rsidR="00482FBC" w:rsidRPr="00E77B61" w:rsidRDefault="00482FBC" w:rsidP="00C55168">
      <w:pPr>
        <w:spacing w:line="240" w:lineRule="auto"/>
        <w:ind w:left="540"/>
        <w:rPr>
          <w:rFonts w:asciiTheme="majorBidi" w:hAnsiTheme="majorBidi" w:cstheme="majorBidi"/>
          <w:b/>
          <w:i/>
          <w:iCs/>
          <w:sz w:val="28"/>
          <w:szCs w:val="28"/>
          <w:cs/>
        </w:rPr>
      </w:pPr>
    </w:p>
    <w:p w14:paraId="559D8F6D" w14:textId="31F46EBF" w:rsidR="00C55168" w:rsidRPr="00E77B61" w:rsidRDefault="00C55168" w:rsidP="00C55168">
      <w:pPr>
        <w:spacing w:line="240" w:lineRule="auto"/>
        <w:ind w:left="540"/>
        <w:rPr>
          <w:rFonts w:asciiTheme="majorBidi" w:hAnsiTheme="majorBidi" w:cstheme="majorBidi"/>
          <w:b/>
          <w:sz w:val="28"/>
          <w:szCs w:val="28"/>
          <w:cs/>
        </w:rPr>
      </w:pPr>
      <w:r w:rsidRPr="00E77B61">
        <w:rPr>
          <w:rFonts w:asciiTheme="majorBidi" w:hAnsiTheme="majorBidi" w:cstheme="majorBidi"/>
          <w:b/>
          <w:sz w:val="28"/>
          <w:szCs w:val="28"/>
          <w:cs/>
        </w:rPr>
        <w:t>ณ วันที่สัญญาเช่าเริ่มมีผล</w:t>
      </w:r>
      <w:r w:rsidRPr="00E77B61">
        <w:rPr>
          <w:rFonts w:asciiTheme="majorBidi" w:hAnsiTheme="majorBidi" w:cstheme="majorBidi" w:hint="cs"/>
          <w:b/>
          <w:sz w:val="28"/>
          <w:szCs w:val="28"/>
          <w:cs/>
        </w:rPr>
        <w:t>หรือวันที่มีการเปลี่ยนแปลงสัญญาเช่า</w:t>
      </w:r>
      <w:r w:rsidRPr="00E77B6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E77B61">
        <w:rPr>
          <w:rFonts w:asciiTheme="majorBidi" w:hAnsiTheme="majorBidi" w:cstheme="majorBidi"/>
          <w:b/>
          <w:sz w:val="28"/>
          <w:szCs w:val="28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</w:t>
      </w:r>
      <w:r w:rsidRPr="00E77B61">
        <w:rPr>
          <w:rFonts w:asciiTheme="majorBidi" w:hAnsiTheme="majorBidi" w:cstheme="majorBidi" w:hint="cs"/>
          <w:b/>
          <w:sz w:val="28"/>
          <w:szCs w:val="28"/>
          <w:cs/>
        </w:rPr>
        <w:t>ราคาเอกเทศของแต่ละส่วนประกอบ</w:t>
      </w:r>
      <w:r w:rsidRPr="00E77B61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</w:p>
    <w:p w14:paraId="1894230A" w14:textId="77777777" w:rsidR="00C55168" w:rsidRPr="00AD44C3" w:rsidRDefault="00C55168" w:rsidP="00C55168">
      <w:pPr>
        <w:spacing w:line="259" w:lineRule="auto"/>
        <w:rPr>
          <w:rFonts w:asciiTheme="majorBidi" w:hAnsiTheme="majorBidi" w:cstheme="majorBidi"/>
          <w:b/>
          <w:sz w:val="24"/>
          <w:szCs w:val="24"/>
        </w:rPr>
      </w:pPr>
    </w:p>
    <w:p w14:paraId="0610F354" w14:textId="127978E0" w:rsidR="00C55168" w:rsidRDefault="00C55168" w:rsidP="00C55168">
      <w:pPr>
        <w:pStyle w:val="BodyText"/>
        <w:spacing w:after="0"/>
        <w:ind w:left="540"/>
        <w:rPr>
          <w:rFonts w:asciiTheme="majorBidi" w:hAnsiTheme="majorBidi" w:cstheme="majorBidi"/>
          <w:b/>
          <w:sz w:val="28"/>
          <w:szCs w:val="28"/>
        </w:rPr>
      </w:pPr>
      <w:r w:rsidRPr="00E77B61">
        <w:rPr>
          <w:rFonts w:asciiTheme="majorBidi" w:hAnsiTheme="majorBidi" w:cstheme="majorBidi"/>
          <w:b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91EDBA7" w14:textId="77777777" w:rsidR="00763482" w:rsidRPr="00E77B61" w:rsidRDefault="00763482" w:rsidP="00C55168">
      <w:pPr>
        <w:pStyle w:val="BodyText"/>
        <w:spacing w:after="0"/>
        <w:ind w:left="540"/>
        <w:rPr>
          <w:rFonts w:asciiTheme="majorBidi" w:hAnsiTheme="majorBidi" w:cstheme="majorBidi"/>
          <w:b/>
          <w:sz w:val="28"/>
          <w:szCs w:val="28"/>
        </w:rPr>
      </w:pPr>
    </w:p>
    <w:p w14:paraId="48ABE969" w14:textId="23435D64" w:rsidR="00C55168" w:rsidRPr="00E77B61" w:rsidRDefault="00C55168" w:rsidP="00C55168">
      <w:pPr>
        <w:pStyle w:val="BodyText"/>
        <w:spacing w:after="0"/>
        <w:ind w:left="540"/>
        <w:rPr>
          <w:rFonts w:asciiTheme="majorBidi" w:hAnsiTheme="majorBidi" w:cstheme="majorBidi"/>
          <w:b/>
          <w:sz w:val="28"/>
          <w:szCs w:val="28"/>
          <w:cs/>
        </w:rPr>
      </w:pPr>
      <w:r w:rsidRPr="00E77B61">
        <w:rPr>
          <w:rFonts w:asciiTheme="majorBidi" w:hAnsiTheme="majorBidi" w:cstheme="majorBidi"/>
          <w:b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Pr="00E77B61">
        <w:rPr>
          <w:rFonts w:asciiTheme="majorBidi" w:hAnsiTheme="majorBidi" w:cstheme="majorBidi" w:hint="cs"/>
          <w:b/>
          <w:sz w:val="28"/>
          <w:szCs w:val="28"/>
          <w:cs/>
        </w:rPr>
        <w:t>เงินจ่ายล่วงหน้า</w:t>
      </w:r>
      <w:r w:rsidRPr="00E77B61">
        <w:rPr>
          <w:rFonts w:asciiTheme="majorBidi" w:hAnsiTheme="majorBidi" w:cstheme="majorBidi"/>
          <w:b/>
          <w:sz w:val="28"/>
          <w:szCs w:val="28"/>
          <w:cs/>
        </w:rPr>
        <w:t>รวมกับต้นทุนทางตรงเริ่มแรก</w:t>
      </w:r>
      <w:r w:rsidR="00104E68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E77B61">
        <w:rPr>
          <w:rFonts w:asciiTheme="majorBidi" w:hAnsiTheme="majorBidi" w:cstheme="majorBidi"/>
          <w:b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bookmarkStart w:id="9" w:name="_Hlk65854665"/>
      <w:r w:rsidRPr="00E77B61">
        <w:rPr>
          <w:rFonts w:asciiTheme="majorBidi" w:hAnsiTheme="majorBidi" w:cstheme="majorBidi"/>
          <w:b/>
          <w:sz w:val="28"/>
          <w:szCs w:val="28"/>
        </w:rPr>
        <w:t xml:space="preserve"> </w:t>
      </w:r>
      <w:bookmarkStart w:id="10" w:name="_Hlk65854679"/>
      <w:bookmarkEnd w:id="9"/>
    </w:p>
    <w:p w14:paraId="06263717" w14:textId="77777777" w:rsidR="00C55168" w:rsidRPr="00AD44C3" w:rsidRDefault="00C55168" w:rsidP="00C55168">
      <w:pPr>
        <w:tabs>
          <w:tab w:val="left" w:pos="1890"/>
        </w:tabs>
        <w:rPr>
          <w:rFonts w:asciiTheme="majorBidi" w:hAnsiTheme="majorBidi" w:cstheme="majorBidi"/>
          <w:b/>
          <w:sz w:val="24"/>
          <w:szCs w:val="24"/>
        </w:rPr>
      </w:pPr>
    </w:p>
    <w:bookmarkEnd w:id="10"/>
    <w:p w14:paraId="031C2DF3" w14:textId="4C14F445" w:rsidR="00C55168" w:rsidRPr="00E77B61" w:rsidRDefault="00C55168" w:rsidP="00C55168">
      <w:pPr>
        <w:pStyle w:val="ListParagraph"/>
        <w:ind w:left="540"/>
        <w:rPr>
          <w:rFonts w:asciiTheme="majorBidi" w:hAnsiTheme="majorBidi" w:cstheme="majorBidi"/>
          <w:b/>
          <w:sz w:val="28"/>
          <w:szCs w:val="28"/>
        </w:rPr>
      </w:pPr>
      <w:r w:rsidRPr="00E77B61">
        <w:rPr>
          <w:rFonts w:asciiTheme="majorBidi" w:hAnsiTheme="majorBidi" w:cstheme="majorBidi"/>
          <w:b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</w:t>
      </w:r>
      <w:r w:rsidRPr="00E77B61">
        <w:rPr>
          <w:rFonts w:asciiTheme="majorBidi" w:hAnsiTheme="majorBidi" w:cstheme="majorBidi" w:hint="cs"/>
          <w:b/>
          <w:sz w:val="28"/>
          <w:szCs w:val="28"/>
          <w:cs/>
        </w:rPr>
        <w:t>ใช้</w:t>
      </w:r>
      <w:r w:rsidRPr="00E77B61">
        <w:rPr>
          <w:rFonts w:asciiTheme="majorBidi" w:hAnsiTheme="majorBidi" w:cstheme="majorBidi"/>
          <w:b/>
          <w:sz w:val="28"/>
          <w:szCs w:val="28"/>
          <w:cs/>
        </w:rPr>
        <w:t>อัตราดอกเบี้ยเงินกู้ยืมส่วนเพิ่มของกลุ่มบริษัทในการคิดลดเป็นมูลค่าปัจจุบัน</w:t>
      </w:r>
      <w:r w:rsidRPr="00E77B6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E77B61">
        <w:rPr>
          <w:rFonts w:asciiTheme="majorBidi" w:hAnsiTheme="majorBidi" w:cstheme="majorBidi"/>
          <w:b/>
          <w:sz w:val="28"/>
          <w:szCs w:val="28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E77B61">
        <w:rPr>
          <w:rFonts w:asciiTheme="majorBidi" w:hAnsiTheme="majorBidi" w:cstheme="majorBidi"/>
          <w:b/>
          <w:sz w:val="28"/>
          <w:szCs w:val="28"/>
        </w:rPr>
        <w:t xml:space="preserve"> </w:t>
      </w:r>
    </w:p>
    <w:p w14:paraId="6B1B666B" w14:textId="77777777" w:rsidR="00C55168" w:rsidRPr="00AD44C3" w:rsidRDefault="00C55168" w:rsidP="00C55168">
      <w:pPr>
        <w:tabs>
          <w:tab w:val="left" w:pos="1890"/>
        </w:tabs>
        <w:rPr>
          <w:rFonts w:asciiTheme="majorBidi" w:hAnsiTheme="majorBidi" w:cstheme="majorBidi"/>
          <w:b/>
          <w:sz w:val="24"/>
          <w:szCs w:val="24"/>
        </w:rPr>
      </w:pPr>
    </w:p>
    <w:p w14:paraId="0D823983" w14:textId="33991B47" w:rsidR="00B600C7" w:rsidRDefault="00C55168" w:rsidP="00482FBC">
      <w:pPr>
        <w:pStyle w:val="BodyText"/>
        <w:spacing w:after="0"/>
        <w:ind w:left="540"/>
        <w:rPr>
          <w:rFonts w:asciiTheme="majorBidi" w:hAnsiTheme="majorBidi" w:cstheme="majorBidi"/>
          <w:b/>
          <w:sz w:val="28"/>
          <w:szCs w:val="28"/>
        </w:rPr>
      </w:pPr>
      <w:r w:rsidRPr="00E77B61">
        <w:rPr>
          <w:rFonts w:asciiTheme="majorBidi" w:hAnsiTheme="majorBidi" w:cstheme="majorBidi" w:hint="cs"/>
          <w:b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</w:t>
      </w:r>
      <w:r w:rsidRPr="00E77B61">
        <w:rPr>
          <w:rFonts w:asciiTheme="majorBidi" w:hAnsiTheme="majorBidi" w:cstheme="majorBidi"/>
          <w:b/>
          <w:sz w:val="28"/>
          <w:szCs w:val="28"/>
          <w:cs/>
        </w:rPr>
        <w:t>หนี้สินตามสัญญาเช่า</w:t>
      </w:r>
      <w:r w:rsidRPr="00E77B61">
        <w:rPr>
          <w:rFonts w:asciiTheme="majorBidi" w:hAnsiTheme="majorBidi" w:cstheme="majorBidi" w:hint="cs"/>
          <w:b/>
          <w:sz w:val="28"/>
          <w:szCs w:val="28"/>
          <w:cs/>
        </w:rPr>
        <w:t>จะถูก</w:t>
      </w:r>
      <w:r w:rsidRPr="00E77B61">
        <w:rPr>
          <w:rFonts w:asciiTheme="majorBidi" w:hAnsiTheme="majorBidi" w:cstheme="majorBidi"/>
          <w:b/>
          <w:sz w:val="28"/>
          <w:szCs w:val="28"/>
          <w:cs/>
        </w:rPr>
        <w:t>วัดมูลค่าใหม่เมื่อมีการเปลี่ยนแปลงสัญญาเช่า</w:t>
      </w:r>
      <w:bookmarkStart w:id="11" w:name="_Hlk65855261"/>
      <w:r w:rsidRPr="00E77B61">
        <w:rPr>
          <w:rFonts w:asciiTheme="majorBidi" w:hAnsiTheme="majorBidi" w:cstheme="majorBidi"/>
          <w:b/>
          <w:sz w:val="28"/>
          <w:szCs w:val="28"/>
          <w:cs/>
        </w:rPr>
        <w:t>หรือมีการเปลี่ยนแปลงการประเมินการเลือกใช้สิทธิ</w:t>
      </w:r>
      <w:r w:rsidRPr="00E77B61">
        <w:rPr>
          <w:rFonts w:asciiTheme="majorBidi" w:hAnsiTheme="majorBidi" w:cstheme="majorBidi" w:hint="cs"/>
          <w:b/>
          <w:sz w:val="28"/>
          <w:szCs w:val="28"/>
          <w:cs/>
        </w:rPr>
        <w:t>ที่ระบุใน</w:t>
      </w:r>
      <w:r w:rsidRPr="00E77B61">
        <w:rPr>
          <w:rFonts w:asciiTheme="majorBidi" w:hAnsiTheme="majorBidi" w:cstheme="majorBidi"/>
          <w:b/>
          <w:sz w:val="28"/>
          <w:szCs w:val="28"/>
          <w:cs/>
        </w:rPr>
        <w:t>สัญญาเช่า</w:t>
      </w:r>
      <w:bookmarkEnd w:id="11"/>
      <w:r w:rsidRPr="00E77B61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E77B61">
        <w:rPr>
          <w:rFonts w:asciiTheme="majorBidi" w:hAnsiTheme="majorBidi" w:cstheme="majorBidi"/>
          <w:b/>
          <w:sz w:val="28"/>
          <w:szCs w:val="28"/>
          <w:cs/>
        </w:rPr>
        <w:t>เมื่อมีการวัดมูลค่าหนี้สินตามสัญญาเช่าใหม่ จะปรับปรุง</w:t>
      </w:r>
      <w:r w:rsidRPr="00E77B61">
        <w:rPr>
          <w:rFonts w:asciiTheme="majorBidi" w:hAnsiTheme="majorBidi" w:cstheme="majorBidi" w:hint="cs"/>
          <w:b/>
          <w:sz w:val="28"/>
          <w:szCs w:val="28"/>
          <w:cs/>
        </w:rPr>
        <w:t>กับ</w:t>
      </w:r>
      <w:r w:rsidRPr="00E77B61">
        <w:rPr>
          <w:rFonts w:asciiTheme="majorBidi" w:hAnsiTheme="majorBidi" w:cstheme="majorBidi"/>
          <w:b/>
          <w:sz w:val="28"/>
          <w:szCs w:val="28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E77B61">
        <w:rPr>
          <w:rFonts w:asciiTheme="majorBidi" w:hAnsiTheme="majorBidi" w:cstheme="majorBidi" w:hint="cs"/>
          <w:b/>
          <w:sz w:val="28"/>
          <w:szCs w:val="28"/>
          <w:cs/>
        </w:rPr>
        <w:t>ได้ถูกลดมูลค่า</w:t>
      </w:r>
      <w:r w:rsidRPr="00E77B61">
        <w:rPr>
          <w:rFonts w:asciiTheme="majorBidi" w:hAnsiTheme="majorBidi" w:cstheme="majorBidi"/>
          <w:b/>
          <w:sz w:val="28"/>
          <w:szCs w:val="28"/>
          <w:cs/>
        </w:rPr>
        <w:t xml:space="preserve">ลงจนเป็นศูนย์แล้ว </w:t>
      </w:r>
    </w:p>
    <w:p w14:paraId="13B842D2" w14:textId="1EE82578" w:rsidR="00152542" w:rsidRDefault="00152542" w:rsidP="00482FBC">
      <w:pPr>
        <w:pStyle w:val="BodyText"/>
        <w:spacing w:after="0"/>
        <w:ind w:left="540"/>
        <w:rPr>
          <w:rFonts w:asciiTheme="majorBidi" w:hAnsiTheme="majorBidi" w:cstheme="majorBidi"/>
          <w:b/>
          <w:sz w:val="28"/>
          <w:szCs w:val="28"/>
        </w:rPr>
      </w:pPr>
    </w:p>
    <w:p w14:paraId="04096157" w14:textId="621B760D" w:rsidR="00C55168" w:rsidRDefault="00C55168" w:rsidP="00C55168">
      <w:pPr>
        <w:spacing w:line="240" w:lineRule="auto"/>
        <w:ind w:left="540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E77B61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ในฐานะผู้ให้เช่า</w:t>
      </w:r>
    </w:p>
    <w:p w14:paraId="528CC888" w14:textId="77777777" w:rsidR="00482FBC" w:rsidRPr="0072341D" w:rsidRDefault="00482FBC" w:rsidP="0072341D">
      <w:pPr>
        <w:pStyle w:val="BodyText"/>
        <w:spacing w:after="0"/>
        <w:ind w:left="540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76E7E925" w14:textId="1C6E2FE8" w:rsidR="00C55168" w:rsidRPr="00E77B61" w:rsidRDefault="00C55168" w:rsidP="0072341D">
      <w:pPr>
        <w:pStyle w:val="BodyText"/>
        <w:spacing w:after="0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E77B61">
        <w:rPr>
          <w:rFonts w:asciiTheme="majorBidi" w:hAnsiTheme="majorBidi" w:cstheme="majorBidi"/>
          <w:color w:val="000000"/>
          <w:sz w:val="28"/>
          <w:szCs w:val="28"/>
          <w:cs/>
        </w:rPr>
        <w:t>ณ</w:t>
      </w:r>
      <w:r w:rsidR="007E5BFB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E77B61">
        <w:rPr>
          <w:rFonts w:asciiTheme="majorBidi" w:hAnsiTheme="majorBidi" w:cstheme="majorBidi"/>
          <w:color w:val="000000"/>
          <w:sz w:val="28"/>
          <w:szCs w:val="28"/>
          <w:cs/>
        </w:rPr>
        <w:t>วัน</w:t>
      </w:r>
      <w:r w:rsidRPr="00E77B61">
        <w:rPr>
          <w:rFonts w:asciiTheme="majorBidi" w:hAnsiTheme="majorBidi" w:cstheme="majorBidi" w:hint="cs"/>
          <w:color w:val="000000"/>
          <w:sz w:val="28"/>
          <w:szCs w:val="28"/>
          <w:cs/>
        </w:rPr>
        <w:t>เริ่มต้นของสัญญาเช่าหรือวันที่มีการเปลี่ยนแปลงสัญญาเช่า</w:t>
      </w:r>
      <w:r w:rsidR="0072341D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E77B61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กลุ่มบริษัทจะปันส่วนสิ่งตอบแทนที่จะได้รับตามสัญญาให้กับ</w:t>
      </w:r>
      <w:r w:rsidRPr="00E77B61">
        <w:rPr>
          <w:rFonts w:asciiTheme="majorBidi" w:hAnsiTheme="majorBidi" w:cstheme="majorBidi" w:hint="cs"/>
          <w:color w:val="000000"/>
          <w:sz w:val="28"/>
          <w:szCs w:val="28"/>
          <w:cs/>
        </w:rPr>
        <w:t>แต่ละส่วนประกอบของสัญญา</w:t>
      </w:r>
      <w:r w:rsidRPr="00E77B61">
        <w:rPr>
          <w:rFonts w:asciiTheme="majorBidi" w:hAnsiTheme="majorBidi" w:cstheme="majorBidi"/>
          <w:color w:val="000000"/>
          <w:sz w:val="28"/>
          <w:szCs w:val="28"/>
          <w:cs/>
        </w:rPr>
        <w:t>ตามเกณฑ์ราคาขายที่เป็นเอกเทศ</w:t>
      </w:r>
      <w:r w:rsidRPr="00E77B61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</w:p>
    <w:p w14:paraId="39E82687" w14:textId="77777777" w:rsidR="00C55168" w:rsidRPr="00AD44C3" w:rsidRDefault="00C55168" w:rsidP="00C55168">
      <w:pPr>
        <w:tabs>
          <w:tab w:val="left" w:pos="540"/>
        </w:tabs>
        <w:ind w:left="540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14:paraId="1A1AED13" w14:textId="3224A78F" w:rsidR="00C55168" w:rsidRPr="00E77B61" w:rsidRDefault="00C55168" w:rsidP="00C55168">
      <w:pPr>
        <w:pStyle w:val="BodyText"/>
        <w:spacing w:after="0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E77B61">
        <w:rPr>
          <w:rFonts w:asciiTheme="majorBidi" w:hAnsiTheme="majorBidi" w:cstheme="majorBidi"/>
          <w:color w:val="000000"/>
          <w:sz w:val="28"/>
          <w:szCs w:val="28"/>
          <w:cs/>
        </w:rPr>
        <w:t>ณ วันเริ่มต้นของสัญญาเช่า</w:t>
      </w:r>
      <w:r w:rsidRPr="00E77B61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E77B61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E77B61">
        <w:rPr>
          <w:rFonts w:asciiTheme="majorBidi" w:hAnsiTheme="majorBidi" w:cstheme="majorBidi" w:hint="cs"/>
          <w:color w:val="000000"/>
          <w:sz w:val="28"/>
          <w:szCs w:val="28"/>
          <w:cs/>
        </w:rPr>
        <w:t>พิจารณาจัดประเภทสัญญาเช่าที่ได้</w:t>
      </w:r>
      <w:r w:rsidRPr="00E77B61">
        <w:rPr>
          <w:rFonts w:asciiTheme="majorBidi" w:hAnsiTheme="majorBidi" w:cstheme="majorBidi"/>
          <w:color w:val="000000"/>
          <w:sz w:val="28"/>
          <w:szCs w:val="28"/>
          <w:cs/>
        </w:rPr>
        <w:t>โอนความเสี่ยงและผลตอบแทน</w:t>
      </w:r>
      <w:r w:rsidRPr="00E77B61">
        <w:rPr>
          <w:rFonts w:asciiTheme="majorBidi" w:hAnsiTheme="majorBidi" w:cstheme="majorBidi" w:hint="cs"/>
          <w:color w:val="000000"/>
          <w:sz w:val="28"/>
          <w:szCs w:val="28"/>
          <w:cs/>
        </w:rPr>
        <w:t>ทั้งหมดหรือเกือบ</w:t>
      </w:r>
      <w:r w:rsidRPr="00E77B61">
        <w:rPr>
          <w:rFonts w:asciiTheme="majorBidi" w:hAnsiTheme="majorBidi" w:cstheme="majorBidi"/>
          <w:color w:val="000000"/>
          <w:sz w:val="28"/>
          <w:szCs w:val="28"/>
          <w:cs/>
        </w:rPr>
        <w:t>ทั้งหมดที่ผู้เป็นเจ้าของพึงได้รับจากสินทรัพย์อ้างอิงไปให้แก่ผู้เช่าเป็นสัญญาเช่าเงินทุน สัญญา</w:t>
      </w:r>
      <w:r w:rsidRPr="00E77B61">
        <w:rPr>
          <w:rFonts w:asciiTheme="majorBidi" w:hAnsiTheme="majorBidi" w:cstheme="majorBidi" w:hint="cs"/>
          <w:color w:val="000000"/>
          <w:sz w:val="28"/>
          <w:szCs w:val="28"/>
          <w:cs/>
        </w:rPr>
        <w:t>ที่ไม่เข้าเงื่อนไขดังกล่าว</w:t>
      </w:r>
      <w:r w:rsidRPr="00E77B61">
        <w:rPr>
          <w:rFonts w:asciiTheme="majorBidi" w:hAnsiTheme="majorBidi" w:cstheme="majorBidi"/>
          <w:color w:val="000000"/>
          <w:sz w:val="28"/>
          <w:szCs w:val="28"/>
          <w:cs/>
        </w:rPr>
        <w:t>จะจัดประเภทเป็นสัญญาเช่าดำเนินงาน</w:t>
      </w:r>
      <w:r w:rsidRPr="00E77B61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</w:p>
    <w:p w14:paraId="1605B830" w14:textId="77777777" w:rsidR="00C55168" w:rsidRPr="00AD44C3" w:rsidRDefault="00C55168" w:rsidP="00C55168">
      <w:pPr>
        <w:pStyle w:val="ListParagraph"/>
        <w:ind w:left="540"/>
        <w:rPr>
          <w:rFonts w:asciiTheme="majorBidi" w:hAnsiTheme="majorBidi" w:cstheme="majorBidi"/>
          <w:color w:val="000000"/>
          <w:sz w:val="24"/>
          <w:szCs w:val="24"/>
        </w:rPr>
      </w:pPr>
    </w:p>
    <w:p w14:paraId="7477CB72" w14:textId="67A57811" w:rsidR="00C55168" w:rsidRPr="00E77B61" w:rsidRDefault="00C55168" w:rsidP="00C55168">
      <w:pPr>
        <w:pStyle w:val="ListParagraph"/>
        <w:tabs>
          <w:tab w:val="left" w:pos="1890"/>
        </w:tabs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E77B61">
        <w:rPr>
          <w:rFonts w:asciiTheme="majorBidi" w:hAnsiTheme="majorBidi" w:cstheme="majorBidi"/>
          <w:color w:val="000000"/>
          <w:sz w:val="28"/>
          <w:szCs w:val="28"/>
          <w:cs/>
        </w:rPr>
        <w:t>เมื่อกลุ่มบริษัทเป็นผู้ให้เช่าช่วง</w:t>
      </w:r>
      <w:r w:rsidRPr="00E77B6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E77B61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กลุ่มบริษัทจะ</w:t>
      </w:r>
      <w:r w:rsidRPr="00E77B61">
        <w:rPr>
          <w:rFonts w:asciiTheme="majorBidi" w:hAnsiTheme="majorBidi" w:cstheme="majorBidi" w:hint="cs"/>
          <w:color w:val="000000"/>
          <w:sz w:val="28"/>
          <w:szCs w:val="28"/>
          <w:cs/>
        </w:rPr>
        <w:t>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</w:t>
      </w:r>
      <w:r w:rsidRPr="00E77B6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32C4D597" w14:textId="77777777" w:rsidR="00C55168" w:rsidRPr="00AD44C3" w:rsidRDefault="00C55168" w:rsidP="00C55168">
      <w:pPr>
        <w:spacing w:line="24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14:paraId="4442E164" w14:textId="4AC54C58" w:rsidR="00C55168" w:rsidRPr="00E77B61" w:rsidRDefault="00C55168" w:rsidP="00C55168">
      <w:pPr>
        <w:pStyle w:val="ListParagraph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E77B61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</w:t>
      </w:r>
      <w:r w:rsidR="004D5719" w:rsidRPr="00E77B61">
        <w:rPr>
          <w:rFonts w:asciiTheme="majorBidi" w:hAnsiTheme="majorBidi" w:cstheme="majorBidi" w:hint="cs"/>
          <w:color w:val="000000"/>
          <w:sz w:val="28"/>
          <w:szCs w:val="28"/>
          <w:cs/>
        </w:rPr>
        <w:t>ท</w:t>
      </w:r>
      <w:r w:rsidRPr="00E77B61">
        <w:rPr>
          <w:rFonts w:asciiTheme="majorBidi" w:hAnsiTheme="majorBidi" w:cstheme="majorBidi"/>
          <w:color w:val="000000"/>
          <w:sz w:val="28"/>
          <w:szCs w:val="28"/>
          <w:cs/>
        </w:rPr>
        <w:t>ที่ได้จากเงินลงทุนสุทธิคงเหลือตามสัญญาเช่า</w:t>
      </w:r>
    </w:p>
    <w:p w14:paraId="54CD8382" w14:textId="77777777" w:rsidR="00C55168" w:rsidRPr="00AD44C3" w:rsidRDefault="00C55168" w:rsidP="00C55168">
      <w:pPr>
        <w:pStyle w:val="ListParagraph"/>
        <w:ind w:left="540"/>
        <w:rPr>
          <w:rFonts w:asciiTheme="majorBidi" w:hAnsiTheme="majorBidi" w:cstheme="majorBidi"/>
          <w:color w:val="000000"/>
          <w:sz w:val="24"/>
          <w:szCs w:val="24"/>
        </w:rPr>
      </w:pPr>
    </w:p>
    <w:p w14:paraId="6B3AE552" w14:textId="7F4A0B45" w:rsidR="00C55168" w:rsidRPr="00E77B61" w:rsidRDefault="00C55168" w:rsidP="00C55168">
      <w:pPr>
        <w:pStyle w:val="ListParagraph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E77B61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กลุ่มบริษัทรับรู้ค่าเช่า</w:t>
      </w:r>
      <w:r w:rsidRPr="00E77B61">
        <w:rPr>
          <w:rFonts w:asciiTheme="majorBidi" w:hAnsiTheme="majorBidi" w:cstheme="majorBidi" w:hint="cs"/>
          <w:color w:val="000000"/>
          <w:sz w:val="28"/>
          <w:szCs w:val="28"/>
          <w:cs/>
        </w:rPr>
        <w:t>รับ</w:t>
      </w:r>
      <w:r w:rsidRPr="00E77B61">
        <w:rPr>
          <w:rFonts w:asciiTheme="majorBidi" w:hAnsiTheme="majorBidi" w:cstheme="majorBidi"/>
          <w:color w:val="000000"/>
          <w:sz w:val="28"/>
          <w:szCs w:val="28"/>
          <w:cs/>
        </w:rPr>
        <w:t>จากสัญญาเช่าดำเนินงานในกำไรหรือขาดทุน</w:t>
      </w:r>
      <w:r w:rsidRPr="00E77B61">
        <w:rPr>
          <w:rFonts w:asciiTheme="majorBidi" w:hAnsiTheme="majorBidi" w:cstheme="majorBidi" w:hint="cs"/>
          <w:color w:val="000000"/>
          <w:sz w:val="28"/>
          <w:szCs w:val="28"/>
          <w:cs/>
        </w:rPr>
        <w:t>ด้วย</w:t>
      </w:r>
      <w:r w:rsidRPr="00E77B61">
        <w:rPr>
          <w:rFonts w:asciiTheme="majorBidi" w:hAnsiTheme="majorBidi" w:cstheme="majorBidi"/>
          <w:color w:val="000000"/>
          <w:sz w:val="28"/>
          <w:szCs w:val="28"/>
          <w:cs/>
        </w:rPr>
        <w:t>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</w:t>
      </w:r>
      <w:r w:rsidRPr="00E77B61">
        <w:rPr>
          <w:rFonts w:asciiTheme="majorBidi" w:hAnsiTheme="majorBidi" w:cstheme="majorBidi" w:hint="cs"/>
          <w:color w:val="000000"/>
          <w:sz w:val="28"/>
          <w:szCs w:val="28"/>
          <w:cs/>
        </w:rPr>
        <w:t>เพื่อ</w:t>
      </w:r>
      <w:r w:rsidRPr="00E77B61">
        <w:rPr>
          <w:rFonts w:asciiTheme="majorBidi" w:hAnsiTheme="majorBidi" w:cstheme="majorBidi"/>
          <w:color w:val="000000"/>
          <w:sz w:val="28"/>
          <w:szCs w:val="28"/>
          <w:cs/>
        </w:rPr>
        <w:t>การได้มาซึ่งสัญญาเช่าดำเนินงาน</w:t>
      </w:r>
      <w:r w:rsidRPr="00E77B61">
        <w:rPr>
          <w:rFonts w:asciiTheme="majorBidi" w:hAnsiTheme="majorBidi" w:cstheme="majorBidi" w:hint="cs"/>
          <w:color w:val="000000"/>
          <w:sz w:val="28"/>
          <w:szCs w:val="28"/>
          <w:cs/>
        </w:rPr>
        <w:t>จะ</w:t>
      </w:r>
      <w:r w:rsidRPr="00E77B61">
        <w:rPr>
          <w:rFonts w:asciiTheme="majorBidi" w:hAnsiTheme="majorBidi" w:cstheme="majorBidi"/>
          <w:color w:val="000000"/>
          <w:sz w:val="28"/>
          <w:szCs w:val="28"/>
          <w:cs/>
        </w:rPr>
        <w:t>รวม</w:t>
      </w:r>
      <w:r w:rsidRPr="00E77B61">
        <w:rPr>
          <w:rFonts w:asciiTheme="majorBidi" w:hAnsiTheme="majorBidi" w:cstheme="majorBidi" w:hint="cs"/>
          <w:color w:val="000000"/>
          <w:sz w:val="28"/>
          <w:szCs w:val="28"/>
          <w:cs/>
        </w:rPr>
        <w:t>เป็น</w:t>
      </w:r>
      <w:r w:rsidRPr="00E77B61">
        <w:rPr>
          <w:rFonts w:asciiTheme="majorBidi" w:hAnsiTheme="majorBidi" w:cstheme="majorBidi"/>
          <w:color w:val="000000"/>
          <w:sz w:val="28"/>
          <w:szCs w:val="28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E77B6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42F3BE0D" w14:textId="77777777" w:rsidR="00247724" w:rsidRDefault="00247724" w:rsidP="00C55168">
      <w:pPr>
        <w:pStyle w:val="ListParagraph"/>
        <w:spacing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</w:p>
    <w:p w14:paraId="2BEFEDAF" w14:textId="75010397" w:rsidR="00C55168" w:rsidRPr="00E77B61" w:rsidRDefault="00C55168" w:rsidP="00C55168">
      <w:pPr>
        <w:pStyle w:val="ListParagraph"/>
        <w:spacing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E77B61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E77B61">
        <w:rPr>
          <w:rFonts w:asciiTheme="majorBidi" w:hAnsiTheme="majorBidi" w:cstheme="majorBidi" w:hint="cs"/>
          <w:color w:val="000000"/>
          <w:sz w:val="28"/>
          <w:szCs w:val="28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</w:t>
      </w:r>
      <w:r w:rsidRPr="00E77B61">
        <w:rPr>
          <w:rFonts w:asciiTheme="majorBidi" w:hAnsiTheme="majorBidi" w:cstheme="majorBidi"/>
          <w:color w:val="000000"/>
          <w:sz w:val="28"/>
          <w:szCs w:val="28"/>
          <w:cs/>
        </w:rPr>
        <w:t>เพื่อหาอัตราผลขาดทุนด้านเครดิตที่คาดว่าจะเกิดขึ้น</w:t>
      </w:r>
      <w:r w:rsidRPr="00E77B61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ซึ่งวิธีดังกล่าว</w:t>
      </w:r>
      <w:r w:rsidRPr="00E77B61">
        <w:rPr>
          <w:rFonts w:asciiTheme="majorBidi" w:hAnsiTheme="majorBidi" w:cstheme="majorBidi"/>
          <w:color w:val="000000"/>
          <w:sz w:val="28"/>
          <w:szCs w:val="28"/>
          <w:cs/>
        </w:rPr>
        <w:t>มีการจัดกลุ่มลูกหนี้</w:t>
      </w:r>
      <w:r w:rsidRPr="00E77B61">
        <w:rPr>
          <w:rFonts w:asciiTheme="majorBidi" w:hAnsiTheme="majorBidi" w:cstheme="majorBidi" w:hint="cs"/>
          <w:color w:val="000000"/>
          <w:sz w:val="28"/>
          <w:szCs w:val="28"/>
          <w:cs/>
        </w:rPr>
        <w:t>สัญญาเช่า</w:t>
      </w:r>
      <w:r w:rsidRPr="00E77B61">
        <w:rPr>
          <w:rFonts w:asciiTheme="majorBidi" w:hAnsiTheme="majorBidi" w:cstheme="majorBidi"/>
          <w:color w:val="000000"/>
          <w:sz w:val="28"/>
          <w:szCs w:val="28"/>
          <w:cs/>
        </w:rPr>
        <w:t>ตามความเสี่ยงด้านเครดิตที่มีลักษณะร่วมกันและตามระยะเวลาที่เกินกำหนดชำระ</w:t>
      </w:r>
      <w:r w:rsidRPr="00E77B61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</w:t>
      </w:r>
      <w:r w:rsidRPr="00E77B61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กลุ่มบริษัทตัดรายการ</w:t>
      </w:r>
      <w:r w:rsidRPr="00E77B61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ลูกหนี้สัญญาเช่าตามที่เปิดเผยในหมายเหตุข้อ </w:t>
      </w:r>
      <w:r w:rsidRPr="00E77B61">
        <w:rPr>
          <w:rFonts w:asciiTheme="majorBidi" w:hAnsiTheme="majorBidi" w:cstheme="majorBidi"/>
          <w:color w:val="000000"/>
          <w:sz w:val="28"/>
          <w:szCs w:val="28"/>
        </w:rPr>
        <w:t>4</w:t>
      </w:r>
      <w:r w:rsidRPr="00E77B61">
        <w:rPr>
          <w:rFonts w:asciiTheme="majorBidi" w:hAnsiTheme="majorBidi" w:cstheme="majorBidi"/>
          <w:color w:val="000000"/>
          <w:sz w:val="28"/>
          <w:szCs w:val="28"/>
          <w:cs/>
        </w:rPr>
        <w:t>(</w:t>
      </w:r>
      <w:r w:rsidR="00B20078">
        <w:rPr>
          <w:rFonts w:asciiTheme="majorBidi" w:hAnsiTheme="majorBidi" w:cstheme="majorBidi" w:hint="cs"/>
          <w:color w:val="000000"/>
          <w:sz w:val="28"/>
          <w:szCs w:val="28"/>
          <w:cs/>
        </w:rPr>
        <w:t>ฒ</w:t>
      </w:r>
      <w:r w:rsidRPr="00E77B61">
        <w:rPr>
          <w:rFonts w:asciiTheme="majorBidi" w:hAnsiTheme="majorBidi" w:cstheme="majorBidi"/>
          <w:color w:val="000000"/>
          <w:sz w:val="28"/>
          <w:szCs w:val="28"/>
          <w:cs/>
        </w:rPr>
        <w:t>)</w:t>
      </w:r>
    </w:p>
    <w:p w14:paraId="329BFEB9" w14:textId="77777777" w:rsidR="00C55168" w:rsidRPr="00AD44C3" w:rsidRDefault="00C55168" w:rsidP="00C55168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587C977" w14:textId="0C972340" w:rsidR="00C55168" w:rsidRPr="00E77B61" w:rsidRDefault="00C55168" w:rsidP="00C55168">
      <w:pPr>
        <w:pStyle w:val="ListParagraph"/>
        <w:ind w:left="540"/>
        <w:rPr>
          <w:rFonts w:asciiTheme="majorBidi" w:hAnsiTheme="majorBidi" w:cstheme="majorBidi"/>
          <w:b/>
          <w:color w:val="0000FF"/>
          <w:sz w:val="28"/>
          <w:szCs w:val="28"/>
        </w:rPr>
      </w:pPr>
      <w:r w:rsidRPr="00E77B6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นโยบายการบัญชีที่ถือปฏิบัติก่อนวันที่ </w:t>
      </w:r>
      <w:r w:rsidRPr="00E77B61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 </w:t>
      </w:r>
      <w:r w:rsidRPr="00E77B6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ตุลาคม </w:t>
      </w:r>
      <w:r w:rsidRPr="00E77B61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  <w:r w:rsidRPr="00E77B61">
        <w:rPr>
          <w:rFonts w:asciiTheme="majorBidi" w:hAnsiTheme="majorBidi" w:cstheme="majorBidi"/>
          <w:b/>
          <w:color w:val="0000FF"/>
          <w:sz w:val="28"/>
          <w:szCs w:val="28"/>
        </w:rPr>
        <w:t xml:space="preserve"> </w:t>
      </w:r>
    </w:p>
    <w:p w14:paraId="65488DEE" w14:textId="77777777" w:rsidR="00C55168" w:rsidRPr="00E77B61" w:rsidRDefault="00C55168" w:rsidP="00C55168">
      <w:pPr>
        <w:pStyle w:val="ListParagraph"/>
        <w:ind w:left="540"/>
        <w:rPr>
          <w:rFonts w:asciiTheme="majorBidi" w:hAnsiTheme="majorBidi"/>
          <w:b/>
          <w:sz w:val="20"/>
          <w:szCs w:val="20"/>
        </w:rPr>
      </w:pPr>
    </w:p>
    <w:p w14:paraId="2B79CA0A" w14:textId="7DF5F440" w:rsidR="00C55168" w:rsidRDefault="00C55168" w:rsidP="00C55168">
      <w:pPr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E77B61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ในฐานะผู้เช่า</w:t>
      </w:r>
    </w:p>
    <w:p w14:paraId="5FA83C33" w14:textId="77777777" w:rsidR="00482FBC" w:rsidRPr="00E77B61" w:rsidRDefault="00482FBC" w:rsidP="00C55168">
      <w:pPr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7A48AEA8" w14:textId="292DB726" w:rsidR="00C55168" w:rsidRPr="00E77B61" w:rsidRDefault="00C55168" w:rsidP="00C55168">
      <w:pPr>
        <w:tabs>
          <w:tab w:val="left" w:pos="540"/>
        </w:tabs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E77B61">
        <w:rPr>
          <w:rFonts w:asciiTheme="majorBidi" w:hAnsiTheme="majorBidi" w:cstheme="majorBidi"/>
          <w:sz w:val="28"/>
          <w:szCs w:val="28"/>
          <w:cs/>
        </w:rPr>
        <w:t>สัญญาเช่าซึ่งกลุ่มบริษัทได้รับส่วนใหญ่ของความเสี่ยงและผลตอบแทนจากการครอบครองทรัพย์สินที่เช่านั้น</w:t>
      </w:r>
      <w:r w:rsidR="008E5618" w:rsidRPr="00E77B6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77B61">
        <w:rPr>
          <w:rFonts w:asciiTheme="majorBidi" w:hAnsiTheme="majorBidi" w:cstheme="majorBidi"/>
          <w:sz w:val="28"/>
          <w:szCs w:val="28"/>
          <w:cs/>
        </w:rPr>
        <w:t>ๆ ให้จัดประเภทเป็นสัญญาเช่าการเงิน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</w:t>
      </w:r>
      <w:r w:rsidRPr="00E77B6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77B61">
        <w:rPr>
          <w:rFonts w:asciiTheme="majorBidi" w:hAnsiTheme="majorBidi" w:cstheme="majorBidi"/>
          <w:sz w:val="28"/>
          <w:szCs w:val="28"/>
          <w:cs/>
        </w:rPr>
        <w:t>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</w:t>
      </w:r>
      <w:r w:rsidRPr="00E77B6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516158BE" w14:textId="77777777" w:rsidR="00C55168" w:rsidRPr="00E77B61" w:rsidRDefault="00C55168" w:rsidP="00C55168">
      <w:pPr>
        <w:pStyle w:val="ListParagraph"/>
        <w:ind w:left="540"/>
        <w:rPr>
          <w:rFonts w:asciiTheme="majorBidi" w:hAnsiTheme="majorBidi" w:cstheme="majorBidi"/>
          <w:b/>
          <w:color w:val="0000FF"/>
          <w:sz w:val="20"/>
          <w:szCs w:val="20"/>
        </w:rPr>
      </w:pPr>
    </w:p>
    <w:p w14:paraId="1E9658A7" w14:textId="3044662C" w:rsidR="00C55168" w:rsidRPr="00E77B61" w:rsidRDefault="00C55168" w:rsidP="00C55168">
      <w:pPr>
        <w:ind w:left="540"/>
        <w:rPr>
          <w:rFonts w:asciiTheme="majorBidi" w:eastAsia="Calibri" w:hAnsiTheme="majorBidi" w:cstheme="majorBidi"/>
          <w:sz w:val="28"/>
          <w:szCs w:val="28"/>
        </w:rPr>
      </w:pPr>
      <w:r w:rsidRPr="00E77B61">
        <w:rPr>
          <w:rFonts w:asciiTheme="majorBidi" w:hAnsiTheme="majorBidi" w:cstheme="majorBidi"/>
          <w:b/>
          <w:sz w:val="28"/>
          <w:szCs w:val="28"/>
          <w:cs/>
        </w:rPr>
        <w:t>สินทรัพย์ภายใต้สัญญาเช่าอื่นได้จัดประเภทเป็นสัญญาเช่าดำเนินงานและ</w:t>
      </w:r>
      <w:r w:rsidRPr="00E77B61">
        <w:rPr>
          <w:rFonts w:asciiTheme="majorBidi" w:hAnsiTheme="majorBidi" w:cstheme="majorBidi" w:hint="cs"/>
          <w:b/>
          <w:sz w:val="28"/>
          <w:szCs w:val="28"/>
          <w:cs/>
        </w:rPr>
        <w:t>ค่าเช่าจ่าย</w:t>
      </w:r>
      <w:r w:rsidRPr="00E77B61">
        <w:rPr>
          <w:rFonts w:asciiTheme="majorBidi" w:eastAsia="Calibri" w:hAnsiTheme="majorBidi" w:cstheme="majorBidi"/>
          <w:sz w:val="28"/>
          <w:szCs w:val="28"/>
          <w:cs/>
        </w:rPr>
        <w:t>บันทึกในกำไรหรือขาดทุนโดยวิธีเส้นตรงตลอดอายุสัญญาเช่า 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  <w:r w:rsidRPr="00E77B61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</w:p>
    <w:p w14:paraId="3D0F0440" w14:textId="77777777" w:rsidR="00C55168" w:rsidRPr="00E77B61" w:rsidRDefault="00C55168" w:rsidP="00C55168">
      <w:pPr>
        <w:ind w:left="540"/>
        <w:rPr>
          <w:rFonts w:asciiTheme="majorBidi" w:eastAsia="Calibri" w:hAnsiTheme="majorBidi" w:cstheme="majorBidi"/>
          <w:sz w:val="20"/>
          <w:szCs w:val="20"/>
        </w:rPr>
      </w:pPr>
    </w:p>
    <w:p w14:paraId="46547C37" w14:textId="541A6198" w:rsidR="00C55168" w:rsidRDefault="00C55168" w:rsidP="00C55168">
      <w:pPr>
        <w:spacing w:line="240" w:lineRule="auto"/>
        <w:ind w:left="540"/>
        <w:rPr>
          <w:rFonts w:ascii="Angsana New" w:hAnsi="Angsana New"/>
          <w:i/>
          <w:iCs/>
          <w:sz w:val="28"/>
          <w:szCs w:val="28"/>
        </w:rPr>
      </w:pPr>
      <w:r w:rsidRPr="00E77B61">
        <w:rPr>
          <w:rFonts w:ascii="Angsana New" w:hAnsi="Angsana New" w:hint="cs"/>
          <w:i/>
          <w:iCs/>
          <w:sz w:val="28"/>
          <w:szCs w:val="28"/>
          <w:cs/>
        </w:rPr>
        <w:t>ในฐานะผู้ให้เช่า</w:t>
      </w:r>
    </w:p>
    <w:p w14:paraId="131EE1BB" w14:textId="77777777" w:rsidR="00482FBC" w:rsidRPr="00E77B61" w:rsidRDefault="00482FBC" w:rsidP="00C55168">
      <w:pPr>
        <w:spacing w:line="240" w:lineRule="auto"/>
        <w:ind w:left="540"/>
        <w:rPr>
          <w:rFonts w:ascii="Angsana New" w:hAnsi="Angsana New"/>
          <w:i/>
          <w:iCs/>
          <w:sz w:val="28"/>
          <w:szCs w:val="28"/>
          <w:cs/>
        </w:rPr>
      </w:pPr>
    </w:p>
    <w:p w14:paraId="322E1210" w14:textId="59D7F064" w:rsidR="00C55168" w:rsidRPr="00E77B61" w:rsidRDefault="00C55168" w:rsidP="00C55168">
      <w:pPr>
        <w:pStyle w:val="BodyText"/>
        <w:spacing w:after="0"/>
        <w:ind w:left="540"/>
        <w:rPr>
          <w:rFonts w:asciiTheme="majorBidi" w:hAnsiTheme="majorBidi" w:cstheme="majorBidi"/>
          <w:b/>
          <w:sz w:val="28"/>
          <w:szCs w:val="28"/>
          <w:cs/>
          <w:lang w:val="x-none" w:eastAsia="x-none"/>
        </w:rPr>
      </w:pPr>
      <w:r w:rsidRPr="00E77B61">
        <w:rPr>
          <w:rFonts w:asciiTheme="majorBidi" w:hAnsiTheme="majorBidi" w:cstheme="majorBidi"/>
          <w:b/>
          <w:sz w:val="28"/>
          <w:szCs w:val="28"/>
          <w:cs/>
          <w:lang w:val="x-none" w:eastAsia="x-none"/>
        </w:rPr>
        <w:t>ณ วันเริ่มต้นของสัญญาเช่า</w:t>
      </w:r>
      <w:r w:rsidRPr="00E77B61">
        <w:rPr>
          <w:rFonts w:asciiTheme="majorBidi" w:hAnsiTheme="majorBidi" w:cstheme="majorBidi"/>
          <w:b/>
          <w:sz w:val="28"/>
          <w:szCs w:val="28"/>
          <w:lang w:val="x-none" w:eastAsia="x-none"/>
        </w:rPr>
        <w:t xml:space="preserve"> </w:t>
      </w:r>
      <w:r w:rsidRPr="00E77B61">
        <w:rPr>
          <w:rFonts w:asciiTheme="majorBidi" w:hAnsiTheme="majorBidi" w:cstheme="majorBidi"/>
          <w:b/>
          <w:sz w:val="28"/>
          <w:szCs w:val="28"/>
          <w:cs/>
          <w:lang w:val="x-none" w:eastAsia="x-none"/>
        </w:rPr>
        <w:t>กลุ่มบริษัท</w:t>
      </w:r>
      <w:r w:rsidRPr="00E77B61">
        <w:rPr>
          <w:rFonts w:asciiTheme="majorBidi" w:hAnsiTheme="majorBidi" w:cstheme="majorBidi" w:hint="cs"/>
          <w:b/>
          <w:sz w:val="28"/>
          <w:szCs w:val="28"/>
          <w:cs/>
          <w:lang w:val="x-none" w:eastAsia="x-none"/>
        </w:rPr>
        <w:t>พิจารณาจัดประเภทสัญญาเช่าที่ได้</w:t>
      </w:r>
      <w:r w:rsidRPr="00E77B61">
        <w:rPr>
          <w:rFonts w:asciiTheme="majorBidi" w:hAnsiTheme="majorBidi" w:cstheme="majorBidi"/>
          <w:b/>
          <w:sz w:val="28"/>
          <w:szCs w:val="28"/>
          <w:cs/>
          <w:lang w:val="x-none" w:eastAsia="x-none"/>
        </w:rPr>
        <w:t>โอนความเสี่ยงและผลตอบแทน</w:t>
      </w:r>
      <w:r w:rsidRPr="00E77B61">
        <w:rPr>
          <w:rFonts w:asciiTheme="majorBidi" w:hAnsiTheme="majorBidi" w:cstheme="majorBidi" w:hint="cs"/>
          <w:b/>
          <w:sz w:val="28"/>
          <w:szCs w:val="28"/>
          <w:cs/>
          <w:lang w:val="x-none" w:eastAsia="x-none"/>
        </w:rPr>
        <w:t>ทั้งหมดหรือเกือบ</w:t>
      </w:r>
      <w:r w:rsidRPr="00E77B61">
        <w:rPr>
          <w:rFonts w:asciiTheme="majorBidi" w:hAnsiTheme="majorBidi" w:cstheme="majorBidi"/>
          <w:b/>
          <w:sz w:val="28"/>
          <w:szCs w:val="28"/>
          <w:cs/>
          <w:lang w:val="x-none" w:eastAsia="x-none"/>
        </w:rPr>
        <w:t>ทั้งหมดที่ผู้เป็นเจ้าของพึงได้รับจากสินทรัพย์อ้างอิงไปให้แก่ผู้เช่าเป็นสัญญาเช่า</w:t>
      </w:r>
      <w:r w:rsidRPr="00E77B61">
        <w:rPr>
          <w:rFonts w:asciiTheme="majorBidi" w:hAnsiTheme="majorBidi" w:cstheme="majorBidi" w:hint="cs"/>
          <w:b/>
          <w:sz w:val="28"/>
          <w:szCs w:val="28"/>
          <w:cs/>
          <w:lang w:val="x-none" w:eastAsia="x-none"/>
        </w:rPr>
        <w:t>ทางการเงิน</w:t>
      </w:r>
      <w:r w:rsidRPr="00E77B61">
        <w:rPr>
          <w:rFonts w:asciiTheme="majorBidi" w:hAnsiTheme="majorBidi" w:cstheme="majorBidi"/>
          <w:b/>
          <w:sz w:val="28"/>
          <w:szCs w:val="28"/>
          <w:cs/>
          <w:lang w:val="x-none" w:eastAsia="x-none"/>
        </w:rPr>
        <w:t xml:space="preserve"> สัญญา</w:t>
      </w:r>
      <w:r w:rsidRPr="00E77B61">
        <w:rPr>
          <w:rFonts w:asciiTheme="majorBidi" w:hAnsiTheme="majorBidi" w:cstheme="majorBidi" w:hint="cs"/>
          <w:b/>
          <w:sz w:val="28"/>
          <w:szCs w:val="28"/>
          <w:cs/>
          <w:lang w:val="x-none" w:eastAsia="x-none"/>
        </w:rPr>
        <w:t>ที่ไม่เข้าเงื่อนไขดังกล่าว</w:t>
      </w:r>
      <w:r w:rsidRPr="00E77B61">
        <w:rPr>
          <w:rFonts w:asciiTheme="majorBidi" w:hAnsiTheme="majorBidi" w:cstheme="majorBidi"/>
          <w:b/>
          <w:sz w:val="28"/>
          <w:szCs w:val="28"/>
          <w:cs/>
          <w:lang w:val="x-none" w:eastAsia="x-none"/>
        </w:rPr>
        <w:t>จะจัดประเภทเป็นสัญญาเช่าดำเนินงาน</w:t>
      </w:r>
      <w:r w:rsidRPr="00E77B61">
        <w:rPr>
          <w:rFonts w:asciiTheme="majorBidi" w:hAnsiTheme="majorBidi" w:cstheme="majorBidi" w:hint="cs"/>
          <w:b/>
          <w:sz w:val="28"/>
          <w:szCs w:val="28"/>
          <w:cs/>
          <w:lang w:val="x-none" w:eastAsia="x-none"/>
        </w:rPr>
        <w:t xml:space="preserve"> </w:t>
      </w:r>
    </w:p>
    <w:p w14:paraId="2C77BF9D" w14:textId="77777777" w:rsidR="00C55168" w:rsidRPr="00E77B61" w:rsidRDefault="00C55168" w:rsidP="00C55168">
      <w:pPr>
        <w:pStyle w:val="ListParagraph"/>
        <w:ind w:left="540"/>
        <w:rPr>
          <w:rFonts w:asciiTheme="majorBidi" w:hAnsiTheme="majorBidi" w:cstheme="majorBidi"/>
          <w:b/>
          <w:sz w:val="28"/>
          <w:szCs w:val="28"/>
          <w:lang w:val="x-none" w:eastAsia="x-none"/>
        </w:rPr>
      </w:pPr>
    </w:p>
    <w:p w14:paraId="08FEAEAC" w14:textId="4C2E0006" w:rsidR="00C55168" w:rsidRPr="00E77B61" w:rsidRDefault="00C55168" w:rsidP="00C55168">
      <w:pPr>
        <w:pStyle w:val="ListParagraph"/>
        <w:ind w:left="540"/>
        <w:rPr>
          <w:rFonts w:asciiTheme="majorBidi" w:hAnsiTheme="majorBidi" w:cstheme="majorBidi"/>
          <w:b/>
          <w:sz w:val="28"/>
          <w:szCs w:val="28"/>
          <w:lang w:val="x-none" w:eastAsia="x-none"/>
        </w:rPr>
      </w:pPr>
      <w:r w:rsidRPr="00E77B61">
        <w:rPr>
          <w:rFonts w:asciiTheme="majorBidi" w:hAnsiTheme="majorBidi" w:cstheme="majorBidi"/>
          <w:b/>
          <w:sz w:val="28"/>
          <w:szCs w:val="28"/>
          <w:cs/>
          <w:lang w:val="x-none" w:eastAsia="x-none"/>
        </w:rPr>
        <w:t>เมื่อกลุ่มบริษัทเป็นผู้ให้เช่าช่วง</w:t>
      </w:r>
      <w:r w:rsidRPr="00E77B61">
        <w:rPr>
          <w:rFonts w:asciiTheme="majorBidi" w:hAnsiTheme="majorBidi" w:cstheme="majorBidi"/>
          <w:b/>
          <w:sz w:val="28"/>
          <w:szCs w:val="28"/>
          <w:lang w:val="x-none" w:eastAsia="x-none"/>
        </w:rPr>
        <w:t xml:space="preserve"> </w:t>
      </w:r>
      <w:r w:rsidRPr="00E77B61">
        <w:rPr>
          <w:rFonts w:asciiTheme="majorBidi" w:hAnsiTheme="majorBidi" w:cstheme="majorBidi"/>
          <w:b/>
          <w:sz w:val="28"/>
          <w:szCs w:val="28"/>
          <w:cs/>
          <w:lang w:val="x-none" w:eastAsia="x-none"/>
        </w:rPr>
        <w:t>กลุ่มบริษัทจะ</w:t>
      </w:r>
      <w:r w:rsidRPr="00E77B61">
        <w:rPr>
          <w:rFonts w:asciiTheme="majorBidi" w:hAnsiTheme="majorBidi" w:cstheme="majorBidi" w:hint="cs"/>
          <w:b/>
          <w:sz w:val="28"/>
          <w:szCs w:val="28"/>
          <w:cs/>
          <w:lang w:val="x-none" w:eastAsia="x-none"/>
        </w:rPr>
        <w:t>จัดประเภทสัญญาเช่าช่วงเป็นสัญญาเช่าการเงินหรือสัญญาเช่าดำเนินงาน</w:t>
      </w:r>
      <w:r w:rsidRPr="00E77B61">
        <w:rPr>
          <w:rFonts w:asciiTheme="majorBidi" w:hAnsiTheme="majorBidi" w:cstheme="majorBidi"/>
          <w:b/>
          <w:sz w:val="28"/>
          <w:szCs w:val="28"/>
          <w:cs/>
          <w:lang w:val="x-none" w:eastAsia="x-none"/>
        </w:rPr>
        <w:t xml:space="preserve"> หากสัญญาเช่าหลักเป็นสัญญาเช่า</w:t>
      </w:r>
      <w:r w:rsidRPr="00E77B61">
        <w:rPr>
          <w:rFonts w:asciiTheme="majorBidi" w:hAnsiTheme="majorBidi" w:cstheme="majorBidi" w:hint="cs"/>
          <w:b/>
          <w:sz w:val="28"/>
          <w:szCs w:val="28"/>
          <w:cs/>
          <w:lang w:val="x-none" w:eastAsia="x-none"/>
        </w:rPr>
        <w:t xml:space="preserve">ดำเนินงาน </w:t>
      </w:r>
      <w:r w:rsidRPr="00E77B61">
        <w:rPr>
          <w:rFonts w:asciiTheme="majorBidi" w:hAnsiTheme="majorBidi" w:cstheme="majorBidi"/>
          <w:b/>
          <w:sz w:val="28"/>
          <w:szCs w:val="28"/>
          <w:cs/>
          <w:lang w:val="x-none" w:eastAsia="x-none"/>
        </w:rPr>
        <w:t>สัญญาให้เช่าช่วงจะ</w:t>
      </w:r>
      <w:r w:rsidRPr="00E77B61">
        <w:rPr>
          <w:rFonts w:asciiTheme="majorBidi" w:hAnsiTheme="majorBidi" w:cstheme="majorBidi" w:hint="cs"/>
          <w:b/>
          <w:sz w:val="28"/>
          <w:szCs w:val="28"/>
          <w:cs/>
          <w:lang w:val="x-none" w:eastAsia="x-none"/>
        </w:rPr>
        <w:t>ถูก</w:t>
      </w:r>
      <w:r w:rsidRPr="00E77B61">
        <w:rPr>
          <w:rFonts w:asciiTheme="majorBidi" w:hAnsiTheme="majorBidi" w:cstheme="majorBidi"/>
          <w:b/>
          <w:sz w:val="28"/>
          <w:szCs w:val="28"/>
          <w:cs/>
          <w:lang w:val="x-none" w:eastAsia="x-none"/>
        </w:rPr>
        <w:t>จัดประเภทเป็นสัญญาเช่าดำเนินงาน</w:t>
      </w:r>
      <w:r w:rsidR="00E77B61" w:rsidRPr="00E77B61">
        <w:rPr>
          <w:rFonts w:asciiTheme="majorBidi" w:hAnsiTheme="majorBidi" w:cstheme="majorBidi" w:hint="cs"/>
          <w:b/>
          <w:sz w:val="28"/>
          <w:szCs w:val="28"/>
          <w:cs/>
          <w:lang w:val="x-none" w:eastAsia="x-none"/>
        </w:rPr>
        <w:t xml:space="preserve"> </w:t>
      </w:r>
      <w:r w:rsidRPr="00E77B61">
        <w:rPr>
          <w:rFonts w:asciiTheme="majorBidi" w:hAnsiTheme="majorBidi" w:cstheme="majorBidi" w:hint="cs"/>
          <w:b/>
          <w:sz w:val="28"/>
          <w:szCs w:val="28"/>
          <w:cs/>
          <w:lang w:val="x-none" w:eastAsia="x-none"/>
        </w:rPr>
        <w:t>นอกจากนี้ สัญญาเช่าช่วงจะพิจารณาจัดประเภท</w:t>
      </w:r>
      <w:r w:rsidRPr="00E77B61">
        <w:rPr>
          <w:rFonts w:asciiTheme="majorBidi" w:hAnsiTheme="majorBidi" w:cstheme="majorBidi"/>
          <w:b/>
          <w:sz w:val="28"/>
          <w:szCs w:val="28"/>
          <w:cs/>
          <w:lang w:val="x-none" w:eastAsia="x-none"/>
        </w:rPr>
        <w:t>โดยอ้างอิง</w:t>
      </w:r>
      <w:r w:rsidRPr="00E77B61">
        <w:rPr>
          <w:rFonts w:asciiTheme="majorBidi" w:hAnsiTheme="majorBidi" w:cstheme="majorBidi" w:hint="cs"/>
          <w:b/>
          <w:sz w:val="28"/>
          <w:szCs w:val="28"/>
          <w:cs/>
          <w:lang w:val="x-none" w:eastAsia="x-none"/>
        </w:rPr>
        <w:t>จาก</w:t>
      </w:r>
      <w:r w:rsidRPr="00E77B61">
        <w:rPr>
          <w:rFonts w:asciiTheme="majorBidi" w:hAnsiTheme="majorBidi" w:cstheme="majorBidi"/>
          <w:b/>
          <w:sz w:val="28"/>
          <w:szCs w:val="28"/>
          <w:cs/>
          <w:lang w:val="x-none" w:eastAsia="x-none"/>
        </w:rPr>
        <w:t>สินทรัพย์</w:t>
      </w:r>
      <w:r w:rsidRPr="00E77B61">
        <w:rPr>
          <w:rFonts w:asciiTheme="majorBidi" w:hAnsiTheme="majorBidi" w:cstheme="majorBidi" w:hint="cs"/>
          <w:b/>
          <w:sz w:val="28"/>
          <w:szCs w:val="28"/>
          <w:cs/>
          <w:lang w:val="x-none" w:eastAsia="x-none"/>
        </w:rPr>
        <w:t>ที่อยู่ภายใต้</w:t>
      </w:r>
      <w:r w:rsidRPr="00E77B61">
        <w:rPr>
          <w:rFonts w:asciiTheme="majorBidi" w:hAnsiTheme="majorBidi" w:cstheme="majorBidi"/>
          <w:b/>
          <w:sz w:val="28"/>
          <w:szCs w:val="28"/>
          <w:cs/>
          <w:lang w:val="x-none" w:eastAsia="x-none"/>
        </w:rPr>
        <w:t>สัญญาเช่าหลัก</w:t>
      </w:r>
    </w:p>
    <w:p w14:paraId="2D7FBEA6" w14:textId="77777777" w:rsidR="00C55168" w:rsidRPr="00E77B61" w:rsidRDefault="00C55168" w:rsidP="00C55168">
      <w:pPr>
        <w:pStyle w:val="ListParagraph"/>
        <w:ind w:left="540"/>
        <w:rPr>
          <w:rFonts w:asciiTheme="majorBidi" w:hAnsiTheme="majorBidi" w:cstheme="majorBidi"/>
          <w:b/>
          <w:sz w:val="28"/>
          <w:szCs w:val="28"/>
          <w:lang w:val="x-none" w:eastAsia="x-none"/>
        </w:rPr>
      </w:pPr>
    </w:p>
    <w:p w14:paraId="18C1A8B2" w14:textId="4C7ED110" w:rsidR="00C55168" w:rsidRPr="00E77B61" w:rsidRDefault="00C55168" w:rsidP="00C55168">
      <w:pPr>
        <w:pStyle w:val="ListParagraph"/>
        <w:ind w:left="540"/>
        <w:rPr>
          <w:rFonts w:asciiTheme="majorBidi" w:hAnsiTheme="majorBidi" w:cstheme="majorBidi"/>
          <w:b/>
          <w:sz w:val="28"/>
          <w:szCs w:val="28"/>
          <w:lang w:val="x-none" w:eastAsia="x-none"/>
        </w:rPr>
      </w:pPr>
      <w:r w:rsidRPr="00E77B61">
        <w:rPr>
          <w:rFonts w:asciiTheme="majorBidi" w:hAnsiTheme="majorBidi" w:cstheme="majorBidi"/>
          <w:b/>
          <w:sz w:val="28"/>
          <w:szCs w:val="28"/>
          <w:cs/>
          <w:lang w:val="x-none" w:eastAsia="x-none"/>
        </w:rPr>
        <w:t>กลุ่มบริษัทรับรู้ลูกหนี้สัญญาเช่าการเงินด้วยจำนวนเงินลงทุนสุทธิของสัญญาเช่า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การเงิ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7EA12E8A" w14:textId="77777777" w:rsidR="00E47F75" w:rsidRDefault="00E47F75" w:rsidP="00C55168">
      <w:pPr>
        <w:pStyle w:val="BodyText"/>
        <w:spacing w:after="0"/>
        <w:ind w:left="540"/>
        <w:rPr>
          <w:rFonts w:asciiTheme="majorBidi" w:hAnsiTheme="majorBidi" w:cstheme="majorBidi"/>
          <w:b/>
          <w:sz w:val="28"/>
          <w:szCs w:val="28"/>
          <w:lang w:val="x-none" w:eastAsia="x-none"/>
        </w:rPr>
      </w:pPr>
    </w:p>
    <w:p w14:paraId="11534326" w14:textId="11DDA21F" w:rsidR="00C55168" w:rsidRPr="00E77B61" w:rsidRDefault="00C55168" w:rsidP="00C55168">
      <w:pPr>
        <w:pStyle w:val="BodyText"/>
        <w:spacing w:after="0"/>
        <w:ind w:left="540"/>
        <w:rPr>
          <w:rFonts w:asciiTheme="majorBidi" w:hAnsiTheme="majorBidi" w:cstheme="majorBidi"/>
          <w:b/>
          <w:sz w:val="28"/>
          <w:szCs w:val="28"/>
          <w:lang w:val="x-none" w:eastAsia="x-none"/>
        </w:rPr>
      </w:pPr>
      <w:r w:rsidRPr="00E77B61">
        <w:rPr>
          <w:rFonts w:asciiTheme="majorBidi" w:hAnsiTheme="majorBidi" w:cstheme="majorBidi"/>
          <w:b/>
          <w:sz w:val="28"/>
          <w:szCs w:val="28"/>
          <w:cs/>
          <w:lang w:val="x-none" w:eastAsia="x-none"/>
        </w:rPr>
        <w:t>รายได้ค่าเช่าจากสัญญาเช่าดำเนินงานรับรู้ในกำไรหรือขาดทุนโดยวิธีเส้นตรงตลอดอายุสัญญาเช่า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E77B61">
        <w:rPr>
          <w:rFonts w:asciiTheme="majorBidi" w:hAnsiTheme="majorBidi" w:cstheme="majorBidi"/>
          <w:b/>
          <w:sz w:val="28"/>
          <w:szCs w:val="28"/>
          <w:lang w:val="x-none" w:eastAsia="x-none"/>
        </w:rPr>
        <w:t xml:space="preserve">  </w:t>
      </w:r>
    </w:p>
    <w:p w14:paraId="4243D4DB" w14:textId="77777777" w:rsidR="00C55168" w:rsidRPr="00E77B61" w:rsidRDefault="00C55168" w:rsidP="00C55168">
      <w:pPr>
        <w:ind w:left="540"/>
        <w:rPr>
          <w:rFonts w:asciiTheme="majorBidi" w:hAnsiTheme="majorBidi" w:cstheme="majorBidi"/>
          <w:b/>
          <w:sz w:val="28"/>
          <w:szCs w:val="28"/>
          <w:lang w:val="x-none" w:eastAsia="x-none"/>
        </w:rPr>
      </w:pPr>
    </w:p>
    <w:p w14:paraId="3F49BD69" w14:textId="77777777" w:rsidR="00C55168" w:rsidRPr="00E77B61" w:rsidRDefault="00C55168" w:rsidP="00C55168">
      <w:pPr>
        <w:pStyle w:val="ListParagraph"/>
        <w:ind w:left="540"/>
        <w:rPr>
          <w:rFonts w:asciiTheme="majorBidi" w:hAnsiTheme="majorBidi" w:cstheme="majorBidi"/>
          <w:b/>
          <w:sz w:val="28"/>
          <w:szCs w:val="28"/>
          <w:lang w:val="x-none" w:eastAsia="x-none"/>
        </w:rPr>
      </w:pPr>
      <w:r w:rsidRPr="00E77B61">
        <w:rPr>
          <w:rFonts w:asciiTheme="majorBidi" w:hAnsiTheme="majorBidi" w:cstheme="majorBidi" w:hint="cs"/>
          <w:b/>
          <w:sz w:val="28"/>
          <w:szCs w:val="28"/>
          <w:cs/>
          <w:lang w:val="x-none" w:eastAsia="x-none"/>
        </w:rPr>
        <w:t>ค่าเผื่อ</w:t>
      </w:r>
      <w:r w:rsidRPr="00E77B61">
        <w:rPr>
          <w:rFonts w:asciiTheme="majorBidi" w:hAnsiTheme="majorBidi" w:cstheme="majorBidi"/>
          <w:b/>
          <w:sz w:val="28"/>
          <w:szCs w:val="28"/>
          <w:cs/>
          <w:lang w:val="x-none" w:eastAsia="x-none"/>
        </w:rPr>
        <w:t>หนี้สงสัยจะสูญประเมินโดยการวิเคราะห์ประวัติการชำระหนี้ หนี้สูญจะถูกตัดจำหน่ายเมื่อเกิดขึ้น</w:t>
      </w:r>
    </w:p>
    <w:p w14:paraId="585CC38A" w14:textId="3BB581EC" w:rsidR="00116E9B" w:rsidRDefault="00116E9B">
      <w:pPr>
        <w:spacing w:line="240" w:lineRule="auto"/>
        <w:jc w:val="left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1D3FE5B1" w14:textId="7A5CE226" w:rsidR="003B14EA" w:rsidRPr="00601BFE" w:rsidRDefault="003B14EA" w:rsidP="00F513D0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601BFE">
        <w:rPr>
          <w:rFonts w:ascii="Angsana New" w:hAnsi="Angsana New"/>
          <w:b/>
          <w:bCs/>
          <w:i/>
          <w:iCs/>
          <w:sz w:val="28"/>
          <w:szCs w:val="28"/>
          <w:cs/>
        </w:rPr>
        <w:t>การด้อยค่า</w:t>
      </w:r>
      <w:r w:rsidR="00C55168" w:rsidRPr="00601BFE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สินทรัพย์ทางการเงินนอกเหนือจากลูกหนี้การค้า</w:t>
      </w:r>
    </w:p>
    <w:p w14:paraId="375B7591" w14:textId="77777777" w:rsidR="006D739E" w:rsidRPr="00601BFE" w:rsidRDefault="006D739E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306D78F3" w14:textId="77777777" w:rsidR="00C55168" w:rsidRPr="00601BFE" w:rsidRDefault="00C55168" w:rsidP="00C55168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01BF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นโยบายการบัญชีที่ถือปฏิบัติตั้งแต่วันที่ </w:t>
      </w:r>
      <w:r w:rsidRPr="00601BFE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 </w:t>
      </w:r>
      <w:r w:rsidRPr="00601BF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ตุลาคม </w:t>
      </w:r>
      <w:r w:rsidRPr="00601BFE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</w:p>
    <w:p w14:paraId="72C5DF30" w14:textId="77777777" w:rsidR="00C55168" w:rsidRPr="00601BFE" w:rsidRDefault="00C55168" w:rsidP="00C55168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2C101745" w14:textId="1D7BD173" w:rsidR="00C55168" w:rsidRPr="00AD44C3" w:rsidRDefault="00C55168" w:rsidP="00C55168">
      <w:pPr>
        <w:spacing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EF3967"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กลุ่มบริษัท</w:t>
      </w:r>
      <w:r w:rsidRPr="00601BFE">
        <w:rPr>
          <w:rFonts w:asciiTheme="majorBidi" w:hAnsiTheme="majorBidi" w:cstheme="majorBidi"/>
          <w:color w:val="000000"/>
          <w:sz w:val="28"/>
          <w:szCs w:val="28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</w:t>
      </w:r>
      <w:r w:rsidRPr="00601BFE">
        <w:rPr>
          <w:color w:val="000000"/>
          <w:szCs w:val="28"/>
          <w:cs/>
        </w:rPr>
        <w:t>จำหน่าย เงินลงทุนในตราสารหนี้ที่วัดมูลค่าด้วยมูลค่ายุติธรรมผ่านกำไรขาดทุนเบ็ดเสร็จอื่น ลูกหนี้สัญญาเช่าและ</w:t>
      </w:r>
      <w:r w:rsidRPr="00601BFE">
        <w:rPr>
          <w:rFonts w:hint="cs"/>
          <w:color w:val="000000"/>
          <w:szCs w:val="28"/>
          <w:cs/>
        </w:rPr>
        <w:t xml:space="preserve">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00597C06" w14:textId="77777777" w:rsidR="00C55168" w:rsidRPr="00AD44C3" w:rsidRDefault="00C55168" w:rsidP="00C55168">
      <w:pPr>
        <w:spacing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</w:p>
    <w:p w14:paraId="03F7B060" w14:textId="5909D5B2" w:rsidR="00C55168" w:rsidRDefault="00C55168" w:rsidP="00C55168">
      <w:pPr>
        <w:pStyle w:val="ListParagraph"/>
        <w:tabs>
          <w:tab w:val="left" w:pos="630"/>
          <w:tab w:val="left" w:pos="720"/>
        </w:tabs>
        <w:ind w:left="540"/>
        <w:rPr>
          <w:color w:val="000000"/>
          <w:szCs w:val="28"/>
        </w:rPr>
      </w:pPr>
      <w:r w:rsidRPr="00601BFE">
        <w:rPr>
          <w:color w:val="000000"/>
          <w:szCs w:val="28"/>
          <w:cs/>
        </w:rPr>
        <w:t>กลุ่มบริษัทรับรู้ผล</w:t>
      </w:r>
      <w:r w:rsidRPr="00601BFE">
        <w:rPr>
          <w:rFonts w:hint="cs"/>
          <w:color w:val="000000"/>
          <w:szCs w:val="28"/>
          <w:cs/>
        </w:rPr>
        <w:t>ขาดทุนด้านเครดิตที่คาดว่าจะเกิดขึ้นด้วยผลขาดทุนด้านเครดิตที่คาดว่าจะเกิดขึ้น</w:t>
      </w:r>
      <w:r w:rsidRPr="00AD44C3">
        <w:rPr>
          <w:color w:val="000000"/>
          <w:szCs w:val="28"/>
          <w:cs/>
        </w:rPr>
        <w:t>ในอีก</w:t>
      </w:r>
      <w:r w:rsidR="007737B0">
        <w:rPr>
          <w:rFonts w:hint="cs"/>
          <w:color w:val="000000"/>
          <w:szCs w:val="28"/>
          <w:cs/>
        </w:rPr>
        <w:t xml:space="preserve"> </w:t>
      </w:r>
      <w:r w:rsidR="007737B0" w:rsidRPr="007737B0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AD44C3">
        <w:rPr>
          <w:color w:val="000000"/>
          <w:szCs w:val="28"/>
        </w:rPr>
        <w:t xml:space="preserve"> </w:t>
      </w:r>
      <w:r w:rsidRPr="00AD44C3">
        <w:rPr>
          <w:color w:val="000000"/>
          <w:szCs w:val="28"/>
          <w:cs/>
        </w:rPr>
        <w:t>เดือน</w:t>
      </w:r>
      <w:r w:rsidRPr="00601BFE">
        <w:rPr>
          <w:rFonts w:hint="cs"/>
          <w:color w:val="000000"/>
          <w:szCs w:val="28"/>
          <w:cs/>
        </w:rPr>
        <w:t>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601BFE">
        <w:rPr>
          <w:color w:val="000000"/>
          <w:szCs w:val="28"/>
          <w:cs/>
        </w:rPr>
        <w:t>สินทรัพย์ทางการเงินที่มีการด้อยค่าด้านเครดิต</w:t>
      </w:r>
      <w:r w:rsidRPr="00601BFE">
        <w:rPr>
          <w:rFonts w:hint="cs"/>
          <w:color w:val="000000"/>
          <w:szCs w:val="28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601BFE">
        <w:rPr>
          <w:color w:val="000000"/>
          <w:szCs w:val="28"/>
        </w:rPr>
        <w:t xml:space="preserve"> </w:t>
      </w:r>
    </w:p>
    <w:p w14:paraId="36AD3E4B" w14:textId="77777777" w:rsidR="00482FBC" w:rsidRPr="00601BFE" w:rsidRDefault="00482FBC" w:rsidP="00C55168">
      <w:pPr>
        <w:pStyle w:val="ListParagraph"/>
        <w:tabs>
          <w:tab w:val="left" w:pos="630"/>
          <w:tab w:val="left" w:pos="720"/>
        </w:tabs>
        <w:ind w:left="540"/>
        <w:rPr>
          <w:color w:val="000000"/>
          <w:szCs w:val="28"/>
        </w:rPr>
      </w:pPr>
    </w:p>
    <w:p w14:paraId="423FDA84" w14:textId="2EB1140A" w:rsidR="00C55168" w:rsidRPr="00AD44C3" w:rsidRDefault="00C55168" w:rsidP="00C55168">
      <w:pPr>
        <w:tabs>
          <w:tab w:val="left" w:pos="630"/>
          <w:tab w:val="left" w:pos="72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601BFE">
        <w:rPr>
          <w:color w:val="000000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Pr="00601BFE">
        <w:rPr>
          <w:rFonts w:hint="eastAsia"/>
          <w:color w:val="000000"/>
          <w:szCs w:val="28"/>
          <w:cs/>
        </w:rPr>
        <w:t>โดยพิจารณา</w:t>
      </w:r>
      <w:r w:rsidRPr="00AD44C3">
        <w:rPr>
          <w:rFonts w:asciiTheme="majorBidi" w:hAnsiTheme="majorBidi" w:cstheme="majorBidi" w:hint="eastAsia"/>
          <w:sz w:val="28"/>
          <w:szCs w:val="28"/>
          <w:cs/>
        </w:rPr>
        <w:t>ถึงการคาดการณ์ในอนาคตประกอบกับประสบการณ์ในอดีต</w:t>
      </w:r>
      <w:r w:rsidRPr="00AD44C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D44C3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AD44C3">
        <w:rPr>
          <w:rFonts w:asciiTheme="majorBidi" w:hAnsiTheme="majorBidi" w:cstheme="majorBidi"/>
          <w:sz w:val="28"/>
          <w:szCs w:val="28"/>
          <w:cs/>
        </w:rPr>
        <w:t>คำนวณโดยใช้มูลค่าปัจจุบันของจำนวนเงินที่</w:t>
      </w:r>
      <w:r w:rsidRPr="00AD44C3">
        <w:rPr>
          <w:rFonts w:asciiTheme="majorBidi" w:hAnsiTheme="majorBidi" w:cstheme="majorBidi" w:hint="cs"/>
          <w:sz w:val="28"/>
          <w:szCs w:val="28"/>
          <w:cs/>
        </w:rPr>
        <w:t>คาดว่าจะ</w:t>
      </w:r>
      <w:r w:rsidRPr="00AD44C3">
        <w:rPr>
          <w:rFonts w:asciiTheme="majorBidi" w:hAnsiTheme="majorBidi" w:cstheme="majorBidi"/>
          <w:sz w:val="28"/>
          <w:szCs w:val="28"/>
          <w:cs/>
        </w:rPr>
        <w:t>ไม่ได้รับคิดลดด้วยอัตราดอกเบี้ยที่แท้จริงของสินทรัพย์ทางการเงิน</w:t>
      </w:r>
      <w:r w:rsidRPr="00AD44C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524D0110" w14:textId="77777777" w:rsidR="005F06A2" w:rsidRDefault="005F06A2" w:rsidP="00C55168">
      <w:pPr>
        <w:tabs>
          <w:tab w:val="left" w:pos="630"/>
          <w:tab w:val="left" w:pos="72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1E24EBB8" w14:textId="2AB08E3A" w:rsidR="00C55168" w:rsidRPr="00AD44C3" w:rsidRDefault="00C55168" w:rsidP="00C55168">
      <w:pPr>
        <w:tabs>
          <w:tab w:val="left" w:pos="630"/>
          <w:tab w:val="left" w:pos="72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D44C3">
        <w:rPr>
          <w:rFonts w:asciiTheme="majorBidi" w:hAnsiTheme="majorBidi" w:cstheme="majorBidi"/>
          <w:sz w:val="28"/>
          <w:szCs w:val="28"/>
          <w:cs/>
        </w:rPr>
        <w:t>กลุ่มบริษัทพิจารณาว่าสินทรัพย์ทางการเงินมีความเสี่ยงด้านเครดิตต่ำเมื่อมี</w:t>
      </w:r>
      <w:r w:rsidRPr="00AD44C3">
        <w:rPr>
          <w:rFonts w:asciiTheme="majorBidi" w:hAnsiTheme="majorBidi" w:cstheme="majorBidi" w:hint="cs"/>
          <w:sz w:val="28"/>
          <w:szCs w:val="28"/>
          <w:cs/>
        </w:rPr>
        <w:t>อันดับ</w:t>
      </w:r>
      <w:r w:rsidRPr="00AD44C3">
        <w:rPr>
          <w:rFonts w:asciiTheme="majorBidi" w:hAnsiTheme="majorBidi" w:cstheme="majorBidi"/>
          <w:sz w:val="28"/>
          <w:szCs w:val="28"/>
          <w:cs/>
        </w:rPr>
        <w:t>ความน่าเชื่อถืออยู่ใน</w:t>
      </w:r>
      <w:r w:rsidRPr="00AD44C3">
        <w:rPr>
          <w:rFonts w:asciiTheme="majorBidi" w:hAnsiTheme="majorBidi" w:cstheme="majorBidi"/>
          <w:sz w:val="28"/>
          <w:szCs w:val="28"/>
        </w:rPr>
        <w:t xml:space="preserve"> ‘</w:t>
      </w:r>
      <w:r w:rsidRPr="00AD44C3">
        <w:rPr>
          <w:rFonts w:asciiTheme="majorBidi" w:hAnsiTheme="majorBidi" w:cstheme="majorBidi"/>
          <w:sz w:val="28"/>
          <w:szCs w:val="28"/>
          <w:cs/>
        </w:rPr>
        <w:t>ระดับที่น่าลงทุน</w:t>
      </w:r>
      <w:r w:rsidRPr="00AD44C3">
        <w:rPr>
          <w:rFonts w:asciiTheme="majorBidi" w:hAnsiTheme="majorBidi" w:cstheme="majorBidi"/>
          <w:sz w:val="28"/>
          <w:szCs w:val="28"/>
        </w:rPr>
        <w:t>’</w:t>
      </w:r>
      <w:r w:rsidRPr="00AD44C3">
        <w:rPr>
          <w:rFonts w:asciiTheme="majorBidi" w:hAnsiTheme="majorBidi" w:cstheme="majorBidi"/>
          <w:sz w:val="28"/>
          <w:szCs w:val="28"/>
          <w:cs/>
        </w:rPr>
        <w:t xml:space="preserve">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Pr="00AD44C3">
        <w:rPr>
          <w:rFonts w:asciiTheme="majorBidi" w:hAnsiTheme="majorBidi" w:cstheme="majorBidi"/>
          <w:sz w:val="28"/>
          <w:szCs w:val="28"/>
        </w:rPr>
        <w:t xml:space="preserve">12 </w:t>
      </w:r>
      <w:r w:rsidRPr="00AD44C3">
        <w:rPr>
          <w:rFonts w:asciiTheme="majorBidi" w:hAnsiTheme="majorBidi" w:cstheme="majorBidi"/>
          <w:sz w:val="28"/>
          <w:szCs w:val="28"/>
          <w:cs/>
        </w:rPr>
        <w:t>เดือนข้างหน้า</w:t>
      </w:r>
      <w:r w:rsidRPr="00AD44C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0973B762" w14:textId="77777777" w:rsidR="00C55168" w:rsidRPr="00AD44C3" w:rsidRDefault="00C55168" w:rsidP="00C55168">
      <w:pPr>
        <w:tabs>
          <w:tab w:val="left" w:pos="630"/>
          <w:tab w:val="left" w:pos="72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374ECD4B" w14:textId="0F56A24E" w:rsidR="00C55168" w:rsidRPr="00AD44C3" w:rsidRDefault="00C55168" w:rsidP="00C55168">
      <w:pPr>
        <w:tabs>
          <w:tab w:val="left" w:pos="63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D44C3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AD44C3">
        <w:rPr>
          <w:rFonts w:asciiTheme="majorBidi" w:hAnsiTheme="majorBidi" w:cstheme="majorBidi"/>
          <w:sz w:val="28"/>
          <w:szCs w:val="28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B45FCD">
        <w:rPr>
          <w:rFonts w:asciiTheme="majorBidi" w:hAnsiTheme="majorBidi" w:cstheme="majorBidi"/>
          <w:sz w:val="28"/>
          <w:szCs w:val="28"/>
        </w:rPr>
        <w:t>6</w:t>
      </w:r>
      <w:r w:rsidRPr="00AD44C3">
        <w:rPr>
          <w:rFonts w:asciiTheme="majorBidi" w:hAnsiTheme="majorBidi" w:cstheme="majorBidi"/>
          <w:sz w:val="28"/>
          <w:szCs w:val="28"/>
        </w:rPr>
        <w:t xml:space="preserve">0 </w:t>
      </w:r>
      <w:r w:rsidRPr="00AD44C3">
        <w:rPr>
          <w:rFonts w:asciiTheme="majorBidi" w:hAnsiTheme="majorBidi" w:cstheme="majorBidi"/>
          <w:sz w:val="28"/>
          <w:szCs w:val="28"/>
          <w:cs/>
        </w:rPr>
        <w:t>วัน มีการเปลี่ยนแปลงของ</w:t>
      </w:r>
      <w:r w:rsidRPr="00AD44C3">
        <w:rPr>
          <w:rFonts w:asciiTheme="majorBidi" w:hAnsiTheme="majorBidi" w:cstheme="majorBidi" w:hint="cs"/>
          <w:sz w:val="28"/>
          <w:szCs w:val="28"/>
          <w:cs/>
        </w:rPr>
        <w:t>อันดับ</w:t>
      </w:r>
      <w:r w:rsidRPr="00AD44C3">
        <w:rPr>
          <w:rFonts w:asciiTheme="majorBidi" w:hAnsiTheme="majorBidi" w:cstheme="majorBidi"/>
          <w:sz w:val="28"/>
          <w:szCs w:val="28"/>
          <w:cs/>
        </w:rPr>
        <w:t>ความน่าเชื่อถือที่ลดระดับลงอย่างมีนัยสำคัญ มีการดำเนินงานที่ถดถอยอย่างมีนัยสำคัญของลูกหนี้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  <w:r w:rsidRPr="00AD44C3">
        <w:rPr>
          <w:rFonts w:asciiTheme="majorBidi" w:hAnsiTheme="majorBidi" w:cstheme="majorBidi"/>
          <w:sz w:val="28"/>
          <w:szCs w:val="28"/>
        </w:rPr>
        <w:t xml:space="preserve"> </w:t>
      </w:r>
    </w:p>
    <w:p w14:paraId="652693E8" w14:textId="77777777" w:rsidR="00C55168" w:rsidRPr="00AD44C3" w:rsidRDefault="00C55168" w:rsidP="00C55168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14050712" w14:textId="186A2E91" w:rsidR="00C55168" w:rsidRPr="00601BFE" w:rsidRDefault="00C55168" w:rsidP="00C55168">
      <w:pPr>
        <w:spacing w:line="240" w:lineRule="auto"/>
        <w:ind w:left="540"/>
        <w:rPr>
          <w:color w:val="000000"/>
          <w:szCs w:val="28"/>
        </w:rPr>
      </w:pPr>
      <w:r w:rsidRPr="00601BFE">
        <w:rPr>
          <w:rFonts w:hint="cs"/>
          <w:color w:val="000000"/>
          <w:szCs w:val="28"/>
          <w:cs/>
        </w:rPr>
        <w:t>กลุ่มบริษัท</w:t>
      </w:r>
      <w:r w:rsidRPr="00601BFE">
        <w:rPr>
          <w:color w:val="000000"/>
          <w:szCs w:val="28"/>
          <w:cs/>
        </w:rPr>
        <w:t>พิจารณาว่า</w:t>
      </w:r>
      <w:r w:rsidRPr="00601BFE">
        <w:rPr>
          <w:rFonts w:hint="cs"/>
          <w:color w:val="000000"/>
          <w:szCs w:val="28"/>
          <w:cs/>
        </w:rPr>
        <w:t>สินทรัพย์ทางการเงินจะเกิดการ</w:t>
      </w:r>
      <w:r w:rsidRPr="00601BFE">
        <w:rPr>
          <w:color w:val="000000"/>
          <w:szCs w:val="28"/>
          <w:cs/>
        </w:rPr>
        <w:t>ผิด</w:t>
      </w:r>
      <w:r w:rsidRPr="00601BFE">
        <w:rPr>
          <w:rFonts w:hint="cs"/>
          <w:color w:val="000000"/>
          <w:szCs w:val="28"/>
          <w:cs/>
        </w:rPr>
        <w:t>สัญญา</w:t>
      </w:r>
      <w:r w:rsidRPr="00601BFE">
        <w:rPr>
          <w:color w:val="000000"/>
          <w:szCs w:val="28"/>
          <w:cs/>
        </w:rPr>
        <w:t>เมื่อ</w:t>
      </w:r>
      <w:r w:rsidRPr="00601BFE">
        <w:rPr>
          <w:rFonts w:hint="cs"/>
          <w:color w:val="000000"/>
          <w:szCs w:val="28"/>
          <w:cs/>
        </w:rPr>
        <w:t xml:space="preserve"> </w:t>
      </w:r>
    </w:p>
    <w:p w14:paraId="1FED0493" w14:textId="3C1A5CF5" w:rsidR="00C55168" w:rsidRPr="00601BFE" w:rsidRDefault="00C55168" w:rsidP="00BA7DB0">
      <w:pPr>
        <w:pStyle w:val="ListParagraph"/>
        <w:numPr>
          <w:ilvl w:val="0"/>
          <w:numId w:val="21"/>
        </w:numPr>
        <w:spacing w:line="240" w:lineRule="auto"/>
        <w:ind w:left="900"/>
        <w:contextualSpacing/>
        <w:rPr>
          <w:rFonts w:asciiTheme="majorBidi" w:hAnsiTheme="majorBidi" w:cstheme="majorBidi"/>
          <w:color w:val="000000"/>
          <w:sz w:val="28"/>
          <w:szCs w:val="28"/>
        </w:rPr>
      </w:pPr>
      <w:r w:rsidRPr="00601BFE">
        <w:rPr>
          <w:rFonts w:hint="cs"/>
          <w:color w:val="000000"/>
          <w:szCs w:val="28"/>
          <w:cs/>
        </w:rPr>
        <w:t>ผู้กู้</w:t>
      </w:r>
      <w:r w:rsidRPr="00601BFE">
        <w:rPr>
          <w:color w:val="000000"/>
          <w:szCs w:val="28"/>
          <w:cs/>
        </w:rPr>
        <w:t>ไม่สามารถจ่ายชำระภาระผูกพันด้านเครดิตให้แก่</w:t>
      </w:r>
      <w:r w:rsidRPr="00601BFE">
        <w:rPr>
          <w:rFonts w:hint="cs"/>
          <w:color w:val="000000"/>
          <w:szCs w:val="28"/>
          <w:cs/>
        </w:rPr>
        <w:t>กลุ่มบริษัท</w:t>
      </w:r>
      <w:r w:rsidRPr="00601BFE">
        <w:rPr>
          <w:color w:val="000000"/>
          <w:szCs w:val="28"/>
          <w:cs/>
        </w:rPr>
        <w:t>ได้เต็มจำนวน</w:t>
      </w:r>
      <w:r w:rsidRPr="00601BFE">
        <w:rPr>
          <w:rFonts w:hint="cs"/>
          <w:color w:val="000000"/>
          <w:szCs w:val="28"/>
          <w:cs/>
        </w:rPr>
        <w:t xml:space="preserve"> อีกทั้งกลุ่มบริษัทไม่มี</w:t>
      </w:r>
      <w:r w:rsidRPr="00601BFE">
        <w:rPr>
          <w:color w:val="000000"/>
          <w:szCs w:val="28"/>
          <w:cs/>
        </w:rPr>
        <w:t>สิทธิ</w:t>
      </w:r>
      <w:r w:rsidRPr="00601BFE">
        <w:rPr>
          <w:rFonts w:asciiTheme="majorBidi" w:hAnsiTheme="majorBidi" w:cstheme="majorBidi"/>
          <w:color w:val="000000"/>
          <w:sz w:val="28"/>
          <w:szCs w:val="28"/>
          <w:cs/>
        </w:rPr>
        <w:t>ในการไล่เบี้ย เช่น การ</w:t>
      </w:r>
      <w:r w:rsidRPr="00601BFE">
        <w:rPr>
          <w:rFonts w:asciiTheme="majorBidi" w:hAnsiTheme="majorBidi" w:cstheme="majorBidi" w:hint="cs"/>
          <w:color w:val="000000"/>
          <w:sz w:val="28"/>
          <w:szCs w:val="28"/>
          <w:cs/>
        </w:rPr>
        <w:t>ยึด</w:t>
      </w:r>
      <w:r w:rsidRPr="00601BFE">
        <w:rPr>
          <w:rFonts w:asciiTheme="majorBidi" w:hAnsiTheme="majorBidi" w:cstheme="majorBidi"/>
          <w:color w:val="000000"/>
          <w:sz w:val="28"/>
          <w:szCs w:val="28"/>
          <w:cs/>
        </w:rPr>
        <w:t>หลักประกัน (</w:t>
      </w:r>
      <w:r w:rsidRPr="00601BFE">
        <w:rPr>
          <w:rFonts w:asciiTheme="majorBidi" w:hAnsiTheme="majorBidi" w:cstheme="majorBidi" w:hint="cs"/>
          <w:color w:val="000000"/>
          <w:sz w:val="28"/>
          <w:szCs w:val="28"/>
          <w:cs/>
        </w:rPr>
        <w:t>หากมีการวางหลักประกัน</w:t>
      </w:r>
      <w:r w:rsidRPr="00601BFE">
        <w:rPr>
          <w:rFonts w:asciiTheme="majorBidi" w:hAnsiTheme="majorBidi" w:cstheme="majorBidi"/>
          <w:color w:val="000000"/>
          <w:sz w:val="28"/>
          <w:szCs w:val="28"/>
          <w:cs/>
        </w:rPr>
        <w:t>)</w:t>
      </w:r>
      <w:r w:rsidRPr="00601BFE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601BFE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หรือ </w:t>
      </w:r>
    </w:p>
    <w:p w14:paraId="62D5365E" w14:textId="2CD15161" w:rsidR="00C55168" w:rsidRPr="00601BFE" w:rsidRDefault="00C55168" w:rsidP="00BA7DB0">
      <w:pPr>
        <w:pStyle w:val="ListParagraph"/>
        <w:numPr>
          <w:ilvl w:val="0"/>
          <w:numId w:val="21"/>
        </w:numPr>
        <w:spacing w:line="240" w:lineRule="auto"/>
        <w:ind w:left="900"/>
        <w:contextualSpacing/>
        <w:rPr>
          <w:i/>
          <w:iCs/>
          <w:color w:val="000000"/>
          <w:sz w:val="20"/>
        </w:rPr>
      </w:pPr>
      <w:r w:rsidRPr="00601BFE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สินทรัพย์ทางการเงินค้างชำระเกินกว่า </w:t>
      </w:r>
      <w:r w:rsidR="00B45FCD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601BFE">
        <w:rPr>
          <w:rFonts w:asciiTheme="majorBidi" w:hAnsiTheme="majorBidi" w:cstheme="majorBidi"/>
          <w:color w:val="000000"/>
          <w:sz w:val="28"/>
          <w:szCs w:val="28"/>
        </w:rPr>
        <w:t xml:space="preserve">0 </w:t>
      </w:r>
      <w:r w:rsidRPr="00601BFE">
        <w:rPr>
          <w:rFonts w:asciiTheme="majorBidi" w:hAnsiTheme="majorBidi" w:cstheme="majorBidi"/>
          <w:color w:val="000000"/>
          <w:sz w:val="28"/>
          <w:szCs w:val="28"/>
          <w:cs/>
        </w:rPr>
        <w:t>วัน</w:t>
      </w:r>
    </w:p>
    <w:p w14:paraId="04034AA4" w14:textId="3D46054A" w:rsidR="00116E9B" w:rsidRDefault="00116E9B">
      <w:pPr>
        <w:spacing w:line="240" w:lineRule="auto"/>
        <w:jc w:val="left"/>
        <w:rPr>
          <w:rFonts w:asciiTheme="majorBidi" w:eastAsia="EucrosiaUPCBold" w:hAnsiTheme="majorBidi" w:cstheme="majorBidi"/>
          <w:i/>
          <w:iCs/>
          <w:sz w:val="28"/>
          <w:szCs w:val="28"/>
          <w:highlight w:val="cyan"/>
          <w:cs/>
        </w:rPr>
      </w:pPr>
    </w:p>
    <w:p w14:paraId="4532D59A" w14:textId="2F3BA3D4" w:rsidR="00C55168" w:rsidRDefault="00C55168" w:rsidP="00C55168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601BFE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การตัดจำหน่าย</w:t>
      </w:r>
      <w:r w:rsidRPr="00601BFE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 xml:space="preserve"> </w:t>
      </w:r>
    </w:p>
    <w:p w14:paraId="1E08DB07" w14:textId="77777777" w:rsidR="00482FBC" w:rsidRPr="00601BFE" w:rsidRDefault="00482FBC" w:rsidP="00C55168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Theme="majorBidi" w:eastAsia="Calibri" w:hAnsiTheme="majorBidi" w:cstheme="majorBidi"/>
          <w:b/>
          <w:bCs/>
          <w:color w:val="0000FF"/>
          <w:sz w:val="28"/>
          <w:szCs w:val="28"/>
        </w:rPr>
      </w:pPr>
    </w:p>
    <w:p w14:paraId="4A394245" w14:textId="17D1B697" w:rsidR="00C55168" w:rsidRPr="00601BFE" w:rsidRDefault="00C55168" w:rsidP="00C55168">
      <w:pPr>
        <w:pStyle w:val="ListParagraph"/>
        <w:tabs>
          <w:tab w:val="left" w:pos="630"/>
          <w:tab w:val="left" w:pos="720"/>
        </w:tabs>
        <w:spacing w:line="240" w:lineRule="auto"/>
        <w:ind w:left="540"/>
        <w:rPr>
          <w:rFonts w:cstheme="minorBidi"/>
          <w:color w:val="000000"/>
          <w:sz w:val="20"/>
        </w:rPr>
      </w:pPr>
      <w:r w:rsidRPr="00601BFE">
        <w:rPr>
          <w:rFonts w:asciiTheme="majorBidi" w:eastAsia="Calibri" w:hAnsiTheme="majorBidi" w:cstheme="majorBidi"/>
          <w:sz w:val="28"/>
          <w:szCs w:val="28"/>
          <w:cs/>
        </w:rPr>
        <w:t>มูลค่าตามบัญชีขั้นต้นของ</w:t>
      </w:r>
      <w:r w:rsidRPr="00601BFE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สินทรัพย์ทางการเงินจะถูกตัดจำหน่ายเมื่อ</w:t>
      </w:r>
      <w:r w:rsidRPr="00EF3967">
        <w:rPr>
          <w:rFonts w:asciiTheme="majorBidi" w:hAnsiTheme="majorBidi" w:cstheme="majorBidi"/>
          <w:sz w:val="28"/>
          <w:szCs w:val="28"/>
          <w:cs/>
        </w:rPr>
        <w:t>กลุ่มบริษัทไม่</w:t>
      </w:r>
      <w:r w:rsidRPr="00601BFE">
        <w:rPr>
          <w:rFonts w:asciiTheme="majorBidi" w:hAnsiTheme="majorBidi" w:cstheme="majorBidi"/>
          <w:color w:val="000000"/>
          <w:sz w:val="28"/>
          <w:szCs w:val="28"/>
          <w:cs/>
        </w:rPr>
        <w:t>สามารถคาดการณ์ได้อย่างสมเหตุสมผลว่าจะได้รับคืน</w:t>
      </w:r>
      <w:r w:rsidRPr="00601BFE">
        <w:rPr>
          <w:rFonts w:asciiTheme="majorBidi" w:hAnsiTheme="majorBidi" w:cstheme="majorBidi" w:hint="cs"/>
          <w:color w:val="000000"/>
          <w:sz w:val="28"/>
          <w:szCs w:val="28"/>
          <w:cs/>
        </w:rPr>
        <w:t>เงิน</w:t>
      </w:r>
      <w:r w:rsidRPr="00601BF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601BFE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หากมีการรับเงินคืนในภายหลังจากสินทรัพย์ที่มีการตัดจำหน่ายแล้ว </w:t>
      </w:r>
      <w:r w:rsidRPr="00601BFE">
        <w:rPr>
          <w:rFonts w:asciiTheme="majorBidi" w:hAnsiTheme="majorBidi" w:cstheme="majorBidi"/>
          <w:color w:val="000000"/>
          <w:sz w:val="28"/>
          <w:szCs w:val="28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11B03C4B" w14:textId="77777777" w:rsidR="00C55168" w:rsidRPr="00601BFE" w:rsidRDefault="00C55168" w:rsidP="000571E2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105B9F3" w14:textId="77777777" w:rsidR="00C55168" w:rsidRDefault="00C55168" w:rsidP="00C55168">
      <w:pPr>
        <w:tabs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01BFE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นโยบายการบัญชีที่ถือปฏิบั</w:t>
      </w:r>
      <w:r w:rsidRPr="00601BF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ติก่อนวันที่ </w:t>
      </w:r>
      <w:r w:rsidRPr="00601BFE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 </w:t>
      </w:r>
      <w:r w:rsidRPr="00601BF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ตุลาคม </w:t>
      </w:r>
      <w:r w:rsidRPr="00601BFE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</w:p>
    <w:p w14:paraId="2A05AECB" w14:textId="77777777" w:rsidR="00C55168" w:rsidRPr="00C55168" w:rsidRDefault="00C55168" w:rsidP="000571E2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14:paraId="2921445A" w14:textId="526A497F" w:rsidR="00C55168" w:rsidRPr="00891863" w:rsidRDefault="00C55168" w:rsidP="00C55168">
      <w:pPr>
        <w:pStyle w:val="BodyText"/>
        <w:tabs>
          <w:tab w:val="left" w:pos="630"/>
          <w:tab w:val="left" w:pos="720"/>
        </w:tabs>
        <w:spacing w:after="0"/>
        <w:ind w:left="540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  <w:shd w:val="clear" w:color="auto" w:fill="E0E0E0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ขาดทุนซึ่งเคยบันทึกในส่วนของผู้ถือหุ้นจะถูกบันทึกในกำไรหรือขาดทุนโดยไม่ต้องปรับกับสินทรัพย์ทางการเงินดังกล่าว 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หักขาดทุนจากการด้อยค่าของสินทรัพย์ทางการเงินนั้น</w:t>
      </w:r>
      <w:r w:rsidR="008E561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91863">
        <w:rPr>
          <w:rFonts w:asciiTheme="majorBidi" w:hAnsiTheme="majorBidi" w:cstheme="majorBidi"/>
          <w:sz w:val="28"/>
          <w:szCs w:val="28"/>
          <w:cs/>
        </w:rPr>
        <w:t xml:space="preserve">ๆ ซึ่งเคยรับรู้แล้วในกำไรหรือขาดทุน </w:t>
      </w:r>
    </w:p>
    <w:p w14:paraId="7C47FB78" w14:textId="77777777" w:rsidR="00C55168" w:rsidRDefault="00C55168" w:rsidP="00C55168">
      <w:pPr>
        <w:tabs>
          <w:tab w:val="left" w:pos="630"/>
          <w:tab w:val="left" w:pos="72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  <w:cs/>
        </w:rPr>
      </w:pPr>
    </w:p>
    <w:p w14:paraId="6A495DA9" w14:textId="13300073" w:rsidR="00AD44C3" w:rsidRDefault="00C55168" w:rsidP="00482FBC">
      <w:pPr>
        <w:pStyle w:val="BodyText"/>
        <w:tabs>
          <w:tab w:val="left" w:pos="630"/>
          <w:tab w:val="left" w:pos="720"/>
        </w:tabs>
        <w:spacing w:after="0"/>
        <w:ind w:left="540"/>
        <w:rPr>
          <w:rFonts w:asciiTheme="majorBidi" w:hAnsiTheme="majorBidi" w:cstheme="majorBidi"/>
          <w:sz w:val="28"/>
          <w:szCs w:val="28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</w:t>
      </w:r>
      <w:r w:rsidRPr="00601BFE">
        <w:rPr>
          <w:rFonts w:asciiTheme="majorBidi" w:hAnsiTheme="majorBidi" w:cstheme="majorBidi"/>
          <w:sz w:val="28"/>
          <w:szCs w:val="28"/>
          <w:cs/>
        </w:rPr>
        <w:t>จำหน่าย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  <w:r w:rsidRPr="00601BFE">
        <w:rPr>
          <w:rFonts w:asciiTheme="majorBidi" w:hAnsiTheme="majorBidi" w:cstheme="majorBidi"/>
          <w:b/>
          <w:bCs/>
          <w:color w:val="0000FF"/>
          <w:sz w:val="16"/>
          <w:szCs w:val="20"/>
        </w:rPr>
        <w:t xml:space="preserve"> </w:t>
      </w:r>
      <w:r w:rsidRPr="00601BFE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338DFE04" w14:textId="77777777" w:rsidR="00482FBC" w:rsidRDefault="00482FBC" w:rsidP="000571E2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FD35F78" w14:textId="14115373" w:rsidR="00D83EDA" w:rsidRDefault="00C55168" w:rsidP="00C55168">
      <w:pPr>
        <w:pStyle w:val="BodyText"/>
        <w:tabs>
          <w:tab w:val="left" w:pos="630"/>
          <w:tab w:val="left" w:pos="720"/>
        </w:tabs>
        <w:spacing w:after="0"/>
        <w:ind w:left="540"/>
        <w:rPr>
          <w:rFonts w:asciiTheme="majorBidi" w:hAnsiTheme="majorBidi" w:cstheme="majorBidi"/>
          <w:sz w:val="28"/>
          <w:szCs w:val="28"/>
          <w:cs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77BB28FB" w14:textId="77777777" w:rsidR="00D83EDA" w:rsidRDefault="00D83EDA">
      <w:pPr>
        <w:spacing w:line="240" w:lineRule="auto"/>
        <w:jc w:val="left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DC0B318" w14:textId="77777777" w:rsidR="00C55168" w:rsidRPr="00C55168" w:rsidRDefault="00C55168" w:rsidP="00C5516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  <w:r w:rsidRPr="00C55168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val="th-TH"/>
        </w:rPr>
        <w:t>การด้อยค่า</w:t>
      </w:r>
      <w:r w:rsidRPr="00C5516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สินทรัพย์ที่ไม่ใช่สินทรัพย์</w:t>
      </w:r>
      <w:r w:rsidRPr="00C55168">
        <w:rPr>
          <w:rFonts w:ascii="Angsana New" w:hAnsi="Angsana New"/>
          <w:b/>
          <w:bCs/>
          <w:i/>
          <w:iCs/>
          <w:sz w:val="28"/>
          <w:szCs w:val="28"/>
          <w:cs/>
        </w:rPr>
        <w:t>ทางการ</w:t>
      </w:r>
      <w:r w:rsidRPr="00C5516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เงิน</w:t>
      </w:r>
    </w:p>
    <w:p w14:paraId="5C51A660" w14:textId="77777777" w:rsidR="00C55168" w:rsidRPr="0085769B" w:rsidRDefault="00C55168" w:rsidP="00445741">
      <w:pPr>
        <w:spacing w:line="240" w:lineRule="auto"/>
        <w:ind w:left="547"/>
        <w:rPr>
          <w:rFonts w:ascii="Angsana New" w:hAnsi="Angsana New"/>
          <w:sz w:val="22"/>
          <w:szCs w:val="22"/>
        </w:rPr>
      </w:pPr>
    </w:p>
    <w:p w14:paraId="4F936B0E" w14:textId="52D79D3D" w:rsidR="00C55168" w:rsidRPr="0004335F" w:rsidRDefault="00C55168" w:rsidP="00C55168">
      <w:pPr>
        <w:pStyle w:val="BodyText"/>
        <w:spacing w:after="0"/>
        <w:ind w:left="540"/>
        <w:rPr>
          <w:rFonts w:asciiTheme="majorBidi" w:hAnsiTheme="majorBidi" w:cstheme="majorBidi"/>
          <w:sz w:val="28"/>
          <w:szCs w:val="28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ยอดสินทรัพย์ตามบัญชีของ</w:t>
      </w:r>
      <w:r w:rsidRPr="00107E9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04335F">
        <w:rPr>
          <w:rFonts w:asciiTheme="majorBidi" w:hAnsiTheme="majorBidi" w:cstheme="majorBidi"/>
          <w:sz w:val="28"/>
          <w:szCs w:val="28"/>
          <w:cs/>
        </w:rPr>
        <w:t>ได้รับการทบทวน ณ ทุกวันที่รายงานว่ามีข้อบ่งชี้เรื่องการด้อยค่าหรือไม่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4335F">
        <w:rPr>
          <w:rFonts w:asciiTheme="majorBidi" w:hAnsiTheme="majorBidi" w:cstheme="majorBidi"/>
          <w:sz w:val="28"/>
          <w:szCs w:val="28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Pr="00107E95">
        <w:rPr>
          <w:rFonts w:asciiTheme="majorBidi" w:hAnsiTheme="majorBidi" w:cstheme="majorBidi"/>
          <w:sz w:val="28"/>
          <w:szCs w:val="28"/>
          <w:cs/>
        </w:rPr>
        <w:t>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  <w:r w:rsidRPr="0004335F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57ECA21" w14:textId="77777777" w:rsidR="00C55168" w:rsidRPr="00107E95" w:rsidRDefault="00C55168" w:rsidP="00C55168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C1D5038" w14:textId="04565E87" w:rsidR="00C55168" w:rsidRPr="00891863" w:rsidRDefault="00C55168" w:rsidP="00C55168">
      <w:pPr>
        <w:pStyle w:val="BodyText"/>
        <w:spacing w:after="0"/>
        <w:ind w:left="540"/>
        <w:rPr>
          <w:rFonts w:asciiTheme="majorBidi" w:hAnsiTheme="majorBidi" w:cstheme="majorBidi"/>
          <w:sz w:val="28"/>
          <w:szCs w:val="28"/>
          <w:cs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ขาดทุนจากการด้อยค่ารับรู้</w:t>
      </w:r>
      <w:r w:rsidRPr="00107E95">
        <w:rPr>
          <w:rFonts w:asciiTheme="majorBidi" w:hAnsiTheme="majorBidi" w:cstheme="majorBidi"/>
          <w:sz w:val="28"/>
          <w:szCs w:val="28"/>
          <w:cs/>
        </w:rPr>
        <w:t>ในกำไรหรือขาดทุน</w:t>
      </w:r>
      <w:r w:rsidRPr="00891863">
        <w:rPr>
          <w:rFonts w:asciiTheme="majorBidi" w:hAnsiTheme="majorBidi" w:cstheme="majorBidi"/>
          <w:sz w:val="28"/>
          <w:szCs w:val="28"/>
          <w:cs/>
        </w:rPr>
        <w:t>เมื่อมูลค่าตามบัญชีของสินทรัพย์</w:t>
      </w:r>
      <w:r w:rsidRPr="00107E95">
        <w:rPr>
          <w:rFonts w:asciiTheme="majorBidi" w:hAnsiTheme="majorBidi" w:cstheme="majorBidi"/>
          <w:sz w:val="28"/>
          <w:szCs w:val="28"/>
          <w:cs/>
        </w:rPr>
        <w:t>หรือมูลค่าตามบัญชีของหน่วยสินทรัพย์ที่ก่อให้เกิดเงินสด</w:t>
      </w:r>
      <w:r w:rsidRPr="00891863">
        <w:rPr>
          <w:rFonts w:asciiTheme="majorBidi" w:hAnsiTheme="majorBidi" w:cstheme="majorBidi"/>
          <w:sz w:val="28"/>
          <w:szCs w:val="28"/>
          <w:cs/>
        </w:rPr>
        <w:t xml:space="preserve">สูงกว่ามูลค่าที่จะได้รับคืน </w:t>
      </w:r>
      <w:r w:rsidRPr="00107E95">
        <w:rPr>
          <w:rFonts w:asciiTheme="majorBidi" w:hAnsiTheme="majorBidi" w:cstheme="majorBidi"/>
          <w:sz w:val="28"/>
          <w:szCs w:val="28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1B9B5454" w14:textId="77777777" w:rsidR="00C55168" w:rsidRPr="00107E95" w:rsidRDefault="00C55168" w:rsidP="00C55168">
      <w:pPr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30FEE825" w14:textId="1BF7D07D" w:rsidR="00C55168" w:rsidRPr="0004335F" w:rsidRDefault="00C55168" w:rsidP="00C55168">
      <w:pPr>
        <w:pStyle w:val="BodyText"/>
        <w:spacing w:after="0"/>
        <w:ind w:left="540"/>
        <w:rPr>
          <w:rFonts w:asciiTheme="majorBidi" w:hAnsiTheme="majorBidi" w:cstheme="majorBidi"/>
          <w:sz w:val="28"/>
          <w:szCs w:val="28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มูลค่าที่คาดว่าจะ</w:t>
      </w:r>
      <w:r w:rsidRPr="00107E95">
        <w:rPr>
          <w:rFonts w:asciiTheme="majorBidi" w:hAnsiTheme="majorBidi" w:cstheme="majorBidi"/>
          <w:sz w:val="28"/>
          <w:szCs w:val="28"/>
          <w:cs/>
        </w:rPr>
        <w:t>ได้รับคืน</w:t>
      </w:r>
      <w:r w:rsidRPr="0004335F">
        <w:rPr>
          <w:rFonts w:asciiTheme="majorBidi" w:hAnsiTheme="majorBidi" w:cstheme="majorBidi"/>
          <w:sz w:val="28"/>
          <w:szCs w:val="28"/>
          <w:cs/>
        </w:rPr>
        <w:t xml:space="preserve">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</w:t>
      </w:r>
      <w:r w:rsidRPr="00107E95">
        <w:rPr>
          <w:rFonts w:asciiTheme="majorBidi" w:hAnsiTheme="majorBidi" w:cstheme="majorBidi"/>
          <w:sz w:val="28"/>
          <w:szCs w:val="28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  <w:r w:rsidRPr="00107E95">
        <w:rPr>
          <w:rFonts w:asciiTheme="majorBidi" w:hAnsiTheme="majorBidi" w:cstheme="majorBidi"/>
          <w:sz w:val="28"/>
          <w:szCs w:val="28"/>
        </w:rPr>
        <w:t xml:space="preserve"> </w:t>
      </w:r>
    </w:p>
    <w:p w14:paraId="3E1C8DD0" w14:textId="77777777" w:rsidR="00C55168" w:rsidRPr="00107E95" w:rsidRDefault="00C55168" w:rsidP="00C55168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8792B25" w14:textId="64C1D1D8" w:rsidR="00C55168" w:rsidRPr="0004335F" w:rsidRDefault="00C55168" w:rsidP="00C55168">
      <w:pPr>
        <w:pStyle w:val="BodyText"/>
        <w:spacing w:after="0"/>
        <w:ind w:left="540"/>
        <w:rPr>
          <w:rFonts w:asciiTheme="majorBidi" w:hAnsiTheme="majorBidi" w:cstheme="majorBidi"/>
          <w:sz w:val="28"/>
          <w:szCs w:val="28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ขาดทุนจากการด้อยค่าของ</w:t>
      </w:r>
      <w:r w:rsidRPr="00107E95">
        <w:rPr>
          <w:rFonts w:asciiTheme="majorBidi" w:hAnsiTheme="majorBidi" w:cstheme="majorBidi"/>
          <w:sz w:val="28"/>
          <w:szCs w:val="28"/>
          <w:cs/>
        </w:rPr>
        <w:t>สินทรัพย์</w:t>
      </w:r>
      <w:r w:rsidRPr="0004335F">
        <w:rPr>
          <w:rFonts w:asciiTheme="majorBidi" w:hAnsiTheme="majorBidi" w:cstheme="majorBidi"/>
          <w:sz w:val="28"/>
          <w:szCs w:val="28"/>
          <w:cs/>
        </w:rPr>
        <w:t>ที่เคยรับรู้ในงวดก่อน</w:t>
      </w:r>
      <w:r w:rsidRPr="00107E95">
        <w:rPr>
          <w:rFonts w:asciiTheme="majorBidi" w:hAnsiTheme="majorBidi" w:cstheme="majorBidi"/>
          <w:sz w:val="28"/>
          <w:szCs w:val="28"/>
          <w:cs/>
        </w:rPr>
        <w:t>จะถูก</w:t>
      </w:r>
      <w:r w:rsidRPr="0004335F">
        <w:rPr>
          <w:rFonts w:asciiTheme="majorBidi" w:hAnsiTheme="majorBidi" w:cstheme="majorBidi"/>
          <w:sz w:val="28"/>
          <w:szCs w:val="28"/>
          <w:cs/>
        </w:rPr>
        <w:t xml:space="preserve">กลับรายการ หากมีการเปลี่ยนแปลงประมาณการที่ใช้ในการคำนวณมูลค่าที่คาดว่าจะได้รับคืน </w:t>
      </w:r>
      <w:r w:rsidRPr="00107E95">
        <w:rPr>
          <w:rFonts w:asciiTheme="majorBidi" w:hAnsiTheme="majorBidi" w:cstheme="majorBidi"/>
          <w:sz w:val="28"/>
          <w:szCs w:val="28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Pr="0004335F">
        <w:rPr>
          <w:rFonts w:asciiTheme="majorBidi" w:hAnsiTheme="majorBidi" w:cstheme="majorBidi"/>
          <w:sz w:val="28"/>
          <w:szCs w:val="28"/>
          <w:cs/>
        </w:rPr>
        <w:t xml:space="preserve">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843612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</w:t>
      </w:r>
    </w:p>
    <w:p w14:paraId="5A8F27DC" w14:textId="6956A8CE" w:rsidR="006D739E" w:rsidRDefault="006D739E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40F8F724" w14:textId="77777777" w:rsidR="0029284C" w:rsidRPr="008860F2" w:rsidRDefault="0029284C" w:rsidP="0029284C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860F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หนี้สินที่เกิดจากสัญญา</w:t>
      </w:r>
    </w:p>
    <w:p w14:paraId="22357057" w14:textId="77777777" w:rsidR="0085769B" w:rsidRDefault="0085769B" w:rsidP="0029284C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334402C8" w14:textId="0D1D526D" w:rsidR="00482FBC" w:rsidRPr="00AB4D1F" w:rsidRDefault="0029284C" w:rsidP="00B20078">
      <w:pPr>
        <w:ind w:left="540"/>
        <w:rPr>
          <w:rFonts w:asciiTheme="majorBidi" w:hAnsiTheme="majorBidi" w:cstheme="majorBidi"/>
          <w:spacing w:val="-2"/>
          <w:sz w:val="28"/>
          <w:szCs w:val="28"/>
        </w:rPr>
      </w:pPr>
      <w:r w:rsidRPr="00AB4D1F">
        <w:rPr>
          <w:rFonts w:asciiTheme="majorBidi" w:hAnsiTheme="majorBidi" w:cstheme="majorBidi"/>
          <w:spacing w:val="-2"/>
          <w:sz w:val="28"/>
          <w:szCs w:val="28"/>
          <w:cs/>
        </w:rPr>
        <w:t xml:space="preserve"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4677EFCE" w14:textId="393B7BC8" w:rsidR="00482FBC" w:rsidRDefault="00482FBC" w:rsidP="00482FBC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2A0E0639" w14:textId="532B7D6F" w:rsidR="003B14EA" w:rsidRPr="00482FBC" w:rsidRDefault="003B14EA" w:rsidP="00482FBC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82FB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ผลประโยชน์ของพนักงาน</w:t>
      </w:r>
    </w:p>
    <w:p w14:paraId="77118F8C" w14:textId="77777777" w:rsidR="006D739E" w:rsidRPr="008860F2" w:rsidRDefault="006D739E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77BCDBB4" w14:textId="77777777" w:rsidR="003B14EA" w:rsidRPr="008860F2" w:rsidRDefault="003B14EA" w:rsidP="00445741">
      <w:pPr>
        <w:spacing w:line="240" w:lineRule="auto"/>
        <w:ind w:left="547"/>
        <w:jc w:val="both"/>
        <w:rPr>
          <w:rFonts w:ascii="Angsana New" w:hAnsi="Angsana New"/>
          <w:iCs/>
          <w:sz w:val="28"/>
          <w:szCs w:val="28"/>
        </w:rPr>
      </w:pPr>
      <w:r w:rsidRPr="008860F2">
        <w:rPr>
          <w:rFonts w:ascii="Angsana New" w:hAnsi="Angsana New"/>
          <w:iCs/>
          <w:sz w:val="28"/>
          <w:szCs w:val="28"/>
          <w:cs/>
        </w:rPr>
        <w:t>โครงการสมทบเงิน</w:t>
      </w:r>
    </w:p>
    <w:p w14:paraId="23456D52" w14:textId="77777777" w:rsidR="006D739E" w:rsidRPr="008860F2" w:rsidRDefault="006D739E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397FB00A" w14:textId="77777777" w:rsidR="00A0721C" w:rsidRPr="008860F2" w:rsidRDefault="00B2499C" w:rsidP="00B61EAF">
      <w:pPr>
        <w:spacing w:line="240" w:lineRule="auto"/>
        <w:ind w:left="547"/>
        <w:jc w:val="both"/>
        <w:rPr>
          <w:rFonts w:ascii="Angsana New" w:hAnsi="Angsana New"/>
          <w:iCs/>
          <w:sz w:val="28"/>
          <w:szCs w:val="28"/>
          <w:cs/>
        </w:rPr>
      </w:pPr>
      <w:r w:rsidRPr="008860F2">
        <w:rPr>
          <w:rFonts w:ascii="Angsana New" w:hAnsi="Angsana New"/>
          <w:i/>
          <w:sz w:val="28"/>
          <w:szCs w:val="28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</w:t>
      </w:r>
      <w:r w:rsidR="008F34B8" w:rsidRPr="008860F2">
        <w:rPr>
          <w:rFonts w:ascii="Angsana New" w:hAnsi="Angsana New"/>
          <w:i/>
          <w:sz w:val="28"/>
          <w:szCs w:val="28"/>
          <w:cs/>
        </w:rPr>
        <w:t>ระยะเวลาที่พนักงานได้ทำงานให้กับกิจการ</w:t>
      </w:r>
      <w:r w:rsidR="008F34B8" w:rsidRPr="008860F2">
        <w:rPr>
          <w:rFonts w:ascii="Angsana New" w:hAnsi="Angsana New"/>
          <w:i/>
          <w:sz w:val="28"/>
          <w:szCs w:val="28"/>
          <w:shd w:val="clear" w:color="auto" w:fill="D9D9D9"/>
          <w:cs/>
        </w:rPr>
        <w:t xml:space="preserve"> </w:t>
      </w:r>
    </w:p>
    <w:p w14:paraId="729153E2" w14:textId="77777777" w:rsidR="006D739E" w:rsidRPr="008860F2" w:rsidRDefault="006D739E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2207ECB0" w14:textId="77777777" w:rsidR="007E1B1F" w:rsidRDefault="007E1B1F">
      <w:pPr>
        <w:spacing w:line="240" w:lineRule="auto"/>
        <w:jc w:val="left"/>
        <w:rPr>
          <w:rFonts w:ascii="Angsana New" w:hAnsi="Angsana New"/>
          <w:iCs/>
          <w:sz w:val="28"/>
          <w:szCs w:val="28"/>
          <w:cs/>
        </w:rPr>
      </w:pPr>
      <w:r>
        <w:rPr>
          <w:rFonts w:ascii="Angsana New" w:hAnsi="Angsana New"/>
          <w:iCs/>
          <w:sz w:val="28"/>
          <w:szCs w:val="28"/>
          <w:cs/>
        </w:rPr>
        <w:br w:type="page"/>
      </w:r>
    </w:p>
    <w:p w14:paraId="4C4C06A7" w14:textId="23DAF579" w:rsidR="003B14EA" w:rsidRPr="008860F2" w:rsidRDefault="003B14EA" w:rsidP="00445741">
      <w:pPr>
        <w:spacing w:line="240" w:lineRule="auto"/>
        <w:ind w:left="547"/>
        <w:jc w:val="both"/>
        <w:rPr>
          <w:rFonts w:ascii="Angsana New" w:hAnsi="Angsana New"/>
          <w:iCs/>
          <w:sz w:val="28"/>
          <w:szCs w:val="28"/>
        </w:rPr>
      </w:pPr>
      <w:r w:rsidRPr="008860F2">
        <w:rPr>
          <w:rFonts w:ascii="Angsana New" w:hAnsi="Angsana New"/>
          <w:iCs/>
          <w:sz w:val="28"/>
          <w:szCs w:val="28"/>
          <w:cs/>
        </w:rPr>
        <w:t>โครงการผลประโยชน์ที่กำหนดไว้</w:t>
      </w:r>
    </w:p>
    <w:p w14:paraId="1BA810C2" w14:textId="77777777" w:rsidR="006D739E" w:rsidRPr="008860F2" w:rsidRDefault="006D739E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5C7B1192" w14:textId="57987F94" w:rsidR="006F6DCE" w:rsidRDefault="000C2C3F" w:rsidP="00EF3967">
      <w:pPr>
        <w:spacing w:line="240" w:lineRule="auto"/>
        <w:ind w:left="547"/>
        <w:rPr>
          <w:rFonts w:ascii="Angsana New" w:hAnsi="Angsana New"/>
          <w:i/>
          <w:sz w:val="28"/>
          <w:szCs w:val="28"/>
          <w:cs/>
        </w:rPr>
      </w:pPr>
      <w:r w:rsidRPr="000C2C3F">
        <w:rPr>
          <w:rFonts w:ascii="Angsana New" w:hAnsi="Angsana New"/>
          <w:i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8E5618">
        <w:rPr>
          <w:rFonts w:ascii="Angsana New" w:hAnsi="Angsana New" w:hint="cs"/>
          <w:i/>
          <w:sz w:val="28"/>
          <w:szCs w:val="28"/>
          <w:cs/>
        </w:rPr>
        <w:t xml:space="preserve"> </w:t>
      </w:r>
      <w:r w:rsidRPr="000C2C3F">
        <w:rPr>
          <w:rFonts w:ascii="Angsana New" w:hAnsi="Angsana New"/>
          <w:i/>
          <w:sz w:val="28"/>
          <w:szCs w:val="28"/>
          <w:cs/>
        </w:rPr>
        <w:t>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</w:t>
      </w:r>
      <w:r w:rsidR="00EF3967">
        <w:rPr>
          <w:rFonts w:ascii="Angsana New" w:hAnsi="Angsana New" w:hint="cs"/>
          <w:i/>
          <w:sz w:val="28"/>
          <w:szCs w:val="28"/>
          <w:cs/>
        </w:rPr>
        <w:t>ี</w:t>
      </w:r>
      <w:r w:rsidRPr="000C2C3F">
        <w:rPr>
          <w:rFonts w:ascii="Angsana New" w:hAnsi="Angsana New"/>
          <w:i/>
          <w:sz w:val="28"/>
          <w:szCs w:val="28"/>
          <w:cs/>
        </w:rPr>
        <w:t>โดยวิธีคิดลดแต่ละหน่วยที</w:t>
      </w:r>
      <w:r w:rsidR="00EF3967">
        <w:rPr>
          <w:rFonts w:ascii="Angsana New" w:hAnsi="Angsana New" w:hint="cs"/>
          <w:i/>
          <w:sz w:val="28"/>
          <w:szCs w:val="28"/>
          <w:cs/>
        </w:rPr>
        <w:t>่</w:t>
      </w:r>
      <w:r w:rsidRPr="000C2C3F">
        <w:rPr>
          <w:rFonts w:ascii="Angsana New" w:hAnsi="Angsana New"/>
          <w:i/>
          <w:sz w:val="28"/>
          <w:szCs w:val="28"/>
          <w:cs/>
        </w:rPr>
        <w:t>ประมาณการไว้</w:t>
      </w:r>
    </w:p>
    <w:p w14:paraId="135F5121" w14:textId="77777777" w:rsidR="000C2C3F" w:rsidRDefault="000C2C3F" w:rsidP="00472815">
      <w:pPr>
        <w:pStyle w:val="BodyText"/>
        <w:spacing w:after="0"/>
        <w:ind w:left="540"/>
        <w:rPr>
          <w:rFonts w:ascii="Angsana New" w:hAnsi="Angsana New" w:cs="Angsana New"/>
          <w:i/>
          <w:sz w:val="28"/>
          <w:szCs w:val="28"/>
        </w:rPr>
      </w:pPr>
    </w:p>
    <w:p w14:paraId="3CF0B28D" w14:textId="42857853" w:rsidR="00472815" w:rsidRPr="008860F2" w:rsidRDefault="00B2499C" w:rsidP="00472815">
      <w:pPr>
        <w:pStyle w:val="BodyText"/>
        <w:spacing w:after="0"/>
        <w:ind w:left="540"/>
        <w:rPr>
          <w:rFonts w:ascii="Angsana New" w:hAnsi="Angsana New" w:cs="Angsana New"/>
          <w:i/>
          <w:sz w:val="28"/>
          <w:szCs w:val="28"/>
        </w:rPr>
      </w:pPr>
      <w:r w:rsidRPr="008860F2">
        <w:rPr>
          <w:rFonts w:ascii="Angsana New" w:hAnsi="Angsana New" w:cs="Angsana New"/>
          <w:i/>
          <w:sz w:val="28"/>
          <w:szCs w:val="28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</w:t>
      </w:r>
      <w:r w:rsidR="00472815" w:rsidRPr="008860F2">
        <w:rPr>
          <w:rFonts w:ascii="Angsana New" w:hAnsi="Angsana New" w:cs="Angsana New"/>
          <w:i/>
          <w:sz w:val="28"/>
          <w:szCs w:val="28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8E5618">
        <w:rPr>
          <w:rFonts w:ascii="Angsana New" w:hAnsi="Angsana New" w:cs="Angsana New" w:hint="cs"/>
          <w:i/>
          <w:sz w:val="28"/>
          <w:szCs w:val="28"/>
          <w:cs/>
        </w:rPr>
        <w:t xml:space="preserve"> </w:t>
      </w:r>
      <w:r w:rsidR="00472815" w:rsidRPr="008860F2">
        <w:rPr>
          <w:rFonts w:ascii="Angsana New" w:hAnsi="Angsana New" w:cs="Angsana New"/>
          <w:i/>
          <w:sz w:val="28"/>
          <w:szCs w:val="28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8E5618">
        <w:rPr>
          <w:rFonts w:ascii="Angsana New" w:hAnsi="Angsana New" w:cs="Angsana New" w:hint="cs"/>
          <w:i/>
          <w:sz w:val="28"/>
          <w:szCs w:val="28"/>
          <w:cs/>
        </w:rPr>
        <w:t xml:space="preserve"> </w:t>
      </w:r>
      <w:r w:rsidR="00472815" w:rsidRPr="008860F2">
        <w:rPr>
          <w:rFonts w:ascii="Angsana New" w:hAnsi="Angsana New" w:cs="Angsana New"/>
          <w:i/>
          <w:sz w:val="28"/>
          <w:szCs w:val="28"/>
          <w:cs/>
        </w:rPr>
        <w:t xml:space="preserve">ๆ ที่เกี่ยวข้องกับโครงการผลประโยชน์รับรู้รายการในกำไรหรือขาดทุน </w:t>
      </w:r>
    </w:p>
    <w:p w14:paraId="78FE9792" w14:textId="77777777" w:rsidR="006D739E" w:rsidRPr="008860F2" w:rsidRDefault="006D739E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5A09BFC3" w14:textId="77777777" w:rsidR="00B2499C" w:rsidRPr="008860F2" w:rsidRDefault="00B2499C" w:rsidP="00B2499C">
      <w:pPr>
        <w:pStyle w:val="BodyText"/>
        <w:ind w:left="540"/>
        <w:rPr>
          <w:rFonts w:ascii="Angsana New" w:hAnsi="Angsana New" w:cs="Angsana New"/>
          <w:i/>
          <w:sz w:val="28"/>
          <w:szCs w:val="28"/>
        </w:rPr>
      </w:pPr>
      <w:r w:rsidRPr="008860F2">
        <w:rPr>
          <w:rFonts w:ascii="Angsana New" w:hAnsi="Angsana New" w:cs="Angsana New"/>
          <w:i/>
          <w:sz w:val="28"/>
          <w:szCs w:val="28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14:paraId="430E8244" w14:textId="77777777" w:rsidR="00F513D0" w:rsidRPr="00116E9B" w:rsidRDefault="00F513D0" w:rsidP="00E804C8">
      <w:pPr>
        <w:pStyle w:val="NoSpacing"/>
        <w:rPr>
          <w:rFonts w:ascii="Angsana New" w:hAnsi="Angsana New"/>
          <w:iCs/>
          <w:szCs w:val="18"/>
        </w:rPr>
      </w:pPr>
    </w:p>
    <w:p w14:paraId="1EA85029" w14:textId="77777777" w:rsidR="00FC63DA" w:rsidRPr="008860F2" w:rsidRDefault="002932B7" w:rsidP="00445741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28"/>
          <w:szCs w:val="28"/>
        </w:rPr>
      </w:pPr>
      <w:r w:rsidRPr="008860F2">
        <w:rPr>
          <w:rFonts w:ascii="Angsana New" w:hAnsi="Angsana New"/>
          <w:iCs/>
          <w:sz w:val="28"/>
          <w:szCs w:val="28"/>
          <w:cs/>
        </w:rPr>
        <w:t>ผล</w:t>
      </w:r>
      <w:r w:rsidR="00FC63DA" w:rsidRPr="008860F2">
        <w:rPr>
          <w:rFonts w:ascii="Angsana New" w:hAnsi="Angsana New"/>
          <w:iCs/>
          <w:sz w:val="28"/>
          <w:szCs w:val="28"/>
          <w:cs/>
        </w:rPr>
        <w:t>ประโยชน์เมื่อเลิกจ้าง</w:t>
      </w:r>
    </w:p>
    <w:p w14:paraId="3A17E620" w14:textId="77777777" w:rsidR="006D739E" w:rsidRPr="00116E9B" w:rsidRDefault="006D739E" w:rsidP="006D739E">
      <w:pPr>
        <w:pStyle w:val="NoSpacing"/>
        <w:rPr>
          <w:rFonts w:ascii="Angsana New" w:hAnsi="Angsana New"/>
          <w:sz w:val="22"/>
        </w:rPr>
      </w:pPr>
    </w:p>
    <w:p w14:paraId="41E41A10" w14:textId="77777777" w:rsidR="00C646C8" w:rsidRPr="008860F2" w:rsidRDefault="00B2499C" w:rsidP="00D676F4">
      <w:pPr>
        <w:tabs>
          <w:tab w:val="left" w:pos="720"/>
        </w:tabs>
        <w:ind w:left="540"/>
        <w:rPr>
          <w:rFonts w:ascii="Angsana New" w:hAnsi="Angsana New"/>
          <w:i/>
          <w:sz w:val="28"/>
          <w:szCs w:val="28"/>
        </w:rPr>
      </w:pPr>
      <w:r w:rsidRPr="008860F2">
        <w:rPr>
          <w:rFonts w:ascii="Angsana New" w:hAnsi="Angsana New"/>
          <w:i/>
          <w:sz w:val="28"/>
          <w:szCs w:val="28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8860F2">
        <w:rPr>
          <w:rFonts w:ascii="Angsana New" w:hAnsi="Angsana New"/>
          <w:iCs/>
          <w:sz w:val="28"/>
          <w:szCs w:val="28"/>
        </w:rPr>
        <w:t>12</w:t>
      </w:r>
      <w:r w:rsidRPr="008860F2">
        <w:rPr>
          <w:rFonts w:ascii="Angsana New" w:hAnsi="Angsana New"/>
          <w:i/>
          <w:sz w:val="28"/>
          <w:szCs w:val="28"/>
        </w:rPr>
        <w:t xml:space="preserve"> </w:t>
      </w:r>
      <w:r w:rsidRPr="008860F2">
        <w:rPr>
          <w:rFonts w:ascii="Angsana New" w:hAnsi="Angsana New"/>
          <w:i/>
          <w:sz w:val="28"/>
          <w:szCs w:val="28"/>
          <w:cs/>
        </w:rPr>
        <w:t>เดือนนับจากวันสิ้นรอบระยะเวลารายงาน ผลประโยชน์เมื</w:t>
      </w:r>
      <w:r w:rsidR="00D676F4" w:rsidRPr="008860F2">
        <w:rPr>
          <w:rFonts w:ascii="Angsana New" w:hAnsi="Angsana New"/>
          <w:i/>
          <w:sz w:val="28"/>
          <w:szCs w:val="28"/>
          <w:cs/>
        </w:rPr>
        <w:t>่อเลิกจ้างจะถูกคิดลดกระแสเงินสด</w:t>
      </w:r>
    </w:p>
    <w:p w14:paraId="24FFE3D6" w14:textId="77777777" w:rsidR="00B20078" w:rsidRDefault="00B20078" w:rsidP="00445741">
      <w:pPr>
        <w:spacing w:line="240" w:lineRule="auto"/>
        <w:ind w:left="547"/>
        <w:rPr>
          <w:rFonts w:ascii="Angsana New" w:hAnsi="Angsana New"/>
          <w:iCs/>
          <w:sz w:val="28"/>
          <w:szCs w:val="28"/>
        </w:rPr>
      </w:pPr>
    </w:p>
    <w:p w14:paraId="3D8A9760" w14:textId="0A9F86B7" w:rsidR="00A10A7D" w:rsidRPr="008860F2" w:rsidRDefault="00A10A7D" w:rsidP="00445741">
      <w:pPr>
        <w:spacing w:line="240" w:lineRule="auto"/>
        <w:ind w:left="547"/>
        <w:rPr>
          <w:rFonts w:ascii="Angsana New" w:hAnsi="Angsana New"/>
          <w:iCs/>
          <w:sz w:val="28"/>
          <w:szCs w:val="28"/>
        </w:rPr>
      </w:pPr>
      <w:r w:rsidRPr="008860F2">
        <w:rPr>
          <w:rFonts w:ascii="Angsana New" w:hAnsi="Angsana New"/>
          <w:iCs/>
          <w:sz w:val="28"/>
          <w:szCs w:val="28"/>
          <w:cs/>
        </w:rPr>
        <w:t>ผลประโยชน์ระยะสั้นของพนักงาน</w:t>
      </w:r>
    </w:p>
    <w:p w14:paraId="08DE0031" w14:textId="77777777" w:rsidR="006D739E" w:rsidRPr="00116E9B" w:rsidRDefault="006D739E" w:rsidP="006D739E">
      <w:pPr>
        <w:pStyle w:val="NoSpacing"/>
        <w:rPr>
          <w:rFonts w:ascii="Angsana New" w:hAnsi="Angsana New"/>
          <w:sz w:val="24"/>
          <w:szCs w:val="24"/>
        </w:rPr>
      </w:pPr>
    </w:p>
    <w:p w14:paraId="47BA01C3" w14:textId="77777777" w:rsidR="00B2499C" w:rsidRPr="008860F2" w:rsidRDefault="00B2499C" w:rsidP="001E5C75">
      <w:pPr>
        <w:spacing w:line="240" w:lineRule="auto"/>
        <w:ind w:left="540"/>
        <w:rPr>
          <w:rFonts w:ascii="Angsana New" w:hAnsi="Angsana New"/>
          <w:i/>
          <w:sz w:val="28"/>
          <w:szCs w:val="28"/>
        </w:rPr>
      </w:pPr>
      <w:r w:rsidRPr="008860F2">
        <w:rPr>
          <w:rFonts w:ascii="Angsana New" w:hAnsi="Angsana New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</w:t>
      </w:r>
      <w:r w:rsidR="00640495" w:rsidRPr="008860F2">
        <w:rPr>
          <w:rFonts w:ascii="Angsana New" w:hAnsi="Angsana New"/>
          <w:i/>
          <w:sz w:val="28"/>
          <w:szCs w:val="28"/>
          <w:cs/>
        </w:rPr>
        <w:t>จะจ่ายชำระ หากกลุ่มบริษัท</w:t>
      </w:r>
      <w:r w:rsidRPr="008860F2">
        <w:rPr>
          <w:rFonts w:ascii="Angsana New" w:hAnsi="Angsana New"/>
          <w:i/>
          <w:sz w:val="28"/>
          <w:szCs w:val="28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8638CD5" w14:textId="4AB8196F" w:rsidR="00A666FC" w:rsidRPr="00116E9B" w:rsidRDefault="00A666FC">
      <w:pPr>
        <w:spacing w:line="240" w:lineRule="auto"/>
        <w:jc w:val="left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19454A82" w14:textId="295DA3D9" w:rsidR="003B14EA" w:rsidRPr="008860F2" w:rsidRDefault="003B14EA" w:rsidP="00A3346B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>ประมาณการหนี้สิน</w:t>
      </w:r>
    </w:p>
    <w:p w14:paraId="1248223D" w14:textId="77777777" w:rsidR="006D739E" w:rsidRPr="008860F2" w:rsidRDefault="006D739E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74563CCC" w14:textId="77777777" w:rsidR="002E123D" w:rsidRPr="008860F2" w:rsidRDefault="002E123D" w:rsidP="001E5C75">
      <w:pPr>
        <w:spacing w:line="240" w:lineRule="auto"/>
        <w:ind w:left="540"/>
        <w:rPr>
          <w:rFonts w:ascii="Angsana New" w:hAnsi="Angsana New"/>
          <w:i/>
          <w:sz w:val="28"/>
          <w:szCs w:val="28"/>
        </w:rPr>
      </w:pPr>
      <w:r w:rsidRPr="008860F2">
        <w:rPr>
          <w:rFonts w:ascii="Angsana New" w:hAnsi="Angsana New"/>
          <w:i/>
          <w:sz w:val="28"/>
          <w:szCs w:val="28"/>
          <w:cs/>
        </w:rPr>
        <w:t>ประมาณการหนี้สินจะรับรู้ก็ต่อเมื่อกลุ่มบริษัทมีภาระ</w:t>
      </w:r>
      <w:r w:rsidR="002932B7" w:rsidRPr="008860F2">
        <w:rPr>
          <w:rFonts w:ascii="Angsana New" w:hAnsi="Angsana New"/>
          <w:i/>
          <w:sz w:val="28"/>
          <w:szCs w:val="28"/>
          <w:cs/>
        </w:rPr>
        <w:t>ผูกพัน</w:t>
      </w:r>
      <w:r w:rsidRPr="008860F2">
        <w:rPr>
          <w:rFonts w:ascii="Angsana New" w:hAnsi="Angsana New"/>
          <w:i/>
          <w:sz w:val="28"/>
          <w:szCs w:val="28"/>
          <w:cs/>
        </w:rPr>
        <w:t>ตามกฎหมาย</w:t>
      </w:r>
      <w:r w:rsidR="002932B7" w:rsidRPr="008860F2">
        <w:rPr>
          <w:rFonts w:ascii="Angsana New" w:hAnsi="Angsana New"/>
          <w:i/>
          <w:sz w:val="28"/>
          <w:szCs w:val="28"/>
          <w:cs/>
        </w:rPr>
        <w:t>หรือภาระผูกพันจากการอนุมาน</w:t>
      </w:r>
      <w:r w:rsidRPr="008860F2">
        <w:rPr>
          <w:rFonts w:ascii="Angsana New" w:hAnsi="Angsana New"/>
          <w:i/>
          <w:sz w:val="28"/>
          <w:szCs w:val="28"/>
          <w:cs/>
        </w:rPr>
        <w:t>ที่เกิดขึ้นในปัจจุบันอันเป็นผลมาจากเหตุการณ์ในอดีต</w:t>
      </w:r>
      <w:r w:rsidR="002932B7" w:rsidRPr="008860F2">
        <w:rPr>
          <w:rFonts w:ascii="Angsana New" w:hAnsi="Angsana New"/>
          <w:i/>
          <w:sz w:val="28"/>
          <w:szCs w:val="28"/>
          <w:cs/>
        </w:rPr>
        <w:t>ซึ่งสามารถประมาณจำนวนของภาระผูกพันได้อย่างน่าเชื่อถือ</w:t>
      </w:r>
      <w:r w:rsidRPr="008860F2">
        <w:rPr>
          <w:rFonts w:ascii="Angsana New" w:hAnsi="Angsana New"/>
          <w:i/>
          <w:sz w:val="28"/>
          <w:szCs w:val="28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2932B7" w:rsidRPr="008860F2">
        <w:rPr>
          <w:rFonts w:ascii="Angsana New" w:hAnsi="Angsana New"/>
          <w:i/>
          <w:sz w:val="28"/>
          <w:szCs w:val="28"/>
          <w:cs/>
        </w:rPr>
        <w:t>ผูกพัน</w:t>
      </w:r>
      <w:r w:rsidRPr="008860F2">
        <w:rPr>
          <w:rFonts w:ascii="Angsana New" w:hAnsi="Angsana New"/>
          <w:i/>
          <w:sz w:val="28"/>
          <w:szCs w:val="28"/>
          <w:cs/>
        </w:rPr>
        <w:t>ดังกล่าว</w:t>
      </w:r>
    </w:p>
    <w:p w14:paraId="0168F931" w14:textId="77777777" w:rsidR="005E7A1D" w:rsidRPr="008860F2" w:rsidRDefault="005E7A1D" w:rsidP="001E5C75">
      <w:pPr>
        <w:spacing w:line="240" w:lineRule="auto"/>
        <w:ind w:left="547"/>
        <w:rPr>
          <w:rFonts w:ascii="Angsana New" w:hAnsi="Angsana New"/>
          <w:i/>
          <w:sz w:val="28"/>
          <w:szCs w:val="28"/>
        </w:rPr>
      </w:pPr>
    </w:p>
    <w:p w14:paraId="6B6A19DD" w14:textId="77777777" w:rsidR="00A658D1" w:rsidRPr="008860F2" w:rsidRDefault="00A658D1" w:rsidP="00A658D1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  <w:r w:rsidRPr="008860F2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การวัดมูลค่ายุติธรรม</w:t>
      </w:r>
    </w:p>
    <w:p w14:paraId="606F2DA4" w14:textId="77777777" w:rsidR="00A658D1" w:rsidRPr="008860F2" w:rsidRDefault="00A658D1" w:rsidP="00A658D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b/>
          <w:bCs/>
          <w:i/>
          <w:iCs/>
          <w:sz w:val="28"/>
          <w:szCs w:val="28"/>
          <w:lang w:val="en-GB"/>
        </w:rPr>
      </w:pPr>
    </w:p>
    <w:p w14:paraId="25555C5D" w14:textId="7188AE0E" w:rsidR="00820140" w:rsidRPr="00107E95" w:rsidRDefault="000C2C3F" w:rsidP="0090229B">
      <w:pPr>
        <w:pStyle w:val="block"/>
        <w:spacing w:after="0" w:line="240" w:lineRule="atLeast"/>
        <w:ind w:left="540"/>
        <w:rPr>
          <w:rFonts w:asciiTheme="majorBidi" w:hAnsiTheme="majorBidi" w:cstheme="majorBidi"/>
          <w:sz w:val="28"/>
          <w:szCs w:val="28"/>
        </w:rPr>
      </w:pPr>
      <w:r w:rsidRPr="00107E95">
        <w:rPr>
          <w:rFonts w:asciiTheme="majorBidi" w:hAnsiTheme="majorBidi" w:cstheme="majorBidi"/>
          <w:sz w:val="28"/>
          <w:szCs w:val="28"/>
          <w:cs/>
        </w:rPr>
        <w:t>มูลค่ายุติธรรมคือราคาที่จะได้รับจากการขายสินทรัพย์หรือจ่าย</w:t>
      </w:r>
      <w:r w:rsidRPr="00107E95">
        <w:rPr>
          <w:rFonts w:asciiTheme="majorBidi" w:hAnsiTheme="majorBidi" w:cstheme="majorBidi" w:hint="cs"/>
          <w:sz w:val="28"/>
          <w:szCs w:val="28"/>
          <w:cs/>
        </w:rPr>
        <w:t>ชำระ</w:t>
      </w:r>
      <w:r w:rsidRPr="00107E95">
        <w:rPr>
          <w:rFonts w:asciiTheme="majorBidi" w:hAnsiTheme="majorBidi" w:cstheme="majorBidi"/>
          <w:sz w:val="28"/>
          <w:szCs w:val="28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38A3464" w14:textId="77777777" w:rsidR="000C2C3F" w:rsidRPr="00107E95" w:rsidRDefault="000C2C3F" w:rsidP="0090229B">
      <w:pPr>
        <w:pStyle w:val="block"/>
        <w:spacing w:after="0" w:line="240" w:lineRule="atLeast"/>
        <w:ind w:left="540"/>
        <w:rPr>
          <w:rFonts w:asciiTheme="majorBidi" w:hAnsiTheme="majorBidi" w:cstheme="majorBidi"/>
          <w:sz w:val="28"/>
          <w:szCs w:val="28"/>
        </w:rPr>
      </w:pPr>
    </w:p>
    <w:p w14:paraId="0AEA77DA" w14:textId="0C4F6CD6" w:rsidR="000C2C3F" w:rsidRDefault="000C2C3F" w:rsidP="000C2C3F">
      <w:pPr>
        <w:pStyle w:val="BodyText"/>
        <w:shd w:val="clear" w:color="auto" w:fill="FFFFFF"/>
        <w:spacing w:after="0"/>
        <w:ind w:left="540"/>
        <w:rPr>
          <w:rFonts w:asciiTheme="majorBidi" w:hAnsiTheme="majorBidi" w:cstheme="majorBidi"/>
          <w:sz w:val="28"/>
          <w:szCs w:val="28"/>
          <w:lang w:val="en-GB"/>
        </w:rPr>
      </w:pPr>
      <w:r w:rsidRPr="00107E95">
        <w:rPr>
          <w:rFonts w:asciiTheme="majorBidi" w:hAnsiTheme="majorBidi" w:cstheme="majorBidi"/>
          <w:sz w:val="28"/>
          <w:szCs w:val="28"/>
          <w:cs/>
          <w:lang w:val="en-GB"/>
        </w:rPr>
        <w:t>การวัดมูลค่ายุติธรรมของสินทรัพย์หรือหนี้สิน</w:t>
      </w:r>
      <w:r w:rsidRPr="00107E95">
        <w:rPr>
          <w:rFonts w:asciiTheme="majorBidi" w:hAnsiTheme="majorBidi" w:cstheme="majorBidi"/>
          <w:sz w:val="28"/>
          <w:szCs w:val="28"/>
          <w:lang w:val="en-GB" w:bidi="ar-SA"/>
        </w:rPr>
        <w:t xml:space="preserve"> </w:t>
      </w:r>
      <w:r w:rsidRPr="00107E95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107E95">
        <w:rPr>
          <w:rFonts w:asciiTheme="majorBidi" w:hAnsiTheme="majorBidi" w:cstheme="majorBidi"/>
          <w:sz w:val="28"/>
          <w:szCs w:val="28"/>
          <w:lang w:val="en-GB" w:bidi="ar-SA"/>
        </w:rPr>
        <w:t xml:space="preserve"> </w:t>
      </w:r>
      <w:r w:rsidRPr="00107E95">
        <w:rPr>
          <w:rFonts w:asciiTheme="majorBidi" w:hAnsiTheme="majorBidi" w:cstheme="majorBidi"/>
          <w:sz w:val="28"/>
          <w:szCs w:val="28"/>
          <w:cs/>
          <w:lang w:val="en-GB"/>
        </w:rPr>
        <w:t xml:space="preserve">ดังนี้ </w:t>
      </w:r>
    </w:p>
    <w:p w14:paraId="5E0EF321" w14:textId="77777777" w:rsidR="00960EE8" w:rsidRPr="00107E95" w:rsidRDefault="00960EE8" w:rsidP="000C2C3F">
      <w:pPr>
        <w:pStyle w:val="BodyText"/>
        <w:shd w:val="clear" w:color="auto" w:fill="FFFFFF"/>
        <w:spacing w:after="0"/>
        <w:ind w:left="540"/>
        <w:rPr>
          <w:rFonts w:asciiTheme="majorBidi" w:hAnsiTheme="majorBidi" w:cstheme="majorBidi"/>
          <w:sz w:val="28"/>
          <w:szCs w:val="28"/>
          <w:lang w:val="en-GB" w:bidi="ar-SA"/>
        </w:rPr>
      </w:pPr>
    </w:p>
    <w:p w14:paraId="60048DC1" w14:textId="0D0605C8" w:rsidR="000C2C3F" w:rsidRPr="00107E95" w:rsidRDefault="000C2C3F" w:rsidP="00BA7DB0">
      <w:pPr>
        <w:pStyle w:val="block"/>
        <w:numPr>
          <w:ilvl w:val="0"/>
          <w:numId w:val="22"/>
        </w:numPr>
        <w:spacing w:after="0" w:line="240" w:lineRule="atLeast"/>
        <w:ind w:left="900" w:right="-7"/>
        <w:rPr>
          <w:rFonts w:asciiTheme="majorBidi" w:hAnsiTheme="majorBidi" w:cstheme="majorBidi"/>
          <w:sz w:val="28"/>
          <w:szCs w:val="28"/>
        </w:rPr>
      </w:pPr>
      <w:r w:rsidRPr="00107E95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Pr="00107E95">
        <w:rPr>
          <w:rFonts w:asciiTheme="majorBidi" w:hAnsiTheme="majorBidi" w:cstheme="majorBidi"/>
          <w:sz w:val="28"/>
          <w:szCs w:val="28"/>
        </w:rPr>
        <w:t xml:space="preserve">1 </w:t>
      </w:r>
      <w:r w:rsidRPr="00107E95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9BF21B9" w14:textId="3B18903D" w:rsidR="000C2C3F" w:rsidRPr="00107E95" w:rsidRDefault="000C2C3F" w:rsidP="00BA7DB0">
      <w:pPr>
        <w:pStyle w:val="block"/>
        <w:numPr>
          <w:ilvl w:val="0"/>
          <w:numId w:val="22"/>
        </w:numPr>
        <w:spacing w:after="0" w:line="240" w:lineRule="atLeast"/>
        <w:ind w:left="900" w:right="-7"/>
        <w:rPr>
          <w:rFonts w:asciiTheme="majorBidi" w:hAnsiTheme="majorBidi" w:cstheme="majorBidi"/>
          <w:sz w:val="28"/>
          <w:szCs w:val="28"/>
        </w:rPr>
      </w:pPr>
      <w:r w:rsidRPr="00107E95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107E95">
        <w:rPr>
          <w:rFonts w:asciiTheme="majorBidi" w:hAnsiTheme="majorBidi" w:cstheme="majorBidi"/>
          <w:sz w:val="28"/>
          <w:szCs w:val="28"/>
        </w:rPr>
        <w:t xml:space="preserve"> 2 </w:t>
      </w:r>
      <w:r w:rsidRPr="00107E95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107E95">
        <w:rPr>
          <w:rFonts w:asciiTheme="majorBidi" w:hAnsiTheme="majorBidi" w:cstheme="majorBidi"/>
          <w:sz w:val="28"/>
          <w:szCs w:val="28"/>
        </w:rPr>
        <w:t>1</w:t>
      </w:r>
    </w:p>
    <w:p w14:paraId="247D6C4F" w14:textId="3862520C" w:rsidR="000C2C3F" w:rsidRDefault="000C2C3F" w:rsidP="00BA7DB0">
      <w:pPr>
        <w:pStyle w:val="block"/>
        <w:numPr>
          <w:ilvl w:val="0"/>
          <w:numId w:val="22"/>
        </w:numPr>
        <w:spacing w:after="0" w:line="240" w:lineRule="atLeast"/>
        <w:ind w:left="900" w:right="-7"/>
        <w:rPr>
          <w:rFonts w:asciiTheme="majorBidi" w:hAnsiTheme="majorBidi" w:cstheme="majorBidi"/>
          <w:sz w:val="28"/>
          <w:szCs w:val="28"/>
        </w:rPr>
      </w:pPr>
      <w:r w:rsidRPr="00107E95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107E95">
        <w:rPr>
          <w:rFonts w:asciiTheme="majorBidi" w:hAnsiTheme="majorBidi" w:cstheme="majorBidi"/>
          <w:sz w:val="28"/>
          <w:szCs w:val="28"/>
        </w:rPr>
        <w:t xml:space="preserve"> 3 </w:t>
      </w:r>
      <w:r w:rsidRPr="00107E95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8951666" w14:textId="77777777" w:rsidR="00960EE8" w:rsidRPr="00107E95" w:rsidRDefault="00960EE8" w:rsidP="00B20078">
      <w:pPr>
        <w:pStyle w:val="block"/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</w:rPr>
      </w:pPr>
    </w:p>
    <w:p w14:paraId="6B843472" w14:textId="3E688C13" w:rsidR="000C2C3F" w:rsidRPr="00107E95" w:rsidRDefault="000C2C3F" w:rsidP="000C2C3F">
      <w:pPr>
        <w:pStyle w:val="BodyText"/>
        <w:shd w:val="clear" w:color="auto" w:fill="FFFFFF"/>
        <w:spacing w:after="0"/>
        <w:ind w:left="540"/>
        <w:rPr>
          <w:rFonts w:asciiTheme="majorBidi" w:hAnsiTheme="majorBidi" w:cstheme="majorBidi"/>
          <w:sz w:val="28"/>
          <w:szCs w:val="28"/>
          <w:lang w:val="en-GB" w:bidi="ar-SA"/>
        </w:rPr>
      </w:pPr>
      <w:r w:rsidRPr="00107E95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Pr="00107E95">
        <w:rPr>
          <w:rFonts w:asciiTheme="majorBidi" w:hAnsiTheme="majorBidi" w:cstheme="majorBidi"/>
          <w:sz w:val="28"/>
          <w:szCs w:val="28"/>
          <w:lang w:val="en-GB" w:bidi="ar-SA"/>
        </w:rPr>
        <w:t xml:space="preserve"> </w:t>
      </w:r>
    </w:p>
    <w:p w14:paraId="49DCFB1D" w14:textId="77777777" w:rsidR="000C2C3F" w:rsidRPr="00107E95" w:rsidRDefault="000C2C3F" w:rsidP="000C2C3F">
      <w:pPr>
        <w:pStyle w:val="BodyText"/>
        <w:spacing w:after="0"/>
        <w:ind w:left="540" w:right="27"/>
        <w:rPr>
          <w:rFonts w:asciiTheme="majorBidi" w:hAnsiTheme="majorBidi" w:cstheme="majorBidi"/>
          <w:sz w:val="28"/>
          <w:szCs w:val="28"/>
          <w:lang w:val="en-GB" w:bidi="ar-SA"/>
        </w:rPr>
      </w:pPr>
    </w:p>
    <w:p w14:paraId="3D9A718F" w14:textId="54A40464" w:rsidR="000C2C3F" w:rsidRPr="00107E95" w:rsidRDefault="000C2C3F" w:rsidP="000C2C3F">
      <w:pPr>
        <w:pStyle w:val="BodyText"/>
        <w:shd w:val="clear" w:color="auto" w:fill="FFFFFF"/>
        <w:spacing w:after="0" w:line="240" w:lineRule="auto"/>
        <w:ind w:left="540"/>
        <w:rPr>
          <w:rFonts w:asciiTheme="majorBidi" w:hAnsiTheme="majorBidi" w:cstheme="majorBidi"/>
          <w:sz w:val="28"/>
          <w:szCs w:val="28"/>
          <w:lang w:val="en-GB" w:bidi="ar-SA"/>
        </w:rPr>
      </w:pPr>
      <w:r w:rsidRPr="00107E95">
        <w:rPr>
          <w:rFonts w:asciiTheme="majorBidi" w:hAnsiTheme="majorBidi" w:cstheme="majorBidi"/>
          <w:sz w:val="28"/>
          <w:szCs w:val="28"/>
          <w:cs/>
          <w:lang w:val="en-GB"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</w:t>
      </w:r>
      <w:r w:rsidRPr="00107E95">
        <w:rPr>
          <w:rFonts w:asciiTheme="majorBidi" w:hAnsiTheme="majorBidi" w:cstheme="majorBidi" w:hint="cs"/>
          <w:sz w:val="28"/>
          <w:szCs w:val="28"/>
          <w:cs/>
          <w:lang w:val="en-GB"/>
        </w:rPr>
        <w:t>ะ</w:t>
      </w:r>
      <w:r w:rsidRPr="00107E95">
        <w:rPr>
          <w:rFonts w:asciiTheme="majorBidi" w:hAnsiTheme="majorBidi" w:cstheme="majorBidi"/>
          <w:sz w:val="28"/>
          <w:szCs w:val="28"/>
          <w:cs/>
          <w:lang w:val="en-GB"/>
        </w:rPr>
        <w:t xml:space="preserve">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6903559C" w14:textId="77777777" w:rsidR="000C2C3F" w:rsidRPr="00107E95" w:rsidRDefault="000C2C3F" w:rsidP="000C2C3F">
      <w:pPr>
        <w:pStyle w:val="BodyText"/>
        <w:spacing w:after="0"/>
        <w:ind w:left="540" w:right="27"/>
        <w:rPr>
          <w:rFonts w:asciiTheme="majorBidi" w:hAnsiTheme="majorBidi" w:cstheme="majorBidi"/>
          <w:sz w:val="28"/>
          <w:szCs w:val="28"/>
          <w:lang w:val="en-GB" w:bidi="ar-SA"/>
        </w:rPr>
      </w:pPr>
    </w:p>
    <w:p w14:paraId="503FE257" w14:textId="67047FCA" w:rsidR="00AD44C3" w:rsidRDefault="000C2C3F" w:rsidP="00960EE8">
      <w:pPr>
        <w:pStyle w:val="BodyText"/>
        <w:shd w:val="clear" w:color="auto" w:fill="FFFFFF"/>
        <w:spacing w:after="0" w:line="240" w:lineRule="auto"/>
        <w:ind w:left="540"/>
        <w:rPr>
          <w:rFonts w:asciiTheme="majorBidi" w:hAnsiTheme="majorBidi" w:cstheme="majorBidi"/>
          <w:sz w:val="28"/>
          <w:szCs w:val="28"/>
          <w:lang w:val="en-GB"/>
        </w:rPr>
      </w:pPr>
      <w:r w:rsidRPr="00107E95">
        <w:rPr>
          <w:rFonts w:asciiTheme="majorBidi" w:hAnsiTheme="majorBidi" w:cstheme="majorBidi"/>
          <w:sz w:val="28"/>
          <w:szCs w:val="28"/>
          <w:cs/>
          <w:lang w:val="en-GB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</w:t>
      </w:r>
      <w:r w:rsidRPr="00107E95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107E95">
        <w:rPr>
          <w:rFonts w:asciiTheme="majorBidi" w:hAnsiTheme="majorBidi" w:cstheme="majorBidi"/>
          <w:sz w:val="28"/>
          <w:szCs w:val="28"/>
          <w:cs/>
          <w:lang w:val="en-GB"/>
        </w:rPr>
        <w:t>ทำให้เครื่องมือทางการเงินวัดมูลค่าเมื่อเริ่มแรกด้วยมูลค่ายุติธรรมปรับด้วย</w:t>
      </w:r>
      <w:r w:rsidRPr="00107E95">
        <w:rPr>
          <w:rFonts w:asciiTheme="majorBidi" w:hAnsiTheme="majorBidi" w:cstheme="majorBidi" w:hint="cs"/>
          <w:sz w:val="28"/>
          <w:szCs w:val="28"/>
          <w:cs/>
          <w:lang w:val="en-GB"/>
        </w:rPr>
        <w:t>ผลต่าง</w:t>
      </w:r>
      <w:r w:rsidRPr="00107E95">
        <w:rPr>
          <w:rFonts w:asciiTheme="majorBidi" w:hAnsiTheme="majorBidi" w:cstheme="majorBidi"/>
          <w:sz w:val="28"/>
          <w:szCs w:val="28"/>
          <w:cs/>
          <w:lang w:val="en-GB"/>
        </w:rPr>
        <w:t>ระหว่างมูลค่ายุติธรรม ณ วันที่รับรู้รายการเมื่อเริ่มแรกและราคาของการทำรายการ</w:t>
      </w:r>
      <w:r w:rsidRPr="00107E95">
        <w:rPr>
          <w:rFonts w:asciiTheme="majorBidi" w:hAnsiTheme="majorBidi" w:cstheme="majorBidi" w:hint="cs"/>
          <w:sz w:val="28"/>
          <w:szCs w:val="28"/>
          <w:cs/>
          <w:lang w:val="en-GB"/>
        </w:rPr>
        <w:t>และรับรู้ในกำไรหรือขาดทุนทันที เว้นแต่มูลค่ายุติธรรมที่ได้มา</w:t>
      </w:r>
      <w:r w:rsidRPr="00107E95">
        <w:rPr>
          <w:rFonts w:asciiTheme="majorBidi" w:hAnsiTheme="majorBidi" w:cstheme="majorBidi"/>
          <w:sz w:val="28"/>
          <w:szCs w:val="28"/>
          <w:cs/>
          <w:lang w:val="en-GB"/>
        </w:rPr>
        <w:t xml:space="preserve">ถูกจัดลำดับชั้นการวัดมูลค่ายุติธรรมอยู่ในระดับที่ </w:t>
      </w:r>
      <w:r w:rsidRPr="00107E95">
        <w:rPr>
          <w:rFonts w:asciiTheme="majorBidi" w:hAnsiTheme="majorBidi" w:cstheme="majorBidi"/>
          <w:sz w:val="28"/>
          <w:szCs w:val="28"/>
          <w:lang w:val="en-GB" w:bidi="ar-SA"/>
        </w:rPr>
        <w:t>3</w:t>
      </w:r>
      <w:r w:rsidRPr="00107E95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107E95">
        <w:rPr>
          <w:rFonts w:asciiTheme="majorBidi" w:hAnsiTheme="majorBidi" w:cstheme="majorBidi"/>
          <w:sz w:val="28"/>
          <w:szCs w:val="28"/>
          <w:cs/>
          <w:lang w:val="en-GB"/>
        </w:rPr>
        <w:t>ผลต่าง</w:t>
      </w:r>
      <w:r w:rsidRPr="00107E95">
        <w:rPr>
          <w:rFonts w:asciiTheme="majorBidi" w:hAnsiTheme="majorBidi" w:cstheme="majorBidi" w:hint="cs"/>
          <w:sz w:val="28"/>
          <w:szCs w:val="28"/>
          <w:cs/>
          <w:lang w:val="en-GB"/>
        </w:rPr>
        <w:t>ดังกล่าวจะ</w:t>
      </w:r>
      <w:r w:rsidRPr="00107E95">
        <w:rPr>
          <w:rFonts w:asciiTheme="majorBidi" w:hAnsiTheme="majorBidi" w:cstheme="majorBidi"/>
          <w:sz w:val="28"/>
          <w:szCs w:val="28"/>
          <w:cs/>
          <w:lang w:val="en-GB"/>
        </w:rPr>
        <w:t>รับรู้เป็นรายการรอตัดบัญชี</w:t>
      </w:r>
      <w:r w:rsidRPr="00107E95">
        <w:rPr>
          <w:rFonts w:asciiTheme="majorBidi" w:hAnsiTheme="majorBidi" w:cstheme="majorBidi" w:hint="cs"/>
          <w:sz w:val="28"/>
          <w:szCs w:val="28"/>
          <w:cs/>
          <w:lang w:val="en-GB"/>
        </w:rPr>
        <w:t>ซึ่งจะ</w:t>
      </w:r>
      <w:r w:rsidRPr="00107E95">
        <w:rPr>
          <w:rFonts w:asciiTheme="majorBidi" w:hAnsiTheme="majorBidi" w:cstheme="majorBidi"/>
          <w:sz w:val="28"/>
          <w:szCs w:val="28"/>
          <w:cs/>
          <w:lang w:val="en-GB"/>
        </w:rPr>
        <w:t>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32A75661" w14:textId="77777777" w:rsidR="00960EE8" w:rsidRDefault="00960EE8" w:rsidP="00960EE8">
      <w:pPr>
        <w:pStyle w:val="BodyText"/>
        <w:shd w:val="clear" w:color="auto" w:fill="FFFFFF"/>
        <w:spacing w:after="0" w:line="240" w:lineRule="auto"/>
        <w:ind w:left="540"/>
        <w:rPr>
          <w:rFonts w:ascii="Angsana New" w:hAnsi="Angsana New"/>
          <w:b/>
          <w:bCs/>
          <w:i/>
          <w:iCs/>
          <w:sz w:val="28"/>
          <w:szCs w:val="28"/>
          <w:cs/>
          <w:lang w:val="en-GB"/>
        </w:rPr>
      </w:pPr>
    </w:p>
    <w:p w14:paraId="28E839DF" w14:textId="382DCDE0" w:rsidR="003B14EA" w:rsidRPr="008860F2" w:rsidRDefault="003B14EA" w:rsidP="00A3346B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  <w:lang w:val="en-GB"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  <w:lang w:val="en-GB"/>
        </w:rPr>
        <w:t>รายได้</w:t>
      </w:r>
    </w:p>
    <w:p w14:paraId="7000EFBC" w14:textId="77777777" w:rsidR="006D739E" w:rsidRPr="008860F2" w:rsidRDefault="006D739E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06CCEED8" w14:textId="1743F9DF" w:rsidR="005D227F" w:rsidRPr="00E23237" w:rsidRDefault="005D227F" w:rsidP="005D227F">
      <w:pPr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bookmarkStart w:id="12" w:name="_Hlk56201874"/>
      <w:r w:rsidRPr="00E23237">
        <w:rPr>
          <w:rFonts w:asciiTheme="majorBidi" w:hAnsiTheme="majorBidi" w:cstheme="majorBidi"/>
          <w:sz w:val="28"/>
          <w:szCs w:val="28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</w:t>
      </w:r>
      <w:r w:rsidR="0086325A" w:rsidRPr="00107E95">
        <w:rPr>
          <w:rFonts w:asciiTheme="majorBidi" w:hAnsiTheme="majorBidi" w:cstheme="majorBidi"/>
          <w:sz w:val="28"/>
          <w:szCs w:val="28"/>
          <w:cs/>
        </w:rPr>
        <w:t>รายได้ที่รับรู้ไม่รวม</w:t>
      </w:r>
      <w:r w:rsidRPr="00E23237">
        <w:rPr>
          <w:rFonts w:asciiTheme="majorBidi" w:hAnsiTheme="majorBidi" w:cstheme="majorBidi"/>
          <w:sz w:val="28"/>
          <w:szCs w:val="28"/>
          <w:cs/>
        </w:rPr>
        <w:t>ภาษีมูลค่าเพิ่มและแสดงสุทธิจากส่วนลดการค้าและส่วนลดตามปริมาณ</w:t>
      </w:r>
      <w:r w:rsidRPr="00E23237">
        <w:rPr>
          <w:rFonts w:asciiTheme="majorBidi" w:hAnsiTheme="majorBidi" w:cstheme="majorBidi"/>
          <w:sz w:val="28"/>
          <w:szCs w:val="28"/>
        </w:rPr>
        <w:t xml:space="preserve"> </w:t>
      </w:r>
    </w:p>
    <w:bookmarkEnd w:id="12"/>
    <w:p w14:paraId="7EF38CA9" w14:textId="77777777" w:rsidR="005D227F" w:rsidRPr="00E23237" w:rsidRDefault="005D227F" w:rsidP="005D227F">
      <w:pPr>
        <w:spacing w:line="240" w:lineRule="auto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7AE37F4D" w14:textId="77777777" w:rsidR="00B71E55" w:rsidRDefault="00B71E55">
      <w:pPr>
        <w:spacing w:line="240" w:lineRule="auto"/>
        <w:jc w:val="left"/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60683870" w14:textId="68D97ED4" w:rsidR="005D227F" w:rsidRPr="00E23237" w:rsidRDefault="005D227F" w:rsidP="005D227F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E23237">
        <w:rPr>
          <w:rFonts w:asciiTheme="majorBidi" w:hAnsiTheme="majorBidi" w:cstheme="majorBidi"/>
          <w:i/>
          <w:iCs/>
          <w:sz w:val="28"/>
          <w:szCs w:val="28"/>
          <w:cs/>
        </w:rPr>
        <w:t>การขายสินค้าและบริการ</w:t>
      </w:r>
    </w:p>
    <w:p w14:paraId="194A0312" w14:textId="77777777" w:rsidR="005D227F" w:rsidRPr="00E23237" w:rsidRDefault="005D227F" w:rsidP="005D227F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6A90DDE" w14:textId="17102E3B" w:rsidR="0086325A" w:rsidRPr="0022160C" w:rsidRDefault="0086325A" w:rsidP="005D227F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4D0A56">
        <w:rPr>
          <w:rFonts w:asciiTheme="majorBidi" w:hAnsiTheme="majorBidi" w:cstheme="majorBidi"/>
          <w:sz w:val="28"/>
          <w:szCs w:val="28"/>
          <w:cs/>
        </w:rPr>
        <w:t>รายได้จากการขายสินค้ารับรู้</w:t>
      </w:r>
      <w:r w:rsidRPr="0022160C">
        <w:rPr>
          <w:rFonts w:asciiTheme="majorBidi" w:hAnsiTheme="majorBidi" w:cstheme="majorBidi"/>
          <w:sz w:val="28"/>
          <w:szCs w:val="28"/>
          <w:cs/>
        </w:rPr>
        <w:t xml:space="preserve"> ณ วันที่</w:t>
      </w:r>
      <w:r w:rsidRPr="002B12BB">
        <w:rPr>
          <w:rFonts w:asciiTheme="majorBidi" w:hAnsiTheme="majorBidi" w:cstheme="majorBidi"/>
          <w:sz w:val="28"/>
          <w:szCs w:val="28"/>
          <w:cs/>
        </w:rPr>
        <w:t>มีการส่งมอบสินค้าให้กับลูกค้า</w:t>
      </w:r>
    </w:p>
    <w:p w14:paraId="6E439598" w14:textId="77777777" w:rsidR="002A1596" w:rsidRDefault="002A1596" w:rsidP="005D227F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</w:p>
    <w:p w14:paraId="69994F5A" w14:textId="544859C7" w:rsidR="005D227F" w:rsidRPr="00E23237" w:rsidRDefault="005D227F" w:rsidP="005D227F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E23237">
        <w:rPr>
          <w:rFonts w:asciiTheme="majorBidi" w:hAnsiTheme="majorBidi" w:cstheme="majorBidi"/>
          <w:sz w:val="28"/>
          <w:szCs w:val="28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</w:t>
      </w:r>
      <w:r w:rsidRPr="00E23237">
        <w:rPr>
          <w:rFonts w:asciiTheme="majorBidi" w:hAnsiTheme="majorBidi" w:cstheme="majorBidi" w:hint="cs"/>
          <w:sz w:val="28"/>
          <w:szCs w:val="28"/>
          <w:cs/>
        </w:rPr>
        <w:t>หรือเมื่อได้ให้บริการ</w:t>
      </w:r>
      <w:r w:rsidRPr="00E23237">
        <w:rPr>
          <w:rFonts w:asciiTheme="majorBidi" w:hAnsiTheme="majorBidi" w:cstheme="majorBidi"/>
          <w:sz w:val="28"/>
          <w:szCs w:val="28"/>
          <w:cs/>
        </w:rPr>
        <w:t xml:space="preserve"> 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</w:p>
    <w:p w14:paraId="39861021" w14:textId="77777777" w:rsidR="005D227F" w:rsidRPr="00E23237" w:rsidRDefault="005D227F" w:rsidP="005D227F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5AD0A62" w14:textId="6B04DF6A" w:rsidR="00B7723E" w:rsidRPr="0086325A" w:rsidRDefault="0086325A" w:rsidP="0086325A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516686">
        <w:rPr>
          <w:rFonts w:asciiTheme="majorBidi" w:hAnsiTheme="majorBidi" w:cstheme="majorBidi"/>
          <w:sz w:val="28"/>
          <w:szCs w:val="28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</w:t>
      </w:r>
      <w:r w:rsidRPr="00516686">
        <w:rPr>
          <w:rFonts w:asciiTheme="majorBidi" w:hAnsiTheme="majorBidi" w:cstheme="majorBidi" w:hint="cs"/>
          <w:sz w:val="28"/>
          <w:szCs w:val="28"/>
          <w:cs/>
        </w:rPr>
        <w:t>การให้</w:t>
      </w:r>
      <w:r w:rsidRPr="00516686">
        <w:rPr>
          <w:rFonts w:asciiTheme="majorBidi" w:hAnsiTheme="majorBidi" w:cstheme="majorBidi"/>
          <w:sz w:val="28"/>
          <w:szCs w:val="28"/>
          <w:cs/>
        </w:rPr>
        <w:t>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516686">
        <w:rPr>
          <w:rFonts w:asciiTheme="majorBidi" w:hAnsiTheme="majorBidi" w:cstheme="majorBidi"/>
          <w:sz w:val="28"/>
          <w:szCs w:val="28"/>
        </w:rPr>
        <w:t xml:space="preserve"> </w:t>
      </w:r>
      <w:r w:rsidRPr="00516686">
        <w:rPr>
          <w:rFonts w:asciiTheme="majorBidi" w:hAnsiTheme="majorBidi" w:cstheme="majorBidi"/>
          <w:sz w:val="28"/>
          <w:szCs w:val="28"/>
          <w:cs/>
        </w:rPr>
        <w:t>หรือมีการให้บริการหลาย</w:t>
      </w:r>
      <w:r w:rsidR="008E5618" w:rsidRPr="0051668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16686">
        <w:rPr>
          <w:rFonts w:asciiTheme="majorBidi" w:hAnsiTheme="majorBidi" w:cstheme="majorBidi"/>
          <w:sz w:val="28"/>
          <w:szCs w:val="28"/>
          <w:cs/>
        </w:rPr>
        <w:t>ๆ ประเภทในรอบระยะเวลารายงานที่แตกต่างกัน</w:t>
      </w:r>
      <w:r w:rsidRPr="00516686">
        <w:rPr>
          <w:rFonts w:asciiTheme="majorBidi" w:hAnsiTheme="majorBidi" w:cstheme="majorBidi"/>
          <w:sz w:val="28"/>
          <w:szCs w:val="28"/>
        </w:rPr>
        <w:t xml:space="preserve"> </w:t>
      </w:r>
      <w:r w:rsidRPr="00516686">
        <w:rPr>
          <w:rFonts w:asciiTheme="majorBidi" w:hAnsiTheme="majorBidi" w:cstheme="majorBidi"/>
          <w:sz w:val="28"/>
          <w:szCs w:val="28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</w:t>
      </w:r>
      <w:r w:rsidR="008E5618" w:rsidRPr="0051668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16686">
        <w:rPr>
          <w:rFonts w:asciiTheme="majorBidi" w:hAnsiTheme="majorBidi" w:cstheme="majorBidi"/>
          <w:sz w:val="28"/>
          <w:szCs w:val="28"/>
          <w:cs/>
        </w:rPr>
        <w:t>ๆ</w:t>
      </w:r>
    </w:p>
    <w:p w14:paraId="2F1DBAC4" w14:textId="77777777" w:rsidR="00152542" w:rsidRDefault="00152542">
      <w:pPr>
        <w:spacing w:line="240" w:lineRule="auto"/>
        <w:jc w:val="left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bookmarkStart w:id="13" w:name="_Hlk56201891"/>
    </w:p>
    <w:p w14:paraId="73AC0CD4" w14:textId="1002E32C" w:rsidR="005D227F" w:rsidRPr="00E23237" w:rsidRDefault="005D227F" w:rsidP="005D227F">
      <w:pPr>
        <w:pStyle w:val="BodyText"/>
        <w:spacing w:after="0" w:line="240" w:lineRule="auto"/>
        <w:ind w:left="540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E23237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รายได้</w:t>
      </w:r>
      <w:r w:rsidRPr="00E23237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จากการขายอสังหาริมทรัพย์</w:t>
      </w:r>
    </w:p>
    <w:p w14:paraId="2A7524F7" w14:textId="77777777" w:rsidR="005D227F" w:rsidRPr="00E23237" w:rsidRDefault="005D227F" w:rsidP="005D227F">
      <w:pPr>
        <w:tabs>
          <w:tab w:val="left" w:pos="540"/>
        </w:tabs>
        <w:ind w:left="540"/>
        <w:rPr>
          <w:rFonts w:asciiTheme="majorBidi" w:hAnsiTheme="majorBidi" w:cstheme="majorBidi"/>
          <w:sz w:val="20"/>
          <w:szCs w:val="20"/>
        </w:rPr>
      </w:pPr>
    </w:p>
    <w:p w14:paraId="6B17EC9F" w14:textId="524CD620" w:rsidR="005D227F" w:rsidRPr="00E23237" w:rsidRDefault="005D227F" w:rsidP="005D227F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E23237">
        <w:rPr>
          <w:rFonts w:asciiTheme="majorBidi" w:hAnsiTheme="majorBidi" w:cstheme="majorBidi"/>
          <w:sz w:val="28"/>
          <w:szCs w:val="28"/>
          <w:cs/>
        </w:rPr>
        <w:t>รายได้จากการขายอสังหาริมทรัพย์</w:t>
      </w:r>
      <w:r w:rsidRPr="00E23237">
        <w:rPr>
          <w:rFonts w:asciiTheme="majorBidi" w:hAnsiTheme="majorBidi" w:cstheme="majorBidi" w:hint="cs"/>
          <w:sz w:val="28"/>
          <w:szCs w:val="28"/>
          <w:cs/>
        </w:rPr>
        <w:t>พัฒนาเพื่อขาย</w:t>
      </w:r>
      <w:r w:rsidRPr="00E23237">
        <w:rPr>
          <w:rFonts w:asciiTheme="majorBidi" w:hAnsiTheme="majorBidi" w:cstheme="majorBidi"/>
          <w:sz w:val="28"/>
          <w:szCs w:val="28"/>
          <w:cs/>
        </w:rPr>
        <w:t>รับรู้เมื่อได้โอนอำนาจควบคุมอสังหาริมทรัพย์ให้กับลูกค้า</w:t>
      </w:r>
      <w:r w:rsidRPr="00E23237">
        <w:rPr>
          <w:rFonts w:asciiTheme="majorBidi" w:hAnsiTheme="majorBidi" w:cstheme="majorBidi" w:hint="cs"/>
          <w:sz w:val="28"/>
          <w:szCs w:val="28"/>
          <w:cs/>
        </w:rPr>
        <w:t>ด้วยจำนวนเงินที่สะท้อนถึงสิ่งตอบแทนที่</w:t>
      </w:r>
      <w:r w:rsidRPr="00E2323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E23237">
        <w:rPr>
          <w:rFonts w:asciiTheme="majorBidi" w:hAnsiTheme="majorBidi" w:cstheme="majorBidi" w:hint="cs"/>
          <w:sz w:val="28"/>
          <w:szCs w:val="28"/>
          <w:cs/>
        </w:rPr>
        <w:t xml:space="preserve">คาดว่าจะมีสิทธิได้รับซึ่งไม่รวมจำนวนเงินที่เก็บแทนบุคคลที่สาม ภาษีมูลค่าเพิ่ม </w:t>
      </w:r>
      <w:r w:rsidRPr="00E23237">
        <w:rPr>
          <w:rFonts w:asciiTheme="majorBidi" w:hAnsiTheme="majorBidi" w:cstheme="majorBidi"/>
          <w:sz w:val="28"/>
          <w:szCs w:val="28"/>
          <w:cs/>
        </w:rPr>
        <w:t>หรือภาษี</w:t>
      </w:r>
      <w:r w:rsidRPr="00E23237">
        <w:rPr>
          <w:rFonts w:asciiTheme="majorBidi" w:hAnsiTheme="majorBidi" w:cstheme="majorBidi" w:hint="cs"/>
          <w:sz w:val="28"/>
          <w:szCs w:val="28"/>
          <w:cs/>
        </w:rPr>
        <w:t>ขาย</w:t>
      </w:r>
      <w:r w:rsidRPr="00E23237">
        <w:rPr>
          <w:rFonts w:asciiTheme="majorBidi" w:hAnsiTheme="majorBidi" w:cstheme="majorBidi"/>
          <w:sz w:val="28"/>
          <w:szCs w:val="28"/>
          <w:cs/>
        </w:rPr>
        <w:t>อื่น</w:t>
      </w:r>
      <w:r w:rsidR="008E561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23237">
        <w:rPr>
          <w:rFonts w:asciiTheme="majorBidi" w:hAnsiTheme="majorBidi" w:cstheme="majorBidi"/>
          <w:sz w:val="28"/>
          <w:szCs w:val="28"/>
          <w:cs/>
        </w:rPr>
        <w:t>ๆ</w:t>
      </w:r>
      <w:r w:rsidRPr="00E23237">
        <w:rPr>
          <w:rFonts w:asciiTheme="majorBidi" w:hAnsiTheme="majorBidi" w:cstheme="majorBidi" w:hint="cs"/>
          <w:sz w:val="28"/>
          <w:szCs w:val="28"/>
          <w:cs/>
        </w:rPr>
        <w:t xml:space="preserve"> และแส</w:t>
      </w:r>
      <w:r w:rsidRPr="00E23237">
        <w:rPr>
          <w:rFonts w:asciiTheme="majorBidi" w:hAnsiTheme="majorBidi" w:cstheme="majorBidi"/>
          <w:sz w:val="28"/>
          <w:szCs w:val="28"/>
          <w:cs/>
        </w:rPr>
        <w:t>ดงสุทธิจากส่วนลดและ</w:t>
      </w:r>
      <w:r w:rsidRPr="00E23237">
        <w:rPr>
          <w:rFonts w:asciiTheme="majorBidi" w:hAnsiTheme="majorBidi" w:cstheme="majorBidi" w:hint="cs"/>
          <w:sz w:val="28"/>
          <w:szCs w:val="28"/>
          <w:cs/>
        </w:rPr>
        <w:t>สิ่งตอบแทน</w:t>
      </w:r>
      <w:r w:rsidRPr="00E23237">
        <w:rPr>
          <w:rFonts w:asciiTheme="majorBidi" w:hAnsiTheme="majorBidi" w:cstheme="majorBidi"/>
          <w:sz w:val="28"/>
          <w:szCs w:val="28"/>
          <w:cs/>
        </w:rPr>
        <w:t>ที่กลุ่มบริษัทจ่าย</w:t>
      </w:r>
      <w:r w:rsidRPr="00E23237">
        <w:rPr>
          <w:rFonts w:asciiTheme="majorBidi" w:hAnsiTheme="majorBidi" w:cstheme="majorBidi" w:hint="cs"/>
          <w:sz w:val="28"/>
          <w:szCs w:val="28"/>
          <w:cs/>
        </w:rPr>
        <w:t>ให้กับ</w:t>
      </w:r>
      <w:r w:rsidRPr="00E23237">
        <w:rPr>
          <w:rFonts w:asciiTheme="majorBidi" w:hAnsiTheme="majorBidi" w:cstheme="majorBidi"/>
          <w:sz w:val="28"/>
          <w:szCs w:val="28"/>
          <w:cs/>
        </w:rPr>
        <w:t xml:space="preserve">ลูกค้า </w:t>
      </w:r>
    </w:p>
    <w:p w14:paraId="0FDD8840" w14:textId="77777777" w:rsidR="005D227F" w:rsidRPr="00D35B88" w:rsidRDefault="005D227F" w:rsidP="005D227F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0"/>
          <w:szCs w:val="20"/>
          <w:highlight w:val="cyan"/>
        </w:rPr>
      </w:pPr>
    </w:p>
    <w:p w14:paraId="40C0B5B9" w14:textId="68BF5EF7" w:rsidR="005D227F" w:rsidRPr="00E23237" w:rsidRDefault="005D227F" w:rsidP="00E23237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E23237">
        <w:rPr>
          <w:rFonts w:asciiTheme="majorBidi" w:hAnsiTheme="majorBidi" w:cstheme="majorBidi"/>
          <w:sz w:val="28"/>
          <w:szCs w:val="28"/>
          <w:cs/>
        </w:rPr>
        <w:t>สำหรับสัญญาที่มีการรวมการขายอสังหาริมทรัพย์และสินค้าอื่นเข้าด้วยกัน กลุ่มบริษัทบันทึกอสังหาริมทรัพย์และสินค้าอื่นแยกจากกัน หากอสังหาริมทรัพย์และสินค้าดังกล่าวสามารถแยกออกจากกันได้และลูกค้าได้รับประโยชน์จากอสังหาริมทรัพย์และสินค้านั้นแยกจากกัน</w:t>
      </w:r>
      <w:r w:rsidRPr="00E23237">
        <w:rPr>
          <w:rFonts w:asciiTheme="majorBidi" w:hAnsiTheme="majorBidi" w:cstheme="majorBidi"/>
          <w:sz w:val="28"/>
          <w:szCs w:val="28"/>
        </w:rPr>
        <w:t xml:space="preserve"> </w:t>
      </w:r>
      <w:r w:rsidRPr="00E23237">
        <w:rPr>
          <w:rFonts w:asciiTheme="majorBidi" w:hAnsiTheme="majorBidi" w:cstheme="majorBidi"/>
          <w:sz w:val="28"/>
          <w:szCs w:val="28"/>
          <w:cs/>
        </w:rPr>
        <w:t>สิ่งตอบแทนที่ได้รับจะถูกปันส่วนตามสัดส่วน</w:t>
      </w:r>
      <w:r w:rsidRPr="004D0A56">
        <w:rPr>
          <w:rFonts w:asciiTheme="majorBidi" w:hAnsiTheme="majorBidi" w:cstheme="majorBidi"/>
          <w:sz w:val="28"/>
          <w:szCs w:val="28"/>
          <w:cs/>
        </w:rPr>
        <w:t>ของ</w:t>
      </w:r>
      <w:r w:rsidRPr="00E23237">
        <w:rPr>
          <w:rFonts w:asciiTheme="majorBidi" w:hAnsiTheme="majorBidi" w:cstheme="majorBidi"/>
          <w:sz w:val="28"/>
          <w:szCs w:val="28"/>
          <w:cs/>
        </w:rPr>
        <w:t>ราคาขายที่เป็นเอกเทศของอสังหาริมทรัพย์และสินค้านั้น</w:t>
      </w:r>
      <w:r w:rsidR="008E561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23237">
        <w:rPr>
          <w:rFonts w:asciiTheme="majorBidi" w:hAnsiTheme="majorBidi" w:cstheme="majorBidi"/>
          <w:sz w:val="28"/>
          <w:szCs w:val="28"/>
          <w:cs/>
        </w:rPr>
        <w:t xml:space="preserve">ๆ </w:t>
      </w:r>
    </w:p>
    <w:p w14:paraId="3C085612" w14:textId="77777777" w:rsidR="005D227F" w:rsidRPr="0022160C" w:rsidRDefault="005D227F" w:rsidP="005D227F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0"/>
          <w:szCs w:val="20"/>
          <w:highlight w:val="cyan"/>
          <w:cs/>
        </w:rPr>
      </w:pPr>
    </w:p>
    <w:p w14:paraId="26DABE8B" w14:textId="5D015330" w:rsidR="005D227F" w:rsidRPr="00E23237" w:rsidRDefault="005D227F" w:rsidP="00E23237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E23237">
        <w:rPr>
          <w:rFonts w:asciiTheme="majorBidi" w:hAnsiTheme="majorBidi" w:cstheme="majorBidi"/>
          <w:sz w:val="28"/>
          <w:szCs w:val="28"/>
          <w:cs/>
        </w:rPr>
        <w:t>เงิน</w:t>
      </w:r>
      <w:r w:rsidRPr="00E23237">
        <w:rPr>
          <w:rFonts w:asciiTheme="majorBidi" w:hAnsiTheme="majorBidi" w:cstheme="majorBidi" w:hint="cs"/>
          <w:sz w:val="28"/>
          <w:szCs w:val="28"/>
          <w:cs/>
        </w:rPr>
        <w:t>มัดจำและเงินงวดของอสังหาริมทรัพย์พัฒนาเพื่อขายซึ่ง</w:t>
      </w:r>
      <w:r w:rsidRPr="00E23237">
        <w:rPr>
          <w:rFonts w:asciiTheme="majorBidi" w:hAnsiTheme="majorBidi" w:cstheme="majorBidi"/>
          <w:sz w:val="28"/>
          <w:szCs w:val="28"/>
          <w:cs/>
        </w:rPr>
        <w:t>ได้รับ</w:t>
      </w:r>
      <w:r w:rsidRPr="00E23237">
        <w:rPr>
          <w:rFonts w:asciiTheme="majorBidi" w:hAnsiTheme="majorBidi" w:cstheme="majorBidi" w:hint="cs"/>
          <w:sz w:val="28"/>
          <w:szCs w:val="28"/>
          <w:cs/>
        </w:rPr>
        <w:t>จากลูกค้าก่อนวันที่รับรู้รายได้</w:t>
      </w:r>
      <w:r w:rsidRPr="00E23237">
        <w:rPr>
          <w:rFonts w:asciiTheme="majorBidi" w:hAnsiTheme="majorBidi" w:cstheme="majorBidi"/>
          <w:sz w:val="28"/>
          <w:szCs w:val="28"/>
          <w:cs/>
        </w:rPr>
        <w:t>แสดงเป็</w:t>
      </w:r>
      <w:r w:rsidRPr="00E23237">
        <w:rPr>
          <w:rFonts w:asciiTheme="majorBidi" w:hAnsiTheme="majorBidi" w:cstheme="majorBidi" w:hint="cs"/>
          <w:sz w:val="28"/>
          <w:szCs w:val="28"/>
          <w:cs/>
        </w:rPr>
        <w:t>นหนี้สินตามสัญญาในงบแสดงฐานะการเงิน เงินมัดจำและเงินงวดจะ</w:t>
      </w:r>
      <w:r w:rsidRPr="00D35B88">
        <w:rPr>
          <w:rFonts w:asciiTheme="majorBidi" w:hAnsiTheme="majorBidi" w:cstheme="majorBidi"/>
          <w:sz w:val="28"/>
          <w:szCs w:val="28"/>
          <w:cs/>
        </w:rPr>
        <w:t>รับรู้เป็นรายได้เมื่อ</w:t>
      </w:r>
      <w:r w:rsidRPr="00E2323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4D0A56">
        <w:rPr>
          <w:rFonts w:asciiTheme="majorBidi" w:hAnsiTheme="majorBidi" w:cstheme="majorBidi"/>
          <w:sz w:val="28"/>
          <w:szCs w:val="28"/>
          <w:cs/>
        </w:rPr>
        <w:t>โอนการควบคุมใน</w:t>
      </w:r>
      <w:r w:rsidRPr="00E23237">
        <w:rPr>
          <w:rFonts w:asciiTheme="majorBidi" w:hAnsiTheme="majorBidi" w:cstheme="majorBidi"/>
          <w:sz w:val="28"/>
          <w:szCs w:val="28"/>
          <w:cs/>
        </w:rPr>
        <w:t>อสังหาริมทรัพย์</w:t>
      </w:r>
      <w:r w:rsidRPr="004D0A56">
        <w:rPr>
          <w:rFonts w:asciiTheme="majorBidi" w:hAnsiTheme="majorBidi" w:cstheme="majorBidi"/>
          <w:sz w:val="28"/>
          <w:szCs w:val="28"/>
          <w:cs/>
        </w:rPr>
        <w:t>ให้กับลูกค้า</w:t>
      </w:r>
      <w:r w:rsidR="00520DD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20DD0" w:rsidRPr="007D79A1">
        <w:rPr>
          <w:rFonts w:asciiTheme="majorBidi" w:hAnsiTheme="majorBidi" w:cstheme="majorBidi"/>
          <w:sz w:val="28"/>
          <w:szCs w:val="28"/>
          <w:cs/>
        </w:rPr>
        <w:t>ดอกเบี้ยจ่ายบันทึกโดยใช้วิธีอัตราดอกเบี้ยที่แท้จริง</w:t>
      </w:r>
      <w:r w:rsidR="007D79A1">
        <w:rPr>
          <w:rFonts w:asciiTheme="majorBidi" w:hAnsiTheme="majorBidi" w:cstheme="majorBidi"/>
          <w:sz w:val="28"/>
          <w:szCs w:val="28"/>
        </w:rPr>
        <w:t xml:space="preserve"> </w:t>
      </w:r>
      <w:r w:rsidR="00520DD0" w:rsidRPr="007D79A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520DD0" w:rsidRPr="004D0A56">
        <w:rPr>
          <w:rFonts w:asciiTheme="majorBidi" w:hAnsiTheme="majorBidi" w:cstheme="majorBidi"/>
          <w:sz w:val="28"/>
          <w:szCs w:val="28"/>
          <w:cs/>
        </w:rPr>
        <w:t xml:space="preserve">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หากระยะเวลาของการจัดหาเงินน้อยกว่าหรือเท่ากับ </w:t>
      </w:r>
      <w:r w:rsidR="00520DD0" w:rsidRPr="004D0A56">
        <w:rPr>
          <w:rFonts w:asciiTheme="majorBidi" w:hAnsiTheme="majorBidi" w:cstheme="majorBidi"/>
          <w:sz w:val="28"/>
          <w:szCs w:val="28"/>
        </w:rPr>
        <w:t xml:space="preserve">12 </w:t>
      </w:r>
      <w:r w:rsidR="00520DD0" w:rsidRPr="004D0A56">
        <w:rPr>
          <w:rFonts w:asciiTheme="majorBidi" w:hAnsiTheme="majorBidi" w:cstheme="majorBidi"/>
          <w:sz w:val="28"/>
          <w:szCs w:val="28"/>
          <w:cs/>
        </w:rPr>
        <w:t>เดือน</w:t>
      </w:r>
    </w:p>
    <w:bookmarkEnd w:id="13"/>
    <w:p w14:paraId="28188F4C" w14:textId="713A4E77" w:rsidR="00804E90" w:rsidRDefault="00804E90">
      <w:pPr>
        <w:spacing w:line="240" w:lineRule="auto"/>
        <w:jc w:val="left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5AC119EF" w14:textId="326A0397" w:rsidR="00AF1CAF" w:rsidRPr="00E23237" w:rsidRDefault="00AF1CAF" w:rsidP="00AF1CAF">
      <w:pPr>
        <w:pStyle w:val="BodyText"/>
        <w:spacing w:after="0"/>
        <w:ind w:right="-18"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E23237">
        <w:rPr>
          <w:rFonts w:asciiTheme="majorBidi" w:hAnsiTheme="majorBidi" w:cstheme="majorBidi"/>
          <w:i/>
          <w:iCs/>
          <w:sz w:val="28"/>
          <w:szCs w:val="28"/>
          <w:cs/>
        </w:rPr>
        <w:t>รายได้ค่านายหน้า</w:t>
      </w:r>
    </w:p>
    <w:p w14:paraId="3D0CD05F" w14:textId="77777777" w:rsidR="00AF1CAF" w:rsidRPr="0022160C" w:rsidRDefault="00AF1CAF" w:rsidP="00E23237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0"/>
          <w:szCs w:val="20"/>
          <w:highlight w:val="cyan"/>
        </w:rPr>
      </w:pPr>
    </w:p>
    <w:p w14:paraId="0D85E98C" w14:textId="690D7C2A" w:rsidR="00AF1CAF" w:rsidRPr="00E23237" w:rsidRDefault="00AF1CAF" w:rsidP="00E23237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E23237">
        <w:rPr>
          <w:rFonts w:asciiTheme="majorBidi" w:hAnsiTheme="majorBidi" w:cstheme="majorBidi"/>
          <w:sz w:val="28"/>
          <w:szCs w:val="28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</w:t>
      </w:r>
      <w:r w:rsidR="002D52B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23237">
        <w:rPr>
          <w:rFonts w:asciiTheme="majorBidi" w:hAnsiTheme="majorBidi" w:cstheme="majorBidi"/>
          <w:sz w:val="28"/>
          <w:szCs w:val="28"/>
          <w:cs/>
        </w:rPr>
        <w:t xml:space="preserve">กลุ่ม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 </w:t>
      </w:r>
      <w:r w:rsidRPr="00E23237">
        <w:rPr>
          <w:rFonts w:asciiTheme="majorBidi" w:hAnsiTheme="majorBidi" w:cstheme="majorBidi"/>
          <w:sz w:val="28"/>
          <w:szCs w:val="28"/>
        </w:rPr>
        <w:t xml:space="preserve"> </w:t>
      </w:r>
    </w:p>
    <w:p w14:paraId="41FFA404" w14:textId="77777777" w:rsidR="004E1C4C" w:rsidRPr="0022160C" w:rsidRDefault="004E1C4C" w:rsidP="0022160C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0"/>
          <w:szCs w:val="20"/>
          <w:highlight w:val="cyan"/>
        </w:rPr>
      </w:pPr>
    </w:p>
    <w:p w14:paraId="46628C77" w14:textId="12059255" w:rsidR="00331ECC" w:rsidRPr="008860F2" w:rsidRDefault="00331ECC" w:rsidP="00331ECC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860F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รายได้</w:t>
      </w:r>
      <w:r w:rsidR="0086325A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อื่น</w:t>
      </w:r>
    </w:p>
    <w:p w14:paraId="4DB37D35" w14:textId="77777777" w:rsidR="00331ECC" w:rsidRPr="008860F2" w:rsidRDefault="00331ECC" w:rsidP="00331ECC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63EB359E" w14:textId="00544607" w:rsidR="0086325A" w:rsidRPr="0022160C" w:rsidRDefault="0086325A" w:rsidP="0086325A">
      <w:pPr>
        <w:pStyle w:val="BodyText"/>
        <w:spacing w:after="0"/>
        <w:ind w:left="540"/>
        <w:rPr>
          <w:rFonts w:asciiTheme="majorBidi" w:hAnsiTheme="majorBidi" w:cstheme="majorBidi"/>
          <w:sz w:val="28"/>
          <w:szCs w:val="28"/>
        </w:rPr>
      </w:pPr>
      <w:r w:rsidRPr="0022160C">
        <w:rPr>
          <w:rFonts w:asciiTheme="majorBidi" w:hAnsiTheme="majorBidi" w:cstheme="majorBidi"/>
          <w:sz w:val="28"/>
          <w:szCs w:val="28"/>
          <w:cs/>
        </w:rPr>
        <w:t>รายได้</w:t>
      </w:r>
      <w:r w:rsidRPr="0022160C">
        <w:rPr>
          <w:rFonts w:asciiTheme="majorBidi" w:hAnsiTheme="majorBidi" w:cstheme="majorBidi" w:hint="cs"/>
          <w:sz w:val="28"/>
          <w:szCs w:val="28"/>
          <w:cs/>
        </w:rPr>
        <w:t>อื่น</w:t>
      </w:r>
      <w:r w:rsidRPr="0022160C">
        <w:rPr>
          <w:rFonts w:asciiTheme="majorBidi" w:hAnsiTheme="majorBidi" w:cstheme="majorBidi"/>
          <w:sz w:val="28"/>
          <w:szCs w:val="28"/>
          <w:cs/>
        </w:rPr>
        <w:t>ซึ่งประกอบด้วยเงินปันผล</w:t>
      </w:r>
      <w:r w:rsidRPr="0022160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2160C">
        <w:rPr>
          <w:rFonts w:asciiTheme="majorBidi" w:hAnsiTheme="majorBidi" w:cstheme="majorBidi"/>
          <w:sz w:val="28"/>
          <w:szCs w:val="28"/>
          <w:cs/>
        </w:rPr>
        <w:t>ดอกเบี้ยรับและอื่น</w:t>
      </w:r>
      <w:r w:rsidR="008E5618" w:rsidRPr="0022160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2160C">
        <w:rPr>
          <w:rFonts w:asciiTheme="majorBidi" w:hAnsiTheme="majorBidi" w:cstheme="majorBidi"/>
          <w:sz w:val="28"/>
          <w:szCs w:val="28"/>
          <w:cs/>
        </w:rPr>
        <w:t>ๆ โดยทั่วไปบันทึก</w:t>
      </w:r>
      <w:r w:rsidRPr="0022160C">
        <w:rPr>
          <w:rFonts w:asciiTheme="majorBidi" w:hAnsiTheme="majorBidi" w:cstheme="majorBidi" w:hint="cs"/>
          <w:sz w:val="28"/>
          <w:szCs w:val="28"/>
          <w:cs/>
        </w:rPr>
        <w:t>ด้วย</w:t>
      </w:r>
      <w:r w:rsidRPr="0022160C">
        <w:rPr>
          <w:rFonts w:asciiTheme="majorBidi" w:hAnsiTheme="majorBidi" w:cstheme="majorBidi"/>
          <w:sz w:val="28"/>
          <w:szCs w:val="28"/>
          <w:cs/>
        </w:rPr>
        <w:t>เกณฑ์คงค้าง ยกเว้นเงินปันผลรับบันทึกในกำไรหรือขาดทุนในวันที่</w:t>
      </w:r>
      <w:r w:rsidR="0022160C" w:rsidRPr="0022160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2160C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กลุ่มบริษัทมีสิทธิได้รับเงินปันผล </w:t>
      </w:r>
    </w:p>
    <w:p w14:paraId="5104823C" w14:textId="1210C49B" w:rsidR="00331ECC" w:rsidRPr="00167A55" w:rsidRDefault="00331ECC" w:rsidP="00495FF1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sz w:val="20"/>
          <w:szCs w:val="20"/>
        </w:rPr>
      </w:pPr>
    </w:p>
    <w:p w14:paraId="35050D71" w14:textId="09AAEBC8" w:rsidR="002932B7" w:rsidRPr="008860F2" w:rsidRDefault="002932B7" w:rsidP="00A3346B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>ต้นทุนการขายอสังหาริมทรัพย์</w:t>
      </w:r>
    </w:p>
    <w:p w14:paraId="1DE17322" w14:textId="77777777" w:rsidR="002932B7" w:rsidRPr="008860F2" w:rsidRDefault="002932B7" w:rsidP="002932B7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6D0A92FA" w14:textId="4F6C59C9" w:rsidR="002932B7" w:rsidRPr="008860F2" w:rsidRDefault="00482A95" w:rsidP="002932B7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ต้นทุนการขาย</w:t>
      </w:r>
      <w:r w:rsidR="00930138">
        <w:rPr>
          <w:rFonts w:ascii="Angsana New" w:hAnsi="Angsana New" w:hint="cs"/>
          <w:sz w:val="28"/>
          <w:szCs w:val="28"/>
          <w:cs/>
        </w:rPr>
        <w:t>อสังหาริมทรัพย์</w:t>
      </w:r>
      <w:r w:rsidRPr="008860F2">
        <w:rPr>
          <w:rFonts w:ascii="Angsana New" w:hAnsi="Angsana New"/>
          <w:sz w:val="28"/>
          <w:szCs w:val="28"/>
          <w:cs/>
        </w:rPr>
        <w:t>ประกอบด้วยต้นทุนที่ดิน ค่าออกแบบ ค่าสาธารณูปโภค</w:t>
      </w:r>
      <w:r w:rsidR="00930138">
        <w:rPr>
          <w:rFonts w:ascii="Angsana New" w:hAnsi="Angsana New" w:hint="cs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ค่าก่อสร้าง ต้นทุนการกู้ยืมและค่าใช้จ่ายอื่นที่เกี่ยวข้อง</w:t>
      </w:r>
    </w:p>
    <w:p w14:paraId="49B5606E" w14:textId="77777777" w:rsidR="00B27015" w:rsidRPr="008860F2" w:rsidRDefault="00B27015" w:rsidP="002932B7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4E412D1C" w14:textId="2292BCE2" w:rsidR="00482A95" w:rsidRDefault="00482A95" w:rsidP="002932B7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ในการคำนวณหาต้นทุนขาย</w:t>
      </w:r>
      <w:r w:rsidR="00930138">
        <w:rPr>
          <w:rFonts w:ascii="Angsana New" w:hAnsi="Angsana New" w:hint="cs"/>
          <w:sz w:val="28"/>
          <w:szCs w:val="28"/>
          <w:cs/>
        </w:rPr>
        <w:t>อสังหาริมทรัพย์</w:t>
      </w:r>
      <w:r w:rsidR="00776723">
        <w:rPr>
          <w:rFonts w:ascii="Angsana New" w:hAnsi="Angsana New" w:hint="cs"/>
          <w:sz w:val="28"/>
          <w:szCs w:val="28"/>
          <w:cs/>
        </w:rPr>
        <w:t xml:space="preserve">พัฒนาเพื่อขาย </w:t>
      </w:r>
      <w:r w:rsidR="00930138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8860F2">
        <w:rPr>
          <w:rFonts w:ascii="Angsana New" w:hAnsi="Angsana New"/>
          <w:sz w:val="28"/>
          <w:szCs w:val="28"/>
          <w:cs/>
        </w:rPr>
        <w:t>ได้ทำการแบ่งสรรต้นทุนการพัฒนาทั้งหมดที่คาดว</w:t>
      </w:r>
      <w:r w:rsidR="00232DD9" w:rsidRPr="008860F2">
        <w:rPr>
          <w:rFonts w:ascii="Angsana New" w:hAnsi="Angsana New"/>
          <w:sz w:val="28"/>
          <w:szCs w:val="28"/>
          <w:cs/>
        </w:rPr>
        <w:t>่</w:t>
      </w:r>
      <w:r w:rsidRPr="008860F2">
        <w:rPr>
          <w:rFonts w:ascii="Angsana New" w:hAnsi="Angsana New"/>
          <w:sz w:val="28"/>
          <w:szCs w:val="28"/>
          <w:cs/>
        </w:rPr>
        <w:t>าจะเกิดขึ้น (โดยคำนึงถึงต้นทุนที่เกิดขึ้นจริงด้วย) ตามเกณฑ์พื้นที่ขาย</w:t>
      </w:r>
    </w:p>
    <w:p w14:paraId="7264EF1C" w14:textId="77777777" w:rsidR="00152542" w:rsidRPr="008860F2" w:rsidRDefault="00152542" w:rsidP="002932B7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18CB2884" w14:textId="5D4F9CB9" w:rsidR="00482A95" w:rsidRDefault="00482A95" w:rsidP="002932B7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523C566C" w14:textId="77777777" w:rsidR="006B6EBB" w:rsidRPr="008860F2" w:rsidRDefault="006B6EBB" w:rsidP="002932B7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17751F43" w14:textId="10890130" w:rsidR="003B14EA" w:rsidRPr="008860F2" w:rsidRDefault="008C684E" w:rsidP="00A3346B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>
        <w:rPr>
          <w:rFonts w:ascii="Angsana New" w:hAnsi="Angsana New" w:hint="cs"/>
          <w:b/>
          <w:bCs/>
          <w:i/>
          <w:iCs/>
          <w:sz w:val="28"/>
          <w:szCs w:val="28"/>
          <w:cs/>
        </w:rPr>
        <w:t>ดอกเบี้ย</w:t>
      </w:r>
    </w:p>
    <w:p w14:paraId="033CFEA6" w14:textId="1932BA26" w:rsidR="00ED2A04" w:rsidRDefault="00ED2A04" w:rsidP="00ED2A04">
      <w:pPr>
        <w:pStyle w:val="NoSpacing"/>
        <w:rPr>
          <w:rFonts w:ascii="Angsana New" w:hAnsi="Angsana New"/>
          <w:sz w:val="28"/>
          <w:szCs w:val="28"/>
        </w:rPr>
      </w:pPr>
    </w:p>
    <w:p w14:paraId="3103B323" w14:textId="77777777" w:rsidR="008C684E" w:rsidRDefault="008C684E" w:rsidP="008C684E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2160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นโยบายการบัญชีที่ถือปฏิบัติตั้งแต่วันที่ </w:t>
      </w:r>
      <w:r w:rsidRPr="0022160C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 </w:t>
      </w:r>
      <w:r w:rsidRPr="0022160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ตุลาคม </w:t>
      </w:r>
      <w:r w:rsidRPr="0022160C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</w:p>
    <w:p w14:paraId="75FC063A" w14:textId="77777777" w:rsidR="008C684E" w:rsidRPr="00F647CE" w:rsidRDefault="008C684E" w:rsidP="008C684E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6087C7F8" w14:textId="6FB9BFF2" w:rsidR="008C684E" w:rsidRDefault="008C684E" w:rsidP="008C684E">
      <w:pPr>
        <w:ind w:left="540"/>
        <w:rPr>
          <w:rFonts w:asciiTheme="majorBidi" w:hAnsiTheme="majorBidi" w:cstheme="majorBidi"/>
          <w:sz w:val="28"/>
          <w:szCs w:val="28"/>
        </w:rPr>
      </w:pPr>
      <w:r w:rsidRPr="002B12BB">
        <w:rPr>
          <w:rFonts w:asciiTheme="majorBidi" w:hAnsiTheme="majorBidi" w:cstheme="majorBidi"/>
          <w:sz w:val="28"/>
          <w:szCs w:val="28"/>
          <w:cs/>
        </w:rPr>
        <w:t>ดอกเบี้ยรับและดอกเบี้ยจ่ายรับรู้ในกำไรหรือขาดทุนด้วย</w:t>
      </w:r>
      <w:r>
        <w:rPr>
          <w:rFonts w:asciiTheme="majorBidi" w:hAnsiTheme="majorBidi" w:cstheme="majorBidi" w:hint="cs"/>
          <w:sz w:val="28"/>
          <w:szCs w:val="28"/>
          <w:cs/>
        </w:rPr>
        <w:t>วิธี</w:t>
      </w:r>
      <w:r w:rsidRPr="002B12BB">
        <w:rPr>
          <w:rFonts w:asciiTheme="majorBidi" w:hAnsiTheme="majorBidi" w:cstheme="majorBidi"/>
          <w:sz w:val="28"/>
          <w:szCs w:val="28"/>
          <w:cs/>
        </w:rPr>
        <w:t xml:space="preserve">ดอกเบี้ยที่แท้จริง </w:t>
      </w:r>
      <w:r w:rsidRPr="00AA76FE">
        <w:rPr>
          <w:rFonts w:asciiTheme="majorBidi" w:hAnsiTheme="majorBidi" w:cstheme="majorBidi"/>
          <w:sz w:val="28"/>
          <w:szCs w:val="28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440591FD" w14:textId="77777777" w:rsidR="00960EE8" w:rsidRDefault="00960EE8" w:rsidP="008C684E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5F3D5544" w14:textId="380E8C51" w:rsidR="008C684E" w:rsidRDefault="008C684E" w:rsidP="008C684E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2160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นโยบายการบัญชีที่ถือปฏิบัติก่อนวันที่ </w:t>
      </w:r>
      <w:r w:rsidRPr="0022160C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 </w:t>
      </w:r>
      <w:r w:rsidRPr="0022160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ตุลาคม </w:t>
      </w:r>
      <w:r w:rsidRPr="0022160C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</w:p>
    <w:p w14:paraId="2129DDB0" w14:textId="77777777" w:rsidR="008C684E" w:rsidRPr="008C684E" w:rsidRDefault="008C684E" w:rsidP="008C684E">
      <w:pPr>
        <w:ind w:left="540"/>
        <w:rPr>
          <w:rFonts w:ascii="Angsana New" w:hAnsi="Angsana New"/>
          <w:sz w:val="28"/>
          <w:szCs w:val="28"/>
        </w:rPr>
      </w:pPr>
    </w:p>
    <w:p w14:paraId="335E15E5" w14:textId="63F57A52" w:rsidR="008C684E" w:rsidRDefault="008C684E" w:rsidP="008C684E">
      <w:pPr>
        <w:pStyle w:val="BodyText"/>
        <w:spacing w:after="0"/>
        <w:ind w:left="540"/>
        <w:rPr>
          <w:rFonts w:asciiTheme="majorBidi" w:hAnsiTheme="majorBidi" w:cstheme="majorBidi"/>
          <w:sz w:val="28"/>
          <w:szCs w:val="28"/>
        </w:rPr>
      </w:pPr>
      <w:r w:rsidRPr="0022160C">
        <w:rPr>
          <w:rFonts w:asciiTheme="majorBidi" w:hAnsiTheme="majorBidi" w:cstheme="majorBidi"/>
          <w:sz w:val="28"/>
          <w:szCs w:val="28"/>
          <w:cs/>
        </w:rPr>
        <w:t>ดอกเบี้ยรับรับรู้ในกำไรหรือขาดทุนในอัตราที่ระบุในสัญญา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891863">
        <w:rPr>
          <w:rFonts w:asciiTheme="majorBidi" w:hAnsiTheme="majorBidi" w:cstheme="majorBidi"/>
          <w:sz w:val="28"/>
          <w:szCs w:val="28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79E28309" w14:textId="01EA5718" w:rsidR="00B43B84" w:rsidRDefault="00B43B84">
      <w:pPr>
        <w:spacing w:line="240" w:lineRule="auto"/>
        <w:jc w:val="left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0095F76A" w14:textId="679FD606" w:rsidR="003B14EA" w:rsidRPr="008860F2" w:rsidRDefault="003B14EA" w:rsidP="00A3346B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>ภาษีเงินได้</w:t>
      </w:r>
    </w:p>
    <w:p w14:paraId="144156FB" w14:textId="77777777" w:rsidR="00ED2A04" w:rsidRPr="007F4B08" w:rsidRDefault="00ED2A04" w:rsidP="00ED2A04">
      <w:pPr>
        <w:pStyle w:val="NoSpacing"/>
        <w:rPr>
          <w:rFonts w:ascii="Angsana New" w:hAnsi="Angsana New"/>
          <w:sz w:val="22"/>
        </w:rPr>
      </w:pPr>
    </w:p>
    <w:p w14:paraId="6921EAED" w14:textId="30EDB59F" w:rsidR="008C684E" w:rsidRPr="00891863" w:rsidRDefault="008C684E" w:rsidP="008C684E">
      <w:pPr>
        <w:ind w:left="540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22160C">
        <w:rPr>
          <w:rFonts w:asciiTheme="majorBidi" w:hAnsiTheme="majorBidi" w:cstheme="majorBidi"/>
          <w:sz w:val="28"/>
          <w:szCs w:val="28"/>
          <w:cs/>
        </w:rPr>
        <w:t>ซึ่ง</w:t>
      </w:r>
      <w:r w:rsidRPr="00891863">
        <w:rPr>
          <w:rFonts w:asciiTheme="majorBidi" w:hAnsiTheme="majorBidi" w:cstheme="majorBidi"/>
          <w:sz w:val="28"/>
          <w:szCs w:val="28"/>
          <w:cs/>
        </w:rPr>
        <w:t>รับรู้ในกำไรหรือขาดทุนเว้นแต่</w:t>
      </w:r>
      <w:r w:rsidRPr="0022160C">
        <w:rPr>
          <w:rFonts w:asciiTheme="majorBidi" w:hAnsiTheme="majorBidi" w:cstheme="majorBidi"/>
          <w:sz w:val="28"/>
          <w:szCs w:val="28"/>
          <w:cs/>
        </w:rPr>
        <w:t>รายการที่เกี่ยวข้องในการรวมธุรกิจ หรือ</w:t>
      </w:r>
      <w:r w:rsidRPr="000B7577">
        <w:rPr>
          <w:rFonts w:asciiTheme="majorBidi" w:hAnsiTheme="majorBidi" w:cstheme="majorBidi"/>
          <w:sz w:val="28"/>
          <w:szCs w:val="28"/>
          <w:cs/>
        </w:rPr>
        <w:t>รายการที่รับรู้โดยตรงใน</w:t>
      </w:r>
      <w:r w:rsidRPr="0022160C">
        <w:rPr>
          <w:rFonts w:asciiTheme="majorBidi" w:hAnsiTheme="majorBidi" w:cstheme="majorBidi"/>
          <w:sz w:val="28"/>
          <w:szCs w:val="28"/>
          <w:cs/>
        </w:rPr>
        <w:t>ส่วนของผู้ถือหุ้นหรือ</w:t>
      </w:r>
      <w:r w:rsidRPr="000B7577">
        <w:rPr>
          <w:rFonts w:asciiTheme="majorBidi" w:hAnsiTheme="majorBidi" w:cstheme="majorBidi"/>
          <w:sz w:val="28"/>
          <w:szCs w:val="28"/>
          <w:cs/>
        </w:rPr>
        <w:t>กำไรขาดทุนเบ็ดเสร็จอื่น</w:t>
      </w:r>
      <w:r w:rsidRPr="00891863">
        <w:rPr>
          <w:rFonts w:asciiTheme="majorBidi" w:hAnsiTheme="majorBidi" w:cstheme="majorBidi"/>
          <w:sz w:val="28"/>
          <w:szCs w:val="28"/>
        </w:rPr>
        <w:t xml:space="preserve"> </w:t>
      </w:r>
    </w:p>
    <w:p w14:paraId="43EC517D" w14:textId="77777777" w:rsidR="00ED2A04" w:rsidRPr="007F4B08" w:rsidRDefault="00ED2A04" w:rsidP="00ED2A04">
      <w:pPr>
        <w:pStyle w:val="NoSpacing"/>
        <w:rPr>
          <w:rFonts w:asciiTheme="majorBidi" w:hAnsiTheme="majorBidi" w:cstheme="majorBidi"/>
          <w:sz w:val="22"/>
        </w:rPr>
      </w:pPr>
    </w:p>
    <w:p w14:paraId="60389C21" w14:textId="10D0AEDF" w:rsidR="00BD2694" w:rsidRDefault="008C684E" w:rsidP="00445741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ภาษีเงินได้ของงวดปัจจุบัน</w:t>
      </w:r>
      <w:r w:rsidRPr="0022160C">
        <w:rPr>
          <w:rFonts w:asciiTheme="majorBidi" w:hAnsiTheme="majorBidi" w:cstheme="majorBidi"/>
          <w:sz w:val="28"/>
          <w:szCs w:val="28"/>
          <w:cs/>
        </w:rPr>
        <w:t>บันทึก</w:t>
      </w:r>
      <w:r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891863">
        <w:rPr>
          <w:rFonts w:asciiTheme="majorBidi" w:hAnsiTheme="majorBidi" w:cstheme="majorBidi"/>
          <w:sz w:val="28"/>
          <w:szCs w:val="28"/>
          <w:cs/>
        </w:rPr>
        <w:t>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8E561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91863">
        <w:rPr>
          <w:rFonts w:asciiTheme="majorBidi" w:hAnsiTheme="majorBidi" w:cstheme="majorBidi"/>
          <w:sz w:val="28"/>
          <w:szCs w:val="28"/>
          <w:cs/>
        </w:rPr>
        <w:t>ๆ</w:t>
      </w:r>
    </w:p>
    <w:p w14:paraId="6B804F78" w14:textId="77777777" w:rsidR="008C684E" w:rsidRPr="007F4B08" w:rsidRDefault="008C684E" w:rsidP="00445741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76CA8E01" w14:textId="62419EB5" w:rsidR="00F9288E" w:rsidRPr="0022160C" w:rsidRDefault="00F9288E" w:rsidP="00445741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160C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</w:t>
      </w:r>
      <w:r w:rsidR="00D1316E" w:rsidRPr="0022160C">
        <w:rPr>
          <w:rFonts w:asciiTheme="majorBidi" w:hAnsiTheme="majorBidi" w:cstheme="majorBidi"/>
          <w:sz w:val="28"/>
          <w:szCs w:val="28"/>
          <w:cs/>
        </w:rPr>
        <w:t>ต่างชั่วคราว</w:t>
      </w:r>
      <w:r w:rsidR="008C684E" w:rsidRPr="0022160C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D1316E" w:rsidRPr="0022160C">
        <w:rPr>
          <w:rFonts w:asciiTheme="majorBidi" w:hAnsiTheme="majorBidi" w:cstheme="majorBidi"/>
          <w:sz w:val="28"/>
          <w:szCs w:val="28"/>
          <w:cs/>
        </w:rPr>
        <w:t xml:space="preserve">การรับรู้ค่าความนิยมในครั้งแรก </w:t>
      </w:r>
      <w:r w:rsidRPr="0022160C">
        <w:rPr>
          <w:rFonts w:asciiTheme="majorBidi" w:hAnsiTheme="majorBidi" w:cstheme="majorBidi"/>
          <w:sz w:val="28"/>
          <w:szCs w:val="28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="00165C0C" w:rsidRPr="0022160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2160C">
        <w:rPr>
          <w:rFonts w:asciiTheme="majorBidi" w:hAnsiTheme="majorBidi" w:cstheme="majorBidi"/>
          <w:sz w:val="28"/>
          <w:szCs w:val="28"/>
          <w:cs/>
        </w:rPr>
        <w:t>หากเป็นไปได้ว่าจะไม่มีการกลับรายการในอนาคตอันใกล้</w:t>
      </w:r>
    </w:p>
    <w:p w14:paraId="53B6AB68" w14:textId="77777777" w:rsidR="00ED2A04" w:rsidRPr="007F4B08" w:rsidRDefault="00ED2A04" w:rsidP="00ED2A04">
      <w:pPr>
        <w:pStyle w:val="NoSpacing"/>
        <w:rPr>
          <w:rFonts w:asciiTheme="majorBidi" w:hAnsiTheme="majorBidi" w:cstheme="majorBidi"/>
          <w:sz w:val="22"/>
        </w:rPr>
      </w:pPr>
    </w:p>
    <w:p w14:paraId="21DA961E" w14:textId="73644B3E" w:rsidR="00F9288E" w:rsidRPr="0022160C" w:rsidRDefault="00D6355D" w:rsidP="00445741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22160C">
        <w:rPr>
          <w:rFonts w:asciiTheme="majorBidi" w:hAnsiTheme="majorBidi" w:cstheme="majorBidi"/>
          <w:sz w:val="28"/>
          <w:szCs w:val="28"/>
          <w:cs/>
        </w:rPr>
        <w:t>การวัดมู</w:t>
      </w:r>
      <w:r w:rsidR="00F9288E" w:rsidRPr="0022160C">
        <w:rPr>
          <w:rFonts w:asciiTheme="majorBidi" w:hAnsiTheme="majorBidi" w:cstheme="majorBidi"/>
          <w:sz w:val="28"/>
          <w:szCs w:val="28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F9288E" w:rsidRPr="0022160C">
        <w:rPr>
          <w:rFonts w:asciiTheme="majorBidi" w:hAnsiTheme="majorBidi" w:cstheme="majorBidi"/>
          <w:sz w:val="28"/>
          <w:szCs w:val="28"/>
        </w:rPr>
        <w:t xml:space="preserve"> </w:t>
      </w:r>
      <w:r w:rsidR="008C684E" w:rsidRPr="0022160C">
        <w:rPr>
          <w:rFonts w:asciiTheme="majorBidi" w:hAnsiTheme="majorBidi" w:cstheme="majorBidi"/>
          <w:sz w:val="28"/>
          <w:szCs w:val="28"/>
          <w:cs/>
        </w:rPr>
        <w:t>โดยใช้</w:t>
      </w:r>
      <w:r w:rsidR="008C684E" w:rsidRPr="00891863">
        <w:rPr>
          <w:rFonts w:asciiTheme="majorBidi" w:hAnsiTheme="majorBidi" w:cstheme="majorBidi"/>
          <w:sz w:val="28"/>
          <w:szCs w:val="28"/>
          <w:cs/>
        </w:rPr>
        <w:t>อัตราภาษีที่ประกาศใช้หรือที่คาดว่ามีผลบังคับใช้ ณ วันที่รายงาน</w:t>
      </w:r>
      <w:r w:rsidR="008C684E">
        <w:rPr>
          <w:rFonts w:asciiTheme="majorBidi" w:hAnsiTheme="majorBidi" w:cstheme="majorBidi"/>
          <w:sz w:val="28"/>
          <w:szCs w:val="28"/>
        </w:rPr>
        <w:t xml:space="preserve"> </w:t>
      </w:r>
      <w:r w:rsidR="008C684E" w:rsidRPr="0022160C">
        <w:rPr>
          <w:rFonts w:asciiTheme="majorBidi" w:hAnsiTheme="majorBidi" w:cstheme="majorBidi"/>
          <w:sz w:val="28"/>
          <w:szCs w:val="28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59BDAE80" w14:textId="55BD73E4" w:rsidR="00ED2A04" w:rsidRDefault="00ED2A04" w:rsidP="00ED2A04">
      <w:pPr>
        <w:pStyle w:val="NoSpacing"/>
        <w:rPr>
          <w:rFonts w:ascii="Angsana New" w:hAnsi="Angsana New"/>
          <w:sz w:val="22"/>
        </w:rPr>
      </w:pPr>
    </w:p>
    <w:p w14:paraId="6013CE96" w14:textId="72E94BBF" w:rsidR="008C684E" w:rsidRPr="008C684E" w:rsidRDefault="008C684E" w:rsidP="008C684E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C684E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0ACF19B" w14:textId="77777777" w:rsidR="008C684E" w:rsidRPr="00030EE7" w:rsidRDefault="008C684E" w:rsidP="00ED2A04">
      <w:pPr>
        <w:pStyle w:val="NoSpacing"/>
        <w:rPr>
          <w:rFonts w:ascii="Angsana New" w:hAnsi="Angsana New"/>
          <w:sz w:val="22"/>
        </w:rPr>
      </w:pPr>
    </w:p>
    <w:p w14:paraId="5C1F7BD0" w14:textId="4305FACB" w:rsidR="003B14EA" w:rsidRPr="008860F2" w:rsidRDefault="003B14EA" w:rsidP="00A3346B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กำไรต่อหุ้น </w:t>
      </w:r>
    </w:p>
    <w:p w14:paraId="3EDDD0E0" w14:textId="77777777" w:rsidR="00ED2A04" w:rsidRPr="007F4B08" w:rsidRDefault="00ED2A04" w:rsidP="00ED2A04">
      <w:pPr>
        <w:pStyle w:val="NoSpacing"/>
        <w:rPr>
          <w:rFonts w:ascii="Angsana New" w:hAnsi="Angsana New"/>
          <w:sz w:val="22"/>
        </w:rPr>
      </w:pPr>
    </w:p>
    <w:p w14:paraId="5EA2F3F2" w14:textId="77777777" w:rsidR="00485566" w:rsidRPr="008860F2" w:rsidRDefault="00485566" w:rsidP="00445741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ด้วยจำนวนหุ้นสามัญถัวเฉลี่ยถ่วงน้ำหนักที่ออกจำหน่ายระหว่างปี</w:t>
      </w:r>
      <w:r w:rsidRPr="008860F2">
        <w:rPr>
          <w:rFonts w:ascii="Angsana New" w:hAnsi="Angsana New"/>
          <w:sz w:val="28"/>
          <w:szCs w:val="28"/>
        </w:rPr>
        <w:t xml:space="preserve"> </w:t>
      </w:r>
    </w:p>
    <w:p w14:paraId="367A2422" w14:textId="77777777" w:rsidR="00960EE8" w:rsidRPr="007F4B08" w:rsidRDefault="00960EE8">
      <w:pPr>
        <w:spacing w:line="240" w:lineRule="auto"/>
        <w:jc w:val="left"/>
        <w:rPr>
          <w:rFonts w:ascii="Angsana New" w:hAnsi="Angsana New"/>
          <w:b/>
          <w:bCs/>
          <w:i/>
          <w:iCs/>
          <w:sz w:val="22"/>
          <w:szCs w:val="22"/>
          <w:cs/>
          <w:lang w:val="th-TH"/>
        </w:rPr>
      </w:pPr>
    </w:p>
    <w:p w14:paraId="6609B801" w14:textId="6A041CAC" w:rsidR="00CB2FF5" w:rsidRPr="008860F2" w:rsidRDefault="00CB2FF5" w:rsidP="00CB2FF5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  <w:lang w:val="th-TH"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  <w:lang w:val="th-TH"/>
        </w:rPr>
        <w:t>บุคคลหรือกิจการที่เกี่ยวข้องกัน</w:t>
      </w:r>
    </w:p>
    <w:p w14:paraId="1DE4ECCF" w14:textId="77777777" w:rsidR="00CB2FF5" w:rsidRPr="007F4B08" w:rsidRDefault="00CB2FF5" w:rsidP="00CB2FF5">
      <w:pPr>
        <w:pStyle w:val="Default"/>
        <w:ind w:left="540"/>
        <w:rPr>
          <w:rFonts w:ascii="Angsana New" w:hAnsi="Angsana New" w:cs="Angsana New"/>
          <w:color w:val="auto"/>
          <w:sz w:val="22"/>
          <w:szCs w:val="22"/>
        </w:rPr>
      </w:pPr>
    </w:p>
    <w:p w14:paraId="725D90FF" w14:textId="0706A510" w:rsidR="00CB2FF5" w:rsidRDefault="00331ECC" w:rsidP="00CB2FF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8860F2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</w:t>
      </w:r>
      <w:r w:rsidRPr="00466628">
        <w:rPr>
          <w:rFonts w:asciiTheme="majorBidi" w:hAnsiTheme="majorBidi" w:cstheme="majorBidi"/>
          <w:b/>
          <w:sz w:val="28"/>
          <w:szCs w:val="28"/>
          <w:cs/>
        </w:rPr>
        <w:t>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="00466628" w:rsidRPr="00466628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466628">
        <w:rPr>
          <w:rFonts w:asciiTheme="majorBidi" w:hAnsiTheme="majorBidi" w:cstheme="majorBidi"/>
          <w:b/>
          <w:sz w:val="28"/>
          <w:szCs w:val="28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="00466628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466628">
        <w:rPr>
          <w:rFonts w:asciiTheme="majorBidi" w:hAnsiTheme="majorBidi" w:cstheme="majorBidi"/>
          <w:b/>
          <w:sz w:val="28"/>
          <w:szCs w:val="28"/>
          <w:cs/>
        </w:rPr>
        <w:t>หรือกลุ่มบริษัท</w:t>
      </w:r>
      <w:r w:rsidRPr="008860F2">
        <w:rPr>
          <w:rFonts w:asciiTheme="majorBidi" w:hAnsiTheme="majorBidi" w:cstheme="majorBidi"/>
          <w:b/>
          <w:sz w:val="28"/>
          <w:szCs w:val="28"/>
          <w:cs/>
        </w:rPr>
        <w:t>มีอำนาจควบคุม</w:t>
      </w:r>
      <w:r w:rsidRPr="00466628">
        <w:rPr>
          <w:rFonts w:asciiTheme="majorBidi" w:hAnsiTheme="majorBidi" w:cstheme="majorBidi"/>
          <w:b/>
          <w:sz w:val="28"/>
          <w:szCs w:val="28"/>
          <w:cs/>
        </w:rPr>
        <w:t>หรือควบคุมร่วมกัน</w:t>
      </w:r>
      <w:r w:rsidRPr="008860F2">
        <w:rPr>
          <w:rFonts w:asciiTheme="majorBidi" w:hAnsiTheme="majorBidi" w:cstheme="majorBidi"/>
          <w:b/>
          <w:sz w:val="28"/>
          <w:szCs w:val="28"/>
          <w:cs/>
        </w:rPr>
        <w:t>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4F70AAA" w14:textId="77777777" w:rsidR="00F66763" w:rsidRDefault="00F66763" w:rsidP="00CB2FF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4FA546F" w14:textId="77777777" w:rsidR="00F66763" w:rsidRDefault="00F66763">
      <w:pPr>
        <w:spacing w:line="240" w:lineRule="auto"/>
        <w:jc w:val="left"/>
        <w:rPr>
          <w:rFonts w:ascii="Angsana New" w:hAnsi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p w14:paraId="62643C60" w14:textId="3460E9E9" w:rsidR="00F9288E" w:rsidRPr="008860F2" w:rsidRDefault="00F9288E" w:rsidP="00A3346B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>รายงานทางการเงินจำแนกตามส่วนงาน</w:t>
      </w:r>
    </w:p>
    <w:p w14:paraId="2F6ED0B2" w14:textId="77777777" w:rsidR="00EF1923" w:rsidRDefault="00EF1923" w:rsidP="00445741">
      <w:pPr>
        <w:spacing w:line="240" w:lineRule="auto"/>
        <w:ind w:left="540"/>
        <w:rPr>
          <w:rFonts w:ascii="Angsana New" w:eastAsia="Calibri" w:hAnsi="Angsana New"/>
          <w:sz w:val="28"/>
          <w:szCs w:val="28"/>
        </w:rPr>
      </w:pPr>
    </w:p>
    <w:p w14:paraId="06302C6C" w14:textId="0DDBC397" w:rsidR="00F9288E" w:rsidRPr="008860F2" w:rsidRDefault="00F9288E" w:rsidP="00445741">
      <w:pPr>
        <w:spacing w:line="240" w:lineRule="auto"/>
        <w:ind w:left="540"/>
        <w:rPr>
          <w:rFonts w:ascii="Angsana New" w:eastAsia="Calibri" w:hAnsi="Angsana New"/>
          <w:sz w:val="28"/>
          <w:szCs w:val="28"/>
        </w:rPr>
      </w:pPr>
      <w:r w:rsidRPr="008860F2">
        <w:rPr>
          <w:rFonts w:ascii="Angsana New" w:eastAsia="Calibri" w:hAnsi="Angsana New"/>
          <w:sz w:val="28"/>
          <w:szCs w:val="28"/>
          <w:cs/>
        </w:rPr>
        <w:t>ผลการดำเนินงานของส่วนงานที่รายงานต่อ</w:t>
      </w:r>
      <w:r w:rsidR="00B7256E" w:rsidRPr="008860F2">
        <w:rPr>
          <w:rFonts w:ascii="Angsana New" w:eastAsia="Calibri" w:hAnsi="Angsana New"/>
          <w:sz w:val="28"/>
          <w:szCs w:val="28"/>
          <w:cs/>
        </w:rPr>
        <w:t>คณะกรรมการบริหาร</w:t>
      </w:r>
      <w:r w:rsidRPr="008860F2">
        <w:rPr>
          <w:rFonts w:ascii="Angsana New" w:eastAsia="Calibri" w:hAnsi="Angsana New"/>
          <w:sz w:val="28"/>
          <w:szCs w:val="28"/>
          <w:cs/>
        </w:rPr>
        <w:t>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="00B7256E" w:rsidRPr="008860F2">
        <w:rPr>
          <w:rFonts w:ascii="Angsana New" w:eastAsia="Calibri" w:hAnsi="Angsana New"/>
          <w:sz w:val="28"/>
          <w:szCs w:val="28"/>
        </w:rPr>
        <w:t xml:space="preserve"> </w:t>
      </w:r>
      <w:r w:rsidR="00213094" w:rsidRPr="008860F2">
        <w:rPr>
          <w:rFonts w:ascii="Angsana New" w:eastAsia="Calibri" w:hAnsi="Angsana New"/>
          <w:sz w:val="28"/>
          <w:szCs w:val="28"/>
          <w:cs/>
        </w:rPr>
        <w:t>รายการที่ไม่สามารถ</w:t>
      </w:r>
      <w:r w:rsidR="00A756BB">
        <w:rPr>
          <w:rFonts w:ascii="Angsana New" w:eastAsia="Calibri" w:hAnsi="Angsana New" w:hint="cs"/>
          <w:sz w:val="28"/>
          <w:szCs w:val="28"/>
          <w:cs/>
        </w:rPr>
        <w:t>ปัน</w:t>
      </w:r>
      <w:r w:rsidR="00213094" w:rsidRPr="008860F2">
        <w:rPr>
          <w:rFonts w:ascii="Angsana New" w:eastAsia="Calibri" w:hAnsi="Angsana New"/>
          <w:sz w:val="28"/>
          <w:szCs w:val="28"/>
          <w:cs/>
        </w:rPr>
        <w:t>ส่วนได้ส่วนใหญ่เป็นรายการรายได้อื่น ส่วนแบ่งกำไร(ขาดทุน) จากบริษัทร่วม ต้นทุนทางการเงิน สินทรัพย์และหนี้สินอื่น</w:t>
      </w:r>
    </w:p>
    <w:p w14:paraId="6C6E1A7E" w14:textId="77777777" w:rsidR="00F9512B" w:rsidRPr="008860F2" w:rsidRDefault="00F9512B" w:rsidP="00445741">
      <w:pPr>
        <w:spacing w:line="240" w:lineRule="auto"/>
        <w:ind w:left="540"/>
        <w:rPr>
          <w:rFonts w:ascii="Angsana New" w:eastAsia="Calibri" w:hAnsi="Angsana New"/>
          <w:sz w:val="28"/>
          <w:szCs w:val="28"/>
          <w:cs/>
        </w:rPr>
      </w:pPr>
    </w:p>
    <w:p w14:paraId="7C44B786" w14:textId="78209883" w:rsidR="00E5787C" w:rsidRPr="008860F2" w:rsidRDefault="00E5787C" w:rsidP="00BA7DB0">
      <w:pPr>
        <w:pStyle w:val="Heading1"/>
        <w:keepLines/>
        <w:numPr>
          <w:ilvl w:val="0"/>
          <w:numId w:val="1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8860F2">
        <w:rPr>
          <w:rFonts w:asciiTheme="majorBidi" w:hAnsiTheme="majorBidi" w:cstheme="majorBidi"/>
          <w:sz w:val="28"/>
          <w:szCs w:val="28"/>
          <w:u w:val="none"/>
          <w:cs/>
        </w:rPr>
        <w:t xml:space="preserve">ผลกระทบจากการแพร่ระบาดของโรคติดเชื้อโคโรนา </w:t>
      </w:r>
      <w:r w:rsidR="001C44E4">
        <w:rPr>
          <w:rFonts w:asciiTheme="majorBidi" w:hAnsiTheme="majorBidi" w:cstheme="majorBidi"/>
          <w:sz w:val="28"/>
          <w:szCs w:val="28"/>
          <w:u w:val="none"/>
        </w:rPr>
        <w:t>2019</w:t>
      </w:r>
      <w:r w:rsidRPr="008860F2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  <w:r w:rsidRPr="00B200B2">
        <w:rPr>
          <w:rFonts w:asciiTheme="majorBidi" w:hAnsiTheme="majorBidi" w:cstheme="majorBidi"/>
          <w:sz w:val="28"/>
          <w:szCs w:val="28"/>
          <w:u w:val="none"/>
        </w:rPr>
        <w:t>(</w:t>
      </w:r>
      <w:r w:rsidR="00B200B2">
        <w:rPr>
          <w:rFonts w:asciiTheme="majorBidi" w:hAnsiTheme="majorBidi" w:cstheme="majorBidi"/>
          <w:sz w:val="28"/>
          <w:szCs w:val="28"/>
          <w:u w:val="none"/>
        </w:rPr>
        <w:t>COVID</w:t>
      </w:r>
      <w:r w:rsidRPr="008860F2">
        <w:rPr>
          <w:rFonts w:asciiTheme="majorBidi" w:hAnsiTheme="majorBidi" w:cstheme="majorBidi"/>
          <w:sz w:val="28"/>
          <w:szCs w:val="28"/>
          <w:u w:val="none"/>
        </w:rPr>
        <w:t>-</w:t>
      </w:r>
      <w:r w:rsidR="006A4D4C">
        <w:rPr>
          <w:rFonts w:asciiTheme="majorBidi" w:hAnsiTheme="majorBidi" w:cstheme="majorBidi"/>
          <w:sz w:val="28"/>
          <w:szCs w:val="28"/>
          <w:u w:val="none"/>
        </w:rPr>
        <w:t>19</w:t>
      </w:r>
      <w:r w:rsidRPr="008860F2">
        <w:rPr>
          <w:rFonts w:asciiTheme="majorBidi" w:hAnsiTheme="majorBidi" w:cstheme="majorBidi"/>
          <w:sz w:val="28"/>
          <w:szCs w:val="28"/>
          <w:u w:val="none"/>
        </w:rPr>
        <w:t>)</w:t>
      </w:r>
      <w:r w:rsidRPr="008860F2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73417787" w14:textId="77777777" w:rsidR="00E5787C" w:rsidRPr="008860F2" w:rsidRDefault="00E5787C" w:rsidP="00E5787C"/>
    <w:p w14:paraId="2E6DB0A9" w14:textId="0CA7A6FE" w:rsidR="006104BD" w:rsidRDefault="006104BD" w:rsidP="006104BD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CC3A98">
        <w:rPr>
          <w:rFonts w:ascii="Angsana New" w:eastAsia="Calibri" w:hAnsi="Angsana New" w:hint="cs"/>
          <w:sz w:val="28"/>
          <w:szCs w:val="28"/>
          <w:cs/>
        </w:rPr>
        <w:t xml:space="preserve">สถานการณ์การแพร่ระบาดของ </w:t>
      </w:r>
      <w:r w:rsidRPr="00CC3A98">
        <w:rPr>
          <w:rFonts w:ascii="Angsana New" w:eastAsia="Calibri" w:hAnsi="Angsana New" w:hint="cs"/>
          <w:sz w:val="28"/>
          <w:szCs w:val="28"/>
        </w:rPr>
        <w:t xml:space="preserve">COVID-19 </w:t>
      </w:r>
      <w:r w:rsidRPr="00CC3A98">
        <w:rPr>
          <w:rFonts w:ascii="Angsana New" w:eastAsia="Calibri" w:hAnsi="Angsana New" w:hint="cs"/>
          <w:sz w:val="28"/>
          <w:szCs w:val="28"/>
          <w:cs/>
        </w:rPr>
        <w:t xml:space="preserve">ยังคงเกิดขึ้นอย่างต่อเนื่อง โดยเริ่มมีการแจกจ่ายวัคซีนในระหว่างปี </w:t>
      </w:r>
      <w:r w:rsidRPr="00CC3A98">
        <w:rPr>
          <w:rFonts w:ascii="Angsana New" w:eastAsia="Calibri" w:hAnsi="Angsana New" w:hint="cs"/>
          <w:sz w:val="28"/>
          <w:szCs w:val="28"/>
        </w:rPr>
        <w:t>2564</w:t>
      </w:r>
      <w:r w:rsidR="00E31BB5">
        <w:rPr>
          <w:rFonts w:ascii="Angsana New" w:eastAsia="Calibri" w:hAnsi="Angsana New" w:hint="cs"/>
          <w:sz w:val="28"/>
          <w:szCs w:val="28"/>
          <w:cs/>
        </w:rPr>
        <w:t xml:space="preserve"> การดำเนินงานของกลุ่มบริษัทได้รับผลกระทบและอาจจะได้รับผลกระทบอย่างต่อเนื่องในภาวะ</w:t>
      </w:r>
      <w:r w:rsidR="00E65F12">
        <w:rPr>
          <w:rFonts w:ascii="Angsana New" w:eastAsia="Calibri" w:hAnsi="Angsana New" w:hint="cs"/>
          <w:sz w:val="28"/>
          <w:szCs w:val="28"/>
          <w:cs/>
        </w:rPr>
        <w:t>การณ์ทาง</w:t>
      </w:r>
      <w:r w:rsidR="00E31BB5">
        <w:rPr>
          <w:rFonts w:ascii="Angsana New" w:eastAsia="Calibri" w:hAnsi="Angsana New" w:hint="cs"/>
          <w:sz w:val="28"/>
          <w:szCs w:val="28"/>
          <w:cs/>
        </w:rPr>
        <w:t>เศรษฐกิจ อย่างไรก็ตาม</w:t>
      </w:r>
      <w:r w:rsidR="00E65F12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CC3A98">
        <w:rPr>
          <w:rFonts w:ascii="Angsana New" w:eastAsia="Calibri" w:hAnsi="Angsana New" w:hint="cs"/>
          <w:sz w:val="28"/>
          <w:szCs w:val="28"/>
          <w:cs/>
        </w:rPr>
        <w:t xml:space="preserve">จากความไม่แน่นอนของสถานการณ์ในปี </w:t>
      </w:r>
      <w:r w:rsidRPr="00CC3A98">
        <w:rPr>
          <w:rFonts w:ascii="Angsana New" w:eastAsia="Calibri" w:hAnsi="Angsana New" w:hint="cs"/>
          <w:sz w:val="28"/>
          <w:szCs w:val="28"/>
        </w:rPr>
        <w:t>2563</w:t>
      </w:r>
      <w:r w:rsidRPr="00CC3A98">
        <w:rPr>
          <w:rFonts w:ascii="Angsana New" w:eastAsia="Calibri" w:hAnsi="Angsana New" w:hint="cs"/>
          <w:sz w:val="28"/>
          <w:szCs w:val="28"/>
          <w:cs/>
        </w:rPr>
        <w:t xml:space="preserve"> กลุ่มบริษัทจึงจัดทำงบการเงินสำหรับปีสิ้นสุดวันที่ </w:t>
      </w:r>
      <w:r w:rsidRPr="00CC3A98">
        <w:rPr>
          <w:rFonts w:ascii="Angsana New" w:eastAsia="Calibri" w:hAnsi="Angsana New" w:hint="cs"/>
          <w:sz w:val="28"/>
          <w:szCs w:val="28"/>
        </w:rPr>
        <w:t>3</w:t>
      </w:r>
      <w:r w:rsidRPr="00CC3A98">
        <w:rPr>
          <w:rFonts w:ascii="Angsana New" w:eastAsia="Calibri" w:hAnsi="Angsana New"/>
          <w:sz w:val="28"/>
          <w:szCs w:val="28"/>
        </w:rPr>
        <w:t>0</w:t>
      </w:r>
      <w:r w:rsidRPr="00CC3A98">
        <w:rPr>
          <w:rFonts w:ascii="Angsana New" w:eastAsia="Calibri" w:hAnsi="Angsana New" w:hint="cs"/>
          <w:sz w:val="28"/>
          <w:szCs w:val="28"/>
          <w:cs/>
        </w:rPr>
        <w:t xml:space="preserve"> กันยายน</w:t>
      </w:r>
      <w:r w:rsidRPr="00CC3A98">
        <w:rPr>
          <w:rFonts w:ascii="Angsana New" w:eastAsia="Calibri" w:hAnsi="Angsana New" w:hint="cs"/>
          <w:sz w:val="28"/>
          <w:szCs w:val="28"/>
        </w:rPr>
        <w:t xml:space="preserve"> 256</w:t>
      </w:r>
      <w:r w:rsidRPr="00CC3A98">
        <w:rPr>
          <w:rFonts w:ascii="Angsana New" w:eastAsia="Calibri" w:hAnsi="Angsana New"/>
          <w:sz w:val="28"/>
          <w:szCs w:val="28"/>
        </w:rPr>
        <w:t>3</w:t>
      </w:r>
      <w:r w:rsidRPr="00CC3A98">
        <w:rPr>
          <w:rFonts w:ascii="Angsana New" w:eastAsia="Calibri" w:hAnsi="Angsana New" w:hint="cs"/>
          <w:sz w:val="28"/>
          <w:szCs w:val="28"/>
          <w:cs/>
        </w:rPr>
        <w:t xml:space="preserve"> โดยถือปฏิบัติตามแนวปฏิบัติทางการบัญชี เรื่อง </w:t>
      </w:r>
      <w:r w:rsidRPr="002A1BFC">
        <w:rPr>
          <w:rFonts w:ascii="Angsana New" w:eastAsia="Calibri" w:hAnsi="Angsana New" w:hint="cs"/>
          <w:i/>
          <w:iCs/>
          <w:sz w:val="28"/>
          <w:szCs w:val="28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2A1BFC">
        <w:rPr>
          <w:rFonts w:ascii="Angsana New" w:eastAsia="Calibri" w:hAnsi="Angsana New" w:hint="cs"/>
          <w:i/>
          <w:iCs/>
          <w:sz w:val="28"/>
          <w:szCs w:val="28"/>
        </w:rPr>
        <w:t>2019</w:t>
      </w:r>
      <w:r w:rsidRPr="00CC3A98">
        <w:rPr>
          <w:rFonts w:ascii="Angsana New" w:eastAsia="Calibri" w:hAnsi="Angsana New" w:hint="cs"/>
          <w:sz w:val="28"/>
          <w:szCs w:val="28"/>
          <w:cs/>
        </w:rPr>
        <w:t xml:space="preserve"> ในเรื่องการไม่นำสถานการณ์ </w:t>
      </w:r>
      <w:r w:rsidRPr="00CC3A98">
        <w:rPr>
          <w:rFonts w:ascii="Angsana New" w:eastAsia="Calibri" w:hAnsi="Angsana New" w:hint="cs"/>
          <w:sz w:val="28"/>
          <w:szCs w:val="28"/>
        </w:rPr>
        <w:t>COVID-19</w:t>
      </w:r>
      <w:r w:rsidRPr="00CC3A98">
        <w:rPr>
          <w:rFonts w:ascii="Angsana New" w:eastAsia="Calibri" w:hAnsi="Angsana New" w:hint="cs"/>
          <w:sz w:val="28"/>
          <w:szCs w:val="28"/>
          <w:cs/>
        </w:rPr>
        <w:t xml:space="preserve"> มาพิจารณา</w:t>
      </w:r>
      <w:r w:rsidR="00CC3A98" w:rsidRPr="00CC3A98">
        <w:rPr>
          <w:rFonts w:ascii="Angsana New" w:eastAsia="Calibri" w:hAnsi="Angsana New" w:hint="cs"/>
          <w:sz w:val="28"/>
          <w:szCs w:val="28"/>
          <w:cs/>
        </w:rPr>
        <w:t>การด้อยค่าของสินทรัพย์ และภาษีเงินได้รอตัดบัญชี</w:t>
      </w:r>
      <w:r w:rsidRPr="00CC3A98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="002A1BFC">
        <w:rPr>
          <w:rFonts w:ascii="Angsana New" w:hAnsi="Angsana New"/>
          <w:sz w:val="28"/>
          <w:szCs w:val="28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="002A1BFC">
        <w:rPr>
          <w:rFonts w:ascii="Angsana New" w:hAnsi="Angsana New"/>
          <w:sz w:val="28"/>
          <w:szCs w:val="28"/>
        </w:rPr>
        <w:t xml:space="preserve">31 </w:t>
      </w:r>
      <w:r w:rsidR="002A1BF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2A1BFC">
        <w:rPr>
          <w:rFonts w:ascii="Angsana New" w:hAnsi="Angsana New"/>
          <w:sz w:val="28"/>
          <w:szCs w:val="28"/>
        </w:rPr>
        <w:t>2563</w:t>
      </w:r>
      <w:r w:rsidR="002A1BFC">
        <w:rPr>
          <w:rFonts w:ascii="Angsana New" w:hAnsi="Angsana New" w:hint="cs"/>
          <w:sz w:val="28"/>
          <w:szCs w:val="28"/>
          <w:cs/>
        </w:rPr>
        <w:t xml:space="preserve"> กลุ่มบริษัทจึงได้พิจารณาผลกระทบต่อมูลค่าของสินทรัพย์ดังกล่าวในปี </w:t>
      </w:r>
      <w:r w:rsidR="002A1BFC">
        <w:rPr>
          <w:rFonts w:ascii="Angsana New" w:hAnsi="Angsana New"/>
          <w:sz w:val="28"/>
          <w:szCs w:val="28"/>
        </w:rPr>
        <w:t>2564</w:t>
      </w:r>
      <w:r w:rsidR="002A1BFC">
        <w:rPr>
          <w:rFonts w:ascii="Angsana New" w:hAnsi="Angsana New" w:hint="cs"/>
          <w:sz w:val="28"/>
          <w:szCs w:val="28"/>
          <w:cs/>
        </w:rPr>
        <w:t xml:space="preserve"> ใหม่อย่างเหมาะสมแล้ว ซึ่งไม่มีผลกระทบอย่างมีสาระสำคัญต่องบการเงิน</w:t>
      </w:r>
    </w:p>
    <w:p w14:paraId="4C9B7428" w14:textId="02C40E6F" w:rsidR="00156FAE" w:rsidRDefault="00156FAE" w:rsidP="006104BD">
      <w:pPr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34782F07" w14:textId="3AFC2699" w:rsidR="00A7259E" w:rsidRDefault="00156FAE" w:rsidP="00156FAE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ทั้งนี</w:t>
      </w:r>
      <w:r w:rsidR="00EB129D">
        <w:rPr>
          <w:rFonts w:ascii="Angsana New" w:hAnsi="Angsana New" w:hint="cs"/>
          <w:sz w:val="28"/>
          <w:szCs w:val="28"/>
          <w:cs/>
        </w:rPr>
        <w:t>้ ผู้บริหารได้ติดตามสถานการณ์ดังกล่าวอย่างใกล้ชิด เพื่อให้มั่นใจว่าพนักงานของกลุ่มบริษัทปลอดภัย ตลอดจนได้มีการเปลี่ยนรูปแบบการดำเนินงานเพื่อตอบสนองต่อเหตุการ</w:t>
      </w:r>
      <w:r w:rsidR="0018462C">
        <w:rPr>
          <w:rFonts w:ascii="Angsana New" w:hAnsi="Angsana New" w:hint="cs"/>
          <w:sz w:val="28"/>
          <w:szCs w:val="28"/>
          <w:cs/>
        </w:rPr>
        <w:t>ณ์</w:t>
      </w:r>
      <w:r w:rsidR="00EB129D">
        <w:rPr>
          <w:rFonts w:ascii="Angsana New" w:hAnsi="Angsana New" w:hint="cs"/>
          <w:sz w:val="28"/>
          <w:szCs w:val="28"/>
          <w:cs/>
        </w:rPr>
        <w:t>ดังกล่าว</w:t>
      </w:r>
    </w:p>
    <w:p w14:paraId="308883EE" w14:textId="77777777" w:rsidR="00156FAE" w:rsidRDefault="00156FAE" w:rsidP="00A7259E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8"/>
          <w:szCs w:val="28"/>
        </w:rPr>
      </w:pPr>
    </w:p>
    <w:p w14:paraId="500694CA" w14:textId="55DE76A3" w:rsidR="003B14EA" w:rsidRPr="008860F2" w:rsidRDefault="003B14EA" w:rsidP="00BA7DB0">
      <w:pPr>
        <w:pStyle w:val="Heading1"/>
        <w:keepLines/>
        <w:numPr>
          <w:ilvl w:val="0"/>
          <w:numId w:val="1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8860F2">
        <w:rPr>
          <w:rFonts w:asciiTheme="majorBidi" w:hAnsiTheme="majorBidi" w:cstheme="majorBidi"/>
          <w:sz w:val="28"/>
          <w:szCs w:val="28"/>
          <w:u w:val="none"/>
          <w:cs/>
        </w:rPr>
        <w:t>บุคคลหรือกิจการที่เกี่ยวข้องกัน</w:t>
      </w:r>
      <w:r w:rsidR="002A3E96" w:rsidRPr="008860F2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2786EED6" w14:textId="77777777" w:rsidR="00ED2A04" w:rsidRPr="008860F2" w:rsidRDefault="00ED2A04" w:rsidP="00ED2A04">
      <w:pPr>
        <w:pStyle w:val="NoSpacing"/>
        <w:rPr>
          <w:rFonts w:ascii="Angsana New" w:hAnsi="Angsana New"/>
          <w:sz w:val="28"/>
          <w:szCs w:val="28"/>
        </w:rPr>
      </w:pPr>
    </w:p>
    <w:p w14:paraId="7E855F54" w14:textId="4F152EBF" w:rsidR="000C6121" w:rsidRDefault="004A7B1B" w:rsidP="0022276F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3D5A05">
        <w:rPr>
          <w:rFonts w:ascii="Angsana New" w:hAnsi="Angsana New"/>
          <w:sz w:val="28"/>
          <w:szCs w:val="28"/>
          <w:cs/>
        </w:rPr>
        <w:t>ความสัมพันธ์ที่มีกับบริษัท</w:t>
      </w:r>
      <w:r w:rsidR="001A68F5" w:rsidRPr="003D5A05">
        <w:rPr>
          <w:rFonts w:ascii="Angsana New" w:hAnsi="Angsana New" w:hint="cs"/>
          <w:sz w:val="28"/>
          <w:szCs w:val="28"/>
          <w:cs/>
        </w:rPr>
        <w:t>ร่วม</w:t>
      </w:r>
      <w:r w:rsidR="000F6CAC" w:rsidRPr="003D5A05">
        <w:rPr>
          <w:rFonts w:ascii="Angsana New" w:hAnsi="Angsana New" w:hint="cs"/>
          <w:sz w:val="28"/>
          <w:szCs w:val="28"/>
          <w:cs/>
        </w:rPr>
        <w:t>และ</w:t>
      </w:r>
      <w:r w:rsidR="001A68F5" w:rsidRPr="003D5A05">
        <w:rPr>
          <w:rFonts w:ascii="Angsana New" w:hAnsi="Angsana New" w:hint="cs"/>
          <w:sz w:val="28"/>
          <w:szCs w:val="28"/>
          <w:cs/>
        </w:rPr>
        <w:t>บริษัทย่อย</w:t>
      </w:r>
      <w:r w:rsidR="0000139A" w:rsidRPr="003D5A05">
        <w:rPr>
          <w:rFonts w:ascii="Angsana New" w:hAnsi="Angsana New"/>
          <w:sz w:val="28"/>
          <w:szCs w:val="28"/>
          <w:cs/>
        </w:rPr>
        <w:t xml:space="preserve"> </w:t>
      </w:r>
      <w:r w:rsidRPr="003D5A05">
        <w:rPr>
          <w:rFonts w:ascii="Angsana New" w:hAnsi="Angsana New"/>
          <w:sz w:val="28"/>
          <w:szCs w:val="28"/>
          <w:cs/>
        </w:rPr>
        <w:t>ได้เปิดเผยในหมายเหตุข้อ</w:t>
      </w:r>
      <w:r w:rsidR="0017283A" w:rsidRPr="003D5A05">
        <w:rPr>
          <w:rFonts w:ascii="Angsana New" w:hAnsi="Angsana New"/>
          <w:sz w:val="28"/>
          <w:szCs w:val="28"/>
        </w:rPr>
        <w:t xml:space="preserve"> </w:t>
      </w:r>
      <w:r w:rsidR="00080B12" w:rsidRPr="003D5A05">
        <w:rPr>
          <w:rFonts w:ascii="Angsana New" w:hAnsi="Angsana New"/>
          <w:sz w:val="28"/>
          <w:szCs w:val="28"/>
        </w:rPr>
        <w:t>1</w:t>
      </w:r>
      <w:r w:rsidR="00FC09BC" w:rsidRPr="003D5A05">
        <w:rPr>
          <w:rFonts w:ascii="Angsana New" w:hAnsi="Angsana New"/>
          <w:sz w:val="28"/>
          <w:szCs w:val="28"/>
        </w:rPr>
        <w:t>2</w:t>
      </w:r>
      <w:r w:rsidRPr="003D5A05">
        <w:rPr>
          <w:rFonts w:ascii="Angsana New" w:hAnsi="Angsana New"/>
          <w:sz w:val="28"/>
          <w:szCs w:val="28"/>
          <w:cs/>
        </w:rPr>
        <w:t xml:space="preserve"> </w:t>
      </w:r>
      <w:r w:rsidR="002A3E96" w:rsidRPr="003D5A05">
        <w:rPr>
          <w:rFonts w:ascii="Angsana New" w:hAnsi="Angsana New"/>
          <w:sz w:val="28"/>
          <w:szCs w:val="28"/>
          <w:cs/>
        </w:rPr>
        <w:t xml:space="preserve">และ </w:t>
      </w:r>
      <w:r w:rsidR="00080B12" w:rsidRPr="003D5A05">
        <w:rPr>
          <w:rFonts w:ascii="Angsana New" w:hAnsi="Angsana New"/>
          <w:sz w:val="28"/>
          <w:szCs w:val="28"/>
        </w:rPr>
        <w:t>1</w:t>
      </w:r>
      <w:r w:rsidR="00FC09BC" w:rsidRPr="003D5A05">
        <w:rPr>
          <w:rFonts w:ascii="Angsana New" w:hAnsi="Angsana New"/>
          <w:sz w:val="28"/>
          <w:szCs w:val="28"/>
        </w:rPr>
        <w:t>3</w:t>
      </w:r>
      <w:r w:rsidR="002A3E96" w:rsidRPr="003D5A05">
        <w:rPr>
          <w:rFonts w:ascii="Angsana New" w:hAnsi="Angsana New"/>
          <w:sz w:val="28"/>
          <w:szCs w:val="28"/>
        </w:rPr>
        <w:t xml:space="preserve"> </w:t>
      </w:r>
      <w:r w:rsidR="0022276F" w:rsidRPr="003D5A05">
        <w:rPr>
          <w:rFonts w:ascii="Angsana New" w:hAnsi="Angsana New"/>
          <w:sz w:val="28"/>
          <w:szCs w:val="28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5DA726AE" w14:textId="77777777" w:rsidR="00B917F6" w:rsidRPr="008860F2" w:rsidRDefault="00B917F6" w:rsidP="000C6121">
      <w:pPr>
        <w:spacing w:line="240" w:lineRule="auto"/>
        <w:ind w:left="540"/>
        <w:jc w:val="left"/>
        <w:rPr>
          <w:rFonts w:ascii="Angsana New" w:hAnsi="Angsana New"/>
          <w:sz w:val="28"/>
          <w:szCs w:val="28"/>
        </w:rPr>
      </w:pPr>
    </w:p>
    <w:tbl>
      <w:tblPr>
        <w:tblW w:w="97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10"/>
        <w:gridCol w:w="1530"/>
        <w:gridCol w:w="4752"/>
      </w:tblGrid>
      <w:tr w:rsidR="00E27AD0" w:rsidRPr="008860F2" w14:paraId="46408657" w14:textId="77777777" w:rsidTr="00637EB5">
        <w:trPr>
          <w:trHeight w:val="20"/>
          <w:tblHeader/>
        </w:trPr>
        <w:tc>
          <w:tcPr>
            <w:tcW w:w="3510" w:type="dxa"/>
            <w:hideMark/>
          </w:tcPr>
          <w:p w14:paraId="09E2256E" w14:textId="59967AA9" w:rsidR="00E27AD0" w:rsidRPr="008860F2" w:rsidRDefault="00E27AD0" w:rsidP="008F7CD7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8860F2">
              <w:rPr>
                <w:rFonts w:ascii="Angsana New" w:hAnsi="Angsana New"/>
                <w:sz w:val="28"/>
                <w:szCs w:val="28"/>
              </w:rPr>
              <w:br w:type="page"/>
            </w:r>
            <w:r w:rsidRPr="008860F2">
              <w:rPr>
                <w:rFonts w:ascii="Angsana New" w:hAnsi="Angsana New"/>
                <w:sz w:val="28"/>
                <w:szCs w:val="28"/>
              </w:rPr>
              <w:br w:type="page"/>
            </w:r>
            <w:r w:rsidRPr="008860F2">
              <w:rPr>
                <w:rFonts w:ascii="Angsana New" w:hAnsi="Angsana New"/>
                <w:sz w:val="28"/>
                <w:szCs w:val="28"/>
              </w:rPr>
              <w:br w:type="page"/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8860F2">
              <w:rPr>
                <w:rFonts w:ascii="Angsana New" w:hAnsi="Angsana New"/>
                <w:sz w:val="28"/>
                <w:szCs w:val="28"/>
              </w:rPr>
              <w:br w:type="page"/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530" w:type="dxa"/>
            <w:hideMark/>
          </w:tcPr>
          <w:p w14:paraId="43C2AF6C" w14:textId="0A041496" w:rsidR="00E27AD0" w:rsidRPr="008860F2" w:rsidRDefault="00E27AD0" w:rsidP="00DB1AB9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4752" w:type="dxa"/>
          </w:tcPr>
          <w:p w14:paraId="44A9EEF2" w14:textId="77777777" w:rsidR="00E27AD0" w:rsidRPr="008860F2" w:rsidRDefault="00E27AD0" w:rsidP="00DB1AB9">
            <w:pPr>
              <w:spacing w:line="240" w:lineRule="auto"/>
              <w:ind w:right="5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E27AD0" w:rsidRPr="008860F2" w14:paraId="44A8FF37" w14:textId="77777777" w:rsidTr="00637EB5">
        <w:trPr>
          <w:trHeight w:val="20"/>
        </w:trPr>
        <w:tc>
          <w:tcPr>
            <w:tcW w:w="3510" w:type="dxa"/>
            <w:hideMark/>
          </w:tcPr>
          <w:p w14:paraId="346E9BEF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อเดลฟอส จำกัด</w:t>
            </w:r>
          </w:p>
        </w:tc>
        <w:tc>
          <w:tcPr>
            <w:tcW w:w="1530" w:type="dxa"/>
            <w:hideMark/>
          </w:tcPr>
          <w:p w14:paraId="126101FC" w14:textId="77777777" w:rsidR="00E27AD0" w:rsidRPr="008860F2" w:rsidRDefault="00E27AD0" w:rsidP="00DB1AB9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hideMark/>
          </w:tcPr>
          <w:p w14:paraId="2E95D213" w14:textId="77777777" w:rsidR="00E27AD0" w:rsidRPr="008860F2" w:rsidRDefault="00E27AD0" w:rsidP="00E27AD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เป็นบริษัทใหญ่ของบริษัท และมีกรรมการร่วมกัน</w:t>
            </w:r>
          </w:p>
        </w:tc>
      </w:tr>
      <w:tr w:rsidR="00E27AD0" w:rsidRPr="008860F2" w14:paraId="4D76DB11" w14:textId="77777777" w:rsidTr="00637EB5">
        <w:trPr>
          <w:trHeight w:val="20"/>
        </w:trPr>
        <w:tc>
          <w:tcPr>
            <w:tcW w:w="3510" w:type="dxa"/>
            <w:hideMark/>
          </w:tcPr>
          <w:p w14:paraId="2253B26E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อาคเนย์แคปปิตอล จำกัด</w:t>
            </w:r>
          </w:p>
        </w:tc>
        <w:tc>
          <w:tcPr>
            <w:tcW w:w="1530" w:type="dxa"/>
            <w:hideMark/>
          </w:tcPr>
          <w:p w14:paraId="7FF0EA71" w14:textId="77777777" w:rsidR="00E27AD0" w:rsidRPr="008860F2" w:rsidRDefault="00E27AD0" w:rsidP="00DB1AB9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hideMark/>
          </w:tcPr>
          <w:p w14:paraId="585EF200" w14:textId="4B645926" w:rsidR="00E27AD0" w:rsidRPr="008860F2" w:rsidRDefault="0049431C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49431C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8860F2" w14:paraId="595E881F" w14:textId="77777777" w:rsidTr="00637EB5">
        <w:trPr>
          <w:trHeight w:val="20"/>
        </w:trPr>
        <w:tc>
          <w:tcPr>
            <w:tcW w:w="3510" w:type="dxa"/>
            <w:hideMark/>
          </w:tcPr>
          <w:p w14:paraId="63BEF8AF" w14:textId="001188B9" w:rsidR="00E27AD0" w:rsidRPr="008860F2" w:rsidRDefault="00E27AD0" w:rsidP="00DB1AB9">
            <w:pPr>
              <w:pStyle w:val="NoSpacing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อาคเนย์ประกันชีวิต จำกัด (มหาชน)</w:t>
            </w:r>
          </w:p>
        </w:tc>
        <w:tc>
          <w:tcPr>
            <w:tcW w:w="1530" w:type="dxa"/>
            <w:hideMark/>
          </w:tcPr>
          <w:p w14:paraId="1F1D25A9" w14:textId="77777777" w:rsidR="00E27AD0" w:rsidRPr="008860F2" w:rsidRDefault="00E27AD0" w:rsidP="00DB1AB9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hideMark/>
          </w:tcPr>
          <w:p w14:paraId="2B182C0C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8860F2" w14:paraId="4F147AEC" w14:textId="77777777" w:rsidTr="00637EB5">
        <w:trPr>
          <w:trHeight w:val="20"/>
        </w:trPr>
        <w:tc>
          <w:tcPr>
            <w:tcW w:w="3510" w:type="dxa"/>
            <w:hideMark/>
          </w:tcPr>
          <w:p w14:paraId="1A98FD35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อาคเนย์ประกันภัย จำกัด (มหาชน)</w:t>
            </w:r>
          </w:p>
        </w:tc>
        <w:tc>
          <w:tcPr>
            <w:tcW w:w="1530" w:type="dxa"/>
            <w:hideMark/>
          </w:tcPr>
          <w:p w14:paraId="7A369BF6" w14:textId="77777777" w:rsidR="00E27AD0" w:rsidRPr="008860F2" w:rsidRDefault="00E27AD0" w:rsidP="00DB1AB9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hideMark/>
          </w:tcPr>
          <w:p w14:paraId="1C0A3809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8860F2" w14:paraId="657CD334" w14:textId="77777777" w:rsidTr="00637EB5">
        <w:trPr>
          <w:trHeight w:val="20"/>
        </w:trPr>
        <w:tc>
          <w:tcPr>
            <w:tcW w:w="3510" w:type="dxa"/>
            <w:hideMark/>
          </w:tcPr>
          <w:p w14:paraId="62AA82BB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ที.ซี.ซี. เทคโนโลยี จำกัด</w:t>
            </w:r>
          </w:p>
        </w:tc>
        <w:tc>
          <w:tcPr>
            <w:tcW w:w="1530" w:type="dxa"/>
            <w:hideMark/>
          </w:tcPr>
          <w:p w14:paraId="42662BAE" w14:textId="77777777" w:rsidR="00E27AD0" w:rsidRPr="008860F2" w:rsidRDefault="00E27AD0" w:rsidP="00DB1AB9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hideMark/>
          </w:tcPr>
          <w:p w14:paraId="64A693B1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8860F2" w14:paraId="30F9DCF6" w14:textId="77777777" w:rsidTr="00637EB5">
        <w:trPr>
          <w:trHeight w:val="20"/>
        </w:trPr>
        <w:tc>
          <w:tcPr>
            <w:tcW w:w="3510" w:type="dxa"/>
            <w:hideMark/>
          </w:tcPr>
          <w:p w14:paraId="00BF4CEF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ไทยเบฟเวอเรจ จำกัด (มหาชน)</w:t>
            </w:r>
          </w:p>
        </w:tc>
        <w:tc>
          <w:tcPr>
            <w:tcW w:w="1530" w:type="dxa"/>
            <w:hideMark/>
          </w:tcPr>
          <w:p w14:paraId="45F71489" w14:textId="77777777" w:rsidR="00E27AD0" w:rsidRPr="008860F2" w:rsidRDefault="00E27AD0" w:rsidP="00DB1AB9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hideMark/>
          </w:tcPr>
          <w:p w14:paraId="32DBAFF3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8860F2" w14:paraId="2F6F884D" w14:textId="77777777" w:rsidTr="00637EB5">
        <w:trPr>
          <w:trHeight w:val="20"/>
        </w:trPr>
        <w:tc>
          <w:tcPr>
            <w:tcW w:w="3510" w:type="dxa"/>
            <w:hideMark/>
          </w:tcPr>
          <w:p w14:paraId="0077D03F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โออิชิ ราเมน จำกัด</w:t>
            </w:r>
          </w:p>
        </w:tc>
        <w:tc>
          <w:tcPr>
            <w:tcW w:w="1530" w:type="dxa"/>
            <w:hideMark/>
          </w:tcPr>
          <w:p w14:paraId="0F7CB052" w14:textId="77777777" w:rsidR="00E27AD0" w:rsidRPr="008860F2" w:rsidRDefault="00E27AD0" w:rsidP="00DB1AB9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hideMark/>
          </w:tcPr>
          <w:p w14:paraId="3D84EC71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8860F2" w14:paraId="1693F83B" w14:textId="77777777" w:rsidTr="00637EB5">
        <w:trPr>
          <w:trHeight w:val="20"/>
        </w:trPr>
        <w:tc>
          <w:tcPr>
            <w:tcW w:w="3510" w:type="dxa"/>
            <w:hideMark/>
          </w:tcPr>
          <w:p w14:paraId="64CCBAA7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ทศภาค จำกัด</w:t>
            </w:r>
          </w:p>
        </w:tc>
        <w:tc>
          <w:tcPr>
            <w:tcW w:w="1530" w:type="dxa"/>
            <w:hideMark/>
          </w:tcPr>
          <w:p w14:paraId="1D2179DA" w14:textId="77777777" w:rsidR="00E27AD0" w:rsidRPr="008860F2" w:rsidRDefault="00E27AD0" w:rsidP="00DB1AB9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hideMark/>
          </w:tcPr>
          <w:p w14:paraId="284C6A3A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8860F2" w14:paraId="1A6A1C74" w14:textId="77777777" w:rsidTr="00637EB5">
        <w:trPr>
          <w:trHeight w:val="20"/>
        </w:trPr>
        <w:tc>
          <w:tcPr>
            <w:tcW w:w="3510" w:type="dxa"/>
            <w:hideMark/>
          </w:tcPr>
          <w:p w14:paraId="5FC25A20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เบอร์ลี่ยุคเกอร์ จำกัด (มหาชน)</w:t>
            </w:r>
          </w:p>
        </w:tc>
        <w:tc>
          <w:tcPr>
            <w:tcW w:w="1530" w:type="dxa"/>
            <w:hideMark/>
          </w:tcPr>
          <w:p w14:paraId="3E0858BD" w14:textId="77777777" w:rsidR="00E27AD0" w:rsidRPr="008860F2" w:rsidRDefault="00E27AD0" w:rsidP="00DB1AB9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hideMark/>
          </w:tcPr>
          <w:p w14:paraId="61411FB4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8860F2" w14:paraId="281825BC" w14:textId="77777777" w:rsidTr="00637EB5">
        <w:trPr>
          <w:trHeight w:val="20"/>
        </w:trPr>
        <w:tc>
          <w:tcPr>
            <w:tcW w:w="3510" w:type="dxa"/>
            <w:hideMark/>
          </w:tcPr>
          <w:p w14:paraId="73D23C5E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บริษัท ที.ซี.ซี. คอมเมอร์เชียล </w:t>
            </w:r>
          </w:p>
          <w:p w14:paraId="6362E51F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พร็อพเพอร์ตี้ แมนเนจเม้นท์ จำกัด</w:t>
            </w:r>
          </w:p>
        </w:tc>
        <w:tc>
          <w:tcPr>
            <w:tcW w:w="1530" w:type="dxa"/>
          </w:tcPr>
          <w:p w14:paraId="63FCC395" w14:textId="77777777" w:rsidR="00981312" w:rsidRPr="008860F2" w:rsidRDefault="00981312" w:rsidP="00DB1AB9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2E8057D" w14:textId="77777777" w:rsidR="00E27AD0" w:rsidRPr="008860F2" w:rsidRDefault="00E27AD0" w:rsidP="00DB1AB9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4A278EDC" w14:textId="77777777" w:rsidR="00981312" w:rsidRPr="008860F2" w:rsidRDefault="00981312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  <w:p w14:paraId="6AA070E6" w14:textId="77777777" w:rsidR="00E27AD0" w:rsidRPr="008860F2" w:rsidRDefault="00981312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27AD0" w:rsidRPr="008860F2" w14:paraId="2B28B258" w14:textId="77777777" w:rsidTr="00637EB5">
        <w:trPr>
          <w:trHeight w:val="20"/>
        </w:trPr>
        <w:tc>
          <w:tcPr>
            <w:tcW w:w="3510" w:type="dxa"/>
          </w:tcPr>
          <w:p w14:paraId="0A790172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เกษมทรัพย์สิริ จำกัด</w:t>
            </w:r>
          </w:p>
        </w:tc>
        <w:tc>
          <w:tcPr>
            <w:tcW w:w="1530" w:type="dxa"/>
          </w:tcPr>
          <w:p w14:paraId="5F392643" w14:textId="77777777" w:rsidR="00E27AD0" w:rsidRPr="008860F2" w:rsidRDefault="00E27AD0" w:rsidP="00DB1AB9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2E7DCCDB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8860F2" w14:paraId="0D4AD5A4" w14:textId="77777777" w:rsidTr="00637EB5">
        <w:trPr>
          <w:trHeight w:val="20"/>
        </w:trPr>
        <w:tc>
          <w:tcPr>
            <w:tcW w:w="3510" w:type="dxa"/>
          </w:tcPr>
          <w:p w14:paraId="08032D2B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เอฟ แอนด์ บี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อินเตอร์เนชั่นแนล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CE88E0E" w14:textId="02746309" w:rsidR="00197B2D" w:rsidRPr="008860F2" w:rsidRDefault="001A68F5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97B2D" w:rsidRPr="008860F2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197B2D" w:rsidRPr="008860F2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30" w:type="dxa"/>
          </w:tcPr>
          <w:p w14:paraId="009E9B36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FB51E4A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4257D526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  <w:p w14:paraId="3E98F70F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8860F2" w14:paraId="4EB09617" w14:textId="77777777" w:rsidTr="00637EB5">
        <w:trPr>
          <w:trHeight w:val="20"/>
        </w:trPr>
        <w:tc>
          <w:tcPr>
            <w:tcW w:w="3510" w:type="dxa"/>
            <w:hideMark/>
          </w:tcPr>
          <w:p w14:paraId="2E6CED5F" w14:textId="77777777" w:rsidR="00B02FCC" w:rsidRDefault="00197B2D" w:rsidP="00B02FC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บริษัท ทีซีซี แอสเซ็ทส์ (ประเทศไทย) </w:t>
            </w:r>
          </w:p>
          <w:p w14:paraId="1A794F03" w14:textId="5B477E01" w:rsidR="00197B2D" w:rsidRPr="008860F2" w:rsidRDefault="00B02FCC" w:rsidP="00B02FC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197B2D" w:rsidRPr="008860F2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30" w:type="dxa"/>
          </w:tcPr>
          <w:p w14:paraId="0A684051" w14:textId="77777777" w:rsidR="00B02FCC" w:rsidRDefault="00B02FCC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B6489C1" w14:textId="6B3FD200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hideMark/>
          </w:tcPr>
          <w:p w14:paraId="04FF7A02" w14:textId="77777777" w:rsidR="00B02FCC" w:rsidRDefault="00B02FCC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  <w:p w14:paraId="2E856641" w14:textId="5C780FB5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8860F2" w14:paraId="68DA58F8" w14:textId="77777777" w:rsidTr="00637EB5">
        <w:trPr>
          <w:trHeight w:val="20"/>
        </w:trPr>
        <w:tc>
          <w:tcPr>
            <w:tcW w:w="3510" w:type="dxa"/>
            <w:hideMark/>
          </w:tcPr>
          <w:p w14:paraId="5F5D9D72" w14:textId="77777777" w:rsidR="00197B2D" w:rsidRPr="008860F2" w:rsidRDefault="00197B2D" w:rsidP="00197B2D">
            <w:pPr>
              <w:pStyle w:val="NoSpacing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เสริมสุข จำกัด (มหาชน)</w:t>
            </w:r>
          </w:p>
        </w:tc>
        <w:tc>
          <w:tcPr>
            <w:tcW w:w="1530" w:type="dxa"/>
          </w:tcPr>
          <w:p w14:paraId="256DFAF4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hideMark/>
          </w:tcPr>
          <w:p w14:paraId="074122A2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8860F2" w14:paraId="41F51C27" w14:textId="77777777" w:rsidTr="00637EB5">
        <w:trPr>
          <w:trHeight w:val="20"/>
        </w:trPr>
        <w:tc>
          <w:tcPr>
            <w:tcW w:w="3510" w:type="dxa"/>
            <w:hideMark/>
          </w:tcPr>
          <w:p w14:paraId="1B94242C" w14:textId="3D0508EE" w:rsidR="00197B2D" w:rsidRPr="008860F2" w:rsidRDefault="00197B2D" w:rsidP="00197B2D">
            <w:pPr>
              <w:pStyle w:val="NoSpacing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วัน แบงค็อก จำกัด</w:t>
            </w:r>
          </w:p>
        </w:tc>
        <w:tc>
          <w:tcPr>
            <w:tcW w:w="1530" w:type="dxa"/>
          </w:tcPr>
          <w:p w14:paraId="1D3C6C0D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hideMark/>
          </w:tcPr>
          <w:p w14:paraId="3209EDD0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8860F2" w14:paraId="13AD8E6D" w14:textId="77777777" w:rsidTr="00637EB5">
        <w:trPr>
          <w:trHeight w:val="20"/>
        </w:trPr>
        <w:tc>
          <w:tcPr>
            <w:tcW w:w="3510" w:type="dxa"/>
            <w:hideMark/>
          </w:tcPr>
          <w:p w14:paraId="32E9510F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เอ็น.ซี.ซี. แมนเนจเม้นท์ แอนด์ </w:t>
            </w:r>
          </w:p>
          <w:p w14:paraId="3BD77BF3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ดิเวลลอปเม้นท์ จำกัด</w:t>
            </w:r>
          </w:p>
        </w:tc>
        <w:tc>
          <w:tcPr>
            <w:tcW w:w="1530" w:type="dxa"/>
          </w:tcPr>
          <w:p w14:paraId="54BAE867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1728A11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hideMark/>
          </w:tcPr>
          <w:p w14:paraId="42276F10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  <w:p w14:paraId="7DDC9E30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8461E2" w:rsidRPr="008860F2" w14:paraId="00489D35" w14:textId="77777777" w:rsidTr="00637EB5">
        <w:trPr>
          <w:trHeight w:val="20"/>
        </w:trPr>
        <w:tc>
          <w:tcPr>
            <w:tcW w:w="3510" w:type="dxa"/>
            <w:hideMark/>
          </w:tcPr>
          <w:p w14:paraId="043DB029" w14:textId="77777777" w:rsidR="008461E2" w:rsidRPr="008860F2" w:rsidRDefault="008461E2" w:rsidP="008461E2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โทนิค อินเตอร์เนชั่นแนล จำกัด</w:t>
            </w:r>
          </w:p>
        </w:tc>
        <w:tc>
          <w:tcPr>
            <w:tcW w:w="1530" w:type="dxa"/>
          </w:tcPr>
          <w:p w14:paraId="4D9BD016" w14:textId="77777777" w:rsidR="008461E2" w:rsidRPr="008860F2" w:rsidRDefault="008461E2" w:rsidP="008461E2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hideMark/>
          </w:tcPr>
          <w:p w14:paraId="6D8AC8DC" w14:textId="77777777" w:rsidR="008461E2" w:rsidRPr="008860F2" w:rsidRDefault="008461E2" w:rsidP="008461E2">
            <w:pPr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8860F2" w14:paraId="05D9AF15" w14:textId="77777777" w:rsidTr="00637EB5">
        <w:trPr>
          <w:trHeight w:val="20"/>
        </w:trPr>
        <w:tc>
          <w:tcPr>
            <w:tcW w:w="3510" w:type="dxa"/>
            <w:shd w:val="clear" w:color="auto" w:fill="auto"/>
            <w:hideMark/>
          </w:tcPr>
          <w:p w14:paraId="7CC3A256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เฟรเซอร์ส พร็อพเพอร์ตี้ </w:t>
            </w:r>
          </w:p>
          <w:p w14:paraId="7837C443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โฮลดิ้งส์ (ประเทศไทย) จำกัด</w:t>
            </w:r>
          </w:p>
        </w:tc>
        <w:tc>
          <w:tcPr>
            <w:tcW w:w="1530" w:type="dxa"/>
            <w:shd w:val="clear" w:color="auto" w:fill="auto"/>
          </w:tcPr>
          <w:p w14:paraId="0E7132B5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7B300AE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shd w:val="clear" w:color="auto" w:fill="auto"/>
            <w:hideMark/>
          </w:tcPr>
          <w:p w14:paraId="192DCC29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  <w:p w14:paraId="0CFDF62C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8860F2" w14:paraId="207AC04A" w14:textId="77777777" w:rsidTr="00637EB5">
        <w:trPr>
          <w:trHeight w:val="20"/>
        </w:trPr>
        <w:tc>
          <w:tcPr>
            <w:tcW w:w="3510" w:type="dxa"/>
            <w:hideMark/>
          </w:tcPr>
          <w:p w14:paraId="37016F15" w14:textId="092F8AB6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เฟรเซอร์ส </w:t>
            </w:r>
            <w:r w:rsidR="008614CA">
              <w:rPr>
                <w:rFonts w:ascii="Angsana New" w:hAnsi="Angsana New" w:hint="cs"/>
                <w:sz w:val="28"/>
                <w:szCs w:val="28"/>
                <w:cs/>
              </w:rPr>
              <w:t>ฮอสปิตัลลิตี้</w:t>
            </w:r>
          </w:p>
          <w:p w14:paraId="4D0F388B" w14:textId="1E9F380F" w:rsidR="00197B2D" w:rsidRPr="008860F2" w:rsidRDefault="001A68F5" w:rsidP="001A68F5">
            <w:pPr>
              <w:pStyle w:val="NoSpacing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197B2D" w:rsidRPr="008860F2">
              <w:rPr>
                <w:rFonts w:ascii="Angsana New" w:hAnsi="Angsana New"/>
                <w:sz w:val="28"/>
                <w:szCs w:val="28"/>
                <w:cs/>
              </w:rPr>
              <w:t xml:space="preserve">พีทีอี แอลทีดี </w:t>
            </w:r>
          </w:p>
        </w:tc>
        <w:tc>
          <w:tcPr>
            <w:tcW w:w="1530" w:type="dxa"/>
          </w:tcPr>
          <w:p w14:paraId="5BF90403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B1BC6EB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752" w:type="dxa"/>
            <w:hideMark/>
          </w:tcPr>
          <w:p w14:paraId="73AB31C9" w14:textId="77777777" w:rsidR="00197B2D" w:rsidRPr="008860F2" w:rsidRDefault="00197B2D" w:rsidP="00197B2D">
            <w:pPr>
              <w:rPr>
                <w:rFonts w:ascii="Angsana New" w:hAnsi="Angsana New"/>
                <w:sz w:val="28"/>
                <w:szCs w:val="28"/>
              </w:rPr>
            </w:pPr>
          </w:p>
          <w:p w14:paraId="09A1D526" w14:textId="77777777" w:rsidR="00197B2D" w:rsidRPr="008860F2" w:rsidRDefault="00197B2D" w:rsidP="00197B2D">
            <w:pPr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8860F2" w14:paraId="1E4C9F77" w14:textId="77777777" w:rsidTr="00637EB5">
        <w:trPr>
          <w:trHeight w:val="20"/>
        </w:trPr>
        <w:tc>
          <w:tcPr>
            <w:tcW w:w="3510" w:type="dxa"/>
          </w:tcPr>
          <w:p w14:paraId="202F942D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เดอะสตรีท รีเทล ดีเวลลอปเม้นท์ </w:t>
            </w:r>
          </w:p>
          <w:p w14:paraId="5C544C27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1530" w:type="dxa"/>
          </w:tcPr>
          <w:p w14:paraId="28FA4AC9" w14:textId="77777777" w:rsidR="00B76300" w:rsidRPr="008860F2" w:rsidRDefault="00B76300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513D9F6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059D7D26" w14:textId="77777777" w:rsidR="00B76300" w:rsidRPr="008860F2" w:rsidRDefault="00B76300" w:rsidP="00B76300">
            <w:pPr>
              <w:rPr>
                <w:rFonts w:ascii="Angsana New" w:hAnsi="Angsana New"/>
                <w:sz w:val="28"/>
                <w:szCs w:val="28"/>
              </w:rPr>
            </w:pPr>
          </w:p>
          <w:p w14:paraId="05D6D8ED" w14:textId="77777777" w:rsidR="00197B2D" w:rsidRPr="008860F2" w:rsidRDefault="00B76300" w:rsidP="00B76300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8860F2" w14:paraId="2A64AA32" w14:textId="77777777" w:rsidTr="00637EB5">
        <w:trPr>
          <w:trHeight w:val="20"/>
        </w:trPr>
        <w:tc>
          <w:tcPr>
            <w:tcW w:w="3510" w:type="dxa"/>
          </w:tcPr>
          <w:p w14:paraId="7C8E67E0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แสงโสม จำกัด</w:t>
            </w:r>
          </w:p>
        </w:tc>
        <w:tc>
          <w:tcPr>
            <w:tcW w:w="1530" w:type="dxa"/>
          </w:tcPr>
          <w:p w14:paraId="7E33FFCC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2BE92607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8860F2" w14:paraId="28EF7665" w14:textId="77777777" w:rsidTr="00637EB5">
        <w:trPr>
          <w:trHeight w:val="20"/>
        </w:trPr>
        <w:tc>
          <w:tcPr>
            <w:tcW w:w="3510" w:type="dxa"/>
          </w:tcPr>
          <w:p w14:paraId="72E1F6DC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ช้างอินเตอร์เนชั่นแนล จำกัด</w:t>
            </w:r>
          </w:p>
        </w:tc>
        <w:tc>
          <w:tcPr>
            <w:tcW w:w="1530" w:type="dxa"/>
          </w:tcPr>
          <w:p w14:paraId="61C846B0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5B4CB603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8860F2" w14:paraId="08F49E1D" w14:textId="77777777" w:rsidTr="00637EB5">
        <w:trPr>
          <w:trHeight w:val="20"/>
        </w:trPr>
        <w:tc>
          <w:tcPr>
            <w:tcW w:w="3510" w:type="dxa"/>
          </w:tcPr>
          <w:p w14:paraId="059DCA5A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ควอนตัม แอสเซ็ทส์</w:t>
            </w:r>
          </w:p>
          <w:p w14:paraId="11688104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แมนเนจเม้นท์ จำกัด</w:t>
            </w:r>
          </w:p>
        </w:tc>
        <w:tc>
          <w:tcPr>
            <w:tcW w:w="1530" w:type="dxa"/>
          </w:tcPr>
          <w:p w14:paraId="712A3145" w14:textId="77777777" w:rsidR="00BC56A8" w:rsidRPr="008860F2" w:rsidRDefault="00BC56A8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AB11475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766AB806" w14:textId="77777777" w:rsidR="00BC56A8" w:rsidRPr="008860F2" w:rsidRDefault="00BC56A8" w:rsidP="00BC56A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  <w:p w14:paraId="7722B131" w14:textId="77777777" w:rsidR="00197B2D" w:rsidRPr="008860F2" w:rsidRDefault="00BC56A8" w:rsidP="00B03A8E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8860F2" w14:paraId="3C81E33D" w14:textId="77777777" w:rsidTr="00637EB5">
        <w:trPr>
          <w:trHeight w:val="20"/>
        </w:trPr>
        <w:tc>
          <w:tcPr>
            <w:tcW w:w="3510" w:type="dxa"/>
          </w:tcPr>
          <w:p w14:paraId="070C9D63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โรงงานอุตสาหกรรมกระดาษ</w:t>
            </w:r>
          </w:p>
          <w:p w14:paraId="09FE9D29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บางปะอิน จำกัด</w:t>
            </w:r>
          </w:p>
        </w:tc>
        <w:tc>
          <w:tcPr>
            <w:tcW w:w="1530" w:type="dxa"/>
          </w:tcPr>
          <w:p w14:paraId="07DFD83C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1771AF6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41522CCE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  <w:p w14:paraId="088DA1B9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8860F2" w14:paraId="65CDDF9C" w14:textId="77777777" w:rsidTr="00637EB5">
        <w:trPr>
          <w:trHeight w:val="20"/>
        </w:trPr>
        <w:tc>
          <w:tcPr>
            <w:tcW w:w="3510" w:type="dxa"/>
          </w:tcPr>
          <w:p w14:paraId="3ADB15CE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โฮเรก้า แมเนจเม้นท์ จำกัด</w:t>
            </w:r>
          </w:p>
        </w:tc>
        <w:tc>
          <w:tcPr>
            <w:tcW w:w="1530" w:type="dxa"/>
          </w:tcPr>
          <w:p w14:paraId="01E050D6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1589E2C8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8860F2" w14:paraId="4F6CF62A" w14:textId="77777777" w:rsidTr="00637EB5">
        <w:trPr>
          <w:trHeight w:val="20"/>
        </w:trPr>
        <w:tc>
          <w:tcPr>
            <w:tcW w:w="3510" w:type="dxa"/>
          </w:tcPr>
          <w:p w14:paraId="2608430F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อินเตอร์ โฮเรก้า จำกัด</w:t>
            </w:r>
          </w:p>
        </w:tc>
        <w:tc>
          <w:tcPr>
            <w:tcW w:w="1530" w:type="dxa"/>
          </w:tcPr>
          <w:p w14:paraId="260152B2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1BCE2BA4" w14:textId="77777777" w:rsidR="00197B2D" w:rsidRPr="008860F2" w:rsidRDefault="00B36A62" w:rsidP="00B36A62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8860F2" w14:paraId="72A0A275" w14:textId="77777777" w:rsidTr="00637EB5">
        <w:trPr>
          <w:trHeight w:val="20"/>
        </w:trPr>
        <w:tc>
          <w:tcPr>
            <w:tcW w:w="3510" w:type="dxa"/>
          </w:tcPr>
          <w:p w14:paraId="222C7CF4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38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1530" w:type="dxa"/>
          </w:tcPr>
          <w:p w14:paraId="1FC2725C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01AA0579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8860F2" w14:paraId="512F6492" w14:textId="77777777" w:rsidTr="00637EB5">
        <w:trPr>
          <w:trHeight w:val="20"/>
        </w:trPr>
        <w:tc>
          <w:tcPr>
            <w:tcW w:w="3510" w:type="dxa"/>
          </w:tcPr>
          <w:p w14:paraId="350BEAE0" w14:textId="77777777" w:rsidR="00197B2D" w:rsidRPr="00EF1043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EF1043">
              <w:rPr>
                <w:rFonts w:ascii="Angsana New" w:hAnsi="Angsana New"/>
                <w:sz w:val="28"/>
                <w:szCs w:val="28"/>
                <w:cs/>
              </w:rPr>
              <w:t>บริษัท ชินาทรัพย์ จำกัด</w:t>
            </w:r>
          </w:p>
        </w:tc>
        <w:tc>
          <w:tcPr>
            <w:tcW w:w="1530" w:type="dxa"/>
          </w:tcPr>
          <w:p w14:paraId="253E6B7E" w14:textId="77777777" w:rsidR="00197B2D" w:rsidRPr="00EF1043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04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66AE8BA0" w14:textId="77777777" w:rsidR="00197B2D" w:rsidRPr="00EF1043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EF1043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8860F2" w14:paraId="537FC8DB" w14:textId="77777777" w:rsidTr="00637EB5">
        <w:trPr>
          <w:trHeight w:val="20"/>
        </w:trPr>
        <w:tc>
          <w:tcPr>
            <w:tcW w:w="3510" w:type="dxa"/>
          </w:tcPr>
          <w:p w14:paraId="5FAC3BBE" w14:textId="5890B546" w:rsidR="00197B2D" w:rsidRPr="008860F2" w:rsidRDefault="00197B2D" w:rsidP="006347E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บิ๊กซี ซูเปอร์เซ็นเตอร์ จำกัด</w:t>
            </w:r>
            <w:r w:rsidR="00B02FC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530" w:type="dxa"/>
          </w:tcPr>
          <w:p w14:paraId="6725E172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3BC36ED6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8860F2" w14:paraId="2BD662B1" w14:textId="77777777" w:rsidTr="00637EB5">
        <w:trPr>
          <w:trHeight w:val="20"/>
        </w:trPr>
        <w:tc>
          <w:tcPr>
            <w:tcW w:w="3510" w:type="dxa"/>
            <w:shd w:val="clear" w:color="auto" w:fill="auto"/>
          </w:tcPr>
          <w:p w14:paraId="67DA21D9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ป้อมทิพย์ (</w:t>
            </w:r>
            <w:r w:rsidR="007A40DB" w:rsidRPr="008860F2">
              <w:rPr>
                <w:rFonts w:ascii="Angsana New" w:hAnsi="Angsana New"/>
                <w:sz w:val="28"/>
                <w:szCs w:val="28"/>
              </w:rPr>
              <w:t>2012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) จำกัด</w:t>
            </w:r>
          </w:p>
        </w:tc>
        <w:tc>
          <w:tcPr>
            <w:tcW w:w="1530" w:type="dxa"/>
            <w:shd w:val="clear" w:color="auto" w:fill="auto"/>
          </w:tcPr>
          <w:p w14:paraId="36516BEA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shd w:val="clear" w:color="auto" w:fill="auto"/>
          </w:tcPr>
          <w:p w14:paraId="6CA5B324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8860F2" w14:paraId="3D2F914F" w14:textId="77777777" w:rsidTr="00637EB5">
        <w:trPr>
          <w:trHeight w:val="20"/>
        </w:trPr>
        <w:tc>
          <w:tcPr>
            <w:tcW w:w="3510" w:type="dxa"/>
            <w:shd w:val="clear" w:color="auto" w:fill="auto"/>
          </w:tcPr>
          <w:p w14:paraId="5A94E875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อมรินทร์ พริ้นติ้ง แอนด์ พับลิชชิ่ง</w:t>
            </w:r>
          </w:p>
          <w:p w14:paraId="1DA6A746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จำกัด (มหาชน)</w:t>
            </w:r>
          </w:p>
        </w:tc>
        <w:tc>
          <w:tcPr>
            <w:tcW w:w="1530" w:type="dxa"/>
            <w:shd w:val="clear" w:color="auto" w:fill="auto"/>
          </w:tcPr>
          <w:p w14:paraId="1D6BE8F2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FD44E73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shd w:val="clear" w:color="auto" w:fill="auto"/>
          </w:tcPr>
          <w:p w14:paraId="1ED27702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  <w:p w14:paraId="0B2C4A6B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8860F2" w14:paraId="76691464" w14:textId="77777777" w:rsidTr="00637EB5">
        <w:trPr>
          <w:trHeight w:val="20"/>
        </w:trPr>
        <w:tc>
          <w:tcPr>
            <w:tcW w:w="3510" w:type="dxa"/>
            <w:shd w:val="clear" w:color="auto" w:fill="auto"/>
          </w:tcPr>
          <w:p w14:paraId="7EBD2F6B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ทีซีซี โฮเทล แอสเสท</w:t>
            </w:r>
          </w:p>
          <w:p w14:paraId="3AD107D8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แมนเนจเม้นท์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14:paraId="0026B992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8A9D02E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shd w:val="clear" w:color="auto" w:fill="auto"/>
          </w:tcPr>
          <w:p w14:paraId="55A4731E" w14:textId="77777777" w:rsidR="00197B2D" w:rsidRPr="008860F2" w:rsidRDefault="00197B2D" w:rsidP="00197B2D">
            <w:pPr>
              <w:rPr>
                <w:rFonts w:ascii="Angsana New" w:hAnsi="Angsana New"/>
                <w:sz w:val="28"/>
                <w:szCs w:val="28"/>
              </w:rPr>
            </w:pPr>
          </w:p>
          <w:p w14:paraId="20E1182C" w14:textId="77777777" w:rsidR="00197B2D" w:rsidRPr="008860F2" w:rsidRDefault="00197B2D" w:rsidP="00197B2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63C9D" w:rsidRPr="008860F2" w14:paraId="1F4F4E99" w14:textId="77777777" w:rsidTr="00637EB5">
        <w:trPr>
          <w:trHeight w:val="20"/>
        </w:trPr>
        <w:tc>
          <w:tcPr>
            <w:tcW w:w="3510" w:type="dxa"/>
            <w:shd w:val="clear" w:color="auto" w:fill="auto"/>
          </w:tcPr>
          <w:p w14:paraId="0CB0701C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8860F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แม๊กซ์ เอเชีย จำกัด</w:t>
            </w:r>
          </w:p>
        </w:tc>
        <w:tc>
          <w:tcPr>
            <w:tcW w:w="1530" w:type="dxa"/>
            <w:shd w:val="clear" w:color="auto" w:fill="auto"/>
          </w:tcPr>
          <w:p w14:paraId="67C98E87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shd w:val="clear" w:color="auto" w:fill="auto"/>
          </w:tcPr>
          <w:p w14:paraId="3A6DBF43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63C9D" w:rsidRPr="008860F2" w14:paraId="4CEF6498" w14:textId="77777777" w:rsidTr="00637EB5">
        <w:trPr>
          <w:trHeight w:val="20"/>
        </w:trPr>
        <w:tc>
          <w:tcPr>
            <w:tcW w:w="3510" w:type="dxa"/>
            <w:shd w:val="clear" w:color="auto" w:fill="auto"/>
          </w:tcPr>
          <w:p w14:paraId="4E50780F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นอร์ธปาร์ค กอล์ฟ</w:t>
            </w:r>
            <w:r w:rsidRPr="008860F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แอนด์</w:t>
            </w:r>
          </w:p>
          <w:p w14:paraId="001AB9D6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สปอร์ตคลับ จำกัด</w:t>
            </w:r>
          </w:p>
        </w:tc>
        <w:tc>
          <w:tcPr>
            <w:tcW w:w="1530" w:type="dxa"/>
            <w:shd w:val="clear" w:color="auto" w:fill="auto"/>
          </w:tcPr>
          <w:p w14:paraId="1C57E6D0" w14:textId="77777777" w:rsidR="00163C9D" w:rsidRPr="008860F2" w:rsidRDefault="00163C9D" w:rsidP="00163C9D">
            <w:pPr>
              <w:pStyle w:val="NoSpacing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33E8982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shd w:val="clear" w:color="auto" w:fill="auto"/>
          </w:tcPr>
          <w:p w14:paraId="412E478C" w14:textId="77777777" w:rsidR="00163C9D" w:rsidRPr="0003746F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  <w:p w14:paraId="277BA180" w14:textId="77777777" w:rsidR="00163C9D" w:rsidRPr="0003746F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03746F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63C9D" w:rsidRPr="008860F2" w14:paraId="36FFF1B8" w14:textId="77777777" w:rsidTr="00637EB5">
        <w:trPr>
          <w:trHeight w:val="20"/>
        </w:trPr>
        <w:tc>
          <w:tcPr>
            <w:tcW w:w="3510" w:type="dxa"/>
          </w:tcPr>
          <w:p w14:paraId="25202C61" w14:textId="77777777" w:rsidR="00CE1091" w:rsidRPr="008860F2" w:rsidRDefault="00CE1091" w:rsidP="00163C9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เฟรเซอร์ส พร็อพเพอร์ตี้ </w:t>
            </w:r>
          </w:p>
          <w:p w14:paraId="0F545130" w14:textId="190EE21D" w:rsidR="00163C9D" w:rsidRPr="008860F2" w:rsidRDefault="00CE1091" w:rsidP="00163C9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(ประเทศไทย) จำกัด (มหาชน) </w:t>
            </w:r>
          </w:p>
        </w:tc>
        <w:tc>
          <w:tcPr>
            <w:tcW w:w="1530" w:type="dxa"/>
          </w:tcPr>
          <w:p w14:paraId="48C70A9C" w14:textId="77777777" w:rsidR="00CE1091" w:rsidRPr="008860F2" w:rsidRDefault="00CE1091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6EECC1B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76CE45C0" w14:textId="77777777" w:rsidR="00CE1091" w:rsidRPr="008860F2" w:rsidRDefault="00CE1091" w:rsidP="00163C9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  <w:p w14:paraId="6256CCE9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63C9D" w:rsidRPr="008860F2" w14:paraId="5D4937E4" w14:textId="77777777" w:rsidTr="00637EB5">
        <w:trPr>
          <w:trHeight w:val="20"/>
        </w:trPr>
        <w:tc>
          <w:tcPr>
            <w:tcW w:w="3510" w:type="dxa"/>
            <w:shd w:val="clear" w:color="auto" w:fill="auto"/>
          </w:tcPr>
          <w:p w14:paraId="13E8E8FA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เฟรเซอร์ส ฮอสปิตัลลิตี้</w:t>
            </w:r>
          </w:p>
          <w:p w14:paraId="693E7D15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   (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ประเทศไทย) จำกัด</w:t>
            </w:r>
          </w:p>
        </w:tc>
        <w:tc>
          <w:tcPr>
            <w:tcW w:w="1530" w:type="dxa"/>
            <w:shd w:val="clear" w:color="auto" w:fill="auto"/>
          </w:tcPr>
          <w:p w14:paraId="1D518CA9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C8DF6CD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shd w:val="clear" w:color="auto" w:fill="auto"/>
          </w:tcPr>
          <w:p w14:paraId="4D41F448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  <w:p w14:paraId="764557E1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63C9D" w:rsidRPr="008860F2" w14:paraId="501B013E" w14:textId="77777777" w:rsidTr="00637EB5">
        <w:trPr>
          <w:trHeight w:val="20"/>
        </w:trPr>
        <w:tc>
          <w:tcPr>
            <w:tcW w:w="3510" w:type="dxa"/>
            <w:shd w:val="clear" w:color="auto" w:fill="auto"/>
          </w:tcPr>
          <w:p w14:paraId="4C2C064F" w14:textId="42873591" w:rsidR="00163C9D" w:rsidRPr="008860F2" w:rsidRDefault="00163C9D" w:rsidP="006347E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แอสเสท เวิรด์ คอร์ป จำกัด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8860F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5F8E8A6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shd w:val="clear" w:color="auto" w:fill="auto"/>
          </w:tcPr>
          <w:p w14:paraId="7F1E7FD5" w14:textId="77777777" w:rsidR="00163C9D" w:rsidRPr="008860F2" w:rsidRDefault="00163C9D" w:rsidP="00163C9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63C9D" w:rsidRPr="008860F2" w14:paraId="1AA18D1E" w14:textId="77777777" w:rsidTr="00637EB5">
        <w:trPr>
          <w:trHeight w:val="20"/>
        </w:trPr>
        <w:tc>
          <w:tcPr>
            <w:tcW w:w="3510" w:type="dxa"/>
            <w:shd w:val="clear" w:color="auto" w:fill="auto"/>
          </w:tcPr>
          <w:p w14:paraId="52EA32F8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เอเอสเอ็ม แมนเนจเม้นท์ จำกัด</w:t>
            </w:r>
          </w:p>
        </w:tc>
        <w:tc>
          <w:tcPr>
            <w:tcW w:w="1530" w:type="dxa"/>
            <w:shd w:val="clear" w:color="auto" w:fill="auto"/>
          </w:tcPr>
          <w:p w14:paraId="7DB22C35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shd w:val="clear" w:color="auto" w:fill="auto"/>
          </w:tcPr>
          <w:p w14:paraId="3756DE79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63C9D" w:rsidRPr="008860F2" w14:paraId="0F2E1F2B" w14:textId="77777777" w:rsidTr="00637EB5">
        <w:trPr>
          <w:trHeight w:val="20"/>
        </w:trPr>
        <w:tc>
          <w:tcPr>
            <w:tcW w:w="3510" w:type="dxa"/>
          </w:tcPr>
          <w:p w14:paraId="5BEE2B95" w14:textId="77777777" w:rsidR="00163C9D" w:rsidRPr="008860F2" w:rsidRDefault="00163C9D" w:rsidP="00163C9D">
            <w:pPr>
              <w:spacing w:line="240" w:lineRule="auto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ทีสเปซ ดิจิตอล จำกัด</w:t>
            </w:r>
          </w:p>
        </w:tc>
        <w:tc>
          <w:tcPr>
            <w:tcW w:w="1530" w:type="dxa"/>
          </w:tcPr>
          <w:p w14:paraId="5B0AE073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4B517624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63C9D" w:rsidRPr="008860F2" w14:paraId="76B3D6F2" w14:textId="77777777" w:rsidTr="00637EB5">
        <w:trPr>
          <w:trHeight w:val="20"/>
        </w:trPr>
        <w:tc>
          <w:tcPr>
            <w:tcW w:w="3510" w:type="dxa"/>
          </w:tcPr>
          <w:p w14:paraId="05458FA7" w14:textId="77777777" w:rsidR="00163C9D" w:rsidRPr="008860F2" w:rsidRDefault="00163C9D" w:rsidP="00163C9D">
            <w:pPr>
              <w:spacing w:line="240" w:lineRule="auto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ป้อมกิจ จำกัด</w:t>
            </w:r>
          </w:p>
        </w:tc>
        <w:tc>
          <w:tcPr>
            <w:tcW w:w="1530" w:type="dxa"/>
          </w:tcPr>
          <w:p w14:paraId="58A4A01B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3E9F0C9E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63C9D" w:rsidRPr="008860F2" w14:paraId="02008A69" w14:textId="77777777" w:rsidTr="00637EB5">
        <w:trPr>
          <w:trHeight w:val="20"/>
        </w:trPr>
        <w:tc>
          <w:tcPr>
            <w:tcW w:w="3510" w:type="dxa"/>
          </w:tcPr>
          <w:p w14:paraId="6E3D2AD9" w14:textId="0E2BD34F" w:rsidR="00163C9D" w:rsidRPr="008860F2" w:rsidRDefault="00163C9D" w:rsidP="006347E0">
            <w:pPr>
              <w:spacing w:line="240" w:lineRule="auto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บุรีรัมย์ ยูไนเต็ด สปอร์ตโฮเต็ล</w:t>
            </w:r>
            <w:r w:rsidR="00B02FC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30" w:type="dxa"/>
          </w:tcPr>
          <w:p w14:paraId="454419B6" w14:textId="664B1DBA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3C4018B4" w14:textId="70F95730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มีกรรมการร่วมกันกับบริษัทย่อยของบริษัท</w:t>
            </w:r>
          </w:p>
        </w:tc>
      </w:tr>
      <w:tr w:rsidR="00163C9D" w:rsidRPr="008860F2" w14:paraId="78A8A65F" w14:textId="77777777" w:rsidTr="00637EB5">
        <w:trPr>
          <w:trHeight w:val="20"/>
        </w:trPr>
        <w:tc>
          <w:tcPr>
            <w:tcW w:w="3510" w:type="dxa"/>
          </w:tcPr>
          <w:p w14:paraId="69CA8987" w14:textId="57E8B13C" w:rsidR="00163C9D" w:rsidRPr="008860F2" w:rsidRDefault="00163C9D" w:rsidP="00163C9D">
            <w:pPr>
              <w:spacing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บุรีรัมย์</w:t>
            </w:r>
            <w:r w:rsidR="00F6642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ยูไนเต็ด</w:t>
            </w:r>
            <w:r w:rsidR="00F6642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อินเตอร์เนชั่นแนล </w:t>
            </w:r>
          </w:p>
          <w:p w14:paraId="1A0AE068" w14:textId="77777777" w:rsidR="00163C9D" w:rsidRPr="008860F2" w:rsidRDefault="00163C9D" w:rsidP="00163C9D">
            <w:pPr>
              <w:spacing w:line="240" w:lineRule="auto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เซอร์กิต จำกัด</w:t>
            </w:r>
          </w:p>
        </w:tc>
        <w:tc>
          <w:tcPr>
            <w:tcW w:w="1530" w:type="dxa"/>
          </w:tcPr>
          <w:p w14:paraId="2E4FB087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233EE1B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5D424B16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  <w:p w14:paraId="53477D8F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มีกรรมการร่วมกันกับบริษัทย่อยของบริษัท</w:t>
            </w:r>
          </w:p>
        </w:tc>
      </w:tr>
      <w:tr w:rsidR="00163C9D" w:rsidRPr="008860F2" w14:paraId="44624315" w14:textId="77777777" w:rsidTr="00637EB5">
        <w:trPr>
          <w:trHeight w:val="20"/>
        </w:trPr>
        <w:tc>
          <w:tcPr>
            <w:tcW w:w="3510" w:type="dxa"/>
          </w:tcPr>
          <w:p w14:paraId="79037907" w14:textId="77777777" w:rsidR="00163C9D" w:rsidRPr="008860F2" w:rsidRDefault="00163C9D" w:rsidP="00163C9D">
            <w:pPr>
              <w:spacing w:line="240" w:lineRule="auto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บุรีรัมย์ ยูไนเต็ด จำกัด</w:t>
            </w:r>
          </w:p>
        </w:tc>
        <w:tc>
          <w:tcPr>
            <w:tcW w:w="1530" w:type="dxa"/>
          </w:tcPr>
          <w:p w14:paraId="1546FEC0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5FA7D34E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มีกรรมการร่วมกันกับบริษัทย่อยของบริษัท</w:t>
            </w:r>
          </w:p>
        </w:tc>
      </w:tr>
      <w:tr w:rsidR="00163C9D" w:rsidRPr="008860F2" w14:paraId="2097E1F8" w14:textId="77777777" w:rsidTr="00637EB5">
        <w:trPr>
          <w:trHeight w:val="20"/>
        </w:trPr>
        <w:tc>
          <w:tcPr>
            <w:tcW w:w="3510" w:type="dxa"/>
          </w:tcPr>
          <w:p w14:paraId="36281777" w14:textId="77777777" w:rsidR="00163C9D" w:rsidRPr="008860F2" w:rsidRDefault="00163C9D" w:rsidP="00163C9D">
            <w:pPr>
              <w:spacing w:line="240" w:lineRule="auto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ซีดับเบิ้ลยู ทาวเวอร์ จํากัด</w:t>
            </w:r>
          </w:p>
        </w:tc>
        <w:tc>
          <w:tcPr>
            <w:tcW w:w="1530" w:type="dxa"/>
          </w:tcPr>
          <w:p w14:paraId="3B18FA56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4848815F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63C9D" w:rsidRPr="008860F2" w14:paraId="65CAE383" w14:textId="77777777" w:rsidTr="00637EB5">
        <w:trPr>
          <w:trHeight w:val="20"/>
        </w:trPr>
        <w:tc>
          <w:tcPr>
            <w:tcW w:w="3510" w:type="dxa"/>
          </w:tcPr>
          <w:p w14:paraId="7DC4B35E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ทีซีซีซีแอล เสนา จำกัด</w:t>
            </w:r>
          </w:p>
        </w:tc>
        <w:tc>
          <w:tcPr>
            <w:tcW w:w="1530" w:type="dxa"/>
          </w:tcPr>
          <w:p w14:paraId="7E2219E7" w14:textId="77777777" w:rsidR="00163C9D" w:rsidRPr="008860F2" w:rsidRDefault="00163C9D" w:rsidP="00163C9D">
            <w:pPr>
              <w:pStyle w:val="NoSpacing"/>
              <w:tabs>
                <w:tab w:val="clear" w:pos="454"/>
                <w:tab w:val="left" w:pos="450"/>
              </w:tabs>
              <w:ind w:right="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7D489D63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63C9D" w:rsidRPr="008860F2" w14:paraId="615BE968" w14:textId="77777777" w:rsidTr="00637EB5">
        <w:trPr>
          <w:trHeight w:val="20"/>
        </w:trPr>
        <w:tc>
          <w:tcPr>
            <w:tcW w:w="3510" w:type="dxa"/>
          </w:tcPr>
          <w:p w14:paraId="3386FEDE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สุรเศรษฐ์ จำกัด</w:t>
            </w:r>
          </w:p>
        </w:tc>
        <w:tc>
          <w:tcPr>
            <w:tcW w:w="1530" w:type="dxa"/>
          </w:tcPr>
          <w:p w14:paraId="5CEC622A" w14:textId="77777777" w:rsidR="00163C9D" w:rsidRPr="008860F2" w:rsidRDefault="00163C9D" w:rsidP="00163C9D">
            <w:pPr>
              <w:pStyle w:val="NoSpacing"/>
              <w:tabs>
                <w:tab w:val="clear" w:pos="454"/>
                <w:tab w:val="left" w:pos="450"/>
              </w:tabs>
              <w:ind w:right="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737EC517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D5866" w:rsidRPr="008860F2" w14:paraId="6743B33E" w14:textId="77777777" w:rsidTr="00637EB5">
        <w:trPr>
          <w:trHeight w:val="20"/>
        </w:trPr>
        <w:tc>
          <w:tcPr>
            <w:tcW w:w="3510" w:type="dxa"/>
          </w:tcPr>
          <w:p w14:paraId="6A5F8874" w14:textId="2DA0FC69" w:rsidR="00ED5866" w:rsidRPr="008860F2" w:rsidRDefault="00BF5152" w:rsidP="00ED5866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084A73">
              <w:rPr>
                <w:rFonts w:ascii="Angsana New" w:hAnsi="Angsana New" w:hint="cs"/>
                <w:sz w:val="28"/>
                <w:szCs w:val="28"/>
                <w:cs/>
              </w:rPr>
              <w:t xml:space="preserve"> ไทย</w:t>
            </w:r>
            <w:r w:rsidR="00084A73">
              <w:rPr>
                <w:rFonts w:ascii="Angsana New" w:hAnsi="Angsana New"/>
                <w:sz w:val="28"/>
                <w:szCs w:val="28"/>
              </w:rPr>
              <w:t>-</w:t>
            </w:r>
            <w:r w:rsidR="00084A73">
              <w:rPr>
                <w:rFonts w:ascii="Angsana New" w:hAnsi="Angsana New" w:hint="cs"/>
                <w:sz w:val="28"/>
                <w:szCs w:val="28"/>
                <w:cs/>
              </w:rPr>
              <w:t>สแกนดิค สตีล จำกัด</w:t>
            </w:r>
          </w:p>
        </w:tc>
        <w:tc>
          <w:tcPr>
            <w:tcW w:w="1530" w:type="dxa"/>
          </w:tcPr>
          <w:p w14:paraId="6E02CAF1" w14:textId="5455625D" w:rsidR="00ED5866" w:rsidRPr="008860F2" w:rsidRDefault="00ED5866" w:rsidP="00ED5866">
            <w:pPr>
              <w:pStyle w:val="NoSpacing"/>
              <w:tabs>
                <w:tab w:val="clear" w:pos="454"/>
                <w:tab w:val="left" w:pos="450"/>
              </w:tabs>
              <w:ind w:right="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7C30629A" w14:textId="6AAB6AD1" w:rsidR="00ED5866" w:rsidRPr="008860F2" w:rsidRDefault="00ED5866" w:rsidP="00ED5866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D5866" w:rsidRPr="008860F2" w14:paraId="0913AE95" w14:textId="77777777" w:rsidTr="00637EB5">
        <w:trPr>
          <w:trHeight w:val="20"/>
        </w:trPr>
        <w:tc>
          <w:tcPr>
            <w:tcW w:w="3510" w:type="dxa"/>
          </w:tcPr>
          <w:p w14:paraId="0B2049DD" w14:textId="641049C2" w:rsidR="00ED5866" w:rsidRPr="008860F2" w:rsidRDefault="00084A73" w:rsidP="00ED5866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นำกิจการ จำกัด</w:t>
            </w:r>
          </w:p>
        </w:tc>
        <w:tc>
          <w:tcPr>
            <w:tcW w:w="1530" w:type="dxa"/>
          </w:tcPr>
          <w:p w14:paraId="70BE61FF" w14:textId="0E20B1BD" w:rsidR="00ED5866" w:rsidRPr="008860F2" w:rsidRDefault="00ED5866" w:rsidP="00ED5866">
            <w:pPr>
              <w:pStyle w:val="NoSpacing"/>
              <w:tabs>
                <w:tab w:val="clear" w:pos="454"/>
                <w:tab w:val="left" w:pos="450"/>
              </w:tabs>
              <w:ind w:right="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52C2751D" w14:textId="174F66FF" w:rsidR="00ED5866" w:rsidRPr="008860F2" w:rsidRDefault="00ED5866" w:rsidP="00ED5866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D5866" w:rsidRPr="008860F2" w14:paraId="1227B779" w14:textId="77777777" w:rsidTr="00637EB5">
        <w:trPr>
          <w:trHeight w:val="20"/>
        </w:trPr>
        <w:tc>
          <w:tcPr>
            <w:tcW w:w="3510" w:type="dxa"/>
          </w:tcPr>
          <w:p w14:paraId="143C2C75" w14:textId="53CE62CB" w:rsidR="00ED5866" w:rsidRPr="008860F2" w:rsidRDefault="00084A73" w:rsidP="00ED5866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จีเอ็มเอ็ม แชนแนล โฮล</w:t>
            </w:r>
            <w:r w:rsidR="007D29AC">
              <w:rPr>
                <w:rFonts w:ascii="Angsana New" w:hAnsi="Angsana New" w:hint="cs"/>
                <w:sz w:val="28"/>
                <w:szCs w:val="28"/>
                <w:cs/>
              </w:rPr>
              <w:t>ดิ้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 จำกัด</w:t>
            </w:r>
          </w:p>
        </w:tc>
        <w:tc>
          <w:tcPr>
            <w:tcW w:w="1530" w:type="dxa"/>
          </w:tcPr>
          <w:p w14:paraId="638244A4" w14:textId="7F7E5EBF" w:rsidR="00ED5866" w:rsidRPr="008860F2" w:rsidRDefault="00ED5866" w:rsidP="00ED5866">
            <w:pPr>
              <w:pStyle w:val="NoSpacing"/>
              <w:tabs>
                <w:tab w:val="clear" w:pos="454"/>
                <w:tab w:val="left" w:pos="450"/>
              </w:tabs>
              <w:ind w:right="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17903401" w14:textId="2E05BFD2" w:rsidR="00ED5866" w:rsidRPr="008860F2" w:rsidRDefault="00ED5866" w:rsidP="00ED5866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D5866" w:rsidRPr="008860F2" w14:paraId="09DD5980" w14:textId="77777777" w:rsidTr="00637EB5">
        <w:trPr>
          <w:trHeight w:val="20"/>
        </w:trPr>
        <w:tc>
          <w:tcPr>
            <w:tcW w:w="3510" w:type="dxa"/>
          </w:tcPr>
          <w:p w14:paraId="1818648C" w14:textId="7E19F2BD" w:rsidR="00ED5866" w:rsidRPr="008860F2" w:rsidRDefault="007B7CC8" w:rsidP="00ED5866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นอร์ท สาธร เรียลตี้ จำกัด</w:t>
            </w:r>
          </w:p>
        </w:tc>
        <w:tc>
          <w:tcPr>
            <w:tcW w:w="1530" w:type="dxa"/>
          </w:tcPr>
          <w:p w14:paraId="7AD6179D" w14:textId="1202054E" w:rsidR="00ED5866" w:rsidRPr="008860F2" w:rsidRDefault="00ED5866" w:rsidP="00ED5866">
            <w:pPr>
              <w:pStyle w:val="NoSpacing"/>
              <w:tabs>
                <w:tab w:val="clear" w:pos="454"/>
                <w:tab w:val="left" w:pos="450"/>
              </w:tabs>
              <w:ind w:right="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0254CA31" w14:textId="72923E67" w:rsidR="00ED5866" w:rsidRPr="008860F2" w:rsidRDefault="00ED5866" w:rsidP="00ED5866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D5866" w:rsidRPr="008860F2" w14:paraId="233E664A" w14:textId="77777777" w:rsidTr="00637EB5">
        <w:trPr>
          <w:trHeight w:val="20"/>
        </w:trPr>
        <w:tc>
          <w:tcPr>
            <w:tcW w:w="3510" w:type="dxa"/>
          </w:tcPr>
          <w:p w14:paraId="62DF1AAF" w14:textId="77777777" w:rsidR="00ED5866" w:rsidRPr="008860F2" w:rsidRDefault="00ED5866" w:rsidP="00ED5866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เฟิร์ส แสควร์ จำกัด</w:t>
            </w:r>
          </w:p>
        </w:tc>
        <w:tc>
          <w:tcPr>
            <w:tcW w:w="1530" w:type="dxa"/>
          </w:tcPr>
          <w:p w14:paraId="240FA004" w14:textId="77777777" w:rsidR="00ED5866" w:rsidRPr="008860F2" w:rsidRDefault="00ED5866" w:rsidP="00ED586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067A7746" w14:textId="77777777" w:rsidR="00ED5866" w:rsidRPr="008860F2" w:rsidRDefault="00ED5866" w:rsidP="00ED5866">
            <w:pPr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D5866" w:rsidRPr="008860F2" w14:paraId="1FC3F635" w14:textId="77777777" w:rsidTr="00637EB5">
        <w:trPr>
          <w:trHeight w:val="20"/>
        </w:trPr>
        <w:tc>
          <w:tcPr>
            <w:tcW w:w="3510" w:type="dxa"/>
          </w:tcPr>
          <w:p w14:paraId="6A249606" w14:textId="77777777" w:rsidR="00ED5866" w:rsidRDefault="00ED5866" w:rsidP="00ED586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กรุงเทพบ้านและที่ดิน จำกัด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2F8883B" w14:textId="175EE78E" w:rsidR="00ED5866" w:rsidRPr="008860F2" w:rsidRDefault="00ED5866" w:rsidP="00ED5866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530" w:type="dxa"/>
          </w:tcPr>
          <w:p w14:paraId="43BAD0DD" w14:textId="77777777" w:rsidR="00ED5866" w:rsidRDefault="00ED5866" w:rsidP="00ED586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395A66E" w14:textId="2EE5DF78" w:rsidR="00ED5866" w:rsidRPr="008860F2" w:rsidRDefault="00ED5866" w:rsidP="00ED586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195BA812" w14:textId="77777777" w:rsidR="00ED5866" w:rsidRDefault="00ED5866" w:rsidP="00ED5866">
            <w:pPr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350BC652" w14:textId="70EB990E" w:rsidR="00ED5866" w:rsidRPr="008860F2" w:rsidRDefault="00ED5866" w:rsidP="00ED5866">
            <w:pPr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D5866" w:rsidRPr="008860F2" w14:paraId="2DD37EA6" w14:textId="77777777" w:rsidTr="00637EB5">
        <w:trPr>
          <w:trHeight w:val="20"/>
        </w:trPr>
        <w:tc>
          <w:tcPr>
            <w:tcW w:w="3510" w:type="dxa"/>
          </w:tcPr>
          <w:p w14:paraId="3BC90E7E" w14:textId="77777777" w:rsidR="00ED5866" w:rsidRPr="008860F2" w:rsidRDefault="00ED5866" w:rsidP="00ED586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แผ่นดินทอง พร็อพเพอร์ตี้ </w:t>
            </w:r>
          </w:p>
          <w:p w14:paraId="2B3DDD4E" w14:textId="77777777" w:rsidR="00ED5866" w:rsidRPr="008860F2" w:rsidRDefault="00ED5866" w:rsidP="00ED5866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ดีเวลลอปเม้นท์ จำกัด (มหาชน)</w:t>
            </w:r>
          </w:p>
        </w:tc>
        <w:tc>
          <w:tcPr>
            <w:tcW w:w="1530" w:type="dxa"/>
          </w:tcPr>
          <w:p w14:paraId="7F5FB187" w14:textId="77777777" w:rsidR="00ED5866" w:rsidRPr="008860F2" w:rsidRDefault="00ED5866" w:rsidP="00ED586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52A9117" w14:textId="77777777" w:rsidR="00ED5866" w:rsidRPr="008860F2" w:rsidRDefault="00ED5866" w:rsidP="00ED586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1D0CDB60" w14:textId="77777777" w:rsidR="00ED5866" w:rsidRPr="008860F2" w:rsidRDefault="00ED5866" w:rsidP="00ED5866">
            <w:pPr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1148B850" w14:textId="77777777" w:rsidR="00ED5866" w:rsidRPr="008860F2" w:rsidRDefault="00ED5866" w:rsidP="00ED5866">
            <w:pPr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D5866" w:rsidRPr="008860F2" w14:paraId="5E738AA8" w14:textId="77777777" w:rsidTr="00637EB5">
        <w:trPr>
          <w:trHeight w:val="20"/>
        </w:trPr>
        <w:tc>
          <w:tcPr>
            <w:tcW w:w="3510" w:type="dxa"/>
          </w:tcPr>
          <w:p w14:paraId="2588351D" w14:textId="77777777" w:rsidR="00ED5866" w:rsidRPr="008860F2" w:rsidRDefault="00ED5866" w:rsidP="00ED586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ทรัสต์เพื่อการลงทุนในสิทธิการเช่า</w:t>
            </w:r>
          </w:p>
          <w:p w14:paraId="756A6955" w14:textId="77777777" w:rsidR="00ED5866" w:rsidRPr="008860F2" w:rsidRDefault="00ED5866" w:rsidP="00ED5866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อสังหาริมทรัพย์โกลเด้นเวนเจอร์</w:t>
            </w:r>
          </w:p>
        </w:tc>
        <w:tc>
          <w:tcPr>
            <w:tcW w:w="1530" w:type="dxa"/>
          </w:tcPr>
          <w:p w14:paraId="0E57D862" w14:textId="77777777" w:rsidR="00ED5866" w:rsidRPr="008860F2" w:rsidRDefault="00ED5866" w:rsidP="00ED586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B14D216" w14:textId="77777777" w:rsidR="00ED5866" w:rsidRPr="008860F2" w:rsidRDefault="00ED5866" w:rsidP="00ED586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48CC6F75" w14:textId="77777777" w:rsidR="00ED5866" w:rsidRPr="008860F2" w:rsidRDefault="00ED5866" w:rsidP="00ED5866">
            <w:pPr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65DCB0B2" w14:textId="77777777" w:rsidR="00ED5866" w:rsidRPr="008860F2" w:rsidRDefault="00ED5866" w:rsidP="00ED5866">
            <w:pPr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D5866" w:rsidRPr="008860F2" w14:paraId="50E84346" w14:textId="77777777" w:rsidTr="00637EB5">
        <w:trPr>
          <w:trHeight w:val="20"/>
        </w:trPr>
        <w:tc>
          <w:tcPr>
            <w:tcW w:w="3510" w:type="dxa"/>
          </w:tcPr>
          <w:p w14:paraId="119B41C0" w14:textId="77777777" w:rsidR="00ED5866" w:rsidRPr="008860F2" w:rsidRDefault="00ED5866" w:rsidP="00ED5866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ภักดี รีเทล จำกัด</w:t>
            </w:r>
          </w:p>
        </w:tc>
        <w:tc>
          <w:tcPr>
            <w:tcW w:w="1530" w:type="dxa"/>
          </w:tcPr>
          <w:p w14:paraId="0C3619C0" w14:textId="77777777" w:rsidR="00ED5866" w:rsidRPr="008860F2" w:rsidRDefault="00ED5866" w:rsidP="00ED586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12869AAB" w14:textId="77777777" w:rsidR="00ED5866" w:rsidRPr="008860F2" w:rsidRDefault="00ED5866" w:rsidP="00ED5866">
            <w:pPr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D5866" w:rsidRPr="008860F2" w14:paraId="219553CE" w14:textId="77777777" w:rsidTr="00637EB5">
        <w:trPr>
          <w:trHeight w:val="20"/>
        </w:trPr>
        <w:tc>
          <w:tcPr>
            <w:tcW w:w="3510" w:type="dxa"/>
          </w:tcPr>
          <w:p w14:paraId="16A97955" w14:textId="77777777" w:rsidR="00ED5866" w:rsidRPr="008860F2" w:rsidRDefault="00ED5866" w:rsidP="00ED5866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เกษมทรัพย์ภักดี จำกัด</w:t>
            </w:r>
          </w:p>
        </w:tc>
        <w:tc>
          <w:tcPr>
            <w:tcW w:w="1530" w:type="dxa"/>
          </w:tcPr>
          <w:p w14:paraId="7EA07FCD" w14:textId="77777777" w:rsidR="00ED5866" w:rsidRPr="008860F2" w:rsidRDefault="00ED5866" w:rsidP="00ED586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6E53D813" w14:textId="77777777" w:rsidR="00ED5866" w:rsidRPr="008860F2" w:rsidRDefault="00ED5866" w:rsidP="00ED5866">
            <w:pPr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D5866" w:rsidRPr="008860F2" w14:paraId="49ADBC0B" w14:textId="77777777" w:rsidTr="00637EB5">
        <w:trPr>
          <w:trHeight w:val="20"/>
        </w:trPr>
        <w:tc>
          <w:tcPr>
            <w:tcW w:w="3510" w:type="dxa"/>
          </w:tcPr>
          <w:p w14:paraId="78BCC5E6" w14:textId="77777777" w:rsidR="00ED5866" w:rsidRPr="006039B4" w:rsidRDefault="00ED5866" w:rsidP="00ED5866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6039B4">
              <w:rPr>
                <w:rFonts w:ascii="Angsana New" w:hAnsi="Angsana New"/>
                <w:sz w:val="28"/>
                <w:szCs w:val="28"/>
                <w:cs/>
              </w:rPr>
              <w:t>บริษัท นอร์ท สาธร โฮเต็ล จำกัด</w:t>
            </w:r>
          </w:p>
        </w:tc>
        <w:tc>
          <w:tcPr>
            <w:tcW w:w="1530" w:type="dxa"/>
          </w:tcPr>
          <w:p w14:paraId="7D00EE01" w14:textId="77777777" w:rsidR="00ED5866" w:rsidRPr="006039B4" w:rsidRDefault="00ED5866" w:rsidP="00ED586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9B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27B79A78" w14:textId="77777777" w:rsidR="00ED5866" w:rsidRPr="006039B4" w:rsidRDefault="00ED5866" w:rsidP="00ED5866">
            <w:pPr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039B4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417D5" w:rsidRPr="008860F2" w14:paraId="2C8156A1" w14:textId="77777777" w:rsidTr="00637EB5">
        <w:trPr>
          <w:trHeight w:val="20"/>
        </w:trPr>
        <w:tc>
          <w:tcPr>
            <w:tcW w:w="3510" w:type="dxa"/>
          </w:tcPr>
          <w:p w14:paraId="47F6F317" w14:textId="18D8E772" w:rsidR="00C77F16" w:rsidRDefault="00C77F16" w:rsidP="00E417D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วีเอ็นยู เอ็กซิบิชั่น</w:t>
            </w:r>
            <w:r w:rsidR="00A4150D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เอเชีย </w:t>
            </w:r>
          </w:p>
          <w:p w14:paraId="21DC2B74" w14:textId="44F71B81" w:rsidR="00E417D5" w:rsidRPr="006039B4" w:rsidRDefault="00C77F16" w:rsidP="00E417D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แปซิฟิค จำกัด</w:t>
            </w:r>
          </w:p>
        </w:tc>
        <w:tc>
          <w:tcPr>
            <w:tcW w:w="1530" w:type="dxa"/>
          </w:tcPr>
          <w:p w14:paraId="0BC5EAD9" w14:textId="77777777" w:rsidR="002E6E2B" w:rsidRDefault="002E6E2B" w:rsidP="00E417D5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67BCD7F" w14:textId="10B85C9F" w:rsidR="00E417D5" w:rsidRPr="006039B4" w:rsidRDefault="00E417D5" w:rsidP="00E417D5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39B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25893D04" w14:textId="77777777" w:rsidR="002E6E2B" w:rsidRDefault="002E6E2B" w:rsidP="00E417D5">
            <w:pPr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6873823" w14:textId="42CF4B51" w:rsidR="00E417D5" w:rsidRPr="006039B4" w:rsidRDefault="00E417D5" w:rsidP="00E417D5">
            <w:pPr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039B4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417D5" w:rsidRPr="008860F2" w14:paraId="3D9FDA3C" w14:textId="77777777" w:rsidTr="00637EB5">
        <w:trPr>
          <w:trHeight w:val="20"/>
        </w:trPr>
        <w:tc>
          <w:tcPr>
            <w:tcW w:w="3510" w:type="dxa"/>
          </w:tcPr>
          <w:p w14:paraId="744E1D84" w14:textId="4AAB5022" w:rsidR="00E417D5" w:rsidRPr="006039B4" w:rsidRDefault="00C77F16" w:rsidP="00E417D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Times Publishing Ltd.</w:t>
            </w:r>
          </w:p>
        </w:tc>
        <w:tc>
          <w:tcPr>
            <w:tcW w:w="1530" w:type="dxa"/>
          </w:tcPr>
          <w:p w14:paraId="73CF3940" w14:textId="1021D820" w:rsidR="00E417D5" w:rsidRPr="006039B4" w:rsidRDefault="00E417D5" w:rsidP="00E417D5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752" w:type="dxa"/>
          </w:tcPr>
          <w:p w14:paraId="6FD44675" w14:textId="57173737" w:rsidR="00E417D5" w:rsidRPr="006039B4" w:rsidRDefault="00E417D5" w:rsidP="00E417D5">
            <w:pPr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11725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417D5" w:rsidRPr="008860F2" w14:paraId="6D493902" w14:textId="77777777" w:rsidTr="00637EB5">
        <w:trPr>
          <w:trHeight w:val="20"/>
        </w:trPr>
        <w:tc>
          <w:tcPr>
            <w:tcW w:w="3510" w:type="dxa"/>
          </w:tcPr>
          <w:p w14:paraId="10984F63" w14:textId="78780E2F" w:rsidR="00E417D5" w:rsidRPr="006039B4" w:rsidRDefault="00C77F16" w:rsidP="00E417D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เอ็น.ซี.ซี.อิมเมจ จำกัด</w:t>
            </w:r>
          </w:p>
        </w:tc>
        <w:tc>
          <w:tcPr>
            <w:tcW w:w="1530" w:type="dxa"/>
          </w:tcPr>
          <w:p w14:paraId="3E2A4DF9" w14:textId="3D0B7DFD" w:rsidR="00E417D5" w:rsidRPr="006039B4" w:rsidRDefault="00E417D5" w:rsidP="00E417D5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1725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77FE2E75" w14:textId="7CED2986" w:rsidR="00E417D5" w:rsidRPr="006039B4" w:rsidRDefault="00E417D5" w:rsidP="00E417D5">
            <w:pPr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11725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417D5" w:rsidRPr="008860F2" w14:paraId="5878C61D" w14:textId="77777777" w:rsidTr="00637EB5">
        <w:trPr>
          <w:trHeight w:val="20"/>
        </w:trPr>
        <w:tc>
          <w:tcPr>
            <w:tcW w:w="3510" w:type="dxa"/>
          </w:tcPr>
          <w:p w14:paraId="062C57D4" w14:textId="07F8F56B" w:rsidR="00E417D5" w:rsidRPr="008860F2" w:rsidRDefault="00E417D5" w:rsidP="00E417D5">
            <w:pPr>
              <w:pStyle w:val="NoSpacing"/>
              <w:ind w:left="185" w:hanging="185"/>
              <w:rPr>
                <w:rFonts w:ascii="Angsana New" w:hAnsi="Angsana New"/>
                <w:sz w:val="28"/>
                <w:szCs w:val="28"/>
                <w:cs/>
              </w:rPr>
            </w:pPr>
            <w:r w:rsidRPr="00830DF0">
              <w:rPr>
                <w:rFonts w:ascii="Angsana New" w:hAnsi="Angsana New"/>
                <w:sz w:val="28"/>
                <w:szCs w:val="28"/>
                <w:cs/>
              </w:rPr>
              <w:t xml:space="preserve">บริษัท ฟินิกซ์บอกซ์ จำกัด </w:t>
            </w:r>
            <w:r w:rsidRPr="002637BA">
              <w:rPr>
                <w:rFonts w:ascii="Angsana New" w:hAnsi="Angsana New"/>
                <w:sz w:val="28"/>
                <w:szCs w:val="28"/>
                <w:cs/>
              </w:rPr>
              <w:t>(เดิม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ชื่อ</w:t>
            </w:r>
            <w:r w:rsidRPr="002637BA">
              <w:rPr>
                <w:rFonts w:ascii="Angsana New" w:hAnsi="Angsana New"/>
                <w:sz w:val="28"/>
                <w:szCs w:val="28"/>
                <w:cs/>
              </w:rPr>
              <w:t xml:space="preserve"> บริษัท ตลาดต่อยอด เออีซี จำกัด)</w:t>
            </w:r>
          </w:p>
        </w:tc>
        <w:tc>
          <w:tcPr>
            <w:tcW w:w="1530" w:type="dxa"/>
          </w:tcPr>
          <w:p w14:paraId="5085F41B" w14:textId="77777777" w:rsidR="00E417D5" w:rsidRDefault="00E417D5" w:rsidP="00E417D5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E321403" w14:textId="7518B934" w:rsidR="00E417D5" w:rsidRPr="008860F2" w:rsidRDefault="00E417D5" w:rsidP="00E417D5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1B050916" w14:textId="77777777" w:rsidR="00E417D5" w:rsidRDefault="00E417D5" w:rsidP="00E417D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  <w:p w14:paraId="1236B98B" w14:textId="3DF27F28" w:rsidR="00E417D5" w:rsidRPr="008860F2" w:rsidRDefault="00E417D5" w:rsidP="00E417D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2C4B2B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417D5" w:rsidRPr="008860F2" w14:paraId="38931796" w14:textId="77777777" w:rsidTr="00637EB5">
        <w:trPr>
          <w:trHeight w:val="20"/>
        </w:trPr>
        <w:tc>
          <w:tcPr>
            <w:tcW w:w="3510" w:type="dxa"/>
          </w:tcPr>
          <w:p w14:paraId="58E3DB37" w14:textId="13B44C37" w:rsidR="00E417D5" w:rsidRDefault="00E417D5" w:rsidP="00E417D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587C3D">
              <w:rPr>
                <w:rFonts w:ascii="Angsana New" w:hAnsi="Angsana New" w:hint="cs"/>
                <w:sz w:val="28"/>
                <w:szCs w:val="28"/>
                <w:cs/>
              </w:rPr>
              <w:t>สาราสินี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385DA433" w14:textId="06DC9507" w:rsidR="00E417D5" w:rsidRDefault="00E417D5" w:rsidP="00E417D5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7B70FC7C" w14:textId="574DE61D" w:rsidR="00E417D5" w:rsidRPr="008860F2" w:rsidRDefault="00E417D5" w:rsidP="00E417D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มีกรรมการร่วมกันกับบริษัทย่อยของบริษัท</w:t>
            </w:r>
          </w:p>
        </w:tc>
      </w:tr>
      <w:tr w:rsidR="00E417D5" w:rsidRPr="008860F2" w14:paraId="7A650D7E" w14:textId="77777777" w:rsidTr="00637EB5">
        <w:trPr>
          <w:trHeight w:val="20"/>
        </w:trPr>
        <w:tc>
          <w:tcPr>
            <w:tcW w:w="3510" w:type="dxa"/>
          </w:tcPr>
          <w:p w14:paraId="7DFC96C0" w14:textId="106ADA33" w:rsidR="00E417D5" w:rsidRPr="00111725" w:rsidRDefault="00E417D5" w:rsidP="00E417D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111725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111725">
              <w:rPr>
                <w:rFonts w:ascii="Angsana New" w:hAnsi="Angsana New"/>
                <w:sz w:val="28"/>
                <w:szCs w:val="28"/>
                <w:cs/>
              </w:rPr>
              <w:t>ช้างเบียร์ จำกัด</w:t>
            </w:r>
          </w:p>
        </w:tc>
        <w:tc>
          <w:tcPr>
            <w:tcW w:w="1530" w:type="dxa"/>
          </w:tcPr>
          <w:p w14:paraId="5E304BF8" w14:textId="641011C2" w:rsidR="00E417D5" w:rsidRPr="00111725" w:rsidRDefault="00E417D5" w:rsidP="00E417D5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1725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7DDF4B9F" w14:textId="4F328256" w:rsidR="00E417D5" w:rsidRPr="00111725" w:rsidRDefault="00E417D5" w:rsidP="00E417D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111725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417D5" w:rsidRPr="008860F2" w14:paraId="2F8E0D15" w14:textId="77777777" w:rsidTr="00637EB5">
        <w:trPr>
          <w:trHeight w:val="20"/>
        </w:trPr>
        <w:tc>
          <w:tcPr>
            <w:tcW w:w="3510" w:type="dxa"/>
          </w:tcPr>
          <w:p w14:paraId="49521ED1" w14:textId="77777777" w:rsidR="00F438D6" w:rsidRDefault="00E417D5" w:rsidP="00E417D5">
            <w:pPr>
              <w:pStyle w:val="NoSpacing"/>
              <w:ind w:left="185" w:hanging="18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38D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เฟรเซอร์ส พร็อพเพอร์ตี้ โฮม </w:t>
            </w:r>
          </w:p>
          <w:p w14:paraId="3F749633" w14:textId="4705EC93" w:rsidR="00E417D5" w:rsidRPr="00F438D6" w:rsidRDefault="00F438D6" w:rsidP="00E417D5">
            <w:pPr>
              <w:pStyle w:val="NoSpacing"/>
              <w:ind w:left="185" w:hanging="18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</w:t>
            </w:r>
            <w:r w:rsidR="00E417D5" w:rsidRPr="00F438D6">
              <w:rPr>
                <w:rFonts w:ascii="Angsana New" w:hAnsi="Angsana New"/>
                <w:spacing w:val="-4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530" w:type="dxa"/>
          </w:tcPr>
          <w:p w14:paraId="70286636" w14:textId="77777777" w:rsidR="00E417D5" w:rsidRDefault="00E417D5" w:rsidP="00E417D5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6B2F120" w14:textId="68F09246" w:rsidR="00E417D5" w:rsidRPr="00111725" w:rsidRDefault="00E417D5" w:rsidP="00E417D5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172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0EFB29D6" w14:textId="77777777" w:rsidR="00E417D5" w:rsidRDefault="00E417D5" w:rsidP="00E417D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  <w:p w14:paraId="49D94738" w14:textId="58E61D34" w:rsidR="00E417D5" w:rsidRPr="00111725" w:rsidRDefault="00E417D5" w:rsidP="00E417D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111725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417D5" w:rsidRPr="008860F2" w14:paraId="170A5621" w14:textId="77777777" w:rsidTr="00637EB5">
        <w:trPr>
          <w:trHeight w:val="20"/>
        </w:trPr>
        <w:tc>
          <w:tcPr>
            <w:tcW w:w="3510" w:type="dxa"/>
          </w:tcPr>
          <w:p w14:paraId="77989B05" w14:textId="75D7A519" w:rsidR="00E417D5" w:rsidRPr="00CF2C6D" w:rsidRDefault="00E417D5" w:rsidP="00E417D5">
            <w:pPr>
              <w:pStyle w:val="NoSpacing"/>
              <w:ind w:left="240" w:hanging="240"/>
              <w:rPr>
                <w:sz w:val="28"/>
                <w:szCs w:val="28"/>
                <w:cs/>
              </w:rPr>
            </w:pPr>
            <w:r w:rsidRPr="00CF2C6D">
              <w:rPr>
                <w:sz w:val="28"/>
                <w:szCs w:val="28"/>
                <w:cs/>
              </w:rPr>
              <w:t>บริษัท เฟรเซอร์ส พร็อพเพอร์ตี้ อินดัสเทรียล รีท แมนเนจเม้นท์ (ประเทศไทย) จำกัด</w:t>
            </w:r>
          </w:p>
        </w:tc>
        <w:tc>
          <w:tcPr>
            <w:tcW w:w="1530" w:type="dxa"/>
          </w:tcPr>
          <w:p w14:paraId="22ECD2F1" w14:textId="77777777" w:rsidR="00E417D5" w:rsidRPr="00111725" w:rsidRDefault="00E417D5" w:rsidP="00E417D5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47FF817" w14:textId="72652058" w:rsidR="00E417D5" w:rsidRPr="00111725" w:rsidRDefault="00E417D5" w:rsidP="00E417D5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172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2C96C409" w14:textId="77777777" w:rsidR="00E417D5" w:rsidRPr="00111725" w:rsidRDefault="00E417D5" w:rsidP="00E417D5">
            <w:pPr>
              <w:tabs>
                <w:tab w:val="left" w:pos="3561"/>
              </w:tabs>
              <w:spacing w:line="240" w:lineRule="auto"/>
              <w:ind w:left="176" w:right="54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2C5D6C23" w14:textId="2EEB4EAF" w:rsidR="00E417D5" w:rsidRPr="00111725" w:rsidRDefault="00E417D5" w:rsidP="00E417D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111725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417D5" w:rsidRPr="008860F2" w14:paraId="4BBA3A61" w14:textId="77777777" w:rsidTr="00637EB5">
        <w:trPr>
          <w:trHeight w:val="20"/>
        </w:trPr>
        <w:tc>
          <w:tcPr>
            <w:tcW w:w="3510" w:type="dxa"/>
          </w:tcPr>
          <w:p w14:paraId="14365902" w14:textId="77777777" w:rsidR="00E417D5" w:rsidRPr="00111725" w:rsidRDefault="00E417D5" w:rsidP="00E417D5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11725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เฟรเซอร์ส พร็อพเพอร์ตี้ อินดัสเทรียล </w:t>
            </w:r>
          </w:p>
          <w:p w14:paraId="0296FA8C" w14:textId="04015582" w:rsidR="00E417D5" w:rsidRPr="00111725" w:rsidRDefault="00E417D5" w:rsidP="00E417D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111725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111725">
              <w:rPr>
                <w:rFonts w:ascii="Angsana New" w:hAnsi="Angsana New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530" w:type="dxa"/>
          </w:tcPr>
          <w:p w14:paraId="4239FD0C" w14:textId="77777777" w:rsidR="00E417D5" w:rsidRPr="00111725" w:rsidRDefault="00E417D5" w:rsidP="00E417D5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5167611" w14:textId="45AD7E44" w:rsidR="00E417D5" w:rsidRPr="00111725" w:rsidRDefault="00E417D5" w:rsidP="00E417D5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172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2BD1C66E" w14:textId="77777777" w:rsidR="00E417D5" w:rsidRPr="00111725" w:rsidRDefault="00E417D5" w:rsidP="00E417D5">
            <w:pPr>
              <w:tabs>
                <w:tab w:val="left" w:pos="3561"/>
              </w:tabs>
              <w:spacing w:line="240" w:lineRule="auto"/>
              <w:ind w:left="176" w:right="54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9BC66A1" w14:textId="29B627A1" w:rsidR="00E417D5" w:rsidRPr="00111725" w:rsidRDefault="00E417D5" w:rsidP="00E417D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111725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417D5" w:rsidRPr="008860F2" w14:paraId="7100C0B2" w14:textId="77777777" w:rsidTr="00637EB5">
        <w:trPr>
          <w:trHeight w:val="20"/>
        </w:trPr>
        <w:tc>
          <w:tcPr>
            <w:tcW w:w="3510" w:type="dxa"/>
          </w:tcPr>
          <w:p w14:paraId="0D4E29D3" w14:textId="4C1B11C5" w:rsidR="00E417D5" w:rsidRPr="00111725" w:rsidRDefault="00E417D5" w:rsidP="00E417D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111725">
              <w:rPr>
                <w:rFonts w:ascii="Angsana New" w:hAnsi="Angsana New"/>
                <w:sz w:val="28"/>
                <w:szCs w:val="28"/>
                <w:cs/>
              </w:rPr>
              <w:t>บริษัท ภักดี</w:t>
            </w:r>
            <w:r w:rsidRPr="0011172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11725">
              <w:rPr>
                <w:rFonts w:ascii="Angsana New" w:hAnsi="Angsana New"/>
                <w:sz w:val="28"/>
                <w:szCs w:val="28"/>
                <w:cs/>
              </w:rPr>
              <w:t>ฮอสพิทาลิตี้ จำกัด</w:t>
            </w:r>
          </w:p>
        </w:tc>
        <w:tc>
          <w:tcPr>
            <w:tcW w:w="1530" w:type="dxa"/>
          </w:tcPr>
          <w:p w14:paraId="0AA74644" w14:textId="45859AF1" w:rsidR="00E417D5" w:rsidRPr="00111725" w:rsidRDefault="00E417D5" w:rsidP="00E417D5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172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4E3F6489" w14:textId="3195EA5D" w:rsidR="00E417D5" w:rsidRPr="00111725" w:rsidRDefault="00E417D5" w:rsidP="00E417D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111725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417D5" w:rsidRPr="008860F2" w14:paraId="7E03AD72" w14:textId="77777777" w:rsidTr="00637EB5">
        <w:trPr>
          <w:trHeight w:val="20"/>
        </w:trPr>
        <w:tc>
          <w:tcPr>
            <w:tcW w:w="3510" w:type="dxa"/>
          </w:tcPr>
          <w:p w14:paraId="44ED6034" w14:textId="52C0F23C" w:rsidR="00E417D5" w:rsidRPr="00111725" w:rsidRDefault="00E417D5" w:rsidP="00E417D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111725">
              <w:rPr>
                <w:rFonts w:ascii="Angsana New" w:hAnsi="Angsana New"/>
                <w:sz w:val="28"/>
                <w:szCs w:val="28"/>
                <w:cs/>
              </w:rPr>
              <w:t>บริษัท ควอนตัม เทรดดิ้ง จำกัด</w:t>
            </w:r>
          </w:p>
        </w:tc>
        <w:tc>
          <w:tcPr>
            <w:tcW w:w="1530" w:type="dxa"/>
          </w:tcPr>
          <w:p w14:paraId="61908853" w14:textId="5F7E426E" w:rsidR="00E417D5" w:rsidRPr="00111725" w:rsidRDefault="00E417D5" w:rsidP="00E417D5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172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00CAC567" w14:textId="79EE89BC" w:rsidR="00E417D5" w:rsidRPr="00111725" w:rsidRDefault="00E417D5" w:rsidP="00E417D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111725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417D5" w:rsidRPr="008860F2" w14:paraId="0935F0F4" w14:textId="77777777" w:rsidTr="00637EB5">
        <w:trPr>
          <w:trHeight w:val="20"/>
        </w:trPr>
        <w:tc>
          <w:tcPr>
            <w:tcW w:w="3510" w:type="dxa"/>
          </w:tcPr>
          <w:p w14:paraId="23CCEEC1" w14:textId="5D80E1C6" w:rsidR="00E417D5" w:rsidRPr="00111725" w:rsidRDefault="00E417D5" w:rsidP="00E417D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111725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111725">
              <w:rPr>
                <w:rFonts w:ascii="Angsana New" w:hAnsi="Angsana New" w:hint="cs"/>
                <w:sz w:val="28"/>
                <w:szCs w:val="28"/>
                <w:cs/>
              </w:rPr>
              <w:t xml:space="preserve">นอร์ม </w:t>
            </w:r>
            <w:r w:rsidRPr="00111725">
              <w:rPr>
                <w:rFonts w:ascii="Angsana New" w:hAnsi="Angsana New"/>
                <w:sz w:val="28"/>
                <w:szCs w:val="28"/>
              </w:rPr>
              <w:t xml:space="preserve">(2019) </w:t>
            </w:r>
            <w:r w:rsidRPr="00111725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30" w:type="dxa"/>
          </w:tcPr>
          <w:p w14:paraId="07F018AA" w14:textId="645A0E13" w:rsidR="00E417D5" w:rsidRPr="00111725" w:rsidRDefault="00E417D5" w:rsidP="00E417D5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172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20EEEE3A" w14:textId="6DDAE3B7" w:rsidR="00E417D5" w:rsidRPr="00111725" w:rsidRDefault="00E417D5" w:rsidP="00E417D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111725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417D5" w:rsidRPr="008860F2" w14:paraId="61293C8B" w14:textId="77777777" w:rsidTr="00637EB5">
        <w:trPr>
          <w:trHeight w:val="20"/>
        </w:trPr>
        <w:tc>
          <w:tcPr>
            <w:tcW w:w="3510" w:type="dxa"/>
          </w:tcPr>
          <w:p w14:paraId="16CC089A" w14:textId="2D4A98E1" w:rsidR="00E417D5" w:rsidRPr="00111725" w:rsidRDefault="00E417D5" w:rsidP="00E417D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111725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Pr="00111725">
              <w:rPr>
                <w:rFonts w:ascii="Angsana New" w:hAnsi="Angsana New"/>
                <w:sz w:val="28"/>
                <w:szCs w:val="28"/>
                <w:cs/>
              </w:rPr>
              <w:t>ริษัท อมรินทร์ เทเลวิชั่น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11725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30" w:type="dxa"/>
          </w:tcPr>
          <w:p w14:paraId="2C72AA07" w14:textId="503863C7" w:rsidR="00E417D5" w:rsidRPr="00111725" w:rsidRDefault="00E417D5" w:rsidP="00E417D5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172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45F19D38" w14:textId="2BB8D3E1" w:rsidR="00E417D5" w:rsidRPr="00111725" w:rsidRDefault="00E417D5" w:rsidP="00E417D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111725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417D5" w:rsidRPr="008860F2" w14:paraId="223FB064" w14:textId="77777777" w:rsidTr="00637EB5">
        <w:trPr>
          <w:trHeight w:val="20"/>
        </w:trPr>
        <w:tc>
          <w:tcPr>
            <w:tcW w:w="3510" w:type="dxa"/>
          </w:tcPr>
          <w:p w14:paraId="1399A5A3" w14:textId="69525E81" w:rsidR="00E417D5" w:rsidRPr="00111725" w:rsidRDefault="00E417D5" w:rsidP="00E417D5">
            <w:pPr>
              <w:pStyle w:val="NoSpacing"/>
              <w:ind w:left="185" w:hanging="185"/>
              <w:rPr>
                <w:rFonts w:ascii="Angsana New" w:hAnsi="Angsana New"/>
                <w:sz w:val="28"/>
                <w:szCs w:val="28"/>
                <w:cs/>
              </w:rPr>
            </w:pPr>
            <w:r w:rsidRPr="00111725">
              <w:rPr>
                <w:rFonts w:ascii="Angsana New" w:hAnsi="Angsana New"/>
                <w:sz w:val="28"/>
                <w:szCs w:val="28"/>
                <w:cs/>
              </w:rPr>
              <w:t>บริษัท ทีซีซี ลักซ์ชูรีโฮเทลส์ และ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11725">
              <w:rPr>
                <w:rFonts w:ascii="Angsana New" w:hAnsi="Angsana New"/>
                <w:sz w:val="28"/>
                <w:szCs w:val="28"/>
                <w:cs/>
              </w:rPr>
              <w:t>รีสอร์ท จำกัด</w:t>
            </w:r>
          </w:p>
        </w:tc>
        <w:tc>
          <w:tcPr>
            <w:tcW w:w="1530" w:type="dxa"/>
          </w:tcPr>
          <w:p w14:paraId="60BCA18A" w14:textId="77777777" w:rsidR="00E417D5" w:rsidRDefault="00E417D5" w:rsidP="00E417D5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874289F" w14:textId="28F882BF" w:rsidR="00E417D5" w:rsidRPr="00111725" w:rsidRDefault="00E417D5" w:rsidP="00E417D5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172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4BAB7937" w14:textId="77777777" w:rsidR="00E417D5" w:rsidRDefault="00E417D5" w:rsidP="00E417D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  <w:p w14:paraId="6B471D66" w14:textId="3F8E2843" w:rsidR="00E417D5" w:rsidRPr="00111725" w:rsidRDefault="00E417D5" w:rsidP="00E417D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111725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417D5" w:rsidRPr="008860F2" w14:paraId="2C97A063" w14:textId="77777777" w:rsidTr="00637EB5">
        <w:trPr>
          <w:trHeight w:val="20"/>
        </w:trPr>
        <w:tc>
          <w:tcPr>
            <w:tcW w:w="3510" w:type="dxa"/>
          </w:tcPr>
          <w:p w14:paraId="005EBA2F" w14:textId="4FE383C4" w:rsidR="00E417D5" w:rsidRPr="00111725" w:rsidRDefault="00E417D5" w:rsidP="00E417D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111725">
              <w:rPr>
                <w:rFonts w:ascii="Angsana New" w:hAnsi="Angsana New"/>
                <w:sz w:val="28"/>
                <w:szCs w:val="28"/>
                <w:cs/>
              </w:rPr>
              <w:t>บริษัท วัฒนภักดี จำกัด</w:t>
            </w:r>
          </w:p>
        </w:tc>
        <w:tc>
          <w:tcPr>
            <w:tcW w:w="1530" w:type="dxa"/>
          </w:tcPr>
          <w:p w14:paraId="4D1945FC" w14:textId="22FC65BE" w:rsidR="00E417D5" w:rsidRPr="00111725" w:rsidRDefault="00E417D5" w:rsidP="00E417D5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172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5D9EB521" w14:textId="47D7FE78" w:rsidR="00E417D5" w:rsidRPr="00111725" w:rsidRDefault="00E417D5" w:rsidP="00E417D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111725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417D5" w:rsidRPr="008860F2" w14:paraId="2DB90069" w14:textId="77777777" w:rsidTr="00637EB5">
        <w:trPr>
          <w:trHeight w:val="20"/>
        </w:trPr>
        <w:tc>
          <w:tcPr>
            <w:tcW w:w="3510" w:type="dxa"/>
          </w:tcPr>
          <w:p w14:paraId="7AF1B03B" w14:textId="5BC0047B" w:rsidR="00E417D5" w:rsidRPr="00111725" w:rsidRDefault="00E417D5" w:rsidP="00E417D5">
            <w:pPr>
              <w:pStyle w:val="NoSpacing"/>
              <w:ind w:left="185" w:hanging="185"/>
              <w:rPr>
                <w:rFonts w:ascii="Angsana New" w:hAnsi="Angsana New"/>
                <w:sz w:val="28"/>
                <w:szCs w:val="28"/>
                <w:cs/>
              </w:rPr>
            </w:pPr>
            <w:r w:rsidRPr="00111725">
              <w:rPr>
                <w:rFonts w:ascii="Angsana New" w:hAnsi="Angsana New"/>
                <w:sz w:val="28"/>
                <w:szCs w:val="28"/>
                <w:cs/>
              </w:rPr>
              <w:t>บริษัท เอ็นวาย พร็อพเพอร์ตี้ ดีเวลลอปเม้นท์ จำกัด</w:t>
            </w:r>
          </w:p>
        </w:tc>
        <w:tc>
          <w:tcPr>
            <w:tcW w:w="1530" w:type="dxa"/>
          </w:tcPr>
          <w:p w14:paraId="7589BF74" w14:textId="77777777" w:rsidR="00E417D5" w:rsidRDefault="00E417D5" w:rsidP="00E417D5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502C3BE" w14:textId="2B3A4585" w:rsidR="00E417D5" w:rsidRPr="00111725" w:rsidRDefault="00E417D5" w:rsidP="00E417D5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172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6542CE2D" w14:textId="77777777" w:rsidR="00E417D5" w:rsidRDefault="00E417D5" w:rsidP="00E417D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  <w:p w14:paraId="761C10AF" w14:textId="6F09C7CC" w:rsidR="00E417D5" w:rsidRPr="00111725" w:rsidRDefault="00E417D5" w:rsidP="00E417D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111725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417D5" w:rsidRPr="008860F2" w14:paraId="4A87A80C" w14:textId="77777777" w:rsidTr="00637EB5">
        <w:trPr>
          <w:trHeight w:val="20"/>
        </w:trPr>
        <w:tc>
          <w:tcPr>
            <w:tcW w:w="3510" w:type="dxa"/>
          </w:tcPr>
          <w:p w14:paraId="02199C94" w14:textId="5CFDC7E5" w:rsidR="00E417D5" w:rsidRPr="00111725" w:rsidRDefault="00E417D5" w:rsidP="00E417D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111725">
              <w:rPr>
                <w:rFonts w:ascii="Angsana New" w:hAnsi="Angsana New"/>
                <w:sz w:val="28"/>
                <w:szCs w:val="28"/>
                <w:cs/>
              </w:rPr>
              <w:t>บริษัท สิริภักดีธรรม จำกัด</w:t>
            </w:r>
          </w:p>
        </w:tc>
        <w:tc>
          <w:tcPr>
            <w:tcW w:w="1530" w:type="dxa"/>
          </w:tcPr>
          <w:p w14:paraId="2B987C76" w14:textId="3E9D86B4" w:rsidR="00E417D5" w:rsidRPr="00111725" w:rsidRDefault="00E417D5" w:rsidP="00E417D5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172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13EB722B" w14:textId="0D9F7A9A" w:rsidR="00E417D5" w:rsidRPr="00111725" w:rsidRDefault="00E417D5" w:rsidP="00E417D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111725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0550E3" w:rsidRPr="008860F2" w14:paraId="411B4B0A" w14:textId="77777777" w:rsidTr="00637EB5">
        <w:trPr>
          <w:trHeight w:val="20"/>
        </w:trPr>
        <w:tc>
          <w:tcPr>
            <w:tcW w:w="3510" w:type="dxa"/>
          </w:tcPr>
          <w:p w14:paraId="4FC26EEB" w14:textId="77777777" w:rsidR="00375F1F" w:rsidRDefault="00375F1F" w:rsidP="000550E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เฟรเซอร์ส พร็อพเพอร์ตี้ </w:t>
            </w:r>
          </w:p>
          <w:p w14:paraId="25AC512D" w14:textId="77777777" w:rsidR="00375F1F" w:rsidRDefault="00375F1F" w:rsidP="000550E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คอมเมอร์เชียล แอสเซท แมนเนจเม้นท์   </w:t>
            </w:r>
          </w:p>
          <w:p w14:paraId="1B25026B" w14:textId="77777777" w:rsidR="00375F1F" w:rsidRDefault="00375F1F" w:rsidP="000550E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(ประเทศไทย) จำกัด (เดิมชื่อ บริษัท </w:t>
            </w:r>
          </w:p>
          <w:p w14:paraId="4B4250B4" w14:textId="4B8DFE5D" w:rsidR="000550E3" w:rsidRPr="00111725" w:rsidRDefault="00375F1F" w:rsidP="000550E3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ยูนิเวนเจอร์ รีท แมเนจเม้นท์ จำกัด)</w:t>
            </w:r>
          </w:p>
        </w:tc>
        <w:tc>
          <w:tcPr>
            <w:tcW w:w="1530" w:type="dxa"/>
          </w:tcPr>
          <w:p w14:paraId="4BCF8BEA" w14:textId="77777777" w:rsidR="00812BB4" w:rsidRDefault="00812BB4" w:rsidP="000550E3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ED8A501" w14:textId="77777777" w:rsidR="00812BB4" w:rsidRDefault="00812BB4" w:rsidP="000550E3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DAD5820" w14:textId="77777777" w:rsidR="00812BB4" w:rsidRDefault="00812BB4" w:rsidP="000550E3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A1EDC7C" w14:textId="283ED63B" w:rsidR="000550E3" w:rsidRPr="00111725" w:rsidRDefault="000550E3" w:rsidP="000550E3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172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6663C89E" w14:textId="77777777" w:rsidR="00812BB4" w:rsidRDefault="00812BB4" w:rsidP="000550E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  <w:p w14:paraId="2E4D5BD4" w14:textId="77777777" w:rsidR="00812BB4" w:rsidRDefault="00812BB4" w:rsidP="000550E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  <w:p w14:paraId="737DD65A" w14:textId="77777777" w:rsidR="00812BB4" w:rsidRDefault="00812BB4" w:rsidP="000550E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  <w:p w14:paraId="1CFD6BBF" w14:textId="68C89EB8" w:rsidR="000550E3" w:rsidRPr="00111725" w:rsidRDefault="000550E3" w:rsidP="000550E3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111725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550E3" w:rsidRPr="008860F2" w14:paraId="667E09AE" w14:textId="77777777" w:rsidTr="00637EB5">
        <w:trPr>
          <w:trHeight w:val="20"/>
        </w:trPr>
        <w:tc>
          <w:tcPr>
            <w:tcW w:w="3510" w:type="dxa"/>
          </w:tcPr>
          <w:p w14:paraId="25B4A852" w14:textId="77777777" w:rsidR="000550E3" w:rsidRPr="00111725" w:rsidRDefault="000550E3" w:rsidP="000550E3">
            <w:pPr>
              <w:pStyle w:val="NoSpacing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11725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1EAA13BA" w14:textId="77777777" w:rsidR="000550E3" w:rsidRPr="00111725" w:rsidRDefault="000550E3" w:rsidP="000550E3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52" w:type="dxa"/>
          </w:tcPr>
          <w:p w14:paraId="7DC39A69" w14:textId="77777777" w:rsidR="000550E3" w:rsidRPr="00111725" w:rsidRDefault="000550E3" w:rsidP="000550E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111725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บุคคลที่มีอำนาจและความรับผิดชอบการวางแผนสั่งการ</w:t>
            </w:r>
          </w:p>
          <w:p w14:paraId="5407B829" w14:textId="30D158C2" w:rsidR="000550E3" w:rsidRPr="00111725" w:rsidRDefault="000550E3" w:rsidP="000550E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11172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11725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111725">
              <w:rPr>
                <w:rFonts w:ascii="Angsana New" w:hAnsi="Angsana New"/>
                <w:sz w:val="28"/>
                <w:szCs w:val="28"/>
                <w:cs/>
              </w:rPr>
              <w:t>และควบคุมกิจกรรมต่าง</w:t>
            </w:r>
            <w:r w:rsidRPr="0011172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11725">
              <w:rPr>
                <w:rFonts w:ascii="Angsana New" w:hAnsi="Angsana New"/>
                <w:sz w:val="28"/>
                <w:szCs w:val="28"/>
                <w:cs/>
              </w:rPr>
              <w:t>ๆ ของกิจการไม่ว่าทางตรง</w:t>
            </w:r>
          </w:p>
          <w:p w14:paraId="4730ED36" w14:textId="77777777" w:rsidR="000550E3" w:rsidRPr="00111725" w:rsidRDefault="000550E3" w:rsidP="000550E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11172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11725">
              <w:rPr>
                <w:rFonts w:ascii="Angsana New" w:hAnsi="Angsana New"/>
                <w:sz w:val="28"/>
                <w:szCs w:val="28"/>
                <w:cs/>
              </w:rPr>
              <w:t>หรือทางอ้อม ทั้งนี้ รวมถึงกรรมการของกลุ่มบริษัท</w:t>
            </w:r>
          </w:p>
          <w:p w14:paraId="3B09152C" w14:textId="77777777" w:rsidR="000550E3" w:rsidRPr="00111725" w:rsidRDefault="000550E3" w:rsidP="000550E3">
            <w:pPr>
              <w:pStyle w:val="NoSpacing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172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11725">
              <w:rPr>
                <w:rFonts w:ascii="Angsana New" w:hAnsi="Angsana New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7F95A4E1" w14:textId="12EB6F12" w:rsidR="00EF647F" w:rsidRPr="008860F2" w:rsidRDefault="00BA7121" w:rsidP="00BA7121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8860F2">
        <w:rPr>
          <w:rFonts w:asciiTheme="majorBidi" w:hAnsiTheme="majorBidi" w:cstheme="majorBidi"/>
          <w:sz w:val="28"/>
          <w:szCs w:val="28"/>
          <w:cs/>
        </w:rPr>
        <w:t>นโยบายการกำหนดราคาสำหรับรายการแต่ละประเภทมีดังต่อไปนี้</w:t>
      </w:r>
    </w:p>
    <w:p w14:paraId="2AE338FC" w14:textId="77777777" w:rsidR="00BA7121" w:rsidRPr="000B7A82" w:rsidRDefault="00BA7121" w:rsidP="00BA7121">
      <w:pPr>
        <w:spacing w:line="240" w:lineRule="auto"/>
        <w:ind w:left="540"/>
        <w:rPr>
          <w:rFonts w:ascii="Angsana New" w:hAnsi="Angsana New"/>
          <w:sz w:val="22"/>
          <w:szCs w:val="22"/>
        </w:rPr>
      </w:pPr>
    </w:p>
    <w:tbl>
      <w:tblPr>
        <w:tblW w:w="9522" w:type="dxa"/>
        <w:tblInd w:w="558" w:type="dxa"/>
        <w:tblLook w:val="01E0" w:firstRow="1" w:lastRow="1" w:firstColumn="1" w:lastColumn="1" w:noHBand="0" w:noVBand="0"/>
      </w:tblPr>
      <w:tblGrid>
        <w:gridCol w:w="3837"/>
        <w:gridCol w:w="5685"/>
      </w:tblGrid>
      <w:tr w:rsidR="00325436" w:rsidRPr="008860F2" w14:paraId="3DB68FCA" w14:textId="77777777" w:rsidTr="0004480C">
        <w:trPr>
          <w:tblHeader/>
        </w:trPr>
        <w:tc>
          <w:tcPr>
            <w:tcW w:w="3837" w:type="dxa"/>
            <w:hideMark/>
          </w:tcPr>
          <w:p w14:paraId="6A0DEF17" w14:textId="77777777" w:rsidR="00325436" w:rsidRPr="008860F2" w:rsidRDefault="00325436" w:rsidP="00837A96">
            <w:pPr>
              <w:pStyle w:val="block"/>
              <w:spacing w:after="0" w:line="240" w:lineRule="auto"/>
              <w:ind w:left="0"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รายการ</w:t>
            </w:r>
          </w:p>
        </w:tc>
        <w:tc>
          <w:tcPr>
            <w:tcW w:w="5685" w:type="dxa"/>
            <w:hideMark/>
          </w:tcPr>
          <w:p w14:paraId="339A3380" w14:textId="77777777" w:rsidR="00325436" w:rsidRPr="008860F2" w:rsidRDefault="00325436" w:rsidP="00837A96">
            <w:pPr>
              <w:pStyle w:val="block"/>
              <w:spacing w:after="0" w:line="240" w:lineRule="auto"/>
              <w:ind w:left="0"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นโยบายการกำหนดราคา</w:t>
            </w:r>
          </w:p>
        </w:tc>
      </w:tr>
      <w:tr w:rsidR="00325436" w:rsidRPr="008860F2" w14:paraId="7738E183" w14:textId="77777777" w:rsidTr="0004480C">
        <w:tc>
          <w:tcPr>
            <w:tcW w:w="3837" w:type="dxa"/>
          </w:tcPr>
          <w:p w14:paraId="1FB70D81" w14:textId="77777777" w:rsidR="00325436" w:rsidRPr="008860F2" w:rsidRDefault="00325436" w:rsidP="00837A96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รายได้ค่าธรรมเนียมการจัดการกองทรัสต์</w:t>
            </w:r>
          </w:p>
        </w:tc>
        <w:tc>
          <w:tcPr>
            <w:tcW w:w="5685" w:type="dxa"/>
          </w:tcPr>
          <w:p w14:paraId="4C8DCE87" w14:textId="77777777" w:rsidR="00325436" w:rsidRPr="008860F2" w:rsidRDefault="00A010F9" w:rsidP="00715C33">
            <w:pPr>
              <w:spacing w:line="400" w:lineRule="exact"/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A010F9" w:rsidRPr="008860F2" w14:paraId="1C229C61" w14:textId="77777777" w:rsidTr="0004480C">
        <w:tc>
          <w:tcPr>
            <w:tcW w:w="3837" w:type="dxa"/>
            <w:hideMark/>
          </w:tcPr>
          <w:p w14:paraId="0B4A3FFA" w14:textId="77777777" w:rsidR="00A010F9" w:rsidRPr="008860F2" w:rsidRDefault="00A010F9" w:rsidP="00A010F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5685" w:type="dxa"/>
            <w:hideMark/>
          </w:tcPr>
          <w:p w14:paraId="3A850521" w14:textId="77777777" w:rsidR="00A010F9" w:rsidRPr="008860F2" w:rsidRDefault="00A010F9" w:rsidP="00A010F9">
            <w:pPr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A010F9" w:rsidRPr="008860F2" w14:paraId="0C520A9A" w14:textId="77777777" w:rsidTr="0004480C">
        <w:tc>
          <w:tcPr>
            <w:tcW w:w="3837" w:type="dxa"/>
          </w:tcPr>
          <w:p w14:paraId="76D60376" w14:textId="77777777" w:rsidR="00A010F9" w:rsidRPr="008860F2" w:rsidRDefault="00A010F9" w:rsidP="00A010F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</w:t>
            </w:r>
            <w:r w:rsidR="00E82783" w:rsidRPr="008860F2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5685" w:type="dxa"/>
          </w:tcPr>
          <w:p w14:paraId="0B4FB7FD" w14:textId="77777777" w:rsidR="00A010F9" w:rsidRPr="008860F2" w:rsidRDefault="00A010F9" w:rsidP="00A010F9">
            <w:pPr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A010F9" w:rsidRPr="008860F2" w14:paraId="1594683A" w14:textId="77777777" w:rsidTr="0004480C">
        <w:tc>
          <w:tcPr>
            <w:tcW w:w="3837" w:type="dxa"/>
            <w:hideMark/>
          </w:tcPr>
          <w:p w14:paraId="426D776F" w14:textId="77777777" w:rsidR="00A010F9" w:rsidRPr="008860F2" w:rsidRDefault="00A010F9" w:rsidP="00A010F9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5685" w:type="dxa"/>
            <w:hideMark/>
          </w:tcPr>
          <w:p w14:paraId="7C8BADB8" w14:textId="77777777" w:rsidR="00A010F9" w:rsidRPr="008860F2" w:rsidRDefault="00A010F9" w:rsidP="00A010F9">
            <w:pPr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715C33" w:rsidRPr="008860F2" w14:paraId="2C2CBDA5" w14:textId="77777777" w:rsidTr="0004480C">
        <w:tc>
          <w:tcPr>
            <w:tcW w:w="3837" w:type="dxa"/>
            <w:hideMark/>
          </w:tcPr>
          <w:p w14:paraId="796F40A0" w14:textId="77777777" w:rsidR="00715C33" w:rsidRPr="008860F2" w:rsidRDefault="00715C33" w:rsidP="00715C33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5685" w:type="dxa"/>
            <w:hideMark/>
          </w:tcPr>
          <w:p w14:paraId="3C0F25DF" w14:textId="77777777" w:rsidR="00715C33" w:rsidRPr="008860F2" w:rsidRDefault="00B36652" w:rsidP="00715C33">
            <w:pPr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715C33" w:rsidRPr="008860F2" w14:paraId="12CDADF3" w14:textId="77777777" w:rsidTr="0004480C">
        <w:tc>
          <w:tcPr>
            <w:tcW w:w="3837" w:type="dxa"/>
          </w:tcPr>
          <w:p w14:paraId="4B74306B" w14:textId="77777777" w:rsidR="00715C33" w:rsidRPr="008860F2" w:rsidRDefault="00715C33" w:rsidP="00715C33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5685" w:type="dxa"/>
          </w:tcPr>
          <w:p w14:paraId="43724BAB" w14:textId="77777777" w:rsidR="00715C33" w:rsidRPr="008860F2" w:rsidRDefault="003C7A3A" w:rsidP="00715C33">
            <w:pPr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304B72" w:rsidRPr="008860F2" w14:paraId="0FF4C2DE" w14:textId="77777777" w:rsidTr="0004480C">
        <w:tc>
          <w:tcPr>
            <w:tcW w:w="3837" w:type="dxa"/>
          </w:tcPr>
          <w:p w14:paraId="1B1D5E1C" w14:textId="77777777" w:rsidR="00304B72" w:rsidRPr="008860F2" w:rsidRDefault="00304B72" w:rsidP="00304B7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685" w:type="dxa"/>
          </w:tcPr>
          <w:p w14:paraId="50B02127" w14:textId="77777777" w:rsidR="00304B72" w:rsidRPr="008860F2" w:rsidRDefault="00304B72" w:rsidP="00304B7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  <w:r w:rsidR="00C0724D"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>/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ตามสัญญาที่ตกลงร่วมกัน</w:t>
            </w:r>
          </w:p>
        </w:tc>
      </w:tr>
      <w:tr w:rsidR="00304B72" w:rsidRPr="008860F2" w14:paraId="0F533C60" w14:textId="77777777" w:rsidTr="0004480C">
        <w:tc>
          <w:tcPr>
            <w:tcW w:w="3837" w:type="dxa"/>
            <w:hideMark/>
          </w:tcPr>
          <w:p w14:paraId="3BE46F21" w14:textId="77777777" w:rsidR="00304B72" w:rsidRPr="008860F2" w:rsidRDefault="00304B72" w:rsidP="00304B72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685" w:type="dxa"/>
            <w:hideMark/>
          </w:tcPr>
          <w:p w14:paraId="45880C78" w14:textId="77777777" w:rsidR="00304B72" w:rsidRPr="008860F2" w:rsidRDefault="00304B72" w:rsidP="00304B72">
            <w:pPr>
              <w:spacing w:line="380" w:lineRule="exact"/>
              <w:ind w:left="285" w:hanging="270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อัตราต้นทุนของการกู้ยืมบวกอัตราคงที่</w:t>
            </w:r>
          </w:p>
        </w:tc>
      </w:tr>
      <w:tr w:rsidR="00304B72" w:rsidRPr="008860F2" w14:paraId="756EA85E" w14:textId="77777777" w:rsidTr="0004480C">
        <w:tc>
          <w:tcPr>
            <w:tcW w:w="3837" w:type="dxa"/>
          </w:tcPr>
          <w:p w14:paraId="073FEE1E" w14:textId="77777777" w:rsidR="00304B72" w:rsidRPr="008860F2" w:rsidRDefault="00304B72" w:rsidP="00304B7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5685" w:type="dxa"/>
          </w:tcPr>
          <w:p w14:paraId="3A9EB410" w14:textId="77777777" w:rsidR="00304B72" w:rsidRPr="008860F2" w:rsidRDefault="00304B72" w:rsidP="00304B7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ตามจำนวนที่ประกาศจ่าย</w:t>
            </w:r>
          </w:p>
        </w:tc>
      </w:tr>
      <w:tr w:rsidR="00FA5D0A" w:rsidRPr="008860F2" w14:paraId="7317D4A7" w14:textId="77777777" w:rsidTr="0004480C">
        <w:tc>
          <w:tcPr>
            <w:tcW w:w="3837" w:type="dxa"/>
          </w:tcPr>
          <w:p w14:paraId="03BB852E" w14:textId="02DD3E6F" w:rsidR="00FA5D0A" w:rsidRPr="008860F2" w:rsidRDefault="00FA5D0A" w:rsidP="001B405A">
            <w:pPr>
              <w:spacing w:line="380" w:lineRule="exact"/>
              <w:ind w:left="145" w:hanging="14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การจำหน่ายเงินลงทุนใน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422AF6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  <w:r w:rsidR="00AA0CA6" w:rsidRPr="008860F2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037D2E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AA0CA6" w:rsidRPr="008860F2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422AF6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5685" w:type="dxa"/>
          </w:tcPr>
          <w:p w14:paraId="1DE83218" w14:textId="77777777" w:rsidR="00DF6A1D" w:rsidRDefault="00DF6A1D" w:rsidP="005E0916">
            <w:pPr>
              <w:spacing w:line="380" w:lineRule="exact"/>
              <w:ind w:left="175" w:hanging="175"/>
              <w:rPr>
                <w:rFonts w:ascii="Angsana New" w:hAnsi="Angsana New"/>
                <w:spacing w:val="4"/>
                <w:sz w:val="28"/>
                <w:szCs w:val="28"/>
              </w:rPr>
            </w:pPr>
          </w:p>
          <w:p w14:paraId="4BF0E1EB" w14:textId="1FD5C266" w:rsidR="00FA5D0A" w:rsidRPr="008860F2" w:rsidRDefault="005E0916" w:rsidP="005E0916">
            <w:pPr>
              <w:spacing w:line="380" w:lineRule="exact"/>
              <w:ind w:left="175" w:hanging="175"/>
              <w:rPr>
                <w:rFonts w:ascii="Angsana New" w:hAnsi="Angsana New"/>
                <w:spacing w:val="4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pacing w:val="4"/>
                <w:sz w:val="28"/>
                <w:szCs w:val="28"/>
                <w:cs/>
              </w:rPr>
              <w:t>ดูหมายเหตุข้อ</w:t>
            </w:r>
            <w:r w:rsidR="00A10C19" w:rsidRPr="008860F2">
              <w:rPr>
                <w:rFonts w:ascii="Angsana New" w:hAnsi="Angsana New" w:hint="cs"/>
                <w:spacing w:val="4"/>
                <w:sz w:val="28"/>
                <w:szCs w:val="28"/>
                <w:cs/>
              </w:rPr>
              <w:t xml:space="preserve"> </w:t>
            </w:r>
            <w:r w:rsidR="00A10C19" w:rsidRPr="008860F2">
              <w:rPr>
                <w:rFonts w:ascii="Angsana New" w:hAnsi="Angsana New"/>
                <w:spacing w:val="4"/>
                <w:sz w:val="28"/>
                <w:szCs w:val="28"/>
              </w:rPr>
              <w:t xml:space="preserve">12 </w:t>
            </w:r>
            <w:r w:rsidR="00A10C19" w:rsidRPr="008860F2">
              <w:rPr>
                <w:rFonts w:ascii="Angsana New" w:hAnsi="Angsana New" w:hint="cs"/>
                <w:spacing w:val="4"/>
                <w:sz w:val="28"/>
                <w:szCs w:val="28"/>
                <w:cs/>
              </w:rPr>
              <w:t>และ</w:t>
            </w:r>
            <w:r w:rsidRPr="008860F2">
              <w:rPr>
                <w:rFonts w:ascii="Angsana New" w:hAnsi="Angsana New"/>
                <w:spacing w:val="4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pacing w:val="4"/>
                <w:sz w:val="28"/>
                <w:szCs w:val="28"/>
              </w:rPr>
              <w:t>13</w:t>
            </w:r>
          </w:p>
        </w:tc>
      </w:tr>
      <w:tr w:rsidR="00304B72" w:rsidRPr="008860F2" w14:paraId="48E3642B" w14:textId="77777777" w:rsidTr="0004480C">
        <w:tc>
          <w:tcPr>
            <w:tcW w:w="3837" w:type="dxa"/>
          </w:tcPr>
          <w:p w14:paraId="7445F42A" w14:textId="77777777" w:rsidR="00304B72" w:rsidRPr="008860F2" w:rsidRDefault="00304B72" w:rsidP="00304B7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ซื้อสินค้า / สินทรัพย์</w:t>
            </w:r>
          </w:p>
        </w:tc>
        <w:tc>
          <w:tcPr>
            <w:tcW w:w="5685" w:type="dxa"/>
          </w:tcPr>
          <w:p w14:paraId="3AB4E5DF" w14:textId="77777777" w:rsidR="00304B72" w:rsidRPr="008860F2" w:rsidRDefault="00304B72" w:rsidP="00304B7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ราคาที่ตกลงกันตามสัญญา / ราคาที่ตกลงร่วมกัน</w:t>
            </w:r>
          </w:p>
        </w:tc>
      </w:tr>
      <w:tr w:rsidR="00304B72" w:rsidRPr="008860F2" w14:paraId="14EB8616" w14:textId="77777777" w:rsidTr="0004480C">
        <w:tc>
          <w:tcPr>
            <w:tcW w:w="3837" w:type="dxa"/>
            <w:hideMark/>
          </w:tcPr>
          <w:p w14:paraId="226BB098" w14:textId="77777777" w:rsidR="00304B72" w:rsidRPr="008860F2" w:rsidRDefault="00304B72" w:rsidP="00304B72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ค่าบริการระบบอิเล็กโทรนิกส์เมล</w:t>
            </w:r>
          </w:p>
        </w:tc>
        <w:tc>
          <w:tcPr>
            <w:tcW w:w="5685" w:type="dxa"/>
            <w:hideMark/>
          </w:tcPr>
          <w:p w14:paraId="186279E8" w14:textId="77777777" w:rsidR="00304B72" w:rsidRPr="008860F2" w:rsidRDefault="00304B72" w:rsidP="00304B72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304B72" w:rsidRPr="008860F2" w14:paraId="4265CFED" w14:textId="77777777" w:rsidTr="0004480C">
        <w:tc>
          <w:tcPr>
            <w:tcW w:w="3837" w:type="dxa"/>
          </w:tcPr>
          <w:p w14:paraId="2A83B470" w14:textId="77777777" w:rsidR="00304B72" w:rsidRPr="008860F2" w:rsidRDefault="00304B72" w:rsidP="00304B7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ค่าธรรมเนียมการจัดการ</w:t>
            </w:r>
          </w:p>
        </w:tc>
        <w:tc>
          <w:tcPr>
            <w:tcW w:w="5685" w:type="dxa"/>
          </w:tcPr>
          <w:p w14:paraId="19ADFA3E" w14:textId="77777777" w:rsidR="00304B72" w:rsidRPr="008860F2" w:rsidRDefault="00304B72" w:rsidP="00304B72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304B72" w:rsidRPr="008860F2" w14:paraId="195DFB66" w14:textId="77777777" w:rsidTr="0004480C">
        <w:tc>
          <w:tcPr>
            <w:tcW w:w="3837" w:type="dxa"/>
          </w:tcPr>
          <w:p w14:paraId="56E681CD" w14:textId="77777777" w:rsidR="00304B72" w:rsidRPr="008860F2" w:rsidRDefault="00304B72" w:rsidP="00304B72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5685" w:type="dxa"/>
          </w:tcPr>
          <w:p w14:paraId="640E72FB" w14:textId="77777777" w:rsidR="00304B72" w:rsidRPr="008860F2" w:rsidRDefault="00304B72" w:rsidP="00304B72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304B72" w:rsidRPr="008860F2" w14:paraId="75AF9817" w14:textId="77777777" w:rsidTr="0004480C">
        <w:tc>
          <w:tcPr>
            <w:tcW w:w="3837" w:type="dxa"/>
          </w:tcPr>
          <w:p w14:paraId="45824754" w14:textId="77777777" w:rsidR="00304B72" w:rsidRPr="008860F2" w:rsidRDefault="00304B72" w:rsidP="00304B72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5685" w:type="dxa"/>
          </w:tcPr>
          <w:p w14:paraId="31F74219" w14:textId="77777777" w:rsidR="00304B72" w:rsidRPr="008860F2" w:rsidRDefault="00304B72" w:rsidP="00304B72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304B72" w:rsidRPr="008860F2" w14:paraId="597BF825" w14:textId="77777777" w:rsidTr="0004480C">
        <w:tc>
          <w:tcPr>
            <w:tcW w:w="3837" w:type="dxa"/>
          </w:tcPr>
          <w:p w14:paraId="6C6A907B" w14:textId="77777777" w:rsidR="00304B72" w:rsidRPr="008860F2" w:rsidRDefault="00304B72" w:rsidP="00304B7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685" w:type="dxa"/>
          </w:tcPr>
          <w:p w14:paraId="4F35AEB3" w14:textId="77777777" w:rsidR="00304B72" w:rsidRPr="008860F2" w:rsidRDefault="00304B72" w:rsidP="00304B7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ราคาที่ตกลงกันตามสัญญา / ราคาที่ตกลงร่วมกัน</w:t>
            </w:r>
          </w:p>
        </w:tc>
      </w:tr>
      <w:tr w:rsidR="00304B72" w:rsidRPr="008860F2" w14:paraId="7BEEC4BB" w14:textId="77777777" w:rsidTr="0004480C">
        <w:trPr>
          <w:trHeight w:val="479"/>
        </w:trPr>
        <w:tc>
          <w:tcPr>
            <w:tcW w:w="3837" w:type="dxa"/>
            <w:hideMark/>
          </w:tcPr>
          <w:p w14:paraId="03EB8B99" w14:textId="77777777" w:rsidR="00304B72" w:rsidRPr="008860F2" w:rsidRDefault="00304B72" w:rsidP="00304B72">
            <w:pPr>
              <w:spacing w:line="380" w:lineRule="exact"/>
              <w:ind w:left="-198" w:firstLine="19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685" w:type="dxa"/>
            <w:hideMark/>
          </w:tcPr>
          <w:p w14:paraId="7E570C20" w14:textId="77777777" w:rsidR="006E7EAB" w:rsidRPr="008860F2" w:rsidRDefault="00304B72" w:rsidP="00304B72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อัตราต้นทุนของการกู้ยืมของผู้ให้กู้บวกอัตราคงที่ หรืออัตราดอกเบี้ย</w:t>
            </w:r>
            <w:r w:rsidR="006E7EAB" w:rsidRPr="008860F2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  <w:p w14:paraId="6C791385" w14:textId="77777777" w:rsidR="00304B72" w:rsidRPr="008860F2" w:rsidRDefault="006E7EAB" w:rsidP="00304B7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304B72" w:rsidRPr="008860F2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 </w:t>
            </w:r>
            <w:r w:rsidR="00304B72" w:rsidRPr="008860F2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="00304B72" w:rsidRPr="008860F2">
              <w:rPr>
                <w:rFonts w:ascii="Angsana New" w:hAnsi="Angsana New"/>
                <w:sz w:val="28"/>
                <w:szCs w:val="28"/>
                <w:cs/>
              </w:rPr>
              <w:t>เดือนบวกอัตราคงที่ต่อปี</w:t>
            </w:r>
          </w:p>
        </w:tc>
      </w:tr>
    </w:tbl>
    <w:p w14:paraId="285D4F98" w14:textId="77777777" w:rsidR="00EF502B" w:rsidRDefault="00EF502B" w:rsidP="00F5512E">
      <w:pPr>
        <w:ind w:left="540" w:right="-45"/>
        <w:rPr>
          <w:rFonts w:ascii="Angsana New" w:hAnsi="Angsana New"/>
          <w:sz w:val="28"/>
          <w:szCs w:val="28"/>
        </w:rPr>
      </w:pPr>
    </w:p>
    <w:p w14:paraId="047851C5" w14:textId="3E99ABB7" w:rsidR="00F5512E" w:rsidRPr="008860F2" w:rsidRDefault="00F5512E" w:rsidP="00F5512E">
      <w:pPr>
        <w:ind w:left="540" w:right="-45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รายการที่สำคัญกับบุคคลหรือกิจการที่เกี่ยวข้องกันสำหรับปีสิ้นสุดวันที่ </w:t>
      </w:r>
      <w:r w:rsidRPr="008860F2">
        <w:rPr>
          <w:rFonts w:ascii="Angsana New" w:hAnsi="Angsana New"/>
          <w:sz w:val="28"/>
          <w:szCs w:val="28"/>
        </w:rPr>
        <w:t>30</w:t>
      </w:r>
      <w:r w:rsidRPr="008860F2">
        <w:rPr>
          <w:rFonts w:ascii="Angsana New" w:hAnsi="Angsana New"/>
          <w:sz w:val="28"/>
          <w:szCs w:val="28"/>
          <w:cs/>
        </w:rPr>
        <w:t xml:space="preserve"> กันยายน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สรุปได้ดังนี้</w:t>
      </w:r>
    </w:p>
    <w:p w14:paraId="03879C00" w14:textId="77777777" w:rsidR="00F5512E" w:rsidRDefault="00F5512E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</w:p>
    <w:tbl>
      <w:tblPr>
        <w:tblW w:w="96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40"/>
        <w:gridCol w:w="1244"/>
        <w:gridCol w:w="1144"/>
        <w:gridCol w:w="236"/>
        <w:gridCol w:w="1121"/>
        <w:gridCol w:w="271"/>
        <w:gridCol w:w="1148"/>
        <w:gridCol w:w="271"/>
        <w:gridCol w:w="1138"/>
      </w:tblGrid>
      <w:tr w:rsidR="003D289E" w:rsidRPr="008860F2" w14:paraId="2E7F9F6F" w14:textId="77777777" w:rsidTr="00FE2468">
        <w:trPr>
          <w:tblHeader/>
        </w:trPr>
        <w:tc>
          <w:tcPr>
            <w:tcW w:w="2228" w:type="pct"/>
            <w:gridSpan w:val="2"/>
          </w:tcPr>
          <w:p w14:paraId="762F6AB7" w14:textId="051F13E1" w:rsidR="003D289E" w:rsidRPr="00FE2468" w:rsidRDefault="003D289E" w:rsidP="003D289E">
            <w:pPr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01" w:type="pct"/>
            <w:gridSpan w:val="3"/>
          </w:tcPr>
          <w:p w14:paraId="141DE9AA" w14:textId="77777777" w:rsidR="003D289E" w:rsidRPr="008860F2" w:rsidRDefault="003D289E" w:rsidP="003D289E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5A99E9E9" w14:textId="77777777" w:rsidR="003D289E" w:rsidRPr="008860F2" w:rsidRDefault="003D289E" w:rsidP="003D289E">
            <w:pPr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9" w:type="pct"/>
            <w:gridSpan w:val="3"/>
          </w:tcPr>
          <w:p w14:paraId="5DAF709A" w14:textId="77777777" w:rsidR="003D289E" w:rsidRPr="008860F2" w:rsidRDefault="003D289E" w:rsidP="003D289E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289E" w:rsidRPr="008860F2" w14:paraId="1AC55AA4" w14:textId="77777777" w:rsidTr="00FE2468">
        <w:trPr>
          <w:trHeight w:val="493"/>
          <w:tblHeader/>
        </w:trPr>
        <w:tc>
          <w:tcPr>
            <w:tcW w:w="1581" w:type="pct"/>
          </w:tcPr>
          <w:p w14:paraId="43C48BEB" w14:textId="144A62C7" w:rsidR="003D289E" w:rsidRPr="00004566" w:rsidRDefault="003D289E" w:rsidP="003D289E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47" w:type="pct"/>
          </w:tcPr>
          <w:p w14:paraId="711436D8" w14:textId="5C95BA63" w:rsidR="003D289E" w:rsidRPr="00004566" w:rsidRDefault="003D289E" w:rsidP="003D289E">
            <w:pPr>
              <w:pStyle w:val="BodyText"/>
              <w:spacing w:after="0" w:line="380" w:lineRule="exact"/>
              <w:ind w:left="72" w:right="-13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95" w:type="pct"/>
            <w:vAlign w:val="center"/>
          </w:tcPr>
          <w:p w14:paraId="2F88EE49" w14:textId="090CA7CD" w:rsidR="003D289E" w:rsidRPr="008860F2" w:rsidRDefault="003D289E" w:rsidP="003D289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840C5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3" w:type="pct"/>
            <w:vAlign w:val="center"/>
          </w:tcPr>
          <w:p w14:paraId="332A3D10" w14:textId="77777777" w:rsidR="003D289E" w:rsidRPr="008860F2" w:rsidRDefault="003D289E" w:rsidP="003D289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  <w:vAlign w:val="center"/>
          </w:tcPr>
          <w:p w14:paraId="767560C8" w14:textId="7A0FD78C" w:rsidR="003D289E" w:rsidRPr="008860F2" w:rsidRDefault="003D289E" w:rsidP="003D289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840C5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1" w:type="pct"/>
          </w:tcPr>
          <w:p w14:paraId="100ECDEC" w14:textId="77777777" w:rsidR="003D289E" w:rsidRPr="008860F2" w:rsidRDefault="003D289E" w:rsidP="003D289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7" w:type="pct"/>
            <w:vAlign w:val="center"/>
          </w:tcPr>
          <w:p w14:paraId="22FE948D" w14:textId="6F75DC5B" w:rsidR="003D289E" w:rsidRPr="008860F2" w:rsidRDefault="003D289E" w:rsidP="003D289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840C5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1" w:type="pct"/>
            <w:vAlign w:val="center"/>
          </w:tcPr>
          <w:p w14:paraId="1B95B972" w14:textId="77777777" w:rsidR="003D289E" w:rsidRPr="008860F2" w:rsidRDefault="003D289E" w:rsidP="003D289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vAlign w:val="center"/>
          </w:tcPr>
          <w:p w14:paraId="59F8042F" w14:textId="0F739720" w:rsidR="003D289E" w:rsidRPr="008860F2" w:rsidRDefault="003D289E" w:rsidP="003D289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840C5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3D289E" w:rsidRPr="008860F2" w14:paraId="7CEB6538" w14:textId="77777777" w:rsidTr="00FE2468">
        <w:trPr>
          <w:tblHeader/>
        </w:trPr>
        <w:tc>
          <w:tcPr>
            <w:tcW w:w="1581" w:type="pct"/>
          </w:tcPr>
          <w:p w14:paraId="2032F7B5" w14:textId="77777777" w:rsidR="003D289E" w:rsidRPr="008860F2" w:rsidRDefault="003D289E" w:rsidP="003D289E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7" w:type="pct"/>
          </w:tcPr>
          <w:p w14:paraId="5E55A216" w14:textId="3E0457F9" w:rsidR="003D289E" w:rsidRPr="008860F2" w:rsidRDefault="003D289E" w:rsidP="003D289E">
            <w:pPr>
              <w:pStyle w:val="NoSpacing"/>
              <w:ind w:left="156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72" w:type="pct"/>
            <w:gridSpan w:val="7"/>
          </w:tcPr>
          <w:p w14:paraId="1637FCD6" w14:textId="77777777" w:rsidR="003D289E" w:rsidRPr="008860F2" w:rsidRDefault="003D289E" w:rsidP="003D289E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D289E" w:rsidRPr="008860F2" w14:paraId="243B6A83" w14:textId="77777777" w:rsidTr="00FE2468">
        <w:tc>
          <w:tcPr>
            <w:tcW w:w="2228" w:type="pct"/>
            <w:gridSpan w:val="2"/>
          </w:tcPr>
          <w:p w14:paraId="7A28EAC3" w14:textId="433CE4F0" w:rsidR="003D289E" w:rsidRPr="008860F2" w:rsidRDefault="003D289E" w:rsidP="003D289E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ทใหญ่</w:t>
            </w:r>
          </w:p>
        </w:tc>
        <w:tc>
          <w:tcPr>
            <w:tcW w:w="595" w:type="pct"/>
          </w:tcPr>
          <w:p w14:paraId="0EC3222B" w14:textId="77777777" w:rsidR="003D289E" w:rsidRPr="008860F2" w:rsidRDefault="003D289E" w:rsidP="003D289E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" w:type="pct"/>
          </w:tcPr>
          <w:p w14:paraId="6F0291AD" w14:textId="77777777" w:rsidR="003D289E" w:rsidRPr="008860F2" w:rsidRDefault="003D289E" w:rsidP="003D289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509B93AE" w14:textId="77777777" w:rsidR="003D289E" w:rsidRPr="008860F2" w:rsidRDefault="003D289E" w:rsidP="003D289E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7B7D6189" w14:textId="77777777" w:rsidR="003D289E" w:rsidRPr="008860F2" w:rsidRDefault="003D289E" w:rsidP="003D289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</w:tcPr>
          <w:p w14:paraId="1413B11E" w14:textId="77777777" w:rsidR="003D289E" w:rsidRPr="008860F2" w:rsidRDefault="003D289E" w:rsidP="003D289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527E988D" w14:textId="77777777" w:rsidR="003D289E" w:rsidRPr="008860F2" w:rsidRDefault="003D289E" w:rsidP="003D289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5DAF2C18" w14:textId="77777777" w:rsidR="003D289E" w:rsidRPr="008860F2" w:rsidRDefault="003D289E" w:rsidP="003D289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4361" w:rsidRPr="008860F2" w14:paraId="1AD5D693" w14:textId="77777777" w:rsidTr="00FE2468">
        <w:tc>
          <w:tcPr>
            <w:tcW w:w="2228" w:type="pct"/>
            <w:gridSpan w:val="2"/>
          </w:tcPr>
          <w:p w14:paraId="1671FC9C" w14:textId="2AC64274" w:rsidR="00784361" w:rsidRPr="008860F2" w:rsidRDefault="00784361" w:rsidP="00784361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595" w:type="pct"/>
          </w:tcPr>
          <w:p w14:paraId="2DF4980F" w14:textId="314012FF" w:rsidR="00784361" w:rsidRPr="008860F2" w:rsidRDefault="00F84A0F" w:rsidP="00F4329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4.20</w:t>
            </w:r>
          </w:p>
        </w:tc>
        <w:tc>
          <w:tcPr>
            <w:tcW w:w="123" w:type="pct"/>
          </w:tcPr>
          <w:p w14:paraId="1B7A3172" w14:textId="77777777" w:rsidR="00784361" w:rsidRPr="008860F2" w:rsidRDefault="00784361" w:rsidP="0078436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39C7AC85" w14:textId="02259B3B" w:rsidR="00784361" w:rsidRPr="008860F2" w:rsidRDefault="00F84A0F" w:rsidP="0068321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3C323672" w14:textId="77777777" w:rsidR="00784361" w:rsidRPr="008860F2" w:rsidRDefault="00784361" w:rsidP="0078436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</w:tcPr>
          <w:p w14:paraId="6D5F7BDE" w14:textId="7950680B" w:rsidR="00784361" w:rsidRPr="008860F2" w:rsidRDefault="00EA045F" w:rsidP="00680A5B">
            <w:pPr>
              <w:pStyle w:val="BodyText"/>
              <w:tabs>
                <w:tab w:val="decimal" w:pos="660"/>
              </w:tabs>
              <w:spacing w:after="0" w:line="240" w:lineRule="auto"/>
              <w:ind w:left="-108"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E779BC"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</w:tcPr>
          <w:p w14:paraId="031FE64B" w14:textId="77777777" w:rsidR="00784361" w:rsidRPr="008860F2" w:rsidRDefault="00784361" w:rsidP="0078436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79D27B6C" w14:textId="02F92974" w:rsidR="00784361" w:rsidRPr="00FC4D38" w:rsidRDefault="00F84A0F" w:rsidP="00FC4D38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FC4D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84361" w:rsidRPr="008860F2" w14:paraId="18D3DE4F" w14:textId="77777777" w:rsidTr="00FE2468">
        <w:tc>
          <w:tcPr>
            <w:tcW w:w="2228" w:type="pct"/>
            <w:gridSpan w:val="2"/>
          </w:tcPr>
          <w:p w14:paraId="6964F696" w14:textId="12F029B2" w:rsidR="00784361" w:rsidRPr="008860F2" w:rsidRDefault="00784361" w:rsidP="00784361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595" w:type="pct"/>
          </w:tcPr>
          <w:p w14:paraId="6154BF11" w14:textId="507C6C33" w:rsidR="00784361" w:rsidRDefault="00F84A0F" w:rsidP="00F4329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0.12</w:t>
            </w:r>
          </w:p>
        </w:tc>
        <w:tc>
          <w:tcPr>
            <w:tcW w:w="123" w:type="pct"/>
          </w:tcPr>
          <w:p w14:paraId="0B32E292" w14:textId="77777777" w:rsidR="00784361" w:rsidRPr="008860F2" w:rsidRDefault="00784361" w:rsidP="0078436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3A2AA407" w14:textId="22C2489C" w:rsidR="00784361" w:rsidRPr="008860F2" w:rsidRDefault="00784361" w:rsidP="0068321C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0.08</w:t>
            </w:r>
          </w:p>
        </w:tc>
        <w:tc>
          <w:tcPr>
            <w:tcW w:w="141" w:type="pct"/>
          </w:tcPr>
          <w:p w14:paraId="10E361BC" w14:textId="77777777" w:rsidR="00784361" w:rsidRPr="008860F2" w:rsidRDefault="00784361" w:rsidP="0078436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</w:tcPr>
          <w:p w14:paraId="7E291DD1" w14:textId="358EAEBC" w:rsidR="00784361" w:rsidRDefault="00F84A0F" w:rsidP="00784361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0.12</w:t>
            </w:r>
          </w:p>
        </w:tc>
        <w:tc>
          <w:tcPr>
            <w:tcW w:w="141" w:type="pct"/>
          </w:tcPr>
          <w:p w14:paraId="0A69E7CB" w14:textId="77777777" w:rsidR="00784361" w:rsidRPr="008860F2" w:rsidRDefault="00784361" w:rsidP="0078436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1BEE1CCE" w14:textId="45AFBA44" w:rsidR="00784361" w:rsidRPr="00FC4D38" w:rsidRDefault="00784361" w:rsidP="00FC4D38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C4D38">
              <w:rPr>
                <w:rFonts w:ascii="Angsana New" w:hAnsi="Angsana New" w:cs="Angsana New"/>
                <w:sz w:val="28"/>
                <w:szCs w:val="28"/>
              </w:rPr>
              <w:t>0.08</w:t>
            </w:r>
          </w:p>
        </w:tc>
      </w:tr>
      <w:tr w:rsidR="00784361" w:rsidRPr="008860F2" w14:paraId="5342220F" w14:textId="77777777" w:rsidTr="00FE2468">
        <w:tc>
          <w:tcPr>
            <w:tcW w:w="2228" w:type="pct"/>
            <w:gridSpan w:val="2"/>
          </w:tcPr>
          <w:p w14:paraId="0F8FD0BE" w14:textId="227C4511" w:rsidR="00784361" w:rsidRPr="008860F2" w:rsidRDefault="00784361" w:rsidP="00784361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5" w:type="pct"/>
          </w:tcPr>
          <w:p w14:paraId="1B47BF46" w14:textId="3ADC16B7" w:rsidR="00784361" w:rsidRDefault="00F84A0F" w:rsidP="0078436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0.01</w:t>
            </w:r>
          </w:p>
        </w:tc>
        <w:tc>
          <w:tcPr>
            <w:tcW w:w="123" w:type="pct"/>
          </w:tcPr>
          <w:p w14:paraId="2A81A763" w14:textId="77777777" w:rsidR="00784361" w:rsidRPr="008860F2" w:rsidRDefault="00784361" w:rsidP="0078436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4AFF5B54" w14:textId="28604AC4" w:rsidR="00784361" w:rsidRPr="008860F2" w:rsidRDefault="00F84A0F" w:rsidP="00784361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415F819A" w14:textId="77777777" w:rsidR="00784361" w:rsidRPr="008860F2" w:rsidRDefault="00784361" w:rsidP="0078436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</w:tcPr>
          <w:p w14:paraId="07FBD3DB" w14:textId="6FB16D60" w:rsidR="00784361" w:rsidRDefault="00F84A0F" w:rsidP="00784361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0.01</w:t>
            </w:r>
          </w:p>
        </w:tc>
        <w:tc>
          <w:tcPr>
            <w:tcW w:w="141" w:type="pct"/>
          </w:tcPr>
          <w:p w14:paraId="62FB230B" w14:textId="77777777" w:rsidR="00784361" w:rsidRPr="008860F2" w:rsidRDefault="00784361" w:rsidP="0078436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577C3676" w14:textId="04BDE6E0" w:rsidR="00784361" w:rsidRPr="00FC4D38" w:rsidRDefault="00F84A0F" w:rsidP="00AB6B13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C4D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B657A" w:rsidRPr="008860F2" w14:paraId="3F46F484" w14:textId="77777777" w:rsidTr="00FE2468">
        <w:tc>
          <w:tcPr>
            <w:tcW w:w="2228" w:type="pct"/>
            <w:gridSpan w:val="2"/>
          </w:tcPr>
          <w:p w14:paraId="46162BD2" w14:textId="77777777" w:rsidR="00BB657A" w:rsidRDefault="00BB657A" w:rsidP="00784361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5" w:type="pct"/>
          </w:tcPr>
          <w:p w14:paraId="5B9BE763" w14:textId="77777777" w:rsidR="00BB657A" w:rsidRDefault="00BB657A" w:rsidP="0078436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" w:type="pct"/>
          </w:tcPr>
          <w:p w14:paraId="0708A17A" w14:textId="77777777" w:rsidR="00BB657A" w:rsidRPr="008860F2" w:rsidRDefault="00BB657A" w:rsidP="0078436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712776FF" w14:textId="77777777" w:rsidR="00BB657A" w:rsidRDefault="00BB657A" w:rsidP="00784361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120CFEE3" w14:textId="77777777" w:rsidR="00BB657A" w:rsidRPr="008860F2" w:rsidRDefault="00BB657A" w:rsidP="0078436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</w:tcPr>
          <w:p w14:paraId="179B13D3" w14:textId="77777777" w:rsidR="00BB657A" w:rsidRDefault="00BB657A" w:rsidP="00784361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33543276" w14:textId="77777777" w:rsidR="00BB657A" w:rsidRPr="008860F2" w:rsidRDefault="00BB657A" w:rsidP="0078436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4020A42C" w14:textId="77777777" w:rsidR="00BB657A" w:rsidRPr="00854161" w:rsidRDefault="00BB657A" w:rsidP="00854161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EC8E887" w14:textId="5C8D5B3B" w:rsidR="00FE2468" w:rsidRDefault="00FE2468">
      <w:r>
        <w:br w:type="page"/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3"/>
        <w:gridCol w:w="352"/>
        <w:gridCol w:w="179"/>
        <w:gridCol w:w="705"/>
        <w:gridCol w:w="15"/>
        <w:gridCol w:w="1129"/>
        <w:gridCol w:w="20"/>
        <w:gridCol w:w="218"/>
        <w:gridCol w:w="19"/>
        <w:gridCol w:w="1102"/>
        <w:gridCol w:w="21"/>
        <w:gridCol w:w="250"/>
        <w:gridCol w:w="21"/>
        <w:gridCol w:w="1127"/>
        <w:gridCol w:w="23"/>
        <w:gridCol w:w="248"/>
        <w:gridCol w:w="23"/>
        <w:gridCol w:w="1113"/>
        <w:gridCol w:w="12"/>
      </w:tblGrid>
      <w:tr w:rsidR="00FE2468" w:rsidRPr="008860F2" w14:paraId="56BD16CA" w14:textId="77777777" w:rsidTr="00B274C5">
        <w:tc>
          <w:tcPr>
            <w:tcW w:w="2234" w:type="pct"/>
            <w:gridSpan w:val="5"/>
          </w:tcPr>
          <w:p w14:paraId="1AF63ABA" w14:textId="77777777" w:rsidR="00FE2468" w:rsidRPr="00FE2468" w:rsidRDefault="00FE2468" w:rsidP="00527B5D">
            <w:pPr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01" w:type="pct"/>
            <w:gridSpan w:val="6"/>
          </w:tcPr>
          <w:p w14:paraId="7337B78D" w14:textId="77777777" w:rsidR="00FE2468" w:rsidRPr="008860F2" w:rsidRDefault="00FE2468" w:rsidP="00527B5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  <w:gridSpan w:val="2"/>
          </w:tcPr>
          <w:p w14:paraId="3B898F17" w14:textId="77777777" w:rsidR="00FE2468" w:rsidRPr="008860F2" w:rsidRDefault="00FE2468" w:rsidP="00527B5D">
            <w:pPr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4" w:type="pct"/>
            <w:gridSpan w:val="6"/>
          </w:tcPr>
          <w:p w14:paraId="27432A5E" w14:textId="77777777" w:rsidR="00FE2468" w:rsidRPr="008860F2" w:rsidRDefault="00FE2468" w:rsidP="00527B5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2468" w:rsidRPr="008860F2" w14:paraId="75305D66" w14:textId="77777777" w:rsidTr="00B274C5">
        <w:trPr>
          <w:trHeight w:val="493"/>
        </w:trPr>
        <w:tc>
          <w:tcPr>
            <w:tcW w:w="1585" w:type="pct"/>
          </w:tcPr>
          <w:p w14:paraId="2F201787" w14:textId="77777777" w:rsidR="00FE2468" w:rsidRPr="00004566" w:rsidRDefault="00FE2468" w:rsidP="00527B5D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50" w:type="pct"/>
            <w:gridSpan w:val="4"/>
          </w:tcPr>
          <w:p w14:paraId="7D336F34" w14:textId="707C4D48" w:rsidR="00FE2468" w:rsidRPr="00F052D9" w:rsidRDefault="00FE2468" w:rsidP="00527B5D">
            <w:pPr>
              <w:pStyle w:val="BodyText"/>
              <w:spacing w:after="0" w:line="380" w:lineRule="exact"/>
              <w:ind w:left="72" w:right="-13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yellow"/>
                <w:cs/>
              </w:rPr>
            </w:pPr>
            <w:r w:rsidRPr="00F052D9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596" w:type="pct"/>
            <w:gridSpan w:val="2"/>
            <w:vAlign w:val="center"/>
          </w:tcPr>
          <w:p w14:paraId="393E23F0" w14:textId="77777777" w:rsidR="00FE2468" w:rsidRPr="008860F2" w:rsidRDefault="00FE2468" w:rsidP="00527B5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3" w:type="pct"/>
            <w:gridSpan w:val="2"/>
            <w:vAlign w:val="center"/>
          </w:tcPr>
          <w:p w14:paraId="1FF58661" w14:textId="77777777" w:rsidR="00FE2468" w:rsidRPr="008860F2" w:rsidRDefault="00FE2468" w:rsidP="00527B5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vAlign w:val="center"/>
          </w:tcPr>
          <w:p w14:paraId="29310910" w14:textId="77777777" w:rsidR="00FE2468" w:rsidRPr="008860F2" w:rsidRDefault="00FE2468" w:rsidP="00527B5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1" w:type="pct"/>
            <w:gridSpan w:val="2"/>
          </w:tcPr>
          <w:p w14:paraId="59356BC6" w14:textId="77777777" w:rsidR="00FE2468" w:rsidRPr="008860F2" w:rsidRDefault="00FE2468" w:rsidP="00527B5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71747746" w14:textId="77777777" w:rsidR="00FE2468" w:rsidRPr="008860F2" w:rsidRDefault="00FE2468" w:rsidP="00527B5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1" w:type="pct"/>
            <w:gridSpan w:val="2"/>
            <w:vAlign w:val="center"/>
          </w:tcPr>
          <w:p w14:paraId="1C10AB4C" w14:textId="77777777" w:rsidR="00FE2468" w:rsidRPr="008860F2" w:rsidRDefault="00FE2468" w:rsidP="00527B5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6" w:type="pct"/>
            <w:gridSpan w:val="2"/>
            <w:vAlign w:val="center"/>
          </w:tcPr>
          <w:p w14:paraId="4688479E" w14:textId="77777777" w:rsidR="00FE2468" w:rsidRPr="008860F2" w:rsidRDefault="00FE2468" w:rsidP="00527B5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FE2468" w:rsidRPr="008860F2" w14:paraId="25E1C15F" w14:textId="77777777" w:rsidTr="00B274C5">
        <w:tc>
          <w:tcPr>
            <w:tcW w:w="1585" w:type="pct"/>
          </w:tcPr>
          <w:p w14:paraId="5B7C0C90" w14:textId="77777777" w:rsidR="00FE2468" w:rsidRPr="008860F2" w:rsidRDefault="00FE2468" w:rsidP="00527B5D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0" w:type="pct"/>
            <w:gridSpan w:val="4"/>
          </w:tcPr>
          <w:p w14:paraId="40FAC98D" w14:textId="77777777" w:rsidR="00FE2468" w:rsidRPr="008860F2" w:rsidRDefault="00FE2468" w:rsidP="00527B5D">
            <w:pPr>
              <w:pStyle w:val="NoSpacing"/>
              <w:ind w:left="156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66" w:type="pct"/>
            <w:gridSpan w:val="14"/>
          </w:tcPr>
          <w:p w14:paraId="70130CDF" w14:textId="77777777" w:rsidR="00FE2468" w:rsidRPr="008860F2" w:rsidRDefault="00FE2468" w:rsidP="00527B5D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84361" w:rsidRPr="008860F2" w14:paraId="7108ED07" w14:textId="77777777" w:rsidTr="00B274C5">
        <w:trPr>
          <w:gridAfter w:val="1"/>
          <w:wAfter w:w="6" w:type="pct"/>
          <w:trHeight w:val="68"/>
        </w:trPr>
        <w:tc>
          <w:tcPr>
            <w:tcW w:w="2227" w:type="pct"/>
            <w:gridSpan w:val="4"/>
          </w:tcPr>
          <w:p w14:paraId="6D97207C" w14:textId="77777777" w:rsidR="00784361" w:rsidRPr="008860F2" w:rsidRDefault="00784361" w:rsidP="00784361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4" w:type="pct"/>
            <w:gridSpan w:val="2"/>
          </w:tcPr>
          <w:p w14:paraId="59C61AB9" w14:textId="77777777" w:rsidR="00784361" w:rsidRPr="008860F2" w:rsidRDefault="00784361" w:rsidP="0078436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" w:type="pct"/>
            <w:gridSpan w:val="2"/>
          </w:tcPr>
          <w:p w14:paraId="1FFC17C8" w14:textId="77777777" w:rsidR="00784361" w:rsidRPr="008860F2" w:rsidRDefault="00784361" w:rsidP="0078436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25290EB4" w14:textId="77777777" w:rsidR="00784361" w:rsidRPr="008860F2" w:rsidRDefault="00784361" w:rsidP="00EA045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3325C7F6" w14:textId="77777777" w:rsidR="00784361" w:rsidRPr="008860F2" w:rsidRDefault="00784361" w:rsidP="0078436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</w:tcPr>
          <w:p w14:paraId="4B750787" w14:textId="77777777" w:rsidR="00784361" w:rsidRPr="008860F2" w:rsidRDefault="00784361" w:rsidP="0078436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63AE93BE" w14:textId="77777777" w:rsidR="00784361" w:rsidRPr="008860F2" w:rsidRDefault="00784361" w:rsidP="0078436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gridSpan w:val="2"/>
          </w:tcPr>
          <w:p w14:paraId="3B66C7BA" w14:textId="77777777" w:rsidR="00784361" w:rsidRPr="008860F2" w:rsidRDefault="00784361" w:rsidP="00854161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088D" w:rsidRPr="008860F2" w14:paraId="00C7071D" w14:textId="77777777" w:rsidTr="00B274C5">
        <w:trPr>
          <w:gridAfter w:val="1"/>
          <w:wAfter w:w="6" w:type="pct"/>
        </w:trPr>
        <w:tc>
          <w:tcPr>
            <w:tcW w:w="2227" w:type="pct"/>
            <w:gridSpan w:val="4"/>
          </w:tcPr>
          <w:p w14:paraId="7024974E" w14:textId="77777777" w:rsidR="00F1088D" w:rsidRPr="008860F2" w:rsidRDefault="00F1088D" w:rsidP="00F1088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594" w:type="pct"/>
            <w:gridSpan w:val="2"/>
          </w:tcPr>
          <w:p w14:paraId="46CD8671" w14:textId="208E5BFE" w:rsidR="00F1088D" w:rsidRPr="008860F2" w:rsidRDefault="00F1088D" w:rsidP="00F4329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3" w:type="pct"/>
            <w:gridSpan w:val="2"/>
          </w:tcPr>
          <w:p w14:paraId="55AB87AC" w14:textId="77777777" w:rsidR="00F1088D" w:rsidRPr="008860F2" w:rsidRDefault="00F1088D" w:rsidP="00F1088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3080BD88" w14:textId="77777777" w:rsidR="00F1088D" w:rsidRPr="008860F2" w:rsidRDefault="00F1088D" w:rsidP="0068321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  <w:gridSpan w:val="2"/>
          </w:tcPr>
          <w:p w14:paraId="55F3E166" w14:textId="77777777" w:rsidR="00F1088D" w:rsidRPr="008860F2" w:rsidRDefault="00F1088D" w:rsidP="00F1088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</w:tcPr>
          <w:p w14:paraId="081ADB7A" w14:textId="6CC94900" w:rsidR="00F1088D" w:rsidRPr="008860F2" w:rsidRDefault="00F165EF" w:rsidP="00EA045F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110.02</w:t>
            </w:r>
          </w:p>
        </w:tc>
        <w:tc>
          <w:tcPr>
            <w:tcW w:w="141" w:type="pct"/>
            <w:gridSpan w:val="2"/>
          </w:tcPr>
          <w:p w14:paraId="09628D7F" w14:textId="77777777" w:rsidR="00F1088D" w:rsidRPr="008860F2" w:rsidRDefault="00F1088D" w:rsidP="00F1088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14:paraId="24DB0121" w14:textId="376037E8" w:rsidR="00F1088D" w:rsidRPr="00FC4D38" w:rsidRDefault="00F1088D" w:rsidP="00FC4D38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FC4D38">
              <w:rPr>
                <w:rFonts w:ascii="Angsana New" w:hAnsi="Angsana New" w:cs="Angsana New"/>
                <w:sz w:val="28"/>
                <w:szCs w:val="28"/>
              </w:rPr>
              <w:t>128.37</w:t>
            </w:r>
          </w:p>
        </w:tc>
      </w:tr>
      <w:tr w:rsidR="00F1088D" w:rsidRPr="008860F2" w14:paraId="3D76E1FB" w14:textId="77777777" w:rsidTr="00B274C5">
        <w:trPr>
          <w:gridAfter w:val="1"/>
          <w:wAfter w:w="6" w:type="pct"/>
        </w:trPr>
        <w:tc>
          <w:tcPr>
            <w:tcW w:w="2227" w:type="pct"/>
            <w:gridSpan w:val="4"/>
          </w:tcPr>
          <w:p w14:paraId="6E6898E2" w14:textId="77777777" w:rsidR="00F1088D" w:rsidRPr="008860F2" w:rsidRDefault="00F1088D" w:rsidP="00F1088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4" w:type="pct"/>
            <w:gridSpan w:val="2"/>
          </w:tcPr>
          <w:p w14:paraId="3DBDFC88" w14:textId="106BDC0B" w:rsidR="00F1088D" w:rsidRPr="008860F2" w:rsidRDefault="00F1088D" w:rsidP="00F4329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3" w:type="pct"/>
            <w:gridSpan w:val="2"/>
          </w:tcPr>
          <w:p w14:paraId="3C8DB81C" w14:textId="77777777" w:rsidR="00F1088D" w:rsidRPr="008860F2" w:rsidRDefault="00F1088D" w:rsidP="00F1088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23DCE7AF" w14:textId="77777777" w:rsidR="00F1088D" w:rsidRPr="008860F2" w:rsidRDefault="00F1088D" w:rsidP="0068321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  <w:gridSpan w:val="2"/>
          </w:tcPr>
          <w:p w14:paraId="6CB0F26C" w14:textId="77777777" w:rsidR="00F1088D" w:rsidRPr="008860F2" w:rsidRDefault="00F1088D" w:rsidP="00F1088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</w:tcPr>
          <w:p w14:paraId="5B510EDF" w14:textId="713E56E0" w:rsidR="00F1088D" w:rsidRPr="008860F2" w:rsidRDefault="00F165EF" w:rsidP="00F1088D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157.62</w:t>
            </w:r>
          </w:p>
        </w:tc>
        <w:tc>
          <w:tcPr>
            <w:tcW w:w="141" w:type="pct"/>
            <w:gridSpan w:val="2"/>
          </w:tcPr>
          <w:p w14:paraId="4FB461BE" w14:textId="77777777" w:rsidR="00F1088D" w:rsidRPr="008860F2" w:rsidRDefault="00F1088D" w:rsidP="00F1088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14:paraId="5616A2F8" w14:textId="157CF407" w:rsidR="00F1088D" w:rsidRPr="00FC4D38" w:rsidRDefault="00F1088D" w:rsidP="00FC4D38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FC4D38">
              <w:rPr>
                <w:rFonts w:ascii="Angsana New" w:hAnsi="Angsana New" w:cs="Angsana New"/>
                <w:sz w:val="28"/>
                <w:szCs w:val="28"/>
              </w:rPr>
              <w:t>198.78</w:t>
            </w:r>
          </w:p>
        </w:tc>
      </w:tr>
      <w:tr w:rsidR="00F1088D" w:rsidRPr="008860F2" w14:paraId="08D67BCB" w14:textId="77777777" w:rsidTr="00B274C5">
        <w:trPr>
          <w:gridAfter w:val="1"/>
          <w:wAfter w:w="6" w:type="pct"/>
        </w:trPr>
        <w:tc>
          <w:tcPr>
            <w:tcW w:w="2227" w:type="pct"/>
            <w:gridSpan w:val="4"/>
          </w:tcPr>
          <w:p w14:paraId="14C82484" w14:textId="77777777" w:rsidR="00F1088D" w:rsidRPr="008860F2" w:rsidRDefault="00F1088D" w:rsidP="00F1088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594" w:type="pct"/>
            <w:gridSpan w:val="2"/>
          </w:tcPr>
          <w:p w14:paraId="5D2D969F" w14:textId="14E55163" w:rsidR="00F1088D" w:rsidRPr="008860F2" w:rsidRDefault="00F1088D" w:rsidP="00F4329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3" w:type="pct"/>
            <w:gridSpan w:val="2"/>
          </w:tcPr>
          <w:p w14:paraId="38F83438" w14:textId="77777777" w:rsidR="00F1088D" w:rsidRPr="008860F2" w:rsidRDefault="00F1088D" w:rsidP="00F1088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24F815BF" w14:textId="77777777" w:rsidR="00F1088D" w:rsidRPr="008860F2" w:rsidRDefault="00F1088D" w:rsidP="0068321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  <w:gridSpan w:val="2"/>
          </w:tcPr>
          <w:p w14:paraId="5C670C36" w14:textId="77777777" w:rsidR="00F1088D" w:rsidRPr="008860F2" w:rsidRDefault="00F1088D" w:rsidP="00F1088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</w:tcPr>
          <w:p w14:paraId="784C6CEC" w14:textId="502D1708" w:rsidR="00F1088D" w:rsidRPr="008860F2" w:rsidRDefault="00F165EF" w:rsidP="00F1088D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169.55</w:t>
            </w:r>
          </w:p>
        </w:tc>
        <w:tc>
          <w:tcPr>
            <w:tcW w:w="141" w:type="pct"/>
            <w:gridSpan w:val="2"/>
          </w:tcPr>
          <w:p w14:paraId="26FB9CDC" w14:textId="77777777" w:rsidR="00F1088D" w:rsidRPr="008860F2" w:rsidRDefault="00F1088D" w:rsidP="00F1088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14:paraId="1DBD78F8" w14:textId="26755DDA" w:rsidR="00F1088D" w:rsidRPr="00FC4D38" w:rsidRDefault="00F1088D" w:rsidP="00FC4D38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FC4D38">
              <w:rPr>
                <w:rFonts w:ascii="Angsana New" w:hAnsi="Angsana New" w:cs="Angsana New"/>
                <w:sz w:val="28"/>
                <w:szCs w:val="28"/>
              </w:rPr>
              <w:t>214.40</w:t>
            </w:r>
          </w:p>
        </w:tc>
      </w:tr>
      <w:tr w:rsidR="00F1088D" w:rsidRPr="008860F2" w14:paraId="6EF305A0" w14:textId="77777777" w:rsidTr="00B274C5">
        <w:trPr>
          <w:gridAfter w:val="1"/>
          <w:wAfter w:w="6" w:type="pct"/>
        </w:trPr>
        <w:tc>
          <w:tcPr>
            <w:tcW w:w="2227" w:type="pct"/>
            <w:gridSpan w:val="4"/>
          </w:tcPr>
          <w:p w14:paraId="2757C8FB" w14:textId="77777777" w:rsidR="00F1088D" w:rsidRPr="008860F2" w:rsidRDefault="00F1088D" w:rsidP="00F1088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594" w:type="pct"/>
            <w:gridSpan w:val="2"/>
          </w:tcPr>
          <w:p w14:paraId="6DC5FB6E" w14:textId="3C701011" w:rsidR="00F1088D" w:rsidRPr="008860F2" w:rsidRDefault="00F1088D" w:rsidP="00F4329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3" w:type="pct"/>
            <w:gridSpan w:val="2"/>
          </w:tcPr>
          <w:p w14:paraId="5F4B9848" w14:textId="77777777" w:rsidR="00F1088D" w:rsidRPr="008860F2" w:rsidRDefault="00F1088D" w:rsidP="00F1088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721DDC98" w14:textId="77777777" w:rsidR="00F1088D" w:rsidRPr="008860F2" w:rsidRDefault="00F1088D" w:rsidP="0068321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  <w:gridSpan w:val="2"/>
          </w:tcPr>
          <w:p w14:paraId="7EA49645" w14:textId="77777777" w:rsidR="00F1088D" w:rsidRPr="008860F2" w:rsidRDefault="00F1088D" w:rsidP="00F1088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</w:tcPr>
          <w:p w14:paraId="0B25DA5E" w14:textId="0252E2A3" w:rsidR="00F1088D" w:rsidRPr="008860F2" w:rsidRDefault="00403D44" w:rsidP="00F1088D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0.26</w:t>
            </w:r>
          </w:p>
        </w:tc>
        <w:tc>
          <w:tcPr>
            <w:tcW w:w="141" w:type="pct"/>
            <w:gridSpan w:val="2"/>
          </w:tcPr>
          <w:p w14:paraId="46370105" w14:textId="77777777" w:rsidR="00F1088D" w:rsidRPr="008860F2" w:rsidRDefault="00F1088D" w:rsidP="00F1088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14:paraId="472EF17C" w14:textId="741C63DB" w:rsidR="00F1088D" w:rsidRPr="00FC4D38" w:rsidRDefault="00F1088D" w:rsidP="00FC4D38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FC4D38">
              <w:rPr>
                <w:rFonts w:ascii="Angsana New" w:hAnsi="Angsana New" w:cs="Angsana New"/>
                <w:sz w:val="28"/>
                <w:szCs w:val="28"/>
              </w:rPr>
              <w:t>0.18</w:t>
            </w:r>
          </w:p>
        </w:tc>
      </w:tr>
      <w:tr w:rsidR="00F1088D" w:rsidRPr="008860F2" w14:paraId="1905B07A" w14:textId="77777777" w:rsidTr="00B274C5">
        <w:trPr>
          <w:gridAfter w:val="1"/>
          <w:wAfter w:w="6" w:type="pct"/>
        </w:trPr>
        <w:tc>
          <w:tcPr>
            <w:tcW w:w="2227" w:type="pct"/>
            <w:gridSpan w:val="4"/>
          </w:tcPr>
          <w:p w14:paraId="7C2BB452" w14:textId="77777777" w:rsidR="00F1088D" w:rsidRPr="008860F2" w:rsidRDefault="00F1088D" w:rsidP="00F1088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4" w:type="pct"/>
            <w:gridSpan w:val="2"/>
          </w:tcPr>
          <w:p w14:paraId="33B1AEE4" w14:textId="3225327F" w:rsidR="00F1088D" w:rsidRPr="008860F2" w:rsidRDefault="00F1088D" w:rsidP="00F4329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3" w:type="pct"/>
            <w:gridSpan w:val="2"/>
          </w:tcPr>
          <w:p w14:paraId="428F3978" w14:textId="77777777" w:rsidR="00F1088D" w:rsidRPr="008860F2" w:rsidRDefault="00F1088D" w:rsidP="00F1088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0B9C85DE" w14:textId="77777777" w:rsidR="00F1088D" w:rsidRPr="008860F2" w:rsidRDefault="00F1088D" w:rsidP="0068321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  <w:gridSpan w:val="2"/>
          </w:tcPr>
          <w:p w14:paraId="0EC83DE3" w14:textId="77777777" w:rsidR="00F1088D" w:rsidRPr="008860F2" w:rsidRDefault="00F1088D" w:rsidP="00F1088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</w:tcPr>
          <w:p w14:paraId="32FAF5B2" w14:textId="21E864BC" w:rsidR="00F1088D" w:rsidRPr="008860F2" w:rsidRDefault="00403D44" w:rsidP="00F1088D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0.91</w:t>
            </w:r>
          </w:p>
        </w:tc>
        <w:tc>
          <w:tcPr>
            <w:tcW w:w="141" w:type="pct"/>
            <w:gridSpan w:val="2"/>
          </w:tcPr>
          <w:p w14:paraId="60B08B66" w14:textId="77777777" w:rsidR="00F1088D" w:rsidRPr="008860F2" w:rsidRDefault="00F1088D" w:rsidP="00F1088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14:paraId="6FE0AACF" w14:textId="442A331B" w:rsidR="00F1088D" w:rsidRPr="00FC4D38" w:rsidRDefault="00F1088D" w:rsidP="00FC4D38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FC4D38">
              <w:rPr>
                <w:rFonts w:ascii="Angsana New" w:hAnsi="Angsana New" w:cs="Angsana New"/>
                <w:sz w:val="28"/>
                <w:szCs w:val="28"/>
              </w:rPr>
              <w:t>2.91</w:t>
            </w:r>
          </w:p>
        </w:tc>
      </w:tr>
      <w:tr w:rsidR="00F1088D" w:rsidRPr="008860F2" w14:paraId="006FEE6F" w14:textId="77777777" w:rsidTr="00B274C5">
        <w:trPr>
          <w:gridAfter w:val="1"/>
          <w:wAfter w:w="6" w:type="pct"/>
        </w:trPr>
        <w:tc>
          <w:tcPr>
            <w:tcW w:w="2227" w:type="pct"/>
            <w:gridSpan w:val="4"/>
          </w:tcPr>
          <w:p w14:paraId="0A4FF3BE" w14:textId="77777777" w:rsidR="00F1088D" w:rsidRPr="008860F2" w:rsidRDefault="00F1088D" w:rsidP="00F1088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594" w:type="pct"/>
            <w:gridSpan w:val="2"/>
          </w:tcPr>
          <w:p w14:paraId="38467513" w14:textId="20C3D231" w:rsidR="00F1088D" w:rsidRPr="008860F2" w:rsidRDefault="00D6219C" w:rsidP="00D6219C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3" w:type="pct"/>
            <w:gridSpan w:val="2"/>
          </w:tcPr>
          <w:p w14:paraId="02062476" w14:textId="77777777" w:rsidR="00F1088D" w:rsidRPr="008860F2" w:rsidRDefault="00F1088D" w:rsidP="00F1088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40B16C14" w14:textId="77777777" w:rsidR="00F1088D" w:rsidRPr="008860F2" w:rsidRDefault="00F1088D" w:rsidP="0068321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  <w:gridSpan w:val="2"/>
          </w:tcPr>
          <w:p w14:paraId="718C115C" w14:textId="77777777" w:rsidR="00F1088D" w:rsidRPr="008860F2" w:rsidRDefault="00F1088D" w:rsidP="00F1088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</w:tcPr>
          <w:p w14:paraId="2582DBF4" w14:textId="1CDB63C5" w:rsidR="00F1088D" w:rsidRPr="008860F2" w:rsidRDefault="00403D44" w:rsidP="00680A5B">
            <w:pPr>
              <w:pStyle w:val="BodyText"/>
              <w:tabs>
                <w:tab w:val="decimal" w:pos="66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  <w:gridSpan w:val="2"/>
          </w:tcPr>
          <w:p w14:paraId="283CD7EA" w14:textId="77777777" w:rsidR="00F1088D" w:rsidRPr="008860F2" w:rsidRDefault="00F1088D" w:rsidP="00F1088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14:paraId="4133EF4B" w14:textId="29C2B6E0" w:rsidR="00F1088D" w:rsidRPr="00FC4D38" w:rsidRDefault="00F1088D" w:rsidP="00FC4D38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FC4D38">
              <w:rPr>
                <w:rFonts w:ascii="Angsana New" w:hAnsi="Angsana New" w:cs="Angsana New"/>
                <w:sz w:val="28"/>
                <w:szCs w:val="28"/>
              </w:rPr>
              <w:t>0.21</w:t>
            </w:r>
          </w:p>
        </w:tc>
      </w:tr>
      <w:tr w:rsidR="00F1088D" w:rsidRPr="008860F2" w14:paraId="76345F24" w14:textId="77777777" w:rsidTr="00B274C5">
        <w:trPr>
          <w:gridAfter w:val="1"/>
          <w:wAfter w:w="6" w:type="pct"/>
        </w:trPr>
        <w:tc>
          <w:tcPr>
            <w:tcW w:w="2227" w:type="pct"/>
            <w:gridSpan w:val="4"/>
          </w:tcPr>
          <w:p w14:paraId="611AD829" w14:textId="77777777" w:rsidR="00F1088D" w:rsidRPr="008860F2" w:rsidRDefault="00F1088D" w:rsidP="00F1088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594" w:type="pct"/>
            <w:gridSpan w:val="2"/>
          </w:tcPr>
          <w:p w14:paraId="5DE393CE" w14:textId="4FFB7927" w:rsidR="00F1088D" w:rsidRPr="008860F2" w:rsidRDefault="00F1088D" w:rsidP="00680A5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3" w:type="pct"/>
            <w:gridSpan w:val="2"/>
          </w:tcPr>
          <w:p w14:paraId="7EAA3540" w14:textId="77777777" w:rsidR="00F1088D" w:rsidRPr="008860F2" w:rsidRDefault="00F1088D" w:rsidP="00F1088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62C9DC46" w14:textId="77777777" w:rsidR="00F1088D" w:rsidRPr="008860F2" w:rsidRDefault="00F1088D" w:rsidP="0068321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  <w:gridSpan w:val="2"/>
          </w:tcPr>
          <w:p w14:paraId="7514455D" w14:textId="77777777" w:rsidR="00F1088D" w:rsidRPr="008860F2" w:rsidRDefault="00F1088D" w:rsidP="00F1088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</w:tcPr>
          <w:p w14:paraId="25B5FC1E" w14:textId="6F7400A0" w:rsidR="00F1088D" w:rsidRPr="008860F2" w:rsidRDefault="00403D44" w:rsidP="00F1088D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0.97</w:t>
            </w:r>
          </w:p>
        </w:tc>
        <w:tc>
          <w:tcPr>
            <w:tcW w:w="141" w:type="pct"/>
            <w:gridSpan w:val="2"/>
          </w:tcPr>
          <w:p w14:paraId="5195E423" w14:textId="77777777" w:rsidR="00F1088D" w:rsidRPr="008860F2" w:rsidRDefault="00F1088D" w:rsidP="00F1088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14:paraId="7E5DF95D" w14:textId="32693C49" w:rsidR="00F1088D" w:rsidRPr="00FC4D38" w:rsidRDefault="00F1088D" w:rsidP="00FC4D38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FC4D38">
              <w:rPr>
                <w:rFonts w:ascii="Angsana New" w:hAnsi="Angsana New" w:cs="Angsana New"/>
                <w:sz w:val="28"/>
                <w:szCs w:val="28"/>
              </w:rPr>
              <w:t>0.93</w:t>
            </w:r>
          </w:p>
        </w:tc>
      </w:tr>
      <w:tr w:rsidR="00F1088D" w:rsidRPr="008860F2" w14:paraId="6855C241" w14:textId="77777777" w:rsidTr="00B274C5">
        <w:trPr>
          <w:gridAfter w:val="1"/>
          <w:wAfter w:w="6" w:type="pct"/>
        </w:trPr>
        <w:tc>
          <w:tcPr>
            <w:tcW w:w="2227" w:type="pct"/>
            <w:gridSpan w:val="4"/>
          </w:tcPr>
          <w:p w14:paraId="5232D9BE" w14:textId="77777777" w:rsidR="00F1088D" w:rsidRPr="008860F2" w:rsidRDefault="00F1088D" w:rsidP="00F1088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4" w:type="pct"/>
            <w:gridSpan w:val="2"/>
          </w:tcPr>
          <w:p w14:paraId="03D83CFF" w14:textId="7D63B025" w:rsidR="00F1088D" w:rsidRPr="008860F2" w:rsidRDefault="00F1088D" w:rsidP="00F4329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3" w:type="pct"/>
            <w:gridSpan w:val="2"/>
          </w:tcPr>
          <w:p w14:paraId="19A8B67D" w14:textId="77777777" w:rsidR="00F1088D" w:rsidRPr="008860F2" w:rsidRDefault="00F1088D" w:rsidP="00F1088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786DA78F" w14:textId="77777777" w:rsidR="00F1088D" w:rsidRPr="008860F2" w:rsidRDefault="00F1088D" w:rsidP="0068321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  <w:gridSpan w:val="2"/>
          </w:tcPr>
          <w:p w14:paraId="21C20419" w14:textId="77777777" w:rsidR="00F1088D" w:rsidRPr="008860F2" w:rsidRDefault="00F1088D" w:rsidP="00F1088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</w:tcPr>
          <w:p w14:paraId="2B240355" w14:textId="1AE7A715" w:rsidR="00F1088D" w:rsidRPr="008860F2" w:rsidRDefault="00403D44" w:rsidP="00F1088D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</w:t>
            </w:r>
            <w:r w:rsidR="00FD21FE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1" w:type="pct"/>
            <w:gridSpan w:val="2"/>
          </w:tcPr>
          <w:p w14:paraId="1FA09BF6" w14:textId="77777777" w:rsidR="00F1088D" w:rsidRPr="008860F2" w:rsidRDefault="00F1088D" w:rsidP="00F1088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14:paraId="6F8BFC2A" w14:textId="00C765B7" w:rsidR="00F1088D" w:rsidRPr="00FC4D38" w:rsidRDefault="00F1088D" w:rsidP="00FC4D38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FC4D38">
              <w:rPr>
                <w:rFonts w:ascii="Angsana New" w:hAnsi="Angsana New" w:cs="Angsana New"/>
                <w:sz w:val="28"/>
                <w:szCs w:val="28"/>
              </w:rPr>
              <w:t>11.09</w:t>
            </w:r>
          </w:p>
        </w:tc>
      </w:tr>
      <w:tr w:rsidR="00F1088D" w:rsidRPr="008860F2" w14:paraId="148D8EC1" w14:textId="77777777" w:rsidTr="00B274C5">
        <w:trPr>
          <w:gridAfter w:val="1"/>
          <w:wAfter w:w="6" w:type="pct"/>
        </w:trPr>
        <w:tc>
          <w:tcPr>
            <w:tcW w:w="2227" w:type="pct"/>
            <w:gridSpan w:val="4"/>
          </w:tcPr>
          <w:p w14:paraId="3D0A2024" w14:textId="77777777" w:rsidR="00F1088D" w:rsidRPr="008860F2" w:rsidRDefault="00F1088D" w:rsidP="00F1088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94" w:type="pct"/>
            <w:gridSpan w:val="2"/>
          </w:tcPr>
          <w:p w14:paraId="487FC777" w14:textId="7469799E" w:rsidR="00F1088D" w:rsidRPr="008860F2" w:rsidRDefault="00F1088D" w:rsidP="00F4329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3" w:type="pct"/>
            <w:gridSpan w:val="2"/>
          </w:tcPr>
          <w:p w14:paraId="6913F785" w14:textId="77777777" w:rsidR="00F1088D" w:rsidRPr="008860F2" w:rsidRDefault="00F1088D" w:rsidP="00F1088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3E0B9A9C" w14:textId="77777777" w:rsidR="00F1088D" w:rsidRPr="008860F2" w:rsidRDefault="00F1088D" w:rsidP="0068321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  <w:gridSpan w:val="2"/>
          </w:tcPr>
          <w:p w14:paraId="5E371EB9" w14:textId="77777777" w:rsidR="00F1088D" w:rsidRPr="008860F2" w:rsidRDefault="00F1088D" w:rsidP="00F1088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</w:tcPr>
          <w:p w14:paraId="03A28710" w14:textId="30A6A4AA" w:rsidR="00F1088D" w:rsidRPr="008860F2" w:rsidRDefault="00403D44" w:rsidP="00F1088D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6.84</w:t>
            </w:r>
          </w:p>
        </w:tc>
        <w:tc>
          <w:tcPr>
            <w:tcW w:w="141" w:type="pct"/>
            <w:gridSpan w:val="2"/>
          </w:tcPr>
          <w:p w14:paraId="0D241ADA" w14:textId="77777777" w:rsidR="00F1088D" w:rsidRPr="008860F2" w:rsidRDefault="00F1088D" w:rsidP="00F1088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14:paraId="3D26CCDA" w14:textId="1AC5F572" w:rsidR="00F1088D" w:rsidRPr="00FC4D38" w:rsidRDefault="00F1088D" w:rsidP="00FC4D38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FC4D38">
              <w:rPr>
                <w:rFonts w:ascii="Angsana New" w:hAnsi="Angsana New" w:cs="Angsana New"/>
                <w:sz w:val="28"/>
                <w:szCs w:val="28"/>
              </w:rPr>
              <w:t>18.61</w:t>
            </w:r>
          </w:p>
        </w:tc>
      </w:tr>
      <w:tr w:rsidR="00F1088D" w:rsidRPr="008860F2" w14:paraId="02557FBA" w14:textId="77777777" w:rsidTr="00B274C5">
        <w:trPr>
          <w:gridAfter w:val="1"/>
          <w:wAfter w:w="6" w:type="pct"/>
        </w:trPr>
        <w:tc>
          <w:tcPr>
            <w:tcW w:w="2227" w:type="pct"/>
            <w:gridSpan w:val="4"/>
          </w:tcPr>
          <w:p w14:paraId="7E6258E5" w14:textId="77777777" w:rsidR="00F1088D" w:rsidRPr="00AA3023" w:rsidRDefault="00F1088D" w:rsidP="00F1088D">
            <w:pPr>
              <w:pStyle w:val="NoSpacing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594" w:type="pct"/>
            <w:gridSpan w:val="2"/>
          </w:tcPr>
          <w:p w14:paraId="1DF94D5E" w14:textId="77777777" w:rsidR="00F1088D" w:rsidRPr="00AA3023" w:rsidRDefault="00F1088D" w:rsidP="00F1088D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3" w:type="pct"/>
            <w:gridSpan w:val="2"/>
          </w:tcPr>
          <w:p w14:paraId="0019D283" w14:textId="77777777" w:rsidR="00F1088D" w:rsidRPr="00AA3023" w:rsidRDefault="00F1088D" w:rsidP="00F1088D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82" w:type="pct"/>
            <w:gridSpan w:val="2"/>
          </w:tcPr>
          <w:p w14:paraId="79ADAA60" w14:textId="77777777" w:rsidR="00F1088D" w:rsidRPr="00EA045F" w:rsidRDefault="00F1088D" w:rsidP="00EA045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166E2D53" w14:textId="77777777" w:rsidR="00F1088D" w:rsidRPr="00AA3023" w:rsidRDefault="00F1088D" w:rsidP="00F1088D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96" w:type="pct"/>
            <w:gridSpan w:val="2"/>
          </w:tcPr>
          <w:p w14:paraId="1BCD816D" w14:textId="77777777" w:rsidR="00F1088D" w:rsidRPr="00AA3023" w:rsidRDefault="00F1088D" w:rsidP="00F1088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pct"/>
            <w:gridSpan w:val="2"/>
          </w:tcPr>
          <w:p w14:paraId="35EAF5E2" w14:textId="77777777" w:rsidR="00F1088D" w:rsidRPr="00AA3023" w:rsidRDefault="00F1088D" w:rsidP="00F1088D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90" w:type="pct"/>
            <w:gridSpan w:val="2"/>
          </w:tcPr>
          <w:p w14:paraId="11E7BD4A" w14:textId="77777777" w:rsidR="00F1088D" w:rsidRPr="00AA3023" w:rsidRDefault="00F1088D" w:rsidP="00F1088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1088D" w:rsidRPr="008860F2" w14:paraId="763FCBD1" w14:textId="77777777" w:rsidTr="00B274C5">
        <w:trPr>
          <w:gridAfter w:val="1"/>
          <w:wAfter w:w="6" w:type="pct"/>
        </w:trPr>
        <w:tc>
          <w:tcPr>
            <w:tcW w:w="2227" w:type="pct"/>
            <w:gridSpan w:val="4"/>
          </w:tcPr>
          <w:p w14:paraId="2A40E547" w14:textId="73CA1D80" w:rsidR="00F1088D" w:rsidRPr="008860F2" w:rsidRDefault="00F1088D" w:rsidP="00F1088D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4" w:type="pct"/>
            <w:gridSpan w:val="2"/>
          </w:tcPr>
          <w:p w14:paraId="16A8A8DE" w14:textId="77777777" w:rsidR="00F1088D" w:rsidRPr="008860F2" w:rsidRDefault="00F1088D" w:rsidP="00F1088D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" w:type="pct"/>
            <w:gridSpan w:val="2"/>
          </w:tcPr>
          <w:p w14:paraId="5F62F87B" w14:textId="77777777" w:rsidR="00F1088D" w:rsidRPr="008860F2" w:rsidRDefault="00F1088D" w:rsidP="00F1088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72E36A7C" w14:textId="77777777" w:rsidR="00F1088D" w:rsidRPr="008860F2" w:rsidRDefault="00F1088D" w:rsidP="00F1088D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19791527" w14:textId="77777777" w:rsidR="00F1088D" w:rsidRPr="008860F2" w:rsidRDefault="00F1088D" w:rsidP="00F1088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</w:tcPr>
          <w:p w14:paraId="552D479E" w14:textId="77777777" w:rsidR="00F1088D" w:rsidRPr="008860F2" w:rsidRDefault="00F1088D" w:rsidP="00F1088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4521590E" w14:textId="77777777" w:rsidR="00F1088D" w:rsidRPr="008860F2" w:rsidRDefault="00F1088D" w:rsidP="00F1088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gridSpan w:val="2"/>
          </w:tcPr>
          <w:p w14:paraId="2B625411" w14:textId="77777777" w:rsidR="00F1088D" w:rsidRPr="008860F2" w:rsidRDefault="00F1088D" w:rsidP="00F1088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03D44" w:rsidRPr="008860F2" w14:paraId="015D1BA8" w14:textId="77777777" w:rsidTr="00B274C5">
        <w:trPr>
          <w:gridAfter w:val="1"/>
          <w:wAfter w:w="6" w:type="pct"/>
        </w:trPr>
        <w:tc>
          <w:tcPr>
            <w:tcW w:w="2227" w:type="pct"/>
            <w:gridSpan w:val="4"/>
          </w:tcPr>
          <w:p w14:paraId="087B013F" w14:textId="77777777" w:rsidR="00403D44" w:rsidRPr="008860F2" w:rsidRDefault="00403D44" w:rsidP="00403D4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594" w:type="pct"/>
            <w:gridSpan w:val="2"/>
          </w:tcPr>
          <w:p w14:paraId="71EB8C26" w14:textId="2E0FF21C" w:rsidR="00403D44" w:rsidRPr="008860F2" w:rsidRDefault="00403D44" w:rsidP="00F4329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0.30</w:t>
            </w:r>
          </w:p>
        </w:tc>
        <w:tc>
          <w:tcPr>
            <w:tcW w:w="123" w:type="pct"/>
            <w:gridSpan w:val="2"/>
          </w:tcPr>
          <w:p w14:paraId="746C8BD5" w14:textId="77777777" w:rsidR="00403D44" w:rsidRPr="008860F2" w:rsidRDefault="00403D44" w:rsidP="00403D4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033D584E" w14:textId="07475FB2" w:rsidR="00403D44" w:rsidRPr="008860F2" w:rsidRDefault="00403D44" w:rsidP="0068321C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4.43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6371476E" w14:textId="77777777" w:rsidR="00403D44" w:rsidRPr="008860F2" w:rsidRDefault="00403D44" w:rsidP="00403D4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0BCE2F6B" w14:textId="01EA5617" w:rsidR="00403D44" w:rsidRPr="008860F2" w:rsidRDefault="00403D44" w:rsidP="00680A5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7FFDC7ED" w14:textId="77777777" w:rsidR="00403D44" w:rsidRPr="008860F2" w:rsidRDefault="00403D44" w:rsidP="00403D4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14:paraId="45EBC7CF" w14:textId="0F837D2E" w:rsidR="00403D44" w:rsidRPr="008860F2" w:rsidRDefault="00403D44" w:rsidP="00AB6B13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03D44" w:rsidRPr="008860F2" w14:paraId="44022584" w14:textId="77777777" w:rsidTr="00B274C5">
        <w:trPr>
          <w:gridAfter w:val="1"/>
          <w:wAfter w:w="6" w:type="pct"/>
        </w:trPr>
        <w:tc>
          <w:tcPr>
            <w:tcW w:w="2227" w:type="pct"/>
            <w:gridSpan w:val="4"/>
          </w:tcPr>
          <w:p w14:paraId="71FBFA9F" w14:textId="77777777" w:rsidR="00403D44" w:rsidRPr="0003746F" w:rsidRDefault="00403D44" w:rsidP="00403D44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03746F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4" w:type="pct"/>
            <w:gridSpan w:val="2"/>
          </w:tcPr>
          <w:p w14:paraId="6ACAA25D" w14:textId="55E5972C" w:rsidR="00403D44" w:rsidRPr="0003746F" w:rsidRDefault="00403D44" w:rsidP="00F4329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03746F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58</w:t>
            </w:r>
          </w:p>
        </w:tc>
        <w:tc>
          <w:tcPr>
            <w:tcW w:w="123" w:type="pct"/>
            <w:gridSpan w:val="2"/>
          </w:tcPr>
          <w:p w14:paraId="7AC3CCAE" w14:textId="77777777" w:rsidR="00403D44" w:rsidRPr="008860F2" w:rsidRDefault="00403D44" w:rsidP="00403D4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44903C00" w14:textId="2E829FE0" w:rsidR="00403D44" w:rsidRPr="008860F2" w:rsidRDefault="00403D44" w:rsidP="0068321C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03746F">
              <w:rPr>
                <w:rFonts w:ascii="Angsana New" w:hAnsi="Angsana New" w:cs="Angsana New"/>
                <w:sz w:val="28"/>
                <w:szCs w:val="28"/>
              </w:rPr>
              <w:t>46.79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6C5AB187" w14:textId="77777777" w:rsidR="00403D44" w:rsidRPr="008860F2" w:rsidRDefault="00403D44" w:rsidP="00403D4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6E59669A" w14:textId="15F55513" w:rsidR="00403D44" w:rsidRPr="008860F2" w:rsidRDefault="00403D44" w:rsidP="00403D44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76C204C6" w14:textId="77777777" w:rsidR="00403D44" w:rsidRPr="008860F2" w:rsidRDefault="00403D44" w:rsidP="00403D44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14:paraId="0C3E1040" w14:textId="6CF6BD50" w:rsidR="00403D44" w:rsidRPr="008860F2" w:rsidRDefault="00403D44" w:rsidP="00AB6B13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03D44" w:rsidRPr="008860F2" w14:paraId="5C7F0E10" w14:textId="77777777" w:rsidTr="00B274C5">
        <w:trPr>
          <w:gridAfter w:val="1"/>
          <w:wAfter w:w="6" w:type="pct"/>
        </w:trPr>
        <w:tc>
          <w:tcPr>
            <w:tcW w:w="2227" w:type="pct"/>
            <w:gridSpan w:val="4"/>
          </w:tcPr>
          <w:p w14:paraId="53FE4B23" w14:textId="3020315C" w:rsidR="00403D44" w:rsidRPr="0003746F" w:rsidRDefault="00403D44" w:rsidP="00403D44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594" w:type="pct"/>
            <w:gridSpan w:val="2"/>
          </w:tcPr>
          <w:p w14:paraId="5D9572D4" w14:textId="2EA8A936" w:rsidR="00403D44" w:rsidRPr="0003746F" w:rsidRDefault="00D6219C" w:rsidP="00F4329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1D0957">
              <w:rPr>
                <w:rFonts w:ascii="Angsana New" w:hAnsi="Angsana New" w:cs="Angsana New"/>
                <w:sz w:val="28"/>
                <w:szCs w:val="28"/>
              </w:rPr>
              <w:t>7.00</w:t>
            </w:r>
          </w:p>
        </w:tc>
        <w:tc>
          <w:tcPr>
            <w:tcW w:w="123" w:type="pct"/>
            <w:gridSpan w:val="2"/>
          </w:tcPr>
          <w:p w14:paraId="4963052F" w14:textId="77777777" w:rsidR="00403D44" w:rsidRPr="008860F2" w:rsidRDefault="00403D44" w:rsidP="00403D4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76CAB190" w14:textId="45DDC45C" w:rsidR="00403D44" w:rsidRPr="0003746F" w:rsidRDefault="00403D44" w:rsidP="0068321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590AEB2E" w14:textId="77777777" w:rsidR="00403D44" w:rsidRPr="008860F2" w:rsidRDefault="00403D44" w:rsidP="00403D4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12ED25F2" w14:textId="7FCD6D87" w:rsidR="00403D44" w:rsidRPr="008860F2" w:rsidRDefault="00403D44" w:rsidP="00403D44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2ED56D69" w14:textId="77777777" w:rsidR="00403D44" w:rsidRPr="008860F2" w:rsidRDefault="00403D44" w:rsidP="00403D44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14:paraId="4CD32D56" w14:textId="3C528C51" w:rsidR="00403D44" w:rsidRDefault="00403D44" w:rsidP="00AB6B13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70D2F" w:rsidRPr="008860F2" w14:paraId="6D9E7E87" w14:textId="77777777" w:rsidTr="00B274C5">
        <w:trPr>
          <w:gridAfter w:val="1"/>
          <w:wAfter w:w="6" w:type="pct"/>
        </w:trPr>
        <w:tc>
          <w:tcPr>
            <w:tcW w:w="2227" w:type="pct"/>
            <w:gridSpan w:val="4"/>
          </w:tcPr>
          <w:p w14:paraId="30CE553B" w14:textId="77777777" w:rsidR="00870D2F" w:rsidRPr="0003746F" w:rsidRDefault="00870D2F" w:rsidP="00403D44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4" w:type="pct"/>
            <w:gridSpan w:val="2"/>
          </w:tcPr>
          <w:p w14:paraId="76A88D06" w14:textId="77777777" w:rsidR="00870D2F" w:rsidRPr="0003746F" w:rsidRDefault="00870D2F" w:rsidP="00403D44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" w:type="pct"/>
            <w:gridSpan w:val="2"/>
          </w:tcPr>
          <w:p w14:paraId="3B372228" w14:textId="77777777" w:rsidR="00870D2F" w:rsidRPr="008860F2" w:rsidRDefault="00870D2F" w:rsidP="00403D4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4D261F7D" w14:textId="77777777" w:rsidR="00870D2F" w:rsidRPr="008860F2" w:rsidRDefault="00870D2F" w:rsidP="00403D44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4A92D8C6" w14:textId="77777777" w:rsidR="00870D2F" w:rsidRPr="008860F2" w:rsidRDefault="00870D2F" w:rsidP="00403D4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7E930003" w14:textId="77777777" w:rsidR="00870D2F" w:rsidRPr="008860F2" w:rsidRDefault="00870D2F" w:rsidP="00403D44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68747C5B" w14:textId="77777777" w:rsidR="00870D2F" w:rsidRPr="008860F2" w:rsidRDefault="00870D2F" w:rsidP="00403D44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14:paraId="57D3A645" w14:textId="77777777" w:rsidR="00870D2F" w:rsidRPr="008860F2" w:rsidRDefault="00870D2F" w:rsidP="00AB6B13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03D44" w:rsidRPr="008860F2" w14:paraId="54E2106A" w14:textId="77777777" w:rsidTr="00B274C5">
        <w:trPr>
          <w:gridAfter w:val="1"/>
          <w:wAfter w:w="6" w:type="pct"/>
        </w:trPr>
        <w:tc>
          <w:tcPr>
            <w:tcW w:w="2227" w:type="pct"/>
            <w:gridSpan w:val="4"/>
          </w:tcPr>
          <w:p w14:paraId="76F4E973" w14:textId="77777777" w:rsidR="00403D44" w:rsidRPr="0003746F" w:rsidRDefault="00403D44" w:rsidP="00403D44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0374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94" w:type="pct"/>
            <w:gridSpan w:val="2"/>
          </w:tcPr>
          <w:p w14:paraId="2CACCF73" w14:textId="77777777" w:rsidR="00403D44" w:rsidRPr="0003746F" w:rsidRDefault="00403D44" w:rsidP="00403D44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" w:type="pct"/>
            <w:gridSpan w:val="2"/>
          </w:tcPr>
          <w:p w14:paraId="7C9F2D30" w14:textId="77777777" w:rsidR="00403D44" w:rsidRPr="008860F2" w:rsidRDefault="00403D44" w:rsidP="00403D4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01959668" w14:textId="77777777" w:rsidR="00403D44" w:rsidRPr="008860F2" w:rsidRDefault="00403D44" w:rsidP="00403D44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62B7D2F2" w14:textId="77777777" w:rsidR="00403D44" w:rsidRPr="008860F2" w:rsidRDefault="00403D44" w:rsidP="00403D4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41246C7A" w14:textId="77777777" w:rsidR="00403D44" w:rsidRPr="008860F2" w:rsidRDefault="00403D44" w:rsidP="00403D44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2D624C1A" w14:textId="77777777" w:rsidR="00403D44" w:rsidRPr="008860F2" w:rsidRDefault="00403D44" w:rsidP="00403D44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14:paraId="2F0E5BBC" w14:textId="77777777" w:rsidR="00403D44" w:rsidRPr="008860F2" w:rsidRDefault="00403D44" w:rsidP="00AB6B13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3957" w:rsidRPr="00854161" w14:paraId="0DE29D21" w14:textId="77777777" w:rsidTr="00B274C5">
        <w:trPr>
          <w:gridAfter w:val="1"/>
          <w:wAfter w:w="6" w:type="pct"/>
        </w:trPr>
        <w:tc>
          <w:tcPr>
            <w:tcW w:w="2227" w:type="pct"/>
            <w:gridSpan w:val="4"/>
          </w:tcPr>
          <w:p w14:paraId="7F9C9988" w14:textId="77777777" w:rsidR="00DE3957" w:rsidRPr="0003746F" w:rsidRDefault="00DE3957" w:rsidP="00DE3957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03746F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</w:t>
            </w:r>
            <w:r w:rsidRPr="0003746F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03746F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594" w:type="pct"/>
            <w:gridSpan w:val="2"/>
          </w:tcPr>
          <w:p w14:paraId="35BAED3E" w14:textId="1CF9D750" w:rsidR="00DE3957" w:rsidRPr="0003746F" w:rsidRDefault="00DE3957" w:rsidP="00DE395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533C4C">
              <w:rPr>
                <w:rFonts w:ascii="Angsana New" w:hAnsi="Angsana New" w:cs="Angsana New"/>
                <w:sz w:val="28"/>
                <w:szCs w:val="28"/>
              </w:rPr>
              <w:t>7.3</w:t>
            </w:r>
            <w:r w:rsidR="00046C79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3" w:type="pct"/>
            <w:gridSpan w:val="2"/>
          </w:tcPr>
          <w:p w14:paraId="5F2C40A8" w14:textId="77777777" w:rsidR="00DE3957" w:rsidRPr="008860F2" w:rsidRDefault="00DE3957" w:rsidP="00DE395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3FB964C4" w14:textId="1AC9BBDA" w:rsidR="00DE3957" w:rsidRPr="00E45171" w:rsidRDefault="006B2296" w:rsidP="0068321C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  <w:r w:rsidR="00EA045F">
              <w:rPr>
                <w:rFonts w:ascii="Angsana New" w:hAnsi="Angsana New" w:cs="Angsana New"/>
                <w:sz w:val="28"/>
                <w:szCs w:val="28"/>
              </w:rPr>
              <w:t>8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="00041B73">
              <w:rPr>
                <w:rFonts w:ascii="Angsana New" w:hAnsi="Angsana New" w:cs="Angsana New"/>
                <w:sz w:val="28"/>
                <w:szCs w:val="28"/>
              </w:rPr>
              <w:t>89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465B9715" w14:textId="77777777" w:rsidR="00DE3957" w:rsidRPr="008860F2" w:rsidRDefault="00DE3957" w:rsidP="00DE395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42BFDF57" w14:textId="76A519BB" w:rsidR="00DE3957" w:rsidRPr="008860F2" w:rsidRDefault="00DE3957" w:rsidP="00680A5B">
            <w:pPr>
              <w:pStyle w:val="BodyText"/>
              <w:tabs>
                <w:tab w:val="decimal" w:pos="66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55E7D6DC" w14:textId="77777777" w:rsidR="00DE3957" w:rsidRPr="008860F2" w:rsidRDefault="00DE3957" w:rsidP="00DE395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14:paraId="3A2A8FFD" w14:textId="1CE79277" w:rsidR="00DE3957" w:rsidRPr="008860F2" w:rsidRDefault="00DE3957" w:rsidP="00AB6B13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E3957" w:rsidRPr="00854161" w14:paraId="5B913D34" w14:textId="77777777" w:rsidTr="00B274C5">
        <w:trPr>
          <w:gridAfter w:val="1"/>
          <w:wAfter w:w="6" w:type="pct"/>
        </w:trPr>
        <w:tc>
          <w:tcPr>
            <w:tcW w:w="2227" w:type="pct"/>
            <w:gridSpan w:val="4"/>
          </w:tcPr>
          <w:p w14:paraId="49B2A1A7" w14:textId="77777777" w:rsidR="00DE3957" w:rsidRPr="0003746F" w:rsidRDefault="00DE3957" w:rsidP="00DE395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03746F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594" w:type="pct"/>
            <w:gridSpan w:val="2"/>
          </w:tcPr>
          <w:p w14:paraId="64F05304" w14:textId="1AA593AD" w:rsidR="00DE3957" w:rsidRPr="0003746F" w:rsidRDefault="00C3486C" w:rsidP="00DE395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0.98</w:t>
            </w:r>
          </w:p>
        </w:tc>
        <w:tc>
          <w:tcPr>
            <w:tcW w:w="123" w:type="pct"/>
            <w:gridSpan w:val="2"/>
          </w:tcPr>
          <w:p w14:paraId="72ADA800" w14:textId="77777777" w:rsidR="00DE3957" w:rsidRPr="008860F2" w:rsidRDefault="00DE3957" w:rsidP="00DE395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0B130941" w14:textId="301BF0BF" w:rsidR="00DE3957" w:rsidRPr="00E45171" w:rsidRDefault="00DE3957" w:rsidP="0068321C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E45171">
              <w:rPr>
                <w:rFonts w:ascii="Angsana New" w:hAnsi="Angsana New" w:cs="Angsana New"/>
                <w:sz w:val="28"/>
                <w:szCs w:val="28"/>
              </w:rPr>
              <w:t>157.11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7456C2D3" w14:textId="77777777" w:rsidR="00DE3957" w:rsidRPr="008860F2" w:rsidRDefault="00DE3957" w:rsidP="00DE395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3F7D0C0B" w14:textId="36D91DAF" w:rsidR="00DE3957" w:rsidRPr="008860F2" w:rsidRDefault="00DE3957" w:rsidP="00680A5B">
            <w:pPr>
              <w:pStyle w:val="BodyText"/>
              <w:tabs>
                <w:tab w:val="decimal" w:pos="66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3B43D159" w14:textId="77777777" w:rsidR="00DE3957" w:rsidRPr="008860F2" w:rsidRDefault="00DE3957" w:rsidP="00DE395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14:paraId="33C30485" w14:textId="145B77CF" w:rsidR="00DE3957" w:rsidRPr="008860F2" w:rsidRDefault="00DE3957" w:rsidP="00AB6B13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E3957" w:rsidRPr="00854161" w14:paraId="2C9542E4" w14:textId="77777777" w:rsidTr="00B274C5">
        <w:trPr>
          <w:gridAfter w:val="1"/>
          <w:wAfter w:w="6" w:type="pct"/>
        </w:trPr>
        <w:tc>
          <w:tcPr>
            <w:tcW w:w="2227" w:type="pct"/>
            <w:gridSpan w:val="4"/>
          </w:tcPr>
          <w:p w14:paraId="6DE5DA64" w14:textId="77777777" w:rsidR="00DE3957" w:rsidRPr="0003746F" w:rsidRDefault="00DE3957" w:rsidP="00DE3957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03746F">
              <w:rPr>
                <w:rFonts w:ascii="Angsana New" w:hAnsi="Angsana New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594" w:type="pct"/>
            <w:gridSpan w:val="2"/>
          </w:tcPr>
          <w:p w14:paraId="25F81AC0" w14:textId="7E5557DB" w:rsidR="00DE3957" w:rsidRPr="0003746F" w:rsidRDefault="00DE3957" w:rsidP="00DE3957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5.26</w:t>
            </w:r>
          </w:p>
        </w:tc>
        <w:tc>
          <w:tcPr>
            <w:tcW w:w="123" w:type="pct"/>
            <w:gridSpan w:val="2"/>
          </w:tcPr>
          <w:p w14:paraId="3A270B4C" w14:textId="77777777" w:rsidR="00DE3957" w:rsidRPr="008860F2" w:rsidRDefault="00DE3957" w:rsidP="00DE395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06E92A65" w14:textId="13C68F94" w:rsidR="00DE3957" w:rsidRPr="00E45171" w:rsidRDefault="00DE3957" w:rsidP="00AB6B13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E45171">
              <w:rPr>
                <w:rFonts w:ascii="Angsana New" w:hAnsi="Angsana New" w:cs="Angsana New"/>
                <w:sz w:val="28"/>
                <w:szCs w:val="28"/>
              </w:rPr>
              <w:t>7.10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3A0C189E" w14:textId="77777777" w:rsidR="00DE3957" w:rsidRPr="008860F2" w:rsidRDefault="00DE3957" w:rsidP="00DE395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7D193A83" w14:textId="09C312A0" w:rsidR="00DE3957" w:rsidRPr="008860F2" w:rsidRDefault="00DE3957" w:rsidP="00680A5B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5.26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4BE6C0FB" w14:textId="77777777" w:rsidR="00DE3957" w:rsidRPr="008860F2" w:rsidRDefault="00DE3957" w:rsidP="00DE395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14:paraId="6E862DBB" w14:textId="42ED068E" w:rsidR="00DE3957" w:rsidRPr="008860F2" w:rsidRDefault="00DE3957" w:rsidP="00AB6B13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7.10</w:t>
            </w:r>
          </w:p>
        </w:tc>
      </w:tr>
      <w:tr w:rsidR="00DE3957" w:rsidRPr="00854161" w14:paraId="59F0E542" w14:textId="77777777" w:rsidTr="00B274C5">
        <w:trPr>
          <w:gridAfter w:val="1"/>
          <w:wAfter w:w="6" w:type="pct"/>
        </w:trPr>
        <w:tc>
          <w:tcPr>
            <w:tcW w:w="1768" w:type="pct"/>
            <w:gridSpan w:val="2"/>
          </w:tcPr>
          <w:p w14:paraId="2502EE7D" w14:textId="77777777" w:rsidR="00DE3957" w:rsidRPr="0003746F" w:rsidRDefault="00DE3957" w:rsidP="00DE3957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03746F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รายได้ค่าธรรมเนียมการจัดการกองทรัสต์</w:t>
            </w:r>
          </w:p>
        </w:tc>
        <w:tc>
          <w:tcPr>
            <w:tcW w:w="459" w:type="pct"/>
            <w:gridSpan w:val="2"/>
          </w:tcPr>
          <w:p w14:paraId="7C83F9B6" w14:textId="74A5BB35" w:rsidR="00DE3957" w:rsidRPr="0003746F" w:rsidRDefault="00DE3957" w:rsidP="00DE3957">
            <w:pPr>
              <w:pStyle w:val="NoSpacing"/>
              <w:tabs>
                <w:tab w:val="clear" w:pos="680"/>
                <w:tab w:val="left" w:pos="255"/>
                <w:tab w:val="left" w:pos="660"/>
              </w:tabs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3746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03746F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  <w:r w:rsidRPr="0003746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="00680A5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ซ</w:t>
            </w:r>
            <w:r w:rsidRPr="0003746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594" w:type="pct"/>
            <w:gridSpan w:val="2"/>
          </w:tcPr>
          <w:p w14:paraId="6E0FC62E" w14:textId="1E490BE3" w:rsidR="00DE3957" w:rsidRPr="0003746F" w:rsidRDefault="00AB61B8" w:rsidP="00DE395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3.14</w:t>
            </w:r>
          </w:p>
        </w:tc>
        <w:tc>
          <w:tcPr>
            <w:tcW w:w="123" w:type="pct"/>
            <w:gridSpan w:val="2"/>
          </w:tcPr>
          <w:p w14:paraId="6E32D7B5" w14:textId="77777777" w:rsidR="00DE3957" w:rsidRPr="008860F2" w:rsidRDefault="00DE3957" w:rsidP="00DE395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2F8A247B" w14:textId="17B0922E" w:rsidR="00DE3957" w:rsidRPr="008860F2" w:rsidRDefault="00DE3957" w:rsidP="0068321C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03746F">
              <w:rPr>
                <w:rFonts w:ascii="Angsana New" w:hAnsi="Angsana New" w:cs="Angsana New"/>
                <w:sz w:val="28"/>
                <w:szCs w:val="28"/>
              </w:rPr>
              <w:t>18.59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61A6418C" w14:textId="77777777" w:rsidR="00DE3957" w:rsidRPr="008860F2" w:rsidRDefault="00DE3957" w:rsidP="00DE395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422D80E9" w14:textId="75E1528F" w:rsidR="00DE3957" w:rsidRPr="008860F2" w:rsidRDefault="00AB61B8" w:rsidP="00680A5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66B73772" w14:textId="77777777" w:rsidR="00DE3957" w:rsidRPr="008860F2" w:rsidRDefault="00DE3957" w:rsidP="00DE395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14:paraId="1DD6F139" w14:textId="343644FE" w:rsidR="00DE3957" w:rsidRPr="008860F2" w:rsidRDefault="00DE3957" w:rsidP="00AB6B13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46C79" w:rsidRPr="00854161" w14:paraId="6A37C220" w14:textId="77777777" w:rsidTr="00B274C5">
        <w:trPr>
          <w:gridAfter w:val="1"/>
          <w:wAfter w:w="6" w:type="pct"/>
        </w:trPr>
        <w:tc>
          <w:tcPr>
            <w:tcW w:w="1768" w:type="pct"/>
            <w:gridSpan w:val="2"/>
          </w:tcPr>
          <w:p w14:paraId="3BAC050D" w14:textId="40AD0A31" w:rsidR="00046C79" w:rsidRPr="0003746F" w:rsidRDefault="00046C79" w:rsidP="00DE3957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รายได้จากการขายสินทรัพย์</w:t>
            </w:r>
          </w:p>
        </w:tc>
        <w:tc>
          <w:tcPr>
            <w:tcW w:w="459" w:type="pct"/>
            <w:gridSpan w:val="2"/>
          </w:tcPr>
          <w:p w14:paraId="514A867C" w14:textId="77777777" w:rsidR="00046C79" w:rsidRPr="0003746F" w:rsidRDefault="00046C79" w:rsidP="00DE3957">
            <w:pPr>
              <w:pStyle w:val="NoSpacing"/>
              <w:tabs>
                <w:tab w:val="clear" w:pos="680"/>
                <w:tab w:val="left" w:pos="255"/>
                <w:tab w:val="left" w:pos="660"/>
              </w:tabs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" w:type="pct"/>
            <w:gridSpan w:val="2"/>
          </w:tcPr>
          <w:p w14:paraId="331616D1" w14:textId="52937229" w:rsidR="00046C79" w:rsidRDefault="00046C79" w:rsidP="00DE395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0.53</w:t>
            </w:r>
          </w:p>
        </w:tc>
        <w:tc>
          <w:tcPr>
            <w:tcW w:w="123" w:type="pct"/>
            <w:gridSpan w:val="2"/>
          </w:tcPr>
          <w:p w14:paraId="71762C9C" w14:textId="77777777" w:rsidR="00046C79" w:rsidRPr="008860F2" w:rsidRDefault="00046C79" w:rsidP="00DE395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5D9A50F6" w14:textId="0435A901" w:rsidR="00046C79" w:rsidRPr="0003746F" w:rsidRDefault="00046C79" w:rsidP="0068321C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03746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0420C39D" w14:textId="77777777" w:rsidR="00046C79" w:rsidRPr="008860F2" w:rsidRDefault="00046C79" w:rsidP="00DE395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77FD1421" w14:textId="6D02D3F0" w:rsidR="00046C79" w:rsidRDefault="00046C79" w:rsidP="008439E5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0.47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42FA3BBC" w14:textId="77777777" w:rsidR="00046C79" w:rsidRPr="008860F2" w:rsidRDefault="00046C79" w:rsidP="00DE395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14:paraId="14D27DFB" w14:textId="19A13C25" w:rsidR="00046C79" w:rsidRDefault="00046C79" w:rsidP="00AB6B13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03746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E3957" w:rsidRPr="00854161" w14:paraId="57F93C40" w14:textId="77777777" w:rsidTr="00B274C5">
        <w:trPr>
          <w:gridAfter w:val="1"/>
          <w:wAfter w:w="6" w:type="pct"/>
        </w:trPr>
        <w:tc>
          <w:tcPr>
            <w:tcW w:w="1861" w:type="pct"/>
            <w:gridSpan w:val="3"/>
          </w:tcPr>
          <w:p w14:paraId="0997EEBF" w14:textId="30F9A0D1" w:rsidR="00DE3957" w:rsidRPr="0003746F" w:rsidRDefault="00DE3957" w:rsidP="00DE3957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03746F">
              <w:rPr>
                <w:rFonts w:ascii="Angsana New" w:hAnsi="Angsana New"/>
                <w:sz w:val="28"/>
                <w:szCs w:val="28"/>
                <w:cs/>
              </w:rPr>
              <w:t>กำไรจากการ</w:t>
            </w:r>
            <w:r w:rsidR="00AE59F6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Pr="0003746F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366" w:type="pct"/>
          </w:tcPr>
          <w:p w14:paraId="24AEB9BB" w14:textId="77777777" w:rsidR="00DE3957" w:rsidRPr="0003746F" w:rsidRDefault="00DE3957" w:rsidP="00DE3957">
            <w:pPr>
              <w:pStyle w:val="NoSpacing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3746F">
              <w:rPr>
                <w:rFonts w:ascii="Angsana New" w:hAnsi="Angsana New"/>
                <w:i/>
                <w:iCs/>
                <w:sz w:val="28"/>
                <w:szCs w:val="28"/>
              </w:rPr>
              <w:t>13</w:t>
            </w:r>
          </w:p>
        </w:tc>
        <w:tc>
          <w:tcPr>
            <w:tcW w:w="594" w:type="pct"/>
            <w:gridSpan w:val="2"/>
          </w:tcPr>
          <w:p w14:paraId="5E17F214" w14:textId="09C39142" w:rsidR="00DE3957" w:rsidRPr="0003746F" w:rsidRDefault="00EA045F" w:rsidP="00DE3957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="00AB61B8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  <w:tc>
          <w:tcPr>
            <w:tcW w:w="123" w:type="pct"/>
            <w:gridSpan w:val="2"/>
          </w:tcPr>
          <w:p w14:paraId="57AEDD7A" w14:textId="77777777" w:rsidR="00DE3957" w:rsidRPr="008860F2" w:rsidRDefault="00DE3957" w:rsidP="00DE395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6A7386F5" w14:textId="3D8AD8F9" w:rsidR="00DE3957" w:rsidRPr="008860F2" w:rsidRDefault="00DE3957" w:rsidP="0068321C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03746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6D0D4596" w14:textId="77777777" w:rsidR="00DE3957" w:rsidRPr="008860F2" w:rsidRDefault="00DE3957" w:rsidP="00DE395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31336A81" w14:textId="1443BC14" w:rsidR="00DE3957" w:rsidRPr="008860F2" w:rsidRDefault="00AB61B8" w:rsidP="00680A5B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21.97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1C8996A1" w14:textId="77777777" w:rsidR="00DE3957" w:rsidRPr="008860F2" w:rsidRDefault="00DE3957" w:rsidP="00DE395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14:paraId="65646811" w14:textId="5391ED6F" w:rsidR="00DE3957" w:rsidRPr="008860F2" w:rsidRDefault="00DE3957" w:rsidP="00AB6B13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E3957" w:rsidRPr="00854161" w14:paraId="1469EEF6" w14:textId="77777777" w:rsidTr="00B274C5">
        <w:trPr>
          <w:gridAfter w:val="1"/>
          <w:wAfter w:w="6" w:type="pct"/>
        </w:trPr>
        <w:tc>
          <w:tcPr>
            <w:tcW w:w="2227" w:type="pct"/>
            <w:gridSpan w:val="4"/>
          </w:tcPr>
          <w:p w14:paraId="0F89488E" w14:textId="77777777" w:rsidR="00DE3957" w:rsidRPr="0003746F" w:rsidRDefault="00DE3957" w:rsidP="00DE3957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03746F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4" w:type="pct"/>
            <w:gridSpan w:val="2"/>
          </w:tcPr>
          <w:p w14:paraId="20B1393E" w14:textId="4158E4C7" w:rsidR="00DE3957" w:rsidRPr="0003746F" w:rsidRDefault="00D41608" w:rsidP="00DE395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0.10</w:t>
            </w:r>
          </w:p>
        </w:tc>
        <w:tc>
          <w:tcPr>
            <w:tcW w:w="123" w:type="pct"/>
            <w:gridSpan w:val="2"/>
          </w:tcPr>
          <w:p w14:paraId="49EDC834" w14:textId="77777777" w:rsidR="00DE3957" w:rsidRPr="008860F2" w:rsidRDefault="00DE3957" w:rsidP="00DE395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42265413" w14:textId="1F60362B" w:rsidR="00DE3957" w:rsidRPr="008860F2" w:rsidRDefault="00DE3957" w:rsidP="0068321C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746F">
              <w:rPr>
                <w:rFonts w:ascii="Angsana New" w:hAnsi="Angsana New" w:cs="Angsana New"/>
                <w:sz w:val="28"/>
                <w:szCs w:val="28"/>
              </w:rPr>
              <w:t>0.23</w:t>
            </w:r>
          </w:p>
        </w:tc>
        <w:tc>
          <w:tcPr>
            <w:tcW w:w="141" w:type="pct"/>
            <w:gridSpan w:val="2"/>
          </w:tcPr>
          <w:p w14:paraId="537426EE" w14:textId="77777777" w:rsidR="00DE3957" w:rsidRPr="008860F2" w:rsidRDefault="00DE3957" w:rsidP="00DE395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</w:tcPr>
          <w:p w14:paraId="2A0663FC" w14:textId="6ED66F3E" w:rsidR="00DE3957" w:rsidRPr="008860F2" w:rsidRDefault="00D41608" w:rsidP="00680A5B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0.10</w:t>
            </w:r>
          </w:p>
        </w:tc>
        <w:tc>
          <w:tcPr>
            <w:tcW w:w="141" w:type="pct"/>
            <w:gridSpan w:val="2"/>
          </w:tcPr>
          <w:p w14:paraId="5236871F" w14:textId="77777777" w:rsidR="00DE3957" w:rsidRPr="008860F2" w:rsidRDefault="00DE3957" w:rsidP="00DE395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gridSpan w:val="2"/>
          </w:tcPr>
          <w:p w14:paraId="10EAA288" w14:textId="20E53200" w:rsidR="00DE3957" w:rsidRPr="008860F2" w:rsidRDefault="00DE3957" w:rsidP="00AB6B13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0.10</w:t>
            </w:r>
          </w:p>
        </w:tc>
      </w:tr>
      <w:tr w:rsidR="00294A52" w:rsidRPr="00854161" w14:paraId="33A47BFF" w14:textId="77777777" w:rsidTr="00B274C5">
        <w:trPr>
          <w:gridAfter w:val="1"/>
          <w:wAfter w:w="6" w:type="pct"/>
        </w:trPr>
        <w:tc>
          <w:tcPr>
            <w:tcW w:w="2227" w:type="pct"/>
            <w:gridSpan w:val="4"/>
          </w:tcPr>
          <w:p w14:paraId="1D0F66FD" w14:textId="4E72BD6B" w:rsidR="00294A52" w:rsidRPr="0003746F" w:rsidRDefault="00294A52" w:rsidP="00294A52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4" w:type="pct"/>
            <w:gridSpan w:val="2"/>
          </w:tcPr>
          <w:p w14:paraId="72EEC250" w14:textId="22D99F0B" w:rsidR="00294A52" w:rsidRPr="0003746F" w:rsidRDefault="00294A52" w:rsidP="00294A5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12.37</w:t>
            </w:r>
          </w:p>
        </w:tc>
        <w:tc>
          <w:tcPr>
            <w:tcW w:w="123" w:type="pct"/>
            <w:gridSpan w:val="2"/>
          </w:tcPr>
          <w:p w14:paraId="4CA15F10" w14:textId="77777777" w:rsidR="00294A52" w:rsidRPr="008860F2" w:rsidRDefault="00294A52" w:rsidP="00294A5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65C8C725" w14:textId="11B7356D" w:rsidR="00294A52" w:rsidRPr="0003746F" w:rsidRDefault="00294A52" w:rsidP="00E562D2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03746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</w:tcPr>
          <w:p w14:paraId="628CCA94" w14:textId="77777777" w:rsidR="00294A52" w:rsidRPr="008860F2" w:rsidRDefault="00294A52" w:rsidP="00294A5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</w:tcPr>
          <w:p w14:paraId="4E447E6F" w14:textId="3C895490" w:rsidR="00294A52" w:rsidRDefault="00294A52" w:rsidP="00E562D2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</w:tcPr>
          <w:p w14:paraId="34B34D07" w14:textId="77777777" w:rsidR="00294A52" w:rsidRPr="008860F2" w:rsidRDefault="00294A52" w:rsidP="00294A5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gridSpan w:val="2"/>
          </w:tcPr>
          <w:p w14:paraId="5D9EE42D" w14:textId="7B7DFA77" w:rsidR="00294A52" w:rsidRDefault="00294A52" w:rsidP="00AE59F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94A52" w:rsidRPr="00854161" w14:paraId="720C45B4" w14:textId="77777777" w:rsidTr="00B274C5">
        <w:trPr>
          <w:gridAfter w:val="1"/>
          <w:wAfter w:w="6" w:type="pct"/>
        </w:trPr>
        <w:tc>
          <w:tcPr>
            <w:tcW w:w="2227" w:type="pct"/>
            <w:gridSpan w:val="4"/>
          </w:tcPr>
          <w:p w14:paraId="3F0105A5" w14:textId="77777777" w:rsidR="00294A52" w:rsidRPr="0003746F" w:rsidRDefault="00294A52" w:rsidP="00294A52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03746F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594" w:type="pct"/>
            <w:gridSpan w:val="2"/>
          </w:tcPr>
          <w:p w14:paraId="25426036" w14:textId="01D5D89E" w:rsidR="00294A52" w:rsidRPr="0003746F" w:rsidRDefault="00710CB6" w:rsidP="00294A52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5.21</w:t>
            </w:r>
          </w:p>
        </w:tc>
        <w:tc>
          <w:tcPr>
            <w:tcW w:w="123" w:type="pct"/>
            <w:gridSpan w:val="2"/>
          </w:tcPr>
          <w:p w14:paraId="7E71C637" w14:textId="77777777" w:rsidR="00294A52" w:rsidRPr="008860F2" w:rsidRDefault="00294A52" w:rsidP="00294A5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6DCE1A92" w14:textId="3EC5B26A" w:rsidR="00294A52" w:rsidRPr="008860F2" w:rsidRDefault="00294A52" w:rsidP="00294A5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03746F">
              <w:rPr>
                <w:rFonts w:ascii="Angsana New" w:hAnsi="Angsana New" w:cs="Angsana New"/>
                <w:sz w:val="28"/>
                <w:szCs w:val="28"/>
              </w:rPr>
              <w:t>0.10</w:t>
            </w:r>
          </w:p>
        </w:tc>
        <w:tc>
          <w:tcPr>
            <w:tcW w:w="141" w:type="pct"/>
            <w:gridSpan w:val="2"/>
          </w:tcPr>
          <w:p w14:paraId="16DE5724" w14:textId="77777777" w:rsidR="00294A52" w:rsidRPr="008860F2" w:rsidRDefault="00294A52" w:rsidP="00294A5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</w:tcPr>
          <w:p w14:paraId="6AC1BC8B" w14:textId="7780E97B" w:rsidR="00294A52" w:rsidRPr="008860F2" w:rsidRDefault="00710CB6" w:rsidP="00294A52">
            <w:pPr>
              <w:pStyle w:val="BodyText"/>
              <w:tabs>
                <w:tab w:val="decimal" w:pos="660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1.6</w:t>
            </w:r>
            <w:r w:rsidR="0048634B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1" w:type="pct"/>
            <w:gridSpan w:val="2"/>
          </w:tcPr>
          <w:p w14:paraId="256B10BE" w14:textId="77777777" w:rsidR="00294A52" w:rsidRPr="008860F2" w:rsidRDefault="00294A52" w:rsidP="00294A5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gridSpan w:val="2"/>
          </w:tcPr>
          <w:p w14:paraId="176E0040" w14:textId="2C7C5CD8" w:rsidR="00294A52" w:rsidRPr="008860F2" w:rsidRDefault="00294A52" w:rsidP="00294A52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94A52" w:rsidRPr="00854161" w14:paraId="4F510762" w14:textId="77777777" w:rsidTr="00B274C5">
        <w:trPr>
          <w:gridAfter w:val="1"/>
          <w:wAfter w:w="6" w:type="pct"/>
        </w:trPr>
        <w:tc>
          <w:tcPr>
            <w:tcW w:w="2227" w:type="pct"/>
            <w:gridSpan w:val="4"/>
          </w:tcPr>
          <w:p w14:paraId="5BDAFBE8" w14:textId="77777777" w:rsidR="00294A52" w:rsidRPr="008860F2" w:rsidRDefault="00294A52" w:rsidP="00294A52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4" w:type="pct"/>
            <w:gridSpan w:val="2"/>
          </w:tcPr>
          <w:p w14:paraId="7AFED44F" w14:textId="6E3463D2" w:rsidR="00294A52" w:rsidRPr="008860F2" w:rsidRDefault="00294A52" w:rsidP="00294A5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4.72</w:t>
            </w:r>
          </w:p>
        </w:tc>
        <w:tc>
          <w:tcPr>
            <w:tcW w:w="123" w:type="pct"/>
            <w:gridSpan w:val="2"/>
          </w:tcPr>
          <w:p w14:paraId="1D23E385" w14:textId="77777777" w:rsidR="00294A52" w:rsidRPr="008860F2" w:rsidRDefault="00294A52" w:rsidP="00294A5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04DC32DF" w14:textId="4599448B" w:rsidR="00294A52" w:rsidRPr="008860F2" w:rsidRDefault="00294A52" w:rsidP="00294A5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2.42</w:t>
            </w:r>
          </w:p>
        </w:tc>
        <w:tc>
          <w:tcPr>
            <w:tcW w:w="141" w:type="pct"/>
            <w:gridSpan w:val="2"/>
          </w:tcPr>
          <w:p w14:paraId="0E98486A" w14:textId="77777777" w:rsidR="00294A52" w:rsidRPr="008860F2" w:rsidRDefault="00294A52" w:rsidP="00294A5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</w:tcPr>
          <w:p w14:paraId="031ED537" w14:textId="39466342" w:rsidR="00294A52" w:rsidRPr="008860F2" w:rsidRDefault="00294A52" w:rsidP="00E562D2">
            <w:pPr>
              <w:pStyle w:val="BodyText"/>
              <w:tabs>
                <w:tab w:val="decimal" w:pos="66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</w:tcPr>
          <w:p w14:paraId="50E65621" w14:textId="77777777" w:rsidR="00294A52" w:rsidRPr="008860F2" w:rsidRDefault="00294A52" w:rsidP="00294A5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gridSpan w:val="2"/>
          </w:tcPr>
          <w:p w14:paraId="2F82FDD8" w14:textId="0E5E4ACD" w:rsidR="00294A52" w:rsidRPr="008860F2" w:rsidRDefault="00294A52" w:rsidP="00294A52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94A52" w:rsidRPr="00854161" w14:paraId="76577AFB" w14:textId="77777777" w:rsidTr="00B274C5">
        <w:trPr>
          <w:gridAfter w:val="1"/>
          <w:wAfter w:w="6" w:type="pct"/>
        </w:trPr>
        <w:tc>
          <w:tcPr>
            <w:tcW w:w="2227" w:type="pct"/>
            <w:gridSpan w:val="4"/>
          </w:tcPr>
          <w:p w14:paraId="07E5D7DB" w14:textId="77777777" w:rsidR="00294A52" w:rsidRPr="008860F2" w:rsidRDefault="00294A52" w:rsidP="00294A52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ค่าบริการระบบอิเล็กโทรนิกส์เมล</w:t>
            </w:r>
          </w:p>
        </w:tc>
        <w:tc>
          <w:tcPr>
            <w:tcW w:w="594" w:type="pct"/>
            <w:gridSpan w:val="2"/>
          </w:tcPr>
          <w:p w14:paraId="17968F1A" w14:textId="3500619F" w:rsidR="00294A52" w:rsidRPr="008860F2" w:rsidRDefault="00294A52" w:rsidP="00294A5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15.43</w:t>
            </w:r>
          </w:p>
        </w:tc>
        <w:tc>
          <w:tcPr>
            <w:tcW w:w="123" w:type="pct"/>
            <w:gridSpan w:val="2"/>
          </w:tcPr>
          <w:p w14:paraId="05FCA82C" w14:textId="77777777" w:rsidR="00294A52" w:rsidRPr="008860F2" w:rsidRDefault="00294A52" w:rsidP="00294A5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48CC5DA6" w14:textId="01800EB7" w:rsidR="00294A52" w:rsidRPr="008860F2" w:rsidRDefault="00294A52" w:rsidP="00294A5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14.37</w:t>
            </w:r>
          </w:p>
        </w:tc>
        <w:tc>
          <w:tcPr>
            <w:tcW w:w="141" w:type="pct"/>
            <w:gridSpan w:val="2"/>
          </w:tcPr>
          <w:p w14:paraId="633195F3" w14:textId="77777777" w:rsidR="00294A52" w:rsidRPr="008860F2" w:rsidRDefault="00294A52" w:rsidP="00294A5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</w:tcPr>
          <w:p w14:paraId="005273A8" w14:textId="08F3C430" w:rsidR="00294A52" w:rsidRPr="008860F2" w:rsidRDefault="00294A52" w:rsidP="00294A5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6.39</w:t>
            </w:r>
          </w:p>
        </w:tc>
        <w:tc>
          <w:tcPr>
            <w:tcW w:w="141" w:type="pct"/>
            <w:gridSpan w:val="2"/>
          </w:tcPr>
          <w:p w14:paraId="762BA87A" w14:textId="77777777" w:rsidR="00294A52" w:rsidRPr="008860F2" w:rsidRDefault="00294A52" w:rsidP="00294A5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gridSpan w:val="2"/>
          </w:tcPr>
          <w:p w14:paraId="03EB5639" w14:textId="09B0B05B" w:rsidR="00294A52" w:rsidRPr="008860F2" w:rsidRDefault="00294A52" w:rsidP="00294A5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6.62</w:t>
            </w:r>
          </w:p>
        </w:tc>
      </w:tr>
      <w:tr w:rsidR="00294A52" w:rsidRPr="00854161" w14:paraId="34ABEA2A" w14:textId="77777777" w:rsidTr="00B274C5">
        <w:trPr>
          <w:gridAfter w:val="1"/>
          <w:wAfter w:w="6" w:type="pct"/>
        </w:trPr>
        <w:tc>
          <w:tcPr>
            <w:tcW w:w="2227" w:type="pct"/>
            <w:gridSpan w:val="4"/>
          </w:tcPr>
          <w:p w14:paraId="1515EAD1" w14:textId="77777777" w:rsidR="00294A52" w:rsidRPr="008860F2" w:rsidRDefault="00294A52" w:rsidP="00294A52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ค่าธรรมเนียมการจัดการ</w:t>
            </w:r>
          </w:p>
        </w:tc>
        <w:tc>
          <w:tcPr>
            <w:tcW w:w="594" w:type="pct"/>
            <w:gridSpan w:val="2"/>
          </w:tcPr>
          <w:p w14:paraId="04DE22AE" w14:textId="458C54FF" w:rsidR="00294A52" w:rsidRPr="008860F2" w:rsidRDefault="00294A52" w:rsidP="00294A5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0.26</w:t>
            </w:r>
          </w:p>
        </w:tc>
        <w:tc>
          <w:tcPr>
            <w:tcW w:w="123" w:type="pct"/>
            <w:gridSpan w:val="2"/>
          </w:tcPr>
          <w:p w14:paraId="58E51D04" w14:textId="77777777" w:rsidR="00294A52" w:rsidRPr="008860F2" w:rsidRDefault="00294A52" w:rsidP="00294A5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6896F7F2" w14:textId="18A159C6" w:rsidR="00294A52" w:rsidRPr="008860F2" w:rsidRDefault="00294A52" w:rsidP="00294A5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0.83</w:t>
            </w:r>
          </w:p>
        </w:tc>
        <w:tc>
          <w:tcPr>
            <w:tcW w:w="141" w:type="pct"/>
            <w:gridSpan w:val="2"/>
          </w:tcPr>
          <w:p w14:paraId="02B2E26C" w14:textId="77777777" w:rsidR="00294A52" w:rsidRPr="008860F2" w:rsidRDefault="00294A52" w:rsidP="00294A5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</w:tcPr>
          <w:p w14:paraId="23A5051B" w14:textId="73DBCB5E" w:rsidR="00294A52" w:rsidRPr="008860F2" w:rsidRDefault="00294A52" w:rsidP="00E562D2">
            <w:pPr>
              <w:pStyle w:val="BodyText"/>
              <w:tabs>
                <w:tab w:val="decimal" w:pos="66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</w:tcPr>
          <w:p w14:paraId="0CC1954F" w14:textId="77777777" w:rsidR="00294A52" w:rsidRPr="008860F2" w:rsidRDefault="00294A52" w:rsidP="00294A5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gridSpan w:val="2"/>
          </w:tcPr>
          <w:p w14:paraId="7989C087" w14:textId="37C242BB" w:rsidR="00294A52" w:rsidRPr="008860F2" w:rsidRDefault="00294A52" w:rsidP="00294A52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94A52" w:rsidRPr="00854161" w14:paraId="6DD813B6" w14:textId="77777777" w:rsidTr="00B274C5">
        <w:trPr>
          <w:gridAfter w:val="1"/>
          <w:wAfter w:w="6" w:type="pct"/>
        </w:trPr>
        <w:tc>
          <w:tcPr>
            <w:tcW w:w="2227" w:type="pct"/>
            <w:gridSpan w:val="4"/>
          </w:tcPr>
          <w:p w14:paraId="42430F1F" w14:textId="77777777" w:rsidR="00294A52" w:rsidRPr="008860F2" w:rsidRDefault="00294A52" w:rsidP="00294A52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594" w:type="pct"/>
            <w:gridSpan w:val="2"/>
          </w:tcPr>
          <w:p w14:paraId="21A7E524" w14:textId="096FD81F" w:rsidR="00294A52" w:rsidRPr="008860F2" w:rsidRDefault="00294A52" w:rsidP="00294A5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27.74</w:t>
            </w:r>
          </w:p>
        </w:tc>
        <w:tc>
          <w:tcPr>
            <w:tcW w:w="123" w:type="pct"/>
            <w:gridSpan w:val="2"/>
          </w:tcPr>
          <w:p w14:paraId="410E577E" w14:textId="77777777" w:rsidR="00294A52" w:rsidRPr="008860F2" w:rsidRDefault="00294A52" w:rsidP="00294A5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5E3F4634" w14:textId="206D767A" w:rsidR="00294A52" w:rsidRPr="008860F2" w:rsidRDefault="00294A52" w:rsidP="00294A5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29.50</w:t>
            </w:r>
          </w:p>
        </w:tc>
        <w:tc>
          <w:tcPr>
            <w:tcW w:w="141" w:type="pct"/>
            <w:gridSpan w:val="2"/>
          </w:tcPr>
          <w:p w14:paraId="3C751308" w14:textId="77777777" w:rsidR="00294A52" w:rsidRPr="008860F2" w:rsidRDefault="00294A52" w:rsidP="00294A5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</w:tcPr>
          <w:p w14:paraId="7267E116" w14:textId="26AF15C2" w:rsidR="00294A52" w:rsidRPr="008860F2" w:rsidRDefault="00294A52" w:rsidP="00294A5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27.74</w:t>
            </w:r>
          </w:p>
        </w:tc>
        <w:tc>
          <w:tcPr>
            <w:tcW w:w="141" w:type="pct"/>
            <w:gridSpan w:val="2"/>
          </w:tcPr>
          <w:p w14:paraId="1632F843" w14:textId="77777777" w:rsidR="00294A52" w:rsidRPr="008860F2" w:rsidRDefault="00294A52" w:rsidP="00294A5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gridSpan w:val="2"/>
          </w:tcPr>
          <w:p w14:paraId="3C6AF224" w14:textId="7860897D" w:rsidR="00294A52" w:rsidRPr="008860F2" w:rsidRDefault="00294A52" w:rsidP="00294A5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28.92</w:t>
            </w:r>
          </w:p>
        </w:tc>
      </w:tr>
    </w:tbl>
    <w:p w14:paraId="690429AB" w14:textId="5FBF7BA8" w:rsidR="00B274C5" w:rsidRDefault="00B274C5">
      <w:r>
        <w:br w:type="page"/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1"/>
        <w:gridCol w:w="1236"/>
        <w:gridCol w:w="15"/>
        <w:gridCol w:w="1129"/>
        <w:gridCol w:w="20"/>
        <w:gridCol w:w="220"/>
        <w:gridCol w:w="17"/>
        <w:gridCol w:w="1104"/>
        <w:gridCol w:w="19"/>
        <w:gridCol w:w="252"/>
        <w:gridCol w:w="19"/>
        <w:gridCol w:w="1129"/>
        <w:gridCol w:w="21"/>
        <w:gridCol w:w="250"/>
        <w:gridCol w:w="21"/>
        <w:gridCol w:w="1127"/>
      </w:tblGrid>
      <w:tr w:rsidR="00B274C5" w:rsidRPr="008860F2" w14:paraId="72CDF32F" w14:textId="77777777" w:rsidTr="00B274C5">
        <w:trPr>
          <w:tblHeader/>
        </w:trPr>
        <w:tc>
          <w:tcPr>
            <w:tcW w:w="2234" w:type="pct"/>
            <w:gridSpan w:val="3"/>
          </w:tcPr>
          <w:p w14:paraId="6F142625" w14:textId="77777777" w:rsidR="00B274C5" w:rsidRPr="00FE2468" w:rsidRDefault="00B274C5" w:rsidP="00527B5D">
            <w:pPr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02" w:type="pct"/>
            <w:gridSpan w:val="6"/>
          </w:tcPr>
          <w:p w14:paraId="73084410" w14:textId="77777777" w:rsidR="00B274C5" w:rsidRPr="008860F2" w:rsidRDefault="00B274C5" w:rsidP="00527B5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  <w:gridSpan w:val="2"/>
          </w:tcPr>
          <w:p w14:paraId="1F2805F0" w14:textId="77777777" w:rsidR="00B274C5" w:rsidRPr="008860F2" w:rsidRDefault="00B274C5" w:rsidP="00527B5D">
            <w:pPr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4" w:type="pct"/>
            <w:gridSpan w:val="5"/>
          </w:tcPr>
          <w:p w14:paraId="5D787FDC" w14:textId="77777777" w:rsidR="00B274C5" w:rsidRPr="008860F2" w:rsidRDefault="00B274C5" w:rsidP="00527B5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74C5" w:rsidRPr="008860F2" w14:paraId="0C60607D" w14:textId="77777777" w:rsidTr="00B274C5">
        <w:trPr>
          <w:trHeight w:val="493"/>
          <w:tblHeader/>
        </w:trPr>
        <w:tc>
          <w:tcPr>
            <w:tcW w:w="1584" w:type="pct"/>
          </w:tcPr>
          <w:p w14:paraId="61F7513A" w14:textId="77777777" w:rsidR="00B274C5" w:rsidRPr="00004566" w:rsidRDefault="00B274C5" w:rsidP="00527B5D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50" w:type="pct"/>
            <w:gridSpan w:val="2"/>
          </w:tcPr>
          <w:p w14:paraId="67F40159" w14:textId="7B76693C" w:rsidR="00B274C5" w:rsidRPr="00F052D9" w:rsidRDefault="00B274C5" w:rsidP="00527B5D">
            <w:pPr>
              <w:pStyle w:val="BodyText"/>
              <w:spacing w:after="0" w:line="380" w:lineRule="exact"/>
              <w:ind w:left="72" w:right="-13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96" w:type="pct"/>
            <w:gridSpan w:val="2"/>
            <w:vAlign w:val="center"/>
          </w:tcPr>
          <w:p w14:paraId="16E4A706" w14:textId="77777777" w:rsidR="00B274C5" w:rsidRPr="008860F2" w:rsidRDefault="00B274C5" w:rsidP="00527B5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3" w:type="pct"/>
            <w:gridSpan w:val="2"/>
            <w:vAlign w:val="center"/>
          </w:tcPr>
          <w:p w14:paraId="5CE8560A" w14:textId="77777777" w:rsidR="00B274C5" w:rsidRPr="008860F2" w:rsidRDefault="00B274C5" w:rsidP="00527B5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vAlign w:val="center"/>
          </w:tcPr>
          <w:p w14:paraId="583994B3" w14:textId="77777777" w:rsidR="00B274C5" w:rsidRPr="008860F2" w:rsidRDefault="00B274C5" w:rsidP="00527B5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1" w:type="pct"/>
            <w:gridSpan w:val="2"/>
          </w:tcPr>
          <w:p w14:paraId="340A736A" w14:textId="77777777" w:rsidR="00B274C5" w:rsidRPr="008860F2" w:rsidRDefault="00B274C5" w:rsidP="00527B5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0FFA81ED" w14:textId="77777777" w:rsidR="00B274C5" w:rsidRPr="008860F2" w:rsidRDefault="00B274C5" w:rsidP="00527B5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1" w:type="pct"/>
            <w:gridSpan w:val="2"/>
            <w:vAlign w:val="center"/>
          </w:tcPr>
          <w:p w14:paraId="18572177" w14:textId="77777777" w:rsidR="00B274C5" w:rsidRPr="008860F2" w:rsidRDefault="00B274C5" w:rsidP="00527B5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6" w:type="pct"/>
            <w:vAlign w:val="center"/>
          </w:tcPr>
          <w:p w14:paraId="61AB86D4" w14:textId="77777777" w:rsidR="00B274C5" w:rsidRPr="008860F2" w:rsidRDefault="00B274C5" w:rsidP="00527B5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B274C5" w:rsidRPr="008860F2" w14:paraId="535B952B" w14:textId="77777777" w:rsidTr="00B274C5">
        <w:trPr>
          <w:tblHeader/>
        </w:trPr>
        <w:tc>
          <w:tcPr>
            <w:tcW w:w="1584" w:type="pct"/>
          </w:tcPr>
          <w:p w14:paraId="68625D58" w14:textId="77777777" w:rsidR="00B274C5" w:rsidRPr="008860F2" w:rsidRDefault="00B274C5" w:rsidP="00527B5D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0" w:type="pct"/>
            <w:gridSpan w:val="2"/>
          </w:tcPr>
          <w:p w14:paraId="20A3F32E" w14:textId="77777777" w:rsidR="00B274C5" w:rsidRPr="008860F2" w:rsidRDefault="00B274C5" w:rsidP="00527B5D">
            <w:pPr>
              <w:pStyle w:val="NoSpacing"/>
              <w:ind w:left="156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66" w:type="pct"/>
            <w:gridSpan w:val="13"/>
          </w:tcPr>
          <w:p w14:paraId="4CB4E900" w14:textId="77777777" w:rsidR="00B274C5" w:rsidRPr="008860F2" w:rsidRDefault="00B274C5" w:rsidP="00527B5D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274C5" w:rsidRPr="008860F2" w14:paraId="76E5C974" w14:textId="77777777" w:rsidTr="00B274C5">
        <w:tc>
          <w:tcPr>
            <w:tcW w:w="2226" w:type="pct"/>
            <w:gridSpan w:val="2"/>
          </w:tcPr>
          <w:p w14:paraId="540DAEC6" w14:textId="3034B4CD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0374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(ต่อ)</w:t>
            </w:r>
          </w:p>
        </w:tc>
        <w:tc>
          <w:tcPr>
            <w:tcW w:w="594" w:type="pct"/>
            <w:gridSpan w:val="2"/>
          </w:tcPr>
          <w:p w14:paraId="2BF6BBC5" w14:textId="77777777" w:rsidR="00B274C5" w:rsidRDefault="00B274C5" w:rsidP="00B274C5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" w:type="pct"/>
            <w:gridSpan w:val="2"/>
          </w:tcPr>
          <w:p w14:paraId="338E463D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74296B8C" w14:textId="77777777" w:rsidR="00B274C5" w:rsidRDefault="00B274C5" w:rsidP="00B274C5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740FCE72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1D6FDD88" w14:textId="77777777" w:rsidR="00B274C5" w:rsidRDefault="00B274C5" w:rsidP="00B274C5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67927675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78D74E5A" w14:textId="77777777" w:rsidR="00B274C5" w:rsidRDefault="00B274C5" w:rsidP="00B274C5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274C5" w:rsidRPr="008860F2" w14:paraId="3B7E2D81" w14:textId="77777777" w:rsidTr="00B274C5">
        <w:tc>
          <w:tcPr>
            <w:tcW w:w="2226" w:type="pct"/>
            <w:gridSpan w:val="2"/>
          </w:tcPr>
          <w:p w14:paraId="0C605DD3" w14:textId="1788752E" w:rsidR="00B274C5" w:rsidRPr="008860F2" w:rsidRDefault="00B274C5" w:rsidP="00B274C5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594" w:type="pct"/>
            <w:gridSpan w:val="2"/>
          </w:tcPr>
          <w:p w14:paraId="67FC3128" w14:textId="7A8E850F" w:rsidR="00B274C5" w:rsidRPr="008860F2" w:rsidRDefault="00B274C5" w:rsidP="00B274C5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0.67</w:t>
            </w:r>
          </w:p>
        </w:tc>
        <w:tc>
          <w:tcPr>
            <w:tcW w:w="124" w:type="pct"/>
            <w:gridSpan w:val="2"/>
          </w:tcPr>
          <w:p w14:paraId="50F6ACA3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2249D2A4" w14:textId="6D0D3519" w:rsidR="00B274C5" w:rsidRPr="008860F2" w:rsidRDefault="00B274C5" w:rsidP="00B274C5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1.94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0522A6DD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1D681220" w14:textId="1CC68EC9" w:rsidR="00B274C5" w:rsidRPr="008860F2" w:rsidRDefault="00B274C5" w:rsidP="00B274C5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0.08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3C8C250D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67762BE0" w14:textId="075B4AF1" w:rsidR="00B274C5" w:rsidRPr="008860F2" w:rsidRDefault="00B274C5" w:rsidP="00B274C5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1.27</w:t>
            </w:r>
          </w:p>
        </w:tc>
      </w:tr>
      <w:tr w:rsidR="00B274C5" w:rsidRPr="008860F2" w14:paraId="62BF0D52" w14:textId="77777777" w:rsidTr="00B274C5">
        <w:tc>
          <w:tcPr>
            <w:tcW w:w="2226" w:type="pct"/>
            <w:gridSpan w:val="2"/>
          </w:tcPr>
          <w:p w14:paraId="72A494BD" w14:textId="62BDEA30" w:rsidR="00B274C5" w:rsidRPr="008860F2" w:rsidRDefault="00B274C5" w:rsidP="00B274C5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4" w:type="pct"/>
            <w:gridSpan w:val="2"/>
          </w:tcPr>
          <w:p w14:paraId="2EEAFF90" w14:textId="5BA73AAB" w:rsidR="00B274C5" w:rsidRPr="008860F2" w:rsidRDefault="00B274C5" w:rsidP="00B274C5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15.90</w:t>
            </w:r>
          </w:p>
        </w:tc>
        <w:tc>
          <w:tcPr>
            <w:tcW w:w="124" w:type="pct"/>
            <w:gridSpan w:val="2"/>
          </w:tcPr>
          <w:p w14:paraId="085AF62E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24A30566" w14:textId="53EA862A" w:rsidR="00B274C5" w:rsidRPr="008860F2" w:rsidRDefault="00B274C5" w:rsidP="00B274C5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26.94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1D12E6DC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792F405D" w14:textId="726493A2" w:rsidR="00B274C5" w:rsidRPr="008860F2" w:rsidRDefault="00B274C5" w:rsidP="00B274C5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4.07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24C523B4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39F763DE" w14:textId="1FF344A1" w:rsidR="00B274C5" w:rsidRPr="008860F2" w:rsidRDefault="00B274C5" w:rsidP="00B274C5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5.16</w:t>
            </w:r>
          </w:p>
        </w:tc>
      </w:tr>
      <w:tr w:rsidR="00B274C5" w:rsidRPr="008860F2" w14:paraId="43B5DE34" w14:textId="77777777" w:rsidTr="00B274C5">
        <w:tc>
          <w:tcPr>
            <w:tcW w:w="2226" w:type="pct"/>
            <w:gridSpan w:val="2"/>
          </w:tcPr>
          <w:p w14:paraId="566EDC2D" w14:textId="1F3DBAB8" w:rsidR="00B274C5" w:rsidRPr="008860F2" w:rsidRDefault="00B274C5" w:rsidP="00B274C5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94" w:type="pct"/>
            <w:gridSpan w:val="2"/>
          </w:tcPr>
          <w:p w14:paraId="76019EEF" w14:textId="3D0D1821" w:rsidR="00B274C5" w:rsidRPr="008860F2" w:rsidRDefault="00B274C5" w:rsidP="00B274C5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1.70</w:t>
            </w:r>
          </w:p>
        </w:tc>
        <w:tc>
          <w:tcPr>
            <w:tcW w:w="124" w:type="pct"/>
            <w:gridSpan w:val="2"/>
          </w:tcPr>
          <w:p w14:paraId="373B28F1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739E719A" w14:textId="4B3250A4" w:rsidR="00B274C5" w:rsidRPr="008860F2" w:rsidRDefault="00B274C5" w:rsidP="00B274C5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0.72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207908CC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5E534AA8" w14:textId="282F7528" w:rsidR="00B274C5" w:rsidRPr="008860F2" w:rsidRDefault="00B274C5" w:rsidP="00B274C5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1.13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3C63F2FC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616D9339" w14:textId="59A025D5" w:rsidR="00B274C5" w:rsidRPr="008860F2" w:rsidRDefault="00B274C5" w:rsidP="00B274C5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0.16</w:t>
            </w:r>
          </w:p>
        </w:tc>
      </w:tr>
      <w:tr w:rsidR="00B274C5" w:rsidRPr="008860F2" w14:paraId="2EF16E3B" w14:textId="77777777" w:rsidTr="00B274C5">
        <w:tc>
          <w:tcPr>
            <w:tcW w:w="2226" w:type="pct"/>
            <w:gridSpan w:val="2"/>
          </w:tcPr>
          <w:p w14:paraId="3336DA71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4" w:type="pct"/>
            <w:gridSpan w:val="2"/>
          </w:tcPr>
          <w:p w14:paraId="5A66EF80" w14:textId="77777777" w:rsidR="00B274C5" w:rsidRPr="008860F2" w:rsidRDefault="00B274C5" w:rsidP="00B274C5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" w:type="pct"/>
            <w:gridSpan w:val="2"/>
          </w:tcPr>
          <w:p w14:paraId="39FEE228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0236FE83" w14:textId="77777777" w:rsidR="00B274C5" w:rsidRPr="008860F2" w:rsidRDefault="00B274C5" w:rsidP="00B274C5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12CEA33C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1C58FEC2" w14:textId="77777777" w:rsidR="00B274C5" w:rsidRPr="008860F2" w:rsidRDefault="00B274C5" w:rsidP="00B274C5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1D32074F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234F2955" w14:textId="77777777" w:rsidR="00B274C5" w:rsidRPr="008860F2" w:rsidRDefault="00B274C5" w:rsidP="00B274C5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274C5" w:rsidRPr="008860F2" w14:paraId="6B56D936" w14:textId="77777777" w:rsidTr="00B274C5">
        <w:tc>
          <w:tcPr>
            <w:tcW w:w="2226" w:type="pct"/>
            <w:gridSpan w:val="2"/>
          </w:tcPr>
          <w:p w14:paraId="44B816E5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594" w:type="pct"/>
            <w:gridSpan w:val="2"/>
          </w:tcPr>
          <w:p w14:paraId="65531F23" w14:textId="77777777" w:rsidR="00B274C5" w:rsidRPr="008860F2" w:rsidRDefault="00B274C5" w:rsidP="00B274C5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" w:type="pct"/>
            <w:gridSpan w:val="2"/>
          </w:tcPr>
          <w:p w14:paraId="40DE7AA6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32141297" w14:textId="77777777" w:rsidR="00B274C5" w:rsidRPr="008860F2" w:rsidRDefault="00B274C5" w:rsidP="00B274C5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4719EDFE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48CBF985" w14:textId="77777777" w:rsidR="00B274C5" w:rsidRPr="008860F2" w:rsidRDefault="00B274C5" w:rsidP="00B274C5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543051C3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5CBD75A3" w14:textId="77777777" w:rsidR="00B274C5" w:rsidRPr="008860F2" w:rsidRDefault="00B274C5" w:rsidP="00B274C5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274C5" w:rsidRPr="008860F2" w14:paraId="42C06B9D" w14:textId="77777777" w:rsidTr="00B274C5">
        <w:tc>
          <w:tcPr>
            <w:tcW w:w="2226" w:type="pct"/>
            <w:gridSpan w:val="2"/>
          </w:tcPr>
          <w:p w14:paraId="7183D1A1" w14:textId="260E61D6" w:rsidR="00B274C5" w:rsidRPr="008860F2" w:rsidRDefault="00B274C5" w:rsidP="00B274C5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594" w:type="pct"/>
            <w:gridSpan w:val="2"/>
          </w:tcPr>
          <w:p w14:paraId="690DF9D5" w14:textId="5FF46502" w:rsidR="00B274C5" w:rsidRPr="008860F2" w:rsidRDefault="00B274C5" w:rsidP="00B274C5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0.54</w:t>
            </w:r>
          </w:p>
        </w:tc>
        <w:tc>
          <w:tcPr>
            <w:tcW w:w="124" w:type="pct"/>
            <w:gridSpan w:val="2"/>
          </w:tcPr>
          <w:p w14:paraId="58365365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372A1C90" w14:textId="40B16B74" w:rsidR="00B274C5" w:rsidRPr="008860F2" w:rsidRDefault="00B274C5" w:rsidP="00B274C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6596961A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5D0962D2" w14:textId="7DFBDCED" w:rsidR="00B274C5" w:rsidRPr="008860F2" w:rsidRDefault="00B274C5" w:rsidP="00B274C5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4C210A66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2A98CB6A" w14:textId="464E30C2" w:rsidR="00B274C5" w:rsidRPr="008860F2" w:rsidRDefault="00B274C5" w:rsidP="00B274C5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274C5" w:rsidRPr="008860F2" w14:paraId="3922A976" w14:textId="77777777" w:rsidTr="00B274C5">
        <w:tc>
          <w:tcPr>
            <w:tcW w:w="2226" w:type="pct"/>
            <w:gridSpan w:val="2"/>
          </w:tcPr>
          <w:p w14:paraId="7DD7D524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594" w:type="pct"/>
            <w:gridSpan w:val="2"/>
          </w:tcPr>
          <w:p w14:paraId="5C18AEE7" w14:textId="48FB91CB" w:rsidR="00B274C5" w:rsidRPr="008860F2" w:rsidRDefault="00B274C5" w:rsidP="00B274C5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5.34</w:t>
            </w:r>
          </w:p>
        </w:tc>
        <w:tc>
          <w:tcPr>
            <w:tcW w:w="124" w:type="pct"/>
            <w:gridSpan w:val="2"/>
          </w:tcPr>
          <w:p w14:paraId="39FAB241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61953563" w14:textId="65EA1E3D" w:rsidR="00B274C5" w:rsidRPr="008860F2" w:rsidRDefault="00B274C5" w:rsidP="00B274C5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10.00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342E05A3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649AFC8E" w14:textId="42577459" w:rsidR="00B274C5" w:rsidRPr="008860F2" w:rsidRDefault="00B274C5" w:rsidP="00B274C5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28D7B239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75DCF7FD" w14:textId="5784B2E8" w:rsidR="00B274C5" w:rsidRPr="008860F2" w:rsidRDefault="00B274C5" w:rsidP="00B274C5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274C5" w:rsidRPr="008860F2" w14:paraId="1480BF1A" w14:textId="77777777" w:rsidTr="00B274C5">
        <w:tc>
          <w:tcPr>
            <w:tcW w:w="2226" w:type="pct"/>
            <w:gridSpan w:val="2"/>
          </w:tcPr>
          <w:p w14:paraId="01CBD3C9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594" w:type="pct"/>
            <w:gridSpan w:val="2"/>
          </w:tcPr>
          <w:p w14:paraId="0388772D" w14:textId="3E7C6329" w:rsidR="00B274C5" w:rsidRPr="008860F2" w:rsidRDefault="00B274C5" w:rsidP="00B274C5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4" w:type="pct"/>
            <w:gridSpan w:val="2"/>
          </w:tcPr>
          <w:p w14:paraId="2550B2D2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23E8F8F9" w14:textId="78111F00" w:rsidR="00B274C5" w:rsidRPr="008860F2" w:rsidRDefault="00B274C5" w:rsidP="00B274C5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0.87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3BA4391E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26300F20" w14:textId="301744BD" w:rsidR="00B274C5" w:rsidRPr="008860F2" w:rsidRDefault="00B274C5" w:rsidP="00B274C5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1CC10AE8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34CC1650" w14:textId="0C3FFE59" w:rsidR="00B274C5" w:rsidRPr="008860F2" w:rsidRDefault="00B274C5" w:rsidP="00B274C5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274C5" w:rsidRPr="008860F2" w14:paraId="2F0D6237" w14:textId="77777777" w:rsidTr="00B274C5">
        <w:tc>
          <w:tcPr>
            <w:tcW w:w="2226" w:type="pct"/>
            <w:gridSpan w:val="2"/>
          </w:tcPr>
          <w:p w14:paraId="4D44C4DF" w14:textId="4E2C9DCC" w:rsidR="00B274C5" w:rsidRPr="00AC5A44" w:rsidRDefault="00B274C5" w:rsidP="00B274C5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94" w:type="pct"/>
            <w:gridSpan w:val="2"/>
          </w:tcPr>
          <w:p w14:paraId="62417BD9" w14:textId="44F4DFDB" w:rsidR="00B274C5" w:rsidRPr="008860F2" w:rsidRDefault="00B274C5" w:rsidP="00B274C5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4" w:type="pct"/>
            <w:gridSpan w:val="2"/>
          </w:tcPr>
          <w:p w14:paraId="05390FB3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791BEDA9" w14:textId="20AE8164" w:rsidR="00B274C5" w:rsidRPr="008860F2" w:rsidRDefault="00B274C5" w:rsidP="00B274C5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0.02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3F796FF8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30C9556F" w14:textId="07B4C84D" w:rsidR="00B274C5" w:rsidRPr="008860F2" w:rsidRDefault="00B274C5" w:rsidP="00B274C5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36DF6315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32E8FBB7" w14:textId="61A68A7B" w:rsidR="00B274C5" w:rsidRPr="008860F2" w:rsidRDefault="00B274C5" w:rsidP="00B274C5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274C5" w:rsidRPr="008860F2" w14:paraId="6159EF21" w14:textId="77777777" w:rsidTr="00B274C5">
        <w:tc>
          <w:tcPr>
            <w:tcW w:w="2226" w:type="pct"/>
            <w:gridSpan w:val="2"/>
          </w:tcPr>
          <w:p w14:paraId="1D90A285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" w:type="pct"/>
            <w:gridSpan w:val="2"/>
          </w:tcPr>
          <w:p w14:paraId="50B780BD" w14:textId="77777777" w:rsidR="00B274C5" w:rsidRPr="008860F2" w:rsidRDefault="00B274C5" w:rsidP="00B274C5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" w:type="pct"/>
            <w:gridSpan w:val="2"/>
          </w:tcPr>
          <w:p w14:paraId="2AD2A3E2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6DE5EB0B" w14:textId="77777777" w:rsidR="00B274C5" w:rsidRDefault="00B274C5" w:rsidP="00B274C5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2876EBF3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754692EE" w14:textId="77777777" w:rsidR="00B274C5" w:rsidRPr="008860F2" w:rsidRDefault="00B274C5" w:rsidP="00B274C5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2F7FA382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4EB06D32" w14:textId="77777777" w:rsidR="00B274C5" w:rsidRDefault="00B274C5" w:rsidP="00B274C5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274C5" w:rsidRPr="008860F2" w14:paraId="62F7E363" w14:textId="77777777" w:rsidTr="00B274C5">
        <w:tc>
          <w:tcPr>
            <w:tcW w:w="2226" w:type="pct"/>
            <w:gridSpan w:val="2"/>
          </w:tcPr>
          <w:p w14:paraId="18916EFE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94" w:type="pct"/>
            <w:gridSpan w:val="2"/>
          </w:tcPr>
          <w:p w14:paraId="1E5BC152" w14:textId="77777777" w:rsidR="00B274C5" w:rsidRPr="008860F2" w:rsidRDefault="00B274C5" w:rsidP="00B274C5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" w:type="pct"/>
            <w:gridSpan w:val="2"/>
          </w:tcPr>
          <w:p w14:paraId="41141F5C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3C03EB95" w14:textId="77777777" w:rsidR="00B274C5" w:rsidRPr="008860F2" w:rsidRDefault="00B274C5" w:rsidP="00B274C5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7D7180D3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06682CB8" w14:textId="77777777" w:rsidR="00B274C5" w:rsidRPr="008860F2" w:rsidRDefault="00B274C5" w:rsidP="00B274C5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6588514E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39A3FB99" w14:textId="77777777" w:rsidR="00B274C5" w:rsidRPr="008860F2" w:rsidRDefault="00B274C5" w:rsidP="00B274C5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274C5" w:rsidRPr="008860F2" w14:paraId="1B10E6A9" w14:textId="77777777" w:rsidTr="00B274C5">
        <w:tc>
          <w:tcPr>
            <w:tcW w:w="2226" w:type="pct"/>
            <w:gridSpan w:val="2"/>
          </w:tcPr>
          <w:p w14:paraId="5ADB3FC1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  <w:gridSpan w:val="2"/>
          </w:tcPr>
          <w:p w14:paraId="2829B372" w14:textId="77777777" w:rsidR="00B274C5" w:rsidRPr="008860F2" w:rsidRDefault="00B274C5" w:rsidP="00B274C5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" w:type="pct"/>
            <w:gridSpan w:val="2"/>
          </w:tcPr>
          <w:p w14:paraId="62D5D834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40D44125" w14:textId="77777777" w:rsidR="00B274C5" w:rsidRPr="008860F2" w:rsidRDefault="00B274C5" w:rsidP="00B274C5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29D404C1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45C7318F" w14:textId="77777777" w:rsidR="00B274C5" w:rsidRPr="008860F2" w:rsidRDefault="00B274C5" w:rsidP="00B274C5">
            <w:pPr>
              <w:pStyle w:val="BodyText"/>
              <w:tabs>
                <w:tab w:val="decimal" w:pos="68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05C525CD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7747DDB2" w14:textId="77777777" w:rsidR="00B274C5" w:rsidRPr="008860F2" w:rsidRDefault="00B274C5" w:rsidP="00B274C5">
            <w:pPr>
              <w:pStyle w:val="BodyText"/>
              <w:tabs>
                <w:tab w:val="decimal" w:pos="645"/>
                <w:tab w:val="left" w:pos="90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274C5" w:rsidRPr="008860F2" w14:paraId="2BB0D0C8" w14:textId="77777777" w:rsidTr="00B274C5">
        <w:tc>
          <w:tcPr>
            <w:tcW w:w="2226" w:type="pct"/>
            <w:gridSpan w:val="2"/>
          </w:tcPr>
          <w:p w14:paraId="726D9192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594" w:type="pct"/>
            <w:gridSpan w:val="2"/>
          </w:tcPr>
          <w:p w14:paraId="7076865F" w14:textId="2F0865E0" w:rsidR="00B274C5" w:rsidRPr="004C1036" w:rsidRDefault="00B274C5" w:rsidP="00B274C5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74.36</w:t>
            </w:r>
          </w:p>
        </w:tc>
        <w:tc>
          <w:tcPr>
            <w:tcW w:w="124" w:type="pct"/>
            <w:gridSpan w:val="2"/>
          </w:tcPr>
          <w:p w14:paraId="0E0DDFED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455452DA" w14:textId="0CED2E09" w:rsidR="00B274C5" w:rsidRPr="008860F2" w:rsidRDefault="00B274C5" w:rsidP="00B274C5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4C1036">
              <w:rPr>
                <w:rFonts w:ascii="Angsana New" w:hAnsi="Angsana New" w:cs="Angsana New" w:hint="cs"/>
                <w:sz w:val="28"/>
                <w:szCs w:val="28"/>
                <w:cs/>
              </w:rPr>
              <w:t>87.46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4EFB412C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180015DF" w14:textId="6D77E962" w:rsidR="00B274C5" w:rsidRPr="008860F2" w:rsidRDefault="00B274C5" w:rsidP="00B274C5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31.33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5653BA2B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6519D943" w14:textId="73E15A20" w:rsidR="00B274C5" w:rsidRPr="008860F2" w:rsidRDefault="00B274C5" w:rsidP="00B274C5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40.86</w:t>
            </w:r>
          </w:p>
        </w:tc>
      </w:tr>
      <w:tr w:rsidR="00B274C5" w:rsidRPr="008860F2" w14:paraId="264AA9E5" w14:textId="77777777" w:rsidTr="00B274C5">
        <w:tc>
          <w:tcPr>
            <w:tcW w:w="2226" w:type="pct"/>
            <w:gridSpan w:val="2"/>
          </w:tcPr>
          <w:p w14:paraId="394662A5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ผลประโยชน์ระยะยาว</w:t>
            </w:r>
          </w:p>
        </w:tc>
        <w:tc>
          <w:tcPr>
            <w:tcW w:w="594" w:type="pct"/>
            <w:gridSpan w:val="2"/>
            <w:tcBorders>
              <w:bottom w:val="single" w:sz="4" w:space="0" w:color="auto"/>
            </w:tcBorders>
          </w:tcPr>
          <w:p w14:paraId="5C43338C" w14:textId="29081BEB" w:rsidR="00B274C5" w:rsidRPr="004C1036" w:rsidRDefault="00B274C5" w:rsidP="00B274C5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7.31</w:t>
            </w:r>
          </w:p>
        </w:tc>
        <w:tc>
          <w:tcPr>
            <w:tcW w:w="124" w:type="pct"/>
            <w:gridSpan w:val="2"/>
          </w:tcPr>
          <w:p w14:paraId="191D795F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C6007D" w14:textId="16FBD96B" w:rsidR="00B274C5" w:rsidRPr="008860F2" w:rsidRDefault="00B274C5" w:rsidP="00B274C5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4C1036">
              <w:rPr>
                <w:rFonts w:ascii="Angsana New" w:hAnsi="Angsana New" w:cs="Angsana New" w:hint="cs"/>
                <w:sz w:val="28"/>
                <w:szCs w:val="28"/>
                <w:cs/>
              </w:rPr>
              <w:t>7.73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390D801F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F8EE64" w14:textId="46F67E53" w:rsidR="00B274C5" w:rsidRPr="008860F2" w:rsidRDefault="00B274C5" w:rsidP="00B274C5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3.01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49DE56F5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BACCAB" w14:textId="1335E1A6" w:rsidR="00B274C5" w:rsidRPr="008860F2" w:rsidRDefault="00B274C5" w:rsidP="00B274C5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3.12</w:t>
            </w:r>
          </w:p>
        </w:tc>
      </w:tr>
      <w:tr w:rsidR="00B274C5" w:rsidRPr="008860F2" w14:paraId="3464FA0D" w14:textId="77777777" w:rsidTr="00B274C5">
        <w:tc>
          <w:tcPr>
            <w:tcW w:w="2226" w:type="pct"/>
            <w:gridSpan w:val="2"/>
          </w:tcPr>
          <w:p w14:paraId="19646DB7" w14:textId="1A5FBA42" w:rsidR="00B274C5" w:rsidRPr="008860F2" w:rsidRDefault="00B274C5" w:rsidP="00B274C5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D1CFCF" w14:textId="7EBDB795" w:rsidR="00B274C5" w:rsidRPr="004C1036" w:rsidRDefault="00B274C5" w:rsidP="00B274C5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81.67</w:t>
            </w:r>
          </w:p>
        </w:tc>
        <w:tc>
          <w:tcPr>
            <w:tcW w:w="124" w:type="pct"/>
            <w:gridSpan w:val="2"/>
          </w:tcPr>
          <w:p w14:paraId="581E193B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BACEE4" w14:textId="19E391D4" w:rsidR="00B274C5" w:rsidRPr="008860F2" w:rsidRDefault="00B274C5" w:rsidP="00B274C5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C103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95.19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3A9FCE3B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B77943" w14:textId="6B169822" w:rsidR="00B274C5" w:rsidRPr="008860F2" w:rsidRDefault="00B274C5" w:rsidP="00B274C5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34.34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5CB3D249" w14:textId="77777777" w:rsidR="00B274C5" w:rsidRPr="008860F2" w:rsidRDefault="00B274C5" w:rsidP="00B274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971747" w14:textId="48DCA582" w:rsidR="00B274C5" w:rsidRPr="008860F2" w:rsidRDefault="00B274C5" w:rsidP="00B274C5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43.98</w:t>
            </w:r>
          </w:p>
        </w:tc>
      </w:tr>
    </w:tbl>
    <w:p w14:paraId="039DE6E6" w14:textId="2DCDF74D" w:rsidR="009C70FD" w:rsidRDefault="009C70FD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</w:p>
    <w:p w14:paraId="567F992D" w14:textId="7B3A38B1" w:rsidR="00703D51" w:rsidRPr="008860F2" w:rsidRDefault="00A506C6" w:rsidP="00E00610">
      <w:pPr>
        <w:ind w:right="-45" w:firstLine="540"/>
        <w:rPr>
          <w:rFonts w:ascii="Angsana New" w:hAnsi="Angsana New"/>
          <w:sz w:val="28"/>
          <w:szCs w:val="28"/>
          <w:cs/>
        </w:rPr>
      </w:pPr>
      <w:r w:rsidRPr="008860F2">
        <w:rPr>
          <w:rFonts w:ascii="Angsana New" w:hAnsi="Angsana New"/>
          <w:sz w:val="28"/>
          <w:szCs w:val="28"/>
          <w:cs/>
        </w:rPr>
        <w:t>ย</w:t>
      </w:r>
      <w:r w:rsidR="00703D51" w:rsidRPr="008860F2">
        <w:rPr>
          <w:rFonts w:ascii="Angsana New" w:hAnsi="Angsana New"/>
          <w:sz w:val="28"/>
          <w:szCs w:val="28"/>
          <w:cs/>
        </w:rPr>
        <w:t>อดคงเหลือกับบุคคลหรือกิจการที่เกี่ยวข้องกัน</w:t>
      </w:r>
      <w:r w:rsidR="00703D51" w:rsidRPr="008860F2">
        <w:rPr>
          <w:rFonts w:ascii="Angsana New" w:hAnsi="Angsana New"/>
          <w:sz w:val="28"/>
          <w:szCs w:val="28"/>
        </w:rPr>
        <w:t xml:space="preserve"> </w:t>
      </w:r>
      <w:r w:rsidR="00703D51" w:rsidRPr="008860F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F3239" w:rsidRPr="008860F2">
        <w:rPr>
          <w:rFonts w:ascii="Angsana New" w:hAnsi="Angsana New"/>
          <w:sz w:val="28"/>
          <w:szCs w:val="28"/>
        </w:rPr>
        <w:t>30</w:t>
      </w:r>
      <w:r w:rsidR="00703D51" w:rsidRPr="008860F2">
        <w:rPr>
          <w:rFonts w:ascii="Angsana New" w:hAnsi="Angsana New"/>
          <w:sz w:val="28"/>
          <w:szCs w:val="28"/>
          <w:cs/>
        </w:rPr>
        <w:t xml:space="preserve"> กันยายน มีดังนี้</w:t>
      </w:r>
    </w:p>
    <w:p w14:paraId="78242B16" w14:textId="77777777" w:rsidR="00715C33" w:rsidRPr="008860F2" w:rsidRDefault="00715C33" w:rsidP="00703D51">
      <w:pPr>
        <w:ind w:left="540" w:right="-45"/>
        <w:rPr>
          <w:rFonts w:ascii="Angsana New" w:hAnsi="Angsana New"/>
        </w:rPr>
      </w:pPr>
    </w:p>
    <w:tbl>
      <w:tblPr>
        <w:tblW w:w="9639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228"/>
        <w:gridCol w:w="1172"/>
        <w:gridCol w:w="272"/>
        <w:gridCol w:w="1091"/>
        <w:gridCol w:w="258"/>
        <w:gridCol w:w="1168"/>
        <w:gridCol w:w="289"/>
        <w:gridCol w:w="1161"/>
      </w:tblGrid>
      <w:tr w:rsidR="004C0143" w:rsidRPr="008860F2" w14:paraId="2A181936" w14:textId="77777777" w:rsidTr="003128CB">
        <w:trPr>
          <w:tblHeader/>
        </w:trPr>
        <w:tc>
          <w:tcPr>
            <w:tcW w:w="2193" w:type="pct"/>
          </w:tcPr>
          <w:p w14:paraId="1E95DFBC" w14:textId="77777777" w:rsidR="00EA592E" w:rsidRPr="008860F2" w:rsidRDefault="00EA592E" w:rsidP="006E1A3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5" w:type="pct"/>
            <w:gridSpan w:val="3"/>
          </w:tcPr>
          <w:p w14:paraId="76B4E2C5" w14:textId="77777777" w:rsidR="00EA592E" w:rsidRPr="008860F2" w:rsidRDefault="00EA592E" w:rsidP="006E1A3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146C979B" w14:textId="77777777" w:rsidR="00EA592E" w:rsidRPr="008860F2" w:rsidRDefault="00EA592E" w:rsidP="006E1A3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8" w:type="pct"/>
            <w:gridSpan w:val="3"/>
          </w:tcPr>
          <w:p w14:paraId="2500C87D" w14:textId="77777777" w:rsidR="00EA592E" w:rsidRPr="008860F2" w:rsidRDefault="00EA592E" w:rsidP="006E1A3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0EE9" w:rsidRPr="008860F2" w14:paraId="12170C42" w14:textId="77777777" w:rsidTr="00D92139">
        <w:trPr>
          <w:tblHeader/>
        </w:trPr>
        <w:tc>
          <w:tcPr>
            <w:tcW w:w="2193" w:type="pct"/>
          </w:tcPr>
          <w:p w14:paraId="798BF020" w14:textId="0F927924" w:rsidR="00F30EE9" w:rsidRPr="008860F2" w:rsidRDefault="00F30EE9" w:rsidP="00F30EE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8" w:type="pct"/>
            <w:vAlign w:val="center"/>
          </w:tcPr>
          <w:p w14:paraId="0887EEB8" w14:textId="318E61B7" w:rsidR="00F30EE9" w:rsidRPr="008860F2" w:rsidRDefault="00F30EE9" w:rsidP="00F30EE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92139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1" w:type="pct"/>
            <w:vAlign w:val="center"/>
          </w:tcPr>
          <w:p w14:paraId="61DDBC51" w14:textId="77777777" w:rsidR="00F30EE9" w:rsidRPr="008860F2" w:rsidRDefault="00F30EE9" w:rsidP="00F30EE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vAlign w:val="center"/>
          </w:tcPr>
          <w:p w14:paraId="128E6777" w14:textId="5868FF41" w:rsidR="00F30EE9" w:rsidRPr="008860F2" w:rsidRDefault="00F30EE9" w:rsidP="00F30EE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92139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4" w:type="pct"/>
          </w:tcPr>
          <w:p w14:paraId="7C23F341" w14:textId="77777777" w:rsidR="00F30EE9" w:rsidRPr="008860F2" w:rsidRDefault="00F30EE9" w:rsidP="00F30EE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vAlign w:val="center"/>
          </w:tcPr>
          <w:p w14:paraId="0A37F935" w14:textId="7EFCC874" w:rsidR="00F30EE9" w:rsidRPr="008860F2" w:rsidRDefault="00F30EE9" w:rsidP="00F30EE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92139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50" w:type="pct"/>
            <w:vAlign w:val="center"/>
          </w:tcPr>
          <w:p w14:paraId="20600BA5" w14:textId="77777777" w:rsidR="00F30EE9" w:rsidRPr="008860F2" w:rsidRDefault="00F30EE9" w:rsidP="00F30EE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  <w:vAlign w:val="center"/>
          </w:tcPr>
          <w:p w14:paraId="1FAB84EC" w14:textId="01891DE6" w:rsidR="00F30EE9" w:rsidRPr="008860F2" w:rsidRDefault="00F30EE9" w:rsidP="00F30EE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92139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F30EE9" w:rsidRPr="008860F2" w14:paraId="3639F8B7" w14:textId="77777777" w:rsidTr="00D92139">
        <w:trPr>
          <w:tblHeader/>
        </w:trPr>
        <w:tc>
          <w:tcPr>
            <w:tcW w:w="2193" w:type="pct"/>
          </w:tcPr>
          <w:p w14:paraId="193DEE23" w14:textId="6B88299B" w:rsidR="00F30EE9" w:rsidRPr="008860F2" w:rsidRDefault="00F30EE9" w:rsidP="00F30EE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07" w:type="pct"/>
            <w:gridSpan w:val="7"/>
          </w:tcPr>
          <w:p w14:paraId="77E563FE" w14:textId="77777777" w:rsidR="00F30EE9" w:rsidRPr="008860F2" w:rsidRDefault="00F30EE9" w:rsidP="00F30EE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C70A9" w:rsidRPr="008860F2" w14:paraId="596C45DD" w14:textId="77777777" w:rsidTr="00D92139">
        <w:tc>
          <w:tcPr>
            <w:tcW w:w="2193" w:type="pct"/>
          </w:tcPr>
          <w:p w14:paraId="6CEF1909" w14:textId="61B11F82" w:rsidR="00FC70A9" w:rsidRDefault="00FC70A9" w:rsidP="00D92139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08" w:type="pct"/>
            <w:shd w:val="clear" w:color="auto" w:fill="auto"/>
          </w:tcPr>
          <w:p w14:paraId="2BA0657B" w14:textId="77777777" w:rsidR="00FC70A9" w:rsidRDefault="00FC70A9" w:rsidP="00D9213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4361F939" w14:textId="77777777" w:rsidR="00FC70A9" w:rsidRPr="00D92139" w:rsidRDefault="00FC70A9" w:rsidP="00D9213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20A2DBDF" w14:textId="77777777" w:rsidR="00FC70A9" w:rsidRPr="00D92139" w:rsidRDefault="00FC70A9" w:rsidP="00D9213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22D9BD86" w14:textId="77777777" w:rsidR="00FC70A9" w:rsidRPr="00D92139" w:rsidRDefault="00FC70A9" w:rsidP="00D9213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16488A69" w14:textId="77777777" w:rsidR="00FC70A9" w:rsidRPr="00A227D9" w:rsidRDefault="00FC70A9" w:rsidP="00D9213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77F2919E" w14:textId="77777777" w:rsidR="00FC70A9" w:rsidRPr="00A227D9" w:rsidRDefault="00FC70A9" w:rsidP="00D9213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2FC9526F" w14:textId="77777777" w:rsidR="00FC70A9" w:rsidRPr="00A227D9" w:rsidRDefault="00FC70A9" w:rsidP="00D9213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92139" w:rsidRPr="008860F2" w14:paraId="2F7D2FD2" w14:textId="77777777" w:rsidTr="00D92139">
        <w:tc>
          <w:tcPr>
            <w:tcW w:w="2193" w:type="pct"/>
          </w:tcPr>
          <w:p w14:paraId="53F51979" w14:textId="643F6F17" w:rsidR="00D92139" w:rsidRPr="008860F2" w:rsidRDefault="00D92139" w:rsidP="00D92139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608" w:type="pct"/>
            <w:shd w:val="clear" w:color="auto" w:fill="auto"/>
          </w:tcPr>
          <w:p w14:paraId="7CDF154A" w14:textId="30C101C5" w:rsidR="00D92139" w:rsidRPr="00D92139" w:rsidRDefault="00A227D9" w:rsidP="00D9213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1.93</w:t>
            </w:r>
          </w:p>
        </w:tc>
        <w:tc>
          <w:tcPr>
            <w:tcW w:w="141" w:type="pct"/>
          </w:tcPr>
          <w:p w14:paraId="1540AC06" w14:textId="77777777" w:rsidR="00D92139" w:rsidRPr="00D92139" w:rsidRDefault="00D92139" w:rsidP="00D9213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6D142AA2" w14:textId="044CAC2B" w:rsidR="00D92139" w:rsidRPr="00D92139" w:rsidRDefault="00D92139" w:rsidP="00D9213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D9213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39B47B7E" w14:textId="77777777" w:rsidR="00D92139" w:rsidRPr="00D92139" w:rsidRDefault="00D92139" w:rsidP="00D9213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5BF26750" w14:textId="03B732ED" w:rsidR="00D92139" w:rsidRPr="00A227D9" w:rsidRDefault="00A227D9" w:rsidP="00D9213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227D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7D726065" w14:textId="77777777" w:rsidR="00D92139" w:rsidRPr="00A227D9" w:rsidRDefault="00D92139" w:rsidP="00D9213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27E8F7F5" w14:textId="262953A3" w:rsidR="00D92139" w:rsidRPr="00A227D9" w:rsidRDefault="00A227D9" w:rsidP="00D9213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227D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92139" w:rsidRPr="008860F2" w14:paraId="438BAC4F" w14:textId="77777777" w:rsidTr="00D92139">
        <w:tc>
          <w:tcPr>
            <w:tcW w:w="2193" w:type="pct"/>
          </w:tcPr>
          <w:p w14:paraId="1636D568" w14:textId="19DC44EB" w:rsidR="00D92139" w:rsidRPr="008860F2" w:rsidRDefault="00D92139" w:rsidP="00D92139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50A5BF9C" w14:textId="37BF071E" w:rsidR="00D92139" w:rsidRPr="00A227D9" w:rsidRDefault="00A227D9" w:rsidP="00D9213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A227D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093203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A227D9">
              <w:rPr>
                <w:rFonts w:ascii="Angsana New" w:hAnsi="Angsana New" w:cs="Angsana New"/>
                <w:sz w:val="28"/>
                <w:szCs w:val="28"/>
              </w:rPr>
              <w:t>.6</w:t>
            </w:r>
            <w:r w:rsidR="00093203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1" w:type="pct"/>
          </w:tcPr>
          <w:p w14:paraId="01B4B2CB" w14:textId="77777777" w:rsidR="00D92139" w:rsidRPr="008860F2" w:rsidRDefault="00D92139" w:rsidP="00D9213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0C3BD789" w14:textId="40C5EA38" w:rsidR="00D92139" w:rsidRPr="00A227D9" w:rsidRDefault="00A227D9" w:rsidP="00D9213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A227D9">
              <w:rPr>
                <w:rFonts w:ascii="Angsana New" w:hAnsi="Angsana New" w:cs="Angsana New"/>
                <w:sz w:val="28"/>
                <w:szCs w:val="28"/>
              </w:rPr>
              <w:t>31.72</w:t>
            </w:r>
          </w:p>
        </w:tc>
        <w:tc>
          <w:tcPr>
            <w:tcW w:w="134" w:type="pct"/>
          </w:tcPr>
          <w:p w14:paraId="6EC868AD" w14:textId="77777777" w:rsidR="00D92139" w:rsidRPr="008860F2" w:rsidRDefault="00D92139" w:rsidP="00D9213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1964B7BE" w14:textId="65DFC0A0" w:rsidR="00D92139" w:rsidRPr="00A227D9" w:rsidRDefault="00A227D9" w:rsidP="00D9213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227D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47E9A4CD" w14:textId="77777777" w:rsidR="00D92139" w:rsidRPr="00A227D9" w:rsidRDefault="00D92139" w:rsidP="00D9213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69642FD3" w14:textId="1A7A6E22" w:rsidR="00D92139" w:rsidRPr="00A227D9" w:rsidRDefault="00A227D9" w:rsidP="00D9213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227D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92139" w:rsidRPr="008860F2" w14:paraId="1997B15C" w14:textId="77777777" w:rsidTr="00D92139">
        <w:tc>
          <w:tcPr>
            <w:tcW w:w="2193" w:type="pct"/>
          </w:tcPr>
          <w:p w14:paraId="732D449D" w14:textId="389BA63E" w:rsidR="00D92139" w:rsidRPr="00D92139" w:rsidRDefault="00D92139" w:rsidP="00D92139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9213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E347F" w14:textId="4A27CB40" w:rsidR="00D92139" w:rsidRPr="008860F2" w:rsidRDefault="00A227D9" w:rsidP="00D9213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09320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="00093203">
              <w:rPr>
                <w:rFonts w:ascii="Angsana New" w:hAnsi="Angsana New" w:cs="Angsana New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141" w:type="pct"/>
          </w:tcPr>
          <w:p w14:paraId="7820B08B" w14:textId="77777777" w:rsidR="00D92139" w:rsidRPr="008860F2" w:rsidRDefault="00D92139" w:rsidP="00D9213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1921BE7B" w14:textId="4E7B3E0E" w:rsidR="00D92139" w:rsidRPr="008860F2" w:rsidRDefault="00D92139" w:rsidP="00D9213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31.72</w:t>
            </w:r>
          </w:p>
        </w:tc>
        <w:tc>
          <w:tcPr>
            <w:tcW w:w="134" w:type="pct"/>
          </w:tcPr>
          <w:p w14:paraId="3E95436F" w14:textId="77777777" w:rsidR="00D92139" w:rsidRPr="008860F2" w:rsidRDefault="00D92139" w:rsidP="00D9213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7F48CF7D" w14:textId="73C38118" w:rsidR="00D92139" w:rsidRPr="008860F2" w:rsidRDefault="00D92139" w:rsidP="00D9213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274CEA45" w14:textId="77777777" w:rsidR="00D92139" w:rsidRPr="008860F2" w:rsidRDefault="00D92139" w:rsidP="00D9213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4CC41648" w14:textId="433B807F" w:rsidR="00D92139" w:rsidRPr="008860F2" w:rsidRDefault="00D92139" w:rsidP="00D9213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  <w:tr w:rsidR="00D92139" w:rsidRPr="008860F2" w14:paraId="44EBC8ED" w14:textId="77777777" w:rsidTr="00D92139">
        <w:tc>
          <w:tcPr>
            <w:tcW w:w="2193" w:type="pct"/>
          </w:tcPr>
          <w:p w14:paraId="43E040E7" w14:textId="74686DF8" w:rsidR="00D92139" w:rsidRPr="008860F2" w:rsidRDefault="00D92139" w:rsidP="00D92139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8" w:type="pct"/>
          </w:tcPr>
          <w:p w14:paraId="0D26A6C0" w14:textId="77777777" w:rsidR="00D92139" w:rsidRPr="008860F2" w:rsidRDefault="00D92139" w:rsidP="00D9213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1ED7DC82" w14:textId="77777777" w:rsidR="00D92139" w:rsidRPr="008860F2" w:rsidRDefault="00D92139" w:rsidP="00D9213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5A332903" w14:textId="77777777" w:rsidR="00D92139" w:rsidRPr="008860F2" w:rsidRDefault="00D92139" w:rsidP="00D9213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77B9445C" w14:textId="77777777" w:rsidR="00D92139" w:rsidRPr="008860F2" w:rsidRDefault="00D92139" w:rsidP="00D9213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19806952" w14:textId="77777777" w:rsidR="00D92139" w:rsidRPr="008022C8" w:rsidRDefault="00D92139" w:rsidP="00D92139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6E5537D7" w14:textId="77777777" w:rsidR="00D92139" w:rsidRPr="008860F2" w:rsidRDefault="00D92139" w:rsidP="00D9213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564C3721" w14:textId="77777777" w:rsidR="00D92139" w:rsidRPr="008860F2" w:rsidRDefault="00D92139" w:rsidP="00D92139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F7CF9" w:rsidRPr="008860F2" w14:paraId="61AB85CB" w14:textId="77777777" w:rsidTr="00D92139">
        <w:tc>
          <w:tcPr>
            <w:tcW w:w="2193" w:type="pct"/>
          </w:tcPr>
          <w:p w14:paraId="22D5432F" w14:textId="654FB2CF" w:rsidR="009F7CF9" w:rsidRPr="008860F2" w:rsidRDefault="009F7CF9" w:rsidP="00D92139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รายได้ค้างรับ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(แสดงเป็นส่วนหนึ่งของลูกหนี้การค้า)</w:t>
            </w:r>
          </w:p>
        </w:tc>
        <w:tc>
          <w:tcPr>
            <w:tcW w:w="608" w:type="pct"/>
          </w:tcPr>
          <w:p w14:paraId="6A7F219C" w14:textId="77777777" w:rsidR="009F7CF9" w:rsidRPr="008860F2" w:rsidRDefault="009F7CF9" w:rsidP="00D9213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2A395F13" w14:textId="77777777" w:rsidR="009F7CF9" w:rsidRPr="008860F2" w:rsidRDefault="009F7CF9" w:rsidP="00D9213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760129FA" w14:textId="77777777" w:rsidR="009F7CF9" w:rsidRPr="008860F2" w:rsidRDefault="009F7CF9" w:rsidP="00D9213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25B44000" w14:textId="77777777" w:rsidR="009F7CF9" w:rsidRPr="008860F2" w:rsidRDefault="009F7CF9" w:rsidP="00D9213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0F08144C" w14:textId="77777777" w:rsidR="009F7CF9" w:rsidRPr="008022C8" w:rsidRDefault="009F7CF9" w:rsidP="00D92139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43FF6859" w14:textId="77777777" w:rsidR="009F7CF9" w:rsidRPr="008860F2" w:rsidRDefault="009F7CF9" w:rsidP="00D9213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3852F5C6" w14:textId="77777777" w:rsidR="009F7CF9" w:rsidRPr="008860F2" w:rsidRDefault="009F7CF9" w:rsidP="00D92139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92139" w:rsidRPr="008860F2" w14:paraId="1D72A781" w14:textId="77777777" w:rsidTr="00D92139">
        <w:tc>
          <w:tcPr>
            <w:tcW w:w="2193" w:type="pct"/>
          </w:tcPr>
          <w:p w14:paraId="24880111" w14:textId="77777777" w:rsidR="00D92139" w:rsidRPr="008860F2" w:rsidRDefault="00D92139" w:rsidP="00D92139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8" w:type="pct"/>
            <w:tcBorders>
              <w:bottom w:val="double" w:sz="4" w:space="0" w:color="auto"/>
            </w:tcBorders>
            <w:shd w:val="clear" w:color="auto" w:fill="auto"/>
          </w:tcPr>
          <w:p w14:paraId="109DC245" w14:textId="3A0CB294" w:rsidR="00D92139" w:rsidRPr="008860F2" w:rsidRDefault="005F247B" w:rsidP="00D92139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1.74</w:t>
            </w:r>
          </w:p>
        </w:tc>
        <w:tc>
          <w:tcPr>
            <w:tcW w:w="141" w:type="pct"/>
          </w:tcPr>
          <w:p w14:paraId="0F32836C" w14:textId="77777777" w:rsidR="00D92139" w:rsidRPr="008860F2" w:rsidRDefault="00D92139" w:rsidP="00D9213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1FE87C1C" w14:textId="046A5567" w:rsidR="00D92139" w:rsidRPr="008860F2" w:rsidRDefault="00D92139" w:rsidP="00D9213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2.23</w:t>
            </w:r>
          </w:p>
        </w:tc>
        <w:tc>
          <w:tcPr>
            <w:tcW w:w="134" w:type="pct"/>
          </w:tcPr>
          <w:p w14:paraId="34EE08A7" w14:textId="77777777" w:rsidR="00D92139" w:rsidRPr="008860F2" w:rsidRDefault="00D92139" w:rsidP="00D9213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2ACEB746" w14:textId="2E3C7DA4" w:rsidR="00D92139" w:rsidRPr="008860F2" w:rsidRDefault="00D92139" w:rsidP="00D9213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5759D2A4" w14:textId="77777777" w:rsidR="00D92139" w:rsidRPr="008860F2" w:rsidRDefault="00D92139" w:rsidP="00D9213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2BF2D218" w14:textId="65D2431B" w:rsidR="00D92139" w:rsidRPr="008860F2" w:rsidRDefault="00D92139" w:rsidP="00D9213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0F099036" w14:textId="4C05D732" w:rsidR="003128CB" w:rsidRDefault="003128CB"/>
    <w:p w14:paraId="5F8431FA" w14:textId="3EBC52A8" w:rsidR="009F7CF9" w:rsidRDefault="009F7CF9">
      <w:r>
        <w:br w:type="page"/>
      </w:r>
    </w:p>
    <w:tbl>
      <w:tblPr>
        <w:tblW w:w="9647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228"/>
        <w:gridCol w:w="1150"/>
        <w:gridCol w:w="23"/>
        <w:gridCol w:w="272"/>
        <w:gridCol w:w="15"/>
        <w:gridCol w:w="1063"/>
        <w:gridCol w:w="12"/>
        <w:gridCol w:w="259"/>
        <w:gridCol w:w="1169"/>
        <w:gridCol w:w="23"/>
        <w:gridCol w:w="266"/>
        <w:gridCol w:w="1161"/>
        <w:gridCol w:w="6"/>
      </w:tblGrid>
      <w:tr w:rsidR="009F7CF9" w:rsidRPr="008860F2" w14:paraId="4514CC3C" w14:textId="77777777" w:rsidTr="009F7CF9">
        <w:trPr>
          <w:gridAfter w:val="1"/>
          <w:wAfter w:w="4" w:type="pct"/>
          <w:tblHeader/>
        </w:trPr>
        <w:tc>
          <w:tcPr>
            <w:tcW w:w="2191" w:type="pct"/>
          </w:tcPr>
          <w:p w14:paraId="1382A11F" w14:textId="77777777" w:rsidR="009F7CF9" w:rsidRPr="008860F2" w:rsidRDefault="009F7CF9" w:rsidP="00527B5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pct"/>
            <w:gridSpan w:val="6"/>
          </w:tcPr>
          <w:p w14:paraId="156BD43E" w14:textId="77777777" w:rsidR="009F7CF9" w:rsidRPr="008860F2" w:rsidRDefault="009F7CF9" w:rsidP="00527B5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64BA07EB" w14:textId="77777777" w:rsidR="009F7CF9" w:rsidRPr="008860F2" w:rsidRDefault="009F7CF9" w:rsidP="00527B5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7" w:type="pct"/>
            <w:gridSpan w:val="4"/>
          </w:tcPr>
          <w:p w14:paraId="4FCEA174" w14:textId="77777777" w:rsidR="009F7CF9" w:rsidRPr="008860F2" w:rsidRDefault="009F7CF9" w:rsidP="00527B5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7CF9" w:rsidRPr="008860F2" w14:paraId="11293866" w14:textId="77777777" w:rsidTr="009F7CF9">
        <w:trPr>
          <w:gridAfter w:val="1"/>
          <w:wAfter w:w="4" w:type="pct"/>
          <w:tblHeader/>
        </w:trPr>
        <w:tc>
          <w:tcPr>
            <w:tcW w:w="2191" w:type="pct"/>
          </w:tcPr>
          <w:p w14:paraId="49EC059E" w14:textId="77777777" w:rsidR="009F7CF9" w:rsidRPr="008860F2" w:rsidRDefault="009F7CF9" w:rsidP="00527B5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7" w:type="pct"/>
            <w:gridSpan w:val="2"/>
            <w:vAlign w:val="center"/>
          </w:tcPr>
          <w:p w14:paraId="7EA066D8" w14:textId="77777777" w:rsidR="009F7CF9" w:rsidRPr="008860F2" w:rsidRDefault="009F7CF9" w:rsidP="00527B5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1" w:type="pct"/>
            <w:vAlign w:val="center"/>
          </w:tcPr>
          <w:p w14:paraId="6A96749C" w14:textId="77777777" w:rsidR="009F7CF9" w:rsidRPr="008860F2" w:rsidRDefault="009F7CF9" w:rsidP="00527B5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5" w:type="pct"/>
            <w:gridSpan w:val="3"/>
            <w:vAlign w:val="center"/>
          </w:tcPr>
          <w:p w14:paraId="29048686" w14:textId="77777777" w:rsidR="009F7CF9" w:rsidRPr="008860F2" w:rsidRDefault="009F7CF9" w:rsidP="00527B5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4" w:type="pct"/>
          </w:tcPr>
          <w:p w14:paraId="2DA99434" w14:textId="77777777" w:rsidR="009F7CF9" w:rsidRPr="008860F2" w:rsidRDefault="009F7CF9" w:rsidP="00527B5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  <w:vAlign w:val="center"/>
          </w:tcPr>
          <w:p w14:paraId="5DA75A58" w14:textId="77777777" w:rsidR="009F7CF9" w:rsidRPr="008860F2" w:rsidRDefault="009F7CF9" w:rsidP="00527B5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50" w:type="pct"/>
            <w:gridSpan w:val="2"/>
            <w:vAlign w:val="center"/>
          </w:tcPr>
          <w:p w14:paraId="7841B86F" w14:textId="77777777" w:rsidR="009F7CF9" w:rsidRPr="008860F2" w:rsidRDefault="009F7CF9" w:rsidP="00527B5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  <w:vAlign w:val="center"/>
          </w:tcPr>
          <w:p w14:paraId="0C4D6BB2" w14:textId="77777777" w:rsidR="009F7CF9" w:rsidRPr="008860F2" w:rsidRDefault="009F7CF9" w:rsidP="00527B5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9F7CF9" w:rsidRPr="008860F2" w14:paraId="77276520" w14:textId="77777777" w:rsidTr="009F7CF9">
        <w:trPr>
          <w:gridAfter w:val="1"/>
          <w:wAfter w:w="4" w:type="pct"/>
          <w:tblHeader/>
        </w:trPr>
        <w:tc>
          <w:tcPr>
            <w:tcW w:w="2191" w:type="pct"/>
          </w:tcPr>
          <w:p w14:paraId="75656563" w14:textId="77777777" w:rsidR="009F7CF9" w:rsidRPr="008860F2" w:rsidRDefault="009F7CF9" w:rsidP="00527B5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04" w:type="pct"/>
            <w:gridSpan w:val="11"/>
          </w:tcPr>
          <w:p w14:paraId="4DEF79FB" w14:textId="77777777" w:rsidR="009F7CF9" w:rsidRPr="008860F2" w:rsidRDefault="009F7CF9" w:rsidP="00527B5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022C8" w:rsidRPr="008860F2" w14:paraId="06CE6B17" w14:textId="77777777" w:rsidTr="009F7CF9">
        <w:trPr>
          <w:gridAfter w:val="1"/>
          <w:wAfter w:w="3" w:type="pct"/>
        </w:trPr>
        <w:tc>
          <w:tcPr>
            <w:tcW w:w="2191" w:type="pct"/>
          </w:tcPr>
          <w:p w14:paraId="7E12E34B" w14:textId="51951645" w:rsidR="008022C8" w:rsidRPr="008860F2" w:rsidRDefault="008022C8" w:rsidP="006A533B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608" w:type="pct"/>
            <w:gridSpan w:val="2"/>
          </w:tcPr>
          <w:p w14:paraId="35A69CFF" w14:textId="77777777" w:rsidR="008022C8" w:rsidRDefault="008022C8" w:rsidP="006A533B">
            <w:pPr>
              <w:pStyle w:val="BodyText"/>
              <w:tabs>
                <w:tab w:val="decimal" w:pos="654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53E1BA14" w14:textId="77777777" w:rsidR="008022C8" w:rsidRPr="008860F2" w:rsidRDefault="008022C8" w:rsidP="006A53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5" w:type="pct"/>
            <w:gridSpan w:val="3"/>
          </w:tcPr>
          <w:p w14:paraId="15AC6A22" w14:textId="77777777" w:rsidR="008022C8" w:rsidRDefault="008022C8" w:rsidP="006A533B">
            <w:pPr>
              <w:pStyle w:val="BodyText"/>
              <w:tabs>
                <w:tab w:val="decimal" w:pos="5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12705E2A" w14:textId="77777777" w:rsidR="008022C8" w:rsidRPr="008860F2" w:rsidRDefault="008022C8" w:rsidP="006A53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7BD9337E" w14:textId="77777777" w:rsidR="008022C8" w:rsidRDefault="008022C8" w:rsidP="006A533B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  <w:gridSpan w:val="2"/>
          </w:tcPr>
          <w:p w14:paraId="5699587E" w14:textId="77777777" w:rsidR="008022C8" w:rsidRPr="008860F2" w:rsidRDefault="008022C8" w:rsidP="006A53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53E4AD05" w14:textId="77777777" w:rsidR="008022C8" w:rsidRDefault="008022C8" w:rsidP="006A533B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533B" w:rsidRPr="008860F2" w14:paraId="3922740D" w14:textId="77777777" w:rsidTr="009F7CF9">
        <w:trPr>
          <w:gridAfter w:val="1"/>
          <w:wAfter w:w="3" w:type="pct"/>
        </w:trPr>
        <w:tc>
          <w:tcPr>
            <w:tcW w:w="2191" w:type="pct"/>
          </w:tcPr>
          <w:p w14:paraId="71884DAD" w14:textId="77777777" w:rsidR="006A533B" w:rsidRPr="008860F2" w:rsidRDefault="006A533B" w:rsidP="006A533B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8" w:type="pct"/>
            <w:gridSpan w:val="2"/>
          </w:tcPr>
          <w:p w14:paraId="1518D3FF" w14:textId="52D0015C" w:rsidR="006A533B" w:rsidRPr="008860F2" w:rsidRDefault="006A533B" w:rsidP="006A533B">
            <w:pPr>
              <w:pStyle w:val="BodyText"/>
              <w:tabs>
                <w:tab w:val="decimal" w:pos="654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748991B6" w14:textId="77777777" w:rsidR="006A533B" w:rsidRPr="008860F2" w:rsidRDefault="006A533B" w:rsidP="006A53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5" w:type="pct"/>
            <w:gridSpan w:val="3"/>
          </w:tcPr>
          <w:p w14:paraId="5CA7D62C" w14:textId="06914445" w:rsidR="006A533B" w:rsidRPr="008860F2" w:rsidRDefault="006A533B" w:rsidP="006A533B">
            <w:pPr>
              <w:pStyle w:val="BodyText"/>
              <w:tabs>
                <w:tab w:val="decimal" w:pos="5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2DD034EC" w14:textId="77777777" w:rsidR="006A533B" w:rsidRPr="008860F2" w:rsidRDefault="006A533B" w:rsidP="006A53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278AFA88" w14:textId="7D5D03EE" w:rsidR="006A533B" w:rsidRPr="008860F2" w:rsidRDefault="006A533B" w:rsidP="006A533B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46.18</w:t>
            </w:r>
          </w:p>
        </w:tc>
        <w:tc>
          <w:tcPr>
            <w:tcW w:w="150" w:type="pct"/>
            <w:gridSpan w:val="2"/>
          </w:tcPr>
          <w:p w14:paraId="19BA011C" w14:textId="77777777" w:rsidR="006A533B" w:rsidRPr="008860F2" w:rsidRDefault="006A533B" w:rsidP="006A53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0FC95083" w14:textId="2035B70D" w:rsidR="006A533B" w:rsidRPr="008860F2" w:rsidRDefault="006A533B" w:rsidP="006A533B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56.54</w:t>
            </w:r>
          </w:p>
        </w:tc>
      </w:tr>
      <w:tr w:rsidR="006A533B" w:rsidRPr="008860F2" w14:paraId="3B3A5F7D" w14:textId="77777777" w:rsidTr="009F7CF9">
        <w:trPr>
          <w:gridAfter w:val="1"/>
          <w:wAfter w:w="3" w:type="pct"/>
        </w:trPr>
        <w:tc>
          <w:tcPr>
            <w:tcW w:w="2191" w:type="pct"/>
          </w:tcPr>
          <w:p w14:paraId="79CAF4FB" w14:textId="77777777" w:rsidR="006A533B" w:rsidRPr="008860F2" w:rsidRDefault="006A533B" w:rsidP="006A533B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08" w:type="pct"/>
            <w:gridSpan w:val="2"/>
          </w:tcPr>
          <w:p w14:paraId="7A252E5A" w14:textId="3DAA9483" w:rsidR="006A533B" w:rsidRPr="008860F2" w:rsidRDefault="006A533B" w:rsidP="006A533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7F70258F" w14:textId="77777777" w:rsidR="006A533B" w:rsidRPr="008860F2" w:rsidRDefault="006A533B" w:rsidP="006A53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5" w:type="pct"/>
            <w:gridSpan w:val="3"/>
          </w:tcPr>
          <w:p w14:paraId="0C5DCA53" w14:textId="018968CF" w:rsidR="006A533B" w:rsidRPr="008860F2" w:rsidRDefault="006A533B" w:rsidP="006A533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1.13</w:t>
            </w:r>
          </w:p>
        </w:tc>
        <w:tc>
          <w:tcPr>
            <w:tcW w:w="134" w:type="pct"/>
          </w:tcPr>
          <w:p w14:paraId="052790DF" w14:textId="77777777" w:rsidR="006A533B" w:rsidRPr="008860F2" w:rsidRDefault="006A533B" w:rsidP="006A53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59ED6FC3" w14:textId="746CC183" w:rsidR="006A533B" w:rsidRPr="008860F2" w:rsidRDefault="006A533B" w:rsidP="006A533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0" w:type="pct"/>
            <w:gridSpan w:val="2"/>
          </w:tcPr>
          <w:p w14:paraId="04E560E3" w14:textId="77777777" w:rsidR="006A533B" w:rsidRPr="008860F2" w:rsidRDefault="006A533B" w:rsidP="006A53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6EC29E28" w14:textId="1B1567E1" w:rsidR="006A533B" w:rsidRPr="008860F2" w:rsidRDefault="006A533B" w:rsidP="006A533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A533B" w:rsidRPr="008860F2" w14:paraId="5D7C4806" w14:textId="77777777" w:rsidTr="009F7CF9">
        <w:trPr>
          <w:gridAfter w:val="1"/>
          <w:wAfter w:w="3" w:type="pct"/>
        </w:trPr>
        <w:tc>
          <w:tcPr>
            <w:tcW w:w="2191" w:type="pct"/>
          </w:tcPr>
          <w:p w14:paraId="496E1B19" w14:textId="77777777" w:rsidR="006A533B" w:rsidRPr="008860F2" w:rsidRDefault="006A533B" w:rsidP="006A533B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8" w:type="pct"/>
            <w:gridSpan w:val="2"/>
            <w:tcBorders>
              <w:bottom w:val="single" w:sz="4" w:space="0" w:color="auto"/>
            </w:tcBorders>
          </w:tcPr>
          <w:p w14:paraId="20125C02" w14:textId="05F423EC" w:rsidR="006A533B" w:rsidRPr="008860F2" w:rsidRDefault="006A533B" w:rsidP="006A533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78.87</w:t>
            </w:r>
          </w:p>
        </w:tc>
        <w:tc>
          <w:tcPr>
            <w:tcW w:w="141" w:type="pct"/>
          </w:tcPr>
          <w:p w14:paraId="7B608EF7" w14:textId="77777777" w:rsidR="006A533B" w:rsidRPr="008860F2" w:rsidRDefault="006A533B" w:rsidP="006A53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5" w:type="pct"/>
            <w:gridSpan w:val="3"/>
            <w:tcBorders>
              <w:bottom w:val="single" w:sz="4" w:space="0" w:color="auto"/>
            </w:tcBorders>
          </w:tcPr>
          <w:p w14:paraId="42599C8E" w14:textId="3722B197" w:rsidR="006A533B" w:rsidRPr="008860F2" w:rsidRDefault="006A533B" w:rsidP="006A533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5.24</w:t>
            </w:r>
          </w:p>
        </w:tc>
        <w:tc>
          <w:tcPr>
            <w:tcW w:w="134" w:type="pct"/>
          </w:tcPr>
          <w:p w14:paraId="02D7D320" w14:textId="77777777" w:rsidR="006A533B" w:rsidRPr="008860F2" w:rsidRDefault="006A533B" w:rsidP="006A53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2CCB1671" w14:textId="4D9ADBD8" w:rsidR="006A533B" w:rsidRPr="008860F2" w:rsidRDefault="006A533B" w:rsidP="006A533B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0.74</w:t>
            </w:r>
          </w:p>
        </w:tc>
        <w:tc>
          <w:tcPr>
            <w:tcW w:w="150" w:type="pct"/>
            <w:gridSpan w:val="2"/>
          </w:tcPr>
          <w:p w14:paraId="0628C027" w14:textId="77777777" w:rsidR="006A533B" w:rsidRPr="008860F2" w:rsidRDefault="006A533B" w:rsidP="006A53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64604D24" w14:textId="48AFAD86" w:rsidR="006A533B" w:rsidRPr="008860F2" w:rsidRDefault="006A533B" w:rsidP="006A533B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2.39</w:t>
            </w:r>
          </w:p>
        </w:tc>
      </w:tr>
      <w:tr w:rsidR="006A533B" w:rsidRPr="008860F2" w14:paraId="603734E9" w14:textId="77777777" w:rsidTr="009F7CF9">
        <w:trPr>
          <w:gridAfter w:val="1"/>
          <w:wAfter w:w="3" w:type="pct"/>
        </w:trPr>
        <w:tc>
          <w:tcPr>
            <w:tcW w:w="2191" w:type="pct"/>
          </w:tcPr>
          <w:p w14:paraId="03E4083E" w14:textId="77777777" w:rsidR="006A533B" w:rsidRPr="008860F2" w:rsidRDefault="006A533B" w:rsidP="006A533B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</w:tcBorders>
          </w:tcPr>
          <w:p w14:paraId="5E1CE1E0" w14:textId="09F507C0" w:rsidR="006A533B" w:rsidRPr="008860F2" w:rsidRDefault="006A533B" w:rsidP="006A533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78.87</w:t>
            </w:r>
          </w:p>
        </w:tc>
        <w:tc>
          <w:tcPr>
            <w:tcW w:w="141" w:type="pct"/>
          </w:tcPr>
          <w:p w14:paraId="151246CA" w14:textId="77777777" w:rsidR="006A533B" w:rsidRPr="008860F2" w:rsidRDefault="006A533B" w:rsidP="006A53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gridSpan w:val="3"/>
            <w:tcBorders>
              <w:top w:val="single" w:sz="4" w:space="0" w:color="auto"/>
            </w:tcBorders>
          </w:tcPr>
          <w:p w14:paraId="793262E2" w14:textId="2E747771" w:rsidR="006A533B" w:rsidRPr="008860F2" w:rsidRDefault="006A533B" w:rsidP="006A533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6.37</w:t>
            </w:r>
          </w:p>
        </w:tc>
        <w:tc>
          <w:tcPr>
            <w:tcW w:w="134" w:type="pct"/>
          </w:tcPr>
          <w:p w14:paraId="1D087E73" w14:textId="77777777" w:rsidR="006A533B" w:rsidRPr="008860F2" w:rsidRDefault="006A533B" w:rsidP="006A53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69E7CF7A" w14:textId="21B8CE75" w:rsidR="006A533B" w:rsidRPr="008860F2" w:rsidRDefault="006A533B" w:rsidP="006A533B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46.92</w:t>
            </w:r>
          </w:p>
        </w:tc>
        <w:tc>
          <w:tcPr>
            <w:tcW w:w="150" w:type="pct"/>
            <w:gridSpan w:val="2"/>
          </w:tcPr>
          <w:p w14:paraId="7D0F6305" w14:textId="77777777" w:rsidR="006A533B" w:rsidRPr="008860F2" w:rsidRDefault="006A533B" w:rsidP="006A53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52569FA4" w14:textId="3063B2E1" w:rsidR="006A533B" w:rsidRPr="008860F2" w:rsidRDefault="006A533B" w:rsidP="006A533B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58.93</w:t>
            </w:r>
          </w:p>
        </w:tc>
      </w:tr>
      <w:tr w:rsidR="006A533B" w:rsidRPr="008860F2" w14:paraId="0D2D6D73" w14:textId="77777777" w:rsidTr="009F7CF9">
        <w:trPr>
          <w:gridAfter w:val="1"/>
          <w:wAfter w:w="3" w:type="pct"/>
        </w:trPr>
        <w:tc>
          <w:tcPr>
            <w:tcW w:w="2191" w:type="pct"/>
          </w:tcPr>
          <w:p w14:paraId="4FBB81EF" w14:textId="77777777" w:rsidR="006A533B" w:rsidRDefault="006A533B" w:rsidP="00117E5E">
            <w:pPr>
              <w:spacing w:line="240" w:lineRule="auto"/>
              <w:ind w:left="250" w:right="-46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3D289E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 xml:space="preserve"> </w:t>
            </w:r>
            <w:r w:rsidRPr="00957D8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957D87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  <w:p w14:paraId="40F5C2C9" w14:textId="4E182A83" w:rsidR="00CC7B7C" w:rsidRPr="00CC7B7C" w:rsidRDefault="00CC7B7C" w:rsidP="00117E5E">
            <w:pPr>
              <w:spacing w:line="240" w:lineRule="auto"/>
              <w:ind w:left="250" w:right="-46" w:hanging="25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C7B7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    </w:t>
            </w:r>
            <w:r w:rsidR="003F1E60">
              <w:rPr>
                <w:rFonts w:ascii="Angsana New" w:hAnsi="Angsana New"/>
                <w:i/>
                <w:iCs/>
                <w:sz w:val="28"/>
                <w:szCs w:val="28"/>
              </w:rPr>
              <w:t>(2563:</w:t>
            </w:r>
            <w:r w:rsidRPr="00CC7B7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ค่าเผื่อหนี้สงสัยจะสูญ)</w:t>
            </w:r>
          </w:p>
        </w:tc>
        <w:tc>
          <w:tcPr>
            <w:tcW w:w="608" w:type="pct"/>
            <w:gridSpan w:val="2"/>
            <w:tcBorders>
              <w:bottom w:val="single" w:sz="4" w:space="0" w:color="auto"/>
            </w:tcBorders>
          </w:tcPr>
          <w:p w14:paraId="57D8F6A8" w14:textId="77777777" w:rsidR="00CC7B7C" w:rsidRDefault="00CC7B7C" w:rsidP="00A0126E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</w:p>
          <w:p w14:paraId="2F3E6154" w14:textId="3466690D" w:rsidR="006A533B" w:rsidRPr="008860F2" w:rsidRDefault="00BB2189" w:rsidP="00A0126E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072891DC" w14:textId="77777777" w:rsidR="006A533B" w:rsidRPr="008860F2" w:rsidRDefault="006A533B" w:rsidP="006A53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5" w:type="pct"/>
            <w:gridSpan w:val="3"/>
            <w:tcBorders>
              <w:bottom w:val="single" w:sz="4" w:space="0" w:color="auto"/>
            </w:tcBorders>
          </w:tcPr>
          <w:p w14:paraId="4EA5A780" w14:textId="77777777" w:rsidR="00CC7B7C" w:rsidRDefault="00CC7B7C" w:rsidP="00117E5E">
            <w:pPr>
              <w:pStyle w:val="BodyText"/>
              <w:tabs>
                <w:tab w:val="decimal" w:pos="501"/>
              </w:tabs>
              <w:spacing w:after="0" w:line="240" w:lineRule="auto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  <w:p w14:paraId="3A705D32" w14:textId="397B6A31" w:rsidR="006A533B" w:rsidRPr="008860F2" w:rsidRDefault="006A533B" w:rsidP="00117E5E">
            <w:pPr>
              <w:pStyle w:val="BodyText"/>
              <w:tabs>
                <w:tab w:val="decimal" w:pos="501"/>
              </w:tabs>
              <w:spacing w:after="0" w:line="240" w:lineRule="auto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(1.13)</w:t>
            </w:r>
          </w:p>
        </w:tc>
        <w:tc>
          <w:tcPr>
            <w:tcW w:w="134" w:type="pct"/>
          </w:tcPr>
          <w:p w14:paraId="03B40A74" w14:textId="77777777" w:rsidR="006A533B" w:rsidRPr="008860F2" w:rsidRDefault="006A533B" w:rsidP="006A53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5E5BAA5A" w14:textId="77777777" w:rsidR="00CC7B7C" w:rsidRDefault="00CC7B7C" w:rsidP="00117E5E">
            <w:pPr>
              <w:pStyle w:val="BodyText"/>
              <w:tabs>
                <w:tab w:val="decimal" w:pos="645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  <w:p w14:paraId="2D01BBF7" w14:textId="4417C133" w:rsidR="006A533B" w:rsidRPr="008860F2" w:rsidRDefault="006A533B" w:rsidP="00117E5E">
            <w:pPr>
              <w:pStyle w:val="BodyText"/>
              <w:tabs>
                <w:tab w:val="decimal" w:pos="645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0" w:type="pct"/>
            <w:gridSpan w:val="2"/>
          </w:tcPr>
          <w:p w14:paraId="3694B292" w14:textId="77777777" w:rsidR="006A533B" w:rsidRPr="008860F2" w:rsidRDefault="006A533B" w:rsidP="006A53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59AA9CF" w14:textId="77777777" w:rsidR="00CC7B7C" w:rsidRDefault="00CC7B7C" w:rsidP="00117E5E">
            <w:pPr>
              <w:pStyle w:val="BodyText"/>
              <w:tabs>
                <w:tab w:val="decimal" w:pos="645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  <w:p w14:paraId="01935B97" w14:textId="7DA31CF4" w:rsidR="006A533B" w:rsidRPr="008860F2" w:rsidRDefault="006A533B" w:rsidP="00117E5E">
            <w:pPr>
              <w:pStyle w:val="BodyText"/>
              <w:tabs>
                <w:tab w:val="decimal" w:pos="645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A533B" w:rsidRPr="008860F2" w14:paraId="2E1E7929" w14:textId="77777777" w:rsidTr="009F7CF9">
        <w:trPr>
          <w:gridAfter w:val="1"/>
          <w:wAfter w:w="3" w:type="pct"/>
        </w:trPr>
        <w:tc>
          <w:tcPr>
            <w:tcW w:w="2191" w:type="pct"/>
          </w:tcPr>
          <w:p w14:paraId="22CC9418" w14:textId="77777777" w:rsidR="006A533B" w:rsidRPr="008860F2" w:rsidRDefault="006A533B" w:rsidP="006A533B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</w:tcBorders>
          </w:tcPr>
          <w:p w14:paraId="1D5A2E5B" w14:textId="2144F568" w:rsidR="006A533B" w:rsidRPr="008860F2" w:rsidRDefault="00BB2189" w:rsidP="006A533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78.87</w:t>
            </w:r>
          </w:p>
        </w:tc>
        <w:tc>
          <w:tcPr>
            <w:tcW w:w="141" w:type="pct"/>
          </w:tcPr>
          <w:p w14:paraId="27B11BC9" w14:textId="77777777" w:rsidR="006A533B" w:rsidRPr="008860F2" w:rsidRDefault="006A533B" w:rsidP="006A53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gridSpan w:val="3"/>
            <w:tcBorders>
              <w:top w:val="single" w:sz="4" w:space="0" w:color="auto"/>
            </w:tcBorders>
          </w:tcPr>
          <w:p w14:paraId="5083AB1F" w14:textId="6BEF34BA" w:rsidR="006A533B" w:rsidRPr="008860F2" w:rsidRDefault="006A533B" w:rsidP="006A533B">
            <w:pPr>
              <w:pStyle w:val="BodyText"/>
              <w:tabs>
                <w:tab w:val="decimal" w:pos="501"/>
              </w:tabs>
              <w:spacing w:after="0" w:line="240" w:lineRule="auto"/>
              <w:ind w:left="-108" w:right="-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5.24</w:t>
            </w:r>
          </w:p>
        </w:tc>
        <w:tc>
          <w:tcPr>
            <w:tcW w:w="134" w:type="pct"/>
          </w:tcPr>
          <w:p w14:paraId="6648B630" w14:textId="77777777" w:rsidR="006A533B" w:rsidRPr="008860F2" w:rsidRDefault="006A533B" w:rsidP="006A53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0E824394" w14:textId="68224EBE" w:rsidR="006A533B" w:rsidRPr="008860F2" w:rsidRDefault="006A533B" w:rsidP="006A533B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46.92</w:t>
            </w:r>
          </w:p>
        </w:tc>
        <w:tc>
          <w:tcPr>
            <w:tcW w:w="150" w:type="pct"/>
            <w:gridSpan w:val="2"/>
          </w:tcPr>
          <w:p w14:paraId="36674D13" w14:textId="77777777" w:rsidR="006A533B" w:rsidRPr="008860F2" w:rsidRDefault="006A533B" w:rsidP="006A53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3404903E" w14:textId="03C545B7" w:rsidR="006A533B" w:rsidRPr="008860F2" w:rsidRDefault="006A533B" w:rsidP="006A533B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58.93</w:t>
            </w:r>
          </w:p>
        </w:tc>
      </w:tr>
      <w:tr w:rsidR="006A533B" w:rsidRPr="008860F2" w14:paraId="7D12CADA" w14:textId="77777777" w:rsidTr="009F7CF9">
        <w:trPr>
          <w:gridAfter w:val="1"/>
          <w:wAfter w:w="3" w:type="pct"/>
          <w:trHeight w:val="235"/>
        </w:trPr>
        <w:tc>
          <w:tcPr>
            <w:tcW w:w="2191" w:type="pct"/>
          </w:tcPr>
          <w:p w14:paraId="0EA38C87" w14:textId="77777777" w:rsidR="006A533B" w:rsidRPr="00957D87" w:rsidRDefault="006A533B" w:rsidP="006A533B">
            <w:pPr>
              <w:spacing w:line="240" w:lineRule="auto"/>
              <w:ind w:right="-202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8" w:type="pct"/>
            <w:gridSpan w:val="2"/>
            <w:tcBorders>
              <w:top w:val="double" w:sz="4" w:space="0" w:color="auto"/>
            </w:tcBorders>
          </w:tcPr>
          <w:p w14:paraId="3352CFD7" w14:textId="77777777" w:rsidR="006A533B" w:rsidRPr="008860F2" w:rsidRDefault="006A533B" w:rsidP="006A533B">
            <w:pPr>
              <w:pStyle w:val="BodyText"/>
              <w:tabs>
                <w:tab w:val="decimal" w:pos="627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0AFC38CF" w14:textId="77777777" w:rsidR="006A533B" w:rsidRPr="008860F2" w:rsidRDefault="006A533B" w:rsidP="006A533B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gridSpan w:val="3"/>
            <w:tcBorders>
              <w:top w:val="double" w:sz="4" w:space="0" w:color="auto"/>
            </w:tcBorders>
          </w:tcPr>
          <w:p w14:paraId="091C1E8A" w14:textId="77777777" w:rsidR="006A533B" w:rsidRPr="008860F2" w:rsidRDefault="006A533B" w:rsidP="006A533B">
            <w:pPr>
              <w:pStyle w:val="BodyText"/>
              <w:tabs>
                <w:tab w:val="decimal" w:pos="627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16CC5699" w14:textId="77777777" w:rsidR="006A533B" w:rsidRPr="008860F2" w:rsidRDefault="006A533B" w:rsidP="006A533B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14:paraId="3822E37B" w14:textId="77777777" w:rsidR="006A533B" w:rsidRPr="008860F2" w:rsidRDefault="006A533B" w:rsidP="006A533B">
            <w:pPr>
              <w:pStyle w:val="BodyText"/>
              <w:tabs>
                <w:tab w:val="decimal" w:pos="522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  <w:gridSpan w:val="2"/>
          </w:tcPr>
          <w:p w14:paraId="2D7DAC7E" w14:textId="77777777" w:rsidR="006A533B" w:rsidRPr="008860F2" w:rsidRDefault="006A533B" w:rsidP="006A533B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</w:tcPr>
          <w:p w14:paraId="494F2A33" w14:textId="77777777" w:rsidR="006A533B" w:rsidRPr="008860F2" w:rsidRDefault="006A533B" w:rsidP="006A533B">
            <w:pPr>
              <w:pStyle w:val="BodyText"/>
              <w:tabs>
                <w:tab w:val="decimal" w:pos="522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533B" w:rsidRPr="008860F2" w14:paraId="6E7111A5" w14:textId="77777777" w:rsidTr="009F7CF9">
        <w:tc>
          <w:tcPr>
            <w:tcW w:w="2191" w:type="pct"/>
          </w:tcPr>
          <w:p w14:paraId="4B745D5B" w14:textId="179FE485" w:rsidR="006A533B" w:rsidRPr="00957D87" w:rsidRDefault="00D252FD" w:rsidP="00B12F19">
            <w:pPr>
              <w:spacing w:line="240" w:lineRule="auto"/>
              <w:ind w:left="349" w:right="-36" w:hanging="34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(กลับรายการ) </w:t>
            </w:r>
            <w:r w:rsidR="00CC7B7C" w:rsidRPr="00CC7B7C">
              <w:rPr>
                <w:rFonts w:ascii="Angsana New" w:hAnsi="Angsana New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  <w:r w:rsidR="003F1E60">
              <w:rPr>
                <w:rFonts w:ascii="Angsana New" w:hAnsi="Angsana New"/>
                <w:i/>
                <w:iCs/>
                <w:sz w:val="28"/>
                <w:szCs w:val="28"/>
              </w:rPr>
              <w:t>(2563:</w:t>
            </w:r>
            <w:r w:rsidR="00CC7B7C" w:rsidRPr="00CC7B7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หนี้สูญและหนี้สงสัยจะสูญ)</w:t>
            </w:r>
            <w:r w:rsidR="00CC7B7C" w:rsidRPr="00CC7B7C">
              <w:rPr>
                <w:rFonts w:ascii="Angsana New" w:hAnsi="Angsana New"/>
                <w:sz w:val="28"/>
                <w:szCs w:val="28"/>
                <w:cs/>
              </w:rPr>
              <w:t xml:space="preserve"> สำหรับปี</w:t>
            </w:r>
          </w:p>
        </w:tc>
        <w:tc>
          <w:tcPr>
            <w:tcW w:w="596" w:type="pct"/>
            <w:tcBorders>
              <w:bottom w:val="double" w:sz="4" w:space="0" w:color="auto"/>
            </w:tcBorders>
            <w:vAlign w:val="bottom"/>
          </w:tcPr>
          <w:p w14:paraId="4A2E54F5" w14:textId="7A0DD869" w:rsidR="006A533B" w:rsidRPr="00A0126E" w:rsidRDefault="00BB2189" w:rsidP="00A0126E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4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012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(1.13)</w:t>
            </w:r>
          </w:p>
        </w:tc>
        <w:tc>
          <w:tcPr>
            <w:tcW w:w="161" w:type="pct"/>
            <w:gridSpan w:val="3"/>
            <w:vAlign w:val="bottom"/>
          </w:tcPr>
          <w:p w14:paraId="6E7E203B" w14:textId="77777777" w:rsidR="006A533B" w:rsidRPr="00081179" w:rsidRDefault="006A533B" w:rsidP="00A0126E">
            <w:pPr>
              <w:tabs>
                <w:tab w:val="decimal" w:pos="522"/>
                <w:tab w:val="decimal" w:pos="62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1" w:type="pct"/>
            <w:tcBorders>
              <w:bottom w:val="double" w:sz="4" w:space="0" w:color="auto"/>
            </w:tcBorders>
            <w:vAlign w:val="bottom"/>
          </w:tcPr>
          <w:p w14:paraId="77A7607B" w14:textId="2EAD508A" w:rsidR="006A533B" w:rsidRPr="00081179" w:rsidRDefault="006A533B" w:rsidP="00A0126E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4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12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0.02</w:t>
            </w:r>
          </w:p>
        </w:tc>
        <w:tc>
          <w:tcPr>
            <w:tcW w:w="140" w:type="pct"/>
            <w:gridSpan w:val="2"/>
            <w:vAlign w:val="bottom"/>
          </w:tcPr>
          <w:p w14:paraId="6B2D41FF" w14:textId="77777777" w:rsidR="006A533B" w:rsidRPr="00081179" w:rsidRDefault="006A533B" w:rsidP="006A533B">
            <w:pPr>
              <w:tabs>
                <w:tab w:val="decimal" w:pos="585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" w:type="pct"/>
            <w:gridSpan w:val="2"/>
            <w:tcBorders>
              <w:bottom w:val="double" w:sz="4" w:space="0" w:color="auto"/>
            </w:tcBorders>
            <w:vAlign w:val="bottom"/>
          </w:tcPr>
          <w:p w14:paraId="4249C275" w14:textId="49C58552" w:rsidR="006A533B" w:rsidRPr="00081179" w:rsidRDefault="006254C6" w:rsidP="00A0126E">
            <w:pPr>
              <w:pStyle w:val="BodyText"/>
              <w:tabs>
                <w:tab w:val="decimal" w:pos="645"/>
              </w:tabs>
              <w:spacing w:after="0" w:line="240" w:lineRule="auto"/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126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22B5CEDC" w14:textId="77777777" w:rsidR="006A533B" w:rsidRPr="00081179" w:rsidRDefault="006A533B" w:rsidP="006A533B">
            <w:pPr>
              <w:tabs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tcBorders>
              <w:bottom w:val="double" w:sz="4" w:space="0" w:color="auto"/>
            </w:tcBorders>
            <w:vAlign w:val="bottom"/>
          </w:tcPr>
          <w:p w14:paraId="33CD84EC" w14:textId="7790BBD6" w:rsidR="006A533B" w:rsidRPr="00081179" w:rsidRDefault="006A533B" w:rsidP="00A0126E">
            <w:pPr>
              <w:pStyle w:val="BodyText"/>
              <w:tabs>
                <w:tab w:val="decimal" w:pos="645"/>
              </w:tabs>
              <w:spacing w:after="0" w:line="240" w:lineRule="auto"/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126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10C28AC0" w14:textId="0C4D4BA1" w:rsidR="00D94CED" w:rsidRPr="005B576F" w:rsidRDefault="00D94CED">
      <w:pPr>
        <w:rPr>
          <w:sz w:val="28"/>
          <w:szCs w:val="28"/>
        </w:rPr>
      </w:pPr>
    </w:p>
    <w:tbl>
      <w:tblPr>
        <w:tblStyle w:val="TableGrid"/>
        <w:tblW w:w="96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2"/>
        <w:gridCol w:w="1090"/>
        <w:gridCol w:w="233"/>
        <w:gridCol w:w="1263"/>
        <w:gridCol w:w="231"/>
        <w:gridCol w:w="873"/>
        <w:gridCol w:w="231"/>
        <w:gridCol w:w="1177"/>
        <w:gridCol w:w="231"/>
        <w:gridCol w:w="1267"/>
      </w:tblGrid>
      <w:tr w:rsidR="003C0D76" w:rsidRPr="004D0A56" w14:paraId="45D12730" w14:textId="77777777" w:rsidTr="00FE1776">
        <w:trPr>
          <w:tblHeader/>
        </w:trPr>
        <w:tc>
          <w:tcPr>
            <w:tcW w:w="3092" w:type="dxa"/>
            <w:shd w:val="clear" w:color="auto" w:fill="auto"/>
            <w:vAlign w:val="bottom"/>
          </w:tcPr>
          <w:p w14:paraId="01A6636B" w14:textId="30142B01" w:rsidR="003C0D76" w:rsidRPr="003C0D76" w:rsidRDefault="003C0D76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1090" w:type="dxa"/>
            <w:vAlign w:val="bottom"/>
          </w:tcPr>
          <w:p w14:paraId="6740A40F" w14:textId="75A4FFA3" w:rsidR="003C0D76" w:rsidRPr="003C0D76" w:rsidRDefault="003C0D76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0D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3C0D76"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3" w:type="dxa"/>
            <w:vAlign w:val="bottom"/>
          </w:tcPr>
          <w:p w14:paraId="35E2C963" w14:textId="77777777" w:rsidR="003C0D76" w:rsidRPr="003C0D76" w:rsidRDefault="003C0D76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70" w:type="dxa"/>
            <w:gridSpan w:val="7"/>
            <w:vAlign w:val="bottom"/>
          </w:tcPr>
          <w:p w14:paraId="5854BC85" w14:textId="227499AF" w:rsidR="003C0D76" w:rsidRPr="003C0D76" w:rsidRDefault="003C0D76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0D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D6800" w:rsidRPr="009777AF" w14:paraId="219563B8" w14:textId="77777777" w:rsidTr="00FE1776">
        <w:trPr>
          <w:tblHeader/>
        </w:trPr>
        <w:tc>
          <w:tcPr>
            <w:tcW w:w="3092" w:type="dxa"/>
            <w:vAlign w:val="bottom"/>
          </w:tcPr>
          <w:p w14:paraId="03D9335C" w14:textId="20C7FB31" w:rsidR="003C0D76" w:rsidRPr="003C0D76" w:rsidRDefault="003C0D76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57D87"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  <w:r w:rsidRPr="00957D87">
              <w:rPr>
                <w:rFonts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ระยะสั้น</w:t>
            </w:r>
            <w:r>
              <w:rPr>
                <w:rFonts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และดอกเบี้ยค้างรับ</w:t>
            </w:r>
          </w:p>
        </w:tc>
        <w:tc>
          <w:tcPr>
            <w:tcW w:w="1090" w:type="dxa"/>
            <w:vAlign w:val="bottom"/>
          </w:tcPr>
          <w:p w14:paraId="3E93F882" w14:textId="77777777" w:rsidR="003C0D76" w:rsidRPr="003C0D76" w:rsidRDefault="003C0D76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0D76">
              <w:rPr>
                <w:rFonts w:asciiTheme="majorBidi" w:hAnsiTheme="majorBidi" w:cstheme="majorBidi"/>
                <w:sz w:val="28"/>
                <w:szCs w:val="28"/>
                <w:cs/>
              </w:rPr>
              <w:t>ณ วันสิ้นปี</w:t>
            </w:r>
          </w:p>
        </w:tc>
        <w:tc>
          <w:tcPr>
            <w:tcW w:w="233" w:type="dxa"/>
            <w:vAlign w:val="bottom"/>
          </w:tcPr>
          <w:p w14:paraId="4DB173E2" w14:textId="77777777" w:rsidR="003C0D76" w:rsidRPr="003C0D76" w:rsidRDefault="003C0D76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2BB78B15" w14:textId="77777777" w:rsidR="003C0D76" w:rsidRPr="003C0D76" w:rsidRDefault="003C0D76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0D76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วันต้นปี</w:t>
            </w:r>
          </w:p>
        </w:tc>
        <w:tc>
          <w:tcPr>
            <w:tcW w:w="231" w:type="dxa"/>
            <w:vAlign w:val="bottom"/>
          </w:tcPr>
          <w:p w14:paraId="3B5F6046" w14:textId="77777777" w:rsidR="003C0D76" w:rsidRPr="003C0D76" w:rsidRDefault="003C0D76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54FD2762" w14:textId="77777777" w:rsidR="003C0D76" w:rsidRPr="003C0D76" w:rsidRDefault="003C0D76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0D7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1" w:type="dxa"/>
            <w:vAlign w:val="bottom"/>
          </w:tcPr>
          <w:p w14:paraId="0EDCBF29" w14:textId="77777777" w:rsidR="003C0D76" w:rsidRPr="003C0D76" w:rsidRDefault="003C0D76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459E323B" w14:textId="77777777" w:rsidR="003C0D76" w:rsidRPr="003C0D76" w:rsidRDefault="003C0D76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0D76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1" w:type="dxa"/>
            <w:vAlign w:val="bottom"/>
          </w:tcPr>
          <w:p w14:paraId="60F9CCF6" w14:textId="77777777" w:rsidR="003C0D76" w:rsidRPr="003C0D76" w:rsidRDefault="003C0D76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6A38D6CD" w14:textId="77777777" w:rsidR="003C0D76" w:rsidRPr="003C0D76" w:rsidRDefault="003C0D76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0D76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วันสิ้นปี</w:t>
            </w:r>
          </w:p>
        </w:tc>
      </w:tr>
      <w:tr w:rsidR="003C0D76" w:rsidRPr="004D0A56" w14:paraId="416A9FC8" w14:textId="77777777" w:rsidTr="00FE1776">
        <w:trPr>
          <w:tblHeader/>
        </w:trPr>
        <w:tc>
          <w:tcPr>
            <w:tcW w:w="3092" w:type="dxa"/>
            <w:vAlign w:val="bottom"/>
          </w:tcPr>
          <w:p w14:paraId="7B1F5D3C" w14:textId="6E3899E0" w:rsidR="003C0D76" w:rsidRPr="003C0D76" w:rsidRDefault="003C0D76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1090" w:type="dxa"/>
            <w:vAlign w:val="bottom"/>
          </w:tcPr>
          <w:p w14:paraId="7D48CD5D" w14:textId="77777777" w:rsidR="003C0D76" w:rsidRPr="003C0D76" w:rsidRDefault="003C0D76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C0D7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C0D7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33" w:type="dxa"/>
            <w:vAlign w:val="bottom"/>
          </w:tcPr>
          <w:p w14:paraId="6CFB71AD" w14:textId="77777777" w:rsidR="003C0D76" w:rsidRPr="003C0D76" w:rsidRDefault="003C0D76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70" w:type="dxa"/>
            <w:gridSpan w:val="7"/>
            <w:vAlign w:val="bottom"/>
          </w:tcPr>
          <w:p w14:paraId="0544F4A9" w14:textId="77777777" w:rsidR="003C0D76" w:rsidRPr="003C0D76" w:rsidRDefault="003C0D76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C0D7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D6800" w:rsidRPr="009777AF" w14:paraId="2CDC1FA0" w14:textId="77777777" w:rsidTr="00FE1776">
        <w:tc>
          <w:tcPr>
            <w:tcW w:w="3092" w:type="dxa"/>
            <w:vAlign w:val="bottom"/>
          </w:tcPr>
          <w:p w14:paraId="328091D3" w14:textId="77777777" w:rsidR="003C0D76" w:rsidRPr="00957D87" w:rsidRDefault="003C0D76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</w:pPr>
            <w:r w:rsidRPr="00957D8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  <w:t>2564</w:t>
            </w:r>
          </w:p>
        </w:tc>
        <w:tc>
          <w:tcPr>
            <w:tcW w:w="1090" w:type="dxa"/>
            <w:vAlign w:val="bottom"/>
          </w:tcPr>
          <w:p w14:paraId="09672126" w14:textId="77777777" w:rsidR="003C0D76" w:rsidRPr="003C0D76" w:rsidRDefault="003C0D76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vAlign w:val="bottom"/>
          </w:tcPr>
          <w:p w14:paraId="546F6BF2" w14:textId="77777777" w:rsidR="003C0D76" w:rsidRPr="003C0D76" w:rsidRDefault="003C0D76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518D0525" w14:textId="77777777" w:rsidR="003C0D76" w:rsidRPr="003C0D76" w:rsidRDefault="003C0D76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  <w:vAlign w:val="bottom"/>
          </w:tcPr>
          <w:p w14:paraId="2A0B3B4D" w14:textId="77777777" w:rsidR="003C0D76" w:rsidRPr="003C0D76" w:rsidRDefault="003C0D76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0BEED12B" w14:textId="77777777" w:rsidR="003C0D76" w:rsidRPr="003C0D76" w:rsidRDefault="003C0D76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  <w:vAlign w:val="bottom"/>
          </w:tcPr>
          <w:p w14:paraId="63DB0A14" w14:textId="77777777" w:rsidR="003C0D76" w:rsidRPr="003C0D76" w:rsidRDefault="003C0D76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651E8897" w14:textId="77777777" w:rsidR="003C0D76" w:rsidRPr="003C0D76" w:rsidRDefault="003C0D76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  <w:vAlign w:val="bottom"/>
          </w:tcPr>
          <w:p w14:paraId="5F6AF533" w14:textId="77777777" w:rsidR="003C0D76" w:rsidRPr="003C0D76" w:rsidRDefault="003C0D76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254D9865" w14:textId="77777777" w:rsidR="003C0D76" w:rsidRPr="003C0D76" w:rsidRDefault="003C0D76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51FC6" w:rsidRPr="009777AF" w14:paraId="2CBB6C07" w14:textId="77777777" w:rsidTr="00FE1776">
        <w:tc>
          <w:tcPr>
            <w:tcW w:w="3092" w:type="dxa"/>
          </w:tcPr>
          <w:p w14:paraId="4278380F" w14:textId="77777777" w:rsidR="00E51FC6" w:rsidRPr="00957D87" w:rsidRDefault="00E51FC6" w:rsidP="00E51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7D8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90" w:type="dxa"/>
          </w:tcPr>
          <w:p w14:paraId="190B6228" w14:textId="7897BB44" w:rsidR="00E51FC6" w:rsidRPr="003C0D76" w:rsidRDefault="00E51FC6" w:rsidP="00E51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64C14FAD" w14:textId="77777777" w:rsidR="00E51FC6" w:rsidRPr="003C0D76" w:rsidRDefault="00E51FC6" w:rsidP="00E51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671A940F" w14:textId="20E09BF6" w:rsidR="00E51FC6" w:rsidRPr="003C0D76" w:rsidRDefault="00E51FC6" w:rsidP="00FD6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01AEF917" w14:textId="77777777" w:rsidR="00E51FC6" w:rsidRPr="003C0D76" w:rsidRDefault="00E51FC6" w:rsidP="00E51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3096A193" w14:textId="06D3D447" w:rsidR="00E51FC6" w:rsidRPr="003C0D76" w:rsidRDefault="00E51FC6" w:rsidP="00E51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1DC1636B" w14:textId="77777777" w:rsidR="00E51FC6" w:rsidRPr="003C0D76" w:rsidRDefault="00E51FC6" w:rsidP="00E51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1F0FB047" w14:textId="33D17DCC" w:rsidR="00E51FC6" w:rsidRPr="003C0D76" w:rsidRDefault="00E51FC6" w:rsidP="00B91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37EA544F" w14:textId="77777777" w:rsidR="00E51FC6" w:rsidRPr="003C0D76" w:rsidRDefault="00E51FC6" w:rsidP="00E51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3B11D3D" w14:textId="5A238CE2" w:rsidR="00E51FC6" w:rsidRPr="003C0D76" w:rsidRDefault="00E51FC6" w:rsidP="00E51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60AE" w:rsidRPr="009777AF" w14:paraId="626D6DF2" w14:textId="77777777" w:rsidTr="00FE1776">
        <w:tc>
          <w:tcPr>
            <w:tcW w:w="3092" w:type="dxa"/>
          </w:tcPr>
          <w:p w14:paraId="4E931402" w14:textId="5DB4CA96" w:rsidR="00CB60AE" w:rsidRPr="00957D87" w:rsidRDefault="00CB60AE" w:rsidP="00CB60AE">
            <w:pPr>
              <w:spacing w:line="240" w:lineRule="auto"/>
              <w:ind w:left="227" w:hanging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090" w:type="dxa"/>
          </w:tcPr>
          <w:p w14:paraId="7B73810A" w14:textId="65C4259C" w:rsidR="00CB60AE" w:rsidRDefault="00CB60AE" w:rsidP="00CB60A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9.00</w:t>
            </w:r>
          </w:p>
        </w:tc>
        <w:tc>
          <w:tcPr>
            <w:tcW w:w="233" w:type="dxa"/>
          </w:tcPr>
          <w:p w14:paraId="192A678D" w14:textId="77777777" w:rsidR="00CB60AE" w:rsidRPr="003C0D76" w:rsidRDefault="00CB60AE" w:rsidP="00CB60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0AD35D13" w14:textId="64B8335B" w:rsidR="00CB60AE" w:rsidRDefault="00CB60AE" w:rsidP="00CB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7.24</w:t>
            </w:r>
          </w:p>
        </w:tc>
        <w:tc>
          <w:tcPr>
            <w:tcW w:w="231" w:type="dxa"/>
          </w:tcPr>
          <w:p w14:paraId="69A65500" w14:textId="77777777" w:rsidR="00CB60AE" w:rsidRPr="003C0D76" w:rsidRDefault="00CB60AE" w:rsidP="00CB60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2D17DC8F" w14:textId="5A39498A" w:rsidR="00CB60AE" w:rsidRDefault="000B4FF5" w:rsidP="00CB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1" w:type="dxa"/>
          </w:tcPr>
          <w:p w14:paraId="07752196" w14:textId="77777777" w:rsidR="00CB60AE" w:rsidRPr="003C0D76" w:rsidRDefault="00CB60AE" w:rsidP="00CB60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33961D7B" w14:textId="3D85D49D" w:rsidR="00CB60AE" w:rsidRDefault="00E9345F" w:rsidP="00CB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(0.74)</w:t>
            </w:r>
          </w:p>
        </w:tc>
        <w:tc>
          <w:tcPr>
            <w:tcW w:w="231" w:type="dxa"/>
          </w:tcPr>
          <w:p w14:paraId="20F5D50C" w14:textId="77777777" w:rsidR="00CB60AE" w:rsidRPr="003C0D76" w:rsidRDefault="00CB60AE" w:rsidP="00CB60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1FAED47" w14:textId="4D6D337B" w:rsidR="00CB60AE" w:rsidRDefault="0081444E" w:rsidP="00CB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B60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CB60AE" w:rsidRPr="009777AF" w14:paraId="5E1D9619" w14:textId="77777777" w:rsidTr="00FE1776">
        <w:tc>
          <w:tcPr>
            <w:tcW w:w="3092" w:type="dxa"/>
          </w:tcPr>
          <w:p w14:paraId="3FEC92F3" w14:textId="606926CA" w:rsidR="00CB60AE" w:rsidRPr="00957D87" w:rsidRDefault="00CB60AE" w:rsidP="00CB60AE">
            <w:pPr>
              <w:spacing w:line="240" w:lineRule="auto"/>
              <w:ind w:left="227" w:hanging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090" w:type="dxa"/>
          </w:tcPr>
          <w:p w14:paraId="71CE40DA" w14:textId="77777777" w:rsidR="00CB60AE" w:rsidRDefault="00CB60AE" w:rsidP="00CB60A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109ADD77" w14:textId="77777777" w:rsidR="00CB60AE" w:rsidRPr="003C0D76" w:rsidRDefault="00CB60AE" w:rsidP="00CB60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202ED1DC" w14:textId="05BBEF58" w:rsidR="00CB60AE" w:rsidRDefault="00CB60AE" w:rsidP="00CB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2.79</w:t>
            </w:r>
          </w:p>
        </w:tc>
        <w:tc>
          <w:tcPr>
            <w:tcW w:w="231" w:type="dxa"/>
          </w:tcPr>
          <w:p w14:paraId="3F359E2B" w14:textId="77777777" w:rsidR="00CB60AE" w:rsidRPr="003C0D76" w:rsidRDefault="00CB60AE" w:rsidP="00CB60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0701A8C6" w14:textId="15D9C522" w:rsidR="00CB60AE" w:rsidRDefault="00CB60AE" w:rsidP="00CB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1" w:type="dxa"/>
          </w:tcPr>
          <w:p w14:paraId="65B45C8A" w14:textId="77777777" w:rsidR="00CB60AE" w:rsidRPr="003C0D76" w:rsidRDefault="00CB60AE" w:rsidP="00CB60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534F0534" w14:textId="66D8F2EF" w:rsidR="00CB60AE" w:rsidRDefault="00CB60AE" w:rsidP="00CB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45F">
              <w:rPr>
                <w:rFonts w:asciiTheme="majorBidi" w:hAnsiTheme="majorBidi" w:cstheme="majorBidi"/>
                <w:sz w:val="28"/>
                <w:szCs w:val="28"/>
              </w:rPr>
              <w:t>0.3</w:t>
            </w:r>
            <w:r w:rsidR="00612A1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1" w:type="dxa"/>
          </w:tcPr>
          <w:p w14:paraId="19878B63" w14:textId="77777777" w:rsidR="00CB60AE" w:rsidRPr="003C0D76" w:rsidRDefault="00CB60AE" w:rsidP="00CB60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7FFB133A" w14:textId="51DC2799" w:rsidR="00CB60AE" w:rsidRDefault="00CB60AE" w:rsidP="00CB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</w:t>
            </w:r>
            <w:r w:rsidR="0081444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11AF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355710" w:rsidRPr="009777AF" w14:paraId="5E0211C5" w14:textId="77777777" w:rsidTr="00FE1776">
        <w:tc>
          <w:tcPr>
            <w:tcW w:w="3092" w:type="dxa"/>
          </w:tcPr>
          <w:p w14:paraId="42AA4EBA" w14:textId="1AD1842D" w:rsidR="00355710" w:rsidRPr="00957D87" w:rsidRDefault="00355710" w:rsidP="003557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90" w:type="dxa"/>
          </w:tcPr>
          <w:p w14:paraId="1A9B04B3" w14:textId="2C65EA34" w:rsidR="00355710" w:rsidRDefault="00355710" w:rsidP="0035571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480FFEC6" w14:textId="77777777" w:rsidR="00355710" w:rsidRPr="003C0D76" w:rsidRDefault="00355710" w:rsidP="003557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28ADD12A" w14:textId="7C6E3EA3" w:rsidR="00355710" w:rsidRDefault="00355710" w:rsidP="00355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2F3E0CEE" w14:textId="77777777" w:rsidR="00355710" w:rsidRPr="003C0D76" w:rsidRDefault="00355710" w:rsidP="003557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7A82C3AD" w14:textId="691C441F" w:rsidR="00355710" w:rsidRDefault="00355710" w:rsidP="00355710">
            <w:pPr>
              <w:tabs>
                <w:tab w:val="clear" w:pos="227"/>
                <w:tab w:val="decimal" w:pos="48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0599AD0D" w14:textId="77777777" w:rsidR="00355710" w:rsidRPr="003C0D76" w:rsidRDefault="00355710" w:rsidP="003557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73908018" w14:textId="64DF646B" w:rsidR="00355710" w:rsidRDefault="00355710" w:rsidP="0013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left" w:pos="74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098F17A7" w14:textId="77777777" w:rsidR="00355710" w:rsidRPr="003C0D76" w:rsidRDefault="00355710" w:rsidP="003557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18B09C1" w14:textId="3F63707E" w:rsidR="00355710" w:rsidRDefault="00355710" w:rsidP="00355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4C43" w:rsidRPr="009777AF" w14:paraId="501B3995" w14:textId="77777777" w:rsidTr="00FE1776">
        <w:tc>
          <w:tcPr>
            <w:tcW w:w="3092" w:type="dxa"/>
          </w:tcPr>
          <w:p w14:paraId="0AB1AD90" w14:textId="781D5FFC" w:rsidR="00D04C43" w:rsidRDefault="00D04C43" w:rsidP="00D04C43">
            <w:pPr>
              <w:spacing w:line="240" w:lineRule="auto"/>
              <w:ind w:left="227" w:hanging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090" w:type="dxa"/>
          </w:tcPr>
          <w:p w14:paraId="5D5C2EA6" w14:textId="2B18BD93" w:rsidR="00D04C43" w:rsidRDefault="00D04C43" w:rsidP="00D04C4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3.97</w:t>
            </w:r>
          </w:p>
        </w:tc>
        <w:tc>
          <w:tcPr>
            <w:tcW w:w="233" w:type="dxa"/>
          </w:tcPr>
          <w:p w14:paraId="34767F21" w14:textId="77777777" w:rsidR="00D04C43" w:rsidRPr="003C0D76" w:rsidRDefault="00D04C43" w:rsidP="00D04C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40F7F340" w14:textId="6F2D6AB2" w:rsidR="00D04C43" w:rsidRDefault="00D04C43" w:rsidP="0002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1" w:type="dxa"/>
          </w:tcPr>
          <w:p w14:paraId="033BA510" w14:textId="77777777" w:rsidR="00D04C43" w:rsidRPr="003C0D76" w:rsidRDefault="00D04C43" w:rsidP="0002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2237FCE1" w14:textId="3C6314A4" w:rsidR="00D04C43" w:rsidRDefault="00D04C43" w:rsidP="0002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75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84.00</w:t>
            </w:r>
          </w:p>
        </w:tc>
        <w:tc>
          <w:tcPr>
            <w:tcW w:w="231" w:type="dxa"/>
          </w:tcPr>
          <w:p w14:paraId="58ED01B5" w14:textId="77777777" w:rsidR="00D04C43" w:rsidRPr="003C0D76" w:rsidRDefault="00D04C43" w:rsidP="0002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17674F8D" w14:textId="401BB9A9" w:rsidR="00D04C43" w:rsidRDefault="00D04C43" w:rsidP="0002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1" w:type="dxa"/>
          </w:tcPr>
          <w:p w14:paraId="7163A30B" w14:textId="77777777" w:rsidR="00D04C43" w:rsidRPr="003C0D76" w:rsidRDefault="00D04C43" w:rsidP="0002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672E080" w14:textId="02AE5952" w:rsidR="00D04C43" w:rsidRDefault="00D04C43" w:rsidP="0002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84.00</w:t>
            </w:r>
          </w:p>
        </w:tc>
      </w:tr>
      <w:tr w:rsidR="00D04C43" w:rsidRPr="009777AF" w14:paraId="22E79366" w14:textId="77777777" w:rsidTr="00FE1776">
        <w:tc>
          <w:tcPr>
            <w:tcW w:w="3092" w:type="dxa"/>
          </w:tcPr>
          <w:p w14:paraId="40474BA0" w14:textId="4440CE9C" w:rsidR="00D04C43" w:rsidRPr="00101CD5" w:rsidRDefault="00D04C43" w:rsidP="00D04C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1CD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0" w:type="dxa"/>
          </w:tcPr>
          <w:p w14:paraId="0A2D0422" w14:textId="77777777" w:rsidR="00D04C43" w:rsidRDefault="00D04C43" w:rsidP="00D04C4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7C043901" w14:textId="77777777" w:rsidR="00D04C43" w:rsidRPr="003C0D76" w:rsidRDefault="00D04C43" w:rsidP="00D04C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490BE575" w14:textId="769E5D20" w:rsidR="00D04C43" w:rsidRPr="00101CD5" w:rsidRDefault="00D04C43" w:rsidP="00D04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1C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10.03</w:t>
            </w:r>
          </w:p>
        </w:tc>
        <w:tc>
          <w:tcPr>
            <w:tcW w:w="231" w:type="dxa"/>
          </w:tcPr>
          <w:p w14:paraId="686E8A59" w14:textId="77777777" w:rsidR="00D04C43" w:rsidRPr="00101CD5" w:rsidRDefault="00D04C43" w:rsidP="00D04C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73BE7828" w14:textId="406D5BF6" w:rsidR="00D04C43" w:rsidRPr="00101CD5" w:rsidRDefault="00D04C43" w:rsidP="00D04C43">
            <w:pPr>
              <w:tabs>
                <w:tab w:val="clear" w:pos="227"/>
                <w:tab w:val="decimal" w:pos="48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1C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01CD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01C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84.00</w:t>
            </w:r>
          </w:p>
        </w:tc>
        <w:tc>
          <w:tcPr>
            <w:tcW w:w="231" w:type="dxa"/>
          </w:tcPr>
          <w:p w14:paraId="6D149216" w14:textId="77777777" w:rsidR="00D04C43" w:rsidRPr="00101CD5" w:rsidRDefault="00D04C43" w:rsidP="00D04C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49354410" w14:textId="5967C1CE" w:rsidR="00D04C43" w:rsidRPr="00101CD5" w:rsidRDefault="00D04C43" w:rsidP="00D04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1C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(1.11)</w:t>
            </w:r>
          </w:p>
        </w:tc>
        <w:tc>
          <w:tcPr>
            <w:tcW w:w="231" w:type="dxa"/>
          </w:tcPr>
          <w:p w14:paraId="1B80ED36" w14:textId="77777777" w:rsidR="00D04C43" w:rsidRPr="00101CD5" w:rsidRDefault="00D04C43" w:rsidP="00D04C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C18EA76" w14:textId="7F9C5E95" w:rsidR="00D04C43" w:rsidRPr="00101CD5" w:rsidRDefault="00D04C43" w:rsidP="00D04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1C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92.92</w:t>
            </w:r>
          </w:p>
        </w:tc>
      </w:tr>
      <w:tr w:rsidR="00D04C43" w:rsidRPr="009777AF" w14:paraId="159BBBB2" w14:textId="77777777" w:rsidTr="00FE1776">
        <w:trPr>
          <w:trHeight w:val="612"/>
        </w:trPr>
        <w:tc>
          <w:tcPr>
            <w:tcW w:w="3092" w:type="dxa"/>
          </w:tcPr>
          <w:p w14:paraId="3599D5DC" w14:textId="77777777" w:rsidR="006179D8" w:rsidRDefault="00D04C43" w:rsidP="00D04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957D8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957D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 w:rsidRPr="00957D87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ด้านเครดิตที่</w:t>
            </w:r>
          </w:p>
          <w:p w14:paraId="7314EDF6" w14:textId="4F546CF3" w:rsidR="00D04C43" w:rsidRPr="00957D87" w:rsidRDefault="006179D8" w:rsidP="00D04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      </w:t>
            </w:r>
            <w:r w:rsidR="00D04C43" w:rsidRPr="00957D8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คาดว่าจะเกิดขึ้น </w:t>
            </w:r>
          </w:p>
        </w:tc>
        <w:tc>
          <w:tcPr>
            <w:tcW w:w="1090" w:type="dxa"/>
          </w:tcPr>
          <w:p w14:paraId="04F9DDB2" w14:textId="77777777" w:rsidR="00D04C43" w:rsidRPr="003C0D76" w:rsidRDefault="00D04C43" w:rsidP="00D04C4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00BABBBA" w14:textId="77777777" w:rsidR="00D04C43" w:rsidRPr="003C0D76" w:rsidRDefault="00D04C43" w:rsidP="00D04C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AF4140C" w14:textId="77777777" w:rsidR="00D04C43" w:rsidRDefault="00D04C43" w:rsidP="00D04C43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C07BAE" w14:textId="39298F51" w:rsidR="00D04C43" w:rsidRPr="00A17204" w:rsidRDefault="00D04C43" w:rsidP="00D04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(10.03)</w:t>
            </w:r>
          </w:p>
        </w:tc>
        <w:tc>
          <w:tcPr>
            <w:tcW w:w="231" w:type="dxa"/>
          </w:tcPr>
          <w:p w14:paraId="71558306" w14:textId="77777777" w:rsidR="00D04C43" w:rsidRPr="003C0D76" w:rsidRDefault="00D04C43" w:rsidP="00D04C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0215A2B5" w14:textId="77777777" w:rsidR="00D04C43" w:rsidRDefault="00D04C43" w:rsidP="00D04C43">
            <w:pPr>
              <w:tabs>
                <w:tab w:val="decimal" w:pos="48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906716" w14:textId="130F9A47" w:rsidR="00D04C43" w:rsidRPr="003C0D76" w:rsidRDefault="00D04C43" w:rsidP="00D04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1" w:type="dxa"/>
          </w:tcPr>
          <w:p w14:paraId="56CFC0C9" w14:textId="77777777" w:rsidR="00D04C43" w:rsidRPr="003C0D76" w:rsidRDefault="00D04C43" w:rsidP="00D04C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43318343" w14:textId="77777777" w:rsidR="00D04C43" w:rsidRDefault="00D04C43" w:rsidP="00D04C43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23BA5B" w14:textId="0F03D987" w:rsidR="00D04C43" w:rsidRPr="003C0D76" w:rsidRDefault="00D04C43" w:rsidP="00D04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1.11</w:t>
            </w:r>
          </w:p>
        </w:tc>
        <w:tc>
          <w:tcPr>
            <w:tcW w:w="231" w:type="dxa"/>
          </w:tcPr>
          <w:p w14:paraId="24B11F02" w14:textId="77777777" w:rsidR="00D04C43" w:rsidRPr="003C0D76" w:rsidRDefault="00D04C43" w:rsidP="00D04C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87C5AC0" w14:textId="77777777" w:rsidR="00D04C43" w:rsidRDefault="00D04C43" w:rsidP="00D04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FF6392" w14:textId="517D503C" w:rsidR="00D04C43" w:rsidRPr="003C0D76" w:rsidRDefault="00D04C43" w:rsidP="00D04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(8.92)</w:t>
            </w:r>
          </w:p>
        </w:tc>
      </w:tr>
      <w:tr w:rsidR="00D04C43" w:rsidRPr="009777AF" w14:paraId="56B2B25F" w14:textId="77777777" w:rsidTr="00FE1776">
        <w:tc>
          <w:tcPr>
            <w:tcW w:w="3092" w:type="dxa"/>
          </w:tcPr>
          <w:p w14:paraId="563CDC5B" w14:textId="71F7F51B" w:rsidR="00D04C43" w:rsidRPr="00957D87" w:rsidRDefault="00D04C43" w:rsidP="00D04C43">
            <w:pPr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57D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90" w:type="dxa"/>
          </w:tcPr>
          <w:p w14:paraId="77DE6E97" w14:textId="77777777" w:rsidR="00D04C43" w:rsidRPr="003C0D76" w:rsidRDefault="00D04C43" w:rsidP="00D04C4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2B459E67" w14:textId="77777777" w:rsidR="00D04C43" w:rsidRPr="003C0D76" w:rsidRDefault="00D04C43" w:rsidP="00D04C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28DA9F86" w14:textId="1BDE3BF1" w:rsidR="00D04C43" w:rsidRPr="007B069E" w:rsidRDefault="00D04C43" w:rsidP="00D04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06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1" w:type="dxa"/>
          </w:tcPr>
          <w:p w14:paraId="6626A3CE" w14:textId="77777777" w:rsidR="00D04C43" w:rsidRPr="007B069E" w:rsidRDefault="00D04C43" w:rsidP="00D04C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14:paraId="736704A7" w14:textId="77777777" w:rsidR="00D04C43" w:rsidRPr="007B069E" w:rsidRDefault="00D04C43" w:rsidP="00D04C43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1" w:type="dxa"/>
          </w:tcPr>
          <w:p w14:paraId="522A6D4F" w14:textId="77777777" w:rsidR="00D04C43" w:rsidRPr="007B069E" w:rsidRDefault="00D04C43" w:rsidP="00D04C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40B0463E" w14:textId="00BA4737" w:rsidR="00D04C43" w:rsidRPr="007B069E" w:rsidRDefault="00D04C43" w:rsidP="00D04C43">
            <w:pPr>
              <w:tabs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1" w:type="dxa"/>
          </w:tcPr>
          <w:p w14:paraId="45838A7F" w14:textId="77777777" w:rsidR="00D04C43" w:rsidRPr="007B069E" w:rsidRDefault="00D04C43" w:rsidP="00D04C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6264F909" w14:textId="0BA2CEFC" w:rsidR="00D04C43" w:rsidRPr="00156CD3" w:rsidRDefault="00D04C43" w:rsidP="00D04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6C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84.00</w:t>
            </w:r>
          </w:p>
        </w:tc>
      </w:tr>
      <w:tr w:rsidR="00D04C43" w:rsidRPr="009777AF" w14:paraId="14AF335D" w14:textId="77777777" w:rsidTr="00FE1776">
        <w:tc>
          <w:tcPr>
            <w:tcW w:w="3092" w:type="dxa"/>
            <w:vAlign w:val="bottom"/>
          </w:tcPr>
          <w:p w14:paraId="7E8A0148" w14:textId="1474FE2B" w:rsidR="00D04C43" w:rsidRPr="00957D87" w:rsidRDefault="00D04C43" w:rsidP="00D04C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0" w:type="dxa"/>
          </w:tcPr>
          <w:p w14:paraId="0F60318D" w14:textId="77777777" w:rsidR="00D04C43" w:rsidRPr="003C0D76" w:rsidRDefault="00D04C43" w:rsidP="00D04C4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7859B494" w14:textId="77777777" w:rsidR="00D04C43" w:rsidRPr="003C0D76" w:rsidRDefault="00D04C43" w:rsidP="00D04C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2471811C" w14:textId="77777777" w:rsidR="00D04C43" w:rsidRPr="003C0D76" w:rsidRDefault="00D04C43" w:rsidP="00D04C43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3172E604" w14:textId="77777777" w:rsidR="00D04C43" w:rsidRPr="003C0D76" w:rsidRDefault="00D04C43" w:rsidP="00D04C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1FEEEEF0" w14:textId="77777777" w:rsidR="00D04C43" w:rsidRPr="003C0D76" w:rsidRDefault="00D04C43" w:rsidP="00D04C43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2C512B9B" w14:textId="77777777" w:rsidR="00D04C43" w:rsidRPr="003C0D76" w:rsidRDefault="00D04C43" w:rsidP="00D04C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4102988C" w14:textId="77777777" w:rsidR="00D04C43" w:rsidRPr="003C0D76" w:rsidRDefault="00D04C43" w:rsidP="00D04C43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1BA31864" w14:textId="77777777" w:rsidR="00D04C43" w:rsidRPr="003C0D76" w:rsidRDefault="00D04C43" w:rsidP="00D04C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AEB6C86" w14:textId="77777777" w:rsidR="00D04C43" w:rsidRPr="003C0D76" w:rsidRDefault="00D04C43" w:rsidP="00D04C43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0055" w:rsidRPr="009777AF" w14:paraId="251D0E08" w14:textId="77777777" w:rsidTr="00FE1776">
        <w:tc>
          <w:tcPr>
            <w:tcW w:w="3092" w:type="dxa"/>
            <w:vAlign w:val="bottom"/>
          </w:tcPr>
          <w:p w14:paraId="61E969F3" w14:textId="77777777" w:rsidR="003A0055" w:rsidRPr="00957D87" w:rsidRDefault="003A0055" w:rsidP="00D04C4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090" w:type="dxa"/>
          </w:tcPr>
          <w:p w14:paraId="52926A04" w14:textId="77777777" w:rsidR="003A0055" w:rsidRPr="003C0D76" w:rsidRDefault="003A0055" w:rsidP="00D04C4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55F9F404" w14:textId="77777777" w:rsidR="003A0055" w:rsidRPr="003C0D76" w:rsidRDefault="003A0055" w:rsidP="00D04C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7113321D" w14:textId="77777777" w:rsidR="003A0055" w:rsidRPr="003C0D76" w:rsidRDefault="003A0055" w:rsidP="00D04C43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08767B9F" w14:textId="77777777" w:rsidR="003A0055" w:rsidRPr="003C0D76" w:rsidRDefault="003A0055" w:rsidP="00D04C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44714A9E" w14:textId="77777777" w:rsidR="003A0055" w:rsidRPr="003C0D76" w:rsidRDefault="003A0055" w:rsidP="00D04C43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494870A8" w14:textId="77777777" w:rsidR="003A0055" w:rsidRPr="003C0D76" w:rsidRDefault="003A0055" w:rsidP="00D04C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7B16AE07" w14:textId="77777777" w:rsidR="003A0055" w:rsidRPr="003C0D76" w:rsidRDefault="003A0055" w:rsidP="00D04C43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301F29F2" w14:textId="77777777" w:rsidR="003A0055" w:rsidRPr="003C0D76" w:rsidRDefault="003A0055" w:rsidP="00D04C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698F5DE" w14:textId="77777777" w:rsidR="003A0055" w:rsidRPr="003C0D76" w:rsidRDefault="003A0055" w:rsidP="00D04C43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0055" w:rsidRPr="009777AF" w14:paraId="5431DAC7" w14:textId="77777777" w:rsidTr="00FE1776">
        <w:tc>
          <w:tcPr>
            <w:tcW w:w="3092" w:type="dxa"/>
            <w:vAlign w:val="bottom"/>
          </w:tcPr>
          <w:p w14:paraId="66B00E36" w14:textId="77777777" w:rsidR="003A0055" w:rsidRPr="00957D87" w:rsidRDefault="003A0055" w:rsidP="00D04C4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090" w:type="dxa"/>
          </w:tcPr>
          <w:p w14:paraId="0B1E2E7F" w14:textId="77777777" w:rsidR="003A0055" w:rsidRPr="003C0D76" w:rsidRDefault="003A0055" w:rsidP="00D04C4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1FEA81CD" w14:textId="77777777" w:rsidR="003A0055" w:rsidRPr="003C0D76" w:rsidRDefault="003A0055" w:rsidP="00D04C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028249C7" w14:textId="77777777" w:rsidR="003A0055" w:rsidRPr="003C0D76" w:rsidRDefault="003A0055" w:rsidP="00D04C43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5B550286" w14:textId="77777777" w:rsidR="003A0055" w:rsidRPr="003C0D76" w:rsidRDefault="003A0055" w:rsidP="00D04C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674EC777" w14:textId="77777777" w:rsidR="003A0055" w:rsidRPr="003C0D76" w:rsidRDefault="003A0055" w:rsidP="00D04C43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54470994" w14:textId="77777777" w:rsidR="003A0055" w:rsidRPr="003C0D76" w:rsidRDefault="003A0055" w:rsidP="00D04C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44475B71" w14:textId="77777777" w:rsidR="003A0055" w:rsidRPr="003C0D76" w:rsidRDefault="003A0055" w:rsidP="00D04C43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008BCE61" w14:textId="77777777" w:rsidR="003A0055" w:rsidRPr="003C0D76" w:rsidRDefault="003A0055" w:rsidP="00D04C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E7907ED" w14:textId="77777777" w:rsidR="003A0055" w:rsidRPr="003C0D76" w:rsidRDefault="003A0055" w:rsidP="00D04C43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0055" w:rsidRPr="009777AF" w14:paraId="138BB8C8" w14:textId="77777777" w:rsidTr="00FE1776">
        <w:tc>
          <w:tcPr>
            <w:tcW w:w="3092" w:type="dxa"/>
            <w:vAlign w:val="bottom"/>
          </w:tcPr>
          <w:p w14:paraId="17A2D4CE" w14:textId="77777777" w:rsidR="003A0055" w:rsidRPr="00957D87" w:rsidRDefault="003A0055" w:rsidP="00D04C4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090" w:type="dxa"/>
          </w:tcPr>
          <w:p w14:paraId="5CCAB029" w14:textId="77777777" w:rsidR="003A0055" w:rsidRPr="003C0D76" w:rsidRDefault="003A0055" w:rsidP="00D04C4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66D5001D" w14:textId="77777777" w:rsidR="003A0055" w:rsidRPr="003C0D76" w:rsidRDefault="003A0055" w:rsidP="00D04C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147255F8" w14:textId="77777777" w:rsidR="003A0055" w:rsidRPr="003C0D76" w:rsidRDefault="003A0055" w:rsidP="00D04C43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0158C11F" w14:textId="77777777" w:rsidR="003A0055" w:rsidRPr="003C0D76" w:rsidRDefault="003A0055" w:rsidP="00D04C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44F57450" w14:textId="77777777" w:rsidR="003A0055" w:rsidRPr="003C0D76" w:rsidRDefault="003A0055" w:rsidP="00D04C43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177C07CB" w14:textId="77777777" w:rsidR="003A0055" w:rsidRPr="003C0D76" w:rsidRDefault="003A0055" w:rsidP="00D04C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0C43B6D0" w14:textId="77777777" w:rsidR="003A0055" w:rsidRPr="003C0D76" w:rsidRDefault="003A0055" w:rsidP="00D04C43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1CC908A8" w14:textId="77777777" w:rsidR="003A0055" w:rsidRPr="003C0D76" w:rsidRDefault="003A0055" w:rsidP="00D04C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75DC642" w14:textId="77777777" w:rsidR="003A0055" w:rsidRPr="003C0D76" w:rsidRDefault="003A0055" w:rsidP="00D04C43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0055" w:rsidRPr="009777AF" w14:paraId="1B9E9B5A" w14:textId="77777777" w:rsidTr="00FE1776">
        <w:tc>
          <w:tcPr>
            <w:tcW w:w="3092" w:type="dxa"/>
            <w:vAlign w:val="bottom"/>
          </w:tcPr>
          <w:p w14:paraId="723C8C39" w14:textId="77777777" w:rsidR="003A0055" w:rsidRPr="00957D87" w:rsidRDefault="003A0055" w:rsidP="00D04C4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090" w:type="dxa"/>
          </w:tcPr>
          <w:p w14:paraId="17DC500F" w14:textId="77777777" w:rsidR="003A0055" w:rsidRPr="003C0D76" w:rsidRDefault="003A0055" w:rsidP="00D04C4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79F811E8" w14:textId="77777777" w:rsidR="003A0055" w:rsidRPr="003C0D76" w:rsidRDefault="003A0055" w:rsidP="00D04C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3CD3F5E8" w14:textId="77777777" w:rsidR="003A0055" w:rsidRPr="003C0D76" w:rsidRDefault="003A0055" w:rsidP="00D04C43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2A8D8C3D" w14:textId="77777777" w:rsidR="003A0055" w:rsidRPr="003C0D76" w:rsidRDefault="003A0055" w:rsidP="00D04C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1349DA87" w14:textId="77777777" w:rsidR="003A0055" w:rsidRPr="003C0D76" w:rsidRDefault="003A0055" w:rsidP="00D04C43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135122C5" w14:textId="77777777" w:rsidR="003A0055" w:rsidRPr="003C0D76" w:rsidRDefault="003A0055" w:rsidP="00D04C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2AAF9C1C" w14:textId="77777777" w:rsidR="003A0055" w:rsidRPr="003C0D76" w:rsidRDefault="003A0055" w:rsidP="00D04C43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2E04AF05" w14:textId="77777777" w:rsidR="003A0055" w:rsidRPr="003C0D76" w:rsidRDefault="003A0055" w:rsidP="00D04C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4BB2C49" w14:textId="77777777" w:rsidR="003A0055" w:rsidRPr="003C0D76" w:rsidRDefault="003A0055" w:rsidP="00D04C43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0055" w:rsidRPr="009777AF" w14:paraId="34ECBE89" w14:textId="77777777" w:rsidTr="00FE1776">
        <w:tc>
          <w:tcPr>
            <w:tcW w:w="3092" w:type="dxa"/>
            <w:vAlign w:val="bottom"/>
          </w:tcPr>
          <w:p w14:paraId="2EBA9354" w14:textId="77777777" w:rsidR="003A0055" w:rsidRPr="00957D87" w:rsidRDefault="003A0055" w:rsidP="00D04C4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090" w:type="dxa"/>
          </w:tcPr>
          <w:p w14:paraId="46B2C9DE" w14:textId="77777777" w:rsidR="003A0055" w:rsidRPr="003C0D76" w:rsidRDefault="003A0055" w:rsidP="00D04C4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53F72702" w14:textId="77777777" w:rsidR="003A0055" w:rsidRPr="003C0D76" w:rsidRDefault="003A0055" w:rsidP="00D04C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4BA05E01" w14:textId="77777777" w:rsidR="003A0055" w:rsidRPr="003C0D76" w:rsidRDefault="003A0055" w:rsidP="00D04C43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624323E1" w14:textId="77777777" w:rsidR="003A0055" w:rsidRPr="003C0D76" w:rsidRDefault="003A0055" w:rsidP="00D04C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44C44E92" w14:textId="77777777" w:rsidR="003A0055" w:rsidRPr="003C0D76" w:rsidRDefault="003A0055" w:rsidP="00D04C43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3A071D18" w14:textId="77777777" w:rsidR="003A0055" w:rsidRPr="003C0D76" w:rsidRDefault="003A0055" w:rsidP="00D04C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3DF3E455" w14:textId="77777777" w:rsidR="003A0055" w:rsidRPr="003C0D76" w:rsidRDefault="003A0055" w:rsidP="00D04C43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508B56B6" w14:textId="77777777" w:rsidR="003A0055" w:rsidRPr="003C0D76" w:rsidRDefault="003A0055" w:rsidP="00D04C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C8A690D" w14:textId="77777777" w:rsidR="003A0055" w:rsidRPr="003C0D76" w:rsidRDefault="003A0055" w:rsidP="00D04C43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4C43" w:rsidRPr="009777AF" w14:paraId="62665006" w14:textId="77777777" w:rsidTr="00FE1776">
        <w:tc>
          <w:tcPr>
            <w:tcW w:w="3092" w:type="dxa"/>
            <w:vAlign w:val="bottom"/>
          </w:tcPr>
          <w:p w14:paraId="5243EB68" w14:textId="5C999D3D" w:rsidR="00D04C43" w:rsidRPr="00957D87" w:rsidRDefault="00D04C43" w:rsidP="00D04C4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</w:pPr>
            <w:r w:rsidRPr="00957D8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  <w:t>2563</w:t>
            </w:r>
          </w:p>
        </w:tc>
        <w:tc>
          <w:tcPr>
            <w:tcW w:w="1090" w:type="dxa"/>
          </w:tcPr>
          <w:p w14:paraId="12AADD89" w14:textId="77777777" w:rsidR="00D04C43" w:rsidRPr="003C0D76" w:rsidRDefault="00D04C43" w:rsidP="00D04C4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400181B3" w14:textId="77777777" w:rsidR="00D04C43" w:rsidRPr="003C0D76" w:rsidRDefault="00D04C43" w:rsidP="00D04C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14D97AF5" w14:textId="77777777" w:rsidR="00D04C43" w:rsidRPr="003C0D76" w:rsidRDefault="00D04C43" w:rsidP="00D04C43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764ED50E" w14:textId="77777777" w:rsidR="00D04C43" w:rsidRPr="003C0D76" w:rsidRDefault="00D04C43" w:rsidP="00D04C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495061F0" w14:textId="77777777" w:rsidR="00D04C43" w:rsidRPr="003C0D76" w:rsidRDefault="00D04C43" w:rsidP="00D04C43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2BCA04BD" w14:textId="77777777" w:rsidR="00D04C43" w:rsidRPr="003C0D76" w:rsidRDefault="00D04C43" w:rsidP="00D04C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00248441" w14:textId="77777777" w:rsidR="00D04C43" w:rsidRPr="003C0D76" w:rsidRDefault="00D04C43" w:rsidP="00D04C43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13F270EE" w14:textId="77777777" w:rsidR="00D04C43" w:rsidRPr="003C0D76" w:rsidRDefault="00D04C43" w:rsidP="00D04C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6E32098" w14:textId="77777777" w:rsidR="00D04C43" w:rsidRPr="003C0D76" w:rsidRDefault="00D04C43" w:rsidP="00D04C43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4C43" w:rsidRPr="009777AF" w14:paraId="0ADD374A" w14:textId="77777777" w:rsidTr="00FE1776">
        <w:tc>
          <w:tcPr>
            <w:tcW w:w="3092" w:type="dxa"/>
          </w:tcPr>
          <w:p w14:paraId="4F369860" w14:textId="0659233C" w:rsidR="00D04C43" w:rsidRPr="00957D87" w:rsidRDefault="00D04C43" w:rsidP="00D04C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7D8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90" w:type="dxa"/>
          </w:tcPr>
          <w:p w14:paraId="7C808366" w14:textId="7A1D8119" w:rsidR="00D04C43" w:rsidRPr="003C0D76" w:rsidRDefault="00D04C43" w:rsidP="00D04C4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693DC8CD" w14:textId="77777777" w:rsidR="00D04C43" w:rsidRPr="003C0D76" w:rsidRDefault="00D04C43" w:rsidP="00D04C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024D5E48" w14:textId="60944EBB" w:rsidR="00D04C43" w:rsidRPr="003C0D76" w:rsidRDefault="00D04C43" w:rsidP="00D04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6D26A2A8" w14:textId="77777777" w:rsidR="00D04C43" w:rsidRPr="003C0D76" w:rsidRDefault="00D04C43" w:rsidP="00D04C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7E3AF134" w14:textId="26E955FB" w:rsidR="00D04C43" w:rsidRPr="003C0D76" w:rsidRDefault="00D04C43" w:rsidP="00D04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3644577F" w14:textId="77777777" w:rsidR="00D04C43" w:rsidRPr="003C0D76" w:rsidRDefault="00D04C43" w:rsidP="00D04C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76DD637F" w14:textId="695CC473" w:rsidR="00D04C43" w:rsidRPr="003C0D76" w:rsidRDefault="00D04C43" w:rsidP="00D04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263F0077" w14:textId="77777777" w:rsidR="00D04C43" w:rsidRPr="003C0D76" w:rsidRDefault="00D04C43" w:rsidP="00D04C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A019C7C" w14:textId="5A041314" w:rsidR="00D04C43" w:rsidRPr="003C0D76" w:rsidRDefault="00D04C43" w:rsidP="00D04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7217" w:rsidRPr="009777AF" w14:paraId="1EB28441" w14:textId="77777777" w:rsidTr="00FE1776">
        <w:tc>
          <w:tcPr>
            <w:tcW w:w="3092" w:type="dxa"/>
          </w:tcPr>
          <w:p w14:paraId="084D6ABE" w14:textId="1963C7D8" w:rsidR="00EA7217" w:rsidRPr="00957D87" w:rsidRDefault="00EA7217" w:rsidP="00EA7217">
            <w:pPr>
              <w:spacing w:line="240" w:lineRule="auto"/>
              <w:ind w:left="227" w:hanging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090" w:type="dxa"/>
          </w:tcPr>
          <w:p w14:paraId="1D04A642" w14:textId="23F656F4" w:rsidR="00EA7217" w:rsidRDefault="00EA7217" w:rsidP="00EA721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8.00, 9.00</w:t>
            </w:r>
          </w:p>
        </w:tc>
        <w:tc>
          <w:tcPr>
            <w:tcW w:w="233" w:type="dxa"/>
          </w:tcPr>
          <w:p w14:paraId="566B0466" w14:textId="77777777" w:rsidR="00EA7217" w:rsidRPr="003C0D76" w:rsidRDefault="00EA7217" w:rsidP="00EA7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62948F66" w14:textId="3C728BEF" w:rsidR="00EA7217" w:rsidRDefault="00EA7217" w:rsidP="00EA7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7.24</w:t>
            </w:r>
          </w:p>
        </w:tc>
        <w:tc>
          <w:tcPr>
            <w:tcW w:w="231" w:type="dxa"/>
          </w:tcPr>
          <w:p w14:paraId="784E2DCB" w14:textId="77777777" w:rsidR="00EA7217" w:rsidRPr="003C0D76" w:rsidRDefault="00EA7217" w:rsidP="00EA7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6A3FBA9B" w14:textId="1140D43F" w:rsidR="00EA7217" w:rsidRDefault="00EA7217" w:rsidP="00EA7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1" w:type="dxa"/>
          </w:tcPr>
          <w:p w14:paraId="29E6C1DF" w14:textId="77777777" w:rsidR="00EA7217" w:rsidRPr="003C0D76" w:rsidRDefault="00EA7217" w:rsidP="00EA7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14A861A1" w14:textId="7F1B3CAA" w:rsidR="00EA7217" w:rsidRDefault="00EA7217" w:rsidP="00EA7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1" w:type="dxa"/>
          </w:tcPr>
          <w:p w14:paraId="1AB61A42" w14:textId="77777777" w:rsidR="00EA7217" w:rsidRPr="003C0D76" w:rsidRDefault="00EA7217" w:rsidP="00EA7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71A155D" w14:textId="116F19A2" w:rsidR="00EA7217" w:rsidRDefault="00EA7217" w:rsidP="00EA7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7.24</w:t>
            </w:r>
          </w:p>
        </w:tc>
      </w:tr>
      <w:tr w:rsidR="00EA7217" w:rsidRPr="009777AF" w14:paraId="0D948943" w14:textId="77777777" w:rsidTr="00FE1776">
        <w:tc>
          <w:tcPr>
            <w:tcW w:w="3092" w:type="dxa"/>
          </w:tcPr>
          <w:p w14:paraId="005CDF64" w14:textId="6E370C1A" w:rsidR="00EA7217" w:rsidRPr="00957D87" w:rsidRDefault="00EA7217" w:rsidP="00EA7217">
            <w:pPr>
              <w:spacing w:line="240" w:lineRule="auto"/>
              <w:ind w:left="227" w:hanging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090" w:type="dxa"/>
          </w:tcPr>
          <w:p w14:paraId="05F2B581" w14:textId="77777777" w:rsidR="00EA7217" w:rsidRDefault="00EA7217" w:rsidP="00EA721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4B29D5DA" w14:textId="77777777" w:rsidR="00EA7217" w:rsidRPr="003C0D76" w:rsidRDefault="00EA7217" w:rsidP="00EA7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EFDF90E" w14:textId="50D840BF" w:rsidR="00EA7217" w:rsidRDefault="00EA7217" w:rsidP="00EA7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2.79</w:t>
            </w:r>
          </w:p>
        </w:tc>
        <w:tc>
          <w:tcPr>
            <w:tcW w:w="231" w:type="dxa"/>
          </w:tcPr>
          <w:p w14:paraId="10484E27" w14:textId="77777777" w:rsidR="00EA7217" w:rsidRPr="003C0D76" w:rsidRDefault="00EA7217" w:rsidP="00EA7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40EAED42" w14:textId="59E0FF56" w:rsidR="00EA7217" w:rsidRDefault="00EA7217" w:rsidP="00EA7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1" w:type="dxa"/>
          </w:tcPr>
          <w:p w14:paraId="0F9CD492" w14:textId="77777777" w:rsidR="00EA7217" w:rsidRPr="003C0D76" w:rsidRDefault="00EA7217" w:rsidP="00EA7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0E93A57B" w14:textId="37681483" w:rsidR="00EA7217" w:rsidRDefault="00EA7217" w:rsidP="00EA7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1" w:type="dxa"/>
          </w:tcPr>
          <w:p w14:paraId="51401B40" w14:textId="77777777" w:rsidR="00EA7217" w:rsidRPr="003C0D76" w:rsidRDefault="00EA7217" w:rsidP="00EA7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3624F9A" w14:textId="0834DB4E" w:rsidR="00EA7217" w:rsidRDefault="00EA7217" w:rsidP="00EA7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2.79</w:t>
            </w:r>
          </w:p>
        </w:tc>
      </w:tr>
      <w:tr w:rsidR="00B8162C" w:rsidRPr="009777AF" w14:paraId="6225FAD0" w14:textId="77777777" w:rsidTr="00FE1776">
        <w:tc>
          <w:tcPr>
            <w:tcW w:w="3092" w:type="dxa"/>
          </w:tcPr>
          <w:p w14:paraId="556E123F" w14:textId="2765A09A" w:rsidR="00B8162C" w:rsidRDefault="00B8162C" w:rsidP="00B8162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1CD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0" w:type="dxa"/>
          </w:tcPr>
          <w:p w14:paraId="7ABECFB4" w14:textId="77777777" w:rsidR="00B8162C" w:rsidRDefault="00B8162C" w:rsidP="00B81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05331DE9" w14:textId="77777777" w:rsidR="00B8162C" w:rsidRPr="003C0D76" w:rsidRDefault="00B8162C" w:rsidP="00B8162C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50F2E51" w14:textId="79B4BFF0" w:rsidR="00B8162C" w:rsidRPr="0095049E" w:rsidRDefault="00EA7217" w:rsidP="0095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04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10.03</w:t>
            </w:r>
          </w:p>
        </w:tc>
        <w:tc>
          <w:tcPr>
            <w:tcW w:w="231" w:type="dxa"/>
          </w:tcPr>
          <w:p w14:paraId="02709586" w14:textId="77777777" w:rsidR="00B8162C" w:rsidRPr="0095049E" w:rsidRDefault="00B8162C" w:rsidP="00B8162C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14:paraId="3424DCB8" w14:textId="77777777" w:rsidR="00B8162C" w:rsidRPr="0095049E" w:rsidRDefault="00B8162C" w:rsidP="00B8162C">
            <w:pPr>
              <w:tabs>
                <w:tab w:val="decimal" w:pos="486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1" w:type="dxa"/>
          </w:tcPr>
          <w:p w14:paraId="05344AAD" w14:textId="77777777" w:rsidR="00B8162C" w:rsidRPr="0095049E" w:rsidRDefault="00B8162C" w:rsidP="00B8162C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4221926F" w14:textId="77777777" w:rsidR="00B8162C" w:rsidRPr="0095049E" w:rsidRDefault="00B8162C" w:rsidP="00B8162C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1" w:type="dxa"/>
          </w:tcPr>
          <w:p w14:paraId="1CFB8006" w14:textId="77777777" w:rsidR="00B8162C" w:rsidRPr="0095049E" w:rsidRDefault="00B8162C" w:rsidP="00B8162C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776B1588" w14:textId="37105792" w:rsidR="00B8162C" w:rsidRPr="0095049E" w:rsidRDefault="0095049E" w:rsidP="0095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04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10.03</w:t>
            </w:r>
          </w:p>
        </w:tc>
      </w:tr>
      <w:tr w:rsidR="00B8162C" w:rsidRPr="009777AF" w14:paraId="40BFA419" w14:textId="77777777" w:rsidTr="00FE1776">
        <w:trPr>
          <w:trHeight w:val="362"/>
        </w:trPr>
        <w:tc>
          <w:tcPr>
            <w:tcW w:w="3092" w:type="dxa"/>
          </w:tcPr>
          <w:p w14:paraId="7D2911A0" w14:textId="70FFE7ED" w:rsidR="00B8162C" w:rsidRPr="00957D87" w:rsidRDefault="00B8162C" w:rsidP="00B8162C">
            <w:pPr>
              <w:spacing w:line="240" w:lineRule="auto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7D8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957D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หนี้สงสัยจะสูญ</w:t>
            </w:r>
            <w:r w:rsidRPr="00957D8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90" w:type="dxa"/>
          </w:tcPr>
          <w:p w14:paraId="2B961F63" w14:textId="77777777" w:rsidR="00B8162C" w:rsidRDefault="00B8162C" w:rsidP="00B81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393EE0F9" w14:textId="77777777" w:rsidR="00B8162C" w:rsidRPr="003C0D76" w:rsidRDefault="00B8162C" w:rsidP="00B8162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C49794A" w14:textId="20FD337A" w:rsidR="00B8162C" w:rsidRPr="003C0D76" w:rsidRDefault="00B8162C" w:rsidP="00B81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(10.03)</w:t>
            </w:r>
          </w:p>
        </w:tc>
        <w:tc>
          <w:tcPr>
            <w:tcW w:w="231" w:type="dxa"/>
          </w:tcPr>
          <w:p w14:paraId="69BED4A3" w14:textId="77777777" w:rsidR="00B8162C" w:rsidRPr="003C0D76" w:rsidRDefault="00B8162C" w:rsidP="00B8162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58F0595D" w14:textId="55F012DC" w:rsidR="00B8162C" w:rsidRPr="003C0D76" w:rsidRDefault="00B8162C" w:rsidP="00B81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1" w:type="dxa"/>
          </w:tcPr>
          <w:p w14:paraId="17A1310F" w14:textId="77777777" w:rsidR="00B8162C" w:rsidRPr="003C0D76" w:rsidRDefault="00B8162C" w:rsidP="00B8162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1DE3D1FC" w14:textId="18ED0044" w:rsidR="00B8162C" w:rsidRPr="003C0D76" w:rsidRDefault="00B8162C" w:rsidP="0013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1" w:type="dxa"/>
          </w:tcPr>
          <w:p w14:paraId="47FB799A" w14:textId="77777777" w:rsidR="00B8162C" w:rsidRPr="003C0D76" w:rsidRDefault="00B8162C" w:rsidP="00B8162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574E69C" w14:textId="638FF499" w:rsidR="00B8162C" w:rsidRPr="003C0D76" w:rsidRDefault="00B8162C" w:rsidP="00B81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(10.03)</w:t>
            </w:r>
          </w:p>
        </w:tc>
      </w:tr>
      <w:tr w:rsidR="00B8162C" w:rsidRPr="009777AF" w14:paraId="086BBE55" w14:textId="77777777" w:rsidTr="00FE1776">
        <w:tc>
          <w:tcPr>
            <w:tcW w:w="3092" w:type="dxa"/>
          </w:tcPr>
          <w:p w14:paraId="350E56A9" w14:textId="28716EF0" w:rsidR="00B8162C" w:rsidRPr="00957D87" w:rsidRDefault="00B8162C" w:rsidP="00B8162C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57D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90" w:type="dxa"/>
          </w:tcPr>
          <w:p w14:paraId="021F6F22" w14:textId="77777777" w:rsidR="00B8162C" w:rsidRDefault="00B8162C" w:rsidP="00B81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0AF727BF" w14:textId="77777777" w:rsidR="00B8162C" w:rsidRPr="003C0D76" w:rsidRDefault="00B8162C" w:rsidP="00B8162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46BC8D4D" w14:textId="2CAC9E85" w:rsidR="00B8162C" w:rsidRPr="005D6800" w:rsidRDefault="00B8162C" w:rsidP="00B81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1" w:type="dxa"/>
          </w:tcPr>
          <w:p w14:paraId="4A85954F" w14:textId="77777777" w:rsidR="00B8162C" w:rsidRPr="005D6800" w:rsidRDefault="00B8162C" w:rsidP="00B8162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14:paraId="01BDDA29" w14:textId="77777777" w:rsidR="00B8162C" w:rsidRPr="005D6800" w:rsidRDefault="00B8162C" w:rsidP="00B8162C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1" w:type="dxa"/>
          </w:tcPr>
          <w:p w14:paraId="6B66FDEE" w14:textId="77777777" w:rsidR="00B8162C" w:rsidRPr="005D6800" w:rsidRDefault="00B8162C" w:rsidP="00B8162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692885A7" w14:textId="77777777" w:rsidR="00B8162C" w:rsidRPr="005D6800" w:rsidRDefault="00B8162C" w:rsidP="00B8162C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1" w:type="dxa"/>
          </w:tcPr>
          <w:p w14:paraId="529C41B1" w14:textId="77777777" w:rsidR="00B8162C" w:rsidRPr="005D6800" w:rsidRDefault="00B8162C" w:rsidP="00B8162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4F90FDF7" w14:textId="24A78067" w:rsidR="00B8162C" w:rsidRPr="005D6800" w:rsidRDefault="00B8162C" w:rsidP="00B81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D97B543" w14:textId="79566B0D" w:rsidR="00F47840" w:rsidRDefault="00F47840"/>
    <w:tbl>
      <w:tblPr>
        <w:tblStyle w:val="TableGrid"/>
        <w:tblW w:w="96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147"/>
        <w:gridCol w:w="236"/>
        <w:gridCol w:w="1262"/>
        <w:gridCol w:w="236"/>
        <w:gridCol w:w="900"/>
        <w:gridCol w:w="236"/>
        <w:gridCol w:w="1113"/>
        <w:gridCol w:w="236"/>
        <w:gridCol w:w="1263"/>
      </w:tblGrid>
      <w:tr w:rsidR="002220F3" w:rsidRPr="004D0A56" w14:paraId="0AC90F67" w14:textId="77777777" w:rsidTr="00F47840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46B8A84D" w14:textId="768A958A" w:rsidR="002220F3" w:rsidRPr="003C0D76" w:rsidRDefault="002220F3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1147" w:type="dxa"/>
            <w:vAlign w:val="bottom"/>
          </w:tcPr>
          <w:p w14:paraId="351D74F4" w14:textId="77777777" w:rsidR="002220F3" w:rsidRPr="003C0D76" w:rsidRDefault="002220F3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0D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3C0D76"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61C8C75" w14:textId="77777777" w:rsidR="002220F3" w:rsidRPr="003C0D76" w:rsidRDefault="002220F3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6" w:type="dxa"/>
            <w:gridSpan w:val="7"/>
            <w:vAlign w:val="bottom"/>
          </w:tcPr>
          <w:p w14:paraId="504539D9" w14:textId="64BB0ABA" w:rsidR="002220F3" w:rsidRPr="003C0D76" w:rsidRDefault="002220F3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0D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A2E5B" w:rsidRPr="009777AF" w14:paraId="639B0E38" w14:textId="77777777" w:rsidTr="00F47840">
        <w:trPr>
          <w:tblHeader/>
        </w:trPr>
        <w:tc>
          <w:tcPr>
            <w:tcW w:w="3060" w:type="dxa"/>
            <w:vAlign w:val="bottom"/>
          </w:tcPr>
          <w:p w14:paraId="5E60A687" w14:textId="04ADF90F" w:rsidR="00FA2E5B" w:rsidRPr="00991325" w:rsidRDefault="00FA2E5B" w:rsidP="00FA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57D87"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  <w:r w:rsidRPr="00957D87">
              <w:rPr>
                <w:rFonts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ระยะสั้น</w:t>
            </w:r>
            <w:r>
              <w:rPr>
                <w:rFonts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และดอกเบี้ยค้างรับ</w:t>
            </w:r>
          </w:p>
        </w:tc>
        <w:tc>
          <w:tcPr>
            <w:tcW w:w="1147" w:type="dxa"/>
            <w:vAlign w:val="bottom"/>
          </w:tcPr>
          <w:p w14:paraId="3CE16727" w14:textId="77777777" w:rsidR="00FA2E5B" w:rsidRPr="003C0D76" w:rsidRDefault="00FA2E5B" w:rsidP="00FA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0D76">
              <w:rPr>
                <w:rFonts w:asciiTheme="majorBidi" w:hAnsiTheme="majorBidi" w:cstheme="majorBidi"/>
                <w:sz w:val="28"/>
                <w:szCs w:val="28"/>
                <w:cs/>
              </w:rPr>
              <w:t>ณ วันสิ้นปี</w:t>
            </w:r>
          </w:p>
        </w:tc>
        <w:tc>
          <w:tcPr>
            <w:tcW w:w="236" w:type="dxa"/>
            <w:vAlign w:val="bottom"/>
          </w:tcPr>
          <w:p w14:paraId="2E3F2267" w14:textId="77777777" w:rsidR="00FA2E5B" w:rsidRPr="003C0D76" w:rsidRDefault="00FA2E5B" w:rsidP="00FA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47179E16" w14:textId="77777777" w:rsidR="00FA2E5B" w:rsidRPr="003C0D76" w:rsidRDefault="00FA2E5B" w:rsidP="00FA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0D76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วันต้นปี</w:t>
            </w:r>
          </w:p>
        </w:tc>
        <w:tc>
          <w:tcPr>
            <w:tcW w:w="236" w:type="dxa"/>
            <w:vAlign w:val="bottom"/>
          </w:tcPr>
          <w:p w14:paraId="70189592" w14:textId="77777777" w:rsidR="00FA2E5B" w:rsidRPr="003C0D76" w:rsidRDefault="00FA2E5B" w:rsidP="00FA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A2EEB3C" w14:textId="77777777" w:rsidR="00FA2E5B" w:rsidRPr="003C0D76" w:rsidRDefault="00FA2E5B" w:rsidP="00FA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0D7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75035DE5" w14:textId="77777777" w:rsidR="00FA2E5B" w:rsidRPr="003C0D76" w:rsidRDefault="00FA2E5B" w:rsidP="00FA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1D361933" w14:textId="77777777" w:rsidR="00FA2E5B" w:rsidRPr="003C0D76" w:rsidRDefault="00FA2E5B" w:rsidP="00FA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0D76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3F716882" w14:textId="77777777" w:rsidR="00FA2E5B" w:rsidRPr="003C0D76" w:rsidRDefault="00FA2E5B" w:rsidP="00FA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7CC318CB" w14:textId="77777777" w:rsidR="00FA2E5B" w:rsidRPr="003C0D76" w:rsidRDefault="00FA2E5B" w:rsidP="00FA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0D76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วันสิ้นปี</w:t>
            </w:r>
          </w:p>
        </w:tc>
      </w:tr>
      <w:tr w:rsidR="00FA2E5B" w:rsidRPr="004D0A56" w14:paraId="2755BD79" w14:textId="77777777" w:rsidTr="00F47840">
        <w:trPr>
          <w:tblHeader/>
        </w:trPr>
        <w:tc>
          <w:tcPr>
            <w:tcW w:w="3060" w:type="dxa"/>
            <w:vAlign w:val="bottom"/>
          </w:tcPr>
          <w:p w14:paraId="4E7D5887" w14:textId="77777777" w:rsidR="00FA2E5B" w:rsidRPr="00991325" w:rsidRDefault="00FA2E5B" w:rsidP="00FA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47" w:type="dxa"/>
            <w:vAlign w:val="bottom"/>
          </w:tcPr>
          <w:p w14:paraId="39BA193F" w14:textId="77777777" w:rsidR="00FA2E5B" w:rsidRPr="003C0D76" w:rsidRDefault="00FA2E5B" w:rsidP="00FA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C0D7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C0D7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36" w:type="dxa"/>
            <w:vAlign w:val="bottom"/>
          </w:tcPr>
          <w:p w14:paraId="33675670" w14:textId="77777777" w:rsidR="00FA2E5B" w:rsidRPr="003C0D76" w:rsidRDefault="00FA2E5B" w:rsidP="00FA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6" w:type="dxa"/>
            <w:gridSpan w:val="7"/>
            <w:vAlign w:val="bottom"/>
          </w:tcPr>
          <w:p w14:paraId="1E6BC448" w14:textId="77777777" w:rsidR="00FA2E5B" w:rsidRPr="003C0D76" w:rsidRDefault="00FA2E5B" w:rsidP="00FA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C0D7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A2E5B" w:rsidRPr="009777AF" w14:paraId="15EEB64D" w14:textId="77777777" w:rsidTr="00FA2E5B">
        <w:tc>
          <w:tcPr>
            <w:tcW w:w="3060" w:type="dxa"/>
            <w:vAlign w:val="bottom"/>
          </w:tcPr>
          <w:p w14:paraId="1F529118" w14:textId="77777777" w:rsidR="00FA2E5B" w:rsidRPr="00991325" w:rsidRDefault="00FA2E5B" w:rsidP="00FA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</w:pPr>
            <w:r w:rsidRPr="0099132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  <w:t>2564</w:t>
            </w:r>
          </w:p>
        </w:tc>
        <w:tc>
          <w:tcPr>
            <w:tcW w:w="1147" w:type="dxa"/>
            <w:vAlign w:val="bottom"/>
          </w:tcPr>
          <w:p w14:paraId="3D94F9CB" w14:textId="77777777" w:rsidR="00FA2E5B" w:rsidRPr="003C0D76" w:rsidRDefault="00FA2E5B" w:rsidP="00FA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3FC3CE" w14:textId="77777777" w:rsidR="00FA2E5B" w:rsidRPr="003C0D76" w:rsidRDefault="00FA2E5B" w:rsidP="00FA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04476E43" w14:textId="77777777" w:rsidR="00FA2E5B" w:rsidRPr="003C0D76" w:rsidRDefault="00FA2E5B" w:rsidP="00FA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35DAB33" w14:textId="77777777" w:rsidR="00FA2E5B" w:rsidRPr="003C0D76" w:rsidRDefault="00FA2E5B" w:rsidP="00FA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7D9977" w14:textId="77777777" w:rsidR="00FA2E5B" w:rsidRPr="003C0D76" w:rsidRDefault="00FA2E5B" w:rsidP="00FA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1C75778C" w14:textId="77777777" w:rsidR="00FA2E5B" w:rsidRPr="003C0D76" w:rsidRDefault="00FA2E5B" w:rsidP="00FA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6177FF83" w14:textId="77777777" w:rsidR="00FA2E5B" w:rsidRPr="003C0D76" w:rsidRDefault="00FA2E5B" w:rsidP="00FA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539233A2" w14:textId="77777777" w:rsidR="00FA2E5B" w:rsidRPr="003C0D76" w:rsidRDefault="00FA2E5B" w:rsidP="00FA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2AD3AF09" w14:textId="77777777" w:rsidR="00FA2E5B" w:rsidRPr="003C0D76" w:rsidRDefault="00FA2E5B" w:rsidP="00FA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A2E5B" w:rsidRPr="009777AF" w14:paraId="0802D876" w14:textId="77777777" w:rsidTr="00FA2E5B">
        <w:tc>
          <w:tcPr>
            <w:tcW w:w="3060" w:type="dxa"/>
          </w:tcPr>
          <w:p w14:paraId="41CCA5A8" w14:textId="749ED698" w:rsidR="00FA2E5B" w:rsidRPr="00991325" w:rsidRDefault="00FA2E5B" w:rsidP="00FA2E5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132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47" w:type="dxa"/>
          </w:tcPr>
          <w:p w14:paraId="62FBFD0A" w14:textId="56CC1D41" w:rsidR="00FA2E5B" w:rsidRPr="003C0D76" w:rsidRDefault="00FA2E5B" w:rsidP="00FA2E5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275A39" w14:textId="77777777" w:rsidR="00FA2E5B" w:rsidRPr="003C0D76" w:rsidRDefault="00FA2E5B" w:rsidP="00FA2E5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8BD24A3" w14:textId="73F270DF" w:rsidR="00FA2E5B" w:rsidRDefault="00FA2E5B" w:rsidP="00FA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33324B" w14:textId="77777777" w:rsidR="00FA2E5B" w:rsidRPr="003C0D76" w:rsidRDefault="00FA2E5B" w:rsidP="00FA2E5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61D401C" w14:textId="038DDA0A" w:rsidR="00FA2E5B" w:rsidRPr="003C0D76" w:rsidRDefault="00FA2E5B" w:rsidP="00FA2E5B">
            <w:pPr>
              <w:tabs>
                <w:tab w:val="clear" w:pos="454"/>
                <w:tab w:val="decimal" w:pos="34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315C59" w14:textId="77777777" w:rsidR="00FA2E5B" w:rsidRPr="003C0D76" w:rsidRDefault="00FA2E5B" w:rsidP="00FA2E5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7FB08491" w14:textId="4C26B22A" w:rsidR="00FA2E5B" w:rsidRPr="003C0D76" w:rsidRDefault="00FA2E5B" w:rsidP="00FA2E5B">
            <w:pPr>
              <w:tabs>
                <w:tab w:val="decimal" w:pos="504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DA9E65" w14:textId="77777777" w:rsidR="00FA2E5B" w:rsidRPr="003C0D76" w:rsidRDefault="00FA2E5B" w:rsidP="00FA2E5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2AFB5BF0" w14:textId="5E35AC7A" w:rsidR="00FA2E5B" w:rsidRPr="003C0D76" w:rsidRDefault="00FA2E5B" w:rsidP="00FA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791D" w:rsidRPr="009777AF" w14:paraId="7DF4222A" w14:textId="77777777" w:rsidTr="00FA2E5B">
        <w:tc>
          <w:tcPr>
            <w:tcW w:w="3060" w:type="dxa"/>
          </w:tcPr>
          <w:p w14:paraId="75F5F9C2" w14:textId="68FDDE3F" w:rsidR="00B3791D" w:rsidRPr="00991325" w:rsidRDefault="00B3791D" w:rsidP="00B3791D">
            <w:pPr>
              <w:spacing w:line="240" w:lineRule="auto"/>
              <w:ind w:left="227" w:hanging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147" w:type="dxa"/>
          </w:tcPr>
          <w:p w14:paraId="787B78B1" w14:textId="6F8B355B" w:rsidR="00B3791D" w:rsidRDefault="00B3791D" w:rsidP="00B379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2.35</w:t>
            </w:r>
          </w:p>
        </w:tc>
        <w:tc>
          <w:tcPr>
            <w:tcW w:w="236" w:type="dxa"/>
          </w:tcPr>
          <w:p w14:paraId="33D209D3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BCFB04E" w14:textId="645F4871" w:rsidR="00B3791D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6,882.90</w:t>
            </w:r>
          </w:p>
        </w:tc>
        <w:tc>
          <w:tcPr>
            <w:tcW w:w="236" w:type="dxa"/>
          </w:tcPr>
          <w:p w14:paraId="09AB7336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16F8E0D" w14:textId="6268412E" w:rsidR="00B3791D" w:rsidRDefault="006D0E22" w:rsidP="00B3791D">
            <w:pPr>
              <w:tabs>
                <w:tab w:val="decimal" w:pos="34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1,441.60</w:t>
            </w:r>
          </w:p>
        </w:tc>
        <w:tc>
          <w:tcPr>
            <w:tcW w:w="236" w:type="dxa"/>
          </w:tcPr>
          <w:p w14:paraId="7FA93B5F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1A57A3A0" w14:textId="1FAFC4D8" w:rsidR="00B3791D" w:rsidRDefault="006D0E22" w:rsidP="00830C6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108" w:right="-108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(1,474.00)</w:t>
            </w:r>
          </w:p>
        </w:tc>
        <w:tc>
          <w:tcPr>
            <w:tcW w:w="236" w:type="dxa"/>
          </w:tcPr>
          <w:p w14:paraId="2F2CEB32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6947AE3C" w14:textId="2FF0BF76" w:rsidR="00B3791D" w:rsidRDefault="002F4D5A" w:rsidP="002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6,850.50</w:t>
            </w:r>
          </w:p>
        </w:tc>
      </w:tr>
      <w:tr w:rsidR="00B3791D" w:rsidRPr="009777AF" w14:paraId="4FC66FC2" w14:textId="77777777" w:rsidTr="00F47840">
        <w:tc>
          <w:tcPr>
            <w:tcW w:w="3060" w:type="dxa"/>
          </w:tcPr>
          <w:p w14:paraId="63593EE5" w14:textId="6E43F31F" w:rsidR="00B3791D" w:rsidRPr="00991325" w:rsidRDefault="00B3791D" w:rsidP="00B3791D">
            <w:pPr>
              <w:spacing w:line="240" w:lineRule="auto"/>
              <w:ind w:left="227" w:hanging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47" w:type="dxa"/>
          </w:tcPr>
          <w:p w14:paraId="71CED2F8" w14:textId="77777777" w:rsidR="00B3791D" w:rsidRDefault="00B3791D" w:rsidP="00B379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8076FF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961D4B4" w14:textId="366B0D24" w:rsidR="00B3791D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32.97</w:t>
            </w:r>
          </w:p>
        </w:tc>
        <w:tc>
          <w:tcPr>
            <w:tcW w:w="236" w:type="dxa"/>
          </w:tcPr>
          <w:p w14:paraId="2929BC7B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1309246" w14:textId="72541400" w:rsidR="00B3791D" w:rsidRDefault="00830C67" w:rsidP="00830C6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6D0E22">
              <w:rPr>
                <w:rFonts w:asciiTheme="majorBidi" w:hAnsiTheme="majorBidi" w:cstheme="majorBidi"/>
                <w:sz w:val="28"/>
                <w:szCs w:val="28"/>
              </w:rPr>
              <w:t>157.62</w:t>
            </w:r>
          </w:p>
        </w:tc>
        <w:tc>
          <w:tcPr>
            <w:tcW w:w="236" w:type="dxa"/>
          </w:tcPr>
          <w:p w14:paraId="7F686E3A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459AF5D" w14:textId="5AF2BF96" w:rsidR="00B3791D" w:rsidRDefault="006D0E22" w:rsidP="00830C6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19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(164.13)</w:t>
            </w:r>
          </w:p>
        </w:tc>
        <w:tc>
          <w:tcPr>
            <w:tcW w:w="236" w:type="dxa"/>
          </w:tcPr>
          <w:p w14:paraId="5FA96C35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01A91CE7" w14:textId="3A166E47" w:rsidR="00B3791D" w:rsidRDefault="002F4D5A" w:rsidP="002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26.46</w:t>
            </w:r>
          </w:p>
        </w:tc>
      </w:tr>
      <w:tr w:rsidR="00B3791D" w:rsidRPr="009777AF" w14:paraId="463BCCBD" w14:textId="77777777" w:rsidTr="00F47840">
        <w:tc>
          <w:tcPr>
            <w:tcW w:w="3060" w:type="dxa"/>
          </w:tcPr>
          <w:p w14:paraId="01D46D23" w14:textId="77777777" w:rsidR="00B3791D" w:rsidRPr="00991325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13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47" w:type="dxa"/>
          </w:tcPr>
          <w:p w14:paraId="4D6B7DEE" w14:textId="72543AA8" w:rsidR="00B3791D" w:rsidRPr="003C0D76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CADF5E" w14:textId="77777777" w:rsidR="00B3791D" w:rsidRPr="003C0D76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4E7E3B4" w14:textId="0CDF6C8E" w:rsidR="00B3791D" w:rsidRPr="003C0D76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173FF8" w14:textId="77777777" w:rsidR="00B3791D" w:rsidRPr="003C0D76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9FDBCD2" w14:textId="3BDC48BE" w:rsidR="00B3791D" w:rsidRPr="003C0D76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41B92D" w14:textId="77777777" w:rsidR="00B3791D" w:rsidRPr="003C0D76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5269DAF9" w14:textId="13DA6188" w:rsidR="00B3791D" w:rsidRPr="003C0D76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026463" w14:textId="77777777" w:rsidR="00B3791D" w:rsidRPr="003C0D76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70D21350" w14:textId="13648F4E" w:rsidR="00B3791D" w:rsidRPr="003C0D76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791D" w:rsidRPr="009777AF" w14:paraId="1865E90F" w14:textId="77777777" w:rsidTr="00F47840">
        <w:tc>
          <w:tcPr>
            <w:tcW w:w="3060" w:type="dxa"/>
          </w:tcPr>
          <w:p w14:paraId="5CE4F79F" w14:textId="4A355663" w:rsidR="00B3791D" w:rsidRPr="00991325" w:rsidRDefault="00B3791D" w:rsidP="00B3791D">
            <w:pPr>
              <w:spacing w:line="240" w:lineRule="auto"/>
              <w:ind w:left="227" w:hanging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147" w:type="dxa"/>
          </w:tcPr>
          <w:p w14:paraId="56FC7C4E" w14:textId="3F3F1EF6" w:rsidR="00B3791D" w:rsidRDefault="00B3791D" w:rsidP="00B379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9.00</w:t>
            </w:r>
          </w:p>
        </w:tc>
        <w:tc>
          <w:tcPr>
            <w:tcW w:w="236" w:type="dxa"/>
          </w:tcPr>
          <w:p w14:paraId="2F39AB9B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52792908" w14:textId="739393D6" w:rsidR="00B3791D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6.50</w:t>
            </w:r>
          </w:p>
        </w:tc>
        <w:tc>
          <w:tcPr>
            <w:tcW w:w="236" w:type="dxa"/>
          </w:tcPr>
          <w:p w14:paraId="0D27FBF0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F8EC78" w14:textId="7F9B7C17" w:rsidR="00B3791D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949FF8" w14:textId="77777777" w:rsidR="00B3791D" w:rsidRPr="003C0D76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41C9C7E8" w14:textId="0AF4683C" w:rsidR="00B3791D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06EED0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2604921B" w14:textId="62977DF7" w:rsidR="00B3791D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6.50</w:t>
            </w:r>
          </w:p>
        </w:tc>
      </w:tr>
      <w:tr w:rsidR="00B3791D" w:rsidRPr="009777AF" w14:paraId="62E6BDCA" w14:textId="77777777" w:rsidTr="00F47840">
        <w:tc>
          <w:tcPr>
            <w:tcW w:w="3060" w:type="dxa"/>
          </w:tcPr>
          <w:p w14:paraId="23B5318D" w14:textId="7B3FFFB5" w:rsidR="00B3791D" w:rsidRPr="00991325" w:rsidRDefault="00B3791D" w:rsidP="00B3791D">
            <w:pPr>
              <w:spacing w:line="240" w:lineRule="auto"/>
              <w:ind w:left="227" w:hanging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47" w:type="dxa"/>
          </w:tcPr>
          <w:p w14:paraId="793ABF4B" w14:textId="77777777" w:rsidR="00B3791D" w:rsidRDefault="00B3791D" w:rsidP="00B379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C98E9D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18710C4E" w14:textId="4AF81A9B" w:rsidR="00B3791D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2.42</w:t>
            </w:r>
          </w:p>
        </w:tc>
        <w:tc>
          <w:tcPr>
            <w:tcW w:w="236" w:type="dxa"/>
          </w:tcPr>
          <w:p w14:paraId="43F1DC0F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940F7B" w14:textId="68015C8F" w:rsidR="00B3791D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22A7F8" w14:textId="77777777" w:rsidR="00B3791D" w:rsidRPr="003C0D76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3B92971B" w14:textId="1748D25D" w:rsidR="00B3791D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BBC1A0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AFFD04C" w14:textId="68C85DB8" w:rsidR="00B3791D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2.42</w:t>
            </w:r>
          </w:p>
        </w:tc>
      </w:tr>
      <w:tr w:rsidR="00B3791D" w:rsidRPr="009777AF" w14:paraId="63CCDF86" w14:textId="77777777" w:rsidTr="00FA2E5B">
        <w:tc>
          <w:tcPr>
            <w:tcW w:w="3060" w:type="dxa"/>
          </w:tcPr>
          <w:p w14:paraId="731F842F" w14:textId="748DB07F" w:rsidR="00B3791D" w:rsidRPr="00991325" w:rsidRDefault="00B3791D" w:rsidP="00B3791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132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47" w:type="dxa"/>
          </w:tcPr>
          <w:p w14:paraId="1B1EF085" w14:textId="77777777" w:rsidR="00B3791D" w:rsidRPr="003C0D76" w:rsidRDefault="00B3791D" w:rsidP="00B379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FDD218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0071A9E8" w14:textId="234E082A" w:rsidR="00B3791D" w:rsidRPr="00C942D2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42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6,924.79</w:t>
            </w:r>
          </w:p>
        </w:tc>
        <w:tc>
          <w:tcPr>
            <w:tcW w:w="236" w:type="dxa"/>
          </w:tcPr>
          <w:p w14:paraId="238FCBD3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8B2D60" w14:textId="7C6ACE9B" w:rsidR="00B3791D" w:rsidRPr="003C0D76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58AB69" w14:textId="77777777" w:rsidR="00B3791D" w:rsidRPr="003C0D76" w:rsidRDefault="00B3791D" w:rsidP="00B379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10B489C1" w14:textId="3665DA0C" w:rsidR="00B3791D" w:rsidRPr="003C0D76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1563D6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44A407D2" w14:textId="5FFC0211" w:rsidR="00B3791D" w:rsidRPr="00277565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7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6,885.8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B3791D" w:rsidRPr="009777AF" w14:paraId="015A4E64" w14:textId="77777777" w:rsidTr="00FA2E5B">
        <w:tc>
          <w:tcPr>
            <w:tcW w:w="3060" w:type="dxa"/>
          </w:tcPr>
          <w:p w14:paraId="2DDA08A9" w14:textId="77777777" w:rsidR="00B3791D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957D8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957D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 w:rsidRPr="00957D87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ด้านเครดิตที่</w:t>
            </w:r>
          </w:p>
          <w:p w14:paraId="7F2A3F0E" w14:textId="175676B8" w:rsidR="00B3791D" w:rsidRPr="00991325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    </w:t>
            </w:r>
            <w:r w:rsidRPr="00957D87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147" w:type="dxa"/>
          </w:tcPr>
          <w:p w14:paraId="12C1F878" w14:textId="77777777" w:rsidR="00B3791D" w:rsidRPr="003C0D76" w:rsidRDefault="00B3791D" w:rsidP="00B379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65DB27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39BEB75" w14:textId="77777777" w:rsidR="00B3791D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DAFEB5" w14:textId="0FA4A3D3" w:rsidR="00B3791D" w:rsidRPr="00A17204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(8.92)</w:t>
            </w:r>
          </w:p>
        </w:tc>
        <w:tc>
          <w:tcPr>
            <w:tcW w:w="236" w:type="dxa"/>
          </w:tcPr>
          <w:p w14:paraId="496A255E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7FE0C2" w14:textId="77777777" w:rsidR="00B3791D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286929" w14:textId="40D46DAA" w:rsidR="00B3791D" w:rsidRPr="003C0D76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157047E" w14:textId="77777777" w:rsidR="00B3791D" w:rsidRPr="003C0D76" w:rsidRDefault="00B3791D" w:rsidP="00B379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5E85E28D" w14:textId="77777777" w:rsidR="00B3791D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540AE6" w14:textId="4FA3EB47" w:rsidR="00B3791D" w:rsidRPr="003C0D76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D32EB13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94CBEE8" w14:textId="77777777" w:rsidR="00B3791D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7129B8" w14:textId="14F723D3" w:rsidR="00B3791D" w:rsidRPr="003C0D76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(8.92)</w:t>
            </w:r>
          </w:p>
        </w:tc>
      </w:tr>
      <w:tr w:rsidR="00B3791D" w:rsidRPr="009777AF" w14:paraId="1895A2B8" w14:textId="77777777" w:rsidTr="00FA2E5B">
        <w:tc>
          <w:tcPr>
            <w:tcW w:w="3060" w:type="dxa"/>
          </w:tcPr>
          <w:p w14:paraId="007DFDF1" w14:textId="77777777" w:rsidR="00B3791D" w:rsidRPr="00991325" w:rsidRDefault="00B3791D" w:rsidP="00B3791D">
            <w:pPr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913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47" w:type="dxa"/>
          </w:tcPr>
          <w:p w14:paraId="7C83AF16" w14:textId="77777777" w:rsidR="00B3791D" w:rsidRPr="003C0D76" w:rsidRDefault="00B3791D" w:rsidP="00B379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E0CE98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65628897" w14:textId="3A2D9198" w:rsidR="00B3791D" w:rsidRPr="005D6800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6,915.87</w:t>
            </w:r>
          </w:p>
        </w:tc>
        <w:tc>
          <w:tcPr>
            <w:tcW w:w="236" w:type="dxa"/>
          </w:tcPr>
          <w:p w14:paraId="101EEDDD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97E512" w14:textId="276F995B" w:rsidR="00B3791D" w:rsidRPr="00E5712A" w:rsidRDefault="00B3791D" w:rsidP="00B3791D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73B9658" w14:textId="77777777" w:rsidR="00B3791D" w:rsidRPr="00E5712A" w:rsidRDefault="00B3791D" w:rsidP="00B3791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</w:tcPr>
          <w:p w14:paraId="64036749" w14:textId="212BC6A0" w:rsidR="00B3791D" w:rsidRPr="00C942D2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9E59FF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62EF7CDA" w14:textId="73CCD8CF" w:rsidR="00B3791D" w:rsidRPr="007F59C3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59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876</w:t>
            </w:r>
            <w:r w:rsidRPr="007F59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</w:t>
            </w:r>
          </w:p>
        </w:tc>
      </w:tr>
      <w:tr w:rsidR="00B3791D" w:rsidRPr="009777AF" w14:paraId="691C6156" w14:textId="77777777" w:rsidTr="00FA2E5B">
        <w:tc>
          <w:tcPr>
            <w:tcW w:w="3060" w:type="dxa"/>
          </w:tcPr>
          <w:p w14:paraId="3F90396C" w14:textId="77777777" w:rsidR="00B3791D" w:rsidRPr="00991325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1AF7B024" w14:textId="77777777" w:rsidR="00B3791D" w:rsidRPr="003C0D76" w:rsidRDefault="00B3791D" w:rsidP="00B379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2D08A1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79B0E120" w14:textId="77777777" w:rsidR="00B3791D" w:rsidRPr="003C0D76" w:rsidRDefault="00B3791D" w:rsidP="00B3791D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B98443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513A6BB" w14:textId="77777777" w:rsidR="00B3791D" w:rsidRPr="003C0D76" w:rsidRDefault="00B3791D" w:rsidP="00B3791D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F003BD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BCC3F27" w14:textId="77777777" w:rsidR="00B3791D" w:rsidRPr="003C0D76" w:rsidRDefault="00B3791D" w:rsidP="00B3791D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9F9EAD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14:paraId="27970EB8" w14:textId="77777777" w:rsidR="00B3791D" w:rsidRPr="003C0D76" w:rsidRDefault="00B3791D" w:rsidP="00B3791D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531A" w:rsidRPr="009777AF" w14:paraId="189A92B9" w14:textId="77777777" w:rsidTr="00FA2E5B">
        <w:tc>
          <w:tcPr>
            <w:tcW w:w="3060" w:type="dxa"/>
            <w:vAlign w:val="bottom"/>
          </w:tcPr>
          <w:p w14:paraId="51896157" w14:textId="77777777" w:rsidR="0032531A" w:rsidRPr="00991325" w:rsidRDefault="0032531A" w:rsidP="00B3791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147" w:type="dxa"/>
          </w:tcPr>
          <w:p w14:paraId="1E6823BE" w14:textId="77777777" w:rsidR="0032531A" w:rsidRPr="003C0D76" w:rsidRDefault="0032531A" w:rsidP="00B379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300166" w14:textId="77777777" w:rsidR="0032531A" w:rsidRPr="003C0D76" w:rsidRDefault="0032531A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8B26391" w14:textId="77777777" w:rsidR="0032531A" w:rsidRPr="003C0D76" w:rsidRDefault="0032531A" w:rsidP="00B3791D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A2B6BF" w14:textId="77777777" w:rsidR="0032531A" w:rsidRPr="003C0D76" w:rsidRDefault="0032531A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349AE00" w14:textId="77777777" w:rsidR="0032531A" w:rsidRPr="003C0D76" w:rsidRDefault="0032531A" w:rsidP="00B3791D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A53680" w14:textId="77777777" w:rsidR="0032531A" w:rsidRPr="003C0D76" w:rsidRDefault="0032531A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1928BA1F" w14:textId="77777777" w:rsidR="0032531A" w:rsidRPr="003C0D76" w:rsidRDefault="0032531A" w:rsidP="00B3791D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790736" w14:textId="77777777" w:rsidR="0032531A" w:rsidRPr="003C0D76" w:rsidRDefault="0032531A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20167531" w14:textId="77777777" w:rsidR="0032531A" w:rsidRPr="003C0D76" w:rsidRDefault="0032531A" w:rsidP="00B3791D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531A" w:rsidRPr="009777AF" w14:paraId="4405E89A" w14:textId="77777777" w:rsidTr="00FA2E5B">
        <w:tc>
          <w:tcPr>
            <w:tcW w:w="3060" w:type="dxa"/>
            <w:vAlign w:val="bottom"/>
          </w:tcPr>
          <w:p w14:paraId="7CFB8657" w14:textId="77777777" w:rsidR="0032531A" w:rsidRPr="00991325" w:rsidRDefault="0032531A" w:rsidP="00B3791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147" w:type="dxa"/>
          </w:tcPr>
          <w:p w14:paraId="585DAE37" w14:textId="77777777" w:rsidR="0032531A" w:rsidRPr="003C0D76" w:rsidRDefault="0032531A" w:rsidP="00B379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F16281" w14:textId="77777777" w:rsidR="0032531A" w:rsidRPr="003C0D76" w:rsidRDefault="0032531A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35C9F44" w14:textId="77777777" w:rsidR="0032531A" w:rsidRPr="003C0D76" w:rsidRDefault="0032531A" w:rsidP="00B3791D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56DA94" w14:textId="77777777" w:rsidR="0032531A" w:rsidRPr="003C0D76" w:rsidRDefault="0032531A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60C48BD" w14:textId="77777777" w:rsidR="0032531A" w:rsidRPr="003C0D76" w:rsidRDefault="0032531A" w:rsidP="00B3791D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4F66DB" w14:textId="77777777" w:rsidR="0032531A" w:rsidRPr="003C0D76" w:rsidRDefault="0032531A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1129C47D" w14:textId="77777777" w:rsidR="0032531A" w:rsidRPr="003C0D76" w:rsidRDefault="0032531A" w:rsidP="00B3791D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63BC97" w14:textId="77777777" w:rsidR="0032531A" w:rsidRPr="003C0D76" w:rsidRDefault="0032531A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2F46A3C7" w14:textId="77777777" w:rsidR="0032531A" w:rsidRPr="003C0D76" w:rsidRDefault="0032531A" w:rsidP="00B3791D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531A" w:rsidRPr="009777AF" w14:paraId="40D12FE1" w14:textId="77777777" w:rsidTr="00FA2E5B">
        <w:tc>
          <w:tcPr>
            <w:tcW w:w="3060" w:type="dxa"/>
            <w:vAlign w:val="bottom"/>
          </w:tcPr>
          <w:p w14:paraId="31B93795" w14:textId="77777777" w:rsidR="0032531A" w:rsidRPr="00991325" w:rsidRDefault="0032531A" w:rsidP="00B3791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147" w:type="dxa"/>
          </w:tcPr>
          <w:p w14:paraId="29962E97" w14:textId="77777777" w:rsidR="0032531A" w:rsidRPr="003C0D76" w:rsidRDefault="0032531A" w:rsidP="00B379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861A12" w14:textId="77777777" w:rsidR="0032531A" w:rsidRPr="003C0D76" w:rsidRDefault="0032531A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0A2D565" w14:textId="77777777" w:rsidR="0032531A" w:rsidRPr="003C0D76" w:rsidRDefault="0032531A" w:rsidP="00B3791D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E147A7" w14:textId="77777777" w:rsidR="0032531A" w:rsidRPr="003C0D76" w:rsidRDefault="0032531A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86AD58" w14:textId="77777777" w:rsidR="0032531A" w:rsidRPr="003C0D76" w:rsidRDefault="0032531A" w:rsidP="00B3791D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B4D8B2" w14:textId="77777777" w:rsidR="0032531A" w:rsidRPr="003C0D76" w:rsidRDefault="0032531A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53E9E254" w14:textId="77777777" w:rsidR="0032531A" w:rsidRPr="003C0D76" w:rsidRDefault="0032531A" w:rsidP="00B3791D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9C9D29" w14:textId="77777777" w:rsidR="0032531A" w:rsidRPr="003C0D76" w:rsidRDefault="0032531A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69461644" w14:textId="77777777" w:rsidR="0032531A" w:rsidRPr="003C0D76" w:rsidRDefault="0032531A" w:rsidP="00B3791D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531A" w:rsidRPr="009777AF" w14:paraId="2661B2F3" w14:textId="77777777" w:rsidTr="00FA2E5B">
        <w:tc>
          <w:tcPr>
            <w:tcW w:w="3060" w:type="dxa"/>
            <w:vAlign w:val="bottom"/>
          </w:tcPr>
          <w:p w14:paraId="3426AA46" w14:textId="77777777" w:rsidR="0032531A" w:rsidRPr="00991325" w:rsidRDefault="0032531A" w:rsidP="00B3791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147" w:type="dxa"/>
          </w:tcPr>
          <w:p w14:paraId="4A5F099C" w14:textId="77777777" w:rsidR="0032531A" w:rsidRPr="003C0D76" w:rsidRDefault="0032531A" w:rsidP="00B379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0078C5" w14:textId="77777777" w:rsidR="0032531A" w:rsidRPr="003C0D76" w:rsidRDefault="0032531A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C25E1E7" w14:textId="77777777" w:rsidR="0032531A" w:rsidRPr="003C0D76" w:rsidRDefault="0032531A" w:rsidP="00B3791D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582791" w14:textId="77777777" w:rsidR="0032531A" w:rsidRPr="003C0D76" w:rsidRDefault="0032531A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F2DEE8" w14:textId="77777777" w:rsidR="0032531A" w:rsidRPr="003C0D76" w:rsidRDefault="0032531A" w:rsidP="00B3791D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5E6697" w14:textId="77777777" w:rsidR="0032531A" w:rsidRPr="003C0D76" w:rsidRDefault="0032531A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54926F85" w14:textId="77777777" w:rsidR="0032531A" w:rsidRPr="003C0D76" w:rsidRDefault="0032531A" w:rsidP="00B3791D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CD11CB" w14:textId="77777777" w:rsidR="0032531A" w:rsidRPr="003C0D76" w:rsidRDefault="0032531A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26304F5F" w14:textId="77777777" w:rsidR="0032531A" w:rsidRPr="003C0D76" w:rsidRDefault="0032531A" w:rsidP="00B3791D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531A" w:rsidRPr="009777AF" w14:paraId="1A1091B3" w14:textId="77777777" w:rsidTr="00FA2E5B">
        <w:tc>
          <w:tcPr>
            <w:tcW w:w="3060" w:type="dxa"/>
            <w:vAlign w:val="bottom"/>
          </w:tcPr>
          <w:p w14:paraId="0D1ADA0A" w14:textId="77777777" w:rsidR="0032531A" w:rsidRPr="00991325" w:rsidRDefault="0032531A" w:rsidP="00B3791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147" w:type="dxa"/>
          </w:tcPr>
          <w:p w14:paraId="5A2B693A" w14:textId="77777777" w:rsidR="0032531A" w:rsidRPr="003C0D76" w:rsidRDefault="0032531A" w:rsidP="00B379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70CDBB" w14:textId="77777777" w:rsidR="0032531A" w:rsidRPr="003C0D76" w:rsidRDefault="0032531A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58915BD8" w14:textId="77777777" w:rsidR="0032531A" w:rsidRPr="003C0D76" w:rsidRDefault="0032531A" w:rsidP="00B3791D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7D504C" w14:textId="77777777" w:rsidR="0032531A" w:rsidRPr="003C0D76" w:rsidRDefault="0032531A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7E63D9" w14:textId="77777777" w:rsidR="0032531A" w:rsidRPr="003C0D76" w:rsidRDefault="0032531A" w:rsidP="00B3791D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C97FC9" w14:textId="77777777" w:rsidR="0032531A" w:rsidRPr="003C0D76" w:rsidRDefault="0032531A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0537F08E" w14:textId="77777777" w:rsidR="0032531A" w:rsidRPr="003C0D76" w:rsidRDefault="0032531A" w:rsidP="00B3791D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142358" w14:textId="77777777" w:rsidR="0032531A" w:rsidRPr="003C0D76" w:rsidRDefault="0032531A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759CC3CD" w14:textId="77777777" w:rsidR="0032531A" w:rsidRPr="003C0D76" w:rsidRDefault="0032531A" w:rsidP="00B3791D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531A" w:rsidRPr="009777AF" w14:paraId="70DF52AB" w14:textId="77777777" w:rsidTr="00FA2E5B">
        <w:tc>
          <w:tcPr>
            <w:tcW w:w="3060" w:type="dxa"/>
            <w:vAlign w:val="bottom"/>
          </w:tcPr>
          <w:p w14:paraId="08B24E2E" w14:textId="77777777" w:rsidR="0032531A" w:rsidRPr="00991325" w:rsidRDefault="0032531A" w:rsidP="00B3791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147" w:type="dxa"/>
          </w:tcPr>
          <w:p w14:paraId="3B6DFF7F" w14:textId="77777777" w:rsidR="0032531A" w:rsidRPr="003C0D76" w:rsidRDefault="0032531A" w:rsidP="00B379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EF7B3D" w14:textId="77777777" w:rsidR="0032531A" w:rsidRPr="003C0D76" w:rsidRDefault="0032531A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F578D4E" w14:textId="77777777" w:rsidR="0032531A" w:rsidRPr="003C0D76" w:rsidRDefault="0032531A" w:rsidP="00B3791D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D4C160" w14:textId="77777777" w:rsidR="0032531A" w:rsidRPr="003C0D76" w:rsidRDefault="0032531A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90B6A20" w14:textId="77777777" w:rsidR="0032531A" w:rsidRPr="003C0D76" w:rsidRDefault="0032531A" w:rsidP="00B3791D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F316FC" w14:textId="77777777" w:rsidR="0032531A" w:rsidRPr="003C0D76" w:rsidRDefault="0032531A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59C56E5A" w14:textId="77777777" w:rsidR="0032531A" w:rsidRPr="003C0D76" w:rsidRDefault="0032531A" w:rsidP="00B3791D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27645E" w14:textId="77777777" w:rsidR="0032531A" w:rsidRPr="003C0D76" w:rsidRDefault="0032531A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30420C51" w14:textId="77777777" w:rsidR="0032531A" w:rsidRPr="003C0D76" w:rsidRDefault="0032531A" w:rsidP="00B3791D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531A" w:rsidRPr="009777AF" w14:paraId="7C9152C7" w14:textId="77777777" w:rsidTr="00FA2E5B">
        <w:tc>
          <w:tcPr>
            <w:tcW w:w="3060" w:type="dxa"/>
            <w:vAlign w:val="bottom"/>
          </w:tcPr>
          <w:p w14:paraId="427362C1" w14:textId="77777777" w:rsidR="0032531A" w:rsidRPr="00991325" w:rsidRDefault="0032531A" w:rsidP="00B3791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147" w:type="dxa"/>
          </w:tcPr>
          <w:p w14:paraId="5FA07109" w14:textId="77777777" w:rsidR="0032531A" w:rsidRPr="003C0D76" w:rsidRDefault="0032531A" w:rsidP="00B379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1D47D4" w14:textId="77777777" w:rsidR="0032531A" w:rsidRPr="003C0D76" w:rsidRDefault="0032531A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63595685" w14:textId="77777777" w:rsidR="0032531A" w:rsidRPr="003C0D76" w:rsidRDefault="0032531A" w:rsidP="00B3791D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592998" w14:textId="77777777" w:rsidR="0032531A" w:rsidRPr="003C0D76" w:rsidRDefault="0032531A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9DA107" w14:textId="77777777" w:rsidR="0032531A" w:rsidRPr="003C0D76" w:rsidRDefault="0032531A" w:rsidP="00B3791D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3790A3" w14:textId="77777777" w:rsidR="0032531A" w:rsidRPr="003C0D76" w:rsidRDefault="0032531A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38B4AA3C" w14:textId="77777777" w:rsidR="0032531A" w:rsidRPr="003C0D76" w:rsidRDefault="0032531A" w:rsidP="00B3791D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F3A4A7" w14:textId="77777777" w:rsidR="0032531A" w:rsidRPr="003C0D76" w:rsidRDefault="0032531A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6F0060E0" w14:textId="77777777" w:rsidR="0032531A" w:rsidRPr="003C0D76" w:rsidRDefault="0032531A" w:rsidP="00B3791D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531A" w:rsidRPr="009777AF" w14:paraId="194758C4" w14:textId="77777777" w:rsidTr="00FA2E5B">
        <w:tc>
          <w:tcPr>
            <w:tcW w:w="3060" w:type="dxa"/>
            <w:vAlign w:val="bottom"/>
          </w:tcPr>
          <w:p w14:paraId="6E21A197" w14:textId="77777777" w:rsidR="0032531A" w:rsidRPr="00991325" w:rsidRDefault="0032531A" w:rsidP="00B3791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147" w:type="dxa"/>
          </w:tcPr>
          <w:p w14:paraId="1B40FD18" w14:textId="77777777" w:rsidR="0032531A" w:rsidRPr="003C0D76" w:rsidRDefault="0032531A" w:rsidP="00B379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3A301A" w14:textId="77777777" w:rsidR="0032531A" w:rsidRPr="003C0D76" w:rsidRDefault="0032531A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E5419A0" w14:textId="77777777" w:rsidR="0032531A" w:rsidRPr="003C0D76" w:rsidRDefault="0032531A" w:rsidP="00B3791D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681A90" w14:textId="77777777" w:rsidR="0032531A" w:rsidRPr="003C0D76" w:rsidRDefault="0032531A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D007DD" w14:textId="77777777" w:rsidR="0032531A" w:rsidRPr="003C0D76" w:rsidRDefault="0032531A" w:rsidP="00B3791D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CA855F" w14:textId="77777777" w:rsidR="0032531A" w:rsidRPr="003C0D76" w:rsidRDefault="0032531A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7A6B706A" w14:textId="77777777" w:rsidR="0032531A" w:rsidRPr="003C0D76" w:rsidRDefault="0032531A" w:rsidP="00B3791D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C489B9" w14:textId="77777777" w:rsidR="0032531A" w:rsidRPr="003C0D76" w:rsidRDefault="0032531A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3CE43162" w14:textId="77777777" w:rsidR="0032531A" w:rsidRPr="003C0D76" w:rsidRDefault="0032531A" w:rsidP="00B3791D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791D" w:rsidRPr="009777AF" w14:paraId="3505F914" w14:textId="77777777" w:rsidTr="00FA2E5B">
        <w:tc>
          <w:tcPr>
            <w:tcW w:w="3060" w:type="dxa"/>
            <w:vAlign w:val="bottom"/>
          </w:tcPr>
          <w:p w14:paraId="00CF1ECD" w14:textId="77777777" w:rsidR="00B3791D" w:rsidRPr="00991325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132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  <w:t>2563</w:t>
            </w:r>
          </w:p>
        </w:tc>
        <w:tc>
          <w:tcPr>
            <w:tcW w:w="1147" w:type="dxa"/>
          </w:tcPr>
          <w:p w14:paraId="24DD49EF" w14:textId="77777777" w:rsidR="00B3791D" w:rsidRPr="003C0D76" w:rsidRDefault="00B3791D" w:rsidP="00B379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6A16C9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8F914DD" w14:textId="77777777" w:rsidR="00B3791D" w:rsidRPr="003C0D76" w:rsidRDefault="00B3791D" w:rsidP="00B3791D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A263C4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EDA04E3" w14:textId="77777777" w:rsidR="00B3791D" w:rsidRPr="003C0D76" w:rsidRDefault="00B3791D" w:rsidP="00B3791D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FA3229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1563237E" w14:textId="77777777" w:rsidR="00B3791D" w:rsidRPr="003C0D76" w:rsidRDefault="00B3791D" w:rsidP="00B3791D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554F06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3EC56023" w14:textId="77777777" w:rsidR="00B3791D" w:rsidRPr="003C0D76" w:rsidRDefault="00B3791D" w:rsidP="00B3791D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791D" w:rsidRPr="009777AF" w14:paraId="3532917A" w14:textId="77777777" w:rsidTr="00FA2E5B">
        <w:tc>
          <w:tcPr>
            <w:tcW w:w="3060" w:type="dxa"/>
          </w:tcPr>
          <w:p w14:paraId="0B0EC600" w14:textId="5BF8B788" w:rsidR="00B3791D" w:rsidRPr="00991325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132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47" w:type="dxa"/>
          </w:tcPr>
          <w:p w14:paraId="50CEB003" w14:textId="59E24287" w:rsidR="00B3791D" w:rsidRDefault="00B3791D" w:rsidP="00B379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433DE8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2AAA674" w14:textId="72792061" w:rsidR="00B3791D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C07A52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E216EE3" w14:textId="06512806" w:rsidR="00B3791D" w:rsidRDefault="00B3791D" w:rsidP="00B3791D">
            <w:pPr>
              <w:tabs>
                <w:tab w:val="decimal" w:pos="48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A7BECE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554F8B20" w14:textId="635D1DE8" w:rsidR="00B3791D" w:rsidRDefault="00B3791D" w:rsidP="00B3791D">
            <w:pPr>
              <w:tabs>
                <w:tab w:val="decimal" w:pos="504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991D7E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780D66ED" w14:textId="7457B239" w:rsidR="00B3791D" w:rsidRDefault="00B3791D" w:rsidP="00354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  <w:tab w:val="left" w:pos="91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791D" w:rsidRPr="009777AF" w14:paraId="6251ED2C" w14:textId="77777777" w:rsidTr="00FA2E5B">
        <w:tc>
          <w:tcPr>
            <w:tcW w:w="3060" w:type="dxa"/>
          </w:tcPr>
          <w:p w14:paraId="31F4D9F6" w14:textId="60C1CEE6" w:rsidR="00B3791D" w:rsidRPr="00991325" w:rsidRDefault="00B3791D" w:rsidP="00B3791D">
            <w:pPr>
              <w:spacing w:line="240" w:lineRule="auto"/>
              <w:ind w:left="227" w:hanging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147" w:type="dxa"/>
          </w:tcPr>
          <w:p w14:paraId="195A79C7" w14:textId="581F2A9B" w:rsidR="00B3791D" w:rsidRDefault="00B3791D" w:rsidP="00B379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2.35</w:t>
            </w:r>
          </w:p>
        </w:tc>
        <w:tc>
          <w:tcPr>
            <w:tcW w:w="236" w:type="dxa"/>
          </w:tcPr>
          <w:p w14:paraId="3EFE7EBE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4510262" w14:textId="5B961B2E" w:rsidR="00B3791D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9,752.30</w:t>
            </w:r>
          </w:p>
        </w:tc>
        <w:tc>
          <w:tcPr>
            <w:tcW w:w="236" w:type="dxa"/>
          </w:tcPr>
          <w:p w14:paraId="72D54EC1" w14:textId="77777777" w:rsidR="00B3791D" w:rsidRPr="003C0D76" w:rsidRDefault="00B3791D" w:rsidP="00B3791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3B2431" w14:textId="3AD3A353" w:rsidR="00B3791D" w:rsidRDefault="00B3791D" w:rsidP="00B3791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1,890.50</w:t>
            </w:r>
          </w:p>
        </w:tc>
        <w:tc>
          <w:tcPr>
            <w:tcW w:w="236" w:type="dxa"/>
          </w:tcPr>
          <w:p w14:paraId="03E8632A" w14:textId="77777777" w:rsidR="00B3791D" w:rsidRPr="003C0D76" w:rsidRDefault="00B3791D" w:rsidP="00B3791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05310360" w14:textId="38CDF274" w:rsidR="00B3791D" w:rsidRDefault="00B3791D" w:rsidP="00B3791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108" w:right="-108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(4,759.90)</w:t>
            </w:r>
          </w:p>
        </w:tc>
        <w:tc>
          <w:tcPr>
            <w:tcW w:w="236" w:type="dxa"/>
          </w:tcPr>
          <w:p w14:paraId="445B276E" w14:textId="77777777" w:rsidR="00B3791D" w:rsidRPr="003C0D76" w:rsidRDefault="00B3791D" w:rsidP="00B3791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78049195" w14:textId="41BB225B" w:rsidR="00B3791D" w:rsidRDefault="00B3791D" w:rsidP="00FC5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6,882.90</w:t>
            </w:r>
          </w:p>
        </w:tc>
      </w:tr>
      <w:tr w:rsidR="00B3791D" w:rsidRPr="009777AF" w14:paraId="51D8B2DC" w14:textId="77777777" w:rsidTr="004E5825">
        <w:tc>
          <w:tcPr>
            <w:tcW w:w="3060" w:type="dxa"/>
          </w:tcPr>
          <w:p w14:paraId="5E3E7B8F" w14:textId="062B28D2" w:rsidR="00B3791D" w:rsidRPr="00991325" w:rsidRDefault="00B3791D" w:rsidP="00B3791D">
            <w:pPr>
              <w:spacing w:line="240" w:lineRule="auto"/>
              <w:ind w:left="227" w:hanging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47" w:type="dxa"/>
          </w:tcPr>
          <w:p w14:paraId="1E170793" w14:textId="77777777" w:rsidR="00B3791D" w:rsidRDefault="00B3791D" w:rsidP="00B379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8A5815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A621AFB" w14:textId="27ECBF66" w:rsidR="00B3791D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0B20B0B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95E6236" w14:textId="16F9F806" w:rsidR="00B3791D" w:rsidRDefault="00B3791D" w:rsidP="00B3791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198.78</w:t>
            </w:r>
          </w:p>
        </w:tc>
        <w:tc>
          <w:tcPr>
            <w:tcW w:w="236" w:type="dxa"/>
          </w:tcPr>
          <w:p w14:paraId="64EA9AD1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17421EAB" w14:textId="59841A83" w:rsidR="00B3791D" w:rsidRDefault="00B3791D" w:rsidP="00B3791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19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(165.81)</w:t>
            </w:r>
          </w:p>
        </w:tc>
        <w:tc>
          <w:tcPr>
            <w:tcW w:w="236" w:type="dxa"/>
          </w:tcPr>
          <w:p w14:paraId="5E9F3852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1D409674" w14:textId="0970FE78" w:rsidR="00B3791D" w:rsidRDefault="00B3791D" w:rsidP="00FC5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32.97</w:t>
            </w:r>
          </w:p>
        </w:tc>
      </w:tr>
      <w:tr w:rsidR="00B3791D" w:rsidRPr="009777AF" w14:paraId="2C0C6319" w14:textId="77777777" w:rsidTr="004E5825">
        <w:tc>
          <w:tcPr>
            <w:tcW w:w="3060" w:type="dxa"/>
          </w:tcPr>
          <w:p w14:paraId="4131505A" w14:textId="77777777" w:rsidR="00B3791D" w:rsidRPr="00991325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13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47" w:type="dxa"/>
          </w:tcPr>
          <w:p w14:paraId="1BE46F9A" w14:textId="14A61FDB" w:rsidR="00B3791D" w:rsidRPr="003C0D76" w:rsidRDefault="00B3791D" w:rsidP="00B379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9A37CB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285B4036" w14:textId="6C585AF3" w:rsidR="00B3791D" w:rsidRPr="003C0D76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FBB2CCF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AB2EF31" w14:textId="04708985" w:rsidR="00B3791D" w:rsidRPr="003C0D76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D8F1D85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166C2E51" w14:textId="2E155BD3" w:rsidR="00B3791D" w:rsidRPr="003C0D76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F399957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6FBC761E" w14:textId="301EF121" w:rsidR="00B3791D" w:rsidRPr="003C0D76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791D" w:rsidRPr="009777AF" w14:paraId="5DA16CC6" w14:textId="77777777" w:rsidTr="004E5825">
        <w:tc>
          <w:tcPr>
            <w:tcW w:w="3060" w:type="dxa"/>
          </w:tcPr>
          <w:p w14:paraId="5025A473" w14:textId="5D1C0429" w:rsidR="00B3791D" w:rsidRPr="00991325" w:rsidRDefault="00B3791D" w:rsidP="00B3791D">
            <w:pPr>
              <w:spacing w:line="240" w:lineRule="auto"/>
              <w:ind w:left="227" w:hanging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147" w:type="dxa"/>
          </w:tcPr>
          <w:p w14:paraId="4F22B4B5" w14:textId="48A22C74" w:rsidR="00B3791D" w:rsidRDefault="00B3791D" w:rsidP="00B379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9.00</w:t>
            </w:r>
          </w:p>
        </w:tc>
        <w:tc>
          <w:tcPr>
            <w:tcW w:w="236" w:type="dxa"/>
          </w:tcPr>
          <w:p w14:paraId="017B50EF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72DC97BE" w14:textId="10902879" w:rsidR="00B3791D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6.50</w:t>
            </w:r>
          </w:p>
        </w:tc>
        <w:tc>
          <w:tcPr>
            <w:tcW w:w="236" w:type="dxa"/>
            <w:shd w:val="clear" w:color="auto" w:fill="auto"/>
          </w:tcPr>
          <w:p w14:paraId="13B659B3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59BE8D7" w14:textId="056D64A1" w:rsidR="00B3791D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405E84" w14:textId="77777777" w:rsidR="00B3791D" w:rsidRPr="003C0D76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1576C2B3" w14:textId="50BA3095" w:rsidR="00B3791D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181137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1E5929B3" w14:textId="11E69188" w:rsidR="00B3791D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6.50</w:t>
            </w:r>
          </w:p>
        </w:tc>
      </w:tr>
      <w:tr w:rsidR="00B3791D" w:rsidRPr="009777AF" w14:paraId="3159F6DC" w14:textId="77777777" w:rsidTr="004E5825">
        <w:tc>
          <w:tcPr>
            <w:tcW w:w="3060" w:type="dxa"/>
          </w:tcPr>
          <w:p w14:paraId="2DA14BD5" w14:textId="16D877AF" w:rsidR="00B3791D" w:rsidRPr="00991325" w:rsidRDefault="00B3791D" w:rsidP="00B3791D">
            <w:pPr>
              <w:spacing w:line="240" w:lineRule="auto"/>
              <w:ind w:left="227" w:hanging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47" w:type="dxa"/>
          </w:tcPr>
          <w:p w14:paraId="1FE6FAB4" w14:textId="77777777" w:rsidR="00B3791D" w:rsidRDefault="00B3791D" w:rsidP="00B379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2C9A70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792DACBA" w14:textId="5569DA3C" w:rsidR="00B3791D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2.42</w:t>
            </w:r>
          </w:p>
        </w:tc>
        <w:tc>
          <w:tcPr>
            <w:tcW w:w="236" w:type="dxa"/>
          </w:tcPr>
          <w:p w14:paraId="68484717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DC305F" w14:textId="58E602BE" w:rsidR="00B3791D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5387F63" w14:textId="77777777" w:rsidR="00B3791D" w:rsidRPr="003C0D76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337BA865" w14:textId="0B040FCA" w:rsidR="00B3791D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F803B5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AB30881" w14:textId="35DE66EA" w:rsidR="00B3791D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2.42</w:t>
            </w:r>
          </w:p>
        </w:tc>
      </w:tr>
      <w:tr w:rsidR="00B3791D" w:rsidRPr="009777AF" w14:paraId="6CE814DA" w14:textId="77777777" w:rsidTr="00FA2E5B">
        <w:tc>
          <w:tcPr>
            <w:tcW w:w="3060" w:type="dxa"/>
          </w:tcPr>
          <w:p w14:paraId="4D88C79B" w14:textId="7E01C4CC" w:rsidR="00B3791D" w:rsidRPr="00991325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132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47" w:type="dxa"/>
          </w:tcPr>
          <w:p w14:paraId="135E6359" w14:textId="77777777" w:rsidR="00B3791D" w:rsidRDefault="00B3791D" w:rsidP="00B379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15FF3C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11ED7997" w14:textId="2C407667" w:rsidR="00B3791D" w:rsidRPr="00F44A40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4A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9,761.22</w:t>
            </w:r>
          </w:p>
        </w:tc>
        <w:tc>
          <w:tcPr>
            <w:tcW w:w="236" w:type="dxa"/>
          </w:tcPr>
          <w:p w14:paraId="5E5E52B2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976362" w14:textId="77777777" w:rsidR="00B3791D" w:rsidRDefault="00B3791D" w:rsidP="00B3791D">
            <w:pPr>
              <w:tabs>
                <w:tab w:val="decimal" w:pos="48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CC95F2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0A13B9B" w14:textId="77777777" w:rsidR="00B3791D" w:rsidRDefault="00B3791D" w:rsidP="00B3791D">
            <w:pPr>
              <w:tabs>
                <w:tab w:val="decimal" w:pos="5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788938" w14:textId="77777777" w:rsidR="00B3791D" w:rsidRPr="00F44A40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3F34F000" w14:textId="7771EC29" w:rsidR="00B3791D" w:rsidRPr="00F44A40" w:rsidRDefault="00B3791D" w:rsidP="00354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4A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6,924.79</w:t>
            </w:r>
          </w:p>
        </w:tc>
      </w:tr>
      <w:tr w:rsidR="00B3791D" w:rsidRPr="009777AF" w14:paraId="7EA07124" w14:textId="77777777" w:rsidTr="00FA2E5B">
        <w:tc>
          <w:tcPr>
            <w:tcW w:w="3060" w:type="dxa"/>
          </w:tcPr>
          <w:p w14:paraId="724275D8" w14:textId="089AA74C" w:rsidR="00B3791D" w:rsidRPr="00991325" w:rsidRDefault="00B3791D" w:rsidP="00B3791D">
            <w:pPr>
              <w:spacing w:line="240" w:lineRule="auto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132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9913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หนี้สงสัยจะสูญ</w:t>
            </w:r>
            <w:r w:rsidRPr="0099132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47" w:type="dxa"/>
          </w:tcPr>
          <w:p w14:paraId="7AAFCF69" w14:textId="77777777" w:rsidR="00B3791D" w:rsidRDefault="00B3791D" w:rsidP="00B379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B4D75F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1DFEB19D" w14:textId="6C033BC5" w:rsidR="00B3791D" w:rsidRPr="003C0D76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(8.92)</w:t>
            </w:r>
          </w:p>
        </w:tc>
        <w:tc>
          <w:tcPr>
            <w:tcW w:w="236" w:type="dxa"/>
          </w:tcPr>
          <w:p w14:paraId="4EF09958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3EE1BB6" w14:textId="74DA48D7" w:rsidR="00B3791D" w:rsidRPr="003C0D76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A9C97E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30F03AE8" w14:textId="1983EAFA" w:rsidR="00B3791D" w:rsidRPr="003C0D76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10A915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C3BD67D" w14:textId="522B4A3A" w:rsidR="00B3791D" w:rsidRPr="003C0D76" w:rsidRDefault="00B3791D" w:rsidP="00354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(8.</w:t>
            </w:r>
            <w:r w:rsidRPr="0035492D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3791D" w:rsidRPr="009777AF" w14:paraId="1A3CCA7B" w14:textId="77777777" w:rsidTr="00FA2E5B">
        <w:tc>
          <w:tcPr>
            <w:tcW w:w="3060" w:type="dxa"/>
          </w:tcPr>
          <w:p w14:paraId="6C217C52" w14:textId="77777777" w:rsidR="00B3791D" w:rsidRPr="00991325" w:rsidRDefault="00B3791D" w:rsidP="00B3791D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913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47" w:type="dxa"/>
          </w:tcPr>
          <w:p w14:paraId="5BAB3492" w14:textId="77777777" w:rsidR="00B3791D" w:rsidRDefault="00B3791D" w:rsidP="00B379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0CBCB3" w14:textId="77777777" w:rsidR="00B3791D" w:rsidRPr="003C0D76" w:rsidRDefault="00B3791D" w:rsidP="00B379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4DAFFBF0" w14:textId="68A20D28" w:rsidR="00B3791D" w:rsidRPr="005D6800" w:rsidRDefault="00B3791D" w:rsidP="00B3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9,752.30</w:t>
            </w:r>
          </w:p>
        </w:tc>
        <w:tc>
          <w:tcPr>
            <w:tcW w:w="236" w:type="dxa"/>
          </w:tcPr>
          <w:p w14:paraId="73610904" w14:textId="77777777" w:rsidR="00B3791D" w:rsidRPr="005D6800" w:rsidRDefault="00B3791D" w:rsidP="00B3791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CA3CEB1" w14:textId="4F5508F6" w:rsidR="00B3791D" w:rsidRPr="00252DAA" w:rsidRDefault="00B3791D" w:rsidP="00B3791D">
            <w:pPr>
              <w:tabs>
                <w:tab w:val="decimal" w:pos="48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33D6066" w14:textId="77777777" w:rsidR="00B3791D" w:rsidRPr="00252DAA" w:rsidRDefault="00B3791D" w:rsidP="00B3791D">
            <w:pPr>
              <w:tabs>
                <w:tab w:val="decimal" w:pos="48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44A80BE3" w14:textId="75296001" w:rsidR="00B3791D" w:rsidRPr="00252DAA" w:rsidRDefault="00B3791D" w:rsidP="00B3791D">
            <w:pPr>
              <w:tabs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DDCCD57" w14:textId="77777777" w:rsidR="00B3791D" w:rsidRPr="005D6800" w:rsidRDefault="00B3791D" w:rsidP="00B3791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1ABE868F" w14:textId="30AE04F3" w:rsidR="00B3791D" w:rsidRPr="005D6800" w:rsidRDefault="00B3791D" w:rsidP="00354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6,915.87</w:t>
            </w:r>
          </w:p>
        </w:tc>
      </w:tr>
    </w:tbl>
    <w:p w14:paraId="7CF5BE4B" w14:textId="2189472D" w:rsidR="00F45190" w:rsidRDefault="00F45190"/>
    <w:tbl>
      <w:tblPr>
        <w:tblW w:w="9758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4413"/>
        <w:gridCol w:w="1118"/>
        <w:gridCol w:w="86"/>
        <w:gridCol w:w="183"/>
        <w:gridCol w:w="55"/>
        <w:gridCol w:w="1052"/>
        <w:gridCol w:w="25"/>
        <w:gridCol w:w="244"/>
        <w:gridCol w:w="51"/>
        <w:gridCol w:w="995"/>
        <w:gridCol w:w="39"/>
        <w:gridCol w:w="201"/>
        <w:gridCol w:w="59"/>
        <w:gridCol w:w="1237"/>
      </w:tblGrid>
      <w:tr w:rsidR="00F45190" w:rsidRPr="004D0A56" w14:paraId="29DFA735" w14:textId="77777777" w:rsidTr="00022D97">
        <w:trPr>
          <w:tblHeader/>
        </w:trPr>
        <w:tc>
          <w:tcPr>
            <w:tcW w:w="2261" w:type="pct"/>
            <w:shd w:val="clear" w:color="auto" w:fill="auto"/>
            <w:vAlign w:val="bottom"/>
          </w:tcPr>
          <w:p w14:paraId="51872634" w14:textId="0436EF39" w:rsidR="00F45190" w:rsidRPr="00F45190" w:rsidRDefault="00F45190" w:rsidP="00A46B1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pct"/>
            <w:gridSpan w:val="5"/>
          </w:tcPr>
          <w:p w14:paraId="48D18C94" w14:textId="40B5C23A" w:rsidR="00F45190" w:rsidRPr="00F45190" w:rsidRDefault="00F45190" w:rsidP="00A46B1D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51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8" w:type="pct"/>
            <w:gridSpan w:val="2"/>
          </w:tcPr>
          <w:p w14:paraId="2A0AF4FD" w14:textId="77777777" w:rsidR="00F45190" w:rsidRPr="00F45190" w:rsidRDefault="00F45190" w:rsidP="00A46B1D">
            <w:pPr>
              <w:pStyle w:val="ListBullet"/>
              <w:tabs>
                <w:tab w:val="decimal" w:pos="552"/>
              </w:tabs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pct"/>
            <w:gridSpan w:val="6"/>
          </w:tcPr>
          <w:p w14:paraId="016564FB" w14:textId="6D1D2BAF" w:rsidR="00F45190" w:rsidRPr="00F45190" w:rsidRDefault="00F45190" w:rsidP="00A46B1D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51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5190" w:rsidRPr="004D0A56" w14:paraId="2C21C51D" w14:textId="77777777" w:rsidTr="00022D97">
        <w:trPr>
          <w:tblHeader/>
        </w:trPr>
        <w:tc>
          <w:tcPr>
            <w:tcW w:w="2261" w:type="pct"/>
            <w:vAlign w:val="bottom"/>
          </w:tcPr>
          <w:p w14:paraId="041E74AD" w14:textId="77777777" w:rsidR="00F45190" w:rsidRPr="00F6783D" w:rsidRDefault="00F45190" w:rsidP="00A46B1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1F6EB65A" w14:textId="77777777" w:rsidR="00F45190" w:rsidRPr="00F45190" w:rsidRDefault="00F45190" w:rsidP="00A46B1D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38" w:type="pct"/>
            <w:gridSpan w:val="2"/>
          </w:tcPr>
          <w:p w14:paraId="75565DF1" w14:textId="77777777" w:rsidR="00F45190" w:rsidRPr="00F45190" w:rsidRDefault="00F45190" w:rsidP="00A46B1D">
            <w:pPr>
              <w:pStyle w:val="ListBullet"/>
              <w:tabs>
                <w:tab w:val="decimal" w:pos="552"/>
              </w:tabs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gridSpan w:val="2"/>
          </w:tcPr>
          <w:p w14:paraId="0D5ED470" w14:textId="77777777" w:rsidR="00F45190" w:rsidRPr="00F45190" w:rsidRDefault="00F45190" w:rsidP="00A46B1D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38" w:type="pct"/>
            <w:gridSpan w:val="2"/>
          </w:tcPr>
          <w:p w14:paraId="0A087B85" w14:textId="77777777" w:rsidR="00F45190" w:rsidRPr="00F45190" w:rsidRDefault="00F45190" w:rsidP="00A46B1D">
            <w:pPr>
              <w:pStyle w:val="ListBullet"/>
              <w:tabs>
                <w:tab w:val="decimal" w:pos="552"/>
              </w:tabs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gridSpan w:val="3"/>
          </w:tcPr>
          <w:p w14:paraId="027764F4" w14:textId="77777777" w:rsidR="00F45190" w:rsidRPr="00F45190" w:rsidRDefault="00F45190" w:rsidP="00A46B1D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33" w:type="pct"/>
            <w:gridSpan w:val="2"/>
          </w:tcPr>
          <w:p w14:paraId="39688AA1" w14:textId="77777777" w:rsidR="00F45190" w:rsidRPr="00F45190" w:rsidRDefault="00F45190" w:rsidP="00A46B1D">
            <w:pPr>
              <w:pStyle w:val="ListBullet"/>
              <w:tabs>
                <w:tab w:val="decimal" w:pos="552"/>
              </w:tabs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7A9B1FD9" w14:textId="77777777" w:rsidR="00F45190" w:rsidRPr="00F45190" w:rsidRDefault="00F45190" w:rsidP="00A46B1D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</w:tr>
      <w:tr w:rsidR="00F45190" w:rsidRPr="004D0A56" w14:paraId="61E7F3DE" w14:textId="77777777" w:rsidTr="00022D97">
        <w:trPr>
          <w:tblHeader/>
        </w:trPr>
        <w:tc>
          <w:tcPr>
            <w:tcW w:w="2261" w:type="pct"/>
          </w:tcPr>
          <w:p w14:paraId="2693B7FD" w14:textId="78E77E05" w:rsidR="00F45190" w:rsidRPr="00F6783D" w:rsidRDefault="00F45190" w:rsidP="00A46B1D">
            <w:pPr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</w:p>
        </w:tc>
        <w:tc>
          <w:tcPr>
            <w:tcW w:w="2739" w:type="pct"/>
            <w:gridSpan w:val="13"/>
          </w:tcPr>
          <w:p w14:paraId="0C061F35" w14:textId="77777777" w:rsidR="00F45190" w:rsidRPr="00F45190" w:rsidRDefault="00F45190" w:rsidP="00535904">
            <w:pPr>
              <w:pStyle w:val="BodyText"/>
              <w:tabs>
                <w:tab w:val="decimal" w:pos="873"/>
              </w:tabs>
              <w:spacing w:after="0"/>
              <w:ind w:left="-1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45190" w:rsidRPr="004D0A56" w14:paraId="0169BA23" w14:textId="77777777" w:rsidTr="00022D97">
        <w:tc>
          <w:tcPr>
            <w:tcW w:w="2261" w:type="pct"/>
          </w:tcPr>
          <w:p w14:paraId="1A836DA8" w14:textId="34E212CA" w:rsidR="00F45190" w:rsidRPr="00022D97" w:rsidRDefault="00F6783D" w:rsidP="00C54CC7">
            <w:pPr>
              <w:ind w:left="169" w:hanging="16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6783D"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="00535904" w:rsidRPr="00535904">
              <w:rPr>
                <w:rFonts w:ascii="Angsana New" w:hAnsi="Angsana New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  <w:r w:rsidR="00535904" w:rsidRPr="0053590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="00C95327">
              <w:rPr>
                <w:rFonts w:ascii="Angsana New" w:hAnsi="Angsana New"/>
                <w:i/>
                <w:iCs/>
                <w:sz w:val="28"/>
                <w:szCs w:val="28"/>
              </w:rPr>
              <w:t>2563</w:t>
            </w:r>
            <w:r w:rsidR="00535904" w:rsidRPr="0053590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: หนี้สูญและหนี้สงสัยจะสูญ)</w:t>
            </w:r>
            <w:r w:rsidR="00535904" w:rsidRPr="00535904">
              <w:rPr>
                <w:rFonts w:ascii="Angsana New" w:hAnsi="Angsana New"/>
                <w:sz w:val="28"/>
                <w:szCs w:val="28"/>
                <w:cs/>
              </w:rPr>
              <w:t xml:space="preserve"> สำหรับปี</w:t>
            </w: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37B2F641" w14:textId="77777777" w:rsidR="00F45190" w:rsidRDefault="00F45190" w:rsidP="000713CA">
            <w:pPr>
              <w:pStyle w:val="ListBullet"/>
              <w:tabs>
                <w:tab w:val="decimal" w:pos="552"/>
              </w:tabs>
              <w:ind w:left="-108" w:right="-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62A9B1A" w14:textId="1B2093A5" w:rsidR="000713CA" w:rsidRPr="00F45190" w:rsidRDefault="00F6783D" w:rsidP="00022D97">
            <w:pPr>
              <w:pStyle w:val="ListBullet"/>
              <w:tabs>
                <w:tab w:val="decimal" w:pos="420"/>
              </w:tabs>
              <w:ind w:left="-108" w:right="1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713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1.11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8" w:type="pct"/>
            <w:gridSpan w:val="2"/>
          </w:tcPr>
          <w:p w14:paraId="6B8D0524" w14:textId="77777777" w:rsidR="00F45190" w:rsidRPr="00F45190" w:rsidRDefault="00F45190" w:rsidP="00A46B1D">
            <w:pPr>
              <w:pStyle w:val="ListBullet"/>
              <w:tabs>
                <w:tab w:val="decimal" w:pos="552"/>
              </w:tabs>
              <w:ind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  <w:gridSpan w:val="2"/>
            <w:tcBorders>
              <w:bottom w:val="double" w:sz="4" w:space="0" w:color="auto"/>
            </w:tcBorders>
          </w:tcPr>
          <w:p w14:paraId="0129534B" w14:textId="77777777" w:rsidR="00F45190" w:rsidRDefault="00F45190" w:rsidP="00A46B1D">
            <w:pPr>
              <w:pStyle w:val="ListBullet"/>
              <w:tabs>
                <w:tab w:val="decimal" w:pos="552"/>
              </w:tabs>
              <w:ind w:left="-108" w:right="-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3093287" w14:textId="05650E16" w:rsidR="00F45190" w:rsidRPr="00F45190" w:rsidRDefault="00022D97" w:rsidP="002204F9">
            <w:pPr>
              <w:pStyle w:val="ListBullet"/>
              <w:tabs>
                <w:tab w:val="decimal" w:pos="396"/>
              </w:tabs>
              <w:ind w:left="568"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8" w:type="pct"/>
            <w:gridSpan w:val="2"/>
          </w:tcPr>
          <w:p w14:paraId="42E4524A" w14:textId="77777777" w:rsidR="00F45190" w:rsidRPr="00F45190" w:rsidRDefault="00F45190" w:rsidP="00A46B1D">
            <w:pPr>
              <w:pStyle w:val="ListBullet"/>
              <w:tabs>
                <w:tab w:val="decimal" w:pos="552"/>
              </w:tabs>
              <w:ind w:left="-126"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6" w:type="pct"/>
            <w:gridSpan w:val="3"/>
            <w:tcBorders>
              <w:bottom w:val="double" w:sz="4" w:space="0" w:color="auto"/>
            </w:tcBorders>
          </w:tcPr>
          <w:p w14:paraId="4509184C" w14:textId="77777777" w:rsidR="000713CA" w:rsidRDefault="000713CA" w:rsidP="002C6953">
            <w:pPr>
              <w:tabs>
                <w:tab w:val="decimal" w:pos="495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357A7BE" w14:textId="08F5E797" w:rsidR="00F45190" w:rsidRPr="00F45190" w:rsidRDefault="000713CA" w:rsidP="002C6953">
            <w:pPr>
              <w:tabs>
                <w:tab w:val="decimal" w:pos="55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3" w:type="pct"/>
            <w:gridSpan w:val="2"/>
          </w:tcPr>
          <w:p w14:paraId="14CAFE51" w14:textId="77777777" w:rsidR="00F45190" w:rsidRPr="00F45190" w:rsidRDefault="00F45190" w:rsidP="00A46B1D">
            <w:pPr>
              <w:pStyle w:val="ListBullet"/>
              <w:tabs>
                <w:tab w:val="decimal" w:pos="552"/>
              </w:tabs>
              <w:ind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</w:tcPr>
          <w:p w14:paraId="16A9EEF9" w14:textId="77777777" w:rsidR="00F45190" w:rsidRDefault="00F45190" w:rsidP="00F45190">
            <w:pPr>
              <w:pStyle w:val="ListBullet"/>
              <w:tabs>
                <w:tab w:val="decimal" w:pos="396"/>
              </w:tabs>
              <w:ind w:left="568" w:right="17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52B83BD" w14:textId="1DEFE17B" w:rsidR="00F45190" w:rsidRPr="00F45190" w:rsidRDefault="00F45190" w:rsidP="002204F9">
            <w:pPr>
              <w:tabs>
                <w:tab w:val="decimal" w:pos="645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D252FD" w:rsidRPr="004D0A56" w14:paraId="1106FC6D" w14:textId="77777777" w:rsidTr="00535904">
        <w:tc>
          <w:tcPr>
            <w:tcW w:w="2261" w:type="pct"/>
          </w:tcPr>
          <w:p w14:paraId="785A167C" w14:textId="77777777" w:rsidR="00D252FD" w:rsidRPr="00F6783D" w:rsidRDefault="00D252FD" w:rsidP="00A46B1D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331D8BFB" w14:textId="77777777" w:rsidR="00D252FD" w:rsidRDefault="00D252FD" w:rsidP="000713CA">
            <w:pPr>
              <w:pStyle w:val="ListBullet"/>
              <w:tabs>
                <w:tab w:val="decimal" w:pos="552"/>
              </w:tabs>
              <w:ind w:left="-108" w:right="-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  <w:gridSpan w:val="2"/>
          </w:tcPr>
          <w:p w14:paraId="0F8FFC9F" w14:textId="77777777" w:rsidR="00D252FD" w:rsidRPr="00F45190" w:rsidRDefault="00D252FD" w:rsidP="00A46B1D">
            <w:pPr>
              <w:pStyle w:val="ListBullet"/>
              <w:tabs>
                <w:tab w:val="decimal" w:pos="552"/>
              </w:tabs>
              <w:ind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  <w:gridSpan w:val="2"/>
          </w:tcPr>
          <w:p w14:paraId="21DB0A79" w14:textId="77777777" w:rsidR="00D252FD" w:rsidRDefault="00D252FD" w:rsidP="00A46B1D">
            <w:pPr>
              <w:pStyle w:val="ListBullet"/>
              <w:tabs>
                <w:tab w:val="decimal" w:pos="552"/>
              </w:tabs>
              <w:ind w:left="-108" w:right="-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  <w:gridSpan w:val="2"/>
          </w:tcPr>
          <w:p w14:paraId="6B2D8BF6" w14:textId="77777777" w:rsidR="00D252FD" w:rsidRPr="00F45190" w:rsidRDefault="00D252FD" w:rsidP="00A46B1D">
            <w:pPr>
              <w:pStyle w:val="ListBullet"/>
              <w:tabs>
                <w:tab w:val="decimal" w:pos="552"/>
              </w:tabs>
              <w:ind w:left="-126"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6" w:type="pct"/>
            <w:gridSpan w:val="3"/>
          </w:tcPr>
          <w:p w14:paraId="4D5F4B8F" w14:textId="77777777" w:rsidR="00D252FD" w:rsidRDefault="00D252FD" w:rsidP="000713CA">
            <w:pPr>
              <w:pStyle w:val="ListBullet"/>
              <w:tabs>
                <w:tab w:val="decimal" w:pos="552"/>
              </w:tabs>
              <w:ind w:left="-108" w:right="-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" w:type="pct"/>
            <w:gridSpan w:val="2"/>
          </w:tcPr>
          <w:p w14:paraId="5BE29C11" w14:textId="77777777" w:rsidR="00D252FD" w:rsidRPr="00F45190" w:rsidRDefault="00D252FD" w:rsidP="00A46B1D">
            <w:pPr>
              <w:pStyle w:val="ListBullet"/>
              <w:tabs>
                <w:tab w:val="decimal" w:pos="552"/>
              </w:tabs>
              <w:ind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</w:tcPr>
          <w:p w14:paraId="1F8A2054" w14:textId="77777777" w:rsidR="00D252FD" w:rsidRDefault="00D252FD" w:rsidP="00F45190">
            <w:pPr>
              <w:pStyle w:val="ListBullet"/>
              <w:tabs>
                <w:tab w:val="decimal" w:pos="396"/>
              </w:tabs>
              <w:ind w:left="568" w:right="17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35904" w:rsidRPr="004D0A56" w14:paraId="00073D5A" w14:textId="77777777" w:rsidTr="00AB5883">
        <w:trPr>
          <w:tblHeader/>
        </w:trPr>
        <w:tc>
          <w:tcPr>
            <w:tcW w:w="2261" w:type="pct"/>
            <w:vAlign w:val="bottom"/>
          </w:tcPr>
          <w:p w14:paraId="2F63B632" w14:textId="16BCFE5F" w:rsidR="00535904" w:rsidRPr="00535904" w:rsidRDefault="00535904" w:rsidP="0053590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pct"/>
            <w:gridSpan w:val="5"/>
          </w:tcPr>
          <w:p w14:paraId="71CB6C0E" w14:textId="710A31D3" w:rsidR="00535904" w:rsidRPr="00535904" w:rsidRDefault="00535904" w:rsidP="00535904">
            <w:pPr>
              <w:pStyle w:val="ListBullet"/>
              <w:tabs>
                <w:tab w:val="decimal" w:pos="552"/>
              </w:tabs>
              <w:ind w:left="0" w:right="-4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8" w:type="pct"/>
            <w:gridSpan w:val="2"/>
          </w:tcPr>
          <w:p w14:paraId="23FD463B" w14:textId="77777777" w:rsidR="00535904" w:rsidRPr="00535904" w:rsidRDefault="00535904" w:rsidP="00535904">
            <w:pPr>
              <w:pStyle w:val="ListBullet"/>
              <w:tabs>
                <w:tab w:val="decimal" w:pos="552"/>
              </w:tabs>
              <w:ind w:left="0" w:right="-131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pct"/>
            <w:gridSpan w:val="6"/>
          </w:tcPr>
          <w:p w14:paraId="7E619111" w14:textId="6FB405ED" w:rsidR="00535904" w:rsidRPr="00535904" w:rsidRDefault="00535904" w:rsidP="00535904">
            <w:pPr>
              <w:pStyle w:val="ListBullet"/>
              <w:tabs>
                <w:tab w:val="decimal" w:pos="396"/>
              </w:tabs>
              <w:ind w:left="0" w:right="176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5904" w:rsidRPr="004D0A56" w14:paraId="78606017" w14:textId="77777777" w:rsidTr="00AB5883">
        <w:trPr>
          <w:tblHeader/>
        </w:trPr>
        <w:tc>
          <w:tcPr>
            <w:tcW w:w="2261" w:type="pct"/>
            <w:vAlign w:val="bottom"/>
          </w:tcPr>
          <w:p w14:paraId="7A7FD15E" w14:textId="77777777" w:rsidR="00535904" w:rsidRPr="00535904" w:rsidRDefault="00535904" w:rsidP="0053590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148FFB69" w14:textId="019F133F" w:rsidR="00535904" w:rsidRPr="00535904" w:rsidRDefault="00535904" w:rsidP="00535904">
            <w:pPr>
              <w:pStyle w:val="ListBullet"/>
              <w:tabs>
                <w:tab w:val="decimal" w:pos="552"/>
              </w:tabs>
              <w:ind w:left="0" w:right="-4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38" w:type="pct"/>
            <w:gridSpan w:val="2"/>
          </w:tcPr>
          <w:p w14:paraId="72ACB326" w14:textId="77777777" w:rsidR="00535904" w:rsidRPr="00535904" w:rsidRDefault="00535904" w:rsidP="00535904">
            <w:pPr>
              <w:pStyle w:val="ListBullet"/>
              <w:tabs>
                <w:tab w:val="decimal" w:pos="552"/>
              </w:tabs>
              <w:ind w:left="0" w:right="-131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gridSpan w:val="2"/>
          </w:tcPr>
          <w:p w14:paraId="6661A7FF" w14:textId="1CFAFC86" w:rsidR="00535904" w:rsidRPr="00535904" w:rsidRDefault="00535904" w:rsidP="00535904">
            <w:pPr>
              <w:pStyle w:val="ListBullet"/>
              <w:tabs>
                <w:tab w:val="decimal" w:pos="552"/>
              </w:tabs>
              <w:ind w:left="0" w:right="-4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38" w:type="pct"/>
            <w:gridSpan w:val="2"/>
            <w:vAlign w:val="bottom"/>
          </w:tcPr>
          <w:p w14:paraId="4B76D0C1" w14:textId="77777777" w:rsidR="00535904" w:rsidRPr="00535904" w:rsidRDefault="00535904" w:rsidP="00535904">
            <w:pPr>
              <w:pStyle w:val="ListBullet"/>
              <w:tabs>
                <w:tab w:val="decimal" w:pos="552"/>
              </w:tabs>
              <w:ind w:left="0" w:right="-131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gridSpan w:val="3"/>
          </w:tcPr>
          <w:p w14:paraId="28336444" w14:textId="68ABFE6D" w:rsidR="00535904" w:rsidRPr="00535904" w:rsidRDefault="00535904" w:rsidP="00535904">
            <w:pPr>
              <w:pStyle w:val="ListBullet"/>
              <w:tabs>
                <w:tab w:val="decimal" w:pos="552"/>
              </w:tabs>
              <w:ind w:left="0" w:right="-4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33" w:type="pct"/>
            <w:gridSpan w:val="2"/>
          </w:tcPr>
          <w:p w14:paraId="569A4A9C" w14:textId="77777777" w:rsidR="00535904" w:rsidRPr="00535904" w:rsidRDefault="00535904" w:rsidP="00535904">
            <w:pPr>
              <w:pStyle w:val="ListBullet"/>
              <w:tabs>
                <w:tab w:val="decimal" w:pos="552"/>
              </w:tabs>
              <w:ind w:left="0" w:right="-131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782D2E91" w14:textId="78613767" w:rsidR="00535904" w:rsidRPr="00535904" w:rsidRDefault="00535904" w:rsidP="00535904">
            <w:pPr>
              <w:pStyle w:val="ListBullet"/>
              <w:tabs>
                <w:tab w:val="decimal" w:pos="396"/>
              </w:tabs>
              <w:ind w:left="0" w:right="176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</w:tr>
      <w:tr w:rsidR="00535904" w:rsidRPr="004D0A56" w14:paraId="47834E58" w14:textId="77777777" w:rsidTr="00AB5883">
        <w:trPr>
          <w:tblHeader/>
        </w:trPr>
        <w:tc>
          <w:tcPr>
            <w:tcW w:w="2261" w:type="pct"/>
          </w:tcPr>
          <w:p w14:paraId="6719BFB3" w14:textId="77777777" w:rsidR="00535904" w:rsidRPr="00535904" w:rsidRDefault="00535904" w:rsidP="0053590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9" w:type="pct"/>
            <w:gridSpan w:val="13"/>
          </w:tcPr>
          <w:p w14:paraId="6527EB86" w14:textId="6836ECA1" w:rsidR="00535904" w:rsidRPr="00535904" w:rsidRDefault="00535904" w:rsidP="00535904">
            <w:pPr>
              <w:pStyle w:val="ListBullet"/>
              <w:tabs>
                <w:tab w:val="decimal" w:pos="396"/>
              </w:tabs>
              <w:ind w:left="-111" w:right="-168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35904" w:rsidRPr="008860F2" w14:paraId="315A2374" w14:textId="77777777" w:rsidTr="00022D97">
        <w:tc>
          <w:tcPr>
            <w:tcW w:w="2261" w:type="pct"/>
          </w:tcPr>
          <w:p w14:paraId="34B52811" w14:textId="484C2883" w:rsidR="00535904" w:rsidRPr="008860F2" w:rsidRDefault="00535904" w:rsidP="00535904">
            <w:pPr>
              <w:pStyle w:val="BodyText"/>
              <w:spacing w:after="0"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เงินล่วงหน้าค่าก่อสร้าง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</w:t>
            </w: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สังหาริมทรัพย์พัฒนา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เพื่อขาย</w:t>
            </w:r>
          </w:p>
        </w:tc>
        <w:tc>
          <w:tcPr>
            <w:tcW w:w="2739" w:type="pct"/>
            <w:gridSpan w:val="13"/>
          </w:tcPr>
          <w:p w14:paraId="24CEECAB" w14:textId="77777777" w:rsidR="00535904" w:rsidRPr="008860F2" w:rsidRDefault="00535904" w:rsidP="00535904">
            <w:pPr>
              <w:pStyle w:val="BodyText"/>
              <w:spacing w:after="0" w:line="240" w:lineRule="auto"/>
              <w:ind w:left="-101" w:right="-110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535904" w:rsidRPr="008860F2" w14:paraId="5F5F7F57" w14:textId="77777777" w:rsidTr="00022D97">
        <w:tc>
          <w:tcPr>
            <w:tcW w:w="2261" w:type="pct"/>
          </w:tcPr>
          <w:p w14:paraId="1AA32284" w14:textId="2FAF0BD3" w:rsidR="00535904" w:rsidRPr="008860F2" w:rsidRDefault="00535904" w:rsidP="00535904">
            <w:pPr>
              <w:ind w:right="-3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17" w:type="pct"/>
            <w:gridSpan w:val="2"/>
            <w:tcBorders>
              <w:bottom w:val="double" w:sz="4" w:space="0" w:color="auto"/>
            </w:tcBorders>
          </w:tcPr>
          <w:p w14:paraId="7F6FDF51" w14:textId="5E4D5280" w:rsidR="00535904" w:rsidRPr="000713CA" w:rsidRDefault="00535904" w:rsidP="00535904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3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2" w:type="pct"/>
            <w:gridSpan w:val="2"/>
          </w:tcPr>
          <w:p w14:paraId="01D71D91" w14:textId="77777777" w:rsidR="00535904" w:rsidRPr="00F45190" w:rsidRDefault="00535904" w:rsidP="0053590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495EFF6" w14:textId="5AFDC365" w:rsidR="00535904" w:rsidRPr="00FC6DB9" w:rsidRDefault="00535904" w:rsidP="0053590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D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2.82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77237141" w14:textId="77777777" w:rsidR="00535904" w:rsidRPr="00F45190" w:rsidRDefault="00535904" w:rsidP="0053590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  <w:tcBorders>
              <w:bottom w:val="double" w:sz="4" w:space="0" w:color="auto"/>
            </w:tcBorders>
            <w:shd w:val="clear" w:color="auto" w:fill="auto"/>
          </w:tcPr>
          <w:p w14:paraId="25BCC6FF" w14:textId="01CDA0C4" w:rsidR="00535904" w:rsidRPr="006F2EC1" w:rsidRDefault="00535904" w:rsidP="00535904">
            <w:pPr>
              <w:tabs>
                <w:tab w:val="decimal" w:pos="495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D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3" w:type="pct"/>
            <w:gridSpan w:val="2"/>
            <w:shd w:val="clear" w:color="auto" w:fill="auto"/>
          </w:tcPr>
          <w:p w14:paraId="562AEC31" w14:textId="77777777" w:rsidR="00535904" w:rsidRPr="00F45190" w:rsidRDefault="00535904" w:rsidP="0053590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7B3FF8C" w14:textId="6CAACC3F" w:rsidR="00535904" w:rsidRPr="00FC6DB9" w:rsidRDefault="00535904" w:rsidP="00535904">
            <w:pPr>
              <w:tabs>
                <w:tab w:val="decimal" w:pos="705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D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535904" w:rsidRPr="008860F2" w14:paraId="41CD8AA2" w14:textId="77777777" w:rsidTr="00022D97">
        <w:tc>
          <w:tcPr>
            <w:tcW w:w="2261" w:type="pct"/>
          </w:tcPr>
          <w:p w14:paraId="6DA51281" w14:textId="77777777" w:rsidR="00535904" w:rsidRPr="008860F2" w:rsidRDefault="00535904" w:rsidP="00535904">
            <w:pPr>
              <w:ind w:right="-3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7" w:type="pct"/>
            <w:gridSpan w:val="2"/>
            <w:tcBorders>
              <w:top w:val="double" w:sz="4" w:space="0" w:color="auto"/>
            </w:tcBorders>
          </w:tcPr>
          <w:p w14:paraId="70C3E043" w14:textId="77777777" w:rsidR="00535904" w:rsidRPr="00F45190" w:rsidRDefault="00535904" w:rsidP="0053590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pct"/>
            <w:gridSpan w:val="2"/>
          </w:tcPr>
          <w:p w14:paraId="257F5EDB" w14:textId="77777777" w:rsidR="00535904" w:rsidRPr="00F45190" w:rsidRDefault="00535904" w:rsidP="0053590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2266BC6B" w14:textId="77777777" w:rsidR="00535904" w:rsidRPr="00FC6DB9" w:rsidRDefault="00535904" w:rsidP="0053590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" w:type="pct"/>
            <w:gridSpan w:val="2"/>
            <w:shd w:val="clear" w:color="auto" w:fill="auto"/>
          </w:tcPr>
          <w:p w14:paraId="5A572BF0" w14:textId="77777777" w:rsidR="00535904" w:rsidRPr="00F45190" w:rsidRDefault="00535904" w:rsidP="0053590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double" w:sz="4" w:space="0" w:color="auto"/>
            </w:tcBorders>
            <w:shd w:val="clear" w:color="auto" w:fill="auto"/>
          </w:tcPr>
          <w:p w14:paraId="5D3D7293" w14:textId="77777777" w:rsidR="00535904" w:rsidRPr="006F2EC1" w:rsidRDefault="00535904" w:rsidP="0053590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" w:type="pct"/>
            <w:gridSpan w:val="2"/>
            <w:shd w:val="clear" w:color="auto" w:fill="auto"/>
          </w:tcPr>
          <w:p w14:paraId="196149D2" w14:textId="77777777" w:rsidR="00535904" w:rsidRPr="00F45190" w:rsidRDefault="00535904" w:rsidP="0053590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4459BDA7" w14:textId="77777777" w:rsidR="00535904" w:rsidRPr="00FC6DB9" w:rsidRDefault="00535904" w:rsidP="0053590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35904" w:rsidRPr="008860F2" w14:paraId="6F16A448" w14:textId="77777777" w:rsidTr="00022D97">
        <w:tc>
          <w:tcPr>
            <w:tcW w:w="2261" w:type="pct"/>
          </w:tcPr>
          <w:p w14:paraId="054C2FF6" w14:textId="6965631C" w:rsidR="00535904" w:rsidRPr="008860F2" w:rsidRDefault="00535904" w:rsidP="00535904">
            <w:pPr>
              <w:ind w:right="-3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เงินมัดจำค่าเช่าและค่าบริการ</w:t>
            </w:r>
          </w:p>
        </w:tc>
        <w:tc>
          <w:tcPr>
            <w:tcW w:w="617" w:type="pct"/>
            <w:gridSpan w:val="2"/>
          </w:tcPr>
          <w:p w14:paraId="56D8B24E" w14:textId="77777777" w:rsidR="00535904" w:rsidRPr="00F45190" w:rsidRDefault="00535904" w:rsidP="0053590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pct"/>
            <w:gridSpan w:val="2"/>
          </w:tcPr>
          <w:p w14:paraId="523D2E2E" w14:textId="77777777" w:rsidR="00535904" w:rsidRPr="00F45190" w:rsidRDefault="00535904" w:rsidP="0053590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shd w:val="clear" w:color="auto" w:fill="auto"/>
          </w:tcPr>
          <w:p w14:paraId="10217E5E" w14:textId="77777777" w:rsidR="00535904" w:rsidRPr="00FC6DB9" w:rsidRDefault="00535904" w:rsidP="0053590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" w:type="pct"/>
            <w:gridSpan w:val="2"/>
            <w:shd w:val="clear" w:color="auto" w:fill="auto"/>
          </w:tcPr>
          <w:p w14:paraId="6FF9A5F3" w14:textId="77777777" w:rsidR="00535904" w:rsidRPr="00F45190" w:rsidRDefault="00535904" w:rsidP="0053590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  <w:shd w:val="clear" w:color="auto" w:fill="auto"/>
          </w:tcPr>
          <w:p w14:paraId="57605842" w14:textId="77777777" w:rsidR="00535904" w:rsidRPr="00A92605" w:rsidRDefault="00535904" w:rsidP="0053590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" w:type="pct"/>
            <w:gridSpan w:val="2"/>
            <w:shd w:val="clear" w:color="auto" w:fill="auto"/>
          </w:tcPr>
          <w:p w14:paraId="2626B4EB" w14:textId="77777777" w:rsidR="00535904" w:rsidRPr="00F45190" w:rsidRDefault="00535904" w:rsidP="0053590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shd w:val="clear" w:color="auto" w:fill="auto"/>
          </w:tcPr>
          <w:p w14:paraId="35F76627" w14:textId="77777777" w:rsidR="00535904" w:rsidRPr="00FC6DB9" w:rsidRDefault="00535904" w:rsidP="0053590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35904" w:rsidRPr="008860F2" w14:paraId="5AFE4250" w14:textId="77777777" w:rsidTr="00022D97">
        <w:tc>
          <w:tcPr>
            <w:tcW w:w="2261" w:type="pct"/>
          </w:tcPr>
          <w:p w14:paraId="784A9C00" w14:textId="7198289F" w:rsidR="00535904" w:rsidRPr="008860F2" w:rsidRDefault="00535904" w:rsidP="00535904">
            <w:pPr>
              <w:ind w:right="-3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17" w:type="pct"/>
            <w:gridSpan w:val="2"/>
            <w:tcBorders>
              <w:bottom w:val="double" w:sz="4" w:space="0" w:color="auto"/>
            </w:tcBorders>
          </w:tcPr>
          <w:p w14:paraId="614FB172" w14:textId="3483321F" w:rsidR="00535904" w:rsidRPr="006F2EC1" w:rsidRDefault="00535904" w:rsidP="00535904">
            <w:pPr>
              <w:pStyle w:val="BodyText"/>
              <w:tabs>
                <w:tab w:val="decimal" w:pos="525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E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5.97</w:t>
            </w:r>
          </w:p>
        </w:tc>
        <w:tc>
          <w:tcPr>
            <w:tcW w:w="122" w:type="pct"/>
            <w:gridSpan w:val="2"/>
          </w:tcPr>
          <w:p w14:paraId="49574F96" w14:textId="77777777" w:rsidR="00535904" w:rsidRPr="00F45190" w:rsidRDefault="00535904" w:rsidP="0053590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594F9EC" w14:textId="543DF2B3" w:rsidR="00535904" w:rsidRPr="00FC6DB9" w:rsidRDefault="00535904" w:rsidP="0053590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D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7.00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2F4490B4" w14:textId="77777777" w:rsidR="00535904" w:rsidRPr="00F45190" w:rsidRDefault="00535904" w:rsidP="0053590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  <w:tcBorders>
              <w:bottom w:val="double" w:sz="4" w:space="0" w:color="auto"/>
            </w:tcBorders>
            <w:shd w:val="clear" w:color="auto" w:fill="auto"/>
          </w:tcPr>
          <w:p w14:paraId="7470052E" w14:textId="3BC1C600" w:rsidR="00535904" w:rsidRPr="006F2EC1" w:rsidRDefault="00535904" w:rsidP="00535904">
            <w:pPr>
              <w:tabs>
                <w:tab w:val="decimal" w:pos="405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5.97</w:t>
            </w:r>
          </w:p>
        </w:tc>
        <w:tc>
          <w:tcPr>
            <w:tcW w:w="123" w:type="pct"/>
            <w:gridSpan w:val="2"/>
            <w:shd w:val="clear" w:color="auto" w:fill="auto"/>
          </w:tcPr>
          <w:p w14:paraId="0883B3F8" w14:textId="77777777" w:rsidR="00535904" w:rsidRPr="00F45190" w:rsidRDefault="00535904" w:rsidP="0053590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F9BE71E" w14:textId="6F6A87FE" w:rsidR="00535904" w:rsidRPr="00FC6DB9" w:rsidRDefault="00535904" w:rsidP="0053590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D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7.00</w:t>
            </w:r>
          </w:p>
        </w:tc>
      </w:tr>
      <w:tr w:rsidR="00535904" w:rsidRPr="008860F2" w14:paraId="11FDC9F2" w14:textId="77777777" w:rsidTr="00022D97">
        <w:tc>
          <w:tcPr>
            <w:tcW w:w="2261" w:type="pct"/>
          </w:tcPr>
          <w:p w14:paraId="13DCD251" w14:textId="77777777" w:rsidR="00535904" w:rsidRPr="008860F2" w:rsidRDefault="00535904" w:rsidP="0053590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7" w:type="pct"/>
            <w:gridSpan w:val="2"/>
            <w:tcBorders>
              <w:top w:val="double" w:sz="4" w:space="0" w:color="auto"/>
            </w:tcBorders>
          </w:tcPr>
          <w:p w14:paraId="197D2BC5" w14:textId="77777777" w:rsidR="00535904" w:rsidRPr="006F2EC1" w:rsidRDefault="00535904" w:rsidP="0053590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" w:type="pct"/>
            <w:gridSpan w:val="2"/>
          </w:tcPr>
          <w:p w14:paraId="7204DCD6" w14:textId="77777777" w:rsidR="00535904" w:rsidRPr="00F45190" w:rsidRDefault="00535904" w:rsidP="0053590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3F98E764" w14:textId="77777777" w:rsidR="00535904" w:rsidRPr="00FC6DB9" w:rsidRDefault="00535904" w:rsidP="0053590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" w:type="pct"/>
            <w:gridSpan w:val="2"/>
            <w:shd w:val="clear" w:color="auto" w:fill="auto"/>
          </w:tcPr>
          <w:p w14:paraId="67F1C5A9" w14:textId="77777777" w:rsidR="00535904" w:rsidRPr="00F45190" w:rsidRDefault="00535904" w:rsidP="0053590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double" w:sz="4" w:space="0" w:color="auto"/>
            </w:tcBorders>
            <w:shd w:val="clear" w:color="auto" w:fill="auto"/>
          </w:tcPr>
          <w:p w14:paraId="4138D889" w14:textId="77777777" w:rsidR="00535904" w:rsidRDefault="00535904" w:rsidP="0053590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" w:type="pct"/>
            <w:gridSpan w:val="2"/>
            <w:shd w:val="clear" w:color="auto" w:fill="auto"/>
          </w:tcPr>
          <w:p w14:paraId="3CD7C813" w14:textId="77777777" w:rsidR="00535904" w:rsidRPr="00F45190" w:rsidRDefault="00535904" w:rsidP="0053590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3D23659B" w14:textId="77777777" w:rsidR="00535904" w:rsidRPr="00FC6DB9" w:rsidRDefault="00535904" w:rsidP="0053590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35904" w:rsidRPr="008860F2" w14:paraId="20D0CD86" w14:textId="77777777" w:rsidTr="00022D97">
        <w:tc>
          <w:tcPr>
            <w:tcW w:w="2261" w:type="pct"/>
          </w:tcPr>
          <w:p w14:paraId="0ABE1796" w14:textId="2034D682" w:rsidR="00535904" w:rsidRPr="008860F2" w:rsidRDefault="00535904" w:rsidP="00535904">
            <w:pPr>
              <w:pStyle w:val="BodyText"/>
              <w:spacing w:after="0"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เงินมัดจำ</w:t>
            </w:r>
            <w:r w:rsidRPr="00F4227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2739" w:type="pct"/>
            <w:gridSpan w:val="13"/>
          </w:tcPr>
          <w:p w14:paraId="399B95DB" w14:textId="77777777" w:rsidR="00535904" w:rsidRPr="008860F2" w:rsidRDefault="00535904" w:rsidP="00535904">
            <w:pPr>
              <w:pStyle w:val="BodyText"/>
              <w:spacing w:after="0" w:line="240" w:lineRule="auto"/>
              <w:ind w:left="-101" w:right="-110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535904" w:rsidRPr="008860F2" w14:paraId="2B2F6D4C" w14:textId="77777777" w:rsidTr="00022D97">
        <w:tc>
          <w:tcPr>
            <w:tcW w:w="2261" w:type="pct"/>
          </w:tcPr>
          <w:p w14:paraId="60C5989B" w14:textId="4CB8C657" w:rsidR="00535904" w:rsidRPr="008860F2" w:rsidRDefault="00535904" w:rsidP="00535904">
            <w:pPr>
              <w:ind w:right="-3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17" w:type="pct"/>
            <w:gridSpan w:val="2"/>
            <w:tcBorders>
              <w:bottom w:val="double" w:sz="4" w:space="0" w:color="auto"/>
            </w:tcBorders>
          </w:tcPr>
          <w:p w14:paraId="177C542B" w14:textId="528B43C1" w:rsidR="00535904" w:rsidRPr="00CB5AFD" w:rsidRDefault="00535904" w:rsidP="000B4FF5">
            <w:pPr>
              <w:pStyle w:val="BodyText"/>
              <w:tabs>
                <w:tab w:val="decimal" w:pos="525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5A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0.02</w:t>
            </w:r>
          </w:p>
        </w:tc>
        <w:tc>
          <w:tcPr>
            <w:tcW w:w="122" w:type="pct"/>
            <w:gridSpan w:val="2"/>
          </w:tcPr>
          <w:p w14:paraId="17B5B1A4" w14:textId="77777777" w:rsidR="00535904" w:rsidRPr="00F45190" w:rsidRDefault="00535904" w:rsidP="0053590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06CA703" w14:textId="6794A447" w:rsidR="00535904" w:rsidRPr="00FC6DB9" w:rsidRDefault="00535904" w:rsidP="0053590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D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</w:t>
            </w:r>
            <w:r w:rsidRPr="00FC6DB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17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534FEE0A" w14:textId="77777777" w:rsidR="00535904" w:rsidRPr="00F45190" w:rsidRDefault="00535904" w:rsidP="0053590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  <w:tcBorders>
              <w:bottom w:val="double" w:sz="4" w:space="0" w:color="auto"/>
            </w:tcBorders>
            <w:shd w:val="clear" w:color="auto" w:fill="auto"/>
          </w:tcPr>
          <w:p w14:paraId="3C6BC834" w14:textId="3B367B90" w:rsidR="00535904" w:rsidRPr="006F2EC1" w:rsidRDefault="00535904" w:rsidP="00535904">
            <w:pPr>
              <w:tabs>
                <w:tab w:val="decimal" w:pos="495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D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3" w:type="pct"/>
            <w:gridSpan w:val="2"/>
            <w:shd w:val="clear" w:color="auto" w:fill="auto"/>
          </w:tcPr>
          <w:p w14:paraId="0DEC532D" w14:textId="77777777" w:rsidR="00535904" w:rsidRPr="00F45190" w:rsidRDefault="00535904" w:rsidP="0053590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E3FA87C" w14:textId="64F005E5" w:rsidR="00535904" w:rsidRPr="00FC6DB9" w:rsidRDefault="00535904" w:rsidP="00535904">
            <w:pPr>
              <w:tabs>
                <w:tab w:val="decimal" w:pos="705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D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535904" w:rsidRPr="008860F2" w14:paraId="77FC5F2F" w14:textId="77777777" w:rsidTr="00022D97">
        <w:tc>
          <w:tcPr>
            <w:tcW w:w="2261" w:type="pct"/>
          </w:tcPr>
          <w:p w14:paraId="6B737F1B" w14:textId="77777777" w:rsidR="00535904" w:rsidRPr="008860F2" w:rsidRDefault="00535904" w:rsidP="0053590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7" w:type="pct"/>
            <w:gridSpan w:val="2"/>
            <w:tcBorders>
              <w:top w:val="double" w:sz="4" w:space="0" w:color="auto"/>
            </w:tcBorders>
          </w:tcPr>
          <w:p w14:paraId="48E01D41" w14:textId="77777777" w:rsidR="00535904" w:rsidRPr="00F45190" w:rsidRDefault="00535904" w:rsidP="0053590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pct"/>
            <w:gridSpan w:val="2"/>
          </w:tcPr>
          <w:p w14:paraId="58CF1690" w14:textId="77777777" w:rsidR="00535904" w:rsidRPr="00F45190" w:rsidRDefault="00535904" w:rsidP="0053590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1BA164E3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  <w:shd w:val="clear" w:color="auto" w:fill="auto"/>
          </w:tcPr>
          <w:p w14:paraId="19A81263" w14:textId="77777777" w:rsidR="00535904" w:rsidRPr="00F45190" w:rsidRDefault="00535904" w:rsidP="0053590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double" w:sz="4" w:space="0" w:color="auto"/>
            </w:tcBorders>
            <w:shd w:val="clear" w:color="auto" w:fill="auto"/>
          </w:tcPr>
          <w:p w14:paraId="5FD62319" w14:textId="77777777" w:rsidR="00535904" w:rsidRPr="006F2EC1" w:rsidRDefault="00535904" w:rsidP="0053590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" w:type="pct"/>
            <w:gridSpan w:val="2"/>
            <w:shd w:val="clear" w:color="auto" w:fill="auto"/>
          </w:tcPr>
          <w:p w14:paraId="350D6CB2" w14:textId="77777777" w:rsidR="00535904" w:rsidRPr="00F45190" w:rsidRDefault="00535904" w:rsidP="0053590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F0FB0BE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2EFF" w:rsidRPr="008860F2" w14:paraId="4EC93CB6" w14:textId="77777777" w:rsidTr="00022D97">
        <w:tc>
          <w:tcPr>
            <w:tcW w:w="2261" w:type="pct"/>
          </w:tcPr>
          <w:p w14:paraId="190D19BD" w14:textId="77777777" w:rsidR="00BA2EFF" w:rsidRPr="008860F2" w:rsidRDefault="00BA2EFF" w:rsidP="00535904">
            <w:pPr>
              <w:ind w:right="-3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7" w:type="pct"/>
            <w:gridSpan w:val="2"/>
          </w:tcPr>
          <w:p w14:paraId="26A1348A" w14:textId="77777777" w:rsidR="00BA2EFF" w:rsidRPr="00F45190" w:rsidRDefault="00BA2EFF" w:rsidP="0053590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pct"/>
            <w:gridSpan w:val="2"/>
          </w:tcPr>
          <w:p w14:paraId="1169538C" w14:textId="77777777" w:rsidR="00BA2EFF" w:rsidRPr="00F45190" w:rsidRDefault="00BA2EFF" w:rsidP="0053590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shd w:val="clear" w:color="auto" w:fill="auto"/>
          </w:tcPr>
          <w:p w14:paraId="10B6EB4B" w14:textId="77777777" w:rsidR="00BA2EFF" w:rsidRPr="00F45190" w:rsidRDefault="00BA2EFF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  <w:shd w:val="clear" w:color="auto" w:fill="auto"/>
          </w:tcPr>
          <w:p w14:paraId="546D5005" w14:textId="77777777" w:rsidR="00BA2EFF" w:rsidRPr="00F45190" w:rsidRDefault="00BA2EFF" w:rsidP="0053590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  <w:shd w:val="clear" w:color="auto" w:fill="auto"/>
          </w:tcPr>
          <w:p w14:paraId="00A3BD5E" w14:textId="77777777" w:rsidR="00BA2EFF" w:rsidRPr="006F2EC1" w:rsidRDefault="00BA2EFF" w:rsidP="0053590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" w:type="pct"/>
            <w:gridSpan w:val="2"/>
            <w:shd w:val="clear" w:color="auto" w:fill="auto"/>
          </w:tcPr>
          <w:p w14:paraId="24A461B1" w14:textId="77777777" w:rsidR="00BA2EFF" w:rsidRPr="00F45190" w:rsidRDefault="00BA2EFF" w:rsidP="0053590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shd w:val="clear" w:color="auto" w:fill="auto"/>
          </w:tcPr>
          <w:p w14:paraId="51449306" w14:textId="77777777" w:rsidR="00BA2EFF" w:rsidRPr="00F45190" w:rsidRDefault="00BA2EFF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2EFF" w:rsidRPr="008860F2" w14:paraId="034F290F" w14:textId="77777777" w:rsidTr="00022D97">
        <w:tc>
          <w:tcPr>
            <w:tcW w:w="2261" w:type="pct"/>
          </w:tcPr>
          <w:p w14:paraId="192AE717" w14:textId="77777777" w:rsidR="00BA2EFF" w:rsidRPr="008860F2" w:rsidRDefault="00BA2EFF" w:rsidP="00535904">
            <w:pPr>
              <w:ind w:right="-3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7" w:type="pct"/>
            <w:gridSpan w:val="2"/>
          </w:tcPr>
          <w:p w14:paraId="1DF01016" w14:textId="77777777" w:rsidR="00BA2EFF" w:rsidRPr="00F45190" w:rsidRDefault="00BA2EFF" w:rsidP="0053590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pct"/>
            <w:gridSpan w:val="2"/>
          </w:tcPr>
          <w:p w14:paraId="1DA5CE59" w14:textId="77777777" w:rsidR="00BA2EFF" w:rsidRPr="00F45190" w:rsidRDefault="00BA2EFF" w:rsidP="0053590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shd w:val="clear" w:color="auto" w:fill="auto"/>
          </w:tcPr>
          <w:p w14:paraId="7CE9E234" w14:textId="77777777" w:rsidR="00BA2EFF" w:rsidRPr="00F45190" w:rsidRDefault="00BA2EFF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  <w:shd w:val="clear" w:color="auto" w:fill="auto"/>
          </w:tcPr>
          <w:p w14:paraId="3397D5BC" w14:textId="77777777" w:rsidR="00BA2EFF" w:rsidRPr="00F45190" w:rsidRDefault="00BA2EFF" w:rsidP="0053590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  <w:shd w:val="clear" w:color="auto" w:fill="auto"/>
          </w:tcPr>
          <w:p w14:paraId="62EF560D" w14:textId="77777777" w:rsidR="00BA2EFF" w:rsidRPr="006F2EC1" w:rsidRDefault="00BA2EFF" w:rsidP="0053590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" w:type="pct"/>
            <w:gridSpan w:val="2"/>
            <w:shd w:val="clear" w:color="auto" w:fill="auto"/>
          </w:tcPr>
          <w:p w14:paraId="12C518E0" w14:textId="77777777" w:rsidR="00BA2EFF" w:rsidRPr="00F45190" w:rsidRDefault="00BA2EFF" w:rsidP="0053590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shd w:val="clear" w:color="auto" w:fill="auto"/>
          </w:tcPr>
          <w:p w14:paraId="2E580F49" w14:textId="77777777" w:rsidR="00BA2EFF" w:rsidRPr="00F45190" w:rsidRDefault="00BA2EFF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5904" w:rsidRPr="008860F2" w14:paraId="5BA56ACF" w14:textId="77777777" w:rsidTr="00022D97">
        <w:tc>
          <w:tcPr>
            <w:tcW w:w="2261" w:type="pct"/>
          </w:tcPr>
          <w:p w14:paraId="7C7BFE6B" w14:textId="77777777" w:rsidR="00535904" w:rsidRPr="008860F2" w:rsidRDefault="00535904" w:rsidP="00535904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17" w:type="pct"/>
            <w:gridSpan w:val="2"/>
          </w:tcPr>
          <w:p w14:paraId="3BDC4D6D" w14:textId="77777777" w:rsidR="00535904" w:rsidRPr="00F45190" w:rsidRDefault="00535904" w:rsidP="0053590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pct"/>
            <w:gridSpan w:val="2"/>
          </w:tcPr>
          <w:p w14:paraId="0D93207F" w14:textId="77777777" w:rsidR="00535904" w:rsidRPr="00F45190" w:rsidRDefault="00535904" w:rsidP="0053590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shd w:val="clear" w:color="auto" w:fill="auto"/>
          </w:tcPr>
          <w:p w14:paraId="60527011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  <w:shd w:val="clear" w:color="auto" w:fill="auto"/>
          </w:tcPr>
          <w:p w14:paraId="55A22466" w14:textId="77777777" w:rsidR="00535904" w:rsidRPr="00F45190" w:rsidRDefault="00535904" w:rsidP="0053590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  <w:shd w:val="clear" w:color="auto" w:fill="auto"/>
          </w:tcPr>
          <w:p w14:paraId="485B504B" w14:textId="77777777" w:rsidR="00535904" w:rsidRPr="006F2EC1" w:rsidRDefault="00535904" w:rsidP="0053590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" w:type="pct"/>
            <w:gridSpan w:val="2"/>
            <w:shd w:val="clear" w:color="auto" w:fill="auto"/>
          </w:tcPr>
          <w:p w14:paraId="72243505" w14:textId="77777777" w:rsidR="00535904" w:rsidRPr="00F45190" w:rsidRDefault="00535904" w:rsidP="0053590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shd w:val="clear" w:color="auto" w:fill="auto"/>
          </w:tcPr>
          <w:p w14:paraId="7212F09B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5904" w:rsidRPr="008860F2" w14:paraId="674406DA" w14:textId="77777777" w:rsidTr="00022D97">
        <w:tc>
          <w:tcPr>
            <w:tcW w:w="2261" w:type="pct"/>
          </w:tcPr>
          <w:p w14:paraId="73FF74D1" w14:textId="77777777" w:rsidR="00535904" w:rsidRPr="008860F2" w:rsidRDefault="00535904" w:rsidP="00535904">
            <w:pPr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17" w:type="pct"/>
            <w:gridSpan w:val="2"/>
          </w:tcPr>
          <w:p w14:paraId="2A316C2A" w14:textId="58982942" w:rsidR="00535904" w:rsidRPr="00F45190" w:rsidRDefault="00535904" w:rsidP="00535904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3.38</w:t>
            </w:r>
          </w:p>
        </w:tc>
        <w:tc>
          <w:tcPr>
            <w:tcW w:w="122" w:type="pct"/>
            <w:gridSpan w:val="2"/>
          </w:tcPr>
          <w:p w14:paraId="450F5303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shd w:val="clear" w:color="auto" w:fill="auto"/>
          </w:tcPr>
          <w:p w14:paraId="77F06610" w14:textId="4AAE3318" w:rsidR="00535904" w:rsidRPr="00F45190" w:rsidRDefault="00535904" w:rsidP="0053590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sz w:val="28"/>
                <w:szCs w:val="28"/>
              </w:rPr>
              <w:t>3.08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5C887B0F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  <w:shd w:val="clear" w:color="auto" w:fill="auto"/>
          </w:tcPr>
          <w:p w14:paraId="7AE5C30A" w14:textId="11F6BC14" w:rsidR="00535904" w:rsidRPr="006F2EC1" w:rsidRDefault="00535904" w:rsidP="00535904">
            <w:pPr>
              <w:tabs>
                <w:tab w:val="decimal" w:pos="600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" w:type="pct"/>
            <w:gridSpan w:val="2"/>
            <w:shd w:val="clear" w:color="auto" w:fill="auto"/>
          </w:tcPr>
          <w:p w14:paraId="5B78599B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shd w:val="clear" w:color="auto" w:fill="auto"/>
          </w:tcPr>
          <w:p w14:paraId="33127CA1" w14:textId="07B0E33E" w:rsidR="00535904" w:rsidRPr="00F45190" w:rsidRDefault="00535904" w:rsidP="0053590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5904" w:rsidRPr="008860F2" w14:paraId="31B5E32C" w14:textId="77777777" w:rsidTr="00022D97">
        <w:tc>
          <w:tcPr>
            <w:tcW w:w="2261" w:type="pct"/>
          </w:tcPr>
          <w:p w14:paraId="37C7B548" w14:textId="77777777" w:rsidR="00535904" w:rsidRPr="008860F2" w:rsidRDefault="00535904" w:rsidP="00535904">
            <w:pPr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</w:tcPr>
          <w:p w14:paraId="03826E11" w14:textId="72B7BF7C" w:rsidR="00535904" w:rsidRPr="00F45190" w:rsidRDefault="00535904" w:rsidP="00535904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0.04</w:t>
            </w:r>
          </w:p>
        </w:tc>
        <w:tc>
          <w:tcPr>
            <w:tcW w:w="122" w:type="pct"/>
            <w:gridSpan w:val="2"/>
          </w:tcPr>
          <w:p w14:paraId="3DC52CA9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4F28DC" w14:textId="2F20D5D8" w:rsidR="00535904" w:rsidRPr="00F45190" w:rsidRDefault="00535904" w:rsidP="0053590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sz w:val="28"/>
                <w:szCs w:val="28"/>
              </w:rPr>
              <w:t>0.27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07DF551E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  <w:tcBorders>
              <w:bottom w:val="single" w:sz="4" w:space="0" w:color="auto"/>
            </w:tcBorders>
            <w:shd w:val="clear" w:color="auto" w:fill="auto"/>
          </w:tcPr>
          <w:p w14:paraId="1DD12788" w14:textId="419A04BC" w:rsidR="00535904" w:rsidRPr="006F2EC1" w:rsidRDefault="00535904" w:rsidP="00535904">
            <w:pPr>
              <w:tabs>
                <w:tab w:val="decimal" w:pos="600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" w:type="pct"/>
            <w:gridSpan w:val="2"/>
            <w:shd w:val="clear" w:color="auto" w:fill="auto"/>
          </w:tcPr>
          <w:p w14:paraId="7BE658C1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E7E7D6" w14:textId="32FB20E6" w:rsidR="00535904" w:rsidRPr="00F45190" w:rsidRDefault="00535904" w:rsidP="0053590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5904" w:rsidRPr="008860F2" w14:paraId="48B5C360" w14:textId="77777777" w:rsidTr="00022D97">
        <w:tc>
          <w:tcPr>
            <w:tcW w:w="2261" w:type="pct"/>
          </w:tcPr>
          <w:p w14:paraId="29D8CE13" w14:textId="77777777" w:rsidR="00535904" w:rsidRPr="008860F2" w:rsidRDefault="00535904" w:rsidP="00535904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</w:tcBorders>
          </w:tcPr>
          <w:p w14:paraId="7D66867D" w14:textId="4AB82707" w:rsidR="00535904" w:rsidRPr="00FD6CD1" w:rsidRDefault="00535904" w:rsidP="00535904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6C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3.42</w:t>
            </w:r>
          </w:p>
        </w:tc>
        <w:tc>
          <w:tcPr>
            <w:tcW w:w="122" w:type="pct"/>
            <w:gridSpan w:val="2"/>
          </w:tcPr>
          <w:p w14:paraId="61427693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DCBC755" w14:textId="568B63A7" w:rsidR="00535904" w:rsidRPr="00FD6CD1" w:rsidRDefault="00535904" w:rsidP="0053590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6C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3.35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1DAAF13B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  <w:shd w:val="clear" w:color="auto" w:fill="auto"/>
          </w:tcPr>
          <w:p w14:paraId="41F526BF" w14:textId="4CB48659" w:rsidR="00535904" w:rsidRPr="00F45190" w:rsidRDefault="00535904" w:rsidP="00535904">
            <w:pPr>
              <w:tabs>
                <w:tab w:val="decimal" w:pos="600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3" w:type="pct"/>
            <w:gridSpan w:val="2"/>
            <w:shd w:val="clear" w:color="auto" w:fill="auto"/>
          </w:tcPr>
          <w:p w14:paraId="74DC3DB5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0383E2B" w14:textId="4DFF0E4C" w:rsidR="00535904" w:rsidRPr="00F45190" w:rsidRDefault="00535904" w:rsidP="0053590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535904" w:rsidRPr="008860F2" w14:paraId="251F12E4" w14:textId="77777777" w:rsidTr="00022D97">
        <w:trPr>
          <w:trHeight w:val="80"/>
        </w:trPr>
        <w:tc>
          <w:tcPr>
            <w:tcW w:w="2261" w:type="pct"/>
          </w:tcPr>
          <w:p w14:paraId="001505DB" w14:textId="77777777" w:rsidR="00535904" w:rsidRPr="008860F2" w:rsidRDefault="00535904" w:rsidP="00535904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7" w:type="pct"/>
            <w:gridSpan w:val="2"/>
            <w:tcBorders>
              <w:top w:val="double" w:sz="4" w:space="0" w:color="auto"/>
            </w:tcBorders>
          </w:tcPr>
          <w:p w14:paraId="418E5D14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pct"/>
            <w:gridSpan w:val="2"/>
          </w:tcPr>
          <w:p w14:paraId="0D959CCA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3FACAE4D" w14:textId="77777777" w:rsidR="00535904" w:rsidRPr="00F45190" w:rsidRDefault="00535904" w:rsidP="00535904">
            <w:pPr>
              <w:pStyle w:val="BodyText"/>
              <w:tabs>
                <w:tab w:val="left" w:pos="522"/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  <w:shd w:val="clear" w:color="auto" w:fill="auto"/>
          </w:tcPr>
          <w:p w14:paraId="5EA78D4C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double" w:sz="4" w:space="0" w:color="auto"/>
            </w:tcBorders>
            <w:shd w:val="clear" w:color="auto" w:fill="auto"/>
          </w:tcPr>
          <w:p w14:paraId="5CE487D5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gridSpan w:val="2"/>
            <w:shd w:val="clear" w:color="auto" w:fill="auto"/>
          </w:tcPr>
          <w:p w14:paraId="463BCD72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F456ACC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5904" w:rsidRPr="008860F2" w14:paraId="4CE0D59D" w14:textId="77777777" w:rsidTr="00022D97">
        <w:trPr>
          <w:trHeight w:val="80"/>
        </w:trPr>
        <w:tc>
          <w:tcPr>
            <w:tcW w:w="2261" w:type="pct"/>
          </w:tcPr>
          <w:p w14:paraId="34247531" w14:textId="0CB36FF9" w:rsidR="00535904" w:rsidRPr="008860F2" w:rsidRDefault="00535904" w:rsidP="00535904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617" w:type="pct"/>
            <w:gridSpan w:val="2"/>
          </w:tcPr>
          <w:p w14:paraId="75B0B3C3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pct"/>
            <w:gridSpan w:val="2"/>
          </w:tcPr>
          <w:p w14:paraId="16ED2D50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shd w:val="clear" w:color="auto" w:fill="auto"/>
          </w:tcPr>
          <w:p w14:paraId="23F01814" w14:textId="77777777" w:rsidR="00535904" w:rsidRPr="00F45190" w:rsidRDefault="00535904" w:rsidP="00535904">
            <w:pPr>
              <w:pStyle w:val="BodyText"/>
              <w:tabs>
                <w:tab w:val="decimal" w:pos="61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  <w:shd w:val="clear" w:color="auto" w:fill="auto"/>
          </w:tcPr>
          <w:p w14:paraId="4CD86BB7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  <w:shd w:val="clear" w:color="auto" w:fill="auto"/>
          </w:tcPr>
          <w:p w14:paraId="25A92B04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gridSpan w:val="2"/>
            <w:shd w:val="clear" w:color="auto" w:fill="auto"/>
          </w:tcPr>
          <w:p w14:paraId="65E402A1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shd w:val="clear" w:color="auto" w:fill="auto"/>
          </w:tcPr>
          <w:p w14:paraId="7745D3F2" w14:textId="77777777" w:rsidR="00535904" w:rsidRPr="00F45190" w:rsidRDefault="00535904" w:rsidP="00535904">
            <w:pPr>
              <w:pStyle w:val="BodyText"/>
              <w:tabs>
                <w:tab w:val="left" w:pos="708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5904" w:rsidRPr="008860F2" w14:paraId="0B7A6989" w14:textId="77777777" w:rsidTr="00022D97">
        <w:trPr>
          <w:trHeight w:val="80"/>
        </w:trPr>
        <w:tc>
          <w:tcPr>
            <w:tcW w:w="2261" w:type="pct"/>
          </w:tcPr>
          <w:p w14:paraId="686FB4AF" w14:textId="77777777" w:rsidR="00535904" w:rsidRPr="008860F2" w:rsidRDefault="00535904" w:rsidP="00535904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17" w:type="pct"/>
            <w:gridSpan w:val="2"/>
          </w:tcPr>
          <w:p w14:paraId="207396CF" w14:textId="7C8C7CDF" w:rsidR="00535904" w:rsidRPr="00F45190" w:rsidRDefault="00535904" w:rsidP="00535904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" w:type="pct"/>
            <w:gridSpan w:val="2"/>
          </w:tcPr>
          <w:p w14:paraId="0D6D58FF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shd w:val="clear" w:color="auto" w:fill="auto"/>
          </w:tcPr>
          <w:p w14:paraId="36FBE14A" w14:textId="4E6E3620" w:rsidR="00535904" w:rsidRPr="00F45190" w:rsidRDefault="00535904" w:rsidP="00535904">
            <w:pPr>
              <w:pStyle w:val="BodyText"/>
              <w:tabs>
                <w:tab w:val="decimal" w:pos="59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77FEA5A0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  <w:shd w:val="clear" w:color="auto" w:fill="auto"/>
          </w:tcPr>
          <w:p w14:paraId="7F24F1D8" w14:textId="3CF60DD2" w:rsidR="00535904" w:rsidRPr="00F45190" w:rsidRDefault="00535904" w:rsidP="00535904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2.84</w:t>
            </w:r>
          </w:p>
        </w:tc>
        <w:tc>
          <w:tcPr>
            <w:tcW w:w="123" w:type="pct"/>
            <w:gridSpan w:val="2"/>
            <w:shd w:val="clear" w:color="auto" w:fill="auto"/>
          </w:tcPr>
          <w:p w14:paraId="475EDC16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shd w:val="clear" w:color="auto" w:fill="auto"/>
          </w:tcPr>
          <w:p w14:paraId="1D2E1222" w14:textId="0705864D" w:rsidR="00535904" w:rsidRPr="00F45190" w:rsidRDefault="00535904" w:rsidP="00535904">
            <w:pPr>
              <w:tabs>
                <w:tab w:val="decimal" w:pos="531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sz w:val="28"/>
                <w:szCs w:val="28"/>
              </w:rPr>
              <w:t>27.46</w:t>
            </w:r>
          </w:p>
        </w:tc>
      </w:tr>
      <w:tr w:rsidR="00535904" w:rsidRPr="008860F2" w14:paraId="6D4B8ABA" w14:textId="77777777" w:rsidTr="00022D97">
        <w:trPr>
          <w:trHeight w:val="80"/>
        </w:trPr>
        <w:tc>
          <w:tcPr>
            <w:tcW w:w="2261" w:type="pct"/>
          </w:tcPr>
          <w:p w14:paraId="4DAF29A5" w14:textId="3C6391F8" w:rsidR="00535904" w:rsidRPr="008860F2" w:rsidRDefault="00535904" w:rsidP="00535904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17" w:type="pct"/>
            <w:gridSpan w:val="2"/>
          </w:tcPr>
          <w:p w14:paraId="53DD6B38" w14:textId="640FA820" w:rsidR="00535904" w:rsidRPr="00F45190" w:rsidRDefault="00535904" w:rsidP="00535904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0.29</w:t>
            </w:r>
          </w:p>
        </w:tc>
        <w:tc>
          <w:tcPr>
            <w:tcW w:w="122" w:type="pct"/>
            <w:gridSpan w:val="2"/>
          </w:tcPr>
          <w:p w14:paraId="706719BC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shd w:val="clear" w:color="auto" w:fill="auto"/>
          </w:tcPr>
          <w:p w14:paraId="3E532BB2" w14:textId="041311FC" w:rsidR="00535904" w:rsidRPr="00F45190" w:rsidRDefault="00535904" w:rsidP="00535904">
            <w:pPr>
              <w:pStyle w:val="BodyText"/>
              <w:tabs>
                <w:tab w:val="decimal" w:pos="59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17C022CF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  <w:shd w:val="clear" w:color="auto" w:fill="auto"/>
          </w:tcPr>
          <w:p w14:paraId="41041C31" w14:textId="467D183E" w:rsidR="00535904" w:rsidRPr="00F45190" w:rsidRDefault="00535904" w:rsidP="00535904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" w:type="pct"/>
            <w:gridSpan w:val="2"/>
            <w:shd w:val="clear" w:color="auto" w:fill="auto"/>
          </w:tcPr>
          <w:p w14:paraId="55BA5818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shd w:val="clear" w:color="auto" w:fill="auto"/>
          </w:tcPr>
          <w:p w14:paraId="68D277D1" w14:textId="004B484D" w:rsidR="00535904" w:rsidRPr="00F45190" w:rsidRDefault="00535904" w:rsidP="0053590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5904" w:rsidRPr="008860F2" w14:paraId="05BB2E3A" w14:textId="77777777" w:rsidTr="00022D97">
        <w:trPr>
          <w:trHeight w:val="80"/>
        </w:trPr>
        <w:tc>
          <w:tcPr>
            <w:tcW w:w="2261" w:type="pct"/>
          </w:tcPr>
          <w:p w14:paraId="722F75AC" w14:textId="77777777" w:rsidR="00535904" w:rsidRPr="008860F2" w:rsidRDefault="00535904" w:rsidP="00535904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</w:tcPr>
          <w:p w14:paraId="21C23D93" w14:textId="725DAB4E" w:rsidR="00535904" w:rsidRPr="00F45190" w:rsidRDefault="00535904" w:rsidP="00535904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2.45</w:t>
            </w:r>
          </w:p>
        </w:tc>
        <w:tc>
          <w:tcPr>
            <w:tcW w:w="122" w:type="pct"/>
            <w:gridSpan w:val="2"/>
          </w:tcPr>
          <w:p w14:paraId="33C0EE12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79EED3" w14:textId="4A4C8AD6" w:rsidR="00535904" w:rsidRPr="00F45190" w:rsidRDefault="00535904" w:rsidP="0053590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sz w:val="28"/>
                <w:szCs w:val="28"/>
              </w:rPr>
              <w:t>3.43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5FCBD6AA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  <w:tcBorders>
              <w:bottom w:val="single" w:sz="4" w:space="0" w:color="auto"/>
            </w:tcBorders>
            <w:shd w:val="clear" w:color="auto" w:fill="auto"/>
          </w:tcPr>
          <w:p w14:paraId="29F71293" w14:textId="2B807F36" w:rsidR="00535904" w:rsidRPr="00F45190" w:rsidRDefault="00535904" w:rsidP="00535904">
            <w:pPr>
              <w:tabs>
                <w:tab w:val="decimal" w:pos="503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0.90</w:t>
            </w:r>
          </w:p>
        </w:tc>
        <w:tc>
          <w:tcPr>
            <w:tcW w:w="123" w:type="pct"/>
            <w:gridSpan w:val="2"/>
            <w:shd w:val="clear" w:color="auto" w:fill="auto"/>
          </w:tcPr>
          <w:p w14:paraId="06904A94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89B394" w14:textId="1C2A78DE" w:rsidR="00535904" w:rsidRPr="00F45190" w:rsidRDefault="00535904" w:rsidP="00535904">
            <w:pPr>
              <w:tabs>
                <w:tab w:val="decimal" w:pos="531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sz w:val="28"/>
                <w:szCs w:val="28"/>
              </w:rPr>
              <w:t>1.24</w:t>
            </w:r>
          </w:p>
        </w:tc>
      </w:tr>
      <w:tr w:rsidR="00535904" w:rsidRPr="008860F2" w14:paraId="3A714F4A" w14:textId="77777777" w:rsidTr="00022D97">
        <w:trPr>
          <w:trHeight w:val="80"/>
        </w:trPr>
        <w:tc>
          <w:tcPr>
            <w:tcW w:w="2261" w:type="pct"/>
          </w:tcPr>
          <w:p w14:paraId="78E92B67" w14:textId="77777777" w:rsidR="00535904" w:rsidRPr="008860F2" w:rsidRDefault="00535904" w:rsidP="00535904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33016F" w14:textId="51582AE2" w:rsidR="00535904" w:rsidRPr="00F45190" w:rsidRDefault="00535904" w:rsidP="00535904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F451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</w:t>
            </w:r>
          </w:p>
        </w:tc>
        <w:tc>
          <w:tcPr>
            <w:tcW w:w="122" w:type="pct"/>
            <w:gridSpan w:val="2"/>
          </w:tcPr>
          <w:p w14:paraId="53CAD245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17DD4" w14:textId="71C9F063" w:rsidR="00535904" w:rsidRPr="00F45190" w:rsidRDefault="00535904" w:rsidP="0053590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3.43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197502E9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FD76C4" w14:textId="4AB38142" w:rsidR="00535904" w:rsidRPr="00F45190" w:rsidRDefault="00535904" w:rsidP="00535904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3.74</w:t>
            </w:r>
          </w:p>
        </w:tc>
        <w:tc>
          <w:tcPr>
            <w:tcW w:w="123" w:type="pct"/>
            <w:gridSpan w:val="2"/>
            <w:shd w:val="clear" w:color="auto" w:fill="auto"/>
          </w:tcPr>
          <w:p w14:paraId="6EC21A09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6DCD7F" w14:textId="4F45591F" w:rsidR="00535904" w:rsidRPr="00F45190" w:rsidRDefault="00535904" w:rsidP="00535904">
            <w:pPr>
              <w:tabs>
                <w:tab w:val="decimal" w:pos="531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28.70</w:t>
            </w:r>
          </w:p>
        </w:tc>
      </w:tr>
      <w:tr w:rsidR="00535904" w:rsidRPr="008860F2" w14:paraId="79C99694" w14:textId="77777777" w:rsidTr="00022D97">
        <w:tc>
          <w:tcPr>
            <w:tcW w:w="2261" w:type="pct"/>
          </w:tcPr>
          <w:p w14:paraId="27FB8EAB" w14:textId="77777777" w:rsidR="00535904" w:rsidRPr="008860F2" w:rsidRDefault="00535904" w:rsidP="00535904">
            <w:pPr>
              <w:spacing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7" w:type="pct"/>
            <w:gridSpan w:val="2"/>
          </w:tcPr>
          <w:p w14:paraId="789D0637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pct"/>
            <w:gridSpan w:val="2"/>
          </w:tcPr>
          <w:p w14:paraId="3B0472DA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gridSpan w:val="2"/>
          </w:tcPr>
          <w:p w14:paraId="34B6ED3D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68B8010B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</w:tcPr>
          <w:p w14:paraId="760CF290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gridSpan w:val="2"/>
          </w:tcPr>
          <w:p w14:paraId="69C269E8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</w:tcPr>
          <w:p w14:paraId="6265E330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5904" w:rsidRPr="008860F2" w14:paraId="28E73B1B" w14:textId="77777777" w:rsidTr="00022D97">
        <w:tc>
          <w:tcPr>
            <w:tcW w:w="2261" w:type="pct"/>
          </w:tcPr>
          <w:p w14:paraId="45A2AC6B" w14:textId="77777777" w:rsidR="00535904" w:rsidRPr="008860F2" w:rsidRDefault="00535904" w:rsidP="00535904">
            <w:pPr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617" w:type="pct"/>
            <w:gridSpan w:val="2"/>
          </w:tcPr>
          <w:p w14:paraId="0CBD5A11" w14:textId="77777777" w:rsidR="00535904" w:rsidRPr="00F45190" w:rsidRDefault="00535904" w:rsidP="00535904">
            <w:pPr>
              <w:pStyle w:val="BodyText"/>
              <w:tabs>
                <w:tab w:val="decimal" w:pos="709"/>
                <w:tab w:val="left" w:pos="918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pct"/>
            <w:gridSpan w:val="2"/>
          </w:tcPr>
          <w:p w14:paraId="573505CE" w14:textId="77777777" w:rsidR="00535904" w:rsidRPr="00F45190" w:rsidRDefault="00535904" w:rsidP="00535904">
            <w:pPr>
              <w:tabs>
                <w:tab w:val="decimal" w:pos="61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2" w:type="pct"/>
            <w:gridSpan w:val="2"/>
          </w:tcPr>
          <w:p w14:paraId="282CA28E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5364D895" w14:textId="77777777" w:rsidR="00535904" w:rsidRPr="00F45190" w:rsidRDefault="00535904" w:rsidP="00535904">
            <w:pPr>
              <w:tabs>
                <w:tab w:val="decimal" w:pos="61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</w:tcPr>
          <w:p w14:paraId="5ED5B268" w14:textId="77777777" w:rsidR="00535904" w:rsidRPr="00F45190" w:rsidRDefault="00535904" w:rsidP="00535904">
            <w:pPr>
              <w:pStyle w:val="BodyText"/>
              <w:tabs>
                <w:tab w:val="decimal" w:pos="77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gridSpan w:val="2"/>
          </w:tcPr>
          <w:p w14:paraId="472A174C" w14:textId="77777777" w:rsidR="00535904" w:rsidRPr="00F45190" w:rsidRDefault="00535904" w:rsidP="00535904">
            <w:pPr>
              <w:tabs>
                <w:tab w:val="decimal" w:pos="42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  <w:gridSpan w:val="2"/>
          </w:tcPr>
          <w:p w14:paraId="34CC9E72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5904" w:rsidRPr="00101791" w14:paraId="6FE2E88D" w14:textId="77777777" w:rsidTr="00022D97">
        <w:tc>
          <w:tcPr>
            <w:tcW w:w="2261" w:type="pct"/>
          </w:tcPr>
          <w:p w14:paraId="2C3FE270" w14:textId="1EC25CD7" w:rsidR="00535904" w:rsidRPr="00101791" w:rsidRDefault="00535904" w:rsidP="00535904">
            <w:pPr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101791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17" w:type="pct"/>
            <w:gridSpan w:val="2"/>
          </w:tcPr>
          <w:p w14:paraId="29DEADD8" w14:textId="217077A7" w:rsidR="00535904" w:rsidRDefault="00535904" w:rsidP="00535904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0.04</w:t>
            </w:r>
          </w:p>
        </w:tc>
        <w:tc>
          <w:tcPr>
            <w:tcW w:w="122" w:type="pct"/>
            <w:gridSpan w:val="2"/>
          </w:tcPr>
          <w:p w14:paraId="5EBFF210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gridSpan w:val="2"/>
          </w:tcPr>
          <w:p w14:paraId="04B62B4E" w14:textId="72AB0972" w:rsidR="00535904" w:rsidRPr="00F45190" w:rsidRDefault="00535904" w:rsidP="0053590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5190">
              <w:rPr>
                <w:rFonts w:asciiTheme="majorBidi" w:hAnsiTheme="majorBidi" w:cstheme="majorBidi"/>
                <w:sz w:val="28"/>
                <w:szCs w:val="28"/>
              </w:rPr>
              <w:t>0.03</w:t>
            </w:r>
          </w:p>
        </w:tc>
        <w:tc>
          <w:tcPr>
            <w:tcW w:w="151" w:type="pct"/>
            <w:gridSpan w:val="2"/>
          </w:tcPr>
          <w:p w14:paraId="5BA7FA7E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</w:tcPr>
          <w:p w14:paraId="5641A597" w14:textId="26965B11" w:rsidR="00535904" w:rsidRPr="00F45190" w:rsidRDefault="00535904" w:rsidP="00535904">
            <w:pPr>
              <w:tabs>
                <w:tab w:val="decimal" w:pos="60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519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" w:type="pct"/>
            <w:gridSpan w:val="2"/>
          </w:tcPr>
          <w:p w14:paraId="2F7A6853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</w:tcPr>
          <w:p w14:paraId="06010329" w14:textId="7130705E" w:rsidR="00535904" w:rsidRPr="00F45190" w:rsidRDefault="00535904" w:rsidP="0053590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519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35904" w:rsidRPr="00101791" w14:paraId="35E31BB3" w14:textId="77777777" w:rsidTr="00022D97">
        <w:tc>
          <w:tcPr>
            <w:tcW w:w="2261" w:type="pct"/>
          </w:tcPr>
          <w:p w14:paraId="49D33D6B" w14:textId="77777777" w:rsidR="00535904" w:rsidRPr="00101791" w:rsidRDefault="00535904" w:rsidP="00535904">
            <w:pPr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101791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17" w:type="pct"/>
            <w:gridSpan w:val="2"/>
          </w:tcPr>
          <w:p w14:paraId="47E81E11" w14:textId="070D7343" w:rsidR="00535904" w:rsidRPr="00F45190" w:rsidRDefault="00535904" w:rsidP="00535904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22.41</w:t>
            </w:r>
          </w:p>
        </w:tc>
        <w:tc>
          <w:tcPr>
            <w:tcW w:w="122" w:type="pct"/>
            <w:gridSpan w:val="2"/>
          </w:tcPr>
          <w:p w14:paraId="2ED6571B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gridSpan w:val="2"/>
          </w:tcPr>
          <w:p w14:paraId="6FD873FB" w14:textId="11670BC1" w:rsidR="00535904" w:rsidRPr="00F45190" w:rsidRDefault="00535904" w:rsidP="0053590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sz w:val="28"/>
                <w:szCs w:val="28"/>
                <w:cs/>
              </w:rPr>
              <w:t>16.71</w:t>
            </w:r>
          </w:p>
        </w:tc>
        <w:tc>
          <w:tcPr>
            <w:tcW w:w="151" w:type="pct"/>
            <w:gridSpan w:val="2"/>
          </w:tcPr>
          <w:p w14:paraId="5DE667D5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</w:tcPr>
          <w:p w14:paraId="6B2A35C3" w14:textId="0B212C0D" w:rsidR="00535904" w:rsidRPr="00F45190" w:rsidRDefault="00535904" w:rsidP="00535904">
            <w:pPr>
              <w:tabs>
                <w:tab w:val="decimal" w:pos="60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" w:type="pct"/>
            <w:gridSpan w:val="2"/>
          </w:tcPr>
          <w:p w14:paraId="4D5D5C72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</w:tcPr>
          <w:p w14:paraId="11B05CC1" w14:textId="61C0EBDB" w:rsidR="00535904" w:rsidRPr="00F45190" w:rsidRDefault="00535904" w:rsidP="0053590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35904" w:rsidRPr="00101791" w14:paraId="201AEE23" w14:textId="77777777" w:rsidTr="00022D97">
        <w:tc>
          <w:tcPr>
            <w:tcW w:w="2261" w:type="pct"/>
          </w:tcPr>
          <w:p w14:paraId="00528C6C" w14:textId="77777777" w:rsidR="00535904" w:rsidRPr="00101791" w:rsidRDefault="00535904" w:rsidP="00535904">
            <w:pPr>
              <w:spacing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17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E1B15F" w14:textId="59E4A509" w:rsidR="00535904" w:rsidRPr="00F45190" w:rsidRDefault="00535904" w:rsidP="00535904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22.45</w:t>
            </w:r>
          </w:p>
        </w:tc>
        <w:tc>
          <w:tcPr>
            <w:tcW w:w="122" w:type="pct"/>
            <w:gridSpan w:val="2"/>
          </w:tcPr>
          <w:p w14:paraId="625E74CF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B4159E" w14:textId="1BCB1579" w:rsidR="00535904" w:rsidRPr="00F45190" w:rsidRDefault="00535904" w:rsidP="00535904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16.7</w:t>
            </w:r>
            <w:r w:rsidRPr="00F451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51" w:type="pct"/>
            <w:gridSpan w:val="2"/>
          </w:tcPr>
          <w:p w14:paraId="03AE483C" w14:textId="77777777" w:rsidR="00535904" w:rsidRPr="00F45190" w:rsidRDefault="00535904" w:rsidP="00535904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bottom w:val="double" w:sz="4" w:space="0" w:color="auto"/>
            </w:tcBorders>
          </w:tcPr>
          <w:p w14:paraId="5015E69C" w14:textId="2DB44C1E" w:rsidR="00535904" w:rsidRPr="00F45190" w:rsidRDefault="00535904" w:rsidP="00535904">
            <w:pPr>
              <w:tabs>
                <w:tab w:val="decimal" w:pos="600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23" w:type="pct"/>
            <w:gridSpan w:val="2"/>
          </w:tcPr>
          <w:p w14:paraId="733CCD14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94735F" w14:textId="75CA4008" w:rsidR="00535904" w:rsidRPr="00F45190" w:rsidRDefault="00535904" w:rsidP="0053590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535904" w:rsidRPr="00101791" w14:paraId="34447DB1" w14:textId="77777777" w:rsidTr="00022D97">
        <w:tc>
          <w:tcPr>
            <w:tcW w:w="2261" w:type="pct"/>
          </w:tcPr>
          <w:p w14:paraId="442E7A79" w14:textId="77777777" w:rsidR="00535904" w:rsidRPr="00101791" w:rsidRDefault="00535904" w:rsidP="00535904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7" w:type="pct"/>
            <w:gridSpan w:val="2"/>
          </w:tcPr>
          <w:p w14:paraId="461D51EB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pct"/>
            <w:gridSpan w:val="2"/>
          </w:tcPr>
          <w:p w14:paraId="6DDC75AA" w14:textId="77777777" w:rsidR="00535904" w:rsidRPr="00F45190" w:rsidRDefault="00535904" w:rsidP="0053590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gridSpan w:val="2"/>
          </w:tcPr>
          <w:p w14:paraId="3D9AFE08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7E105BBC" w14:textId="77777777" w:rsidR="00535904" w:rsidRPr="00F45190" w:rsidRDefault="00535904" w:rsidP="0053590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</w:tcPr>
          <w:p w14:paraId="549C2B8A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gridSpan w:val="2"/>
          </w:tcPr>
          <w:p w14:paraId="063F2ADF" w14:textId="77777777" w:rsidR="00535904" w:rsidRPr="00F45190" w:rsidRDefault="00535904" w:rsidP="0053590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</w:tcPr>
          <w:p w14:paraId="405C6967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5904" w:rsidRPr="00101791" w14:paraId="56D4BC34" w14:textId="77777777" w:rsidTr="00022D97">
        <w:tc>
          <w:tcPr>
            <w:tcW w:w="2261" w:type="pct"/>
          </w:tcPr>
          <w:p w14:paraId="648AAA94" w14:textId="77777777" w:rsidR="00535904" w:rsidRDefault="00535904" w:rsidP="00535904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ส่วนของหนี้สินตามสัญญาเช่าที่ถึงกำหนดชำระ</w:t>
            </w:r>
          </w:p>
          <w:p w14:paraId="4296D102" w14:textId="33FAEB72" w:rsidR="00535904" w:rsidRPr="00101791" w:rsidRDefault="00535904" w:rsidP="00535904">
            <w:pPr>
              <w:spacing w:line="380" w:lineRule="exact"/>
              <w:ind w:left="255" w:right="-198" w:hanging="25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617" w:type="pct"/>
            <w:gridSpan w:val="2"/>
          </w:tcPr>
          <w:p w14:paraId="2EDD0E2C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pct"/>
            <w:gridSpan w:val="2"/>
          </w:tcPr>
          <w:p w14:paraId="71757CA8" w14:textId="77777777" w:rsidR="00535904" w:rsidRPr="00F45190" w:rsidRDefault="00535904" w:rsidP="0053590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gridSpan w:val="2"/>
          </w:tcPr>
          <w:p w14:paraId="433C2E98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76D456E8" w14:textId="77777777" w:rsidR="00535904" w:rsidRPr="00F45190" w:rsidRDefault="00535904" w:rsidP="0053590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</w:tcPr>
          <w:p w14:paraId="4B16EC61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gridSpan w:val="2"/>
          </w:tcPr>
          <w:p w14:paraId="497726DF" w14:textId="77777777" w:rsidR="00535904" w:rsidRPr="00F45190" w:rsidRDefault="00535904" w:rsidP="0053590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</w:tcPr>
          <w:p w14:paraId="7B1B067C" w14:textId="77777777" w:rsidR="00535904" w:rsidRPr="00F45190" w:rsidRDefault="00535904" w:rsidP="0053590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5904" w:rsidRPr="00101791" w14:paraId="69577C2F" w14:textId="77777777" w:rsidTr="00022D97">
        <w:tc>
          <w:tcPr>
            <w:tcW w:w="2261" w:type="pct"/>
          </w:tcPr>
          <w:p w14:paraId="3A450C27" w14:textId="77777777" w:rsidR="00535904" w:rsidRPr="00101791" w:rsidRDefault="00535904" w:rsidP="00535904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1791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17" w:type="pct"/>
            <w:gridSpan w:val="2"/>
            <w:tcBorders>
              <w:bottom w:val="double" w:sz="4" w:space="0" w:color="auto"/>
            </w:tcBorders>
          </w:tcPr>
          <w:p w14:paraId="05F01847" w14:textId="481911C5" w:rsidR="00535904" w:rsidRPr="00F45190" w:rsidRDefault="00535904" w:rsidP="00535904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15.62</w:t>
            </w:r>
          </w:p>
        </w:tc>
        <w:tc>
          <w:tcPr>
            <w:tcW w:w="122" w:type="pct"/>
            <w:gridSpan w:val="2"/>
          </w:tcPr>
          <w:p w14:paraId="66E002AE" w14:textId="77777777" w:rsidR="00535904" w:rsidRPr="00F45190" w:rsidRDefault="00535904" w:rsidP="0053590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tcBorders>
              <w:bottom w:val="double" w:sz="4" w:space="0" w:color="auto"/>
            </w:tcBorders>
          </w:tcPr>
          <w:p w14:paraId="3AD3B177" w14:textId="784D2AAE" w:rsidR="00535904" w:rsidRPr="00F45190" w:rsidRDefault="00535904" w:rsidP="00535904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2.54</w:t>
            </w:r>
          </w:p>
        </w:tc>
        <w:tc>
          <w:tcPr>
            <w:tcW w:w="151" w:type="pct"/>
            <w:gridSpan w:val="2"/>
          </w:tcPr>
          <w:p w14:paraId="664BFD6B" w14:textId="77777777" w:rsidR="00535904" w:rsidRPr="00F45190" w:rsidRDefault="00535904" w:rsidP="0053590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tcBorders>
              <w:bottom w:val="double" w:sz="4" w:space="0" w:color="auto"/>
            </w:tcBorders>
          </w:tcPr>
          <w:p w14:paraId="0C45CDE3" w14:textId="77E918B9" w:rsidR="00535904" w:rsidRPr="00F45190" w:rsidRDefault="00535904" w:rsidP="00535904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14.16</w:t>
            </w:r>
          </w:p>
        </w:tc>
        <w:tc>
          <w:tcPr>
            <w:tcW w:w="123" w:type="pct"/>
            <w:gridSpan w:val="2"/>
          </w:tcPr>
          <w:p w14:paraId="6CF83309" w14:textId="77777777" w:rsidR="00535904" w:rsidRPr="00F45190" w:rsidRDefault="00535904" w:rsidP="0053590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tcBorders>
              <w:bottom w:val="double" w:sz="4" w:space="0" w:color="auto"/>
            </w:tcBorders>
          </w:tcPr>
          <w:p w14:paraId="08CADB9B" w14:textId="17875A15" w:rsidR="00535904" w:rsidRPr="00F45190" w:rsidRDefault="00535904" w:rsidP="00535904">
            <w:pPr>
              <w:pStyle w:val="BodyText"/>
              <w:tabs>
                <w:tab w:val="decimal" w:pos="525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1.55</w:t>
            </w:r>
          </w:p>
        </w:tc>
      </w:tr>
      <w:tr w:rsidR="00535904" w:rsidRPr="00101791" w14:paraId="2C0AD76D" w14:textId="77777777" w:rsidTr="00022D97">
        <w:tc>
          <w:tcPr>
            <w:tcW w:w="2261" w:type="pct"/>
          </w:tcPr>
          <w:p w14:paraId="5C43FDB9" w14:textId="77777777" w:rsidR="00535904" w:rsidRPr="00101791" w:rsidRDefault="00535904" w:rsidP="00535904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7" w:type="pct"/>
            <w:gridSpan w:val="2"/>
            <w:tcBorders>
              <w:top w:val="double" w:sz="4" w:space="0" w:color="auto"/>
            </w:tcBorders>
          </w:tcPr>
          <w:p w14:paraId="37699C91" w14:textId="77777777" w:rsidR="00535904" w:rsidRPr="00F45190" w:rsidRDefault="00535904" w:rsidP="00535904">
            <w:pPr>
              <w:pStyle w:val="BodyText"/>
              <w:tabs>
                <w:tab w:val="decimal" w:pos="511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pct"/>
            <w:gridSpan w:val="2"/>
          </w:tcPr>
          <w:p w14:paraId="69A831E7" w14:textId="77777777" w:rsidR="00535904" w:rsidRPr="00F45190" w:rsidRDefault="00535904" w:rsidP="0053590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tcBorders>
              <w:top w:val="double" w:sz="4" w:space="0" w:color="auto"/>
            </w:tcBorders>
          </w:tcPr>
          <w:p w14:paraId="748F52D7" w14:textId="77777777" w:rsidR="00535904" w:rsidRPr="00F45190" w:rsidRDefault="00535904" w:rsidP="00535904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3969FFD6" w14:textId="77777777" w:rsidR="00535904" w:rsidRPr="00F45190" w:rsidRDefault="00535904" w:rsidP="0053590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double" w:sz="4" w:space="0" w:color="auto"/>
            </w:tcBorders>
          </w:tcPr>
          <w:p w14:paraId="328886CA" w14:textId="77777777" w:rsidR="00535904" w:rsidRPr="00F45190" w:rsidRDefault="00535904" w:rsidP="00535904">
            <w:pPr>
              <w:pStyle w:val="BodyText"/>
              <w:tabs>
                <w:tab w:val="decimal" w:pos="39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gridSpan w:val="2"/>
          </w:tcPr>
          <w:p w14:paraId="3AA7C940" w14:textId="77777777" w:rsidR="00535904" w:rsidRPr="00F45190" w:rsidRDefault="00535904" w:rsidP="0053590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tcBorders>
              <w:top w:val="double" w:sz="4" w:space="0" w:color="auto"/>
            </w:tcBorders>
          </w:tcPr>
          <w:p w14:paraId="51E07C3B" w14:textId="77777777" w:rsidR="00535904" w:rsidRPr="00F45190" w:rsidRDefault="00535904" w:rsidP="00535904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5904" w:rsidRPr="00101791" w14:paraId="1EE611C7" w14:textId="77777777" w:rsidTr="00022D97">
        <w:tc>
          <w:tcPr>
            <w:tcW w:w="2261" w:type="pct"/>
          </w:tcPr>
          <w:p w14:paraId="36F72AF8" w14:textId="6893B359" w:rsidR="00535904" w:rsidRPr="00101791" w:rsidRDefault="00535904" w:rsidP="00535904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17" w:type="pct"/>
            <w:gridSpan w:val="2"/>
          </w:tcPr>
          <w:p w14:paraId="433832AD" w14:textId="77777777" w:rsidR="00535904" w:rsidRPr="00F45190" w:rsidRDefault="00535904" w:rsidP="00535904">
            <w:pPr>
              <w:pStyle w:val="BodyText"/>
              <w:tabs>
                <w:tab w:val="decimal" w:pos="511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pct"/>
            <w:gridSpan w:val="2"/>
          </w:tcPr>
          <w:p w14:paraId="5DFCF4BB" w14:textId="77777777" w:rsidR="00535904" w:rsidRPr="00F45190" w:rsidRDefault="00535904" w:rsidP="0053590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gridSpan w:val="2"/>
          </w:tcPr>
          <w:p w14:paraId="4C459AA0" w14:textId="77777777" w:rsidR="00535904" w:rsidRPr="00F45190" w:rsidRDefault="00535904" w:rsidP="00535904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2549CD29" w14:textId="77777777" w:rsidR="00535904" w:rsidRPr="00F45190" w:rsidRDefault="00535904" w:rsidP="0053590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</w:tcPr>
          <w:p w14:paraId="1B5059FD" w14:textId="77777777" w:rsidR="00535904" w:rsidRPr="00F45190" w:rsidRDefault="00535904" w:rsidP="00535904">
            <w:pPr>
              <w:pStyle w:val="BodyText"/>
              <w:tabs>
                <w:tab w:val="decimal" w:pos="39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gridSpan w:val="2"/>
          </w:tcPr>
          <w:p w14:paraId="74990C4F" w14:textId="77777777" w:rsidR="00535904" w:rsidRPr="00F45190" w:rsidRDefault="00535904" w:rsidP="0053590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</w:tcPr>
          <w:p w14:paraId="2E7A24E4" w14:textId="77777777" w:rsidR="00535904" w:rsidRPr="00F45190" w:rsidRDefault="00535904" w:rsidP="00535904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5904" w:rsidRPr="008860F2" w14:paraId="211A884C" w14:textId="77777777" w:rsidTr="00022D97">
        <w:tc>
          <w:tcPr>
            <w:tcW w:w="2261" w:type="pct"/>
          </w:tcPr>
          <w:p w14:paraId="7B44B5B0" w14:textId="77777777" w:rsidR="00535904" w:rsidRPr="00101791" w:rsidRDefault="00535904" w:rsidP="00535904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1791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17" w:type="pct"/>
            <w:gridSpan w:val="2"/>
            <w:tcBorders>
              <w:bottom w:val="double" w:sz="4" w:space="0" w:color="auto"/>
            </w:tcBorders>
          </w:tcPr>
          <w:p w14:paraId="15FB1C33" w14:textId="36AA977D" w:rsidR="00535904" w:rsidRPr="00F45190" w:rsidRDefault="00535904" w:rsidP="00535904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15.98</w:t>
            </w:r>
          </w:p>
        </w:tc>
        <w:tc>
          <w:tcPr>
            <w:tcW w:w="122" w:type="pct"/>
            <w:gridSpan w:val="2"/>
          </w:tcPr>
          <w:p w14:paraId="5D757C5C" w14:textId="77777777" w:rsidR="00535904" w:rsidRPr="00F45190" w:rsidRDefault="00535904" w:rsidP="0053590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tcBorders>
              <w:bottom w:val="double" w:sz="4" w:space="0" w:color="auto"/>
            </w:tcBorders>
          </w:tcPr>
          <w:p w14:paraId="7F30B939" w14:textId="03E1817D" w:rsidR="00535904" w:rsidRPr="00F45190" w:rsidRDefault="00535904" w:rsidP="00535904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6.62</w:t>
            </w:r>
          </w:p>
        </w:tc>
        <w:tc>
          <w:tcPr>
            <w:tcW w:w="151" w:type="pct"/>
            <w:gridSpan w:val="2"/>
          </w:tcPr>
          <w:p w14:paraId="0B3EBDD1" w14:textId="77777777" w:rsidR="00535904" w:rsidRPr="00F45190" w:rsidRDefault="00535904" w:rsidP="0053590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tcBorders>
              <w:bottom w:val="double" w:sz="4" w:space="0" w:color="auto"/>
            </w:tcBorders>
          </w:tcPr>
          <w:p w14:paraId="0104A304" w14:textId="3E6B676C" w:rsidR="00535904" w:rsidRPr="00F45190" w:rsidRDefault="00535904" w:rsidP="00535904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11.72</w:t>
            </w:r>
          </w:p>
        </w:tc>
        <w:tc>
          <w:tcPr>
            <w:tcW w:w="123" w:type="pct"/>
            <w:gridSpan w:val="2"/>
          </w:tcPr>
          <w:p w14:paraId="29EE8AC0" w14:textId="77777777" w:rsidR="00535904" w:rsidRPr="00F45190" w:rsidRDefault="00535904" w:rsidP="0053590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tcBorders>
              <w:bottom w:val="double" w:sz="4" w:space="0" w:color="auto"/>
            </w:tcBorders>
          </w:tcPr>
          <w:p w14:paraId="3F4DA75E" w14:textId="57A09264" w:rsidR="00535904" w:rsidRPr="00F45190" w:rsidRDefault="00535904" w:rsidP="00535904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3.53</w:t>
            </w:r>
          </w:p>
        </w:tc>
      </w:tr>
    </w:tbl>
    <w:p w14:paraId="3AD9411A" w14:textId="77777777" w:rsidR="00E02A2D" w:rsidRDefault="00E02A2D"/>
    <w:tbl>
      <w:tblPr>
        <w:tblStyle w:val="TableGrid"/>
        <w:tblW w:w="97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520"/>
        <w:gridCol w:w="43"/>
        <w:gridCol w:w="193"/>
        <w:gridCol w:w="41"/>
        <w:gridCol w:w="1202"/>
        <w:gridCol w:w="61"/>
        <w:gridCol w:w="172"/>
        <w:gridCol w:w="61"/>
        <w:gridCol w:w="1034"/>
        <w:gridCol w:w="60"/>
        <w:gridCol w:w="173"/>
        <w:gridCol w:w="60"/>
        <w:gridCol w:w="1049"/>
        <w:gridCol w:w="60"/>
        <w:gridCol w:w="173"/>
        <w:gridCol w:w="60"/>
        <w:gridCol w:w="1058"/>
        <w:gridCol w:w="110"/>
      </w:tblGrid>
      <w:tr w:rsidR="006D4AFA" w:rsidRPr="00124898" w14:paraId="32453036" w14:textId="77777777" w:rsidTr="00D87F8A">
        <w:tc>
          <w:tcPr>
            <w:tcW w:w="2610" w:type="dxa"/>
            <w:shd w:val="clear" w:color="auto" w:fill="auto"/>
            <w:vAlign w:val="bottom"/>
          </w:tcPr>
          <w:p w14:paraId="2E5FDB86" w14:textId="6ABE7471" w:rsidR="006D4AFA" w:rsidRPr="006D4AFA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1520" w:type="dxa"/>
            <w:vAlign w:val="bottom"/>
          </w:tcPr>
          <w:p w14:paraId="2E755D60" w14:textId="08D112C9" w:rsidR="006D4AFA" w:rsidRPr="006D4AFA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6D4AFA"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678C0078" w14:textId="77777777" w:rsidR="006D4AFA" w:rsidRPr="006D4AFA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4" w:type="dxa"/>
            <w:gridSpan w:val="15"/>
            <w:vAlign w:val="bottom"/>
          </w:tcPr>
          <w:p w14:paraId="00FAD836" w14:textId="1C282325" w:rsidR="006D4AFA" w:rsidRPr="006D4AFA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4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D4AFA" w:rsidRPr="001B0457" w14:paraId="4CE6137C" w14:textId="77777777" w:rsidTr="00D87F8A">
        <w:tc>
          <w:tcPr>
            <w:tcW w:w="2610" w:type="dxa"/>
            <w:vAlign w:val="bottom"/>
          </w:tcPr>
          <w:p w14:paraId="235761FC" w14:textId="29767F26" w:rsidR="006D4AFA" w:rsidRPr="001B0457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B045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</w:t>
            </w:r>
            <w:r w:rsidRPr="001B045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ระยะสั้น</w:t>
            </w:r>
          </w:p>
        </w:tc>
        <w:tc>
          <w:tcPr>
            <w:tcW w:w="1520" w:type="dxa"/>
            <w:vAlign w:val="bottom"/>
          </w:tcPr>
          <w:p w14:paraId="6A56C1C5" w14:textId="77777777" w:rsidR="006D4AFA" w:rsidRPr="001B0457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0457">
              <w:rPr>
                <w:rFonts w:asciiTheme="majorBidi" w:hAnsiTheme="majorBidi" w:cstheme="majorBidi"/>
                <w:sz w:val="28"/>
                <w:szCs w:val="28"/>
                <w:cs/>
              </w:rPr>
              <w:t>ณ วันสิ้นปี</w:t>
            </w:r>
          </w:p>
        </w:tc>
        <w:tc>
          <w:tcPr>
            <w:tcW w:w="236" w:type="dxa"/>
            <w:gridSpan w:val="2"/>
            <w:vAlign w:val="bottom"/>
          </w:tcPr>
          <w:p w14:paraId="1D54941F" w14:textId="77777777" w:rsidR="006D4AFA" w:rsidRPr="001B0457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gridSpan w:val="3"/>
            <w:vAlign w:val="bottom"/>
          </w:tcPr>
          <w:p w14:paraId="50C33A7C" w14:textId="77777777" w:rsidR="006D4AFA" w:rsidRPr="001B0457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0457">
              <w:rPr>
                <w:rFonts w:asciiTheme="majorBidi" w:hAnsiTheme="majorBidi" w:cstheme="majorBidi"/>
                <w:sz w:val="28"/>
                <w:szCs w:val="28"/>
                <w:cs/>
              </w:rPr>
              <w:t>ณ วันต้นปี</w:t>
            </w:r>
          </w:p>
        </w:tc>
        <w:tc>
          <w:tcPr>
            <w:tcW w:w="233" w:type="dxa"/>
            <w:gridSpan w:val="2"/>
            <w:vAlign w:val="bottom"/>
          </w:tcPr>
          <w:p w14:paraId="6CA77CFD" w14:textId="77777777" w:rsidR="006D4AFA" w:rsidRPr="001B0457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7072DCDC" w14:textId="77777777" w:rsidR="006D4AFA" w:rsidRPr="001B0457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045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3" w:type="dxa"/>
            <w:gridSpan w:val="2"/>
            <w:vAlign w:val="bottom"/>
          </w:tcPr>
          <w:p w14:paraId="018FD3F2" w14:textId="77777777" w:rsidR="006D4AFA" w:rsidRPr="001B0457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05C28D4F" w14:textId="77777777" w:rsidR="006D4AFA" w:rsidRPr="001B0457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0457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3" w:type="dxa"/>
            <w:gridSpan w:val="2"/>
            <w:vAlign w:val="bottom"/>
          </w:tcPr>
          <w:p w14:paraId="13B3D17E" w14:textId="77777777" w:rsidR="006D4AFA" w:rsidRPr="001B0457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747879D0" w14:textId="77777777" w:rsidR="006D4AFA" w:rsidRPr="001B0457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0457">
              <w:rPr>
                <w:rFonts w:asciiTheme="majorBidi" w:hAnsiTheme="majorBidi" w:cstheme="majorBidi"/>
                <w:sz w:val="28"/>
                <w:szCs w:val="28"/>
                <w:cs/>
              </w:rPr>
              <w:t>ณ วันสิ้นปี</w:t>
            </w:r>
          </w:p>
        </w:tc>
      </w:tr>
      <w:tr w:rsidR="006D4AFA" w:rsidRPr="001B0457" w14:paraId="7F2B7480" w14:textId="77777777" w:rsidTr="00D87F8A">
        <w:tc>
          <w:tcPr>
            <w:tcW w:w="2610" w:type="dxa"/>
            <w:vAlign w:val="bottom"/>
          </w:tcPr>
          <w:p w14:paraId="31864FE5" w14:textId="68EC6426" w:rsidR="006D4AFA" w:rsidRPr="001B0457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520" w:type="dxa"/>
            <w:vAlign w:val="bottom"/>
          </w:tcPr>
          <w:p w14:paraId="08B3C17D" w14:textId="77777777" w:rsidR="006D4AFA" w:rsidRPr="001B0457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B04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B04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36" w:type="dxa"/>
            <w:gridSpan w:val="2"/>
            <w:vAlign w:val="bottom"/>
          </w:tcPr>
          <w:p w14:paraId="73127BD9" w14:textId="77777777" w:rsidR="006D4AFA" w:rsidRPr="001B0457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4" w:type="dxa"/>
            <w:gridSpan w:val="15"/>
            <w:vAlign w:val="bottom"/>
          </w:tcPr>
          <w:p w14:paraId="272630D0" w14:textId="77777777" w:rsidR="006D4AFA" w:rsidRPr="001B0457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B04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D4AFA" w:rsidRPr="001B0457" w14:paraId="6A5C3345" w14:textId="77777777" w:rsidTr="00D87F8A">
        <w:tc>
          <w:tcPr>
            <w:tcW w:w="2610" w:type="dxa"/>
            <w:vAlign w:val="bottom"/>
          </w:tcPr>
          <w:p w14:paraId="412143A4" w14:textId="77777777" w:rsidR="006D4AFA" w:rsidRPr="001B0457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</w:pPr>
            <w:r w:rsidRPr="001B045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  <w:t>2564</w:t>
            </w:r>
          </w:p>
        </w:tc>
        <w:tc>
          <w:tcPr>
            <w:tcW w:w="1520" w:type="dxa"/>
            <w:vAlign w:val="bottom"/>
          </w:tcPr>
          <w:p w14:paraId="342CCF35" w14:textId="77777777" w:rsidR="006D4AFA" w:rsidRPr="001B0457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615FBEC" w14:textId="77777777" w:rsidR="006D4AFA" w:rsidRPr="001B0457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gridSpan w:val="3"/>
            <w:vAlign w:val="bottom"/>
          </w:tcPr>
          <w:p w14:paraId="046E5425" w14:textId="77777777" w:rsidR="006D4AFA" w:rsidRPr="001B0457" w:rsidRDefault="006D4AFA" w:rsidP="0090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  <w:tab w:val="left" w:pos="936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gridSpan w:val="2"/>
            <w:vAlign w:val="bottom"/>
          </w:tcPr>
          <w:p w14:paraId="179EC6E4" w14:textId="77777777" w:rsidR="006D4AFA" w:rsidRPr="001B0457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4140DC30" w14:textId="77777777" w:rsidR="006D4AFA" w:rsidRPr="001B0457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3" w:type="dxa"/>
            <w:gridSpan w:val="2"/>
            <w:vAlign w:val="bottom"/>
          </w:tcPr>
          <w:p w14:paraId="704C0297" w14:textId="77777777" w:rsidR="006D4AFA" w:rsidRPr="001B0457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2F0C3CF0" w14:textId="77777777" w:rsidR="006D4AFA" w:rsidRPr="001B0457" w:rsidRDefault="006D4AFA" w:rsidP="00E5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3" w:type="dxa"/>
            <w:gridSpan w:val="2"/>
            <w:vAlign w:val="bottom"/>
          </w:tcPr>
          <w:p w14:paraId="038A9430" w14:textId="77777777" w:rsidR="006D4AFA" w:rsidRPr="001B0457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7663B679" w14:textId="77777777" w:rsidR="006D4AFA" w:rsidRPr="001B0457" w:rsidRDefault="006D4AFA" w:rsidP="00E5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6"/>
                <w:tab w:val="left" w:pos="69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76C4F" w:rsidRPr="001B0457" w14:paraId="54959EB1" w14:textId="77777777" w:rsidTr="00D87F8A">
        <w:tc>
          <w:tcPr>
            <w:tcW w:w="2610" w:type="dxa"/>
          </w:tcPr>
          <w:p w14:paraId="302E4856" w14:textId="474D22EA" w:rsidR="00D76C4F" w:rsidRPr="001B0457" w:rsidRDefault="00D76C4F" w:rsidP="00D7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045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</w:t>
            </w:r>
            <w:r w:rsidRPr="001B0457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520" w:type="dxa"/>
          </w:tcPr>
          <w:p w14:paraId="7A99EA66" w14:textId="50D1A5E1" w:rsidR="00D76C4F" w:rsidRPr="001B0457" w:rsidRDefault="00D76C4F" w:rsidP="00D7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0457">
              <w:rPr>
                <w:rFonts w:asciiTheme="majorBidi" w:hAnsiTheme="majorBidi" w:cstheme="majorBidi"/>
                <w:sz w:val="28"/>
                <w:szCs w:val="28"/>
              </w:rPr>
              <w:t>0.75</w:t>
            </w:r>
          </w:p>
        </w:tc>
        <w:tc>
          <w:tcPr>
            <w:tcW w:w="236" w:type="dxa"/>
            <w:gridSpan w:val="2"/>
          </w:tcPr>
          <w:p w14:paraId="7DC23F1D" w14:textId="77777777" w:rsidR="00D76C4F" w:rsidRPr="001B0457" w:rsidRDefault="00D76C4F" w:rsidP="00D7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</w:tcPr>
          <w:p w14:paraId="1FFC49AD" w14:textId="485FABE6" w:rsidR="00D76C4F" w:rsidRPr="00497F85" w:rsidRDefault="00D76C4F" w:rsidP="00E5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9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7F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3" w:type="dxa"/>
            <w:gridSpan w:val="2"/>
          </w:tcPr>
          <w:p w14:paraId="2CA33B5B" w14:textId="77777777" w:rsidR="00D76C4F" w:rsidRPr="001B0457" w:rsidRDefault="00D76C4F" w:rsidP="00D7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gridSpan w:val="2"/>
          </w:tcPr>
          <w:p w14:paraId="0D28CCCE" w14:textId="1A655D83" w:rsidR="00D76C4F" w:rsidRPr="001B0457" w:rsidRDefault="00D76C4F" w:rsidP="00D7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B0457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33" w:type="dxa"/>
            <w:gridSpan w:val="2"/>
          </w:tcPr>
          <w:p w14:paraId="7145BDE5" w14:textId="77777777" w:rsidR="00D76C4F" w:rsidRPr="001B0457" w:rsidRDefault="00D76C4F" w:rsidP="00D7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 w14:paraId="1B92E9D6" w14:textId="2F3F7FE7" w:rsidR="00D76C4F" w:rsidRPr="001B0457" w:rsidRDefault="00D76C4F" w:rsidP="00D7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B0457">
              <w:rPr>
                <w:rFonts w:asciiTheme="majorBidi" w:hAnsiTheme="majorBidi" w:cstheme="majorBidi"/>
                <w:sz w:val="28"/>
                <w:szCs w:val="28"/>
              </w:rPr>
              <w:t>(0.50)</w:t>
            </w:r>
          </w:p>
        </w:tc>
        <w:tc>
          <w:tcPr>
            <w:tcW w:w="233" w:type="dxa"/>
            <w:gridSpan w:val="2"/>
          </w:tcPr>
          <w:p w14:paraId="6E218317" w14:textId="77777777" w:rsidR="00D76C4F" w:rsidRPr="001B0457" w:rsidRDefault="00D76C4F" w:rsidP="00D7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</w:tcPr>
          <w:p w14:paraId="16AF0D15" w14:textId="17483470" w:rsidR="00D76C4F" w:rsidRPr="00497F85" w:rsidRDefault="00D76C4F" w:rsidP="00E5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948"/>
              </w:tabs>
              <w:spacing w:line="240" w:lineRule="auto"/>
              <w:ind w:left="156" w:right="-144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7F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0.50</w:t>
            </w:r>
          </w:p>
        </w:tc>
      </w:tr>
      <w:tr w:rsidR="006D4AFA" w:rsidRPr="001B0457" w14:paraId="5E835647" w14:textId="77777777" w:rsidTr="00D87F8A">
        <w:tc>
          <w:tcPr>
            <w:tcW w:w="2610" w:type="dxa"/>
          </w:tcPr>
          <w:p w14:paraId="4D81DEBB" w14:textId="77777777" w:rsidR="006D4AFA" w:rsidRPr="001B0457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0" w:type="dxa"/>
          </w:tcPr>
          <w:p w14:paraId="0A4A851A" w14:textId="77777777" w:rsidR="006D4AFA" w:rsidRPr="001B0457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7E0EFC3" w14:textId="77777777" w:rsidR="006D4AFA" w:rsidRPr="001B0457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gridSpan w:val="3"/>
            <w:tcBorders>
              <w:top w:val="double" w:sz="4" w:space="0" w:color="auto"/>
            </w:tcBorders>
          </w:tcPr>
          <w:p w14:paraId="3B5B0A52" w14:textId="77777777" w:rsidR="006D4AFA" w:rsidRPr="001B0457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  <w:gridSpan w:val="2"/>
          </w:tcPr>
          <w:p w14:paraId="2EA7B6A5" w14:textId="77777777" w:rsidR="006D4AFA" w:rsidRPr="001B0457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gridSpan w:val="2"/>
          </w:tcPr>
          <w:p w14:paraId="73169D06" w14:textId="77777777" w:rsidR="006D4AFA" w:rsidRPr="001B0457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  <w:gridSpan w:val="2"/>
          </w:tcPr>
          <w:p w14:paraId="4592DB27" w14:textId="77777777" w:rsidR="006D4AFA" w:rsidRPr="001B0457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 w14:paraId="2DEE3745" w14:textId="77777777" w:rsidR="006D4AFA" w:rsidRPr="001B0457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  <w:gridSpan w:val="2"/>
          </w:tcPr>
          <w:p w14:paraId="26CB0C36" w14:textId="77777777" w:rsidR="006D4AFA" w:rsidRPr="001B0457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gridSpan w:val="2"/>
            <w:tcBorders>
              <w:top w:val="double" w:sz="4" w:space="0" w:color="auto"/>
            </w:tcBorders>
          </w:tcPr>
          <w:p w14:paraId="56A04BA8" w14:textId="77777777" w:rsidR="006D4AFA" w:rsidRPr="00497F85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D4AFA" w:rsidRPr="001B0457" w14:paraId="6F6BADD8" w14:textId="77777777" w:rsidTr="00D87F8A">
        <w:tc>
          <w:tcPr>
            <w:tcW w:w="2610" w:type="dxa"/>
          </w:tcPr>
          <w:p w14:paraId="6F91D15C" w14:textId="77777777" w:rsidR="006D4AFA" w:rsidRPr="001B0457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B04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520" w:type="dxa"/>
          </w:tcPr>
          <w:p w14:paraId="4819A205" w14:textId="77777777" w:rsidR="006D4AFA" w:rsidRPr="001B0457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A696D5D" w14:textId="77777777" w:rsidR="006D4AFA" w:rsidRPr="001B0457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gridSpan w:val="3"/>
          </w:tcPr>
          <w:p w14:paraId="59955091" w14:textId="77777777" w:rsidR="006D4AFA" w:rsidRPr="001B0457" w:rsidRDefault="006D4AFA" w:rsidP="006F1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  <w:tab w:val="left" w:pos="97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  <w:gridSpan w:val="2"/>
          </w:tcPr>
          <w:p w14:paraId="5040A4F7" w14:textId="77777777" w:rsidR="006D4AFA" w:rsidRPr="001B0457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gridSpan w:val="2"/>
          </w:tcPr>
          <w:p w14:paraId="5B056CD9" w14:textId="77777777" w:rsidR="006D4AFA" w:rsidRPr="001B0457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  <w:gridSpan w:val="2"/>
          </w:tcPr>
          <w:p w14:paraId="7A2DA7DB" w14:textId="77777777" w:rsidR="006D4AFA" w:rsidRPr="001B0457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 w14:paraId="448D7365" w14:textId="77777777" w:rsidR="006D4AFA" w:rsidRPr="001B0457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  <w:gridSpan w:val="2"/>
          </w:tcPr>
          <w:p w14:paraId="0190C6D5" w14:textId="77777777" w:rsidR="006D4AFA" w:rsidRPr="001B0457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2A288464" w14:textId="77777777" w:rsidR="006D4AFA" w:rsidRPr="00497F85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D4AFA" w:rsidRPr="001B0457" w14:paraId="3B8656B9" w14:textId="77777777" w:rsidTr="00D87F8A">
        <w:tc>
          <w:tcPr>
            <w:tcW w:w="2610" w:type="dxa"/>
          </w:tcPr>
          <w:p w14:paraId="10F921AF" w14:textId="643D2787" w:rsidR="006D4AFA" w:rsidRPr="001B0457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045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</w:t>
            </w:r>
            <w:r w:rsidRPr="001B0457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520" w:type="dxa"/>
          </w:tcPr>
          <w:p w14:paraId="408DE927" w14:textId="1B3085A8" w:rsidR="006D4AFA" w:rsidRPr="001B0457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04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1F3647F3" w14:textId="77777777" w:rsidR="006D4AFA" w:rsidRPr="001B0457" w:rsidRDefault="006D4AF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gridSpan w:val="3"/>
            <w:tcBorders>
              <w:bottom w:val="double" w:sz="4" w:space="0" w:color="auto"/>
            </w:tcBorders>
          </w:tcPr>
          <w:p w14:paraId="0072F366" w14:textId="3648C326" w:rsidR="006D4AFA" w:rsidRPr="00497F85" w:rsidRDefault="006D4AFA" w:rsidP="00E5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7F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3.20</w:t>
            </w:r>
          </w:p>
        </w:tc>
        <w:tc>
          <w:tcPr>
            <w:tcW w:w="233" w:type="dxa"/>
            <w:gridSpan w:val="2"/>
          </w:tcPr>
          <w:p w14:paraId="54F0336B" w14:textId="77777777" w:rsidR="006D4AFA" w:rsidRPr="001B0457" w:rsidRDefault="006D4AFA" w:rsidP="006D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gridSpan w:val="2"/>
          </w:tcPr>
          <w:p w14:paraId="1DF185E3" w14:textId="727E8383" w:rsidR="006D4AFA" w:rsidRPr="001B0457" w:rsidRDefault="006D4AFA" w:rsidP="006D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B0457">
              <w:rPr>
                <w:rFonts w:asciiTheme="majorBidi" w:hAnsiTheme="majorBidi" w:cstheme="majorBidi"/>
                <w:sz w:val="28"/>
                <w:szCs w:val="28"/>
              </w:rPr>
              <w:t>0.40</w:t>
            </w:r>
          </w:p>
        </w:tc>
        <w:tc>
          <w:tcPr>
            <w:tcW w:w="233" w:type="dxa"/>
            <w:gridSpan w:val="2"/>
          </w:tcPr>
          <w:p w14:paraId="55AA17A0" w14:textId="77777777" w:rsidR="006D4AFA" w:rsidRPr="001B0457" w:rsidRDefault="006D4AFA" w:rsidP="006D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 w14:paraId="79593DDF" w14:textId="1A8CE79D" w:rsidR="006D4AFA" w:rsidRPr="001B0457" w:rsidRDefault="006D4AFA" w:rsidP="006D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B0457">
              <w:rPr>
                <w:rFonts w:asciiTheme="majorBidi" w:hAnsiTheme="majorBidi" w:cstheme="majorBidi"/>
                <w:sz w:val="28"/>
                <w:szCs w:val="28"/>
              </w:rPr>
              <w:t>(3.60)</w:t>
            </w:r>
          </w:p>
        </w:tc>
        <w:tc>
          <w:tcPr>
            <w:tcW w:w="233" w:type="dxa"/>
            <w:gridSpan w:val="2"/>
          </w:tcPr>
          <w:p w14:paraId="6FA791AA" w14:textId="77777777" w:rsidR="006D4AFA" w:rsidRPr="001B0457" w:rsidRDefault="006D4AFA" w:rsidP="006D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2"/>
            <w:tcBorders>
              <w:bottom w:val="double" w:sz="4" w:space="0" w:color="auto"/>
            </w:tcBorders>
          </w:tcPr>
          <w:p w14:paraId="0A8C1821" w14:textId="145912FE" w:rsidR="006D4AFA" w:rsidRPr="00497F85" w:rsidRDefault="006D4AFA" w:rsidP="006D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  <w:tab w:val="decimal" w:pos="948"/>
              </w:tabs>
              <w:spacing w:line="240" w:lineRule="auto"/>
              <w:ind w:left="-95" w:righ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7F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BB5B8B" w:rsidRPr="001B0457" w14:paraId="14AD52F5" w14:textId="77777777" w:rsidTr="00D87F8A">
        <w:trPr>
          <w:gridAfter w:val="1"/>
          <w:wAfter w:w="110" w:type="dxa"/>
        </w:trPr>
        <w:tc>
          <w:tcPr>
            <w:tcW w:w="2610" w:type="dxa"/>
            <w:shd w:val="clear" w:color="auto" w:fill="auto"/>
            <w:vAlign w:val="bottom"/>
          </w:tcPr>
          <w:p w14:paraId="04EF8CE0" w14:textId="77777777" w:rsidR="00BB5B8B" w:rsidRPr="001B0457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563" w:type="dxa"/>
            <w:gridSpan w:val="2"/>
            <w:vAlign w:val="bottom"/>
          </w:tcPr>
          <w:p w14:paraId="74FC1C21" w14:textId="77777777" w:rsidR="00BB5B8B" w:rsidRPr="001B0457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04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1B0457"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4" w:type="dxa"/>
            <w:gridSpan w:val="2"/>
            <w:vAlign w:val="bottom"/>
          </w:tcPr>
          <w:p w14:paraId="06D00505" w14:textId="77777777" w:rsidR="00BB5B8B" w:rsidRPr="001B0457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3" w:type="dxa"/>
            <w:gridSpan w:val="13"/>
            <w:vAlign w:val="bottom"/>
          </w:tcPr>
          <w:p w14:paraId="755D3B00" w14:textId="7A53BACD" w:rsidR="00BB5B8B" w:rsidRPr="001B0457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04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1B045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B5B8B" w:rsidRPr="001B0457" w14:paraId="51C9E011" w14:textId="77777777" w:rsidTr="00D87F8A">
        <w:trPr>
          <w:gridAfter w:val="1"/>
          <w:wAfter w:w="110" w:type="dxa"/>
        </w:trPr>
        <w:tc>
          <w:tcPr>
            <w:tcW w:w="2610" w:type="dxa"/>
            <w:vAlign w:val="bottom"/>
          </w:tcPr>
          <w:p w14:paraId="58544078" w14:textId="77777777" w:rsidR="00BB5B8B" w:rsidRPr="001B0457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B045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</w:t>
            </w:r>
            <w:r w:rsidRPr="001B045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ระยะสั้น</w:t>
            </w:r>
          </w:p>
        </w:tc>
        <w:tc>
          <w:tcPr>
            <w:tcW w:w="1563" w:type="dxa"/>
            <w:gridSpan w:val="2"/>
            <w:vAlign w:val="bottom"/>
          </w:tcPr>
          <w:p w14:paraId="333A0FAA" w14:textId="77777777" w:rsidR="00BB5B8B" w:rsidRPr="001B0457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0457">
              <w:rPr>
                <w:rFonts w:asciiTheme="majorBidi" w:hAnsiTheme="majorBidi" w:cstheme="majorBidi"/>
                <w:sz w:val="28"/>
                <w:szCs w:val="28"/>
                <w:cs/>
              </w:rPr>
              <w:t>ณ วันสิ้นปี</w:t>
            </w:r>
          </w:p>
        </w:tc>
        <w:tc>
          <w:tcPr>
            <w:tcW w:w="234" w:type="dxa"/>
            <w:gridSpan w:val="2"/>
            <w:vAlign w:val="bottom"/>
          </w:tcPr>
          <w:p w14:paraId="5577BEF4" w14:textId="77777777" w:rsidR="00BB5B8B" w:rsidRPr="001B0457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bottom"/>
          </w:tcPr>
          <w:p w14:paraId="6DE57A71" w14:textId="77777777" w:rsidR="00BB5B8B" w:rsidRPr="001B0457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0457">
              <w:rPr>
                <w:rFonts w:asciiTheme="majorBidi" w:hAnsiTheme="majorBidi" w:cstheme="majorBidi"/>
                <w:sz w:val="28"/>
                <w:szCs w:val="28"/>
                <w:cs/>
              </w:rPr>
              <w:t>ณ วันต้นปี</w:t>
            </w:r>
          </w:p>
        </w:tc>
        <w:tc>
          <w:tcPr>
            <w:tcW w:w="233" w:type="dxa"/>
            <w:gridSpan w:val="2"/>
            <w:vAlign w:val="bottom"/>
          </w:tcPr>
          <w:p w14:paraId="17973F28" w14:textId="77777777" w:rsidR="00BB5B8B" w:rsidRPr="001B0457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205EAFFC" w14:textId="77777777" w:rsidR="00BB5B8B" w:rsidRPr="001B0457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045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3" w:type="dxa"/>
            <w:gridSpan w:val="2"/>
            <w:vAlign w:val="bottom"/>
          </w:tcPr>
          <w:p w14:paraId="6B9210D7" w14:textId="77777777" w:rsidR="00BB5B8B" w:rsidRPr="001B0457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5D9CEE15" w14:textId="77777777" w:rsidR="00BB5B8B" w:rsidRPr="001B0457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0457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3" w:type="dxa"/>
            <w:gridSpan w:val="2"/>
            <w:vAlign w:val="bottom"/>
          </w:tcPr>
          <w:p w14:paraId="68667DB5" w14:textId="77777777" w:rsidR="00BB5B8B" w:rsidRPr="001B0457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3EF1800A" w14:textId="77777777" w:rsidR="00BB5B8B" w:rsidRPr="001B0457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0457">
              <w:rPr>
                <w:rFonts w:asciiTheme="majorBidi" w:hAnsiTheme="majorBidi" w:cstheme="majorBidi"/>
                <w:sz w:val="28"/>
                <w:szCs w:val="28"/>
                <w:cs/>
              </w:rPr>
              <w:t>ณ วันสิ้นปี</w:t>
            </w:r>
          </w:p>
        </w:tc>
      </w:tr>
      <w:tr w:rsidR="00BB5B8B" w:rsidRPr="001B0457" w14:paraId="3D5425CB" w14:textId="77777777" w:rsidTr="00D87F8A">
        <w:trPr>
          <w:gridAfter w:val="1"/>
          <w:wAfter w:w="110" w:type="dxa"/>
        </w:trPr>
        <w:tc>
          <w:tcPr>
            <w:tcW w:w="2610" w:type="dxa"/>
            <w:vAlign w:val="bottom"/>
          </w:tcPr>
          <w:p w14:paraId="48A5BD3F" w14:textId="77777777" w:rsidR="00BB5B8B" w:rsidRPr="001B0457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563" w:type="dxa"/>
            <w:gridSpan w:val="2"/>
            <w:vAlign w:val="bottom"/>
          </w:tcPr>
          <w:p w14:paraId="195A0842" w14:textId="77777777" w:rsidR="00BB5B8B" w:rsidRPr="001B0457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B04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B04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34" w:type="dxa"/>
            <w:gridSpan w:val="2"/>
            <w:vAlign w:val="bottom"/>
          </w:tcPr>
          <w:p w14:paraId="2DFB94CF" w14:textId="77777777" w:rsidR="00BB5B8B" w:rsidRPr="001B0457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3" w:type="dxa"/>
            <w:gridSpan w:val="13"/>
            <w:vAlign w:val="bottom"/>
          </w:tcPr>
          <w:p w14:paraId="278891F5" w14:textId="77777777" w:rsidR="00BB5B8B" w:rsidRPr="001B0457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B04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B5B8B" w:rsidRPr="001B0457" w14:paraId="77BE14B9" w14:textId="77777777" w:rsidTr="00D87F8A">
        <w:trPr>
          <w:gridAfter w:val="1"/>
          <w:wAfter w:w="110" w:type="dxa"/>
        </w:trPr>
        <w:tc>
          <w:tcPr>
            <w:tcW w:w="2610" w:type="dxa"/>
            <w:vAlign w:val="bottom"/>
          </w:tcPr>
          <w:p w14:paraId="603AA2A7" w14:textId="77777777" w:rsidR="00BB5B8B" w:rsidRPr="001B0457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</w:pPr>
            <w:r w:rsidRPr="001B045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  <w:t>2564</w:t>
            </w:r>
          </w:p>
        </w:tc>
        <w:tc>
          <w:tcPr>
            <w:tcW w:w="1563" w:type="dxa"/>
            <w:gridSpan w:val="2"/>
            <w:vAlign w:val="bottom"/>
          </w:tcPr>
          <w:p w14:paraId="447ECC91" w14:textId="77777777" w:rsidR="00BB5B8B" w:rsidRPr="001B0457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4F7A9FBB" w14:textId="77777777" w:rsidR="00BB5B8B" w:rsidRPr="001B0457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bottom"/>
          </w:tcPr>
          <w:p w14:paraId="2E4EA698" w14:textId="77777777" w:rsidR="00BB5B8B" w:rsidRPr="001B0457" w:rsidRDefault="00BB5B8B" w:rsidP="00E5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gridSpan w:val="2"/>
            <w:vAlign w:val="bottom"/>
          </w:tcPr>
          <w:p w14:paraId="1A59F102" w14:textId="77777777" w:rsidR="00BB5B8B" w:rsidRPr="001B0457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077FA0C3" w14:textId="77777777" w:rsidR="00BB5B8B" w:rsidRPr="001B0457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3" w:type="dxa"/>
            <w:gridSpan w:val="2"/>
            <w:vAlign w:val="bottom"/>
          </w:tcPr>
          <w:p w14:paraId="464713CF" w14:textId="77777777" w:rsidR="00BB5B8B" w:rsidRPr="001B0457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2FCFC42B" w14:textId="77777777" w:rsidR="00BB5B8B" w:rsidRPr="001B0457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3" w:type="dxa"/>
            <w:gridSpan w:val="2"/>
            <w:vAlign w:val="bottom"/>
          </w:tcPr>
          <w:p w14:paraId="50A56289" w14:textId="77777777" w:rsidR="00BB5B8B" w:rsidRPr="001B0457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73C21575" w14:textId="77777777" w:rsidR="00BB5B8B" w:rsidRPr="001B0457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B5B8B" w:rsidRPr="00774151" w14:paraId="5D673E83" w14:textId="77777777" w:rsidTr="00D87F8A">
        <w:trPr>
          <w:gridAfter w:val="1"/>
          <w:wAfter w:w="110" w:type="dxa"/>
        </w:trPr>
        <w:tc>
          <w:tcPr>
            <w:tcW w:w="2610" w:type="dxa"/>
          </w:tcPr>
          <w:p w14:paraId="522DFAB6" w14:textId="7AD99B13" w:rsidR="00BB5B8B" w:rsidRPr="001B0457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045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63" w:type="dxa"/>
            <w:gridSpan w:val="2"/>
          </w:tcPr>
          <w:p w14:paraId="48F7FB8C" w14:textId="67D846AE" w:rsidR="00BB5B8B" w:rsidRPr="001B0457" w:rsidRDefault="00104C8D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0457">
              <w:rPr>
                <w:rFonts w:asciiTheme="majorBidi" w:hAnsiTheme="majorBidi" w:cstheme="majorBidi"/>
                <w:sz w:val="28"/>
                <w:szCs w:val="28"/>
              </w:rPr>
              <w:t>0.50</w:t>
            </w:r>
            <w:r w:rsidR="00E02A2D">
              <w:rPr>
                <w:rFonts w:asciiTheme="majorBidi" w:hAnsiTheme="majorBidi" w:cstheme="majorBidi"/>
                <w:sz w:val="28"/>
                <w:szCs w:val="28"/>
              </w:rPr>
              <w:t xml:space="preserve">, 0.55, </w:t>
            </w:r>
            <w:r w:rsidRPr="001B0457">
              <w:rPr>
                <w:rFonts w:asciiTheme="majorBidi" w:hAnsiTheme="majorBidi" w:cstheme="majorBidi"/>
                <w:sz w:val="28"/>
                <w:szCs w:val="28"/>
              </w:rPr>
              <w:t>2.60</w:t>
            </w:r>
          </w:p>
        </w:tc>
        <w:tc>
          <w:tcPr>
            <w:tcW w:w="234" w:type="dxa"/>
            <w:gridSpan w:val="2"/>
          </w:tcPr>
          <w:p w14:paraId="6C7A051F" w14:textId="77777777" w:rsidR="00BB5B8B" w:rsidRPr="001B0457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023593F" w14:textId="64660292" w:rsidR="00BB5B8B" w:rsidRPr="00497F85" w:rsidRDefault="00BB5B8B" w:rsidP="00FF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29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7F85">
              <w:rPr>
                <w:rFonts w:ascii="Angsana New" w:hAnsi="Angsana New"/>
                <w:b/>
                <w:bCs/>
                <w:sz w:val="28"/>
                <w:szCs w:val="28"/>
              </w:rPr>
              <w:t>1,657.80</w:t>
            </w:r>
          </w:p>
        </w:tc>
        <w:tc>
          <w:tcPr>
            <w:tcW w:w="233" w:type="dxa"/>
            <w:gridSpan w:val="2"/>
          </w:tcPr>
          <w:p w14:paraId="0723776B" w14:textId="77777777" w:rsidR="00BB5B8B" w:rsidRPr="001B0457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gridSpan w:val="2"/>
          </w:tcPr>
          <w:p w14:paraId="76A8F9D1" w14:textId="150ED7EF" w:rsidR="00BB5B8B" w:rsidRPr="001B0457" w:rsidRDefault="00104C8D" w:rsidP="00E02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B0457">
              <w:rPr>
                <w:rFonts w:asciiTheme="majorBidi" w:hAnsiTheme="majorBidi" w:cstheme="majorBidi"/>
                <w:sz w:val="28"/>
                <w:szCs w:val="28"/>
              </w:rPr>
              <w:t>91.00</w:t>
            </w:r>
          </w:p>
        </w:tc>
        <w:tc>
          <w:tcPr>
            <w:tcW w:w="233" w:type="dxa"/>
            <w:gridSpan w:val="2"/>
          </w:tcPr>
          <w:p w14:paraId="4B84BEBC" w14:textId="77777777" w:rsidR="00BB5B8B" w:rsidRPr="001B0457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 w14:paraId="3E961D38" w14:textId="4AA8FB39" w:rsidR="00BB5B8B" w:rsidRPr="001B0457" w:rsidRDefault="00104C8D" w:rsidP="00E02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B0457">
              <w:rPr>
                <w:rFonts w:asciiTheme="majorBidi" w:hAnsiTheme="majorBidi" w:cstheme="majorBidi"/>
                <w:sz w:val="28"/>
                <w:szCs w:val="28"/>
              </w:rPr>
              <w:t>(548.40)</w:t>
            </w:r>
          </w:p>
        </w:tc>
        <w:tc>
          <w:tcPr>
            <w:tcW w:w="233" w:type="dxa"/>
            <w:gridSpan w:val="2"/>
          </w:tcPr>
          <w:p w14:paraId="1FEBCEE7" w14:textId="77777777" w:rsidR="00BB5B8B" w:rsidRPr="001B0457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bottom w:val="single" w:sz="4" w:space="0" w:color="auto"/>
            </w:tcBorders>
          </w:tcPr>
          <w:p w14:paraId="346D3A6D" w14:textId="2CCC4484" w:rsidR="00BB5B8B" w:rsidRPr="00497F85" w:rsidRDefault="00104C8D" w:rsidP="00E02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  <w:tab w:val="decimal" w:pos="948"/>
              </w:tabs>
              <w:spacing w:line="240" w:lineRule="auto"/>
              <w:ind w:left="-95" w:right="-14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F85">
              <w:rPr>
                <w:rFonts w:ascii="Angsana New" w:hAnsi="Angsana New"/>
                <w:b/>
                <w:bCs/>
                <w:sz w:val="28"/>
                <w:szCs w:val="28"/>
              </w:rPr>
              <w:t>1,200.40</w:t>
            </w:r>
          </w:p>
        </w:tc>
      </w:tr>
      <w:tr w:rsidR="00BB5B8B" w:rsidRPr="001B0457" w14:paraId="3403FB93" w14:textId="77777777" w:rsidTr="00D87F8A">
        <w:trPr>
          <w:gridAfter w:val="1"/>
          <w:wAfter w:w="110" w:type="dxa"/>
        </w:trPr>
        <w:tc>
          <w:tcPr>
            <w:tcW w:w="2610" w:type="dxa"/>
          </w:tcPr>
          <w:p w14:paraId="70601BE2" w14:textId="77777777" w:rsidR="00BB5B8B" w:rsidRPr="001B0457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3" w:type="dxa"/>
            <w:gridSpan w:val="2"/>
          </w:tcPr>
          <w:p w14:paraId="321A9328" w14:textId="77777777" w:rsidR="00BB5B8B" w:rsidRPr="001B0457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  <w:gridSpan w:val="2"/>
          </w:tcPr>
          <w:p w14:paraId="408C3F39" w14:textId="77777777" w:rsidR="00BB5B8B" w:rsidRPr="001B0457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5F623171" w14:textId="77777777" w:rsidR="00BB5B8B" w:rsidRPr="00497F85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  <w:gridSpan w:val="2"/>
          </w:tcPr>
          <w:p w14:paraId="550F9DAE" w14:textId="77777777" w:rsidR="00BB5B8B" w:rsidRPr="001B0457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gridSpan w:val="2"/>
          </w:tcPr>
          <w:p w14:paraId="5321100D" w14:textId="77777777" w:rsidR="00BB5B8B" w:rsidRPr="001B0457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  <w:gridSpan w:val="2"/>
          </w:tcPr>
          <w:p w14:paraId="36719585" w14:textId="77777777" w:rsidR="00BB5B8B" w:rsidRPr="001B0457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 w14:paraId="3E81DE24" w14:textId="77777777" w:rsidR="00BB5B8B" w:rsidRPr="001B0457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  <w:gridSpan w:val="2"/>
          </w:tcPr>
          <w:p w14:paraId="1733E838" w14:textId="77777777" w:rsidR="00BB5B8B" w:rsidRPr="001B0457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double" w:sz="4" w:space="0" w:color="auto"/>
            </w:tcBorders>
          </w:tcPr>
          <w:p w14:paraId="3D60575A" w14:textId="77777777" w:rsidR="00BB5B8B" w:rsidRPr="00497F85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B5B8B" w:rsidRPr="00124898" w14:paraId="331D67AB" w14:textId="77777777" w:rsidTr="00D87F8A">
        <w:trPr>
          <w:gridAfter w:val="1"/>
          <w:wAfter w:w="110" w:type="dxa"/>
        </w:trPr>
        <w:tc>
          <w:tcPr>
            <w:tcW w:w="2610" w:type="dxa"/>
          </w:tcPr>
          <w:p w14:paraId="17D7151D" w14:textId="77777777" w:rsidR="00BB5B8B" w:rsidRPr="006D4AFA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B04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563" w:type="dxa"/>
            <w:gridSpan w:val="2"/>
          </w:tcPr>
          <w:p w14:paraId="3151C3CA" w14:textId="77777777" w:rsidR="00BB5B8B" w:rsidRPr="006D4AFA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  <w:gridSpan w:val="2"/>
          </w:tcPr>
          <w:p w14:paraId="28D0F673" w14:textId="77777777" w:rsidR="00BB5B8B" w:rsidRPr="006D4AFA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</w:tcPr>
          <w:p w14:paraId="738B59FD" w14:textId="77777777" w:rsidR="00BB5B8B" w:rsidRPr="00497F85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  <w:gridSpan w:val="2"/>
          </w:tcPr>
          <w:p w14:paraId="4408324D" w14:textId="77777777" w:rsidR="00BB5B8B" w:rsidRPr="006D4AFA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gridSpan w:val="2"/>
          </w:tcPr>
          <w:p w14:paraId="097E8353" w14:textId="77777777" w:rsidR="00BB5B8B" w:rsidRPr="006D4AFA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  <w:gridSpan w:val="2"/>
          </w:tcPr>
          <w:p w14:paraId="5580C857" w14:textId="77777777" w:rsidR="00BB5B8B" w:rsidRPr="006D4AFA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 w14:paraId="48928C7E" w14:textId="77777777" w:rsidR="00BB5B8B" w:rsidRPr="006D4AFA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  <w:gridSpan w:val="2"/>
          </w:tcPr>
          <w:p w14:paraId="3924A447" w14:textId="77777777" w:rsidR="00BB5B8B" w:rsidRPr="006D4AFA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</w:tcPr>
          <w:p w14:paraId="4DBEFDDA" w14:textId="77777777" w:rsidR="00BB5B8B" w:rsidRPr="00497F85" w:rsidRDefault="00BB5B8B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B5B8B" w:rsidRPr="00124898" w14:paraId="7DB695AE" w14:textId="77777777" w:rsidTr="00D87F8A">
        <w:trPr>
          <w:gridAfter w:val="1"/>
          <w:wAfter w:w="110" w:type="dxa"/>
          <w:trHeight w:val="425"/>
        </w:trPr>
        <w:tc>
          <w:tcPr>
            <w:tcW w:w="2610" w:type="dxa"/>
          </w:tcPr>
          <w:p w14:paraId="0A1ECBF0" w14:textId="08C3030C" w:rsidR="00BB5B8B" w:rsidRPr="00774151" w:rsidRDefault="00BB5B8B" w:rsidP="0077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63" w:type="dxa"/>
            <w:gridSpan w:val="2"/>
          </w:tcPr>
          <w:p w14:paraId="5A826E3C" w14:textId="6063E6BB" w:rsidR="00BB5B8B" w:rsidRPr="00774151" w:rsidRDefault="00BB5B8B" w:rsidP="0077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AFA">
              <w:rPr>
                <w:rFonts w:ascii="Angsana New" w:hAnsi="Angsana New"/>
                <w:sz w:val="28"/>
                <w:szCs w:val="28"/>
              </w:rPr>
              <w:t>0.50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77AFA">
              <w:rPr>
                <w:rFonts w:ascii="Angsana New" w:hAnsi="Angsana New"/>
                <w:sz w:val="28"/>
                <w:szCs w:val="28"/>
              </w:rPr>
              <w:t xml:space="preserve"> 2.60</w:t>
            </w:r>
          </w:p>
        </w:tc>
        <w:tc>
          <w:tcPr>
            <w:tcW w:w="234" w:type="dxa"/>
            <w:gridSpan w:val="2"/>
          </w:tcPr>
          <w:p w14:paraId="58CBC88A" w14:textId="77777777" w:rsidR="00BB5B8B" w:rsidRPr="00774151" w:rsidRDefault="00BB5B8B" w:rsidP="0077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14:paraId="1CD940AF" w14:textId="1A7952E6" w:rsidR="00BB5B8B" w:rsidRPr="00497F85" w:rsidRDefault="00BB5B8B" w:rsidP="0077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9" w:right="-14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F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</w:t>
            </w:r>
            <w:r w:rsidRPr="00497F85">
              <w:rPr>
                <w:rFonts w:ascii="Angsana New" w:hAnsi="Angsana New"/>
                <w:b/>
                <w:bCs/>
                <w:sz w:val="28"/>
                <w:szCs w:val="28"/>
              </w:rPr>
              <w:t>,288.90</w:t>
            </w:r>
          </w:p>
        </w:tc>
        <w:tc>
          <w:tcPr>
            <w:tcW w:w="233" w:type="dxa"/>
            <w:gridSpan w:val="2"/>
          </w:tcPr>
          <w:p w14:paraId="5593384A" w14:textId="77777777" w:rsidR="00BB5B8B" w:rsidRPr="00774151" w:rsidRDefault="00BB5B8B" w:rsidP="0077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gridSpan w:val="2"/>
          </w:tcPr>
          <w:p w14:paraId="0BE34A00" w14:textId="3BEF9A3E" w:rsidR="00BB5B8B" w:rsidRPr="00774151" w:rsidRDefault="00BB5B8B" w:rsidP="0077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1,168.20</w:t>
            </w:r>
          </w:p>
        </w:tc>
        <w:tc>
          <w:tcPr>
            <w:tcW w:w="233" w:type="dxa"/>
            <w:gridSpan w:val="2"/>
          </w:tcPr>
          <w:p w14:paraId="299A90AF" w14:textId="77777777" w:rsidR="00BB5B8B" w:rsidRPr="00774151" w:rsidRDefault="00BB5B8B" w:rsidP="0077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29AD4345" w14:textId="15C59A28" w:rsidR="00BB5B8B" w:rsidRPr="00774151" w:rsidRDefault="00BB5B8B" w:rsidP="0077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(799.30)</w:t>
            </w:r>
          </w:p>
        </w:tc>
        <w:tc>
          <w:tcPr>
            <w:tcW w:w="233" w:type="dxa"/>
            <w:gridSpan w:val="2"/>
          </w:tcPr>
          <w:p w14:paraId="76FA82A8" w14:textId="77777777" w:rsidR="00BB5B8B" w:rsidRPr="00774151" w:rsidRDefault="00BB5B8B" w:rsidP="0077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bottom w:val="double" w:sz="4" w:space="0" w:color="auto"/>
            </w:tcBorders>
          </w:tcPr>
          <w:p w14:paraId="03736A03" w14:textId="2CF8FC78" w:rsidR="00BB5B8B" w:rsidRPr="00497F85" w:rsidRDefault="00BB5B8B" w:rsidP="00E02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  <w:tab w:val="decimal" w:pos="948"/>
              </w:tabs>
              <w:spacing w:line="240" w:lineRule="auto"/>
              <w:ind w:left="-95" w:right="-14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F85">
              <w:rPr>
                <w:rFonts w:ascii="Angsana New" w:hAnsi="Angsana New"/>
                <w:b/>
                <w:bCs/>
                <w:sz w:val="28"/>
                <w:szCs w:val="28"/>
              </w:rPr>
              <w:t>1,657.80</w:t>
            </w:r>
          </w:p>
        </w:tc>
      </w:tr>
      <w:tr w:rsidR="00B84C8C" w:rsidRPr="006D4AFA" w14:paraId="02D53767" w14:textId="77777777" w:rsidTr="00D87F8A">
        <w:trPr>
          <w:gridAfter w:val="1"/>
          <w:wAfter w:w="110" w:type="dxa"/>
          <w:tblHeader/>
        </w:trPr>
        <w:tc>
          <w:tcPr>
            <w:tcW w:w="2610" w:type="dxa"/>
            <w:shd w:val="clear" w:color="auto" w:fill="auto"/>
            <w:vAlign w:val="bottom"/>
          </w:tcPr>
          <w:p w14:paraId="7C2B9E52" w14:textId="77777777" w:rsidR="00B84C8C" w:rsidRPr="005D1153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563" w:type="dxa"/>
            <w:gridSpan w:val="2"/>
            <w:vAlign w:val="bottom"/>
          </w:tcPr>
          <w:p w14:paraId="3065A13B" w14:textId="42FE6F80" w:rsidR="00B84C8C" w:rsidRPr="006D4AFA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45E72E93" w14:textId="77777777" w:rsidR="00B84C8C" w:rsidRPr="006D4AFA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3" w:type="dxa"/>
            <w:gridSpan w:val="13"/>
            <w:vAlign w:val="bottom"/>
          </w:tcPr>
          <w:p w14:paraId="50F28495" w14:textId="72A1C48E" w:rsidR="00B84C8C" w:rsidRPr="006D4AFA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B84C8C" w:rsidRPr="006D4AFA" w14:paraId="4D1170D0" w14:textId="77777777" w:rsidTr="00D87F8A">
        <w:trPr>
          <w:gridAfter w:val="1"/>
          <w:wAfter w:w="110" w:type="dxa"/>
          <w:tblHeader/>
        </w:trPr>
        <w:tc>
          <w:tcPr>
            <w:tcW w:w="2610" w:type="dxa"/>
            <w:vAlign w:val="bottom"/>
          </w:tcPr>
          <w:p w14:paraId="48BB13C7" w14:textId="041C0140" w:rsidR="00B84C8C" w:rsidRPr="005D1153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D11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</w:t>
            </w:r>
            <w:r w:rsidRPr="005D115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ระยะยาว</w:t>
            </w:r>
          </w:p>
        </w:tc>
        <w:tc>
          <w:tcPr>
            <w:tcW w:w="1563" w:type="dxa"/>
            <w:gridSpan w:val="2"/>
            <w:vAlign w:val="bottom"/>
          </w:tcPr>
          <w:p w14:paraId="4BF29D53" w14:textId="5849C198" w:rsidR="00B84C8C" w:rsidRPr="006D4AFA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358A5670" w14:textId="77777777" w:rsidR="00B84C8C" w:rsidRPr="006D4AFA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bottom"/>
          </w:tcPr>
          <w:p w14:paraId="1722E600" w14:textId="4867FC60" w:rsidR="00B84C8C" w:rsidRPr="006D4AFA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3" w:type="dxa"/>
            <w:gridSpan w:val="2"/>
            <w:vAlign w:val="bottom"/>
          </w:tcPr>
          <w:p w14:paraId="30DE4346" w14:textId="77777777" w:rsidR="00B84C8C" w:rsidRPr="006D4AFA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59C7B3E3" w14:textId="46BC7F2F" w:rsidR="00B84C8C" w:rsidRPr="006D4AFA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3" w:type="dxa"/>
            <w:gridSpan w:val="2"/>
            <w:vAlign w:val="bottom"/>
          </w:tcPr>
          <w:p w14:paraId="5D4CF50A" w14:textId="77777777" w:rsidR="00B84C8C" w:rsidRPr="006D4AFA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6C6157D9" w14:textId="79A4EA46" w:rsidR="00B84C8C" w:rsidRPr="006D4AFA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3" w:type="dxa"/>
            <w:gridSpan w:val="2"/>
            <w:vAlign w:val="bottom"/>
          </w:tcPr>
          <w:p w14:paraId="6D740A27" w14:textId="77777777" w:rsidR="00B84C8C" w:rsidRPr="006D4AFA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17B670C8" w14:textId="36085B57" w:rsidR="00B84C8C" w:rsidRPr="006D4AFA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84C8C" w:rsidRPr="006D4AFA" w14:paraId="4BE04834" w14:textId="77777777" w:rsidTr="00D87F8A">
        <w:trPr>
          <w:gridAfter w:val="1"/>
          <w:wAfter w:w="110" w:type="dxa"/>
        </w:trPr>
        <w:tc>
          <w:tcPr>
            <w:tcW w:w="2610" w:type="dxa"/>
            <w:vAlign w:val="bottom"/>
          </w:tcPr>
          <w:p w14:paraId="756CB224" w14:textId="77777777" w:rsidR="00B84C8C" w:rsidRPr="005D1153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</w:pPr>
            <w:r w:rsidRPr="005D11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  <w:t>2564</w:t>
            </w:r>
          </w:p>
        </w:tc>
        <w:tc>
          <w:tcPr>
            <w:tcW w:w="1563" w:type="dxa"/>
            <w:gridSpan w:val="2"/>
            <w:vAlign w:val="bottom"/>
          </w:tcPr>
          <w:p w14:paraId="65FAF2BB" w14:textId="77777777" w:rsidR="00B84C8C" w:rsidRPr="006D4AFA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673EE040" w14:textId="77777777" w:rsidR="00B84C8C" w:rsidRPr="006D4AFA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bottom"/>
          </w:tcPr>
          <w:p w14:paraId="722DDBCD" w14:textId="77777777" w:rsidR="00B84C8C" w:rsidRPr="006D4AFA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gridSpan w:val="2"/>
            <w:vAlign w:val="bottom"/>
          </w:tcPr>
          <w:p w14:paraId="64563E88" w14:textId="77777777" w:rsidR="00B84C8C" w:rsidRPr="006D4AFA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5BA9D95F" w14:textId="77777777" w:rsidR="00B84C8C" w:rsidRPr="006D4AFA" w:rsidRDefault="00B84C8C" w:rsidP="00E5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3" w:type="dxa"/>
            <w:gridSpan w:val="2"/>
            <w:vAlign w:val="bottom"/>
          </w:tcPr>
          <w:p w14:paraId="1E04F5EB" w14:textId="77777777" w:rsidR="00B84C8C" w:rsidRPr="006D4AFA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3F5AFB22" w14:textId="77777777" w:rsidR="00B84C8C" w:rsidRPr="006D4AFA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3" w:type="dxa"/>
            <w:gridSpan w:val="2"/>
            <w:vAlign w:val="bottom"/>
          </w:tcPr>
          <w:p w14:paraId="20611B20" w14:textId="77777777" w:rsidR="00B84C8C" w:rsidRPr="006D4AFA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485A50F3" w14:textId="77777777" w:rsidR="00B84C8C" w:rsidRPr="006D4AFA" w:rsidRDefault="00B84C8C" w:rsidP="00E5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84C8C" w:rsidRPr="006D4AFA" w14:paraId="0BDBDFD7" w14:textId="77777777" w:rsidTr="00D87F8A">
        <w:trPr>
          <w:gridAfter w:val="1"/>
          <w:wAfter w:w="110" w:type="dxa"/>
        </w:trPr>
        <w:tc>
          <w:tcPr>
            <w:tcW w:w="2610" w:type="dxa"/>
          </w:tcPr>
          <w:p w14:paraId="763EC921" w14:textId="77777777" w:rsidR="00B84C8C" w:rsidRPr="005D1153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115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63" w:type="dxa"/>
            <w:gridSpan w:val="2"/>
          </w:tcPr>
          <w:p w14:paraId="61B6F9D0" w14:textId="6B26243F" w:rsidR="00B84C8C" w:rsidRPr="006D4AFA" w:rsidRDefault="00104C8D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0.85</w:t>
            </w:r>
          </w:p>
        </w:tc>
        <w:tc>
          <w:tcPr>
            <w:tcW w:w="234" w:type="dxa"/>
            <w:gridSpan w:val="2"/>
          </w:tcPr>
          <w:p w14:paraId="439A8019" w14:textId="77777777" w:rsidR="00B84C8C" w:rsidRPr="006D4AFA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19310944" w14:textId="0777B130" w:rsidR="00B84C8C" w:rsidRPr="00497F85" w:rsidRDefault="00BE05A5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9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7F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5.00</w:t>
            </w:r>
          </w:p>
        </w:tc>
        <w:tc>
          <w:tcPr>
            <w:tcW w:w="233" w:type="dxa"/>
            <w:gridSpan w:val="2"/>
          </w:tcPr>
          <w:p w14:paraId="093D2270" w14:textId="77777777" w:rsidR="00B84C8C" w:rsidRPr="00104C8D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gridSpan w:val="2"/>
          </w:tcPr>
          <w:p w14:paraId="095EE707" w14:textId="336D3B6B" w:rsidR="00B84C8C" w:rsidRPr="006D4AFA" w:rsidRDefault="00104C8D" w:rsidP="00E5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  <w:gridSpan w:val="2"/>
          </w:tcPr>
          <w:p w14:paraId="18D19DD6" w14:textId="77777777" w:rsidR="00B84C8C" w:rsidRPr="006D4AFA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 w14:paraId="3CA0C740" w14:textId="09396BFA" w:rsidR="00B84C8C" w:rsidRPr="006D4AFA" w:rsidRDefault="00104C8D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(5.00)</w:t>
            </w:r>
          </w:p>
        </w:tc>
        <w:tc>
          <w:tcPr>
            <w:tcW w:w="233" w:type="dxa"/>
            <w:gridSpan w:val="2"/>
          </w:tcPr>
          <w:p w14:paraId="7F08B80A" w14:textId="77777777" w:rsidR="00B84C8C" w:rsidRPr="006D4AFA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bottom w:val="single" w:sz="4" w:space="0" w:color="auto"/>
            </w:tcBorders>
          </w:tcPr>
          <w:p w14:paraId="0C895704" w14:textId="7AF00625" w:rsidR="00B84C8C" w:rsidRPr="00497F85" w:rsidRDefault="00104C8D" w:rsidP="00FF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7F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B84C8C" w:rsidRPr="006D4AFA" w14:paraId="33FDD47C" w14:textId="77777777" w:rsidTr="00D87F8A">
        <w:trPr>
          <w:gridAfter w:val="1"/>
          <w:wAfter w:w="110" w:type="dxa"/>
        </w:trPr>
        <w:tc>
          <w:tcPr>
            <w:tcW w:w="2610" w:type="dxa"/>
          </w:tcPr>
          <w:p w14:paraId="0D26F51A" w14:textId="77777777" w:rsidR="00B84C8C" w:rsidRPr="005D1153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3" w:type="dxa"/>
            <w:gridSpan w:val="2"/>
          </w:tcPr>
          <w:p w14:paraId="2A95B08D" w14:textId="77777777" w:rsidR="00B84C8C" w:rsidRPr="006D4AFA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  <w:gridSpan w:val="2"/>
          </w:tcPr>
          <w:p w14:paraId="4BA2DD59" w14:textId="77777777" w:rsidR="00B84C8C" w:rsidRPr="006D4AFA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42128E27" w14:textId="77777777" w:rsidR="00B84C8C" w:rsidRPr="00497F85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  <w:gridSpan w:val="2"/>
          </w:tcPr>
          <w:p w14:paraId="5CE43A72" w14:textId="77777777" w:rsidR="00B84C8C" w:rsidRPr="006D4AFA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gridSpan w:val="2"/>
          </w:tcPr>
          <w:p w14:paraId="3AA2FDCF" w14:textId="77777777" w:rsidR="00B84C8C" w:rsidRPr="006D4AFA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  <w:gridSpan w:val="2"/>
          </w:tcPr>
          <w:p w14:paraId="19EFB23D" w14:textId="77777777" w:rsidR="00B84C8C" w:rsidRPr="006D4AFA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 w14:paraId="1B957EF1" w14:textId="77777777" w:rsidR="00B84C8C" w:rsidRPr="006D4AFA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  <w:gridSpan w:val="2"/>
          </w:tcPr>
          <w:p w14:paraId="5133A08B" w14:textId="77777777" w:rsidR="00B84C8C" w:rsidRPr="006D4AFA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double" w:sz="4" w:space="0" w:color="auto"/>
            </w:tcBorders>
          </w:tcPr>
          <w:p w14:paraId="44A2C8CA" w14:textId="77777777" w:rsidR="00B84C8C" w:rsidRPr="00497F85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84C8C" w:rsidRPr="006D4AFA" w14:paraId="709E12F2" w14:textId="77777777" w:rsidTr="00D87F8A">
        <w:trPr>
          <w:gridAfter w:val="1"/>
          <w:wAfter w:w="110" w:type="dxa"/>
        </w:trPr>
        <w:tc>
          <w:tcPr>
            <w:tcW w:w="2610" w:type="dxa"/>
          </w:tcPr>
          <w:p w14:paraId="2BCD707D" w14:textId="77777777" w:rsidR="00B84C8C" w:rsidRPr="005D1153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D11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563" w:type="dxa"/>
            <w:gridSpan w:val="2"/>
          </w:tcPr>
          <w:p w14:paraId="03614447" w14:textId="77777777" w:rsidR="00B84C8C" w:rsidRPr="006D4AFA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  <w:gridSpan w:val="2"/>
          </w:tcPr>
          <w:p w14:paraId="45851B9A" w14:textId="77777777" w:rsidR="00B84C8C" w:rsidRPr="006D4AFA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</w:tcPr>
          <w:p w14:paraId="1E80CB8C" w14:textId="77777777" w:rsidR="00B84C8C" w:rsidRPr="00497F85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  <w:gridSpan w:val="2"/>
          </w:tcPr>
          <w:p w14:paraId="4E0D8337" w14:textId="77777777" w:rsidR="00B84C8C" w:rsidRPr="006D4AFA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gridSpan w:val="2"/>
          </w:tcPr>
          <w:p w14:paraId="776FA826" w14:textId="77777777" w:rsidR="00B84C8C" w:rsidRPr="006D4AFA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  <w:gridSpan w:val="2"/>
          </w:tcPr>
          <w:p w14:paraId="1192AB79" w14:textId="77777777" w:rsidR="00B84C8C" w:rsidRPr="006D4AFA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 w14:paraId="42C90990" w14:textId="77777777" w:rsidR="00B84C8C" w:rsidRPr="006D4AFA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  <w:gridSpan w:val="2"/>
          </w:tcPr>
          <w:p w14:paraId="3580B387" w14:textId="77777777" w:rsidR="00B84C8C" w:rsidRPr="006D4AFA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</w:tcPr>
          <w:p w14:paraId="25741032" w14:textId="77777777" w:rsidR="00B84C8C" w:rsidRPr="00497F85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84C8C" w:rsidRPr="006D4AFA" w14:paraId="5B317B69" w14:textId="77777777" w:rsidTr="00D87F8A">
        <w:trPr>
          <w:gridAfter w:val="1"/>
          <w:wAfter w:w="110" w:type="dxa"/>
        </w:trPr>
        <w:tc>
          <w:tcPr>
            <w:tcW w:w="2610" w:type="dxa"/>
          </w:tcPr>
          <w:p w14:paraId="7B49C45F" w14:textId="77777777" w:rsidR="00B84C8C" w:rsidRPr="006D4AFA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63" w:type="dxa"/>
            <w:gridSpan w:val="2"/>
          </w:tcPr>
          <w:p w14:paraId="57FF7775" w14:textId="3BC534F9" w:rsidR="00B84C8C" w:rsidRPr="002C1B3A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1B3A">
              <w:rPr>
                <w:rFonts w:asciiTheme="majorBidi" w:hAnsiTheme="majorBidi" w:cstheme="majorBidi"/>
                <w:sz w:val="28"/>
                <w:szCs w:val="28"/>
              </w:rPr>
              <w:t>0.85</w:t>
            </w:r>
          </w:p>
        </w:tc>
        <w:tc>
          <w:tcPr>
            <w:tcW w:w="234" w:type="dxa"/>
            <w:gridSpan w:val="2"/>
          </w:tcPr>
          <w:p w14:paraId="7E96A296" w14:textId="77777777" w:rsidR="00B84C8C" w:rsidRPr="006D4AFA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14:paraId="73E84196" w14:textId="59E26C2B" w:rsidR="00B84C8C" w:rsidRPr="00497F85" w:rsidRDefault="002C1B3A" w:rsidP="00E02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7F8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3" w:type="dxa"/>
            <w:gridSpan w:val="2"/>
          </w:tcPr>
          <w:p w14:paraId="30290351" w14:textId="77777777" w:rsidR="00B84C8C" w:rsidRPr="006D4AFA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gridSpan w:val="2"/>
          </w:tcPr>
          <w:p w14:paraId="3070FC97" w14:textId="106CE5E6" w:rsidR="00B84C8C" w:rsidRPr="006D4AFA" w:rsidRDefault="002C1B3A" w:rsidP="00FF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5.00</w:t>
            </w:r>
          </w:p>
        </w:tc>
        <w:tc>
          <w:tcPr>
            <w:tcW w:w="233" w:type="dxa"/>
            <w:gridSpan w:val="2"/>
          </w:tcPr>
          <w:p w14:paraId="7996EF3D" w14:textId="77777777" w:rsidR="00B84C8C" w:rsidRPr="006D4AFA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 w14:paraId="2E64F4D1" w14:textId="04C7A9C5" w:rsidR="00B84C8C" w:rsidRPr="006D4AFA" w:rsidRDefault="002C1B3A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  <w:gridSpan w:val="2"/>
          </w:tcPr>
          <w:p w14:paraId="7210C0ED" w14:textId="77777777" w:rsidR="00B84C8C" w:rsidRPr="006D4AFA" w:rsidRDefault="00B84C8C" w:rsidP="00A4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bottom w:val="double" w:sz="4" w:space="0" w:color="auto"/>
            </w:tcBorders>
          </w:tcPr>
          <w:p w14:paraId="07C63D7C" w14:textId="622EBF2A" w:rsidR="00B84C8C" w:rsidRPr="00497F85" w:rsidRDefault="002C1B3A" w:rsidP="00E02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  <w:tab w:val="decimal" w:pos="1008"/>
              </w:tabs>
              <w:spacing w:line="240" w:lineRule="auto"/>
              <w:ind w:left="198" w:righ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7F85">
              <w:rPr>
                <w:rFonts w:ascii="Angsana New" w:hAnsi="Angsana New"/>
                <w:b/>
                <w:bCs/>
                <w:sz w:val="28"/>
                <w:szCs w:val="28"/>
              </w:rPr>
              <w:t>5.00</w:t>
            </w:r>
          </w:p>
        </w:tc>
      </w:tr>
    </w:tbl>
    <w:p w14:paraId="37C825F3" w14:textId="1FAE52A2" w:rsidR="000A7E11" w:rsidRPr="0064465A" w:rsidRDefault="000A7E11">
      <w:pPr>
        <w:rPr>
          <w:sz w:val="28"/>
          <w:szCs w:val="28"/>
        </w:rPr>
      </w:pPr>
    </w:p>
    <w:tbl>
      <w:tblPr>
        <w:tblW w:w="917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404"/>
        <w:gridCol w:w="1473"/>
        <w:gridCol w:w="237"/>
        <w:gridCol w:w="350"/>
        <w:gridCol w:w="251"/>
        <w:gridCol w:w="24"/>
        <w:gridCol w:w="1000"/>
        <w:gridCol w:w="240"/>
        <w:gridCol w:w="1189"/>
        <w:gridCol w:w="6"/>
      </w:tblGrid>
      <w:tr w:rsidR="00376FFE" w:rsidRPr="008860F2" w14:paraId="677939C3" w14:textId="77777777" w:rsidTr="00AB5883">
        <w:trPr>
          <w:gridAfter w:val="1"/>
          <w:wAfter w:w="3" w:type="pct"/>
        </w:trPr>
        <w:tc>
          <w:tcPr>
            <w:tcW w:w="2400" w:type="pct"/>
          </w:tcPr>
          <w:p w14:paraId="7AF8C5B8" w14:textId="1A75E468" w:rsidR="00376FFE" w:rsidRPr="008860F2" w:rsidRDefault="00A57FFD" w:rsidP="006C3A0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br w:type="page"/>
            </w:r>
            <w:r w:rsidR="00DF5233" w:rsidRPr="008860F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5902E5" w:rsidRPr="008860F2">
              <w:rPr>
                <w:rFonts w:ascii="Angsana New" w:hAnsi="Angsana New"/>
                <w:sz w:val="28"/>
                <w:szCs w:val="28"/>
              </w:rPr>
              <w:br w:type="page"/>
            </w:r>
            <w:r w:rsidR="00376FFE"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br w:type="page"/>
            </w:r>
          </w:p>
        </w:tc>
        <w:tc>
          <w:tcPr>
            <w:tcW w:w="1123" w:type="pct"/>
            <w:gridSpan w:val="3"/>
          </w:tcPr>
          <w:p w14:paraId="34C62FE3" w14:textId="666A954B" w:rsidR="00376FFE" w:rsidRPr="008860F2" w:rsidRDefault="00376FFE" w:rsidP="006C3A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3227DDAC" w14:textId="77777777" w:rsidR="00376FFE" w:rsidRPr="008860F2" w:rsidRDefault="00376FFE" w:rsidP="006C3A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pct"/>
            <w:gridSpan w:val="4"/>
          </w:tcPr>
          <w:p w14:paraId="3E6FF0E4" w14:textId="26E6D137" w:rsidR="00376FFE" w:rsidRPr="008860F2" w:rsidRDefault="00FF782D" w:rsidP="006C3A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25B2A" w:rsidRPr="008860F2" w14:paraId="088DE481" w14:textId="77777777" w:rsidTr="00AB5883">
        <w:trPr>
          <w:gridAfter w:val="1"/>
          <w:wAfter w:w="3" w:type="pct"/>
        </w:trPr>
        <w:tc>
          <w:tcPr>
            <w:tcW w:w="2400" w:type="pct"/>
          </w:tcPr>
          <w:p w14:paraId="30A9CD00" w14:textId="5EEFAEE3" w:rsidR="00125B2A" w:rsidRPr="008860F2" w:rsidRDefault="00125B2A" w:rsidP="00125B2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3" w:type="pct"/>
          </w:tcPr>
          <w:p w14:paraId="7D2A46B2" w14:textId="50065AD2" w:rsidR="00125B2A" w:rsidRPr="008860F2" w:rsidRDefault="00125B2A" w:rsidP="00125B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59E728BA" w14:textId="77777777" w:rsidR="00125B2A" w:rsidRPr="008860F2" w:rsidRDefault="00125B2A" w:rsidP="00125B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1" w:type="pct"/>
          </w:tcPr>
          <w:p w14:paraId="14125066" w14:textId="21EE5A2E" w:rsidR="00125B2A" w:rsidRPr="008860F2" w:rsidRDefault="00125B2A" w:rsidP="00125B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1DA310F4" w14:textId="77777777" w:rsidR="00125B2A" w:rsidRPr="008860F2" w:rsidRDefault="00125B2A" w:rsidP="00125B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8" w:type="pct"/>
            <w:gridSpan w:val="2"/>
          </w:tcPr>
          <w:p w14:paraId="13CE2773" w14:textId="18AE2EDE" w:rsidR="00125B2A" w:rsidRPr="008860F2" w:rsidRDefault="00125B2A" w:rsidP="00125B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31" w:type="pct"/>
          </w:tcPr>
          <w:p w14:paraId="66CC3334" w14:textId="77777777" w:rsidR="00125B2A" w:rsidRPr="008860F2" w:rsidRDefault="00125B2A" w:rsidP="00125B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8" w:type="pct"/>
          </w:tcPr>
          <w:p w14:paraId="42D53638" w14:textId="6D48C8A5" w:rsidR="00125B2A" w:rsidRPr="008860F2" w:rsidRDefault="00125B2A" w:rsidP="00125B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FF782D" w:rsidRPr="008860F2" w14:paraId="71CB0706" w14:textId="77777777" w:rsidTr="0064465A">
        <w:tc>
          <w:tcPr>
            <w:tcW w:w="2400" w:type="pct"/>
          </w:tcPr>
          <w:p w14:paraId="4683DA64" w14:textId="77777777" w:rsidR="00FF782D" w:rsidRPr="008860F2" w:rsidRDefault="00FF782D" w:rsidP="00125B2A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3" w:type="pct"/>
          </w:tcPr>
          <w:p w14:paraId="3C9F2038" w14:textId="2C20CB20" w:rsidR="00FF782D" w:rsidRPr="008860F2" w:rsidRDefault="00FF782D" w:rsidP="00125B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3FA3C741" w14:textId="77777777" w:rsidR="00FF782D" w:rsidRPr="008860F2" w:rsidRDefault="00FF782D" w:rsidP="00125B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1" w:type="pct"/>
          </w:tcPr>
          <w:p w14:paraId="091FEA53" w14:textId="77777777" w:rsidR="00FF782D" w:rsidRPr="008860F2" w:rsidRDefault="00FF782D" w:rsidP="00125B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  <w:gridSpan w:val="2"/>
          </w:tcPr>
          <w:p w14:paraId="286D203C" w14:textId="77777777" w:rsidR="00FF782D" w:rsidRPr="008860F2" w:rsidRDefault="00FF782D" w:rsidP="00125B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7" w:type="pct"/>
            <w:gridSpan w:val="4"/>
          </w:tcPr>
          <w:p w14:paraId="4B5E0AA4" w14:textId="011D54F5" w:rsidR="00FF782D" w:rsidRPr="008860F2" w:rsidRDefault="00FF782D" w:rsidP="00125B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F782D" w:rsidRPr="008860F2" w14:paraId="5F424E1A" w14:textId="77777777" w:rsidTr="00AB5883">
        <w:trPr>
          <w:gridAfter w:val="1"/>
          <w:wAfter w:w="3" w:type="pct"/>
        </w:trPr>
        <w:tc>
          <w:tcPr>
            <w:tcW w:w="2400" w:type="pct"/>
          </w:tcPr>
          <w:p w14:paraId="07C4A76C" w14:textId="2C151907" w:rsidR="00FF782D" w:rsidRPr="008860F2" w:rsidRDefault="00FF782D" w:rsidP="00125B2A">
            <w:pPr>
              <w:spacing w:line="240" w:lineRule="auto"/>
              <w:ind w:left="144" w:hanging="14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รายได้สิทธิการเช่ารอตัดบัญชีจากกิจการที่เกี่ยวข้องกัน</w:t>
            </w:r>
          </w:p>
        </w:tc>
        <w:tc>
          <w:tcPr>
            <w:tcW w:w="803" w:type="pct"/>
          </w:tcPr>
          <w:p w14:paraId="1E578818" w14:textId="77777777" w:rsidR="00FF782D" w:rsidRPr="008860F2" w:rsidRDefault="00FF782D" w:rsidP="00125B2A">
            <w:pPr>
              <w:pStyle w:val="BodyText"/>
              <w:tabs>
                <w:tab w:val="decimal" w:pos="516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1F0CBA7E" w14:textId="77777777" w:rsidR="00FF782D" w:rsidRPr="008860F2" w:rsidRDefault="00FF782D" w:rsidP="00125B2A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1" w:type="pct"/>
          </w:tcPr>
          <w:p w14:paraId="465B28F9" w14:textId="77777777" w:rsidR="00FF782D" w:rsidRPr="008860F2" w:rsidRDefault="00FF782D" w:rsidP="00125B2A">
            <w:pPr>
              <w:pStyle w:val="BodyText"/>
              <w:tabs>
                <w:tab w:val="decimal" w:pos="516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323FB0F3" w14:textId="77777777" w:rsidR="00FF782D" w:rsidRPr="008860F2" w:rsidRDefault="00FF782D" w:rsidP="00125B2A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8" w:type="pct"/>
            <w:gridSpan w:val="2"/>
          </w:tcPr>
          <w:p w14:paraId="5074219C" w14:textId="77777777" w:rsidR="00FF782D" w:rsidRPr="008860F2" w:rsidRDefault="00FF782D" w:rsidP="00125B2A">
            <w:pPr>
              <w:pStyle w:val="BodyText"/>
              <w:tabs>
                <w:tab w:val="decimal" w:pos="427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" w:type="pct"/>
          </w:tcPr>
          <w:p w14:paraId="123A3484" w14:textId="77777777" w:rsidR="00FF782D" w:rsidRPr="008860F2" w:rsidRDefault="00FF782D" w:rsidP="00125B2A">
            <w:pPr>
              <w:pStyle w:val="BodyText"/>
              <w:tabs>
                <w:tab w:val="decimal" w:pos="427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8" w:type="pct"/>
          </w:tcPr>
          <w:p w14:paraId="5DFD736F" w14:textId="77777777" w:rsidR="00FF782D" w:rsidRPr="008860F2" w:rsidRDefault="00FF782D" w:rsidP="00125B2A">
            <w:pPr>
              <w:pStyle w:val="BodyText"/>
              <w:tabs>
                <w:tab w:val="decimal" w:pos="427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25B2A" w:rsidRPr="008860F2" w14:paraId="66AB8FD2" w14:textId="77777777" w:rsidTr="00AB5883">
        <w:trPr>
          <w:gridAfter w:val="1"/>
          <w:wAfter w:w="3" w:type="pct"/>
        </w:trPr>
        <w:tc>
          <w:tcPr>
            <w:tcW w:w="2400" w:type="pct"/>
          </w:tcPr>
          <w:p w14:paraId="35E9CCDA" w14:textId="77777777" w:rsidR="00125B2A" w:rsidRPr="008860F2" w:rsidRDefault="00125B2A" w:rsidP="00125B2A">
            <w:pPr>
              <w:spacing w:line="240" w:lineRule="auto"/>
              <w:ind w:left="144" w:hanging="14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ส่วนที่จะรับรู้ภายในหนึ่งปี</w:t>
            </w:r>
          </w:p>
        </w:tc>
        <w:tc>
          <w:tcPr>
            <w:tcW w:w="803" w:type="pct"/>
          </w:tcPr>
          <w:p w14:paraId="6564853C" w14:textId="77777777" w:rsidR="00125B2A" w:rsidRPr="008860F2" w:rsidRDefault="00125B2A" w:rsidP="00125B2A">
            <w:pPr>
              <w:pStyle w:val="BodyText"/>
              <w:tabs>
                <w:tab w:val="decimal" w:pos="516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5C5837EB" w14:textId="77777777" w:rsidR="00125B2A" w:rsidRPr="008860F2" w:rsidRDefault="00125B2A" w:rsidP="00125B2A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1" w:type="pct"/>
          </w:tcPr>
          <w:p w14:paraId="3F662C81" w14:textId="77777777" w:rsidR="00125B2A" w:rsidRPr="008860F2" w:rsidRDefault="00125B2A" w:rsidP="00125B2A">
            <w:pPr>
              <w:pStyle w:val="BodyText"/>
              <w:tabs>
                <w:tab w:val="decimal" w:pos="516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4DC62D8D" w14:textId="77777777" w:rsidR="00125B2A" w:rsidRPr="008860F2" w:rsidRDefault="00125B2A" w:rsidP="00125B2A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8" w:type="pct"/>
            <w:gridSpan w:val="2"/>
          </w:tcPr>
          <w:p w14:paraId="46CE4826" w14:textId="77777777" w:rsidR="00125B2A" w:rsidRPr="008860F2" w:rsidRDefault="00125B2A" w:rsidP="00125B2A">
            <w:pPr>
              <w:pStyle w:val="BodyText"/>
              <w:tabs>
                <w:tab w:val="decimal" w:pos="427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" w:type="pct"/>
          </w:tcPr>
          <w:p w14:paraId="72B2B00B" w14:textId="77777777" w:rsidR="00125B2A" w:rsidRPr="008860F2" w:rsidRDefault="00125B2A" w:rsidP="00125B2A">
            <w:pPr>
              <w:pStyle w:val="BodyText"/>
              <w:tabs>
                <w:tab w:val="decimal" w:pos="427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8" w:type="pct"/>
          </w:tcPr>
          <w:p w14:paraId="4C1898D2" w14:textId="77777777" w:rsidR="00125B2A" w:rsidRPr="008860F2" w:rsidRDefault="00125B2A" w:rsidP="00125B2A">
            <w:pPr>
              <w:pStyle w:val="BodyText"/>
              <w:tabs>
                <w:tab w:val="decimal" w:pos="427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F782D" w:rsidRPr="008860F2" w14:paraId="305012EC" w14:textId="77777777" w:rsidTr="00AB5883">
        <w:trPr>
          <w:gridAfter w:val="1"/>
          <w:wAfter w:w="3" w:type="pct"/>
        </w:trPr>
        <w:tc>
          <w:tcPr>
            <w:tcW w:w="2400" w:type="pct"/>
          </w:tcPr>
          <w:p w14:paraId="5EB95BD4" w14:textId="77777777" w:rsidR="00FF782D" w:rsidRPr="008860F2" w:rsidRDefault="00FF782D" w:rsidP="00FF782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803" w:type="pct"/>
          </w:tcPr>
          <w:p w14:paraId="0804CD7A" w14:textId="3A6A104A" w:rsidR="00FF782D" w:rsidRPr="008860F2" w:rsidRDefault="00FF782D" w:rsidP="00FF782D">
            <w:pPr>
              <w:pStyle w:val="BodyText"/>
              <w:tabs>
                <w:tab w:val="decimal" w:pos="67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3B4B85A8" w14:textId="77777777" w:rsidR="00FF782D" w:rsidRPr="008860F2" w:rsidRDefault="00FF782D" w:rsidP="00FF782D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1" w:type="pct"/>
          </w:tcPr>
          <w:p w14:paraId="5B534AAE" w14:textId="1ED70867" w:rsidR="00FF782D" w:rsidRPr="008860F2" w:rsidRDefault="00FF782D" w:rsidP="00FF782D">
            <w:pPr>
              <w:pStyle w:val="BodyText"/>
              <w:tabs>
                <w:tab w:val="decimal" w:pos="537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2564EE72" w14:textId="77777777" w:rsidR="00FF782D" w:rsidRPr="008860F2" w:rsidRDefault="00FF782D" w:rsidP="00FF782D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8" w:type="pct"/>
            <w:gridSpan w:val="2"/>
          </w:tcPr>
          <w:p w14:paraId="2C1C6135" w14:textId="6352CE66" w:rsidR="00FF782D" w:rsidRPr="008860F2" w:rsidRDefault="00FF782D" w:rsidP="00FF782D">
            <w:pPr>
              <w:pStyle w:val="BodyText"/>
              <w:tabs>
                <w:tab w:val="decimal" w:pos="588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" w:type="pct"/>
          </w:tcPr>
          <w:p w14:paraId="57CA0745" w14:textId="77777777" w:rsidR="00FF782D" w:rsidRPr="008860F2" w:rsidRDefault="00FF782D" w:rsidP="00FF782D">
            <w:pPr>
              <w:pStyle w:val="BodyText"/>
              <w:tabs>
                <w:tab w:val="decimal" w:pos="42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8" w:type="pct"/>
          </w:tcPr>
          <w:p w14:paraId="7C85B3CF" w14:textId="72EECAF4" w:rsidR="00FF782D" w:rsidRPr="008860F2" w:rsidRDefault="00FF782D" w:rsidP="00FF782D">
            <w:pPr>
              <w:pStyle w:val="BodyText"/>
              <w:tabs>
                <w:tab w:val="decimal" w:pos="686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133.02</w:t>
            </w:r>
          </w:p>
        </w:tc>
      </w:tr>
      <w:tr w:rsidR="00FF782D" w:rsidRPr="008860F2" w14:paraId="39BD6407" w14:textId="77777777" w:rsidTr="00AB5883">
        <w:trPr>
          <w:gridAfter w:val="1"/>
          <w:wAfter w:w="3" w:type="pct"/>
        </w:trPr>
        <w:tc>
          <w:tcPr>
            <w:tcW w:w="2400" w:type="pct"/>
          </w:tcPr>
          <w:p w14:paraId="1E1D14A2" w14:textId="77777777" w:rsidR="00FF782D" w:rsidRPr="008860F2" w:rsidRDefault="00FF782D" w:rsidP="00FF782D">
            <w:pPr>
              <w:spacing w:line="240" w:lineRule="auto"/>
              <w:ind w:left="144" w:hanging="14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ส่วนที่จะรับรู้หลังจากหนึ่งปี</w:t>
            </w:r>
          </w:p>
        </w:tc>
        <w:tc>
          <w:tcPr>
            <w:tcW w:w="803" w:type="pct"/>
          </w:tcPr>
          <w:p w14:paraId="5CAD49DD" w14:textId="77777777" w:rsidR="00FF782D" w:rsidRPr="008860F2" w:rsidRDefault="00FF782D" w:rsidP="00FF782D">
            <w:pPr>
              <w:pStyle w:val="BodyText"/>
              <w:tabs>
                <w:tab w:val="decimal" w:pos="67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7EF79A45" w14:textId="77777777" w:rsidR="00FF782D" w:rsidRPr="008860F2" w:rsidRDefault="00FF782D" w:rsidP="00FF782D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1" w:type="pct"/>
          </w:tcPr>
          <w:p w14:paraId="7BE633FC" w14:textId="77777777" w:rsidR="00FF782D" w:rsidRPr="008860F2" w:rsidRDefault="00FF782D" w:rsidP="00FF782D">
            <w:pPr>
              <w:pStyle w:val="BodyText"/>
              <w:tabs>
                <w:tab w:val="decimal" w:pos="537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4965528B" w14:textId="77777777" w:rsidR="00FF782D" w:rsidRPr="008860F2" w:rsidRDefault="00FF782D" w:rsidP="00FF782D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8" w:type="pct"/>
            <w:gridSpan w:val="2"/>
          </w:tcPr>
          <w:p w14:paraId="4F1C6C0C" w14:textId="77777777" w:rsidR="00FF782D" w:rsidRPr="008860F2" w:rsidRDefault="00FF782D" w:rsidP="00FF782D">
            <w:pPr>
              <w:pStyle w:val="BodyText"/>
              <w:tabs>
                <w:tab w:val="decimal" w:pos="588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" w:type="pct"/>
          </w:tcPr>
          <w:p w14:paraId="1069E220" w14:textId="77777777" w:rsidR="00FF782D" w:rsidRPr="008860F2" w:rsidRDefault="00FF782D" w:rsidP="00FF782D">
            <w:pPr>
              <w:pStyle w:val="BodyText"/>
              <w:tabs>
                <w:tab w:val="decimal" w:pos="42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8" w:type="pct"/>
          </w:tcPr>
          <w:p w14:paraId="4914B054" w14:textId="77777777" w:rsidR="00FF782D" w:rsidRPr="008860F2" w:rsidRDefault="00FF782D" w:rsidP="00FF782D">
            <w:pPr>
              <w:pStyle w:val="BodyText"/>
              <w:tabs>
                <w:tab w:val="decimal" w:pos="686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F782D" w:rsidRPr="008860F2" w14:paraId="5C53DC9B" w14:textId="77777777" w:rsidTr="00AB5883">
        <w:trPr>
          <w:gridAfter w:val="1"/>
          <w:wAfter w:w="3" w:type="pct"/>
        </w:trPr>
        <w:tc>
          <w:tcPr>
            <w:tcW w:w="2400" w:type="pct"/>
          </w:tcPr>
          <w:p w14:paraId="31B32E65" w14:textId="77777777" w:rsidR="00FF782D" w:rsidRPr="008860F2" w:rsidRDefault="00FF782D" w:rsidP="00FF782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803" w:type="pct"/>
          </w:tcPr>
          <w:p w14:paraId="4207A7F7" w14:textId="1ACAF3CE" w:rsidR="00FF782D" w:rsidRPr="00497923" w:rsidRDefault="00FF782D" w:rsidP="00FF782D">
            <w:pPr>
              <w:pStyle w:val="BodyText"/>
              <w:tabs>
                <w:tab w:val="decimal" w:pos="67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9" w:type="pct"/>
          </w:tcPr>
          <w:p w14:paraId="3AC38F50" w14:textId="77777777" w:rsidR="00FF782D" w:rsidRPr="008860F2" w:rsidRDefault="00FF782D" w:rsidP="00FF782D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1" w:type="pct"/>
          </w:tcPr>
          <w:p w14:paraId="7B5DCF11" w14:textId="11FFBB8E" w:rsidR="00FF782D" w:rsidRPr="008860F2" w:rsidRDefault="00FF782D" w:rsidP="00FF782D">
            <w:pPr>
              <w:pStyle w:val="BodyText"/>
              <w:tabs>
                <w:tab w:val="decimal" w:pos="537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58DDCBAA" w14:textId="77777777" w:rsidR="00FF782D" w:rsidRPr="008860F2" w:rsidRDefault="00FF782D" w:rsidP="00FF782D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8" w:type="pct"/>
            <w:gridSpan w:val="2"/>
            <w:tcBorders>
              <w:bottom w:val="single" w:sz="4" w:space="0" w:color="auto"/>
            </w:tcBorders>
          </w:tcPr>
          <w:p w14:paraId="4FDB28C6" w14:textId="14E568F6" w:rsidR="00FF782D" w:rsidRPr="008860F2" w:rsidRDefault="00FF782D" w:rsidP="00FF782D">
            <w:pPr>
              <w:pStyle w:val="BodyText"/>
              <w:tabs>
                <w:tab w:val="decimal" w:pos="588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" w:type="pct"/>
          </w:tcPr>
          <w:p w14:paraId="25B822FA" w14:textId="77777777" w:rsidR="00FF782D" w:rsidRPr="008860F2" w:rsidRDefault="00FF782D" w:rsidP="00FF782D">
            <w:pPr>
              <w:pStyle w:val="BodyText"/>
              <w:tabs>
                <w:tab w:val="decimal" w:pos="42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24228BA4" w14:textId="37D96C98" w:rsidR="00FF782D" w:rsidRPr="008860F2" w:rsidRDefault="00FF782D" w:rsidP="00FF782D">
            <w:pPr>
              <w:pStyle w:val="BodyText"/>
              <w:tabs>
                <w:tab w:val="decimal" w:pos="686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07319D">
              <w:rPr>
                <w:rFonts w:ascii="Angsana New" w:hAnsi="Angsana New" w:cs="Angsana New"/>
                <w:sz w:val="28"/>
                <w:szCs w:val="28"/>
              </w:rPr>
              <w:t>2,645.38</w:t>
            </w:r>
          </w:p>
        </w:tc>
      </w:tr>
      <w:tr w:rsidR="00FF782D" w:rsidRPr="008860F2" w14:paraId="3159EBD6" w14:textId="77777777" w:rsidTr="00AB5883">
        <w:trPr>
          <w:gridAfter w:val="1"/>
          <w:wAfter w:w="3" w:type="pct"/>
        </w:trPr>
        <w:tc>
          <w:tcPr>
            <w:tcW w:w="2400" w:type="pct"/>
          </w:tcPr>
          <w:p w14:paraId="24D841CC" w14:textId="77777777" w:rsidR="00FF782D" w:rsidRPr="008860F2" w:rsidRDefault="00FF782D" w:rsidP="00FF782D">
            <w:pPr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3" w:type="pct"/>
          </w:tcPr>
          <w:p w14:paraId="1760E429" w14:textId="1FA5E93A" w:rsidR="00FF782D" w:rsidRPr="008860F2" w:rsidRDefault="00FF782D" w:rsidP="00FF782D">
            <w:pPr>
              <w:pStyle w:val="BodyText"/>
              <w:tabs>
                <w:tab w:val="decimal" w:pos="67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7B1DC372" w14:textId="77777777" w:rsidR="00FF782D" w:rsidRPr="008860F2" w:rsidRDefault="00FF782D" w:rsidP="00FF782D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1" w:type="pct"/>
          </w:tcPr>
          <w:p w14:paraId="3FDFE25A" w14:textId="76F7E8AB" w:rsidR="00FF782D" w:rsidRPr="008860F2" w:rsidRDefault="00FF782D" w:rsidP="00FF782D">
            <w:pPr>
              <w:pStyle w:val="BodyText"/>
              <w:tabs>
                <w:tab w:val="decimal" w:pos="537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14:paraId="0AFB6CF1" w14:textId="77777777" w:rsidR="00FF782D" w:rsidRPr="008860F2" w:rsidRDefault="00FF782D" w:rsidP="00FF782D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8F0FA6" w14:textId="33F67302" w:rsidR="00FF782D" w:rsidRPr="008860F2" w:rsidRDefault="00FF782D" w:rsidP="00FF782D">
            <w:pPr>
              <w:pStyle w:val="BodyText"/>
              <w:tabs>
                <w:tab w:val="decimal" w:pos="588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1" w:type="pct"/>
          </w:tcPr>
          <w:p w14:paraId="0D5832B1" w14:textId="77777777" w:rsidR="00FF782D" w:rsidRPr="008860F2" w:rsidRDefault="00FF782D" w:rsidP="00FF782D">
            <w:pPr>
              <w:pStyle w:val="BodyText"/>
              <w:tabs>
                <w:tab w:val="decimal" w:pos="42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0B9D6C8C" w14:textId="6F6A800B" w:rsidR="00FF782D" w:rsidRPr="008860F2" w:rsidRDefault="00FF782D" w:rsidP="00FF782D">
            <w:pPr>
              <w:pStyle w:val="BodyText"/>
              <w:tabs>
                <w:tab w:val="decimal" w:pos="686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2,778.40</w:t>
            </w:r>
          </w:p>
        </w:tc>
      </w:tr>
    </w:tbl>
    <w:p w14:paraId="61B93453" w14:textId="77777777" w:rsidR="000828F0" w:rsidRPr="00415B83" w:rsidRDefault="000828F0" w:rsidP="00695F50">
      <w:pPr>
        <w:pStyle w:val="NoSpacing"/>
        <w:rPr>
          <w:rFonts w:ascii="Angsana New" w:hAnsi="Angsana New"/>
          <w:sz w:val="20"/>
          <w:szCs w:val="20"/>
        </w:rPr>
      </w:pPr>
    </w:p>
    <w:p w14:paraId="296E752A" w14:textId="360DA189" w:rsidR="009758D5" w:rsidRDefault="00015BF1" w:rsidP="009B745A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สัญญาสำคัญที่เกี่ยวข้องกับรายได้สิทธิการเช่า (ดูหมายเหตุข้อ </w:t>
      </w:r>
      <w:r w:rsidR="00766759">
        <w:rPr>
          <w:rFonts w:ascii="Angsana New" w:hAnsi="Angsana New"/>
          <w:sz w:val="28"/>
          <w:szCs w:val="28"/>
        </w:rPr>
        <w:t>21</w:t>
      </w:r>
      <w:r w:rsidR="009758D5" w:rsidRPr="008860F2">
        <w:rPr>
          <w:rFonts w:ascii="Angsana New" w:hAnsi="Angsana New"/>
          <w:sz w:val="28"/>
          <w:szCs w:val="28"/>
        </w:rPr>
        <w:t>)</w:t>
      </w:r>
    </w:p>
    <w:p w14:paraId="43FADA0A" w14:textId="77777777" w:rsidR="008D06BE" w:rsidRPr="008860F2" w:rsidRDefault="008D06BE" w:rsidP="009B745A">
      <w:pPr>
        <w:spacing w:line="240" w:lineRule="auto"/>
        <w:ind w:left="540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7D9D3ABC" w14:textId="77777777" w:rsidR="00405881" w:rsidRDefault="00405881">
      <w:pPr>
        <w:spacing w:line="240" w:lineRule="auto"/>
        <w:jc w:val="left"/>
        <w:rPr>
          <w:rFonts w:ascii="Angsana New" w:hAnsi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p w14:paraId="22560C4A" w14:textId="06AEDE92" w:rsidR="00015BF1" w:rsidRPr="008860F2" w:rsidRDefault="00015BF1" w:rsidP="00C47630">
      <w:pPr>
        <w:spacing w:line="240" w:lineRule="auto"/>
        <w:ind w:left="540"/>
        <w:rPr>
          <w:rFonts w:ascii="Angsana New" w:hAnsi="Angsana New"/>
          <w:b/>
          <w:bCs/>
          <w:i/>
          <w:iCs/>
          <w:sz w:val="28"/>
          <w:szCs w:val="28"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สัญญาสำคัญที่ทำกับกิจการที่เกี่ยวข้องกัน มีดังต่อไปนี้  </w:t>
      </w:r>
    </w:p>
    <w:p w14:paraId="5A2248D3" w14:textId="77777777" w:rsidR="00695F50" w:rsidRPr="008860F2" w:rsidRDefault="00695F50" w:rsidP="00695F50">
      <w:pPr>
        <w:pStyle w:val="NoSpacing"/>
        <w:rPr>
          <w:rFonts w:ascii="Angsana New" w:hAnsi="Angsana New"/>
          <w:sz w:val="28"/>
          <w:szCs w:val="28"/>
        </w:rPr>
      </w:pPr>
    </w:p>
    <w:p w14:paraId="7050AD9A" w14:textId="77777777" w:rsidR="009512A0" w:rsidRPr="008860F2" w:rsidRDefault="009512A0" w:rsidP="00C47630">
      <w:pPr>
        <w:spacing w:line="240" w:lineRule="auto"/>
        <w:ind w:left="540"/>
        <w:rPr>
          <w:rFonts w:ascii="Angsana New" w:hAnsi="Angsana New"/>
          <w:i/>
          <w:iCs/>
          <w:snapToGrid w:val="0"/>
          <w:sz w:val="28"/>
          <w:szCs w:val="28"/>
          <w:lang w:eastAsia="th-TH"/>
        </w:rPr>
      </w:pPr>
      <w:r w:rsidRPr="008860F2"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  <w:t>สัญญาบริหารจัดการ</w:t>
      </w:r>
    </w:p>
    <w:p w14:paraId="6220DCD0" w14:textId="5D3D3943" w:rsidR="009512A0" w:rsidRPr="008860F2" w:rsidRDefault="00715D7D" w:rsidP="009512A0">
      <w:pPr>
        <w:pStyle w:val="NoSpacing"/>
        <w:rPr>
          <w:rFonts w:ascii="Angsana New" w:hAnsi="Angsana New"/>
          <w:snapToGrid w:val="0"/>
          <w:sz w:val="28"/>
          <w:szCs w:val="28"/>
          <w:lang w:eastAsia="th-TH"/>
        </w:rPr>
      </w:pPr>
      <w:r>
        <w:rPr>
          <w:rFonts w:ascii="Angsana New" w:hAnsi="Angsana New"/>
          <w:snapToGrid w:val="0"/>
          <w:sz w:val="28"/>
          <w:szCs w:val="28"/>
          <w:lang w:eastAsia="th-TH"/>
        </w:rPr>
        <w:tab/>
      </w:r>
    </w:p>
    <w:p w14:paraId="21C3F8BF" w14:textId="77777777" w:rsidR="009512A0" w:rsidRPr="008860F2" w:rsidRDefault="009512A0" w:rsidP="00BA7DB0">
      <w:pPr>
        <w:pStyle w:val="ListParagraph"/>
        <w:widowControl w:val="0"/>
        <w:numPr>
          <w:ilvl w:val="0"/>
          <w:numId w:val="8"/>
        </w:numPr>
        <w:spacing w:line="240" w:lineRule="auto"/>
        <w:ind w:left="540" w:hanging="540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  <w:r w:rsidRPr="008860F2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t>บริษัทได้ทำสัญญากับบริษัทย่อยหลายแห่ง เพื่อให้บริการในการช่วยบริหารมีกำหนดระยะเวลาและค่าบริการเป็นราคาที่ตกลงกันตามสัญญา</w:t>
      </w:r>
    </w:p>
    <w:p w14:paraId="762A816A" w14:textId="77777777" w:rsidR="009512A0" w:rsidRPr="008860F2" w:rsidRDefault="009512A0" w:rsidP="009512A0">
      <w:pPr>
        <w:pStyle w:val="NoSpacing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57B3AB07" w14:textId="3957D6EA" w:rsidR="009512A0" w:rsidRPr="008860F2" w:rsidRDefault="009512A0" w:rsidP="00BA7DB0">
      <w:pPr>
        <w:pStyle w:val="ListParagraph"/>
        <w:widowControl w:val="0"/>
        <w:numPr>
          <w:ilvl w:val="0"/>
          <w:numId w:val="8"/>
        </w:numPr>
        <w:spacing w:line="240" w:lineRule="auto"/>
        <w:ind w:left="540" w:hanging="540"/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</w:pPr>
      <w:r w:rsidRPr="008860F2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t>บริษัทย่อยของบริษัทได้ทำสัญญาให้บริการที่ปรึกษากับ</w:t>
      </w:r>
      <w:r w:rsidR="00FC4E58">
        <w:rPr>
          <w:rFonts w:ascii="Angsana New" w:hAnsi="Angsana New" w:hint="cs"/>
          <w:snapToGrid w:val="0"/>
          <w:spacing w:val="-2"/>
          <w:sz w:val="28"/>
          <w:szCs w:val="28"/>
          <w:cs/>
          <w:lang w:eastAsia="th-TH"/>
        </w:rPr>
        <w:t>บริษ</w:t>
      </w:r>
      <w:r w:rsidR="00EE578D">
        <w:rPr>
          <w:rFonts w:ascii="Angsana New" w:hAnsi="Angsana New" w:hint="cs"/>
          <w:snapToGrid w:val="0"/>
          <w:spacing w:val="-2"/>
          <w:sz w:val="28"/>
          <w:szCs w:val="28"/>
          <w:cs/>
          <w:lang w:eastAsia="th-TH"/>
        </w:rPr>
        <w:t>ั</w:t>
      </w:r>
      <w:r w:rsidR="00FC4E58">
        <w:rPr>
          <w:rFonts w:ascii="Angsana New" w:hAnsi="Angsana New" w:hint="cs"/>
          <w:snapToGrid w:val="0"/>
          <w:spacing w:val="-2"/>
          <w:sz w:val="28"/>
          <w:szCs w:val="28"/>
          <w:cs/>
          <w:lang w:eastAsia="th-TH"/>
        </w:rPr>
        <w:t>ทใหญ่ บริษัทร่วมแห่งหนึ่ง และ</w:t>
      </w:r>
      <w:r w:rsidRPr="008860F2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t>บริษัทที่เกี่ยวข้องกัน โดยมีกำหนดระยะเวลาและค่าบริการเป็นราคาที่ตกลงกันตามสัญญา</w:t>
      </w:r>
    </w:p>
    <w:p w14:paraId="22B51E8F" w14:textId="77777777" w:rsidR="009512A0" w:rsidRPr="008860F2" w:rsidRDefault="009512A0" w:rsidP="009512A0">
      <w:pPr>
        <w:pStyle w:val="NoSpacing"/>
        <w:rPr>
          <w:rFonts w:ascii="Angsana New" w:hAnsi="Angsana New"/>
          <w:snapToGrid w:val="0"/>
          <w:sz w:val="28"/>
          <w:szCs w:val="28"/>
          <w:cs/>
          <w:lang w:eastAsia="th-TH"/>
        </w:rPr>
      </w:pPr>
    </w:p>
    <w:p w14:paraId="196226D3" w14:textId="52D7DE16" w:rsidR="009512A0" w:rsidRPr="00E03CB2" w:rsidRDefault="009512A0" w:rsidP="00BA7DB0">
      <w:pPr>
        <w:pStyle w:val="ListParagraph"/>
        <w:widowControl w:val="0"/>
        <w:numPr>
          <w:ilvl w:val="0"/>
          <w:numId w:val="8"/>
        </w:numPr>
        <w:spacing w:line="240" w:lineRule="auto"/>
        <w:ind w:left="540" w:hanging="540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  <w:r w:rsidRPr="00E03CB2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t>บริษัทย่อยของบริษัทได้ทำสัญญาว่าจ้างบริหารงานและควบคุมงานก่อสร้างกับบริษัทร่วมแห่งหนึ่ง เพื่อดำเนินการบริหารงานก่อสร้างและควบคุมงบประมาณของการก่อสร้างรวมทั้งเป็นที่ปรึกษาในด้านต่าง</w:t>
      </w:r>
      <w:r w:rsidR="00C9573B">
        <w:rPr>
          <w:rFonts w:ascii="Angsana New" w:hAnsi="Angsana New"/>
          <w:snapToGrid w:val="0"/>
          <w:spacing w:val="-2"/>
          <w:sz w:val="28"/>
          <w:szCs w:val="28"/>
          <w:lang w:eastAsia="th-TH"/>
        </w:rPr>
        <w:t xml:space="preserve"> </w:t>
      </w:r>
      <w:r w:rsidRPr="00E03CB2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t>ๆ ที่เกี่ยวกับการก่อสร้างโครงการโดยมีกำหนดระยะเวลาและค่าบริการเป็นราคาที่ตกลงกันตามสัญญา</w:t>
      </w:r>
    </w:p>
    <w:p w14:paraId="5B152B8B" w14:textId="77777777" w:rsidR="009758D5" w:rsidRPr="00E03CB2" w:rsidRDefault="009758D5" w:rsidP="009758D5">
      <w:pPr>
        <w:pStyle w:val="ListParagraph"/>
        <w:widowControl w:val="0"/>
        <w:spacing w:line="240" w:lineRule="auto"/>
        <w:ind w:left="540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</w:p>
    <w:p w14:paraId="0BA2CDB1" w14:textId="77777777" w:rsidR="009512A0" w:rsidRPr="00E03CB2" w:rsidRDefault="009512A0" w:rsidP="00BA7DB0">
      <w:pPr>
        <w:pStyle w:val="ListParagraph"/>
        <w:widowControl w:val="0"/>
        <w:numPr>
          <w:ilvl w:val="0"/>
          <w:numId w:val="8"/>
        </w:numPr>
        <w:spacing w:line="240" w:lineRule="auto"/>
        <w:ind w:left="540" w:hanging="540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  <w:r w:rsidRPr="00E03CB2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t>บริษัทย่อยของบริษัทได้ทำสัญญารับบริหารอาคารกับบริษัทที่เกี่ยวข้องกัน โดยมีกำหนดระยะเวลาและค่าบริการเป็นราคาที่ตกลงกันตามสัญญา</w:t>
      </w:r>
    </w:p>
    <w:p w14:paraId="7FB9B94B" w14:textId="77777777" w:rsidR="009512A0" w:rsidRPr="00E03CB2" w:rsidRDefault="009512A0" w:rsidP="009512A0">
      <w:pPr>
        <w:pStyle w:val="ListParagraph"/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</w:pPr>
    </w:p>
    <w:p w14:paraId="130662B7" w14:textId="3E6FCB88" w:rsidR="009512A0" w:rsidRPr="008860F2" w:rsidRDefault="009512A0" w:rsidP="00BA7DB0">
      <w:pPr>
        <w:pStyle w:val="ListParagraph"/>
        <w:widowControl w:val="0"/>
        <w:numPr>
          <w:ilvl w:val="0"/>
          <w:numId w:val="8"/>
        </w:numPr>
        <w:spacing w:line="240" w:lineRule="auto"/>
        <w:ind w:left="540" w:hanging="540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  <w:r w:rsidRPr="00E03CB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ในเดือนกันยายน </w:t>
      </w:r>
      <w:r w:rsidRPr="00E03CB2">
        <w:rPr>
          <w:rFonts w:ascii="Angsana New" w:hAnsi="Angsana New"/>
          <w:snapToGrid w:val="0"/>
          <w:sz w:val="28"/>
          <w:szCs w:val="28"/>
          <w:lang w:eastAsia="th-TH"/>
        </w:rPr>
        <w:t>25</w:t>
      </w:r>
      <w:r w:rsidRPr="00E03CB2">
        <w:rPr>
          <w:rFonts w:ascii="Angsana New" w:hAnsi="Angsana New"/>
          <w:snapToGrid w:val="0"/>
          <w:sz w:val="28"/>
          <w:szCs w:val="28"/>
          <w:cs/>
          <w:lang w:eastAsia="th-TH"/>
        </w:rPr>
        <w:t>61</w:t>
      </w:r>
      <w:r w:rsidRPr="00E03CB2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E03CB2">
        <w:rPr>
          <w:rFonts w:ascii="Angsana New" w:hAnsi="Angsana New"/>
          <w:snapToGrid w:val="0"/>
          <w:sz w:val="28"/>
          <w:szCs w:val="28"/>
          <w:cs/>
          <w:lang w:eastAsia="th-TH"/>
        </w:rPr>
        <w:t>บริษัทย่อยของบริษัทได้เข้าทำสัญญากับบริษัทที่เกี่ยวข้องกัน</w:t>
      </w:r>
      <w:r w:rsidR="00874D97" w:rsidRPr="00E03CB2">
        <w:rPr>
          <w:rFonts w:ascii="Angsana New" w:hAnsi="Angsana New"/>
          <w:snapToGrid w:val="0"/>
          <w:sz w:val="28"/>
          <w:szCs w:val="28"/>
          <w:cs/>
          <w:lang w:eastAsia="th-TH"/>
        </w:rPr>
        <w:t>สองแห่ง</w:t>
      </w:r>
      <w:r w:rsidRPr="00E03CB2">
        <w:rPr>
          <w:rFonts w:ascii="Angsana New" w:hAnsi="Angsana New"/>
          <w:snapToGrid w:val="0"/>
          <w:sz w:val="28"/>
          <w:szCs w:val="28"/>
          <w:cs/>
          <w:lang w:eastAsia="th-TH"/>
        </w:rPr>
        <w:t>มี</w:t>
      </w:r>
      <w:r w:rsidRPr="00D40C4F">
        <w:rPr>
          <w:rFonts w:ascii="Angsana New" w:hAnsi="Angsana New"/>
          <w:sz w:val="28"/>
          <w:szCs w:val="28"/>
          <w:cs/>
        </w:rPr>
        <w:t>กำหนด</w:t>
      </w:r>
      <w:r w:rsidR="006A7F45">
        <w:rPr>
          <w:rFonts w:ascii="Angsana New" w:hAnsi="Angsana New"/>
          <w:sz w:val="28"/>
          <w:szCs w:val="28"/>
        </w:rPr>
        <w:t xml:space="preserve"> 3</w:t>
      </w:r>
      <w:r w:rsidR="006A7F45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E03CB2">
        <w:rPr>
          <w:rFonts w:ascii="Angsana New" w:hAnsi="Angsana New"/>
          <w:snapToGrid w:val="0"/>
          <w:sz w:val="28"/>
          <w:szCs w:val="28"/>
          <w:cs/>
          <w:lang w:eastAsia="th-TH"/>
        </w:rPr>
        <w:t>ปี เริ่มตั้งแต่ปีที่เริ่มดำเนินโครงการและสามารถต่ออายุสัญญาได้อีกเป็นเวลา</w:t>
      </w:r>
      <w:r w:rsidR="006A7F45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="00EE578D">
        <w:rPr>
          <w:rFonts w:ascii="Angsana New" w:hAnsi="Angsana New"/>
          <w:snapToGrid w:val="0"/>
          <w:sz w:val="28"/>
          <w:szCs w:val="28"/>
          <w:lang w:eastAsia="th-TH"/>
        </w:rPr>
        <w:t>3</w:t>
      </w:r>
      <w:r w:rsidRPr="00E03CB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บริษัทดังกล่าวจะให้บริการในด้านการบริหารงานโรงแรมของบริษัทย่อยของบริษัทและอนุญาตให้ใช้เครื่องหมาย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>การค</w:t>
      </w:r>
      <w:r w:rsidR="00BA1662"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>้าโดยจะต้องจ่ายค่าธรรมเนียมต่าง</w:t>
      </w:r>
      <w:r w:rsidR="00C9573B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>ๆ ตามที่ระบุไว้ในสัญญา</w:t>
      </w:r>
    </w:p>
    <w:p w14:paraId="6F144D4D" w14:textId="77777777" w:rsidR="006A7F45" w:rsidRPr="008860F2" w:rsidRDefault="006A7F45" w:rsidP="00274F89">
      <w:pPr>
        <w:pStyle w:val="ListParagraph"/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</w:pPr>
    </w:p>
    <w:p w14:paraId="1DBE78AC" w14:textId="61DFFC91" w:rsidR="006A7F45" w:rsidRDefault="00274F89" w:rsidP="006A7F45">
      <w:pPr>
        <w:pStyle w:val="ListParagraph"/>
        <w:widowControl w:val="0"/>
        <w:numPr>
          <w:ilvl w:val="0"/>
          <w:numId w:val="8"/>
        </w:numPr>
        <w:spacing w:line="240" w:lineRule="auto"/>
        <w:ind w:left="540" w:hanging="540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  <w:r w:rsidRPr="008860F2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t>บริษัทย่อยของบริษัทได้ทำสัญญาจ้างบริหารกับบริษัทที่เกี่ยวข้องกันแห่งหนึ่ง สัญญามีกำหนด</w:t>
      </w:r>
      <w:r w:rsidR="006A7F45">
        <w:rPr>
          <w:rFonts w:ascii="Angsana New" w:hAnsi="Angsana New"/>
          <w:snapToGrid w:val="0"/>
          <w:spacing w:val="-2"/>
          <w:sz w:val="28"/>
          <w:szCs w:val="28"/>
          <w:lang w:eastAsia="th-TH"/>
        </w:rPr>
        <w:t xml:space="preserve"> 1</w:t>
      </w:r>
      <w:r w:rsidR="006A7F45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8860F2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t>ปี เพื่อบริหารโครงการโรงแรมของบริษัทย่อยของบริษัท โดยต้องจ่ายค่าธรรมเนียมต่าง</w:t>
      </w:r>
      <w:r w:rsidR="00C9573B">
        <w:rPr>
          <w:rFonts w:ascii="Angsana New" w:hAnsi="Angsana New"/>
          <w:snapToGrid w:val="0"/>
          <w:spacing w:val="-2"/>
          <w:sz w:val="28"/>
          <w:szCs w:val="28"/>
          <w:lang w:eastAsia="th-TH"/>
        </w:rPr>
        <w:t xml:space="preserve"> </w:t>
      </w:r>
      <w:r w:rsidRPr="008860F2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t>ๆ ตามที่ระบุไว้ในสัญญา</w:t>
      </w:r>
    </w:p>
    <w:p w14:paraId="18825AB2" w14:textId="77777777" w:rsidR="006A7F45" w:rsidRPr="006A7F45" w:rsidRDefault="006A7F45" w:rsidP="006A7F45">
      <w:pPr>
        <w:pStyle w:val="ListParagraph"/>
        <w:widowControl w:val="0"/>
        <w:spacing w:line="240" w:lineRule="auto"/>
        <w:ind w:left="540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</w:p>
    <w:p w14:paraId="23DFA84D" w14:textId="77777777" w:rsidR="00FD4652" w:rsidRPr="008860F2" w:rsidRDefault="00FD4652" w:rsidP="00BA7DB0">
      <w:pPr>
        <w:pStyle w:val="ListParagraph"/>
        <w:widowControl w:val="0"/>
        <w:numPr>
          <w:ilvl w:val="0"/>
          <w:numId w:val="8"/>
        </w:numPr>
        <w:spacing w:line="240" w:lineRule="auto"/>
        <w:ind w:left="540" w:hanging="540"/>
        <w:rPr>
          <w:rFonts w:ascii="Angsana New" w:hAnsi="Angsana New"/>
          <w:snapToGrid w:val="0"/>
          <w:sz w:val="28"/>
          <w:szCs w:val="28"/>
          <w:lang w:eastAsia="th-TH"/>
        </w:rPr>
      </w:pPr>
      <w:r w:rsidRPr="008860F2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บริษัทย่อยของบริษัทได้ทำสัญญารับบริหารโครงการกับบริษัทที่เกี่ยวข้องกัน โดยมีกำหนดระยะเวลาและค่าบริการเป็นราคาที่ตกลงกันตามสัญญา</w:t>
      </w:r>
    </w:p>
    <w:p w14:paraId="287A115B" w14:textId="77777777" w:rsidR="00EB06DC" w:rsidRPr="00EB06DC" w:rsidRDefault="00EB06DC" w:rsidP="00EB06DC">
      <w:pPr>
        <w:pStyle w:val="ListParagraph"/>
        <w:widowControl w:val="0"/>
        <w:spacing w:line="240" w:lineRule="auto"/>
        <w:ind w:left="540"/>
        <w:jc w:val="left"/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</w:pPr>
    </w:p>
    <w:p w14:paraId="4F9D7EB8" w14:textId="77777777" w:rsidR="00637569" w:rsidRDefault="00637569">
      <w:pPr>
        <w:spacing w:line="240" w:lineRule="auto"/>
        <w:jc w:val="left"/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</w:pPr>
      <w:r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  <w:br w:type="page"/>
      </w:r>
    </w:p>
    <w:p w14:paraId="397FAB9E" w14:textId="0642E6D0" w:rsidR="009512A0" w:rsidRPr="008860F2" w:rsidRDefault="009512A0" w:rsidP="00C47630">
      <w:pPr>
        <w:pStyle w:val="ListParagraph"/>
        <w:widowControl w:val="0"/>
        <w:spacing w:line="240" w:lineRule="auto"/>
        <w:ind w:left="540"/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</w:pPr>
      <w:r w:rsidRPr="008860F2"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  <w:t>สัญญาแต่งตั้งผู้จัดการกองทรัสต์</w:t>
      </w:r>
    </w:p>
    <w:p w14:paraId="71E7A569" w14:textId="77777777" w:rsidR="009512A0" w:rsidRPr="008860F2" w:rsidRDefault="009512A0" w:rsidP="009512A0">
      <w:pPr>
        <w:pStyle w:val="NoSpacing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5EC1A541" w14:textId="6ADB5216" w:rsidR="009512A0" w:rsidRPr="00E805B0" w:rsidRDefault="009512A0" w:rsidP="00E805B0">
      <w:pPr>
        <w:pStyle w:val="ListParagraph"/>
        <w:widowControl w:val="0"/>
        <w:numPr>
          <w:ilvl w:val="0"/>
          <w:numId w:val="8"/>
        </w:numPr>
        <w:spacing w:line="240" w:lineRule="auto"/>
        <w:ind w:left="540" w:hanging="540"/>
        <w:rPr>
          <w:rFonts w:ascii="Angsana New" w:hAnsi="Angsana New"/>
          <w:snapToGrid w:val="0"/>
          <w:sz w:val="28"/>
          <w:szCs w:val="28"/>
          <w:lang w:eastAsia="th-TH"/>
        </w:rPr>
      </w:pP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ในเดือนมีนาคม 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>2559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="00307E17" w:rsidRPr="00307E17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บริษัท เฟรเซอร์ส พร็อพเพอร์ตี้ </w:t>
      </w:r>
      <w:r w:rsidR="00307E17" w:rsidRPr="00E805B0">
        <w:rPr>
          <w:rFonts w:ascii="Angsana New" w:hAnsi="Angsana New"/>
          <w:snapToGrid w:val="0"/>
          <w:sz w:val="28"/>
          <w:szCs w:val="28"/>
          <w:cs/>
          <w:lang w:eastAsia="th-TH"/>
        </w:rPr>
        <w:t>คอมเมอร์เชียล แอสเสท แมนเนจเม้นท์ (ประเทศไทย) จำกัด (เดิมชื่อ บริษัท ยูนิเวนเจอร์ รีท</w:t>
      </w:r>
      <w:r w:rsidR="00E805B0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 </w:t>
      </w:r>
      <w:r w:rsidR="00307E17" w:rsidRPr="00E805B0">
        <w:rPr>
          <w:rFonts w:ascii="Angsana New" w:hAnsi="Angsana New"/>
          <w:snapToGrid w:val="0"/>
          <w:sz w:val="28"/>
          <w:szCs w:val="28"/>
          <w:cs/>
          <w:lang w:eastAsia="th-TH"/>
        </w:rPr>
        <w:t>แมเนจเม้นท์ จำกัด)</w:t>
      </w:r>
      <w:r w:rsidRPr="00E805B0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ซึ่งเป็นบริษัทย่อย</w:t>
      </w:r>
      <w:r w:rsidR="00BE7F62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ของบริษัท</w:t>
      </w:r>
      <w:r w:rsidR="0079351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จนถึงวันที่ </w:t>
      </w:r>
      <w:r w:rsidR="00793515">
        <w:rPr>
          <w:rFonts w:ascii="Angsana New" w:hAnsi="Angsana New"/>
          <w:snapToGrid w:val="0"/>
          <w:sz w:val="28"/>
          <w:szCs w:val="28"/>
          <w:lang w:eastAsia="th-TH"/>
        </w:rPr>
        <w:t xml:space="preserve">30 </w:t>
      </w:r>
      <w:r w:rsidR="0079351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พฤศจิกายน </w:t>
      </w:r>
      <w:r w:rsidR="00793515">
        <w:rPr>
          <w:rFonts w:ascii="Angsana New" w:hAnsi="Angsana New"/>
          <w:snapToGrid w:val="0"/>
          <w:sz w:val="28"/>
          <w:szCs w:val="28"/>
          <w:lang w:eastAsia="th-TH"/>
        </w:rPr>
        <w:t>2563 (</w:t>
      </w:r>
      <w:r w:rsidR="0079351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ดูหมายเหตุ </w:t>
      </w:r>
      <w:r w:rsidR="00793515">
        <w:rPr>
          <w:rFonts w:ascii="Angsana New" w:hAnsi="Angsana New"/>
          <w:snapToGrid w:val="0"/>
          <w:sz w:val="28"/>
          <w:szCs w:val="28"/>
          <w:lang w:eastAsia="th-TH"/>
        </w:rPr>
        <w:t xml:space="preserve">13) </w:t>
      </w:r>
      <w:r w:rsidRPr="00E805B0">
        <w:rPr>
          <w:rFonts w:ascii="Angsana New" w:hAnsi="Angsana New"/>
          <w:snapToGrid w:val="0"/>
          <w:sz w:val="28"/>
          <w:szCs w:val="28"/>
          <w:cs/>
          <w:lang w:eastAsia="th-TH"/>
        </w:rPr>
        <w:t>ได้รับแต่งตั้งจากบริษัทหลักทรัพย์จัดการกองทุน กสิกรไทย จำกัด (</w:t>
      </w:r>
      <w:r w:rsidRPr="00E805B0">
        <w:rPr>
          <w:rFonts w:ascii="Angsana New" w:hAnsi="Angsana New"/>
          <w:snapToGrid w:val="0"/>
          <w:sz w:val="28"/>
          <w:szCs w:val="28"/>
          <w:lang w:eastAsia="th-TH"/>
        </w:rPr>
        <w:t>“</w:t>
      </w:r>
      <w:r w:rsidRPr="00E805B0">
        <w:rPr>
          <w:rFonts w:ascii="Angsana New" w:hAnsi="Angsana New"/>
          <w:snapToGrid w:val="0"/>
          <w:sz w:val="28"/>
          <w:szCs w:val="28"/>
          <w:cs/>
          <w:lang w:eastAsia="th-TH"/>
        </w:rPr>
        <w:t>ทรัสตี</w:t>
      </w:r>
      <w:r w:rsidRPr="00E805B0">
        <w:rPr>
          <w:rFonts w:ascii="Angsana New" w:hAnsi="Angsana New"/>
          <w:snapToGrid w:val="0"/>
          <w:sz w:val="28"/>
          <w:szCs w:val="28"/>
          <w:lang w:eastAsia="th-TH"/>
        </w:rPr>
        <w:t>”</w:t>
      </w:r>
      <w:r w:rsidRPr="00E805B0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) ให้เป็นผู้จัดการกองทรัสต์ โดยได้รับค่าตอบแทนจากกองทรัสต์ ดังนี้ </w:t>
      </w:r>
    </w:p>
    <w:p w14:paraId="45ED8F0C" w14:textId="77777777" w:rsidR="009512A0" w:rsidRPr="008860F2" w:rsidRDefault="009512A0" w:rsidP="009512A0">
      <w:pPr>
        <w:pStyle w:val="NoSpacing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4595906F" w14:textId="77777777" w:rsidR="009512A0" w:rsidRPr="008860F2" w:rsidRDefault="009512A0" w:rsidP="00C47630">
      <w:pPr>
        <w:pStyle w:val="ListParagraph"/>
        <w:tabs>
          <w:tab w:val="left" w:pos="567"/>
          <w:tab w:val="left" w:pos="900"/>
          <w:tab w:val="left" w:pos="2160"/>
        </w:tabs>
        <w:ind w:left="1260" w:hanging="720"/>
        <w:rPr>
          <w:rFonts w:ascii="Angsana New" w:hAnsi="Angsana New"/>
          <w:spacing w:val="-6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(</w:t>
      </w:r>
      <w:r w:rsidRPr="008860F2">
        <w:rPr>
          <w:rFonts w:ascii="Angsana New" w:hAnsi="Angsana New"/>
          <w:sz w:val="28"/>
          <w:szCs w:val="28"/>
        </w:rPr>
        <w:t>1</w:t>
      </w:r>
      <w:r w:rsidRPr="008860F2">
        <w:rPr>
          <w:rFonts w:ascii="Angsana New" w:hAnsi="Angsana New"/>
          <w:sz w:val="28"/>
          <w:szCs w:val="28"/>
          <w:cs/>
        </w:rPr>
        <w:t>)</w:t>
      </w:r>
      <w:r w:rsidRPr="008860F2">
        <w:rPr>
          <w:rFonts w:ascii="Angsana New" w:hAnsi="Angsana New"/>
          <w:sz w:val="28"/>
          <w:szCs w:val="28"/>
        </w:rPr>
        <w:tab/>
      </w:r>
      <w:r w:rsidRPr="008860F2">
        <w:rPr>
          <w:rFonts w:ascii="Angsana New" w:hAnsi="Angsana New"/>
          <w:sz w:val="28"/>
          <w:szCs w:val="28"/>
        </w:rPr>
        <w:tab/>
      </w:r>
      <w:r w:rsidRPr="008860F2">
        <w:rPr>
          <w:rFonts w:ascii="Angsana New" w:hAnsi="Angsana New"/>
          <w:sz w:val="28"/>
          <w:szCs w:val="28"/>
          <w:cs/>
        </w:rPr>
        <w:t>ค่าธรรมเนียมอัตราพื้นฐานร้อยละ</w:t>
      </w:r>
      <w:r w:rsidRPr="008860F2">
        <w:rPr>
          <w:rFonts w:ascii="Angsana New" w:hAnsi="Angsana New"/>
          <w:sz w:val="28"/>
          <w:szCs w:val="28"/>
        </w:rPr>
        <w:t xml:space="preserve"> 0</w:t>
      </w:r>
      <w:r w:rsidRPr="008860F2">
        <w:rPr>
          <w:rFonts w:ascii="Angsana New" w:hAnsi="Angsana New"/>
          <w:sz w:val="28"/>
          <w:szCs w:val="28"/>
          <w:cs/>
        </w:rPr>
        <w:t>.</w:t>
      </w:r>
      <w:r w:rsidRPr="008860F2">
        <w:rPr>
          <w:rFonts w:ascii="Angsana New" w:hAnsi="Angsana New"/>
          <w:sz w:val="28"/>
          <w:szCs w:val="28"/>
        </w:rPr>
        <w:t xml:space="preserve">15 </w:t>
      </w:r>
      <w:r w:rsidRPr="008860F2">
        <w:rPr>
          <w:rFonts w:ascii="Angsana New" w:hAnsi="Angsana New"/>
          <w:sz w:val="28"/>
          <w:szCs w:val="28"/>
          <w:cs/>
        </w:rPr>
        <w:t xml:space="preserve">ของมูลค่าทรัพย์สินสุทธิ (ที่คำนวณก่อนหักค่าธรรมเนียมผันแปรของผู้จัดการกองทรัสต์) แต่ต้องไม่น้อยกว่าอัตราขั้นต่ำที่ </w:t>
      </w:r>
      <w:r w:rsidRPr="008860F2">
        <w:rPr>
          <w:rFonts w:ascii="Angsana New" w:hAnsi="Angsana New"/>
          <w:sz w:val="28"/>
          <w:szCs w:val="28"/>
        </w:rPr>
        <w:t>12</w:t>
      </w:r>
      <w:r w:rsidRPr="008860F2">
        <w:rPr>
          <w:rFonts w:ascii="Angsana New" w:hAnsi="Angsana New"/>
          <w:sz w:val="28"/>
          <w:szCs w:val="28"/>
          <w:cs/>
        </w:rPr>
        <w:t xml:space="preserve"> ล้านบาทต่อปี </w:t>
      </w:r>
      <w:r w:rsidRPr="008860F2">
        <w:rPr>
          <w:rFonts w:ascii="Angsana New" w:hAnsi="Angsana New"/>
          <w:spacing w:val="-6"/>
          <w:sz w:val="28"/>
          <w:szCs w:val="28"/>
          <w:cs/>
        </w:rPr>
        <w:t>โดยชำระเป็นรายเดือน</w:t>
      </w:r>
    </w:p>
    <w:p w14:paraId="15D2BA55" w14:textId="77777777" w:rsidR="00BF4C32" w:rsidRPr="008860F2" w:rsidRDefault="00BF4C32" w:rsidP="009512A0">
      <w:pPr>
        <w:pStyle w:val="NoSpacing"/>
        <w:rPr>
          <w:rFonts w:ascii="Angsana New" w:hAnsi="Angsana New"/>
          <w:sz w:val="28"/>
          <w:szCs w:val="28"/>
        </w:rPr>
      </w:pPr>
    </w:p>
    <w:p w14:paraId="504317B5" w14:textId="77777777" w:rsidR="009512A0" w:rsidRPr="008860F2" w:rsidRDefault="009512A0" w:rsidP="00C47630">
      <w:pPr>
        <w:pStyle w:val="ListParagraph"/>
        <w:tabs>
          <w:tab w:val="left" w:pos="567"/>
          <w:tab w:val="left" w:pos="900"/>
          <w:tab w:val="left" w:pos="2160"/>
        </w:tabs>
        <w:ind w:left="1260" w:hanging="720"/>
        <w:rPr>
          <w:rFonts w:ascii="Angsana New" w:hAnsi="Angsana New"/>
          <w:spacing w:val="-6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(</w:t>
      </w:r>
      <w:r w:rsidRPr="008860F2">
        <w:rPr>
          <w:rFonts w:ascii="Angsana New" w:hAnsi="Angsana New"/>
          <w:sz w:val="28"/>
          <w:szCs w:val="28"/>
        </w:rPr>
        <w:t>2</w:t>
      </w:r>
      <w:r w:rsidRPr="008860F2">
        <w:rPr>
          <w:rFonts w:ascii="Angsana New" w:hAnsi="Angsana New"/>
          <w:sz w:val="28"/>
          <w:szCs w:val="28"/>
          <w:cs/>
        </w:rPr>
        <w:t>)</w:t>
      </w:r>
      <w:r w:rsidRPr="008860F2">
        <w:rPr>
          <w:rFonts w:ascii="Angsana New" w:hAnsi="Angsana New"/>
          <w:sz w:val="28"/>
          <w:szCs w:val="28"/>
        </w:rPr>
        <w:tab/>
      </w:r>
      <w:r w:rsidRPr="008860F2">
        <w:rPr>
          <w:rFonts w:ascii="Angsana New" w:hAnsi="Angsana New"/>
          <w:sz w:val="28"/>
          <w:szCs w:val="28"/>
        </w:rPr>
        <w:tab/>
      </w:r>
      <w:r w:rsidRPr="008860F2">
        <w:rPr>
          <w:rFonts w:ascii="Angsana New" w:hAnsi="Angsana New"/>
          <w:sz w:val="28"/>
          <w:szCs w:val="28"/>
          <w:cs/>
        </w:rPr>
        <w:t xml:space="preserve">ค่าธรรมเนียมผันแปรร้อยละ </w:t>
      </w:r>
      <w:r w:rsidRPr="008860F2">
        <w:rPr>
          <w:rFonts w:ascii="Angsana New" w:hAnsi="Angsana New"/>
          <w:sz w:val="28"/>
          <w:szCs w:val="28"/>
        </w:rPr>
        <w:t>0</w:t>
      </w:r>
      <w:r w:rsidRPr="008860F2">
        <w:rPr>
          <w:rFonts w:ascii="Angsana New" w:hAnsi="Angsana New"/>
          <w:sz w:val="28"/>
          <w:szCs w:val="28"/>
          <w:cs/>
        </w:rPr>
        <w:t>.</w:t>
      </w:r>
      <w:r w:rsidRPr="008860F2">
        <w:rPr>
          <w:rFonts w:ascii="Angsana New" w:hAnsi="Angsana New"/>
          <w:sz w:val="28"/>
          <w:szCs w:val="28"/>
        </w:rPr>
        <w:t>7</w:t>
      </w:r>
      <w:r w:rsidRPr="008860F2">
        <w:rPr>
          <w:rFonts w:ascii="Angsana New" w:hAnsi="Angsana New"/>
          <w:sz w:val="28"/>
          <w:szCs w:val="28"/>
          <w:cs/>
        </w:rPr>
        <w:t xml:space="preserve"> ของรายได้จากการลงทุนสุทธิหลังปรับปรุงแล้ว </w:t>
      </w:r>
      <w:r w:rsidRPr="008860F2">
        <w:rPr>
          <w:rFonts w:ascii="Angsana New" w:hAnsi="Angsana New"/>
          <w:spacing w:val="-6"/>
          <w:sz w:val="28"/>
          <w:szCs w:val="28"/>
          <w:cs/>
        </w:rPr>
        <w:t>โดยชำระเป็นรายไตรมาส</w:t>
      </w:r>
    </w:p>
    <w:p w14:paraId="38F169E0" w14:textId="77777777" w:rsidR="009512A0" w:rsidRPr="008860F2" w:rsidRDefault="009512A0" w:rsidP="009512A0">
      <w:pPr>
        <w:pStyle w:val="NoSpacing"/>
        <w:rPr>
          <w:rFonts w:ascii="Angsana New" w:hAnsi="Angsana New"/>
          <w:sz w:val="28"/>
          <w:szCs w:val="28"/>
        </w:rPr>
      </w:pPr>
    </w:p>
    <w:p w14:paraId="2077782A" w14:textId="77777777" w:rsidR="009512A0" w:rsidRPr="008860F2" w:rsidRDefault="009512A0" w:rsidP="009512A0">
      <w:pPr>
        <w:tabs>
          <w:tab w:val="left" w:pos="900"/>
          <w:tab w:val="left" w:pos="1260"/>
          <w:tab w:val="left" w:pos="2160"/>
        </w:tabs>
        <w:ind w:left="1260"/>
        <w:rPr>
          <w:rFonts w:ascii="Angsana New" w:hAnsi="Angsana New"/>
          <w:sz w:val="28"/>
          <w:szCs w:val="28"/>
          <w:cs/>
        </w:rPr>
      </w:pPr>
      <w:r w:rsidRPr="008860F2">
        <w:rPr>
          <w:rFonts w:ascii="Angsana New" w:hAnsi="Angsana New"/>
          <w:sz w:val="28"/>
          <w:szCs w:val="28"/>
          <w:cs/>
        </w:rPr>
        <w:t>ทั้งนี้ รายได้จากการลงทุนสุทธิหลังปรับปรุงแล้ว หมายถึง รายได้สุทธิของอสังหาริมทรัพย์บวกดอกเบี้ยรับจากเงินฝากธนาคารและหักค่าใช้จ่ายของกองทรัสต์ แต่ไม่รวมถึงค่าธรรมเนียมผันแปรของผู้จัดการกองทรัสต์ ค่าใช้จ่ายในการออกและเสนอขายหน่วยทรัสต์ตัดจำหน่าย และปรับปรุงด้วยรายการที่มิได้จ่ายเป็นเงินสดจากค่าเช่าพื้นที่อาคารและรายการที่มิได้รับเป็นเงินสดจากรายได้ค่าเช่าและบริการ</w:t>
      </w:r>
    </w:p>
    <w:p w14:paraId="2249A92B" w14:textId="77777777" w:rsidR="00846694" w:rsidRPr="008860F2" w:rsidRDefault="00846694" w:rsidP="009512A0">
      <w:pPr>
        <w:pStyle w:val="ListParagraph"/>
        <w:widowControl w:val="0"/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napToGrid w:val="0"/>
          <w:sz w:val="28"/>
          <w:szCs w:val="28"/>
          <w:lang w:eastAsia="th-TH"/>
        </w:rPr>
      </w:pPr>
    </w:p>
    <w:p w14:paraId="1D18D35F" w14:textId="10CA9C67" w:rsidR="009512A0" w:rsidRPr="008860F2" w:rsidRDefault="009512A0" w:rsidP="00C47630">
      <w:pPr>
        <w:pStyle w:val="ListParagraph"/>
        <w:widowControl w:val="0"/>
        <w:spacing w:line="240" w:lineRule="auto"/>
        <w:ind w:left="540"/>
        <w:rPr>
          <w:rFonts w:ascii="Angsana New" w:hAnsi="Angsana New"/>
          <w:b/>
          <w:bCs/>
          <w:i/>
          <w:iCs/>
          <w:snapToGrid w:val="0"/>
          <w:sz w:val="28"/>
          <w:szCs w:val="28"/>
          <w:lang w:eastAsia="th-TH"/>
        </w:rPr>
      </w:pPr>
      <w:r w:rsidRPr="008860F2">
        <w:rPr>
          <w:rFonts w:ascii="Angsana New" w:hAnsi="Angsana New"/>
          <w:b/>
          <w:bCs/>
          <w:i/>
          <w:iCs/>
          <w:snapToGrid w:val="0"/>
          <w:sz w:val="28"/>
          <w:szCs w:val="28"/>
          <w:cs/>
          <w:lang w:eastAsia="th-TH"/>
        </w:rPr>
        <w:t>หนี้สินที่อาจเกิดขึ้นกับกิจการที่เกี่ยวข้องกัน</w:t>
      </w:r>
    </w:p>
    <w:p w14:paraId="5C71B15C" w14:textId="77777777" w:rsidR="009512A0" w:rsidRPr="0047420B" w:rsidRDefault="009512A0" w:rsidP="009512A0">
      <w:pPr>
        <w:pStyle w:val="NoSpacing"/>
        <w:rPr>
          <w:rFonts w:ascii="Angsana New" w:hAnsi="Angsana New"/>
          <w:sz w:val="24"/>
          <w:szCs w:val="24"/>
        </w:rPr>
      </w:pPr>
    </w:p>
    <w:p w14:paraId="10AE0C10" w14:textId="50ED7F22" w:rsidR="009512A0" w:rsidRPr="008860F2" w:rsidRDefault="009512A0" w:rsidP="00C47630">
      <w:pPr>
        <w:pStyle w:val="ListParagraph"/>
        <w:widowControl w:val="0"/>
        <w:spacing w:line="240" w:lineRule="auto"/>
        <w:ind w:left="540"/>
        <w:rPr>
          <w:rFonts w:ascii="Angsana New" w:hAnsi="Angsana New"/>
          <w:snapToGrid w:val="0"/>
          <w:sz w:val="28"/>
          <w:szCs w:val="28"/>
          <w:lang w:eastAsia="th-TH"/>
        </w:rPr>
      </w:pP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>ณ วันที่</w:t>
      </w:r>
      <w:r w:rsidRPr="008860F2">
        <w:rPr>
          <w:rFonts w:ascii="Angsana New" w:hAnsi="Angsana New"/>
          <w:sz w:val="28"/>
          <w:szCs w:val="28"/>
        </w:rPr>
        <w:t xml:space="preserve"> 30</w:t>
      </w:r>
      <w:r w:rsidRPr="008860F2">
        <w:rPr>
          <w:rFonts w:ascii="Angsana New" w:hAnsi="Angsana New"/>
          <w:sz w:val="28"/>
          <w:szCs w:val="28"/>
          <w:cs/>
        </w:rPr>
        <w:t xml:space="preserve"> กันยายน </w:t>
      </w:r>
      <w:r w:rsidRPr="008860F2">
        <w:rPr>
          <w:rFonts w:ascii="Angsana New" w:hAnsi="Angsana New"/>
          <w:sz w:val="28"/>
          <w:szCs w:val="28"/>
        </w:rPr>
        <w:t>256</w:t>
      </w:r>
      <w:r w:rsidR="00125B2A">
        <w:rPr>
          <w:rFonts w:ascii="Angsana New" w:hAnsi="Angsana New"/>
          <w:sz w:val="28"/>
          <w:szCs w:val="28"/>
        </w:rPr>
        <w:t>4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หนี้สินที่อาจเกิดขึ้นจากการที่บริษัทได้ค้ำประกันหนี้สินของบริษัทย่อยที่มีต่อสถาบันการเงิน มีดังนี้</w:t>
      </w:r>
    </w:p>
    <w:p w14:paraId="00117C09" w14:textId="77777777" w:rsidR="009512A0" w:rsidRPr="0047420B" w:rsidRDefault="009512A0" w:rsidP="009512A0">
      <w:pPr>
        <w:pStyle w:val="NoSpacing"/>
        <w:rPr>
          <w:rFonts w:ascii="Angsana New" w:hAnsi="Angsana New"/>
          <w:snapToGrid w:val="0"/>
          <w:sz w:val="24"/>
          <w:szCs w:val="24"/>
          <w:lang w:eastAsia="th-TH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9"/>
        <w:gridCol w:w="1800"/>
        <w:gridCol w:w="270"/>
        <w:gridCol w:w="1980"/>
      </w:tblGrid>
      <w:tr w:rsidR="009512A0" w:rsidRPr="008860F2" w14:paraId="1BF6BDD5" w14:textId="77777777" w:rsidTr="00C8441A">
        <w:tc>
          <w:tcPr>
            <w:tcW w:w="5229" w:type="dxa"/>
          </w:tcPr>
          <w:p w14:paraId="39D01DEB" w14:textId="77777777" w:rsidR="009512A0" w:rsidRPr="008860F2" w:rsidRDefault="009512A0" w:rsidP="004353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00188024" w14:textId="77777777" w:rsidR="009512A0" w:rsidRPr="008860F2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วงเงินค้ำประกัน</w:t>
            </w:r>
          </w:p>
        </w:tc>
        <w:tc>
          <w:tcPr>
            <w:tcW w:w="270" w:type="dxa"/>
          </w:tcPr>
          <w:p w14:paraId="46F895EE" w14:textId="77777777" w:rsidR="009512A0" w:rsidRPr="008860F2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99CB5C9" w14:textId="77777777" w:rsidR="009512A0" w:rsidRPr="008860F2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วงเงินที่บริษัทย่อยใช้ไป</w:t>
            </w:r>
          </w:p>
        </w:tc>
      </w:tr>
      <w:tr w:rsidR="009512A0" w:rsidRPr="008860F2" w14:paraId="525357A5" w14:textId="77777777" w:rsidTr="00C8441A">
        <w:tc>
          <w:tcPr>
            <w:tcW w:w="5229" w:type="dxa"/>
          </w:tcPr>
          <w:p w14:paraId="63DD57BD" w14:textId="77777777" w:rsidR="009512A0" w:rsidRPr="008860F2" w:rsidRDefault="009512A0" w:rsidP="004353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3D7BD2D0" w14:textId="77777777" w:rsidR="009512A0" w:rsidRPr="008860F2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9512A0" w:rsidRPr="008860F2" w14:paraId="7DBEDB11" w14:textId="77777777" w:rsidTr="00D263D9">
        <w:tc>
          <w:tcPr>
            <w:tcW w:w="5229" w:type="dxa"/>
          </w:tcPr>
          <w:p w14:paraId="625625DD" w14:textId="77777777" w:rsidR="009512A0" w:rsidRPr="008860F2" w:rsidRDefault="009512A0" w:rsidP="00C8441A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ฟอร์เวิร์ด ซิสเต็ม จำกัด</w:t>
            </w:r>
          </w:p>
        </w:tc>
        <w:tc>
          <w:tcPr>
            <w:tcW w:w="1800" w:type="dxa"/>
            <w:shd w:val="clear" w:color="auto" w:fill="auto"/>
          </w:tcPr>
          <w:p w14:paraId="1DF76FB8" w14:textId="3916BF40" w:rsidR="009512A0" w:rsidRPr="00D263D9" w:rsidRDefault="00D263D9" w:rsidP="00435317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263D9">
              <w:rPr>
                <w:rFonts w:ascii="Angsana New" w:hAnsi="Angsana New"/>
                <w:sz w:val="28"/>
                <w:szCs w:val="28"/>
              </w:rPr>
              <w:t>58</w:t>
            </w:r>
            <w:r w:rsidR="000A648B" w:rsidRPr="00D263D9">
              <w:rPr>
                <w:rFonts w:ascii="Angsana New" w:hAnsi="Angsana New"/>
                <w:sz w:val="28"/>
                <w:szCs w:val="28"/>
              </w:rPr>
              <w:t>.</w:t>
            </w:r>
            <w:r w:rsidRPr="00D263D9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3885B6EB" w14:textId="77777777" w:rsidR="009512A0" w:rsidRPr="00D263D9" w:rsidRDefault="009512A0" w:rsidP="00435317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7CC71D60" w14:textId="0F1B8426" w:rsidR="009512A0" w:rsidRPr="00D263D9" w:rsidRDefault="00D263D9" w:rsidP="00435317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263D9">
              <w:rPr>
                <w:rFonts w:ascii="Angsana New" w:hAnsi="Angsana New"/>
                <w:sz w:val="28"/>
                <w:szCs w:val="28"/>
              </w:rPr>
              <w:t>2</w:t>
            </w:r>
            <w:r w:rsidR="000A648B" w:rsidRPr="00D263D9">
              <w:rPr>
                <w:rFonts w:ascii="Angsana New" w:hAnsi="Angsana New"/>
                <w:sz w:val="28"/>
                <w:szCs w:val="28"/>
              </w:rPr>
              <w:t>.</w:t>
            </w:r>
            <w:r w:rsidRPr="00D263D9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  <w:tr w:rsidR="009512A0" w:rsidRPr="008860F2" w14:paraId="56B22FF6" w14:textId="77777777" w:rsidTr="00C8441A">
        <w:tc>
          <w:tcPr>
            <w:tcW w:w="5229" w:type="dxa"/>
          </w:tcPr>
          <w:p w14:paraId="1DE70A4C" w14:textId="77777777" w:rsidR="009512A0" w:rsidRPr="008860F2" w:rsidRDefault="009512A0" w:rsidP="00C8441A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ไทย-ไลซาท จำกัด</w:t>
            </w:r>
          </w:p>
        </w:tc>
        <w:tc>
          <w:tcPr>
            <w:tcW w:w="1800" w:type="dxa"/>
          </w:tcPr>
          <w:p w14:paraId="4382C779" w14:textId="331D7BF4" w:rsidR="009512A0" w:rsidRPr="008860F2" w:rsidRDefault="000A648B" w:rsidP="00435317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1,664.4</w:t>
            </w:r>
            <w:r w:rsidR="00EA1DC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B2B39D6" w14:textId="77777777" w:rsidR="009512A0" w:rsidRPr="008860F2" w:rsidRDefault="009512A0" w:rsidP="00435317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4568828" w14:textId="5DA87F6C" w:rsidR="009512A0" w:rsidRPr="008860F2" w:rsidRDefault="000A648B" w:rsidP="00435317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65.27</w:t>
            </w:r>
          </w:p>
        </w:tc>
      </w:tr>
    </w:tbl>
    <w:p w14:paraId="201CBF2C" w14:textId="77777777" w:rsidR="000F723F" w:rsidRPr="0047420B" w:rsidRDefault="000F723F" w:rsidP="009512A0">
      <w:pPr>
        <w:spacing w:line="240" w:lineRule="auto"/>
        <w:ind w:right="-27"/>
        <w:rPr>
          <w:rFonts w:ascii="Angsana New" w:hAnsi="Angsana New"/>
          <w:i/>
          <w:iCs/>
          <w:sz w:val="24"/>
          <w:szCs w:val="24"/>
        </w:rPr>
      </w:pPr>
    </w:p>
    <w:p w14:paraId="614153A6" w14:textId="77777777" w:rsidR="00A716D9" w:rsidRDefault="00A716D9">
      <w:pPr>
        <w:spacing w:line="240" w:lineRule="auto"/>
        <w:jc w:val="left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CF3A469" w14:textId="09F042DA" w:rsidR="003B14EA" w:rsidRPr="008860F2" w:rsidRDefault="003B14EA" w:rsidP="00BA7DB0">
      <w:pPr>
        <w:pStyle w:val="Heading1"/>
        <w:keepLines/>
        <w:numPr>
          <w:ilvl w:val="0"/>
          <w:numId w:val="1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Cs w:val="0"/>
          <w:sz w:val="28"/>
          <w:szCs w:val="28"/>
          <w:u w:val="none"/>
        </w:rPr>
      </w:pPr>
      <w:r w:rsidRPr="008860F2">
        <w:rPr>
          <w:rFonts w:asciiTheme="majorBidi" w:hAnsiTheme="majorBidi" w:cstheme="majorBidi"/>
          <w:sz w:val="28"/>
          <w:szCs w:val="28"/>
          <w:u w:val="none"/>
          <w:cs/>
        </w:rPr>
        <w:t>เงินสดและรายการเทียบเท่าเงินสด</w:t>
      </w:r>
    </w:p>
    <w:p w14:paraId="79F7190C" w14:textId="77777777" w:rsidR="00132C9B" w:rsidRPr="0047420B" w:rsidRDefault="00132C9B" w:rsidP="0008695A">
      <w:pPr>
        <w:pStyle w:val="NoSpacing"/>
        <w:rPr>
          <w:rFonts w:ascii="Angsana New" w:hAnsi="Angsana New"/>
          <w:sz w:val="24"/>
          <w:szCs w:val="24"/>
        </w:rPr>
      </w:pP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20"/>
        <w:gridCol w:w="1044"/>
        <w:gridCol w:w="268"/>
        <w:gridCol w:w="1066"/>
        <w:gridCol w:w="268"/>
        <w:gridCol w:w="994"/>
        <w:gridCol w:w="268"/>
        <w:gridCol w:w="1023"/>
      </w:tblGrid>
      <w:tr w:rsidR="003B14EA" w:rsidRPr="008860F2" w14:paraId="6509922F" w14:textId="77777777" w:rsidTr="00C8441A">
        <w:tc>
          <w:tcPr>
            <w:tcW w:w="2391" w:type="pct"/>
          </w:tcPr>
          <w:p w14:paraId="1788D773" w14:textId="77777777" w:rsidR="003B14EA" w:rsidRPr="008860F2" w:rsidRDefault="003B14EA" w:rsidP="00445741">
            <w:pPr>
              <w:spacing w:line="240" w:lineRule="auto"/>
              <w:ind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pct"/>
            <w:gridSpan w:val="3"/>
          </w:tcPr>
          <w:p w14:paraId="77BE1471" w14:textId="77777777" w:rsidR="003B14EA" w:rsidRPr="008860F2" w:rsidRDefault="003B14EA" w:rsidP="004457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52231FB2" w14:textId="77777777" w:rsidR="003B14EA" w:rsidRPr="008860F2" w:rsidRDefault="003B14EA" w:rsidP="004457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9" w:type="pct"/>
            <w:gridSpan w:val="3"/>
          </w:tcPr>
          <w:p w14:paraId="2883D831" w14:textId="77777777" w:rsidR="003B14EA" w:rsidRPr="008860F2" w:rsidRDefault="003B14EA" w:rsidP="004457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125B2A" w:rsidRPr="008860F2" w14:paraId="71DE8919" w14:textId="77777777" w:rsidTr="00C8441A">
        <w:tc>
          <w:tcPr>
            <w:tcW w:w="2391" w:type="pct"/>
          </w:tcPr>
          <w:p w14:paraId="3B3A12BB" w14:textId="77777777" w:rsidR="00125B2A" w:rsidRPr="008860F2" w:rsidRDefault="00125B2A" w:rsidP="00125B2A">
            <w:pPr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</w:tcPr>
          <w:p w14:paraId="3DED5ADD" w14:textId="09CFA826" w:rsidR="00125B2A" w:rsidRPr="008860F2" w:rsidRDefault="00125B2A" w:rsidP="00125B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42" w:type="pct"/>
          </w:tcPr>
          <w:p w14:paraId="55C39C56" w14:textId="77777777" w:rsidR="00125B2A" w:rsidRPr="008860F2" w:rsidRDefault="00125B2A" w:rsidP="00125B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4" w:type="pct"/>
          </w:tcPr>
          <w:p w14:paraId="4C517718" w14:textId="6AF4F2C2" w:rsidR="00125B2A" w:rsidRPr="008860F2" w:rsidRDefault="00125B2A" w:rsidP="00125B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42" w:type="pct"/>
          </w:tcPr>
          <w:p w14:paraId="6C52A41D" w14:textId="77777777" w:rsidR="00125B2A" w:rsidRPr="008860F2" w:rsidRDefault="00125B2A" w:rsidP="00125B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396EE8EB" w14:textId="20C0CC49" w:rsidR="00125B2A" w:rsidRPr="008860F2" w:rsidRDefault="00125B2A" w:rsidP="00125B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42" w:type="pct"/>
          </w:tcPr>
          <w:p w14:paraId="6EEA46ED" w14:textId="77777777" w:rsidR="00125B2A" w:rsidRPr="008860F2" w:rsidRDefault="00125B2A" w:rsidP="00125B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2CAFDDD9" w14:textId="1F69D4C1" w:rsidR="00125B2A" w:rsidRPr="008860F2" w:rsidRDefault="00125B2A" w:rsidP="00125B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125B2A" w:rsidRPr="008860F2" w14:paraId="03AECEFA" w14:textId="77777777" w:rsidTr="00C8441A">
        <w:tc>
          <w:tcPr>
            <w:tcW w:w="2391" w:type="pct"/>
          </w:tcPr>
          <w:p w14:paraId="013E77ED" w14:textId="77777777" w:rsidR="00125B2A" w:rsidRPr="008860F2" w:rsidRDefault="00125B2A" w:rsidP="00125B2A">
            <w:pPr>
              <w:pStyle w:val="BodyText"/>
              <w:spacing w:after="0" w:line="240" w:lineRule="auto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09" w:type="pct"/>
            <w:gridSpan w:val="7"/>
          </w:tcPr>
          <w:p w14:paraId="548B6BAE" w14:textId="77777777" w:rsidR="00125B2A" w:rsidRPr="008860F2" w:rsidRDefault="00125B2A" w:rsidP="00125B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25B2A" w:rsidRPr="008860F2" w14:paraId="7CF02CA1" w14:textId="77777777" w:rsidTr="00C8441A">
        <w:tc>
          <w:tcPr>
            <w:tcW w:w="2391" w:type="pct"/>
          </w:tcPr>
          <w:p w14:paraId="644706D0" w14:textId="77777777" w:rsidR="00125B2A" w:rsidRPr="008860F2" w:rsidRDefault="00125B2A" w:rsidP="00125B2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552" w:type="pct"/>
          </w:tcPr>
          <w:p w14:paraId="13DD4A08" w14:textId="2FDB629A" w:rsidR="00125B2A" w:rsidRPr="008860F2" w:rsidRDefault="00C668CF" w:rsidP="00125B2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0.4</w:t>
            </w:r>
            <w:r w:rsidR="007319B4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42" w:type="pct"/>
          </w:tcPr>
          <w:p w14:paraId="2B6DE109" w14:textId="77777777" w:rsidR="00125B2A" w:rsidRPr="008860F2" w:rsidRDefault="00125B2A" w:rsidP="00125B2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4" w:type="pct"/>
          </w:tcPr>
          <w:p w14:paraId="315EDEBA" w14:textId="6579AB7C" w:rsidR="00125B2A" w:rsidRPr="008860F2" w:rsidRDefault="00125B2A" w:rsidP="006E7BA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0.53</w:t>
            </w:r>
          </w:p>
        </w:tc>
        <w:tc>
          <w:tcPr>
            <w:tcW w:w="142" w:type="pct"/>
          </w:tcPr>
          <w:p w14:paraId="1F9351DA" w14:textId="77777777" w:rsidR="00125B2A" w:rsidRPr="008860F2" w:rsidRDefault="00125B2A" w:rsidP="00125B2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71B7C839" w14:textId="0ECC53AC" w:rsidR="00125B2A" w:rsidRPr="008860F2" w:rsidRDefault="000B18D6" w:rsidP="006E7BA0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0.20</w:t>
            </w:r>
          </w:p>
        </w:tc>
        <w:tc>
          <w:tcPr>
            <w:tcW w:w="142" w:type="pct"/>
          </w:tcPr>
          <w:p w14:paraId="32891D1B" w14:textId="77777777" w:rsidR="00125B2A" w:rsidRPr="008860F2" w:rsidRDefault="00125B2A" w:rsidP="00125B2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512E6BF3" w14:textId="3997D062" w:rsidR="00125B2A" w:rsidRPr="008860F2" w:rsidRDefault="00125B2A" w:rsidP="006E7BA0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0.20</w:t>
            </w:r>
          </w:p>
        </w:tc>
      </w:tr>
      <w:tr w:rsidR="00125B2A" w:rsidRPr="008860F2" w14:paraId="601D679F" w14:textId="77777777" w:rsidTr="00C8441A">
        <w:tc>
          <w:tcPr>
            <w:tcW w:w="2391" w:type="pct"/>
          </w:tcPr>
          <w:p w14:paraId="24ED1726" w14:textId="77777777" w:rsidR="00125B2A" w:rsidRPr="008860F2" w:rsidRDefault="00125B2A" w:rsidP="00125B2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เงินฝากธนาคารประเภทกระแสรายวันและ</w:t>
            </w:r>
          </w:p>
        </w:tc>
        <w:tc>
          <w:tcPr>
            <w:tcW w:w="552" w:type="pct"/>
          </w:tcPr>
          <w:p w14:paraId="369DCD9E" w14:textId="77777777" w:rsidR="00125B2A" w:rsidRPr="008860F2" w:rsidRDefault="00125B2A" w:rsidP="00125B2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5EE604CE" w14:textId="77777777" w:rsidR="00125B2A" w:rsidRPr="008860F2" w:rsidRDefault="00125B2A" w:rsidP="00125B2A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4" w:type="pct"/>
          </w:tcPr>
          <w:p w14:paraId="39534DF2" w14:textId="77777777" w:rsidR="00125B2A" w:rsidRPr="008860F2" w:rsidRDefault="00125B2A" w:rsidP="00125B2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4BE20119" w14:textId="77777777" w:rsidR="00125B2A" w:rsidRPr="008860F2" w:rsidRDefault="00125B2A" w:rsidP="00125B2A">
            <w:pPr>
              <w:pStyle w:val="BodyText"/>
              <w:tabs>
                <w:tab w:val="decimal" w:pos="522"/>
              </w:tabs>
              <w:spacing w:after="0" w:line="240" w:lineRule="auto"/>
              <w:ind w:left="-126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38510129" w14:textId="77777777" w:rsidR="00125B2A" w:rsidRPr="008860F2" w:rsidRDefault="00125B2A" w:rsidP="00125B2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16A65D03" w14:textId="77777777" w:rsidR="00125B2A" w:rsidRPr="008860F2" w:rsidRDefault="00125B2A" w:rsidP="00125B2A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074AEAC6" w14:textId="77777777" w:rsidR="00125B2A" w:rsidRPr="008860F2" w:rsidRDefault="00125B2A" w:rsidP="00125B2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25B2A" w:rsidRPr="008860F2" w14:paraId="5FE0AB1F" w14:textId="77777777" w:rsidTr="00C8441A">
        <w:tc>
          <w:tcPr>
            <w:tcW w:w="2391" w:type="pct"/>
          </w:tcPr>
          <w:p w14:paraId="631D39B8" w14:textId="77777777" w:rsidR="00125B2A" w:rsidRPr="008860F2" w:rsidRDefault="00125B2A" w:rsidP="00125B2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เงินฝากธนาคารประเภทออมทรัพย์</w:t>
            </w:r>
          </w:p>
        </w:tc>
        <w:tc>
          <w:tcPr>
            <w:tcW w:w="552" w:type="pct"/>
          </w:tcPr>
          <w:p w14:paraId="733C2474" w14:textId="7450A394" w:rsidR="00125B2A" w:rsidRPr="008860F2" w:rsidRDefault="00C668CF" w:rsidP="00125B2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1,909.8</w:t>
            </w:r>
            <w:r w:rsidR="007319B4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2" w:type="pct"/>
          </w:tcPr>
          <w:p w14:paraId="654F6376" w14:textId="77777777" w:rsidR="00125B2A" w:rsidRPr="008860F2" w:rsidRDefault="00125B2A" w:rsidP="00125B2A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4" w:type="pct"/>
          </w:tcPr>
          <w:p w14:paraId="31A7804F" w14:textId="362F7E11" w:rsidR="00125B2A" w:rsidRPr="008860F2" w:rsidRDefault="00125B2A" w:rsidP="00125B2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2,453.86</w:t>
            </w:r>
          </w:p>
        </w:tc>
        <w:tc>
          <w:tcPr>
            <w:tcW w:w="142" w:type="pct"/>
          </w:tcPr>
          <w:p w14:paraId="01F21365" w14:textId="77777777" w:rsidR="00125B2A" w:rsidRPr="008860F2" w:rsidRDefault="00125B2A" w:rsidP="00125B2A">
            <w:pPr>
              <w:pStyle w:val="BodyText"/>
              <w:tabs>
                <w:tab w:val="decimal" w:pos="522"/>
              </w:tabs>
              <w:spacing w:after="0" w:line="240" w:lineRule="auto"/>
              <w:ind w:left="-126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3EDEC21D" w14:textId="07D81D73" w:rsidR="00125B2A" w:rsidRPr="008860F2" w:rsidRDefault="000B18D6" w:rsidP="00125B2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1,743.69</w:t>
            </w:r>
          </w:p>
        </w:tc>
        <w:tc>
          <w:tcPr>
            <w:tcW w:w="142" w:type="pct"/>
          </w:tcPr>
          <w:p w14:paraId="02C9A3C4" w14:textId="77777777" w:rsidR="00125B2A" w:rsidRPr="008860F2" w:rsidRDefault="00125B2A" w:rsidP="00125B2A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0C9C366D" w14:textId="05D545A2" w:rsidR="00125B2A" w:rsidRPr="008860F2" w:rsidRDefault="00125B2A" w:rsidP="006E7BA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2,233.39</w:t>
            </w:r>
          </w:p>
        </w:tc>
      </w:tr>
      <w:tr w:rsidR="00125B2A" w:rsidRPr="008860F2" w14:paraId="51AA48DC" w14:textId="77777777" w:rsidTr="00C8441A">
        <w:tc>
          <w:tcPr>
            <w:tcW w:w="2391" w:type="pct"/>
          </w:tcPr>
          <w:p w14:paraId="4911A595" w14:textId="77777777" w:rsidR="00125B2A" w:rsidRPr="008860F2" w:rsidRDefault="00125B2A" w:rsidP="00125B2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450A342C" w14:textId="68174A5F" w:rsidR="00125B2A" w:rsidRPr="008860F2" w:rsidRDefault="00C668CF" w:rsidP="00125B2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400.00</w:t>
            </w:r>
          </w:p>
        </w:tc>
        <w:tc>
          <w:tcPr>
            <w:tcW w:w="142" w:type="pct"/>
          </w:tcPr>
          <w:p w14:paraId="33805D2B" w14:textId="77777777" w:rsidR="00125B2A" w:rsidRPr="008860F2" w:rsidRDefault="00125B2A" w:rsidP="00125B2A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5E8304A6" w14:textId="54FFB3CC" w:rsidR="00125B2A" w:rsidRPr="008860F2" w:rsidRDefault="00125B2A" w:rsidP="00125B2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400.00</w:t>
            </w:r>
          </w:p>
        </w:tc>
        <w:tc>
          <w:tcPr>
            <w:tcW w:w="142" w:type="pct"/>
          </w:tcPr>
          <w:p w14:paraId="63563FD3" w14:textId="77777777" w:rsidR="00125B2A" w:rsidRPr="008860F2" w:rsidRDefault="00125B2A" w:rsidP="00125B2A">
            <w:pPr>
              <w:pStyle w:val="BodyText"/>
              <w:tabs>
                <w:tab w:val="decimal" w:pos="522"/>
              </w:tabs>
              <w:spacing w:after="0" w:line="240" w:lineRule="auto"/>
              <w:ind w:left="-126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7EDB7497" w14:textId="59DCBD89" w:rsidR="00125B2A" w:rsidRPr="008860F2" w:rsidRDefault="000B18D6" w:rsidP="00125B2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400.00</w:t>
            </w:r>
          </w:p>
        </w:tc>
        <w:tc>
          <w:tcPr>
            <w:tcW w:w="142" w:type="pct"/>
          </w:tcPr>
          <w:p w14:paraId="4414B71F" w14:textId="77777777" w:rsidR="00125B2A" w:rsidRPr="008860F2" w:rsidRDefault="00125B2A" w:rsidP="00125B2A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69C1FA40" w14:textId="793079DD" w:rsidR="00125B2A" w:rsidRPr="008860F2" w:rsidRDefault="00125B2A" w:rsidP="00125B2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400.00</w:t>
            </w:r>
          </w:p>
        </w:tc>
      </w:tr>
      <w:tr w:rsidR="00125B2A" w:rsidRPr="008860F2" w14:paraId="4B795CBB" w14:textId="77777777" w:rsidTr="00C8441A">
        <w:tc>
          <w:tcPr>
            <w:tcW w:w="2391" w:type="pct"/>
          </w:tcPr>
          <w:p w14:paraId="0CB9F113" w14:textId="77777777" w:rsidR="00125B2A" w:rsidRPr="008860F2" w:rsidRDefault="00125B2A" w:rsidP="00125B2A">
            <w:pPr>
              <w:ind w:left="144" w:hanging="14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เงินสดและรายการเทียบเท่าเงินสดใน</w:t>
            </w:r>
          </w:p>
          <w:p w14:paraId="54620E83" w14:textId="77777777" w:rsidR="00125B2A" w:rsidRPr="008860F2" w:rsidRDefault="00125B2A" w:rsidP="00125B2A">
            <w:pPr>
              <w:ind w:left="14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งบแสดงฐานะการเงิน 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2B12E559" w14:textId="77777777" w:rsidR="00C668CF" w:rsidRDefault="00C668CF" w:rsidP="00125B2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50D3A2A9" w14:textId="25AACE29" w:rsidR="00125B2A" w:rsidRPr="008860F2" w:rsidRDefault="00C668CF" w:rsidP="00125B2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2,310.2</w:t>
            </w:r>
            <w:r w:rsidR="007319B4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2" w:type="pct"/>
          </w:tcPr>
          <w:p w14:paraId="62141CE3" w14:textId="77777777" w:rsidR="00125B2A" w:rsidRPr="008860F2" w:rsidRDefault="00125B2A" w:rsidP="00125B2A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7FBA83CE" w14:textId="77777777" w:rsidR="00125B2A" w:rsidRDefault="00125B2A" w:rsidP="00125B2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30271163" w14:textId="315F67F4" w:rsidR="00125B2A" w:rsidRPr="008860F2" w:rsidRDefault="00125B2A" w:rsidP="00125B2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2,854.39</w:t>
            </w:r>
          </w:p>
        </w:tc>
        <w:tc>
          <w:tcPr>
            <w:tcW w:w="142" w:type="pct"/>
          </w:tcPr>
          <w:p w14:paraId="65D2CA5F" w14:textId="77777777" w:rsidR="00125B2A" w:rsidRPr="008860F2" w:rsidRDefault="00125B2A" w:rsidP="00125B2A">
            <w:pPr>
              <w:pStyle w:val="BodyText"/>
              <w:tabs>
                <w:tab w:val="decimal" w:pos="522"/>
              </w:tabs>
              <w:spacing w:after="0" w:line="240" w:lineRule="auto"/>
              <w:ind w:left="-126"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65C3280B" w14:textId="77777777" w:rsidR="000B18D6" w:rsidRDefault="000B18D6" w:rsidP="00125B2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62AA7C52" w14:textId="15B35343" w:rsidR="00125B2A" w:rsidRPr="008860F2" w:rsidRDefault="000B18D6" w:rsidP="00125B2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2,143.89</w:t>
            </w:r>
          </w:p>
        </w:tc>
        <w:tc>
          <w:tcPr>
            <w:tcW w:w="142" w:type="pct"/>
          </w:tcPr>
          <w:p w14:paraId="41703F83" w14:textId="77777777" w:rsidR="00125B2A" w:rsidRPr="008860F2" w:rsidRDefault="00125B2A" w:rsidP="00125B2A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0A485921" w14:textId="77777777" w:rsidR="00125B2A" w:rsidRDefault="00125B2A" w:rsidP="00125B2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0A82801C" w14:textId="14900149" w:rsidR="00125B2A" w:rsidRPr="008860F2" w:rsidRDefault="00125B2A" w:rsidP="00125B2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2,633.59</w:t>
            </w:r>
          </w:p>
        </w:tc>
      </w:tr>
      <w:tr w:rsidR="000B18D6" w:rsidRPr="008860F2" w14:paraId="22B4FC98" w14:textId="77777777" w:rsidTr="00C8441A">
        <w:tc>
          <w:tcPr>
            <w:tcW w:w="2391" w:type="pct"/>
          </w:tcPr>
          <w:p w14:paraId="09E7525F" w14:textId="77777777" w:rsidR="000B18D6" w:rsidRPr="008860F2" w:rsidRDefault="000B18D6" w:rsidP="000B18D6">
            <w:pPr>
              <w:ind w:left="144" w:hanging="14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เงินสดและรายการเทียบเท่าเงินสดใน</w:t>
            </w:r>
          </w:p>
          <w:p w14:paraId="0A4FB139" w14:textId="77777777" w:rsidR="000B18D6" w:rsidRPr="008860F2" w:rsidRDefault="000B18D6" w:rsidP="000B18D6">
            <w:pPr>
              <w:ind w:left="14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552" w:type="pct"/>
            <w:tcBorders>
              <w:top w:val="double" w:sz="4" w:space="0" w:color="auto"/>
              <w:bottom w:val="double" w:sz="4" w:space="0" w:color="auto"/>
            </w:tcBorders>
          </w:tcPr>
          <w:p w14:paraId="75D90AD9" w14:textId="77777777" w:rsidR="00012F5D" w:rsidRDefault="00012F5D" w:rsidP="000B18D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2E4E9FB7" w14:textId="7E022FA6" w:rsidR="00C668CF" w:rsidRPr="008860F2" w:rsidRDefault="00C668CF" w:rsidP="000B18D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2,310.26</w:t>
            </w:r>
          </w:p>
        </w:tc>
        <w:tc>
          <w:tcPr>
            <w:tcW w:w="142" w:type="pct"/>
          </w:tcPr>
          <w:p w14:paraId="1951F850" w14:textId="77777777" w:rsidR="000B18D6" w:rsidRPr="008860F2" w:rsidRDefault="000B18D6" w:rsidP="000B18D6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double" w:sz="4" w:space="0" w:color="auto"/>
              <w:bottom w:val="double" w:sz="4" w:space="0" w:color="auto"/>
            </w:tcBorders>
          </w:tcPr>
          <w:p w14:paraId="5BB0B926" w14:textId="77777777" w:rsidR="000B18D6" w:rsidRDefault="000B18D6" w:rsidP="000B18D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0DDD8314" w14:textId="25BBDD91" w:rsidR="000B18D6" w:rsidRPr="008860F2" w:rsidRDefault="000B18D6" w:rsidP="000B18D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2,854.39</w:t>
            </w:r>
          </w:p>
        </w:tc>
        <w:tc>
          <w:tcPr>
            <w:tcW w:w="142" w:type="pct"/>
          </w:tcPr>
          <w:p w14:paraId="05FA5C54" w14:textId="77777777" w:rsidR="000B18D6" w:rsidRPr="008860F2" w:rsidRDefault="000B18D6" w:rsidP="000B18D6">
            <w:pPr>
              <w:pStyle w:val="BodyText"/>
              <w:tabs>
                <w:tab w:val="decimal" w:pos="522"/>
              </w:tabs>
              <w:spacing w:after="0" w:line="240" w:lineRule="auto"/>
              <w:ind w:left="-126"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6" w:type="pct"/>
            <w:tcBorders>
              <w:top w:val="double" w:sz="4" w:space="0" w:color="auto"/>
              <w:bottom w:val="double" w:sz="4" w:space="0" w:color="auto"/>
            </w:tcBorders>
          </w:tcPr>
          <w:p w14:paraId="1D7DFA06" w14:textId="77777777" w:rsidR="000B18D6" w:rsidRDefault="000B18D6" w:rsidP="000B18D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70B4AF9F" w14:textId="04ED75D9" w:rsidR="000B18D6" w:rsidRPr="008860F2" w:rsidRDefault="000B18D6" w:rsidP="000B18D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2,143.89</w:t>
            </w:r>
          </w:p>
        </w:tc>
        <w:tc>
          <w:tcPr>
            <w:tcW w:w="142" w:type="pct"/>
          </w:tcPr>
          <w:p w14:paraId="5EC24DF0" w14:textId="77777777" w:rsidR="000B18D6" w:rsidRPr="008860F2" w:rsidRDefault="000B18D6" w:rsidP="000B18D6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double" w:sz="4" w:space="0" w:color="auto"/>
              <w:bottom w:val="double" w:sz="4" w:space="0" w:color="auto"/>
            </w:tcBorders>
          </w:tcPr>
          <w:p w14:paraId="2B9AB35C" w14:textId="77777777" w:rsidR="000B18D6" w:rsidRDefault="000B18D6" w:rsidP="000B18D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07E97833" w14:textId="68DF9A60" w:rsidR="000B18D6" w:rsidRPr="008860F2" w:rsidRDefault="000B18D6" w:rsidP="000B18D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2,633.59</w:t>
            </w:r>
          </w:p>
        </w:tc>
      </w:tr>
    </w:tbl>
    <w:p w14:paraId="144B1250" w14:textId="77777777" w:rsidR="002A30BE" w:rsidRPr="0047420B" w:rsidRDefault="002A30BE" w:rsidP="002A30BE">
      <w:pPr>
        <w:pStyle w:val="NoSpacing"/>
        <w:rPr>
          <w:rFonts w:ascii="Angsana New" w:hAnsi="Angsana New"/>
          <w:sz w:val="24"/>
          <w:szCs w:val="24"/>
        </w:rPr>
      </w:pPr>
    </w:p>
    <w:p w14:paraId="4E1B6E2D" w14:textId="13A3F6A5" w:rsidR="003B14EA" w:rsidRPr="00C8441A" w:rsidRDefault="003B14EA" w:rsidP="00BA7DB0">
      <w:pPr>
        <w:pStyle w:val="Heading1"/>
        <w:keepLines/>
        <w:numPr>
          <w:ilvl w:val="0"/>
          <w:numId w:val="1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8860F2">
        <w:rPr>
          <w:rFonts w:asciiTheme="majorBidi" w:hAnsiTheme="majorBidi" w:cstheme="majorBidi"/>
          <w:sz w:val="28"/>
          <w:szCs w:val="28"/>
          <w:u w:val="none"/>
          <w:cs/>
        </w:rPr>
        <w:t>ลูกหนี้การค้า</w:t>
      </w:r>
    </w:p>
    <w:p w14:paraId="0D5EA498" w14:textId="77777777" w:rsidR="003B14EA" w:rsidRPr="008860F2" w:rsidRDefault="003B14EA" w:rsidP="00E03B63">
      <w:pPr>
        <w:pStyle w:val="NoSpacing"/>
        <w:rPr>
          <w:rFonts w:ascii="Angsana New" w:hAnsi="Angsana New"/>
          <w:sz w:val="20"/>
          <w:szCs w:val="20"/>
        </w:rPr>
      </w:pPr>
    </w:p>
    <w:tbl>
      <w:tblPr>
        <w:tblW w:w="86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9"/>
        <w:gridCol w:w="543"/>
        <w:gridCol w:w="1068"/>
        <w:gridCol w:w="259"/>
        <w:gridCol w:w="1103"/>
        <w:gridCol w:w="245"/>
        <w:gridCol w:w="997"/>
        <w:gridCol w:w="266"/>
        <w:gridCol w:w="1011"/>
      </w:tblGrid>
      <w:tr w:rsidR="003B14EA" w:rsidRPr="008860F2" w14:paraId="6C33558C" w14:textId="77777777" w:rsidTr="00EF0269">
        <w:tc>
          <w:tcPr>
            <w:tcW w:w="1822" w:type="pct"/>
          </w:tcPr>
          <w:p w14:paraId="02DD1272" w14:textId="77777777" w:rsidR="003B14EA" w:rsidRPr="008860F2" w:rsidRDefault="003B14EA" w:rsidP="0044574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4" w:type="pct"/>
          </w:tcPr>
          <w:p w14:paraId="76194DDE" w14:textId="77777777" w:rsidR="003B14EA" w:rsidRPr="008860F2" w:rsidRDefault="003B14EA" w:rsidP="0096365E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6" w:type="pct"/>
            <w:gridSpan w:val="3"/>
          </w:tcPr>
          <w:p w14:paraId="43CD2F2B" w14:textId="71804933" w:rsidR="003B14EA" w:rsidRPr="008860F2" w:rsidRDefault="003B14EA" w:rsidP="002747AE">
            <w:pPr>
              <w:pStyle w:val="BodyText"/>
              <w:spacing w:after="0" w:line="240" w:lineRule="auto"/>
              <w:ind w:left="-102" w:right="-110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31975638" w14:textId="77777777" w:rsidR="003B14EA" w:rsidRPr="008860F2" w:rsidRDefault="003B14EA" w:rsidP="002747AE">
            <w:pPr>
              <w:pStyle w:val="BodyText"/>
              <w:spacing w:after="0" w:line="240" w:lineRule="auto"/>
              <w:ind w:left="-102" w:right="-110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6" w:type="pct"/>
            <w:gridSpan w:val="3"/>
          </w:tcPr>
          <w:p w14:paraId="15D374C5" w14:textId="22CFA1CF" w:rsidR="003B14EA" w:rsidRPr="008860F2" w:rsidRDefault="00870D2F" w:rsidP="002747AE">
            <w:pPr>
              <w:pStyle w:val="BodyText"/>
              <w:spacing w:after="0" w:line="240" w:lineRule="auto"/>
              <w:ind w:left="-102" w:right="-110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41E9A" w:rsidRPr="008860F2" w14:paraId="439F2F50" w14:textId="77777777" w:rsidTr="00EF0269">
        <w:tc>
          <w:tcPr>
            <w:tcW w:w="1822" w:type="pct"/>
          </w:tcPr>
          <w:p w14:paraId="0865CD9B" w14:textId="77777777" w:rsidR="00A41E9A" w:rsidRPr="008860F2" w:rsidRDefault="00A41E9A" w:rsidP="00A41E9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" w:type="pct"/>
          </w:tcPr>
          <w:p w14:paraId="448D5C98" w14:textId="61957F90" w:rsidR="00A41E9A" w:rsidRPr="008860F2" w:rsidRDefault="00A41E9A" w:rsidP="00A41E9A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18" w:type="pct"/>
          </w:tcPr>
          <w:p w14:paraId="7E261047" w14:textId="48B9497B" w:rsidR="00A41E9A" w:rsidRPr="008860F2" w:rsidRDefault="00A41E9A" w:rsidP="00A41E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154B6490" w14:textId="77777777" w:rsidR="00A41E9A" w:rsidRPr="008860F2" w:rsidRDefault="00A41E9A" w:rsidP="00A41E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8" w:type="pct"/>
          </w:tcPr>
          <w:p w14:paraId="085DAA07" w14:textId="3F4BACBA" w:rsidR="00A41E9A" w:rsidRPr="008860F2" w:rsidRDefault="003D3EB2" w:rsidP="00A41E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2" w:type="pct"/>
          </w:tcPr>
          <w:p w14:paraId="0C508D7C" w14:textId="77777777" w:rsidR="00A41E9A" w:rsidRPr="008860F2" w:rsidRDefault="00A41E9A" w:rsidP="00A41E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" w:type="pct"/>
          </w:tcPr>
          <w:p w14:paraId="095097B4" w14:textId="08039704" w:rsidR="00A41E9A" w:rsidRPr="008860F2" w:rsidRDefault="00A41E9A" w:rsidP="00A41E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54" w:type="pct"/>
          </w:tcPr>
          <w:p w14:paraId="73D89D11" w14:textId="77777777" w:rsidR="00A41E9A" w:rsidRPr="008860F2" w:rsidRDefault="00A41E9A" w:rsidP="00A41E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580E9CB8" w14:textId="0CC520D0" w:rsidR="00A41E9A" w:rsidRPr="008860F2" w:rsidRDefault="00A41E9A" w:rsidP="00A41E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870D2F" w:rsidRPr="008860F2" w14:paraId="692F27B3" w14:textId="77777777" w:rsidTr="00EF0269">
        <w:tc>
          <w:tcPr>
            <w:tcW w:w="1822" w:type="pct"/>
          </w:tcPr>
          <w:p w14:paraId="600DE2CD" w14:textId="77777777" w:rsidR="00870D2F" w:rsidRPr="008860F2" w:rsidRDefault="00870D2F" w:rsidP="00A41E9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" w:type="pct"/>
          </w:tcPr>
          <w:p w14:paraId="0FC2CEC8" w14:textId="77777777" w:rsidR="00870D2F" w:rsidRPr="008860F2" w:rsidRDefault="00870D2F" w:rsidP="00A41E9A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8" w:type="pct"/>
          </w:tcPr>
          <w:p w14:paraId="3F838F3F" w14:textId="77777777" w:rsidR="00870D2F" w:rsidRDefault="00870D2F" w:rsidP="00A41E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351B2D64" w14:textId="77777777" w:rsidR="00870D2F" w:rsidRPr="008860F2" w:rsidRDefault="00870D2F" w:rsidP="00A41E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8" w:type="pct"/>
          </w:tcPr>
          <w:p w14:paraId="6EA9366F" w14:textId="77777777" w:rsidR="00870D2F" w:rsidRDefault="00870D2F" w:rsidP="00A41E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6C9A29BF" w14:textId="77777777" w:rsidR="00870D2F" w:rsidRPr="008860F2" w:rsidRDefault="00870D2F" w:rsidP="00A41E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6" w:type="pct"/>
            <w:gridSpan w:val="3"/>
          </w:tcPr>
          <w:p w14:paraId="7E89026E" w14:textId="3A5BDED4" w:rsidR="00870D2F" w:rsidRDefault="00870D2F" w:rsidP="00A41E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41E9A" w:rsidRPr="008860F2" w14:paraId="355DE94C" w14:textId="77777777" w:rsidTr="00EF0269">
        <w:tc>
          <w:tcPr>
            <w:tcW w:w="1822" w:type="pct"/>
          </w:tcPr>
          <w:p w14:paraId="6C5B40C2" w14:textId="77777777" w:rsidR="00A41E9A" w:rsidRPr="008860F2" w:rsidRDefault="00A41E9A" w:rsidP="00A41E9A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314" w:type="pct"/>
          </w:tcPr>
          <w:p w14:paraId="03D04FFC" w14:textId="77777777" w:rsidR="00A41E9A" w:rsidRPr="008860F2" w:rsidRDefault="00A41E9A" w:rsidP="00A41E9A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64" w:type="pct"/>
            <w:gridSpan w:val="7"/>
          </w:tcPr>
          <w:p w14:paraId="6999339C" w14:textId="77777777" w:rsidR="00A41E9A" w:rsidRPr="008860F2" w:rsidRDefault="00A41E9A" w:rsidP="00A41E9A">
            <w:pPr>
              <w:pStyle w:val="BodyText"/>
              <w:spacing w:after="0" w:line="240" w:lineRule="auto"/>
              <w:ind w:left="-102" w:right="-110" w:hanging="6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26357E" w:rsidRPr="008860F2" w14:paraId="3AC12D99" w14:textId="77777777" w:rsidTr="00EF0269">
        <w:tc>
          <w:tcPr>
            <w:tcW w:w="1822" w:type="pct"/>
          </w:tcPr>
          <w:p w14:paraId="6260C215" w14:textId="690DC215" w:rsidR="0026357E" w:rsidRPr="008860F2" w:rsidRDefault="0026357E" w:rsidP="00870D2F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314" w:type="pct"/>
          </w:tcPr>
          <w:p w14:paraId="350278B8" w14:textId="77777777" w:rsidR="0026357E" w:rsidRPr="008860F2" w:rsidRDefault="0026357E" w:rsidP="00870D2F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618" w:type="pct"/>
          </w:tcPr>
          <w:p w14:paraId="3ADE038F" w14:textId="77777777" w:rsidR="0026357E" w:rsidRPr="008860F2" w:rsidRDefault="0026357E" w:rsidP="00870D2F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0" w:type="pct"/>
          </w:tcPr>
          <w:p w14:paraId="723B612F" w14:textId="77777777" w:rsidR="0026357E" w:rsidRPr="008860F2" w:rsidRDefault="0026357E" w:rsidP="00870D2F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38" w:type="pct"/>
          </w:tcPr>
          <w:p w14:paraId="6B0C38EA" w14:textId="4387F2B5" w:rsidR="0026357E" w:rsidRPr="00EE578D" w:rsidRDefault="00EE578D" w:rsidP="00870D2F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EE578D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42" w:type="pct"/>
          </w:tcPr>
          <w:p w14:paraId="4EF05820" w14:textId="77777777" w:rsidR="0026357E" w:rsidRPr="008860F2" w:rsidRDefault="0026357E" w:rsidP="00870D2F">
            <w:pPr>
              <w:pStyle w:val="BodyText"/>
              <w:spacing w:after="0" w:line="240" w:lineRule="auto"/>
              <w:ind w:left="-102" w:right="-277" w:hanging="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" w:type="pct"/>
          </w:tcPr>
          <w:p w14:paraId="7571ABD9" w14:textId="2E21DD2A" w:rsidR="0026357E" w:rsidRDefault="0026357E" w:rsidP="00870D2F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1.93</w:t>
            </w:r>
          </w:p>
        </w:tc>
        <w:tc>
          <w:tcPr>
            <w:tcW w:w="154" w:type="pct"/>
          </w:tcPr>
          <w:p w14:paraId="24DA9713" w14:textId="77777777" w:rsidR="0026357E" w:rsidRPr="008860F2" w:rsidRDefault="0026357E" w:rsidP="00870D2F">
            <w:pPr>
              <w:pStyle w:val="BodyText"/>
              <w:spacing w:after="0" w:line="240" w:lineRule="auto"/>
              <w:ind w:left="-102" w:right="-277" w:hanging="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70E27576" w14:textId="6B958627" w:rsidR="0026357E" w:rsidRDefault="00922E2E" w:rsidP="00870D2F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70D2F" w:rsidRPr="008860F2" w14:paraId="1910A0D5" w14:textId="77777777" w:rsidTr="00EF0269">
        <w:tc>
          <w:tcPr>
            <w:tcW w:w="1822" w:type="pct"/>
          </w:tcPr>
          <w:p w14:paraId="6ECBEB96" w14:textId="64372648" w:rsidR="00870D2F" w:rsidRPr="008860F2" w:rsidRDefault="00870D2F" w:rsidP="00870D2F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กิจการ</w:t>
            </w:r>
            <w:r w:rsidR="00755BA0"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314" w:type="pct"/>
          </w:tcPr>
          <w:p w14:paraId="2019D7AC" w14:textId="50E5D3FB" w:rsidR="00870D2F" w:rsidRPr="008860F2" w:rsidRDefault="00870D2F" w:rsidP="00870D2F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618" w:type="pct"/>
          </w:tcPr>
          <w:p w14:paraId="1A73B6D5" w14:textId="07E0E1DF" w:rsidR="00870D2F" w:rsidRPr="008860F2" w:rsidRDefault="00870D2F" w:rsidP="00870D2F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0" w:type="pct"/>
          </w:tcPr>
          <w:p w14:paraId="6439B895" w14:textId="77777777" w:rsidR="00870D2F" w:rsidRPr="008860F2" w:rsidRDefault="00870D2F" w:rsidP="00870D2F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38" w:type="pct"/>
          </w:tcPr>
          <w:p w14:paraId="156B169B" w14:textId="1C021855" w:rsidR="00870D2F" w:rsidRPr="008860F2" w:rsidRDefault="003D3EB2" w:rsidP="00870D2F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42" w:type="pct"/>
          </w:tcPr>
          <w:p w14:paraId="484EF00E" w14:textId="77777777" w:rsidR="00870D2F" w:rsidRPr="008860F2" w:rsidRDefault="00870D2F" w:rsidP="00870D2F">
            <w:pPr>
              <w:pStyle w:val="BodyText"/>
              <w:spacing w:after="0" w:line="240" w:lineRule="auto"/>
              <w:ind w:left="-102" w:right="-277" w:hanging="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" w:type="pct"/>
          </w:tcPr>
          <w:p w14:paraId="175C2853" w14:textId="31F27462" w:rsidR="00870D2F" w:rsidRPr="008860F2" w:rsidRDefault="00922E2E" w:rsidP="00870D2F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870D2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54" w:type="pct"/>
          </w:tcPr>
          <w:p w14:paraId="4583A675" w14:textId="77777777" w:rsidR="00870D2F" w:rsidRPr="008860F2" w:rsidRDefault="00870D2F" w:rsidP="00870D2F">
            <w:pPr>
              <w:pStyle w:val="BodyText"/>
              <w:spacing w:after="0" w:line="240" w:lineRule="auto"/>
              <w:ind w:left="-102" w:right="-277" w:hanging="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6695BA15" w14:textId="47DC249B" w:rsidR="00870D2F" w:rsidRPr="008860F2" w:rsidRDefault="00870D2F" w:rsidP="00870D2F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31.72</w:t>
            </w:r>
          </w:p>
        </w:tc>
      </w:tr>
      <w:tr w:rsidR="00870D2F" w:rsidRPr="008860F2" w14:paraId="2D5D2660" w14:textId="77777777" w:rsidTr="004E5668">
        <w:tc>
          <w:tcPr>
            <w:tcW w:w="1822" w:type="pct"/>
          </w:tcPr>
          <w:p w14:paraId="2DF6BFC1" w14:textId="342887C8" w:rsidR="00870D2F" w:rsidRPr="008860F2" w:rsidRDefault="00870D2F" w:rsidP="00870D2F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บุคคลหรือกิจการอื่น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ๆ</w:t>
            </w:r>
          </w:p>
        </w:tc>
        <w:tc>
          <w:tcPr>
            <w:tcW w:w="314" w:type="pct"/>
          </w:tcPr>
          <w:p w14:paraId="6E2727AD" w14:textId="77777777" w:rsidR="00870D2F" w:rsidRPr="008860F2" w:rsidRDefault="00870D2F" w:rsidP="00870D2F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8" w:type="pct"/>
          </w:tcPr>
          <w:p w14:paraId="6F2A0C82" w14:textId="672D65A6" w:rsidR="00870D2F" w:rsidRPr="008860F2" w:rsidRDefault="00870D2F" w:rsidP="00870D2F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0" w:type="pct"/>
          </w:tcPr>
          <w:p w14:paraId="3B2ED063" w14:textId="77777777" w:rsidR="00870D2F" w:rsidRPr="008860F2" w:rsidRDefault="00870D2F" w:rsidP="00870D2F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</w:tcPr>
          <w:p w14:paraId="0DFD34DE" w14:textId="5945D5F1" w:rsidR="00870D2F" w:rsidRPr="008860F2" w:rsidRDefault="00870D2F" w:rsidP="00870D2F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2" w:type="pct"/>
          </w:tcPr>
          <w:p w14:paraId="45E1E664" w14:textId="77777777" w:rsidR="00870D2F" w:rsidRPr="008860F2" w:rsidRDefault="00870D2F" w:rsidP="00870D2F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6505795" w14:textId="4A33FF3A" w:rsidR="00870D2F" w:rsidRPr="008860F2" w:rsidRDefault="00870D2F" w:rsidP="00870D2F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="00922E2E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922E2E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54" w:type="pct"/>
          </w:tcPr>
          <w:p w14:paraId="533CAD05" w14:textId="77777777" w:rsidR="00870D2F" w:rsidRPr="008860F2" w:rsidRDefault="00870D2F" w:rsidP="00870D2F">
            <w:pPr>
              <w:pStyle w:val="BodyText"/>
              <w:spacing w:after="0" w:line="240" w:lineRule="auto"/>
              <w:ind w:left="-102" w:right="-277" w:hanging="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9C67401" w14:textId="3D044F7A" w:rsidR="00870D2F" w:rsidRPr="008860F2" w:rsidRDefault="00870D2F" w:rsidP="00870D2F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201.30</w:t>
            </w:r>
          </w:p>
        </w:tc>
      </w:tr>
      <w:tr w:rsidR="00870D2F" w:rsidRPr="008860F2" w14:paraId="026405BC" w14:textId="77777777" w:rsidTr="004E5668">
        <w:tc>
          <w:tcPr>
            <w:tcW w:w="1822" w:type="pct"/>
          </w:tcPr>
          <w:p w14:paraId="38660068" w14:textId="76F68591" w:rsidR="00870D2F" w:rsidRPr="008860F2" w:rsidRDefault="00870D2F" w:rsidP="00870D2F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14" w:type="pct"/>
          </w:tcPr>
          <w:p w14:paraId="3C2A6B94" w14:textId="77777777" w:rsidR="00870D2F" w:rsidRPr="008860F2" w:rsidRDefault="00870D2F" w:rsidP="00870D2F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8" w:type="pct"/>
          </w:tcPr>
          <w:p w14:paraId="426DD66C" w14:textId="3AA52F3E" w:rsidR="00870D2F" w:rsidRPr="008860F2" w:rsidRDefault="00870D2F" w:rsidP="00870D2F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0" w:type="pct"/>
          </w:tcPr>
          <w:p w14:paraId="0AC7B5EB" w14:textId="77777777" w:rsidR="00870D2F" w:rsidRPr="008860F2" w:rsidRDefault="00870D2F" w:rsidP="00870D2F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</w:tcPr>
          <w:p w14:paraId="2A9AB331" w14:textId="35EF5BE5" w:rsidR="00870D2F" w:rsidRPr="008860F2" w:rsidRDefault="00870D2F" w:rsidP="00870D2F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2" w:type="pct"/>
          </w:tcPr>
          <w:p w14:paraId="0BD928D5" w14:textId="77777777" w:rsidR="00870D2F" w:rsidRPr="008860F2" w:rsidRDefault="00870D2F" w:rsidP="00870D2F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2500388A" w14:textId="1493B041" w:rsidR="00870D2F" w:rsidRPr="008860F2" w:rsidRDefault="00870D2F" w:rsidP="00870D2F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271.28</w:t>
            </w:r>
          </w:p>
        </w:tc>
        <w:tc>
          <w:tcPr>
            <w:tcW w:w="154" w:type="pct"/>
          </w:tcPr>
          <w:p w14:paraId="1485D2B6" w14:textId="77777777" w:rsidR="00870D2F" w:rsidRPr="008860F2" w:rsidRDefault="00870D2F" w:rsidP="00870D2F">
            <w:pPr>
              <w:spacing w:line="240" w:lineRule="auto"/>
              <w:ind w:left="-102" w:hanging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6CF15C04" w14:textId="4BC51448" w:rsidR="00870D2F" w:rsidRPr="008860F2" w:rsidRDefault="00870D2F" w:rsidP="00870D2F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233.02</w:t>
            </w:r>
          </w:p>
        </w:tc>
      </w:tr>
      <w:tr w:rsidR="00870D2F" w:rsidRPr="0026357E" w14:paraId="68F723C0" w14:textId="77777777" w:rsidTr="004E5668">
        <w:tc>
          <w:tcPr>
            <w:tcW w:w="1822" w:type="pct"/>
          </w:tcPr>
          <w:p w14:paraId="511939D5" w14:textId="77777777" w:rsidR="00870D2F" w:rsidRPr="0026357E" w:rsidRDefault="00870D2F" w:rsidP="00870D2F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314" w:type="pct"/>
          </w:tcPr>
          <w:p w14:paraId="4FCC9292" w14:textId="77777777" w:rsidR="00870D2F" w:rsidRPr="0026357E" w:rsidRDefault="00870D2F" w:rsidP="00870D2F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18" w:type="pct"/>
          </w:tcPr>
          <w:p w14:paraId="761FBDFB" w14:textId="77777777" w:rsidR="00870D2F" w:rsidRPr="0026357E" w:rsidRDefault="00870D2F" w:rsidP="00870D2F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50" w:type="pct"/>
          </w:tcPr>
          <w:p w14:paraId="3AC8494F" w14:textId="77777777" w:rsidR="00870D2F" w:rsidRPr="0026357E" w:rsidRDefault="00870D2F" w:rsidP="00870D2F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sz w:val="20"/>
              </w:rPr>
            </w:pPr>
          </w:p>
        </w:tc>
        <w:tc>
          <w:tcPr>
            <w:tcW w:w="638" w:type="pct"/>
          </w:tcPr>
          <w:p w14:paraId="30B130BE" w14:textId="77777777" w:rsidR="00870D2F" w:rsidRPr="0026357E" w:rsidRDefault="00870D2F" w:rsidP="00870D2F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42" w:type="pct"/>
          </w:tcPr>
          <w:p w14:paraId="18A7C916" w14:textId="77777777" w:rsidR="00870D2F" w:rsidRPr="0026357E" w:rsidRDefault="00870D2F" w:rsidP="00870D2F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77D9FF38" w14:textId="77777777" w:rsidR="00870D2F" w:rsidRPr="0026357E" w:rsidRDefault="00870D2F" w:rsidP="00870D2F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4" w:type="pct"/>
          </w:tcPr>
          <w:p w14:paraId="01210A53" w14:textId="77777777" w:rsidR="00870D2F" w:rsidRPr="0026357E" w:rsidRDefault="00870D2F" w:rsidP="00870D2F">
            <w:pPr>
              <w:pStyle w:val="BodyText"/>
              <w:spacing w:after="0" w:line="240" w:lineRule="auto"/>
              <w:ind w:left="-102" w:right="-277" w:hanging="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6B95B2BE" w14:textId="77777777" w:rsidR="00870D2F" w:rsidRPr="0026357E" w:rsidRDefault="00870D2F" w:rsidP="00870D2F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70D2F" w:rsidRPr="008860F2" w14:paraId="67C7CD24" w14:textId="77777777" w:rsidTr="00EF0269">
        <w:tc>
          <w:tcPr>
            <w:tcW w:w="1822" w:type="pct"/>
          </w:tcPr>
          <w:p w14:paraId="523CAF93" w14:textId="77777777" w:rsidR="00870D2F" w:rsidRPr="008860F2" w:rsidRDefault="00870D2F" w:rsidP="00870D2F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314" w:type="pct"/>
          </w:tcPr>
          <w:p w14:paraId="7D286FAB" w14:textId="77777777" w:rsidR="00870D2F" w:rsidRPr="008860F2" w:rsidRDefault="00870D2F" w:rsidP="00870D2F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8" w:type="pct"/>
          </w:tcPr>
          <w:p w14:paraId="1350FF17" w14:textId="77777777" w:rsidR="00870D2F" w:rsidRPr="008860F2" w:rsidRDefault="00870D2F" w:rsidP="00870D2F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0" w:type="pct"/>
          </w:tcPr>
          <w:p w14:paraId="2556D486" w14:textId="77777777" w:rsidR="00870D2F" w:rsidRPr="008860F2" w:rsidRDefault="00870D2F" w:rsidP="00870D2F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</w:tcPr>
          <w:p w14:paraId="0F23D0E1" w14:textId="77777777" w:rsidR="00870D2F" w:rsidRPr="008860F2" w:rsidRDefault="00870D2F" w:rsidP="00870D2F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2" w:type="pct"/>
          </w:tcPr>
          <w:p w14:paraId="6C11040E" w14:textId="77777777" w:rsidR="00870D2F" w:rsidRPr="008860F2" w:rsidRDefault="00870D2F" w:rsidP="00870D2F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</w:tcPr>
          <w:p w14:paraId="63D56F64" w14:textId="77777777" w:rsidR="00870D2F" w:rsidRPr="008860F2" w:rsidRDefault="00870D2F" w:rsidP="00870D2F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pct"/>
          </w:tcPr>
          <w:p w14:paraId="0E1F3529" w14:textId="77777777" w:rsidR="00870D2F" w:rsidRPr="008860F2" w:rsidRDefault="00870D2F" w:rsidP="00870D2F">
            <w:pPr>
              <w:pStyle w:val="BodyText"/>
              <w:spacing w:after="0" w:line="240" w:lineRule="auto"/>
              <w:ind w:left="-102" w:right="-277" w:hanging="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5E471399" w14:textId="77777777" w:rsidR="00870D2F" w:rsidRPr="008860F2" w:rsidRDefault="00870D2F" w:rsidP="00870D2F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D2F" w:rsidRPr="008860F2" w14:paraId="6A403FF5" w14:textId="77777777" w:rsidTr="00EF0269">
        <w:tc>
          <w:tcPr>
            <w:tcW w:w="1822" w:type="pct"/>
          </w:tcPr>
          <w:p w14:paraId="7715C1E1" w14:textId="592B1BEE" w:rsidR="00870D2F" w:rsidRPr="008860F2" w:rsidRDefault="00870D2F" w:rsidP="00870D2F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กิจการ</w:t>
            </w:r>
            <w:r w:rsidR="00A7741C"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314" w:type="pct"/>
          </w:tcPr>
          <w:p w14:paraId="18BBD2D8" w14:textId="1E545497" w:rsidR="00870D2F" w:rsidRPr="008860F2" w:rsidRDefault="00870D2F" w:rsidP="00870D2F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8" w:type="pct"/>
          </w:tcPr>
          <w:p w14:paraId="789476EA" w14:textId="49C374E6" w:rsidR="00870D2F" w:rsidRPr="008860F2" w:rsidRDefault="00870D2F" w:rsidP="00870D2F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0" w:type="pct"/>
          </w:tcPr>
          <w:p w14:paraId="72A2F607" w14:textId="77777777" w:rsidR="00870D2F" w:rsidRPr="008860F2" w:rsidRDefault="00870D2F" w:rsidP="00870D2F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</w:tcPr>
          <w:p w14:paraId="70C550AB" w14:textId="67CB11ED" w:rsidR="00870D2F" w:rsidRPr="008860F2" w:rsidRDefault="003D3EB2" w:rsidP="00870D2F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42" w:type="pct"/>
          </w:tcPr>
          <w:p w14:paraId="5CB4A023" w14:textId="77777777" w:rsidR="00870D2F" w:rsidRPr="008860F2" w:rsidRDefault="00870D2F" w:rsidP="00870D2F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</w:tcPr>
          <w:p w14:paraId="18704DD6" w14:textId="4C2DC9CA" w:rsidR="00870D2F" w:rsidRPr="008860F2" w:rsidRDefault="00870D2F" w:rsidP="00870D2F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</w:t>
            </w:r>
            <w:r w:rsidR="0026357E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54" w:type="pct"/>
          </w:tcPr>
          <w:p w14:paraId="2766CC88" w14:textId="77777777" w:rsidR="00870D2F" w:rsidRPr="008860F2" w:rsidRDefault="00870D2F" w:rsidP="00870D2F">
            <w:pPr>
              <w:pStyle w:val="BodyText"/>
              <w:spacing w:after="0" w:line="240" w:lineRule="auto"/>
              <w:ind w:left="-102" w:right="-277" w:hanging="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2DC14351" w14:textId="54897232" w:rsidR="00870D2F" w:rsidRPr="008860F2" w:rsidRDefault="00870D2F" w:rsidP="00870D2F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2.23</w:t>
            </w:r>
          </w:p>
        </w:tc>
      </w:tr>
      <w:tr w:rsidR="00870D2F" w:rsidRPr="008860F2" w14:paraId="145077D4" w14:textId="77777777" w:rsidTr="00EF0269">
        <w:tc>
          <w:tcPr>
            <w:tcW w:w="1822" w:type="pct"/>
          </w:tcPr>
          <w:p w14:paraId="3DE2896C" w14:textId="11EDDE66" w:rsidR="00870D2F" w:rsidRPr="008860F2" w:rsidRDefault="00870D2F" w:rsidP="00870D2F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บุคคลหรือกิจการอื่น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ๆ</w:t>
            </w:r>
          </w:p>
        </w:tc>
        <w:tc>
          <w:tcPr>
            <w:tcW w:w="314" w:type="pct"/>
          </w:tcPr>
          <w:p w14:paraId="36BED1E5" w14:textId="77777777" w:rsidR="00870D2F" w:rsidRPr="008860F2" w:rsidRDefault="00870D2F" w:rsidP="00870D2F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8" w:type="pct"/>
          </w:tcPr>
          <w:p w14:paraId="518719FA" w14:textId="461BA1F7" w:rsidR="00870D2F" w:rsidRPr="008860F2" w:rsidRDefault="00870D2F" w:rsidP="00870D2F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0" w:type="pct"/>
          </w:tcPr>
          <w:p w14:paraId="46FC7937" w14:textId="77777777" w:rsidR="00870D2F" w:rsidRPr="008860F2" w:rsidRDefault="00870D2F" w:rsidP="00870D2F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</w:tcPr>
          <w:p w14:paraId="5EC31450" w14:textId="6A6880A1" w:rsidR="00870D2F" w:rsidRPr="008860F2" w:rsidRDefault="00870D2F" w:rsidP="00870D2F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2" w:type="pct"/>
          </w:tcPr>
          <w:p w14:paraId="7CEF1906" w14:textId="77777777" w:rsidR="00870D2F" w:rsidRPr="008860F2" w:rsidRDefault="00870D2F" w:rsidP="00870D2F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BA004D2" w14:textId="18A1BF56" w:rsidR="00870D2F" w:rsidRPr="008860F2" w:rsidRDefault="00870D2F" w:rsidP="00870D2F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23.</w:t>
            </w:r>
            <w:r w:rsidR="0026357E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54" w:type="pct"/>
          </w:tcPr>
          <w:p w14:paraId="44E5E00E" w14:textId="77777777" w:rsidR="00870D2F" w:rsidRPr="008860F2" w:rsidRDefault="00870D2F" w:rsidP="00870D2F">
            <w:pPr>
              <w:pStyle w:val="BodyText"/>
              <w:spacing w:after="0" w:line="240" w:lineRule="auto"/>
              <w:ind w:left="-102" w:right="-277" w:hanging="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1D144FD" w14:textId="2E929908" w:rsidR="00870D2F" w:rsidRPr="008860F2" w:rsidRDefault="00870D2F" w:rsidP="00870D2F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14.50</w:t>
            </w:r>
          </w:p>
        </w:tc>
      </w:tr>
      <w:tr w:rsidR="00870D2F" w:rsidRPr="008860F2" w14:paraId="314332CF" w14:textId="77777777" w:rsidTr="00674724">
        <w:tc>
          <w:tcPr>
            <w:tcW w:w="1822" w:type="pct"/>
          </w:tcPr>
          <w:p w14:paraId="6E11B24A" w14:textId="1E9C8DBE" w:rsidR="00870D2F" w:rsidRPr="008860F2" w:rsidRDefault="00870D2F" w:rsidP="00870D2F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4" w:type="pct"/>
          </w:tcPr>
          <w:p w14:paraId="37F1BC84" w14:textId="77777777" w:rsidR="00870D2F" w:rsidRPr="008860F2" w:rsidRDefault="00870D2F" w:rsidP="00870D2F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8" w:type="pct"/>
          </w:tcPr>
          <w:p w14:paraId="4FD9E2B4" w14:textId="72E46CFC" w:rsidR="00870D2F" w:rsidRPr="008860F2" w:rsidRDefault="00870D2F" w:rsidP="00870D2F">
            <w:pPr>
              <w:pStyle w:val="eightpt4ptspaceafter"/>
              <w:tabs>
                <w:tab w:val="decimal" w:pos="560"/>
              </w:tabs>
              <w:spacing w:after="0" w:line="240" w:lineRule="auto"/>
              <w:ind w:right="-27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0" w:type="pct"/>
          </w:tcPr>
          <w:p w14:paraId="74DAE98E" w14:textId="77777777" w:rsidR="00870D2F" w:rsidRPr="008860F2" w:rsidRDefault="00870D2F" w:rsidP="00870D2F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</w:tcPr>
          <w:p w14:paraId="0D3EE872" w14:textId="2D2155C7" w:rsidR="00870D2F" w:rsidRPr="008860F2" w:rsidRDefault="00870D2F" w:rsidP="00870D2F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2" w:type="pct"/>
          </w:tcPr>
          <w:p w14:paraId="41681AA1" w14:textId="77777777" w:rsidR="00870D2F" w:rsidRPr="008860F2" w:rsidRDefault="00870D2F" w:rsidP="00870D2F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51D27BB0" w14:textId="7699BF63" w:rsidR="00870D2F" w:rsidRPr="008860F2" w:rsidRDefault="00870D2F" w:rsidP="00870D2F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25.23</w:t>
            </w:r>
          </w:p>
        </w:tc>
        <w:tc>
          <w:tcPr>
            <w:tcW w:w="154" w:type="pct"/>
          </w:tcPr>
          <w:p w14:paraId="12DFE9AE" w14:textId="77777777" w:rsidR="00870D2F" w:rsidRPr="008860F2" w:rsidRDefault="00870D2F" w:rsidP="00870D2F">
            <w:pPr>
              <w:pStyle w:val="BodyText"/>
              <w:spacing w:after="0" w:line="240" w:lineRule="auto"/>
              <w:ind w:left="-102" w:right="-277" w:hanging="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33146A6A" w14:textId="3421A13C" w:rsidR="00870D2F" w:rsidRPr="008860F2" w:rsidRDefault="00870D2F" w:rsidP="00870D2F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16.73</w:t>
            </w:r>
          </w:p>
        </w:tc>
      </w:tr>
      <w:tr w:rsidR="00870D2F" w:rsidRPr="008860F2" w14:paraId="3F703A0F" w14:textId="77777777" w:rsidTr="00674724">
        <w:tc>
          <w:tcPr>
            <w:tcW w:w="1822" w:type="pct"/>
          </w:tcPr>
          <w:p w14:paraId="7A0101EB" w14:textId="77777777" w:rsidR="00870D2F" w:rsidRPr="008860F2" w:rsidRDefault="00870D2F" w:rsidP="00870D2F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14" w:type="pct"/>
          </w:tcPr>
          <w:p w14:paraId="13B38298" w14:textId="77777777" w:rsidR="00870D2F" w:rsidRPr="008860F2" w:rsidRDefault="00870D2F" w:rsidP="00870D2F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8" w:type="pct"/>
          </w:tcPr>
          <w:p w14:paraId="68A5BC2F" w14:textId="71D8038C" w:rsidR="00870D2F" w:rsidRPr="008860F2" w:rsidRDefault="00870D2F" w:rsidP="00870D2F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0" w:type="pct"/>
          </w:tcPr>
          <w:p w14:paraId="39315567" w14:textId="77777777" w:rsidR="00870D2F" w:rsidRPr="008860F2" w:rsidRDefault="00870D2F" w:rsidP="00870D2F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</w:tcPr>
          <w:p w14:paraId="34A633B3" w14:textId="4035FA81" w:rsidR="00870D2F" w:rsidRPr="008860F2" w:rsidRDefault="00870D2F" w:rsidP="00870D2F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2" w:type="pct"/>
          </w:tcPr>
          <w:p w14:paraId="671A275A" w14:textId="77777777" w:rsidR="00870D2F" w:rsidRPr="008860F2" w:rsidRDefault="00870D2F" w:rsidP="00870D2F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16492EA" w14:textId="11EC7243" w:rsidR="00870D2F" w:rsidRPr="008860F2" w:rsidRDefault="00870D2F" w:rsidP="00870D2F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296.51</w:t>
            </w:r>
          </w:p>
        </w:tc>
        <w:tc>
          <w:tcPr>
            <w:tcW w:w="154" w:type="pct"/>
          </w:tcPr>
          <w:p w14:paraId="3A651870" w14:textId="77777777" w:rsidR="00870D2F" w:rsidRPr="008860F2" w:rsidRDefault="00870D2F" w:rsidP="00870D2F">
            <w:pPr>
              <w:spacing w:line="240" w:lineRule="auto"/>
              <w:ind w:left="-102" w:hanging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3675D39" w14:textId="05ADB32F" w:rsidR="00870D2F" w:rsidRPr="008860F2" w:rsidRDefault="00870D2F" w:rsidP="00870D2F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249.75</w:t>
            </w:r>
          </w:p>
        </w:tc>
      </w:tr>
      <w:tr w:rsidR="008F7BFD" w:rsidRPr="008860F2" w14:paraId="0EA6B14C" w14:textId="77777777" w:rsidTr="00674724">
        <w:tc>
          <w:tcPr>
            <w:tcW w:w="1822" w:type="pct"/>
          </w:tcPr>
          <w:p w14:paraId="0AB9460E" w14:textId="77777777" w:rsidR="008F7BFD" w:rsidRPr="008860F2" w:rsidRDefault="008F7BFD" w:rsidP="00870D2F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4" w:type="pct"/>
          </w:tcPr>
          <w:p w14:paraId="00C14581" w14:textId="77777777" w:rsidR="008F7BFD" w:rsidRPr="008860F2" w:rsidRDefault="008F7BFD" w:rsidP="00870D2F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8" w:type="pct"/>
          </w:tcPr>
          <w:p w14:paraId="1194251B" w14:textId="77777777" w:rsidR="008F7BFD" w:rsidRPr="008860F2" w:rsidRDefault="008F7BFD" w:rsidP="00870D2F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0" w:type="pct"/>
          </w:tcPr>
          <w:p w14:paraId="7B603BF9" w14:textId="77777777" w:rsidR="008F7BFD" w:rsidRPr="008860F2" w:rsidRDefault="008F7BFD" w:rsidP="00870D2F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</w:tcPr>
          <w:p w14:paraId="35E9A985" w14:textId="77777777" w:rsidR="008F7BFD" w:rsidRPr="008860F2" w:rsidRDefault="008F7BFD" w:rsidP="00870D2F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2" w:type="pct"/>
          </w:tcPr>
          <w:p w14:paraId="60191E51" w14:textId="77777777" w:rsidR="008F7BFD" w:rsidRPr="008860F2" w:rsidRDefault="008F7BFD" w:rsidP="00870D2F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3EAD02CF" w14:textId="77777777" w:rsidR="008F7BFD" w:rsidRDefault="008F7BFD" w:rsidP="00870D2F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" w:type="pct"/>
          </w:tcPr>
          <w:p w14:paraId="0E51A2EF" w14:textId="77777777" w:rsidR="008F7BFD" w:rsidRPr="008860F2" w:rsidRDefault="008F7BFD" w:rsidP="00870D2F">
            <w:pPr>
              <w:spacing w:line="240" w:lineRule="auto"/>
              <w:ind w:left="-102" w:hanging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6CE4553B" w14:textId="77777777" w:rsidR="008F7BFD" w:rsidRDefault="008F7BFD" w:rsidP="00870D2F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8F7BFD" w:rsidRPr="008860F2" w14:paraId="68437890" w14:textId="77777777" w:rsidTr="00794F44">
        <w:tc>
          <w:tcPr>
            <w:tcW w:w="1822" w:type="pct"/>
          </w:tcPr>
          <w:p w14:paraId="2BEC63A3" w14:textId="1F39FDEF" w:rsidR="008F7BFD" w:rsidRPr="008F7BFD" w:rsidRDefault="008F7BFD" w:rsidP="00870D2F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กลับรายการหนี้สูญและหนี้สงสัยจะสูญ</w:t>
            </w:r>
          </w:p>
        </w:tc>
        <w:tc>
          <w:tcPr>
            <w:tcW w:w="314" w:type="pct"/>
          </w:tcPr>
          <w:p w14:paraId="26B73271" w14:textId="77777777" w:rsidR="008F7BFD" w:rsidRPr="008860F2" w:rsidRDefault="008F7BFD" w:rsidP="00870D2F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8" w:type="pct"/>
          </w:tcPr>
          <w:p w14:paraId="5D16E4CD" w14:textId="77777777" w:rsidR="008F7BFD" w:rsidRPr="008860F2" w:rsidRDefault="008F7BFD" w:rsidP="00870D2F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0" w:type="pct"/>
          </w:tcPr>
          <w:p w14:paraId="52547ED0" w14:textId="77777777" w:rsidR="008F7BFD" w:rsidRPr="008860F2" w:rsidRDefault="008F7BFD" w:rsidP="00870D2F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</w:tcPr>
          <w:p w14:paraId="0E91D273" w14:textId="77777777" w:rsidR="008F7BFD" w:rsidRPr="008860F2" w:rsidRDefault="008F7BFD" w:rsidP="00870D2F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2" w:type="pct"/>
          </w:tcPr>
          <w:p w14:paraId="0B4333F0" w14:textId="77777777" w:rsidR="008F7BFD" w:rsidRPr="008860F2" w:rsidRDefault="008F7BFD" w:rsidP="00870D2F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</w:tcPr>
          <w:p w14:paraId="2C2C2D78" w14:textId="77777777" w:rsidR="008F7BFD" w:rsidRDefault="008F7BFD" w:rsidP="00870D2F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" w:type="pct"/>
          </w:tcPr>
          <w:p w14:paraId="35D91FAC" w14:textId="77777777" w:rsidR="008F7BFD" w:rsidRPr="008860F2" w:rsidRDefault="008F7BFD" w:rsidP="00870D2F">
            <w:pPr>
              <w:spacing w:line="240" w:lineRule="auto"/>
              <w:ind w:left="-102" w:hanging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65A0E379" w14:textId="77777777" w:rsidR="008F7BFD" w:rsidRDefault="008F7BFD" w:rsidP="00870D2F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8F7BFD" w:rsidRPr="008860F2" w14:paraId="5DAB2BB9" w14:textId="77777777" w:rsidTr="00794F44">
        <w:tc>
          <w:tcPr>
            <w:tcW w:w="1822" w:type="pct"/>
          </w:tcPr>
          <w:p w14:paraId="24DAF3FA" w14:textId="4DA629EE" w:rsidR="008F7BFD" w:rsidRPr="008860F2" w:rsidRDefault="008F7BFD" w:rsidP="00870D2F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8F7BFD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314" w:type="pct"/>
          </w:tcPr>
          <w:p w14:paraId="7ECE8F90" w14:textId="77777777" w:rsidR="008F7BFD" w:rsidRPr="008860F2" w:rsidRDefault="008F7BFD" w:rsidP="00870D2F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8" w:type="pct"/>
          </w:tcPr>
          <w:p w14:paraId="55668E08" w14:textId="77777777" w:rsidR="008F7BFD" w:rsidRPr="008860F2" w:rsidRDefault="008F7BFD" w:rsidP="00870D2F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0" w:type="pct"/>
          </w:tcPr>
          <w:p w14:paraId="5A63B986" w14:textId="77777777" w:rsidR="008F7BFD" w:rsidRPr="008860F2" w:rsidRDefault="008F7BFD" w:rsidP="00870D2F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</w:tcPr>
          <w:p w14:paraId="3ED123BE" w14:textId="77777777" w:rsidR="008F7BFD" w:rsidRPr="008860F2" w:rsidRDefault="008F7BFD" w:rsidP="00870D2F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2" w:type="pct"/>
          </w:tcPr>
          <w:p w14:paraId="78551699" w14:textId="77777777" w:rsidR="008F7BFD" w:rsidRPr="008860F2" w:rsidRDefault="008F7BFD" w:rsidP="00870D2F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7350DEF8" w14:textId="05CB298C" w:rsidR="008F7BFD" w:rsidRPr="001122C0" w:rsidRDefault="008F7BFD" w:rsidP="00870D2F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22C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4" w:type="pct"/>
          </w:tcPr>
          <w:p w14:paraId="0086C5CF" w14:textId="77777777" w:rsidR="008F7BFD" w:rsidRPr="001122C0" w:rsidRDefault="008F7BFD" w:rsidP="00870D2F">
            <w:pPr>
              <w:spacing w:line="240" w:lineRule="auto"/>
              <w:ind w:left="-102" w:hanging="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4D5F5776" w14:textId="493B1272" w:rsidR="008F7BFD" w:rsidRPr="001122C0" w:rsidRDefault="008F7BFD" w:rsidP="008F7BFD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22C0">
              <w:rPr>
                <w:rFonts w:ascii="Angsana New" w:hAnsi="Angsana New"/>
                <w:b/>
                <w:bCs/>
                <w:sz w:val="28"/>
                <w:szCs w:val="28"/>
              </w:rPr>
              <w:t>(0.27)</w:t>
            </w:r>
          </w:p>
        </w:tc>
      </w:tr>
    </w:tbl>
    <w:p w14:paraId="35F6FE94" w14:textId="77777777" w:rsidR="00BF0176" w:rsidRPr="0012050A" w:rsidRDefault="00BF0176" w:rsidP="0012050A">
      <w:pPr>
        <w:pStyle w:val="NoSpacing"/>
        <w:rPr>
          <w:rFonts w:ascii="Angsana New" w:hAnsi="Angsana New"/>
          <w:sz w:val="20"/>
          <w:szCs w:val="20"/>
        </w:rPr>
      </w:pPr>
    </w:p>
    <w:p w14:paraId="12855961" w14:textId="77777777" w:rsidR="00A716D9" w:rsidRDefault="00A716D9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4852B592" w14:textId="18807140" w:rsidR="00C05D78" w:rsidRDefault="00C05D78" w:rsidP="00780CDF">
      <w:pPr>
        <w:tabs>
          <w:tab w:val="left" w:pos="720"/>
        </w:tabs>
        <w:spacing w:before="240" w:line="240" w:lineRule="auto"/>
        <w:ind w:right="-43" w:firstLine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การวิเคราะห์อายุของลูกหนี้การค้า มีดังนี้</w:t>
      </w:r>
      <w:r w:rsidR="00CA4901" w:rsidRPr="008860F2">
        <w:rPr>
          <w:rFonts w:ascii="Angsana New" w:hAnsi="Angsana New"/>
          <w:sz w:val="28"/>
          <w:szCs w:val="28"/>
        </w:rPr>
        <w:tab/>
      </w:r>
    </w:p>
    <w:p w14:paraId="4F949D03" w14:textId="49936E94" w:rsidR="005E7A1D" w:rsidRPr="0012050A" w:rsidRDefault="005E7A1D" w:rsidP="0012050A">
      <w:pPr>
        <w:pStyle w:val="NoSpacing"/>
        <w:rPr>
          <w:rFonts w:ascii="Angsana New" w:hAnsi="Angsana New"/>
          <w:sz w:val="20"/>
          <w:szCs w:val="20"/>
        </w:rPr>
      </w:pPr>
    </w:p>
    <w:tbl>
      <w:tblPr>
        <w:tblW w:w="88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2"/>
        <w:gridCol w:w="1441"/>
        <w:gridCol w:w="361"/>
        <w:gridCol w:w="261"/>
        <w:gridCol w:w="16"/>
        <w:gridCol w:w="1102"/>
        <w:gridCol w:w="12"/>
        <w:gridCol w:w="252"/>
        <w:gridCol w:w="1015"/>
        <w:gridCol w:w="23"/>
        <w:gridCol w:w="219"/>
        <w:gridCol w:w="32"/>
        <w:gridCol w:w="1001"/>
      </w:tblGrid>
      <w:tr w:rsidR="00D1789B" w:rsidRPr="008860F2" w14:paraId="0896184C" w14:textId="77777777" w:rsidTr="00D42DAF">
        <w:trPr>
          <w:trHeight w:val="416"/>
          <w:tblHeader/>
        </w:trPr>
        <w:tc>
          <w:tcPr>
            <w:tcW w:w="1773" w:type="pct"/>
          </w:tcPr>
          <w:p w14:paraId="3DA6855E" w14:textId="77777777" w:rsidR="00D1789B" w:rsidRPr="008860F2" w:rsidRDefault="00D1789B" w:rsidP="00C9573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1" w:type="pct"/>
          </w:tcPr>
          <w:p w14:paraId="385746AF" w14:textId="77777777" w:rsidR="00D1789B" w:rsidRPr="008860F2" w:rsidRDefault="00D1789B" w:rsidP="00C9573B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9" w:type="pct"/>
            <w:gridSpan w:val="4"/>
          </w:tcPr>
          <w:p w14:paraId="073F71C2" w14:textId="00E03457" w:rsidR="00D1789B" w:rsidRPr="008860F2" w:rsidRDefault="00D1789B" w:rsidP="00C9573B">
            <w:pPr>
              <w:pStyle w:val="BodyText"/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  <w:gridSpan w:val="2"/>
          </w:tcPr>
          <w:p w14:paraId="27FBCC36" w14:textId="77777777" w:rsidR="00D1789B" w:rsidRPr="008860F2" w:rsidRDefault="00D1789B" w:rsidP="00C9573B">
            <w:pPr>
              <w:pStyle w:val="BodyText"/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9" w:type="pct"/>
            <w:gridSpan w:val="5"/>
          </w:tcPr>
          <w:p w14:paraId="01D5F7F5" w14:textId="6184F13D" w:rsidR="00D1789B" w:rsidRPr="008860F2" w:rsidRDefault="00870D2F" w:rsidP="00C9573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1789B" w:rsidRPr="008860F2" w14:paraId="10C16139" w14:textId="77777777" w:rsidTr="00D42DAF">
        <w:trPr>
          <w:trHeight w:val="401"/>
          <w:tblHeader/>
        </w:trPr>
        <w:tc>
          <w:tcPr>
            <w:tcW w:w="1773" w:type="pct"/>
          </w:tcPr>
          <w:p w14:paraId="012EC820" w14:textId="77777777" w:rsidR="00D1789B" w:rsidRPr="008860F2" w:rsidRDefault="00D1789B" w:rsidP="00C9573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1" w:type="pct"/>
          </w:tcPr>
          <w:p w14:paraId="7AC013AF" w14:textId="5B2A9ADE" w:rsidR="00D1789B" w:rsidRPr="008860F2" w:rsidRDefault="00D1789B" w:rsidP="00C9573B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03" w:type="pct"/>
          </w:tcPr>
          <w:p w14:paraId="35C007A1" w14:textId="45916F13" w:rsidR="00D1789B" w:rsidRPr="008860F2" w:rsidRDefault="00D1789B" w:rsidP="00C9573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22F18EEC" w14:textId="77777777" w:rsidR="00D1789B" w:rsidRPr="008860F2" w:rsidRDefault="00D1789B" w:rsidP="00C9573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</w:tcPr>
          <w:p w14:paraId="2804A8A3" w14:textId="0C842E76" w:rsidR="00D1789B" w:rsidRPr="008860F2" w:rsidRDefault="0033683B" w:rsidP="00C9573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9" w:type="pct"/>
            <w:gridSpan w:val="2"/>
          </w:tcPr>
          <w:p w14:paraId="55C631D5" w14:textId="77777777" w:rsidR="00D1789B" w:rsidRPr="008860F2" w:rsidRDefault="00D1789B" w:rsidP="00C9573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1" w:type="pct"/>
          </w:tcPr>
          <w:p w14:paraId="2F729032" w14:textId="69C909B9" w:rsidR="00D1789B" w:rsidRPr="008860F2" w:rsidRDefault="00D1789B" w:rsidP="00C9573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6" w:type="pct"/>
            <w:gridSpan w:val="2"/>
          </w:tcPr>
          <w:p w14:paraId="5912A382" w14:textId="77777777" w:rsidR="00D1789B" w:rsidRPr="008860F2" w:rsidRDefault="00D1789B" w:rsidP="00C9573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3B1787CC" w14:textId="01136EEE" w:rsidR="00D1789B" w:rsidRPr="008860F2" w:rsidRDefault="00D1789B" w:rsidP="00C9573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12050A" w:rsidRPr="008860F2" w14:paraId="677C1369" w14:textId="77777777" w:rsidTr="00D42DAF">
        <w:trPr>
          <w:trHeight w:val="401"/>
        </w:trPr>
        <w:tc>
          <w:tcPr>
            <w:tcW w:w="1773" w:type="pct"/>
          </w:tcPr>
          <w:p w14:paraId="7CF27EE4" w14:textId="77777777" w:rsidR="0012050A" w:rsidRPr="008860F2" w:rsidRDefault="0012050A" w:rsidP="00C9573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1" w:type="pct"/>
          </w:tcPr>
          <w:p w14:paraId="7DFAEC3B" w14:textId="77777777" w:rsidR="0012050A" w:rsidRPr="008860F2" w:rsidRDefault="0012050A" w:rsidP="00C9573B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03" w:type="pct"/>
          </w:tcPr>
          <w:p w14:paraId="1E4599EF" w14:textId="77777777" w:rsidR="0012050A" w:rsidRPr="008860F2" w:rsidRDefault="0012050A" w:rsidP="00C9573B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6" w:type="pct"/>
            <w:gridSpan w:val="2"/>
          </w:tcPr>
          <w:p w14:paraId="6F2F1B18" w14:textId="77777777" w:rsidR="0012050A" w:rsidRPr="008860F2" w:rsidRDefault="0012050A" w:rsidP="00C9573B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7D2F6D8A" w14:textId="77777777" w:rsidR="0012050A" w:rsidRPr="008860F2" w:rsidRDefault="0012050A" w:rsidP="00C9573B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9" w:type="pct"/>
            <w:gridSpan w:val="2"/>
          </w:tcPr>
          <w:p w14:paraId="1F8A30DC" w14:textId="77777777" w:rsidR="0012050A" w:rsidRPr="008860F2" w:rsidRDefault="0012050A" w:rsidP="00C9573B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pct"/>
            <w:gridSpan w:val="5"/>
          </w:tcPr>
          <w:p w14:paraId="60563D57" w14:textId="28F60310" w:rsidR="0012050A" w:rsidRPr="008860F2" w:rsidRDefault="0012050A" w:rsidP="0012050A">
            <w:pPr>
              <w:tabs>
                <w:tab w:val="decimal" w:pos="474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1789B" w:rsidRPr="008860F2" w14:paraId="65F847C3" w14:textId="77777777" w:rsidTr="00D42DAF">
        <w:trPr>
          <w:trHeight w:val="401"/>
        </w:trPr>
        <w:tc>
          <w:tcPr>
            <w:tcW w:w="1773" w:type="pct"/>
          </w:tcPr>
          <w:p w14:paraId="7C23BD19" w14:textId="47755C29" w:rsidR="00D1789B" w:rsidRPr="008860F2" w:rsidRDefault="00D1789B" w:rsidP="00C9573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</w:t>
            </w:r>
            <w:r w:rsidR="00F436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811" w:type="pct"/>
          </w:tcPr>
          <w:p w14:paraId="021A74A7" w14:textId="77777777" w:rsidR="00D1789B" w:rsidRPr="008860F2" w:rsidRDefault="00D1789B" w:rsidP="00C9573B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03" w:type="pct"/>
          </w:tcPr>
          <w:p w14:paraId="4BF9D4DA" w14:textId="77777777" w:rsidR="00D1789B" w:rsidRPr="008860F2" w:rsidRDefault="00D1789B" w:rsidP="00C9573B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6" w:type="pct"/>
            <w:gridSpan w:val="2"/>
          </w:tcPr>
          <w:p w14:paraId="4A679327" w14:textId="77777777" w:rsidR="00D1789B" w:rsidRPr="008860F2" w:rsidRDefault="00D1789B" w:rsidP="00C9573B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0285157D" w14:textId="77777777" w:rsidR="00D1789B" w:rsidRPr="008860F2" w:rsidRDefault="00D1789B" w:rsidP="00C9573B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9" w:type="pct"/>
            <w:gridSpan w:val="2"/>
          </w:tcPr>
          <w:p w14:paraId="4696197A" w14:textId="77777777" w:rsidR="00D1789B" w:rsidRPr="008860F2" w:rsidRDefault="00D1789B" w:rsidP="00C9573B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</w:tcPr>
          <w:p w14:paraId="075C3897" w14:textId="77777777" w:rsidR="00D1789B" w:rsidRPr="008860F2" w:rsidRDefault="00D1789B" w:rsidP="00C9573B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77F3A61C" w14:textId="77777777" w:rsidR="00D1789B" w:rsidRPr="008860F2" w:rsidRDefault="00D1789B" w:rsidP="00C9573B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</w:tcPr>
          <w:p w14:paraId="59387549" w14:textId="77777777" w:rsidR="00D1789B" w:rsidRPr="008860F2" w:rsidRDefault="00D1789B" w:rsidP="00C9573B">
            <w:pPr>
              <w:tabs>
                <w:tab w:val="decimal" w:pos="474"/>
              </w:tabs>
              <w:spacing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050A" w:rsidRPr="008860F2" w14:paraId="51A2A34D" w14:textId="77777777" w:rsidTr="00D42DAF">
        <w:trPr>
          <w:trHeight w:val="401"/>
        </w:trPr>
        <w:tc>
          <w:tcPr>
            <w:tcW w:w="1773" w:type="pct"/>
          </w:tcPr>
          <w:p w14:paraId="00E5E04E" w14:textId="42120DBB" w:rsidR="0012050A" w:rsidRPr="008860F2" w:rsidRDefault="0012050A" w:rsidP="0012050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ยังไม่</w:t>
            </w:r>
            <w:r w:rsidR="00D42DAF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811" w:type="pct"/>
          </w:tcPr>
          <w:p w14:paraId="0DDAC95C" w14:textId="77777777" w:rsidR="0012050A" w:rsidRPr="008860F2" w:rsidRDefault="0012050A" w:rsidP="0012050A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03" w:type="pct"/>
          </w:tcPr>
          <w:p w14:paraId="1D6B8AAB" w14:textId="51F9BB55" w:rsidR="0012050A" w:rsidRPr="00D42DAF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6" w:type="pct"/>
            <w:gridSpan w:val="2"/>
          </w:tcPr>
          <w:p w14:paraId="41B38299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1EA5F9D1" w14:textId="271E56EE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9" w:type="pct"/>
            <w:gridSpan w:val="2"/>
          </w:tcPr>
          <w:p w14:paraId="606D9AFE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</w:tcPr>
          <w:p w14:paraId="67DFFAD5" w14:textId="4F00D84A" w:rsidR="0012050A" w:rsidRPr="008860F2" w:rsidRDefault="0012050A" w:rsidP="0012050A">
            <w:pPr>
              <w:tabs>
                <w:tab w:val="decimal" w:pos="520"/>
              </w:tabs>
              <w:spacing w:line="240" w:lineRule="auto"/>
              <w:ind w:left="-140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</w:t>
            </w:r>
            <w:r w:rsidR="0026212C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41" w:type="pct"/>
            <w:gridSpan w:val="2"/>
          </w:tcPr>
          <w:p w14:paraId="16A6A130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</w:tcPr>
          <w:p w14:paraId="11825FD2" w14:textId="459D3F05" w:rsidR="0012050A" w:rsidRPr="008860F2" w:rsidRDefault="0012050A" w:rsidP="0012050A">
            <w:pPr>
              <w:tabs>
                <w:tab w:val="decimal" w:pos="520"/>
              </w:tabs>
              <w:spacing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8.76</w:t>
            </w:r>
          </w:p>
        </w:tc>
      </w:tr>
      <w:tr w:rsidR="0012050A" w:rsidRPr="008860F2" w14:paraId="36F0D35D" w14:textId="77777777" w:rsidTr="00D42DAF">
        <w:trPr>
          <w:trHeight w:val="401"/>
        </w:trPr>
        <w:tc>
          <w:tcPr>
            <w:tcW w:w="1773" w:type="pct"/>
          </w:tcPr>
          <w:p w14:paraId="675F9AA9" w14:textId="71EB29B3" w:rsidR="0012050A" w:rsidRPr="008860F2" w:rsidRDefault="0012050A" w:rsidP="0012050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811" w:type="pct"/>
          </w:tcPr>
          <w:p w14:paraId="59BD2F7E" w14:textId="77777777" w:rsidR="0012050A" w:rsidRPr="008860F2" w:rsidRDefault="0012050A" w:rsidP="0012050A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" w:type="pct"/>
          </w:tcPr>
          <w:p w14:paraId="49D3D668" w14:textId="77777777" w:rsidR="0012050A" w:rsidRPr="00D1789B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6" w:type="pct"/>
            <w:gridSpan w:val="2"/>
          </w:tcPr>
          <w:p w14:paraId="5ED52141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3169B3C6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" w:type="pct"/>
            <w:gridSpan w:val="2"/>
          </w:tcPr>
          <w:p w14:paraId="3F2281C1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</w:tcPr>
          <w:p w14:paraId="29D8A640" w14:textId="77777777" w:rsidR="0012050A" w:rsidRPr="008860F2" w:rsidRDefault="0012050A" w:rsidP="0012050A">
            <w:pPr>
              <w:tabs>
                <w:tab w:val="decimal" w:pos="520"/>
              </w:tabs>
              <w:spacing w:line="240" w:lineRule="auto"/>
              <w:ind w:left="-140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776EB69E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</w:tcPr>
          <w:p w14:paraId="6D60D5A4" w14:textId="77777777" w:rsidR="0012050A" w:rsidRPr="008860F2" w:rsidRDefault="0012050A" w:rsidP="0012050A">
            <w:pPr>
              <w:tabs>
                <w:tab w:val="decimal" w:pos="520"/>
              </w:tabs>
              <w:spacing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050A" w:rsidRPr="008860F2" w14:paraId="55C4CA7E" w14:textId="77777777" w:rsidTr="00D42DAF">
        <w:trPr>
          <w:trHeight w:val="401"/>
        </w:trPr>
        <w:tc>
          <w:tcPr>
            <w:tcW w:w="1773" w:type="pct"/>
          </w:tcPr>
          <w:p w14:paraId="4FE96815" w14:textId="77777777" w:rsidR="0012050A" w:rsidRPr="008860F2" w:rsidRDefault="0012050A" w:rsidP="00E65C37">
            <w:pPr>
              <w:spacing w:line="240" w:lineRule="auto"/>
              <w:ind w:left="342" w:hanging="179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8860F2">
              <w:rPr>
                <w:rFonts w:ascii="Angsana New" w:hAnsi="Angsana New"/>
                <w:sz w:val="28"/>
                <w:szCs w:val="28"/>
              </w:rPr>
              <w:t>3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11" w:type="pct"/>
          </w:tcPr>
          <w:p w14:paraId="484ACA8A" w14:textId="77777777" w:rsidR="0012050A" w:rsidRPr="008860F2" w:rsidRDefault="0012050A" w:rsidP="0012050A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" w:type="pct"/>
          </w:tcPr>
          <w:p w14:paraId="7848F2F6" w14:textId="003F7C81" w:rsidR="0012050A" w:rsidRPr="00D1789B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6" w:type="pct"/>
            <w:gridSpan w:val="2"/>
          </w:tcPr>
          <w:p w14:paraId="219DB79D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3A99B968" w14:textId="749481AB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" w:type="pct"/>
            <w:gridSpan w:val="2"/>
          </w:tcPr>
          <w:p w14:paraId="366AAD8A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</w:tcPr>
          <w:p w14:paraId="35904A0B" w14:textId="5256D374" w:rsidR="0012050A" w:rsidRPr="008860F2" w:rsidRDefault="0012050A" w:rsidP="0012050A">
            <w:pPr>
              <w:tabs>
                <w:tab w:val="decimal" w:pos="520"/>
              </w:tabs>
              <w:spacing w:line="240" w:lineRule="auto"/>
              <w:ind w:left="-140" w:right="-131"/>
              <w:rPr>
                <w:rFonts w:ascii="Angsana New" w:hAnsi="Angsana New"/>
                <w:sz w:val="28"/>
                <w:szCs w:val="28"/>
              </w:rPr>
            </w:pPr>
            <w:r w:rsidRPr="00D1789B">
              <w:rPr>
                <w:rFonts w:ascii="Angsana New" w:hAnsi="Angsana New"/>
                <w:sz w:val="28"/>
                <w:szCs w:val="28"/>
              </w:rPr>
              <w:t>3.0</w:t>
            </w:r>
            <w:r w:rsidR="0026212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" w:type="pct"/>
            <w:gridSpan w:val="2"/>
          </w:tcPr>
          <w:p w14:paraId="7B7569B3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</w:tcPr>
          <w:p w14:paraId="6264F2D5" w14:textId="4FC1F7DC" w:rsidR="0012050A" w:rsidRPr="008860F2" w:rsidRDefault="0012050A" w:rsidP="0012050A">
            <w:pPr>
              <w:tabs>
                <w:tab w:val="decimal" w:pos="520"/>
              </w:tabs>
              <w:spacing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8.00</w:t>
            </w:r>
          </w:p>
        </w:tc>
      </w:tr>
      <w:tr w:rsidR="0012050A" w:rsidRPr="008860F2" w14:paraId="1B1188A7" w14:textId="77777777" w:rsidTr="00D42DAF">
        <w:trPr>
          <w:trHeight w:val="401"/>
        </w:trPr>
        <w:tc>
          <w:tcPr>
            <w:tcW w:w="1773" w:type="pct"/>
          </w:tcPr>
          <w:p w14:paraId="799919F0" w14:textId="77777777" w:rsidR="0012050A" w:rsidRPr="008860F2" w:rsidRDefault="0012050A" w:rsidP="00E65C37">
            <w:pPr>
              <w:spacing w:line="240" w:lineRule="auto"/>
              <w:ind w:left="342" w:hanging="1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1" w:type="pct"/>
          </w:tcPr>
          <w:p w14:paraId="0185080C" w14:textId="77777777" w:rsidR="0012050A" w:rsidRPr="008860F2" w:rsidRDefault="0012050A" w:rsidP="0012050A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" w:type="pct"/>
          </w:tcPr>
          <w:p w14:paraId="67927193" w14:textId="4A1AAD3F" w:rsidR="0012050A" w:rsidRPr="00D1789B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6" w:type="pct"/>
            <w:gridSpan w:val="2"/>
          </w:tcPr>
          <w:p w14:paraId="781BFD9A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64DCE325" w14:textId="1E980C40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" w:type="pct"/>
            <w:gridSpan w:val="2"/>
          </w:tcPr>
          <w:p w14:paraId="0902F95B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</w:tcPr>
          <w:p w14:paraId="5224D5A6" w14:textId="6216768C" w:rsidR="0012050A" w:rsidRPr="008860F2" w:rsidRDefault="0012050A" w:rsidP="0012050A">
            <w:pPr>
              <w:tabs>
                <w:tab w:val="decimal" w:pos="520"/>
              </w:tabs>
              <w:spacing w:line="240" w:lineRule="auto"/>
              <w:ind w:left="-140" w:right="-131"/>
              <w:rPr>
                <w:rFonts w:ascii="Angsana New" w:hAnsi="Angsana New"/>
                <w:sz w:val="28"/>
                <w:szCs w:val="28"/>
              </w:rPr>
            </w:pPr>
            <w:r w:rsidRPr="00D178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</w:tcPr>
          <w:p w14:paraId="6A2526FB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</w:tcPr>
          <w:p w14:paraId="2E5557AE" w14:textId="20707A45" w:rsidR="0012050A" w:rsidRPr="008860F2" w:rsidRDefault="0012050A" w:rsidP="0012050A">
            <w:pPr>
              <w:tabs>
                <w:tab w:val="decimal" w:pos="520"/>
              </w:tabs>
              <w:spacing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10.21</w:t>
            </w:r>
          </w:p>
        </w:tc>
      </w:tr>
      <w:tr w:rsidR="0012050A" w:rsidRPr="008860F2" w14:paraId="674E1716" w14:textId="77777777" w:rsidTr="00D42DAF">
        <w:trPr>
          <w:trHeight w:val="401"/>
        </w:trPr>
        <w:tc>
          <w:tcPr>
            <w:tcW w:w="1773" w:type="pct"/>
          </w:tcPr>
          <w:p w14:paraId="0AB42B5D" w14:textId="77777777" w:rsidR="0012050A" w:rsidRPr="008860F2" w:rsidRDefault="0012050A" w:rsidP="00E65C37">
            <w:pPr>
              <w:spacing w:line="240" w:lineRule="auto"/>
              <w:ind w:left="342" w:hanging="1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6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1" w:type="pct"/>
          </w:tcPr>
          <w:p w14:paraId="3CF04735" w14:textId="77777777" w:rsidR="0012050A" w:rsidRPr="008860F2" w:rsidRDefault="0012050A" w:rsidP="0012050A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" w:type="pct"/>
          </w:tcPr>
          <w:p w14:paraId="68E88D79" w14:textId="34B4AA92" w:rsidR="0012050A" w:rsidRPr="00D1789B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6" w:type="pct"/>
            <w:gridSpan w:val="2"/>
          </w:tcPr>
          <w:p w14:paraId="3C885743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55888C4A" w14:textId="7C752260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" w:type="pct"/>
            <w:gridSpan w:val="2"/>
          </w:tcPr>
          <w:p w14:paraId="727AE2BF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</w:tcPr>
          <w:p w14:paraId="6F59C0DB" w14:textId="66751122" w:rsidR="0012050A" w:rsidRPr="008860F2" w:rsidRDefault="0012050A" w:rsidP="0012050A">
            <w:pPr>
              <w:tabs>
                <w:tab w:val="decimal" w:pos="520"/>
              </w:tabs>
              <w:spacing w:line="240" w:lineRule="auto"/>
              <w:ind w:left="-140" w:right="-131"/>
              <w:rPr>
                <w:rFonts w:ascii="Angsana New" w:hAnsi="Angsana New"/>
                <w:sz w:val="28"/>
                <w:szCs w:val="28"/>
              </w:rPr>
            </w:pPr>
            <w:r w:rsidRPr="00D1789B">
              <w:rPr>
                <w:rFonts w:ascii="Angsana New" w:hAnsi="Angsana New"/>
                <w:sz w:val="28"/>
                <w:szCs w:val="28"/>
              </w:rPr>
              <w:t>0.03</w:t>
            </w:r>
          </w:p>
        </w:tc>
        <w:tc>
          <w:tcPr>
            <w:tcW w:w="141" w:type="pct"/>
            <w:gridSpan w:val="2"/>
          </w:tcPr>
          <w:p w14:paraId="61487AFB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</w:tcPr>
          <w:p w14:paraId="34A2DEE7" w14:textId="29BA23F0" w:rsidR="0012050A" w:rsidRPr="008860F2" w:rsidRDefault="0012050A" w:rsidP="0012050A">
            <w:pPr>
              <w:tabs>
                <w:tab w:val="decimal" w:pos="520"/>
              </w:tabs>
              <w:spacing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0.10</w:t>
            </w:r>
          </w:p>
        </w:tc>
      </w:tr>
      <w:tr w:rsidR="0012050A" w:rsidRPr="008860F2" w14:paraId="08891DC1" w14:textId="77777777" w:rsidTr="009C0406">
        <w:trPr>
          <w:trHeight w:val="401"/>
        </w:trPr>
        <w:tc>
          <w:tcPr>
            <w:tcW w:w="1773" w:type="pct"/>
          </w:tcPr>
          <w:p w14:paraId="39D898A9" w14:textId="77777777" w:rsidR="0012050A" w:rsidRPr="008860F2" w:rsidRDefault="0012050A" w:rsidP="00E65C37">
            <w:pPr>
              <w:spacing w:line="240" w:lineRule="auto"/>
              <w:ind w:left="342" w:hanging="1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1" w:type="pct"/>
          </w:tcPr>
          <w:p w14:paraId="456553ED" w14:textId="77777777" w:rsidR="0012050A" w:rsidRPr="0030124C" w:rsidRDefault="0012050A" w:rsidP="0012050A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3" w:type="pct"/>
          </w:tcPr>
          <w:p w14:paraId="5B517E57" w14:textId="37509A96" w:rsidR="0012050A" w:rsidRPr="00D1789B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6" w:type="pct"/>
            <w:gridSpan w:val="2"/>
          </w:tcPr>
          <w:p w14:paraId="6068C83D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2ED6B6EF" w14:textId="120079E2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" w:type="pct"/>
            <w:gridSpan w:val="2"/>
          </w:tcPr>
          <w:p w14:paraId="7E34C271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</w:tcPr>
          <w:p w14:paraId="49145E2A" w14:textId="3CD0B722" w:rsidR="0012050A" w:rsidRPr="008860F2" w:rsidRDefault="0012050A" w:rsidP="0012050A">
            <w:pPr>
              <w:tabs>
                <w:tab w:val="decimal" w:pos="520"/>
              </w:tabs>
              <w:spacing w:line="240" w:lineRule="auto"/>
              <w:ind w:left="-140" w:right="-131"/>
              <w:rPr>
                <w:rFonts w:ascii="Angsana New" w:hAnsi="Angsana New"/>
                <w:sz w:val="28"/>
                <w:szCs w:val="28"/>
              </w:rPr>
            </w:pPr>
            <w:r w:rsidRPr="00D1789B">
              <w:rPr>
                <w:rFonts w:ascii="Angsana New" w:hAnsi="Angsana New"/>
                <w:sz w:val="28"/>
                <w:szCs w:val="28"/>
              </w:rPr>
              <w:t>4.6</w:t>
            </w:r>
            <w:r w:rsidR="0033683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" w:type="pct"/>
            <w:gridSpan w:val="2"/>
          </w:tcPr>
          <w:p w14:paraId="2D6D4780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545CD5F6" w14:textId="47BF1131" w:rsidR="0012050A" w:rsidRPr="008860F2" w:rsidRDefault="0012050A" w:rsidP="0012050A">
            <w:pPr>
              <w:tabs>
                <w:tab w:val="decimal" w:pos="520"/>
              </w:tabs>
              <w:spacing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4.65</w:t>
            </w:r>
          </w:p>
        </w:tc>
      </w:tr>
      <w:tr w:rsidR="0012050A" w:rsidRPr="008860F2" w14:paraId="5E8E84EF" w14:textId="77777777" w:rsidTr="009C0406">
        <w:trPr>
          <w:trHeight w:val="401"/>
        </w:trPr>
        <w:tc>
          <w:tcPr>
            <w:tcW w:w="1773" w:type="pct"/>
          </w:tcPr>
          <w:p w14:paraId="0F47315C" w14:textId="77777777" w:rsidR="0012050A" w:rsidRPr="008860F2" w:rsidRDefault="0012050A" w:rsidP="0012050A">
            <w:pPr>
              <w:spacing w:line="240" w:lineRule="auto"/>
              <w:ind w:left="3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1" w:type="pct"/>
          </w:tcPr>
          <w:p w14:paraId="393D4B66" w14:textId="367732F5" w:rsidR="0012050A" w:rsidRPr="008860F2" w:rsidRDefault="0012050A" w:rsidP="0012050A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03" w:type="pct"/>
            <w:shd w:val="clear" w:color="auto" w:fill="auto"/>
          </w:tcPr>
          <w:p w14:paraId="7F824BA3" w14:textId="0745EBE3" w:rsidR="0012050A" w:rsidRPr="00D1789B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6" w:type="pct"/>
            <w:gridSpan w:val="2"/>
          </w:tcPr>
          <w:p w14:paraId="449CA646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0" w:type="pct"/>
          </w:tcPr>
          <w:p w14:paraId="48A3A139" w14:textId="15EAC2CA" w:rsidR="0012050A" w:rsidRPr="008860F2" w:rsidRDefault="0033683B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  <w:t>6</w:t>
            </w:r>
          </w:p>
        </w:tc>
        <w:tc>
          <w:tcPr>
            <w:tcW w:w="149" w:type="pct"/>
            <w:gridSpan w:val="2"/>
          </w:tcPr>
          <w:p w14:paraId="486CE0B9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F5EAF5" w14:textId="79C7CABF" w:rsidR="0012050A" w:rsidRPr="008860F2" w:rsidRDefault="0012050A" w:rsidP="0012050A">
            <w:pPr>
              <w:tabs>
                <w:tab w:val="decimal" w:pos="520"/>
              </w:tabs>
              <w:spacing w:line="240" w:lineRule="auto"/>
              <w:ind w:left="-140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789B">
              <w:rPr>
                <w:rFonts w:ascii="Angsana New" w:hAnsi="Angsana New"/>
                <w:b/>
                <w:bCs/>
                <w:sz w:val="28"/>
                <w:szCs w:val="28"/>
              </w:rPr>
              <w:t>12.6</w:t>
            </w:r>
            <w:r w:rsidR="0033683B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1" w:type="pct"/>
            <w:gridSpan w:val="2"/>
          </w:tcPr>
          <w:p w14:paraId="5C4372FF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</w:tcPr>
          <w:p w14:paraId="229F911B" w14:textId="7F5B5EFA" w:rsidR="0012050A" w:rsidRPr="008860F2" w:rsidRDefault="0012050A" w:rsidP="0012050A">
            <w:pPr>
              <w:tabs>
                <w:tab w:val="decimal" w:pos="520"/>
              </w:tabs>
              <w:spacing w:line="240" w:lineRule="auto"/>
              <w:ind w:left="-12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31.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72</w:t>
            </w:r>
          </w:p>
        </w:tc>
      </w:tr>
      <w:tr w:rsidR="00740EB5" w:rsidRPr="008860F2" w14:paraId="4F2967AE" w14:textId="77777777" w:rsidTr="009C0406">
        <w:trPr>
          <w:trHeight w:val="425"/>
        </w:trPr>
        <w:tc>
          <w:tcPr>
            <w:tcW w:w="1773" w:type="pct"/>
          </w:tcPr>
          <w:p w14:paraId="43B09D40" w14:textId="77777777" w:rsidR="00740EB5" w:rsidRPr="008860F2" w:rsidRDefault="00740EB5" w:rsidP="0012050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1" w:type="pct"/>
          </w:tcPr>
          <w:p w14:paraId="698D83AD" w14:textId="77777777" w:rsidR="00740EB5" w:rsidRPr="008860F2" w:rsidRDefault="00740EB5" w:rsidP="0012050A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03" w:type="pct"/>
          </w:tcPr>
          <w:p w14:paraId="75018578" w14:textId="77777777" w:rsidR="00740EB5" w:rsidRPr="008860F2" w:rsidRDefault="00740EB5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" w:type="pct"/>
            <w:gridSpan w:val="2"/>
          </w:tcPr>
          <w:p w14:paraId="566A55F0" w14:textId="77777777" w:rsidR="00740EB5" w:rsidRPr="008860F2" w:rsidRDefault="00740EB5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  <w:gridSpan w:val="2"/>
          </w:tcPr>
          <w:p w14:paraId="486FB014" w14:textId="77777777" w:rsidR="00740EB5" w:rsidRPr="008860F2" w:rsidRDefault="00740EB5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</w:tcPr>
          <w:p w14:paraId="7FC2CB93" w14:textId="77777777" w:rsidR="00740EB5" w:rsidRPr="008860F2" w:rsidRDefault="00740EB5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</w:tcBorders>
          </w:tcPr>
          <w:p w14:paraId="6F08BE36" w14:textId="77777777" w:rsidR="00740EB5" w:rsidRPr="008860F2" w:rsidRDefault="00740EB5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3D76088A" w14:textId="77777777" w:rsidR="00740EB5" w:rsidRPr="008860F2" w:rsidRDefault="00740EB5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743277C3" w14:textId="77777777" w:rsidR="00740EB5" w:rsidRPr="008860F2" w:rsidRDefault="00740EB5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050A" w:rsidRPr="008860F2" w14:paraId="312C62CD" w14:textId="77777777" w:rsidTr="00D42DAF">
        <w:trPr>
          <w:trHeight w:val="425"/>
        </w:trPr>
        <w:tc>
          <w:tcPr>
            <w:tcW w:w="1773" w:type="pct"/>
          </w:tcPr>
          <w:p w14:paraId="1C8EB3A5" w14:textId="68E9308C" w:rsidR="0012050A" w:rsidRPr="008860F2" w:rsidRDefault="0012050A" w:rsidP="0012050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บุคคลหรือกิจการอื่น</w:t>
            </w:r>
            <w:r w:rsidR="00C9573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811" w:type="pct"/>
          </w:tcPr>
          <w:p w14:paraId="298E8D38" w14:textId="77777777" w:rsidR="0012050A" w:rsidRPr="008860F2" w:rsidRDefault="0012050A" w:rsidP="0012050A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03" w:type="pct"/>
          </w:tcPr>
          <w:p w14:paraId="5CCC73BC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" w:type="pct"/>
            <w:gridSpan w:val="2"/>
          </w:tcPr>
          <w:p w14:paraId="2A80DDB2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  <w:gridSpan w:val="2"/>
          </w:tcPr>
          <w:p w14:paraId="2CC5CCCF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</w:tcPr>
          <w:p w14:paraId="3B4EDE31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</w:tcPr>
          <w:p w14:paraId="5BAED218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5CBEC9D2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</w:tcPr>
          <w:p w14:paraId="1E5154BC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2DAF" w:rsidRPr="008860F2" w14:paraId="6F96641F" w14:textId="77777777" w:rsidTr="009E2339">
        <w:trPr>
          <w:trHeight w:val="335"/>
        </w:trPr>
        <w:tc>
          <w:tcPr>
            <w:tcW w:w="1773" w:type="pct"/>
          </w:tcPr>
          <w:p w14:paraId="0ED71649" w14:textId="6277EE68" w:rsidR="00D42DAF" w:rsidRPr="008860F2" w:rsidRDefault="00D42DAF" w:rsidP="00D42DA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ยังไม่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811" w:type="pct"/>
          </w:tcPr>
          <w:p w14:paraId="6C7EB0C1" w14:textId="77777777" w:rsidR="00D42DAF" w:rsidRPr="008860F2" w:rsidRDefault="00D42DAF" w:rsidP="00D42DAF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03" w:type="pct"/>
          </w:tcPr>
          <w:p w14:paraId="534FCBD5" w14:textId="1578590D" w:rsidR="00D42DAF" w:rsidRPr="008860F2" w:rsidRDefault="00D42DAF" w:rsidP="00D42DAF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6" w:type="pct"/>
            <w:gridSpan w:val="2"/>
          </w:tcPr>
          <w:p w14:paraId="374B7DA0" w14:textId="77777777" w:rsidR="00D42DAF" w:rsidRPr="008860F2" w:rsidRDefault="00D42DAF" w:rsidP="00D42DAF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  <w:gridSpan w:val="2"/>
          </w:tcPr>
          <w:p w14:paraId="661F3565" w14:textId="207722A2" w:rsidR="00D42DAF" w:rsidRPr="008860F2" w:rsidRDefault="00D42DAF" w:rsidP="00D42DAF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2" w:type="pct"/>
          </w:tcPr>
          <w:p w14:paraId="56504E77" w14:textId="77777777" w:rsidR="00D42DAF" w:rsidRPr="008860F2" w:rsidRDefault="00D42DAF" w:rsidP="00D42DAF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</w:tcPr>
          <w:p w14:paraId="61DEFED9" w14:textId="3EAA6034" w:rsidR="00D42DAF" w:rsidRPr="008860F2" w:rsidRDefault="00D42DAF" w:rsidP="00D42DAF">
            <w:pPr>
              <w:tabs>
                <w:tab w:val="decimal" w:pos="520"/>
              </w:tabs>
              <w:spacing w:line="240" w:lineRule="auto"/>
              <w:ind w:left="-140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213.45</w:t>
            </w:r>
          </w:p>
        </w:tc>
        <w:tc>
          <w:tcPr>
            <w:tcW w:w="141" w:type="pct"/>
            <w:gridSpan w:val="2"/>
          </w:tcPr>
          <w:p w14:paraId="42E3BFF2" w14:textId="77777777" w:rsidR="00D42DAF" w:rsidRPr="008860F2" w:rsidRDefault="00D42DAF" w:rsidP="00D42DAF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</w:tcPr>
          <w:p w14:paraId="36477D15" w14:textId="0D7156A1" w:rsidR="00D42DAF" w:rsidRPr="008860F2" w:rsidRDefault="00D42DAF" w:rsidP="00D42DAF">
            <w:pPr>
              <w:tabs>
                <w:tab w:val="decimal" w:pos="520"/>
              </w:tabs>
              <w:spacing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168.12</w:t>
            </w:r>
          </w:p>
        </w:tc>
      </w:tr>
      <w:tr w:rsidR="00D42DAF" w:rsidRPr="008860F2" w14:paraId="154C4615" w14:textId="77777777" w:rsidTr="009E2339">
        <w:trPr>
          <w:trHeight w:val="398"/>
        </w:trPr>
        <w:tc>
          <w:tcPr>
            <w:tcW w:w="1773" w:type="pct"/>
          </w:tcPr>
          <w:p w14:paraId="778BDCC3" w14:textId="1B990201" w:rsidR="00D42DAF" w:rsidRPr="008860F2" w:rsidRDefault="00D42DAF" w:rsidP="00D42DA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811" w:type="pct"/>
          </w:tcPr>
          <w:p w14:paraId="4BA12D6F" w14:textId="77777777" w:rsidR="00D42DAF" w:rsidRPr="008860F2" w:rsidRDefault="00D42DAF" w:rsidP="00D42DAF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" w:type="pct"/>
          </w:tcPr>
          <w:p w14:paraId="0158DA43" w14:textId="77777777" w:rsidR="00D42DAF" w:rsidRPr="008860F2" w:rsidRDefault="00D42DAF" w:rsidP="00D42DAF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6" w:type="pct"/>
            <w:gridSpan w:val="2"/>
          </w:tcPr>
          <w:p w14:paraId="48B9F523" w14:textId="77777777" w:rsidR="00D42DAF" w:rsidRPr="008860F2" w:rsidRDefault="00D42DAF" w:rsidP="00D42DAF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  <w:gridSpan w:val="2"/>
          </w:tcPr>
          <w:p w14:paraId="20FE0D6B" w14:textId="77777777" w:rsidR="00D42DAF" w:rsidRPr="008860F2" w:rsidRDefault="00D42DAF" w:rsidP="00D42DAF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2" w:type="pct"/>
          </w:tcPr>
          <w:p w14:paraId="4D558EAC" w14:textId="77777777" w:rsidR="00D42DAF" w:rsidRPr="008860F2" w:rsidRDefault="00D42DAF" w:rsidP="00D42DAF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</w:tcPr>
          <w:p w14:paraId="664F3D4A" w14:textId="77777777" w:rsidR="00D42DAF" w:rsidRPr="008860F2" w:rsidRDefault="00D42DAF" w:rsidP="00D42DAF">
            <w:pPr>
              <w:tabs>
                <w:tab w:val="decimal" w:pos="520"/>
              </w:tabs>
              <w:spacing w:line="240" w:lineRule="auto"/>
              <w:ind w:left="-140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08EF33CD" w14:textId="77777777" w:rsidR="00D42DAF" w:rsidRPr="008860F2" w:rsidRDefault="00D42DAF" w:rsidP="00D42DAF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</w:tcPr>
          <w:p w14:paraId="5BA2F2DF" w14:textId="77777777" w:rsidR="00D42DAF" w:rsidRPr="008860F2" w:rsidRDefault="00D42DAF" w:rsidP="00D42DAF">
            <w:pPr>
              <w:tabs>
                <w:tab w:val="decimal" w:pos="520"/>
              </w:tabs>
              <w:spacing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050A" w:rsidRPr="008860F2" w14:paraId="08F93829" w14:textId="77777777" w:rsidTr="009E2339">
        <w:trPr>
          <w:trHeight w:val="362"/>
        </w:trPr>
        <w:tc>
          <w:tcPr>
            <w:tcW w:w="1773" w:type="pct"/>
          </w:tcPr>
          <w:p w14:paraId="2A294AC7" w14:textId="77777777" w:rsidR="0012050A" w:rsidRPr="008860F2" w:rsidRDefault="0012050A" w:rsidP="00740EB5">
            <w:pPr>
              <w:spacing w:line="240" w:lineRule="auto"/>
              <w:ind w:left="342" w:hanging="179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8860F2">
              <w:rPr>
                <w:rFonts w:ascii="Angsana New" w:hAnsi="Angsana New"/>
                <w:sz w:val="28"/>
                <w:szCs w:val="28"/>
              </w:rPr>
              <w:t>3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11" w:type="pct"/>
          </w:tcPr>
          <w:p w14:paraId="0D268226" w14:textId="77777777" w:rsidR="0012050A" w:rsidRPr="008860F2" w:rsidRDefault="0012050A" w:rsidP="0012050A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" w:type="pct"/>
          </w:tcPr>
          <w:p w14:paraId="195B94B8" w14:textId="3990D5F0" w:rsidR="0012050A" w:rsidRPr="008860F2" w:rsidRDefault="0012050A" w:rsidP="0012050A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6" w:type="pct"/>
            <w:gridSpan w:val="2"/>
          </w:tcPr>
          <w:p w14:paraId="69651110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  <w:gridSpan w:val="2"/>
          </w:tcPr>
          <w:p w14:paraId="654C71D2" w14:textId="44FD040A" w:rsidR="0012050A" w:rsidRPr="008860F2" w:rsidRDefault="0012050A" w:rsidP="0012050A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2" w:type="pct"/>
          </w:tcPr>
          <w:p w14:paraId="40B76B6B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</w:tcPr>
          <w:p w14:paraId="57A0B173" w14:textId="32FA8AD4" w:rsidR="0012050A" w:rsidRPr="008860F2" w:rsidRDefault="0012050A" w:rsidP="0012050A">
            <w:pPr>
              <w:tabs>
                <w:tab w:val="decimal" w:pos="520"/>
              </w:tabs>
              <w:spacing w:line="240" w:lineRule="auto"/>
              <w:ind w:left="-140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37.</w:t>
            </w:r>
            <w:r w:rsidR="00740EB5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41" w:type="pct"/>
            <w:gridSpan w:val="2"/>
          </w:tcPr>
          <w:p w14:paraId="4AC470DA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</w:tcPr>
          <w:p w14:paraId="6D2A407F" w14:textId="0F9C821C" w:rsidR="0012050A" w:rsidRPr="008860F2" w:rsidRDefault="0012050A" w:rsidP="0012050A">
            <w:pPr>
              <w:tabs>
                <w:tab w:val="decimal" w:pos="520"/>
              </w:tabs>
              <w:spacing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26.88</w:t>
            </w:r>
          </w:p>
        </w:tc>
      </w:tr>
      <w:tr w:rsidR="0012050A" w:rsidRPr="008860F2" w14:paraId="549C48F7" w14:textId="77777777" w:rsidTr="009E2339">
        <w:trPr>
          <w:trHeight w:val="353"/>
        </w:trPr>
        <w:tc>
          <w:tcPr>
            <w:tcW w:w="1773" w:type="pct"/>
          </w:tcPr>
          <w:p w14:paraId="5BEC1F49" w14:textId="77777777" w:rsidR="0012050A" w:rsidRPr="008860F2" w:rsidRDefault="0012050A" w:rsidP="00740EB5">
            <w:pPr>
              <w:spacing w:line="240" w:lineRule="auto"/>
              <w:ind w:left="342" w:hanging="179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3 </w:t>
            </w: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1" w:type="pct"/>
          </w:tcPr>
          <w:p w14:paraId="0C791BAC" w14:textId="77777777" w:rsidR="0012050A" w:rsidRPr="008860F2" w:rsidRDefault="0012050A" w:rsidP="0012050A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" w:type="pct"/>
          </w:tcPr>
          <w:p w14:paraId="1D275B65" w14:textId="4793F386" w:rsidR="0012050A" w:rsidRPr="008860F2" w:rsidRDefault="0012050A" w:rsidP="0012050A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6" w:type="pct"/>
            <w:gridSpan w:val="2"/>
          </w:tcPr>
          <w:p w14:paraId="09E9F73A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  <w:gridSpan w:val="2"/>
          </w:tcPr>
          <w:p w14:paraId="6FBE351F" w14:textId="046C3E05" w:rsidR="0012050A" w:rsidRPr="008860F2" w:rsidRDefault="0012050A" w:rsidP="0012050A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2" w:type="pct"/>
          </w:tcPr>
          <w:p w14:paraId="6F08EA48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</w:tcPr>
          <w:p w14:paraId="4410CE75" w14:textId="3FB562DF" w:rsidR="0012050A" w:rsidRPr="008860F2" w:rsidRDefault="0012050A" w:rsidP="0012050A">
            <w:pPr>
              <w:tabs>
                <w:tab w:val="decimal" w:pos="520"/>
              </w:tabs>
              <w:spacing w:line="240" w:lineRule="auto"/>
              <w:ind w:left="-140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4.57</w:t>
            </w:r>
          </w:p>
        </w:tc>
        <w:tc>
          <w:tcPr>
            <w:tcW w:w="141" w:type="pct"/>
            <w:gridSpan w:val="2"/>
          </w:tcPr>
          <w:p w14:paraId="53CD338C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</w:tcPr>
          <w:p w14:paraId="023F61EC" w14:textId="658D7D3B" w:rsidR="0012050A" w:rsidRPr="008860F2" w:rsidRDefault="0012050A" w:rsidP="0012050A">
            <w:pPr>
              <w:tabs>
                <w:tab w:val="decimal" w:pos="520"/>
              </w:tabs>
              <w:spacing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2.92</w:t>
            </w:r>
          </w:p>
        </w:tc>
      </w:tr>
      <w:tr w:rsidR="0012050A" w:rsidRPr="008860F2" w14:paraId="31EF9B14" w14:textId="77777777" w:rsidTr="009E2339">
        <w:trPr>
          <w:trHeight w:val="326"/>
        </w:trPr>
        <w:tc>
          <w:tcPr>
            <w:tcW w:w="1773" w:type="pct"/>
          </w:tcPr>
          <w:p w14:paraId="0AA80859" w14:textId="77777777" w:rsidR="0012050A" w:rsidRPr="008860F2" w:rsidRDefault="0012050A" w:rsidP="00740EB5">
            <w:pPr>
              <w:spacing w:line="240" w:lineRule="auto"/>
              <w:ind w:left="342" w:hanging="179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6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1" w:type="pct"/>
          </w:tcPr>
          <w:p w14:paraId="6B54F5ED" w14:textId="77777777" w:rsidR="0012050A" w:rsidRPr="008860F2" w:rsidRDefault="0012050A" w:rsidP="0012050A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" w:type="pct"/>
          </w:tcPr>
          <w:p w14:paraId="356B7CC2" w14:textId="12D6CE2F" w:rsidR="0012050A" w:rsidRPr="008860F2" w:rsidRDefault="0012050A" w:rsidP="0012050A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6" w:type="pct"/>
            <w:gridSpan w:val="2"/>
          </w:tcPr>
          <w:p w14:paraId="779DFB76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  <w:gridSpan w:val="2"/>
          </w:tcPr>
          <w:p w14:paraId="02C4C7AC" w14:textId="11F22DE1" w:rsidR="0012050A" w:rsidRPr="008860F2" w:rsidRDefault="0012050A" w:rsidP="0012050A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2" w:type="pct"/>
          </w:tcPr>
          <w:p w14:paraId="522CB0E1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84" w:type="pct"/>
            <w:gridSpan w:val="2"/>
          </w:tcPr>
          <w:p w14:paraId="178A85B4" w14:textId="21C0BD06" w:rsidR="0012050A" w:rsidRPr="008860F2" w:rsidRDefault="0012050A" w:rsidP="0012050A">
            <w:pPr>
              <w:tabs>
                <w:tab w:val="decimal" w:pos="520"/>
              </w:tabs>
              <w:spacing w:line="240" w:lineRule="auto"/>
              <w:ind w:left="-140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1.47</w:t>
            </w:r>
          </w:p>
        </w:tc>
        <w:tc>
          <w:tcPr>
            <w:tcW w:w="141" w:type="pct"/>
            <w:gridSpan w:val="2"/>
          </w:tcPr>
          <w:p w14:paraId="38380C54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64" w:type="pct"/>
          </w:tcPr>
          <w:p w14:paraId="593DC65C" w14:textId="42C3E52D" w:rsidR="0012050A" w:rsidRPr="008860F2" w:rsidRDefault="0012050A" w:rsidP="0012050A">
            <w:pPr>
              <w:tabs>
                <w:tab w:val="decimal" w:pos="520"/>
              </w:tabs>
              <w:spacing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1.22</w:t>
            </w:r>
          </w:p>
        </w:tc>
      </w:tr>
      <w:tr w:rsidR="0012050A" w:rsidRPr="008860F2" w14:paraId="72D7041E" w14:textId="77777777" w:rsidTr="009E2339">
        <w:trPr>
          <w:trHeight w:val="317"/>
        </w:trPr>
        <w:tc>
          <w:tcPr>
            <w:tcW w:w="1773" w:type="pct"/>
          </w:tcPr>
          <w:p w14:paraId="501D1812" w14:textId="77777777" w:rsidR="0012050A" w:rsidRPr="008860F2" w:rsidRDefault="0012050A" w:rsidP="00740EB5">
            <w:pPr>
              <w:spacing w:line="240" w:lineRule="auto"/>
              <w:ind w:left="342" w:hanging="1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1" w:type="pct"/>
          </w:tcPr>
          <w:p w14:paraId="07314129" w14:textId="77777777" w:rsidR="0012050A" w:rsidRPr="008860F2" w:rsidRDefault="0012050A" w:rsidP="0012050A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" w:type="pct"/>
          </w:tcPr>
          <w:p w14:paraId="079D747A" w14:textId="71EF3A83" w:rsidR="0012050A" w:rsidRPr="008860F2" w:rsidRDefault="0012050A" w:rsidP="0012050A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6" w:type="pct"/>
            <w:gridSpan w:val="2"/>
          </w:tcPr>
          <w:p w14:paraId="3E8A10BC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  <w:gridSpan w:val="2"/>
          </w:tcPr>
          <w:p w14:paraId="51B0E0C6" w14:textId="55B09273" w:rsidR="0012050A" w:rsidRPr="008860F2" w:rsidRDefault="0012050A" w:rsidP="0012050A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2" w:type="pct"/>
          </w:tcPr>
          <w:p w14:paraId="09ABFC07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</w:tcPr>
          <w:p w14:paraId="25F041D5" w14:textId="0ED6DE94" w:rsidR="0012050A" w:rsidRPr="008860F2" w:rsidRDefault="0012050A" w:rsidP="0012050A">
            <w:pPr>
              <w:tabs>
                <w:tab w:val="decimal" w:pos="520"/>
              </w:tabs>
              <w:spacing w:line="240" w:lineRule="auto"/>
              <w:ind w:left="-140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2.0</w:t>
            </w:r>
            <w:r w:rsidR="00740EB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" w:type="pct"/>
            <w:gridSpan w:val="2"/>
          </w:tcPr>
          <w:p w14:paraId="0D1A3F14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42F2ACAB" w14:textId="599AD20D" w:rsidR="0012050A" w:rsidRPr="008860F2" w:rsidRDefault="0012050A" w:rsidP="0012050A">
            <w:pPr>
              <w:tabs>
                <w:tab w:val="decimal" w:pos="520"/>
              </w:tabs>
              <w:spacing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2.16</w:t>
            </w:r>
          </w:p>
        </w:tc>
      </w:tr>
      <w:tr w:rsidR="0012050A" w:rsidRPr="008860F2" w14:paraId="730779BD" w14:textId="77777777" w:rsidTr="009E2339">
        <w:trPr>
          <w:trHeight w:val="370"/>
        </w:trPr>
        <w:tc>
          <w:tcPr>
            <w:tcW w:w="1773" w:type="pct"/>
          </w:tcPr>
          <w:p w14:paraId="3DC5F799" w14:textId="77777777" w:rsidR="0012050A" w:rsidRPr="008860F2" w:rsidRDefault="0012050A" w:rsidP="0012050A">
            <w:pPr>
              <w:spacing w:line="240" w:lineRule="auto"/>
              <w:ind w:left="342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1" w:type="pct"/>
          </w:tcPr>
          <w:p w14:paraId="6EB8766E" w14:textId="77777777" w:rsidR="0012050A" w:rsidRPr="008860F2" w:rsidRDefault="0012050A" w:rsidP="0012050A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3" w:type="pct"/>
          </w:tcPr>
          <w:p w14:paraId="35A44F99" w14:textId="268C84C1" w:rsidR="0012050A" w:rsidRPr="008860F2" w:rsidRDefault="0012050A" w:rsidP="0012050A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6" w:type="pct"/>
            <w:gridSpan w:val="2"/>
          </w:tcPr>
          <w:p w14:paraId="7B8E8150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  <w:gridSpan w:val="2"/>
          </w:tcPr>
          <w:p w14:paraId="2503C703" w14:textId="01A4B3A5" w:rsidR="0012050A" w:rsidRPr="008860F2" w:rsidRDefault="0012050A" w:rsidP="0012050A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2" w:type="pct"/>
          </w:tcPr>
          <w:p w14:paraId="1CF675C4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10921B" w14:textId="0F745F2E" w:rsidR="0012050A" w:rsidRPr="008860F2" w:rsidRDefault="0012050A" w:rsidP="0012050A">
            <w:pPr>
              <w:tabs>
                <w:tab w:val="decimal" w:pos="520"/>
              </w:tabs>
              <w:spacing w:line="240" w:lineRule="auto"/>
              <w:ind w:left="-140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258.6</w:t>
            </w:r>
            <w:r w:rsidR="00740EB5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1" w:type="pct"/>
            <w:gridSpan w:val="2"/>
          </w:tcPr>
          <w:p w14:paraId="34C1EE9A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</w:tcPr>
          <w:p w14:paraId="0EEB46CA" w14:textId="1A7FDD31" w:rsidR="0012050A" w:rsidRPr="008860F2" w:rsidRDefault="0012050A" w:rsidP="0012050A">
            <w:pPr>
              <w:tabs>
                <w:tab w:val="decimal" w:pos="520"/>
              </w:tabs>
              <w:spacing w:line="240" w:lineRule="auto"/>
              <w:ind w:left="-12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201.30</w:t>
            </w:r>
          </w:p>
        </w:tc>
      </w:tr>
      <w:tr w:rsidR="0012050A" w:rsidRPr="008860F2" w14:paraId="2A7560FB" w14:textId="77777777" w:rsidTr="009E2339">
        <w:trPr>
          <w:trHeight w:val="334"/>
        </w:trPr>
        <w:tc>
          <w:tcPr>
            <w:tcW w:w="1773" w:type="pct"/>
          </w:tcPr>
          <w:p w14:paraId="6FD6F960" w14:textId="71DA62E4" w:rsidR="0012050A" w:rsidRPr="008860F2" w:rsidRDefault="0012050A" w:rsidP="0012050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1" w:type="pct"/>
          </w:tcPr>
          <w:p w14:paraId="2529BED4" w14:textId="77777777" w:rsidR="0012050A" w:rsidRPr="008860F2" w:rsidRDefault="0012050A" w:rsidP="0012050A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3" w:type="pct"/>
          </w:tcPr>
          <w:p w14:paraId="4D8A94AB" w14:textId="055CFFA2" w:rsidR="0012050A" w:rsidRPr="008860F2" w:rsidRDefault="0012050A" w:rsidP="0012050A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" w:type="pct"/>
            <w:gridSpan w:val="2"/>
          </w:tcPr>
          <w:p w14:paraId="5876532A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  <w:gridSpan w:val="2"/>
          </w:tcPr>
          <w:p w14:paraId="4E615370" w14:textId="2AEA9B85" w:rsidR="0012050A" w:rsidRPr="008860F2" w:rsidRDefault="0012050A" w:rsidP="0012050A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2" w:type="pct"/>
          </w:tcPr>
          <w:p w14:paraId="06CAE015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</w:tcBorders>
          </w:tcPr>
          <w:p w14:paraId="30034ACA" w14:textId="0C464F76" w:rsidR="0012050A" w:rsidRPr="008860F2" w:rsidRDefault="0012050A" w:rsidP="0012050A">
            <w:pPr>
              <w:tabs>
                <w:tab w:val="decimal" w:pos="520"/>
              </w:tabs>
              <w:spacing w:line="240" w:lineRule="auto"/>
              <w:ind w:left="-140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271.2</w:t>
            </w:r>
            <w:r w:rsidR="00740EB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1" w:type="pct"/>
            <w:gridSpan w:val="2"/>
          </w:tcPr>
          <w:p w14:paraId="0958F3F7" w14:textId="77777777" w:rsidR="0012050A" w:rsidRPr="008860F2" w:rsidRDefault="0012050A" w:rsidP="0012050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3493F045" w14:textId="43BF62BA" w:rsidR="0012050A" w:rsidRPr="008860F2" w:rsidRDefault="0012050A" w:rsidP="0012050A">
            <w:pPr>
              <w:tabs>
                <w:tab w:val="decimal" w:pos="520"/>
              </w:tabs>
              <w:spacing w:line="240" w:lineRule="auto"/>
              <w:ind w:left="-12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233.02</w:t>
            </w:r>
          </w:p>
        </w:tc>
      </w:tr>
      <w:tr w:rsidR="0012050A" w:rsidRPr="008860F2" w14:paraId="50D70BD9" w14:textId="77777777" w:rsidTr="009E2339">
        <w:trPr>
          <w:trHeight w:val="389"/>
        </w:trPr>
        <w:tc>
          <w:tcPr>
            <w:tcW w:w="1773" w:type="pct"/>
          </w:tcPr>
          <w:p w14:paraId="741655D2" w14:textId="77777777" w:rsidR="0012050A" w:rsidRPr="008860F2" w:rsidRDefault="0012050A" w:rsidP="0012050A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811" w:type="pct"/>
          </w:tcPr>
          <w:p w14:paraId="17E754EC" w14:textId="77777777" w:rsidR="0012050A" w:rsidRPr="008860F2" w:rsidRDefault="0012050A" w:rsidP="0012050A">
            <w:pPr>
              <w:pStyle w:val="BodyText"/>
              <w:spacing w:after="0" w:line="240" w:lineRule="auto"/>
              <w:ind w:left="-122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3" w:type="pct"/>
          </w:tcPr>
          <w:p w14:paraId="20B1B07C" w14:textId="127E619D" w:rsidR="0012050A" w:rsidRPr="008860F2" w:rsidRDefault="0012050A" w:rsidP="0012050A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6" w:type="pct"/>
            <w:gridSpan w:val="2"/>
          </w:tcPr>
          <w:p w14:paraId="5BCC5B37" w14:textId="77777777" w:rsidR="0012050A" w:rsidRPr="008860F2" w:rsidRDefault="0012050A" w:rsidP="0012050A">
            <w:pPr>
              <w:pStyle w:val="eightpt4ptspaceafter"/>
              <w:spacing w:after="0" w:line="240" w:lineRule="auto"/>
              <w:ind w:left="-122" w:right="-27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  <w:gridSpan w:val="2"/>
          </w:tcPr>
          <w:p w14:paraId="49D42279" w14:textId="5BC793CF" w:rsidR="0012050A" w:rsidRPr="008860F2" w:rsidRDefault="0012050A" w:rsidP="0012050A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2" w:type="pct"/>
          </w:tcPr>
          <w:p w14:paraId="6A3B5F76" w14:textId="77777777" w:rsidR="0012050A" w:rsidRPr="008860F2" w:rsidRDefault="0012050A" w:rsidP="0012050A">
            <w:pPr>
              <w:pStyle w:val="eightpt4ptspaceafter"/>
              <w:spacing w:after="0" w:line="240" w:lineRule="auto"/>
              <w:ind w:left="-122" w:right="-27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</w:tcPr>
          <w:p w14:paraId="02CA141A" w14:textId="265615F0" w:rsidR="0012050A" w:rsidRPr="008860F2" w:rsidRDefault="0012050A" w:rsidP="0012050A">
            <w:pPr>
              <w:tabs>
                <w:tab w:val="decimal" w:pos="520"/>
              </w:tabs>
              <w:spacing w:line="240" w:lineRule="auto"/>
              <w:ind w:left="-140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25.2</w:t>
            </w:r>
            <w:r w:rsidR="00740EB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" w:type="pct"/>
            <w:gridSpan w:val="2"/>
          </w:tcPr>
          <w:p w14:paraId="1D71E1F2" w14:textId="77777777" w:rsidR="0012050A" w:rsidRPr="008860F2" w:rsidRDefault="0012050A" w:rsidP="0012050A">
            <w:pPr>
              <w:pStyle w:val="BodyText"/>
              <w:spacing w:after="0" w:line="240" w:lineRule="auto"/>
              <w:ind w:left="-122" w:right="-27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34F5B2BF" w14:textId="7225F40A" w:rsidR="0012050A" w:rsidRPr="008860F2" w:rsidRDefault="0012050A" w:rsidP="0012050A">
            <w:pPr>
              <w:tabs>
                <w:tab w:val="decimal" w:pos="520"/>
              </w:tabs>
              <w:spacing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16.73</w:t>
            </w:r>
          </w:p>
        </w:tc>
      </w:tr>
      <w:tr w:rsidR="0012050A" w:rsidRPr="008860F2" w14:paraId="552C51B5" w14:textId="77777777" w:rsidTr="009E2339">
        <w:trPr>
          <w:trHeight w:val="271"/>
        </w:trPr>
        <w:tc>
          <w:tcPr>
            <w:tcW w:w="1773" w:type="pct"/>
          </w:tcPr>
          <w:p w14:paraId="64EE6217" w14:textId="77777777" w:rsidR="0012050A" w:rsidRPr="008860F2" w:rsidRDefault="0012050A" w:rsidP="0012050A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1" w:type="pct"/>
          </w:tcPr>
          <w:p w14:paraId="2835F987" w14:textId="77777777" w:rsidR="0012050A" w:rsidRPr="008860F2" w:rsidRDefault="0012050A" w:rsidP="0012050A">
            <w:pPr>
              <w:pStyle w:val="BodyText"/>
              <w:spacing w:after="0" w:line="240" w:lineRule="auto"/>
              <w:ind w:left="-122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3" w:type="pct"/>
          </w:tcPr>
          <w:p w14:paraId="39B27C78" w14:textId="0D5D247E" w:rsidR="0012050A" w:rsidRPr="008860F2" w:rsidRDefault="0012050A" w:rsidP="0012050A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27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6" w:type="pct"/>
            <w:gridSpan w:val="2"/>
          </w:tcPr>
          <w:p w14:paraId="0F5DEBED" w14:textId="77777777" w:rsidR="0012050A" w:rsidRPr="008860F2" w:rsidRDefault="0012050A" w:rsidP="0012050A">
            <w:pPr>
              <w:pStyle w:val="eightpt4ptspaceafter"/>
              <w:spacing w:after="0" w:line="240" w:lineRule="auto"/>
              <w:ind w:left="-122" w:right="-27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  <w:gridSpan w:val="2"/>
          </w:tcPr>
          <w:p w14:paraId="21309EE5" w14:textId="15738FB7" w:rsidR="0012050A" w:rsidRPr="008860F2" w:rsidRDefault="0012050A" w:rsidP="0012050A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27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2" w:type="pct"/>
          </w:tcPr>
          <w:p w14:paraId="614C68B8" w14:textId="77777777" w:rsidR="0012050A" w:rsidRPr="008860F2" w:rsidRDefault="0012050A" w:rsidP="0012050A">
            <w:pPr>
              <w:pStyle w:val="eightpt4ptspaceafter"/>
              <w:spacing w:after="0" w:line="240" w:lineRule="auto"/>
              <w:ind w:left="-122" w:right="-27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5A3728" w14:textId="46B76070" w:rsidR="0012050A" w:rsidRPr="008860F2" w:rsidRDefault="0012050A" w:rsidP="0012050A">
            <w:pPr>
              <w:tabs>
                <w:tab w:val="decimal" w:pos="520"/>
              </w:tabs>
              <w:spacing w:line="240" w:lineRule="auto"/>
              <w:ind w:left="-140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296.51</w:t>
            </w:r>
          </w:p>
        </w:tc>
        <w:tc>
          <w:tcPr>
            <w:tcW w:w="141" w:type="pct"/>
            <w:gridSpan w:val="2"/>
          </w:tcPr>
          <w:p w14:paraId="5F02CAFA" w14:textId="77777777" w:rsidR="0012050A" w:rsidRPr="008860F2" w:rsidRDefault="0012050A" w:rsidP="0012050A">
            <w:pPr>
              <w:spacing w:line="240" w:lineRule="auto"/>
              <w:ind w:left="-1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0931C3AC" w14:textId="636F1F57" w:rsidR="0012050A" w:rsidRPr="008860F2" w:rsidRDefault="0012050A" w:rsidP="0012050A">
            <w:pPr>
              <w:tabs>
                <w:tab w:val="decimal" w:pos="520"/>
              </w:tabs>
              <w:spacing w:line="240" w:lineRule="auto"/>
              <w:ind w:left="-12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49.75</w:t>
            </w:r>
          </w:p>
        </w:tc>
      </w:tr>
    </w:tbl>
    <w:p w14:paraId="3805ED59" w14:textId="77777777" w:rsidR="00BF0176" w:rsidRPr="0012050A" w:rsidRDefault="00BF0176" w:rsidP="005E7A1D">
      <w:pPr>
        <w:tabs>
          <w:tab w:val="left" w:pos="720"/>
        </w:tabs>
        <w:spacing w:line="240" w:lineRule="auto"/>
        <w:ind w:right="-43" w:firstLine="547"/>
        <w:rPr>
          <w:rFonts w:ascii="Angsana New" w:hAnsi="Angsana New"/>
          <w:sz w:val="20"/>
          <w:szCs w:val="20"/>
        </w:rPr>
      </w:pPr>
    </w:p>
    <w:p w14:paraId="6F6F1E7A" w14:textId="0A2363B1" w:rsidR="00A90A42" w:rsidRDefault="003B14EA" w:rsidP="00A90A42">
      <w:pPr>
        <w:spacing w:line="240" w:lineRule="auto"/>
        <w:ind w:firstLine="547"/>
        <w:jc w:val="left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Pr="008860F2">
        <w:rPr>
          <w:rFonts w:ascii="Angsana New" w:hAnsi="Angsana New"/>
          <w:sz w:val="28"/>
          <w:szCs w:val="28"/>
          <w:cs/>
        </w:rPr>
        <w:t>กลุ่ม</w:t>
      </w:r>
      <w:r w:rsidRPr="008860F2">
        <w:rPr>
          <w:rFonts w:ascii="Angsana New" w:hAnsi="Angsana New"/>
          <w:sz w:val="28"/>
          <w:szCs w:val="28"/>
          <w:cs/>
          <w:lang w:val="th-TH"/>
        </w:rPr>
        <w:t xml:space="preserve">บริษัท </w:t>
      </w:r>
      <w:r w:rsidRPr="008860F2">
        <w:rPr>
          <w:rFonts w:ascii="Angsana New" w:hAnsi="Angsana New"/>
          <w:sz w:val="28"/>
          <w:szCs w:val="28"/>
          <w:cs/>
        </w:rPr>
        <w:t xml:space="preserve">มีระยะเวลาตั้งแต่ </w:t>
      </w:r>
      <w:r w:rsidRPr="008860F2">
        <w:rPr>
          <w:rFonts w:ascii="Angsana New" w:hAnsi="Angsana New"/>
          <w:sz w:val="28"/>
          <w:szCs w:val="28"/>
        </w:rPr>
        <w:t xml:space="preserve">7 </w:t>
      </w:r>
      <w:r w:rsidRPr="008860F2">
        <w:rPr>
          <w:rFonts w:ascii="Angsana New" w:hAnsi="Angsana New"/>
          <w:sz w:val="28"/>
          <w:szCs w:val="28"/>
          <w:cs/>
        </w:rPr>
        <w:t>วันถึง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="00200E07" w:rsidRPr="008860F2">
        <w:rPr>
          <w:rFonts w:ascii="Angsana New" w:hAnsi="Angsana New"/>
          <w:sz w:val="28"/>
          <w:szCs w:val="28"/>
        </w:rPr>
        <w:t>120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="00520CDB" w:rsidRPr="008860F2">
        <w:rPr>
          <w:rFonts w:ascii="Angsana New" w:hAnsi="Angsana New"/>
          <w:sz w:val="28"/>
          <w:szCs w:val="28"/>
          <w:cs/>
        </w:rPr>
        <w:t>วัน</w:t>
      </w:r>
    </w:p>
    <w:p w14:paraId="131B276A" w14:textId="77777777" w:rsidR="00967EE9" w:rsidRPr="0012050A" w:rsidRDefault="00967EE9" w:rsidP="0012050A">
      <w:pPr>
        <w:tabs>
          <w:tab w:val="left" w:pos="720"/>
        </w:tabs>
        <w:spacing w:line="240" w:lineRule="auto"/>
        <w:ind w:right="-43" w:firstLine="547"/>
        <w:rPr>
          <w:rFonts w:ascii="Angsana New" w:hAnsi="Angsana New"/>
          <w:sz w:val="20"/>
          <w:szCs w:val="20"/>
        </w:rPr>
      </w:pPr>
    </w:p>
    <w:p w14:paraId="2CBDE4A9" w14:textId="77777777" w:rsidR="00FF2E93" w:rsidRDefault="00FF2E93">
      <w:pPr>
        <w:spacing w:line="240" w:lineRule="auto"/>
        <w:jc w:val="left"/>
        <w:rPr>
          <w:rFonts w:asciiTheme="majorBidi" w:hAnsiTheme="majorBidi" w:cstheme="majorBidi"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sz w:val="28"/>
          <w:szCs w:val="28"/>
          <w:cs/>
        </w:rPr>
        <w:br w:type="page"/>
      </w:r>
    </w:p>
    <w:p w14:paraId="49152B12" w14:textId="0223A6AD" w:rsidR="00AF1AF3" w:rsidRDefault="00AF1AF3" w:rsidP="00BA7DB0">
      <w:pPr>
        <w:pStyle w:val="Heading1"/>
        <w:keepLines/>
        <w:numPr>
          <w:ilvl w:val="0"/>
          <w:numId w:val="1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AF1AF3">
        <w:rPr>
          <w:rFonts w:asciiTheme="majorBidi" w:hAnsiTheme="majorBidi" w:cstheme="majorBidi" w:hint="cs"/>
          <w:b w:val="0"/>
          <w:sz w:val="28"/>
          <w:szCs w:val="28"/>
          <w:u w:val="none"/>
          <w:cs/>
        </w:rPr>
        <w:t>ลูกหนี้หมุนเวียนอื่น</w:t>
      </w:r>
    </w:p>
    <w:p w14:paraId="2CEAC961" w14:textId="463C53FF" w:rsidR="00AF1AF3" w:rsidRPr="0012050A" w:rsidRDefault="00AF1AF3" w:rsidP="0012050A">
      <w:pPr>
        <w:tabs>
          <w:tab w:val="left" w:pos="720"/>
        </w:tabs>
        <w:spacing w:line="240" w:lineRule="auto"/>
        <w:ind w:right="-43" w:firstLine="547"/>
        <w:rPr>
          <w:rFonts w:ascii="Angsana New" w:hAnsi="Angsana New"/>
          <w:sz w:val="20"/>
          <w:szCs w:val="20"/>
        </w:rPr>
      </w:pP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0"/>
        <w:gridCol w:w="1062"/>
        <w:gridCol w:w="273"/>
        <w:gridCol w:w="1093"/>
        <w:gridCol w:w="266"/>
        <w:gridCol w:w="15"/>
        <w:gridCol w:w="1077"/>
        <w:gridCol w:w="15"/>
        <w:gridCol w:w="229"/>
        <w:gridCol w:w="15"/>
        <w:gridCol w:w="1078"/>
      </w:tblGrid>
      <w:tr w:rsidR="00EE5FE1" w:rsidRPr="00EB16EC" w14:paraId="3E598D04" w14:textId="77777777" w:rsidTr="005D5567">
        <w:trPr>
          <w:trHeight w:val="433"/>
        </w:trPr>
        <w:tc>
          <w:tcPr>
            <w:tcW w:w="2226" w:type="pct"/>
          </w:tcPr>
          <w:p w14:paraId="35089C10" w14:textId="77777777" w:rsidR="00EE5FE1" w:rsidRPr="00EB16EC" w:rsidRDefault="00EE5FE1" w:rsidP="005D556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5" w:type="pct"/>
            <w:gridSpan w:val="3"/>
          </w:tcPr>
          <w:p w14:paraId="2657DF84" w14:textId="77777777" w:rsidR="00EE5FE1" w:rsidRPr="00EB16EC" w:rsidRDefault="00EE5FE1" w:rsidP="005D55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pct"/>
            <w:gridSpan w:val="2"/>
          </w:tcPr>
          <w:p w14:paraId="14268C4B" w14:textId="77777777" w:rsidR="00EE5FE1" w:rsidRPr="00EB16EC" w:rsidRDefault="00EE5FE1" w:rsidP="005D55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pct"/>
            <w:gridSpan w:val="5"/>
          </w:tcPr>
          <w:p w14:paraId="25E0DBB6" w14:textId="77777777" w:rsidR="00EE5FE1" w:rsidRPr="00EB16EC" w:rsidRDefault="00EE5FE1" w:rsidP="005D55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EE5FE1" w:rsidRPr="00EB16EC" w14:paraId="4EAFD174" w14:textId="77777777" w:rsidTr="005D5567">
        <w:trPr>
          <w:trHeight w:val="417"/>
        </w:trPr>
        <w:tc>
          <w:tcPr>
            <w:tcW w:w="2226" w:type="pct"/>
          </w:tcPr>
          <w:p w14:paraId="3CC5ACA7" w14:textId="77777777" w:rsidR="00EE5FE1" w:rsidRPr="00EB16EC" w:rsidRDefault="00EE5FE1" w:rsidP="005D556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067D564B" w14:textId="77777777" w:rsidR="00EE5FE1" w:rsidRPr="00EB16EC" w:rsidRDefault="00EE5FE1" w:rsidP="005D5567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148" w:type="pct"/>
          </w:tcPr>
          <w:p w14:paraId="116423A3" w14:textId="77777777" w:rsidR="00EE5FE1" w:rsidRPr="00EB16EC" w:rsidRDefault="00EE5FE1" w:rsidP="005D5567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49B7D405" w14:textId="77777777" w:rsidR="00EE5FE1" w:rsidRPr="00EB16EC" w:rsidRDefault="00EE5FE1" w:rsidP="005D556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152" w:type="pct"/>
            <w:gridSpan w:val="2"/>
          </w:tcPr>
          <w:p w14:paraId="2C4D9950" w14:textId="77777777" w:rsidR="00EE5FE1" w:rsidRPr="00EB16EC" w:rsidRDefault="00EE5FE1" w:rsidP="005D55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37FF4F34" w14:textId="77777777" w:rsidR="00EE5FE1" w:rsidRPr="00EB16EC" w:rsidRDefault="00EE5FE1" w:rsidP="005D5567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132" w:type="pct"/>
            <w:gridSpan w:val="2"/>
          </w:tcPr>
          <w:p w14:paraId="588E601F" w14:textId="77777777" w:rsidR="00EE5FE1" w:rsidRPr="00EB16EC" w:rsidRDefault="00EE5FE1" w:rsidP="005D5567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84" w:type="pct"/>
          </w:tcPr>
          <w:p w14:paraId="690A641E" w14:textId="77777777" w:rsidR="00EE5FE1" w:rsidRPr="00EB16EC" w:rsidRDefault="00EE5FE1" w:rsidP="005D556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</w:tr>
      <w:tr w:rsidR="00EE5FE1" w:rsidRPr="00EB16EC" w14:paraId="2A67C6A6" w14:textId="77777777" w:rsidTr="005D5567">
        <w:trPr>
          <w:trHeight w:val="417"/>
        </w:trPr>
        <w:tc>
          <w:tcPr>
            <w:tcW w:w="2226" w:type="pct"/>
          </w:tcPr>
          <w:p w14:paraId="4A0320F6" w14:textId="77777777" w:rsidR="00EE5FE1" w:rsidRPr="00EB16EC" w:rsidRDefault="00EE5FE1" w:rsidP="005D556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4" w:type="pct"/>
            <w:gridSpan w:val="10"/>
          </w:tcPr>
          <w:p w14:paraId="751464B1" w14:textId="77777777" w:rsidR="00EE5FE1" w:rsidRPr="00EB16EC" w:rsidRDefault="00EE5FE1" w:rsidP="005D5567">
            <w:pPr>
              <w:pStyle w:val="acctfourfigures"/>
              <w:tabs>
                <w:tab w:val="clear" w:pos="765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B16EC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EE5FE1" w:rsidRPr="00EB16EC" w14:paraId="1C0EBF47" w14:textId="77777777" w:rsidTr="005D5567">
        <w:trPr>
          <w:trHeight w:val="433"/>
        </w:trPr>
        <w:tc>
          <w:tcPr>
            <w:tcW w:w="2226" w:type="pct"/>
          </w:tcPr>
          <w:p w14:paraId="6A3C9AF4" w14:textId="77777777" w:rsidR="00EE5FE1" w:rsidRPr="00EB16EC" w:rsidRDefault="00EE5FE1" w:rsidP="005D5567">
            <w:pPr>
              <w:pStyle w:val="NoSpacing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B16EC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ลูกหนี้หมุนเวียนอื่น</w:t>
            </w:r>
          </w:p>
        </w:tc>
        <w:tc>
          <w:tcPr>
            <w:tcW w:w="575" w:type="pct"/>
          </w:tcPr>
          <w:p w14:paraId="32117BE0" w14:textId="10AA3929" w:rsidR="00EE5FE1" w:rsidRPr="00EB16EC" w:rsidRDefault="009233D9" w:rsidP="005D556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</w:t>
            </w:r>
            <w:r w:rsidR="005713F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90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.</w:t>
            </w:r>
            <w:r w:rsidR="005713F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69</w:t>
            </w:r>
          </w:p>
        </w:tc>
        <w:tc>
          <w:tcPr>
            <w:tcW w:w="148" w:type="pct"/>
          </w:tcPr>
          <w:p w14:paraId="63CA162B" w14:textId="77777777" w:rsidR="00EE5FE1" w:rsidRPr="00EB16EC" w:rsidRDefault="00EE5FE1" w:rsidP="005D556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92" w:type="pct"/>
          </w:tcPr>
          <w:p w14:paraId="5AC148A2" w14:textId="77777777" w:rsidR="00EE5FE1" w:rsidRPr="00EB16EC" w:rsidRDefault="00EE5FE1" w:rsidP="005D5567">
            <w:pPr>
              <w:pStyle w:val="BodyText"/>
              <w:tabs>
                <w:tab w:val="decimal" w:pos="480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207.51</w:t>
            </w:r>
          </w:p>
        </w:tc>
        <w:tc>
          <w:tcPr>
            <w:tcW w:w="144" w:type="pct"/>
          </w:tcPr>
          <w:p w14:paraId="440C66F6" w14:textId="77777777" w:rsidR="00EE5FE1" w:rsidRPr="00EB16EC" w:rsidRDefault="00EE5FE1" w:rsidP="005D556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91" w:type="pct"/>
            <w:gridSpan w:val="2"/>
          </w:tcPr>
          <w:p w14:paraId="2AD6CBBA" w14:textId="3FA89F41" w:rsidR="00EE5FE1" w:rsidRPr="00EB16EC" w:rsidRDefault="00787EBB" w:rsidP="005D5567">
            <w:pPr>
              <w:pStyle w:val="BodyText"/>
              <w:tabs>
                <w:tab w:val="decimal" w:pos="480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39.33</w:t>
            </w:r>
          </w:p>
        </w:tc>
        <w:tc>
          <w:tcPr>
            <w:tcW w:w="132" w:type="pct"/>
            <w:gridSpan w:val="2"/>
          </w:tcPr>
          <w:p w14:paraId="0D5268AE" w14:textId="77777777" w:rsidR="00EE5FE1" w:rsidRPr="00EB16EC" w:rsidRDefault="00EE5FE1" w:rsidP="005D556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92" w:type="pct"/>
            <w:gridSpan w:val="2"/>
          </w:tcPr>
          <w:p w14:paraId="2D8680FA" w14:textId="77777777" w:rsidR="00EE5FE1" w:rsidRPr="00EB16EC" w:rsidRDefault="00EE5FE1" w:rsidP="005D5567">
            <w:pPr>
              <w:pStyle w:val="BodyText"/>
              <w:tabs>
                <w:tab w:val="decimal" w:pos="48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EB16EC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40.73</w:t>
            </w:r>
          </w:p>
        </w:tc>
      </w:tr>
      <w:tr w:rsidR="00EE5FE1" w:rsidRPr="00EB16EC" w14:paraId="4027E0ED" w14:textId="77777777" w:rsidTr="005D5567">
        <w:trPr>
          <w:trHeight w:val="433"/>
        </w:trPr>
        <w:tc>
          <w:tcPr>
            <w:tcW w:w="2226" w:type="pct"/>
          </w:tcPr>
          <w:p w14:paraId="76C16FBD" w14:textId="77777777" w:rsidR="00EE5FE1" w:rsidRDefault="00EE5FE1" w:rsidP="005D556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  <w:p w14:paraId="7CCCD311" w14:textId="2879B5F9" w:rsidR="00D42DAF" w:rsidRPr="00D42DAF" w:rsidRDefault="00D42DAF" w:rsidP="005D5567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42DA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   (</w:t>
            </w:r>
            <w:r w:rsidRPr="00D42DAF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2563: </w:t>
            </w:r>
            <w:r w:rsidRPr="00D42DA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ค่าเผื่อหนี้สงสัยจะสูญ)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261B81F2" w14:textId="77777777" w:rsidR="002F373B" w:rsidRDefault="002F373B" w:rsidP="00F53121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theme="minorBidi"/>
                <w:sz w:val="28"/>
                <w:szCs w:val="28"/>
              </w:rPr>
            </w:pPr>
          </w:p>
          <w:p w14:paraId="58CA2FEE" w14:textId="1B299A92" w:rsidR="00EE5FE1" w:rsidRPr="00EB16EC" w:rsidRDefault="009233D9" w:rsidP="00F53121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(6.02)</w:t>
            </w:r>
          </w:p>
        </w:tc>
        <w:tc>
          <w:tcPr>
            <w:tcW w:w="148" w:type="pct"/>
          </w:tcPr>
          <w:p w14:paraId="5F9DA7EF" w14:textId="77777777" w:rsidR="00EE5FE1" w:rsidRPr="00EB16EC" w:rsidRDefault="00EE5FE1" w:rsidP="005D556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3D75632F" w14:textId="77777777" w:rsidR="002F373B" w:rsidRDefault="002F373B" w:rsidP="00FB7259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theme="minorBidi"/>
                <w:sz w:val="28"/>
                <w:szCs w:val="28"/>
              </w:rPr>
            </w:pPr>
          </w:p>
          <w:p w14:paraId="3E4059EF" w14:textId="0854EF84" w:rsidR="00EE5FE1" w:rsidRPr="00EB16EC" w:rsidRDefault="00EE5FE1" w:rsidP="00FB7259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(157.15)</w:t>
            </w:r>
          </w:p>
        </w:tc>
        <w:tc>
          <w:tcPr>
            <w:tcW w:w="144" w:type="pct"/>
          </w:tcPr>
          <w:p w14:paraId="45C7050F" w14:textId="77777777" w:rsidR="00EE5FE1" w:rsidRPr="00EB16EC" w:rsidRDefault="00EE5FE1" w:rsidP="005D556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14:paraId="2E18EAF5" w14:textId="77777777" w:rsidR="002F373B" w:rsidRDefault="002F373B" w:rsidP="00D815A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  <w:p w14:paraId="7F19E51D" w14:textId="5B6ADFCF" w:rsidR="00EE5FE1" w:rsidRPr="00EB16EC" w:rsidRDefault="00ED3AEB" w:rsidP="00D815A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(6.02)</w:t>
            </w:r>
          </w:p>
        </w:tc>
        <w:tc>
          <w:tcPr>
            <w:tcW w:w="132" w:type="pct"/>
            <w:gridSpan w:val="2"/>
          </w:tcPr>
          <w:p w14:paraId="1F77937B" w14:textId="77777777" w:rsidR="00EE5FE1" w:rsidRPr="00EB16EC" w:rsidRDefault="00EE5FE1" w:rsidP="005D556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0070A1B8" w14:textId="77777777" w:rsidR="002F373B" w:rsidRDefault="002F373B" w:rsidP="00D815A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  <w:p w14:paraId="49619898" w14:textId="0CFA7BEB" w:rsidR="00EE5FE1" w:rsidRPr="00EB16EC" w:rsidRDefault="00EE5FE1" w:rsidP="00D815A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(6.02)</w:t>
            </w:r>
          </w:p>
        </w:tc>
      </w:tr>
      <w:tr w:rsidR="00EE5FE1" w:rsidRPr="00EB16EC" w14:paraId="558016EB" w14:textId="77777777" w:rsidTr="005D5567">
        <w:trPr>
          <w:trHeight w:val="433"/>
        </w:trPr>
        <w:tc>
          <w:tcPr>
            <w:tcW w:w="2226" w:type="pct"/>
          </w:tcPr>
          <w:p w14:paraId="54ECB88A" w14:textId="77777777" w:rsidR="00EE5FE1" w:rsidRPr="00EB16EC" w:rsidRDefault="00EE5FE1" w:rsidP="005D5567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18707B2C" w14:textId="4971998F" w:rsidR="00EE5FE1" w:rsidRPr="00EB16EC" w:rsidRDefault="009233D9" w:rsidP="005D556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theme="minorBidi"/>
                <w:b/>
                <w:bCs/>
                <w:sz w:val="28"/>
                <w:szCs w:val="28"/>
              </w:rPr>
              <w:t>2</w:t>
            </w:r>
            <w:r w:rsidR="005713F2">
              <w:rPr>
                <w:rFonts w:ascii="Angsana New" w:hAnsi="Angsana New" w:cstheme="minorBidi"/>
                <w:b/>
                <w:bCs/>
                <w:sz w:val="28"/>
                <w:szCs w:val="28"/>
              </w:rPr>
              <w:t>84</w:t>
            </w:r>
            <w:r>
              <w:rPr>
                <w:rFonts w:ascii="Angsana New" w:hAnsi="Angsana New" w:cstheme="minorBidi"/>
                <w:b/>
                <w:bCs/>
                <w:sz w:val="28"/>
                <w:szCs w:val="28"/>
              </w:rPr>
              <w:t>.</w:t>
            </w:r>
            <w:r w:rsidR="005713F2">
              <w:rPr>
                <w:rFonts w:ascii="Angsana New" w:hAnsi="Angsana New" w:cstheme="minorBidi"/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148" w:type="pct"/>
          </w:tcPr>
          <w:p w14:paraId="2E32162F" w14:textId="77777777" w:rsidR="00EE5FE1" w:rsidRPr="00EB16EC" w:rsidRDefault="00EE5FE1" w:rsidP="005D556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5289E2B0" w14:textId="77777777" w:rsidR="00EE5FE1" w:rsidRPr="00EB16EC" w:rsidRDefault="00EE5FE1" w:rsidP="00FB7259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50.36</w:t>
            </w:r>
          </w:p>
        </w:tc>
        <w:tc>
          <w:tcPr>
            <w:tcW w:w="144" w:type="pct"/>
          </w:tcPr>
          <w:p w14:paraId="0ECA5D12" w14:textId="77777777" w:rsidR="00EE5FE1" w:rsidRPr="00EB16EC" w:rsidRDefault="00EE5FE1" w:rsidP="005D556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613AEF" w14:textId="0FE61113" w:rsidR="00EE5FE1" w:rsidRPr="00EB16EC" w:rsidRDefault="00ED3AEB" w:rsidP="005D556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33.31</w:t>
            </w:r>
          </w:p>
        </w:tc>
        <w:tc>
          <w:tcPr>
            <w:tcW w:w="132" w:type="pct"/>
            <w:gridSpan w:val="2"/>
          </w:tcPr>
          <w:p w14:paraId="211E8990" w14:textId="77777777" w:rsidR="00EE5FE1" w:rsidRPr="00EB16EC" w:rsidRDefault="00EE5FE1" w:rsidP="005D556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902FA2" w14:textId="77777777" w:rsidR="00EE5FE1" w:rsidRPr="00EB16EC" w:rsidRDefault="00EE5FE1" w:rsidP="00FB7259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34.71</w:t>
            </w:r>
          </w:p>
        </w:tc>
      </w:tr>
      <w:tr w:rsidR="00EE5FE1" w:rsidRPr="00EB16EC" w14:paraId="2FAF53B1" w14:textId="77777777" w:rsidTr="005D5567">
        <w:trPr>
          <w:trHeight w:val="341"/>
        </w:trPr>
        <w:tc>
          <w:tcPr>
            <w:tcW w:w="2226" w:type="pct"/>
          </w:tcPr>
          <w:p w14:paraId="2DFC10A3" w14:textId="77777777" w:rsidR="00EE5FE1" w:rsidRPr="00EB16EC" w:rsidRDefault="00EE5FE1" w:rsidP="005D5567">
            <w:pPr>
              <w:pStyle w:val="NoSpacing"/>
              <w:rPr>
                <w:rFonts w:ascii="Angsana New" w:hAnsi="Angsana New"/>
                <w:snapToGrid w:val="0"/>
                <w:szCs w:val="18"/>
                <w:cs/>
                <w:lang w:eastAsia="th-TH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3A16F9D5" w14:textId="77777777" w:rsidR="00EE5FE1" w:rsidRPr="00EB16EC" w:rsidRDefault="00EE5FE1" w:rsidP="005D5567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theme="minorBidi"/>
                <w:b/>
                <w:bCs/>
                <w:cs/>
              </w:rPr>
            </w:pPr>
          </w:p>
        </w:tc>
        <w:tc>
          <w:tcPr>
            <w:tcW w:w="148" w:type="pct"/>
          </w:tcPr>
          <w:p w14:paraId="1E7B3832" w14:textId="77777777" w:rsidR="00EE5FE1" w:rsidRPr="00EB16EC" w:rsidRDefault="00EE5FE1" w:rsidP="005D556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7827AB81" w14:textId="77777777" w:rsidR="00EE5FE1" w:rsidRPr="00EB16EC" w:rsidRDefault="00EE5FE1" w:rsidP="005D5567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" w:type="pct"/>
          </w:tcPr>
          <w:p w14:paraId="24EB6FCC" w14:textId="77777777" w:rsidR="00EE5FE1" w:rsidRPr="00EB16EC" w:rsidRDefault="00EE5FE1" w:rsidP="005D556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</w:rPr>
            </w:pPr>
          </w:p>
        </w:tc>
        <w:tc>
          <w:tcPr>
            <w:tcW w:w="591" w:type="pct"/>
            <w:gridSpan w:val="2"/>
            <w:tcBorders>
              <w:top w:val="double" w:sz="4" w:space="0" w:color="auto"/>
            </w:tcBorders>
          </w:tcPr>
          <w:p w14:paraId="772CA95E" w14:textId="77777777" w:rsidR="00EE5FE1" w:rsidRPr="00EB16EC" w:rsidRDefault="00EE5FE1" w:rsidP="005D556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2" w:type="pct"/>
            <w:gridSpan w:val="2"/>
          </w:tcPr>
          <w:p w14:paraId="076A6733" w14:textId="77777777" w:rsidR="00EE5FE1" w:rsidRPr="00EB16EC" w:rsidRDefault="00EE5FE1" w:rsidP="005D556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1805C04F" w14:textId="77777777" w:rsidR="00EE5FE1" w:rsidRPr="00EB16EC" w:rsidRDefault="00EE5FE1" w:rsidP="005D556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E5FE1" w:rsidRPr="00EB16EC" w14:paraId="7F6DDDC7" w14:textId="77777777" w:rsidTr="005D5567">
        <w:trPr>
          <w:trHeight w:val="433"/>
        </w:trPr>
        <w:tc>
          <w:tcPr>
            <w:tcW w:w="2226" w:type="pct"/>
          </w:tcPr>
          <w:p w14:paraId="742A8198" w14:textId="77777777" w:rsidR="00EE5FE1" w:rsidRPr="00EB16EC" w:rsidRDefault="00EE5FE1" w:rsidP="005D556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5" w:type="pct"/>
            <w:gridSpan w:val="3"/>
          </w:tcPr>
          <w:p w14:paraId="1DBA8B53" w14:textId="77777777" w:rsidR="00EE5FE1" w:rsidRPr="00EB16EC" w:rsidRDefault="00EE5FE1" w:rsidP="005D55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pct"/>
            <w:gridSpan w:val="2"/>
          </w:tcPr>
          <w:p w14:paraId="187FA03C" w14:textId="77777777" w:rsidR="00EE5FE1" w:rsidRPr="00EB16EC" w:rsidRDefault="00EE5FE1" w:rsidP="005D55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pct"/>
            <w:gridSpan w:val="5"/>
          </w:tcPr>
          <w:p w14:paraId="7332D04C" w14:textId="77777777" w:rsidR="00EE5FE1" w:rsidRPr="00EB16EC" w:rsidRDefault="00EE5FE1" w:rsidP="005D55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EE5FE1" w:rsidRPr="00EB16EC" w14:paraId="0C396C68" w14:textId="77777777" w:rsidTr="005D5567">
        <w:trPr>
          <w:trHeight w:val="433"/>
        </w:trPr>
        <w:tc>
          <w:tcPr>
            <w:tcW w:w="2226" w:type="pct"/>
          </w:tcPr>
          <w:p w14:paraId="34E22A55" w14:textId="77777777" w:rsidR="00EE5FE1" w:rsidRPr="00EB16EC" w:rsidRDefault="00EE5FE1" w:rsidP="005D5567">
            <w:pPr>
              <w:pStyle w:val="NoSpacing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75" w:type="pct"/>
          </w:tcPr>
          <w:p w14:paraId="637ECF46" w14:textId="77777777" w:rsidR="00EE5FE1" w:rsidRPr="00EB16EC" w:rsidRDefault="00EE5FE1" w:rsidP="005D5567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148" w:type="pct"/>
          </w:tcPr>
          <w:p w14:paraId="12E2ACD0" w14:textId="77777777" w:rsidR="00EE5FE1" w:rsidRPr="00EB16EC" w:rsidRDefault="00EE5FE1" w:rsidP="005D5567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1D0C6F1F" w14:textId="77777777" w:rsidR="00EE5FE1" w:rsidRPr="00EB16EC" w:rsidRDefault="00EE5FE1" w:rsidP="005D5567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144" w:type="pct"/>
          </w:tcPr>
          <w:p w14:paraId="010FBDA6" w14:textId="77777777" w:rsidR="00EE5FE1" w:rsidRPr="00EB16EC" w:rsidRDefault="00EE5FE1" w:rsidP="005D5567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53EB446C" w14:textId="77777777" w:rsidR="00EE5FE1" w:rsidRPr="00EB16EC" w:rsidRDefault="00EE5FE1" w:rsidP="005D5567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132" w:type="pct"/>
            <w:gridSpan w:val="2"/>
          </w:tcPr>
          <w:p w14:paraId="03ACC924" w14:textId="77777777" w:rsidR="00EE5FE1" w:rsidRPr="00EB16EC" w:rsidRDefault="00EE5FE1" w:rsidP="005D5567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16AD2A38" w14:textId="77777777" w:rsidR="00EE5FE1" w:rsidRPr="00EB16EC" w:rsidRDefault="00EE5FE1" w:rsidP="005D5567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</w:tr>
      <w:tr w:rsidR="00EE5FE1" w:rsidRPr="00EB16EC" w14:paraId="737BBEFC" w14:textId="77777777" w:rsidTr="005D5567">
        <w:trPr>
          <w:trHeight w:val="433"/>
        </w:trPr>
        <w:tc>
          <w:tcPr>
            <w:tcW w:w="2226" w:type="pct"/>
          </w:tcPr>
          <w:p w14:paraId="12007EE4" w14:textId="77777777" w:rsidR="00EE5FE1" w:rsidRPr="00EB16EC" w:rsidRDefault="00EE5FE1" w:rsidP="005D5567">
            <w:pPr>
              <w:pStyle w:val="NoSpacing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74" w:type="pct"/>
            <w:gridSpan w:val="10"/>
          </w:tcPr>
          <w:p w14:paraId="3810B1A4" w14:textId="77777777" w:rsidR="00EE5FE1" w:rsidRPr="00EB16EC" w:rsidRDefault="00EE5FE1" w:rsidP="005D556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E5FE1" w:rsidRPr="00EB16EC" w14:paraId="7F97E8DE" w14:textId="77777777" w:rsidTr="005D5567">
        <w:trPr>
          <w:trHeight w:val="433"/>
        </w:trPr>
        <w:tc>
          <w:tcPr>
            <w:tcW w:w="2226" w:type="pct"/>
          </w:tcPr>
          <w:p w14:paraId="6D5AC4A7" w14:textId="77777777" w:rsidR="00EE5FE1" w:rsidRPr="00EB16EC" w:rsidRDefault="00EE5FE1" w:rsidP="005D5567">
            <w:pPr>
              <w:pStyle w:val="NoSpacing"/>
              <w:tabs>
                <w:tab w:val="left" w:pos="324"/>
              </w:tabs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B16EC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กลับรายการผลขาดทุน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ด้านเครดิตที่คาดว่า</w:t>
            </w:r>
            <w:r w:rsidRPr="00E14294">
              <w:rPr>
                <w:rFonts w:ascii="Angsana New" w:hAnsi="Angsana New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575" w:type="pct"/>
          </w:tcPr>
          <w:p w14:paraId="4E37254A" w14:textId="77777777" w:rsidR="00EE5FE1" w:rsidRPr="00EB16EC" w:rsidRDefault="00EE5FE1" w:rsidP="005D5567">
            <w:pPr>
              <w:pStyle w:val="BodyText"/>
              <w:tabs>
                <w:tab w:val="decimal" w:pos="732"/>
              </w:tabs>
              <w:spacing w:after="0" w:line="240" w:lineRule="auto"/>
              <w:ind w:left="-109" w:right="-130"/>
              <w:rPr>
                <w:rFonts w:ascii="Angsana New" w:hAnsi="Angsana New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349E7401" w14:textId="77777777" w:rsidR="00EE5FE1" w:rsidRPr="00EB16EC" w:rsidRDefault="00EE5FE1" w:rsidP="005D556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3DD52853" w14:textId="77777777" w:rsidR="00EE5FE1" w:rsidRPr="00EB16EC" w:rsidRDefault="00EE5FE1" w:rsidP="005D5567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3578C973" w14:textId="77777777" w:rsidR="00EE5FE1" w:rsidRPr="00EB16EC" w:rsidRDefault="00EE5FE1" w:rsidP="005D556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75D51DAF" w14:textId="77777777" w:rsidR="00EE5FE1" w:rsidRPr="00EB16EC" w:rsidRDefault="00EE5FE1" w:rsidP="005D556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gridSpan w:val="2"/>
          </w:tcPr>
          <w:p w14:paraId="0BE0CBC5" w14:textId="77777777" w:rsidR="00EE5FE1" w:rsidRPr="00EB16EC" w:rsidRDefault="00EE5FE1" w:rsidP="005D556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49F60E85" w14:textId="77777777" w:rsidR="00EE5FE1" w:rsidRPr="00EB16EC" w:rsidRDefault="00EE5FE1" w:rsidP="005D556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E5FE1" w:rsidRPr="00EB16EC" w14:paraId="5E5EAF64" w14:textId="77777777" w:rsidTr="00162599">
        <w:trPr>
          <w:trHeight w:val="299"/>
        </w:trPr>
        <w:tc>
          <w:tcPr>
            <w:tcW w:w="2226" w:type="pct"/>
          </w:tcPr>
          <w:p w14:paraId="01CD83B7" w14:textId="6046D0FF" w:rsidR="00EE5FE1" w:rsidRPr="00EB16EC" w:rsidRDefault="00EE5FE1" w:rsidP="005D5567">
            <w:pPr>
              <w:pStyle w:val="NoSpacing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F4F9C">
              <w:rPr>
                <w:rFonts w:ascii="Angsana New" w:hAnsi="Angsana New" w:hint="cs"/>
                <w:snapToGrid w:val="0"/>
                <w:spacing w:val="-10"/>
                <w:sz w:val="28"/>
                <w:szCs w:val="28"/>
                <w:cs/>
                <w:lang w:eastAsia="th-TH"/>
              </w:rPr>
              <w:t xml:space="preserve"> </w:t>
            </w:r>
            <w:r w:rsidRPr="00AF4F9C">
              <w:rPr>
                <w:rFonts w:ascii="Angsana New" w:hAnsi="Angsana New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   </w:t>
            </w:r>
            <w:r w:rsidR="00CD4A4F" w:rsidRPr="00D42DA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</w:t>
            </w:r>
            <w:r w:rsidR="00CD4A4F" w:rsidRPr="00D42DAF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2563: </w:t>
            </w:r>
            <w:r w:rsidR="00CD4A4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หนี้สูญและ</w:t>
            </w:r>
            <w:r w:rsidR="00CD4A4F" w:rsidRPr="00D42DA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หนี้สงสัยจะสูญ)</w:t>
            </w:r>
            <w:r w:rsidR="00CD4A4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AF4F9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14:paraId="4442A8B8" w14:textId="2850E49D" w:rsidR="00EE5FE1" w:rsidRPr="00365B6A" w:rsidRDefault="00FB7259" w:rsidP="00344862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theme="minorBidi"/>
                <w:b/>
                <w:bCs/>
                <w:sz w:val="28"/>
                <w:szCs w:val="28"/>
                <w:cs/>
              </w:rPr>
            </w:pPr>
            <w:r w:rsidRPr="00365B6A">
              <w:rPr>
                <w:rFonts w:ascii="Angsana New" w:hAnsi="Angsana New" w:cstheme="minorBidi"/>
                <w:b/>
                <w:bCs/>
                <w:sz w:val="28"/>
                <w:szCs w:val="28"/>
              </w:rPr>
              <w:t>(</w:t>
            </w:r>
            <w:r w:rsidR="009233D9" w:rsidRPr="00365B6A">
              <w:rPr>
                <w:rFonts w:ascii="Angsana New" w:hAnsi="Angsana New" w:cstheme="minorBidi"/>
                <w:b/>
                <w:bCs/>
                <w:sz w:val="28"/>
                <w:szCs w:val="28"/>
              </w:rPr>
              <w:t>151.13</w:t>
            </w:r>
            <w:r w:rsidRPr="00365B6A">
              <w:rPr>
                <w:rFonts w:ascii="Angsana New" w:hAnsi="Angsana New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8" w:type="pct"/>
          </w:tcPr>
          <w:p w14:paraId="4C4F7F40" w14:textId="77777777" w:rsidR="00EE5FE1" w:rsidRPr="00365B6A" w:rsidRDefault="00EE5FE1" w:rsidP="005D556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20D19404" w14:textId="77777777" w:rsidR="00EE5FE1" w:rsidRPr="00365B6A" w:rsidRDefault="00EE5FE1" w:rsidP="00344862">
            <w:pPr>
              <w:pStyle w:val="BodyText"/>
              <w:tabs>
                <w:tab w:val="decimal" w:pos="565"/>
              </w:tabs>
              <w:spacing w:after="0" w:line="240" w:lineRule="auto"/>
              <w:ind w:left="-109" w:right="-130"/>
              <w:rPr>
                <w:rFonts w:ascii="Angsana New" w:hAnsi="Angsana New" w:cstheme="minorBidi"/>
                <w:b/>
                <w:bCs/>
                <w:sz w:val="28"/>
                <w:szCs w:val="28"/>
              </w:rPr>
            </w:pPr>
            <w:r w:rsidRPr="00365B6A">
              <w:rPr>
                <w:rFonts w:ascii="Angsana New" w:hAnsi="Angsana New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23282829" w14:textId="77777777" w:rsidR="00EE5FE1" w:rsidRPr="00365B6A" w:rsidRDefault="00EE5FE1" w:rsidP="005D556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gridSpan w:val="2"/>
            <w:tcBorders>
              <w:bottom w:val="double" w:sz="4" w:space="0" w:color="auto"/>
            </w:tcBorders>
          </w:tcPr>
          <w:p w14:paraId="5699640A" w14:textId="77777777" w:rsidR="00EE5FE1" w:rsidRPr="00365B6A" w:rsidRDefault="00EE5FE1" w:rsidP="006C2358">
            <w:pPr>
              <w:pStyle w:val="BodyText"/>
              <w:tabs>
                <w:tab w:val="decimal" w:pos="557"/>
              </w:tabs>
              <w:spacing w:after="0" w:line="240" w:lineRule="auto"/>
              <w:ind w:left="-109" w:right="-130"/>
              <w:rPr>
                <w:rFonts w:ascii="Angsana New" w:hAnsi="Angsana New" w:cstheme="minorBidi"/>
                <w:b/>
                <w:bCs/>
                <w:sz w:val="28"/>
                <w:szCs w:val="28"/>
              </w:rPr>
            </w:pPr>
            <w:r w:rsidRPr="00365B6A">
              <w:rPr>
                <w:rFonts w:ascii="Angsana New" w:hAnsi="Angsana New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2" w:type="pct"/>
            <w:gridSpan w:val="2"/>
          </w:tcPr>
          <w:p w14:paraId="559FC7D8" w14:textId="77777777" w:rsidR="00EE5FE1" w:rsidRPr="00365B6A" w:rsidRDefault="00EE5FE1" w:rsidP="005D556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6DC29F1B" w14:textId="77777777" w:rsidR="00EE5FE1" w:rsidRPr="00365B6A" w:rsidRDefault="00EE5FE1" w:rsidP="00FB7259">
            <w:pPr>
              <w:pStyle w:val="BodyText"/>
              <w:tabs>
                <w:tab w:val="decimal" w:pos="575"/>
              </w:tabs>
              <w:spacing w:after="0" w:line="240" w:lineRule="auto"/>
              <w:ind w:left="-109" w:right="-130"/>
              <w:rPr>
                <w:rFonts w:ascii="Angsana New" w:hAnsi="Angsana New" w:cstheme="minorBidi"/>
                <w:b/>
                <w:bCs/>
                <w:sz w:val="28"/>
                <w:szCs w:val="28"/>
              </w:rPr>
            </w:pPr>
            <w:r w:rsidRPr="00365B6A">
              <w:rPr>
                <w:rFonts w:ascii="Angsana New" w:hAnsi="Angsana New" w:cstheme="minorBidi"/>
                <w:b/>
                <w:bCs/>
                <w:sz w:val="28"/>
                <w:szCs w:val="28"/>
              </w:rPr>
              <w:t>-</w:t>
            </w:r>
          </w:p>
        </w:tc>
      </w:tr>
      <w:tr w:rsidR="00967EE9" w:rsidRPr="00EB16EC" w14:paraId="79DC60E9" w14:textId="77777777" w:rsidTr="00162599">
        <w:trPr>
          <w:trHeight w:val="299"/>
        </w:trPr>
        <w:tc>
          <w:tcPr>
            <w:tcW w:w="2226" w:type="pct"/>
          </w:tcPr>
          <w:p w14:paraId="7EDA0603" w14:textId="77777777" w:rsidR="00967EE9" w:rsidRPr="00AF4F9C" w:rsidRDefault="00967EE9" w:rsidP="005D5567">
            <w:pPr>
              <w:pStyle w:val="NoSpacing"/>
              <w:rPr>
                <w:rFonts w:ascii="Angsana New" w:hAnsi="Angsana New"/>
                <w:snapToGrid w:val="0"/>
                <w:spacing w:val="-1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0D25A3EB" w14:textId="77777777" w:rsidR="00967EE9" w:rsidRDefault="00967EE9" w:rsidP="005D556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theme="min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780E278A" w14:textId="77777777" w:rsidR="00967EE9" w:rsidRPr="003B6B9A" w:rsidRDefault="00967EE9" w:rsidP="005D556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520FC9AD" w14:textId="77777777" w:rsidR="00967EE9" w:rsidRDefault="00967EE9" w:rsidP="005D5567">
            <w:pPr>
              <w:pStyle w:val="BodyText"/>
              <w:tabs>
                <w:tab w:val="decimal" w:pos="480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42B8C518" w14:textId="77777777" w:rsidR="00967EE9" w:rsidRPr="003B6B9A" w:rsidRDefault="00967EE9" w:rsidP="005D556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  <w:tcBorders>
              <w:top w:val="double" w:sz="4" w:space="0" w:color="auto"/>
            </w:tcBorders>
          </w:tcPr>
          <w:p w14:paraId="456DFBFD" w14:textId="77777777" w:rsidR="00967EE9" w:rsidRDefault="00967EE9" w:rsidP="005D556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" w:type="pct"/>
            <w:gridSpan w:val="2"/>
          </w:tcPr>
          <w:p w14:paraId="276903AF" w14:textId="77777777" w:rsidR="00967EE9" w:rsidRPr="003B6B9A" w:rsidRDefault="00967EE9" w:rsidP="005D556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02BF2433" w14:textId="77777777" w:rsidR="00967EE9" w:rsidRDefault="00967EE9" w:rsidP="005D556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2368C621" w14:textId="13C3BAC4" w:rsidR="003B14EA" w:rsidRPr="00967EE9" w:rsidRDefault="003B14EA" w:rsidP="00967EE9">
      <w:pPr>
        <w:pStyle w:val="Heading1"/>
        <w:keepLines/>
        <w:numPr>
          <w:ilvl w:val="0"/>
          <w:numId w:val="1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967EE9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สินค้าคงเหลือ</w:t>
      </w:r>
    </w:p>
    <w:p w14:paraId="0585AC58" w14:textId="77777777" w:rsidR="003B14EA" w:rsidRPr="00666C71" w:rsidRDefault="003B14EA" w:rsidP="00B141B6">
      <w:pPr>
        <w:pStyle w:val="NoSpacing"/>
        <w:rPr>
          <w:rFonts w:ascii="Angsana New" w:hAnsi="Angsana New"/>
          <w:szCs w:val="18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2"/>
        <w:gridCol w:w="1260"/>
        <w:gridCol w:w="358"/>
        <w:gridCol w:w="1260"/>
      </w:tblGrid>
      <w:tr w:rsidR="00762BF5" w:rsidRPr="008860F2" w14:paraId="330B1852" w14:textId="77777777" w:rsidTr="00204DAE">
        <w:trPr>
          <w:tblHeader/>
        </w:trPr>
        <w:tc>
          <w:tcPr>
            <w:tcW w:w="3401" w:type="pct"/>
          </w:tcPr>
          <w:p w14:paraId="743162F7" w14:textId="77777777" w:rsidR="00762BF5" w:rsidRPr="008860F2" w:rsidRDefault="00762BF5" w:rsidP="0044574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9" w:type="pct"/>
            <w:gridSpan w:val="3"/>
          </w:tcPr>
          <w:p w14:paraId="25AE8402" w14:textId="77777777" w:rsidR="00762BF5" w:rsidRPr="008860F2" w:rsidRDefault="00762BF5" w:rsidP="004457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C1AE4" w:rsidRPr="008860F2" w14:paraId="29B8320D" w14:textId="77777777" w:rsidTr="00204DAE">
        <w:trPr>
          <w:tblHeader/>
        </w:trPr>
        <w:tc>
          <w:tcPr>
            <w:tcW w:w="3401" w:type="pct"/>
          </w:tcPr>
          <w:p w14:paraId="4BB0C23A" w14:textId="77777777" w:rsidR="008C1AE4" w:rsidRPr="008860F2" w:rsidRDefault="008C1AE4" w:rsidP="008C1AE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</w:tcPr>
          <w:p w14:paraId="57180D00" w14:textId="73463C3E" w:rsidR="008C1AE4" w:rsidRPr="008860F2" w:rsidRDefault="00A41E9A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99" w:type="pct"/>
          </w:tcPr>
          <w:p w14:paraId="50B7A259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0" w:type="pct"/>
          </w:tcPr>
          <w:p w14:paraId="2FDC1902" w14:textId="35A94774" w:rsidR="00A41E9A" w:rsidRPr="008860F2" w:rsidRDefault="00A41E9A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8C1AE4" w:rsidRPr="008860F2" w14:paraId="56F6E3AE" w14:textId="77777777" w:rsidTr="00204DAE">
        <w:trPr>
          <w:tblHeader/>
        </w:trPr>
        <w:tc>
          <w:tcPr>
            <w:tcW w:w="3401" w:type="pct"/>
          </w:tcPr>
          <w:p w14:paraId="1A64EBC6" w14:textId="77777777" w:rsidR="008C1AE4" w:rsidRPr="008860F2" w:rsidRDefault="008C1AE4" w:rsidP="008C1AE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9" w:type="pct"/>
            <w:gridSpan w:val="3"/>
          </w:tcPr>
          <w:p w14:paraId="2CB5D69C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41E9A" w:rsidRPr="00487561" w14:paraId="4B7D924B" w14:textId="77777777" w:rsidTr="00204DAE">
        <w:trPr>
          <w:trHeight w:val="317"/>
        </w:trPr>
        <w:tc>
          <w:tcPr>
            <w:tcW w:w="3401" w:type="pct"/>
          </w:tcPr>
          <w:p w14:paraId="58896F37" w14:textId="77777777" w:rsidR="00A41E9A" w:rsidRPr="008860F2" w:rsidRDefault="00A41E9A" w:rsidP="00A41E9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700" w:type="pct"/>
          </w:tcPr>
          <w:p w14:paraId="2B7C6520" w14:textId="4B37F23A" w:rsidR="00A41E9A" w:rsidRPr="008860F2" w:rsidRDefault="00A31192" w:rsidP="00A41E9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2" w:right="-102" w:hanging="3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273.48</w:t>
            </w:r>
          </w:p>
        </w:tc>
        <w:tc>
          <w:tcPr>
            <w:tcW w:w="199" w:type="pct"/>
          </w:tcPr>
          <w:p w14:paraId="5E4055CA" w14:textId="77777777" w:rsidR="00A41E9A" w:rsidRPr="008860F2" w:rsidRDefault="00A41E9A" w:rsidP="00A41E9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</w:tcPr>
          <w:p w14:paraId="65280610" w14:textId="593EF9B3" w:rsidR="00A41E9A" w:rsidRPr="008860F2" w:rsidRDefault="00A41E9A" w:rsidP="00C66BA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234.37</w:t>
            </w:r>
          </w:p>
        </w:tc>
      </w:tr>
      <w:tr w:rsidR="00A41E9A" w:rsidRPr="008860F2" w14:paraId="16DBC9BC" w14:textId="77777777" w:rsidTr="00204DAE">
        <w:tc>
          <w:tcPr>
            <w:tcW w:w="3401" w:type="pct"/>
          </w:tcPr>
          <w:p w14:paraId="2B62121A" w14:textId="77777777" w:rsidR="00A41E9A" w:rsidRPr="008860F2" w:rsidRDefault="00A41E9A" w:rsidP="00A41E9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700" w:type="pct"/>
          </w:tcPr>
          <w:p w14:paraId="6C5D3487" w14:textId="304FC984" w:rsidR="00A41E9A" w:rsidRPr="008860F2" w:rsidRDefault="00A31192" w:rsidP="00A41E9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2" w:right="-10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3.49</w:t>
            </w:r>
          </w:p>
        </w:tc>
        <w:tc>
          <w:tcPr>
            <w:tcW w:w="199" w:type="pct"/>
          </w:tcPr>
          <w:p w14:paraId="4EB50B04" w14:textId="77777777" w:rsidR="00A41E9A" w:rsidRPr="008860F2" w:rsidRDefault="00A41E9A" w:rsidP="00A41E9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</w:tcPr>
          <w:p w14:paraId="1274688E" w14:textId="37234841" w:rsidR="00A41E9A" w:rsidRPr="008860F2" w:rsidRDefault="00A41E9A" w:rsidP="00A41E9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2.66</w:t>
            </w:r>
          </w:p>
        </w:tc>
      </w:tr>
      <w:tr w:rsidR="00A41E9A" w:rsidRPr="008860F2" w14:paraId="3A7C8D7E" w14:textId="77777777" w:rsidTr="00204DAE">
        <w:tc>
          <w:tcPr>
            <w:tcW w:w="3401" w:type="pct"/>
          </w:tcPr>
          <w:p w14:paraId="08D6E2FA" w14:textId="77777777" w:rsidR="00A41E9A" w:rsidRPr="008860F2" w:rsidRDefault="00A41E9A" w:rsidP="00A41E9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700" w:type="pct"/>
          </w:tcPr>
          <w:p w14:paraId="36CE54B5" w14:textId="5EBBB8F6" w:rsidR="00A41E9A" w:rsidRPr="008860F2" w:rsidRDefault="00A31192" w:rsidP="00A41E9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2" w:right="-10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41.90</w:t>
            </w:r>
          </w:p>
        </w:tc>
        <w:tc>
          <w:tcPr>
            <w:tcW w:w="199" w:type="pct"/>
          </w:tcPr>
          <w:p w14:paraId="24946CF6" w14:textId="77777777" w:rsidR="00A41E9A" w:rsidRPr="008860F2" w:rsidRDefault="00A41E9A" w:rsidP="00A41E9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</w:tcPr>
          <w:p w14:paraId="6D24DE99" w14:textId="5CD7A875" w:rsidR="00A41E9A" w:rsidRPr="008860F2" w:rsidRDefault="00A41E9A" w:rsidP="00A41E9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34.94</w:t>
            </w:r>
          </w:p>
        </w:tc>
      </w:tr>
      <w:tr w:rsidR="00A41E9A" w:rsidRPr="008860F2" w14:paraId="3FE94551" w14:textId="77777777" w:rsidTr="00204DAE">
        <w:tc>
          <w:tcPr>
            <w:tcW w:w="3401" w:type="pct"/>
          </w:tcPr>
          <w:p w14:paraId="574CE2A1" w14:textId="77777777" w:rsidR="00A41E9A" w:rsidRPr="008860F2" w:rsidRDefault="00A41E9A" w:rsidP="00A41E9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วัสดุ</w:t>
            </w:r>
          </w:p>
        </w:tc>
        <w:tc>
          <w:tcPr>
            <w:tcW w:w="700" w:type="pct"/>
          </w:tcPr>
          <w:p w14:paraId="3B9F1BBF" w14:textId="1B399766" w:rsidR="00A41E9A" w:rsidRPr="008860F2" w:rsidRDefault="00A31192" w:rsidP="00A41E9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2" w:right="-10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9.48</w:t>
            </w:r>
          </w:p>
        </w:tc>
        <w:tc>
          <w:tcPr>
            <w:tcW w:w="199" w:type="pct"/>
          </w:tcPr>
          <w:p w14:paraId="61F83F62" w14:textId="77777777" w:rsidR="00A41E9A" w:rsidRPr="008860F2" w:rsidRDefault="00A41E9A" w:rsidP="00A41E9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</w:tcPr>
          <w:p w14:paraId="0BA47A02" w14:textId="6C695F5F" w:rsidR="00A41E9A" w:rsidRPr="00AF0C52" w:rsidRDefault="00A41E9A" w:rsidP="00A41E9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12.90</w:t>
            </w:r>
          </w:p>
        </w:tc>
      </w:tr>
      <w:tr w:rsidR="00A41E9A" w:rsidRPr="008860F2" w14:paraId="3DA4B521" w14:textId="77777777" w:rsidTr="00204DAE">
        <w:tc>
          <w:tcPr>
            <w:tcW w:w="3401" w:type="pct"/>
          </w:tcPr>
          <w:p w14:paraId="7314FCCE" w14:textId="77777777" w:rsidR="00A41E9A" w:rsidRPr="008860F2" w:rsidRDefault="00A41E9A" w:rsidP="00A41E9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700" w:type="pct"/>
          </w:tcPr>
          <w:p w14:paraId="07335683" w14:textId="0B71E672" w:rsidR="00A41E9A" w:rsidRPr="008860F2" w:rsidRDefault="00A31192" w:rsidP="00A41E9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2" w:right="-10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99" w:type="pct"/>
          </w:tcPr>
          <w:p w14:paraId="578A93D0" w14:textId="77777777" w:rsidR="00A41E9A" w:rsidRPr="008860F2" w:rsidRDefault="00A41E9A" w:rsidP="00A41E9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</w:tcPr>
          <w:p w14:paraId="7A55838D" w14:textId="46A06629" w:rsidR="00A41E9A" w:rsidRPr="008860F2" w:rsidRDefault="00A41E9A" w:rsidP="00A41E9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1.62</w:t>
            </w:r>
          </w:p>
        </w:tc>
      </w:tr>
      <w:tr w:rsidR="00A41E9A" w:rsidRPr="008860F2" w14:paraId="5EFAE92E" w14:textId="77777777" w:rsidTr="00204DAE">
        <w:tc>
          <w:tcPr>
            <w:tcW w:w="3401" w:type="pct"/>
          </w:tcPr>
          <w:p w14:paraId="72C58508" w14:textId="77777777" w:rsidR="00A41E9A" w:rsidRPr="008860F2" w:rsidRDefault="00A41E9A" w:rsidP="00A41E9A">
            <w:pPr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1E8D8024" w14:textId="2D6C4E2C" w:rsidR="00A41E9A" w:rsidRPr="008860F2" w:rsidRDefault="00A31192" w:rsidP="00A41E9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10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328.35</w:t>
            </w:r>
          </w:p>
        </w:tc>
        <w:tc>
          <w:tcPr>
            <w:tcW w:w="199" w:type="pct"/>
          </w:tcPr>
          <w:p w14:paraId="35799ED9" w14:textId="77777777" w:rsidR="00A41E9A" w:rsidRPr="008860F2" w:rsidRDefault="00A41E9A" w:rsidP="00A41E9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15CFC666" w14:textId="3BD07C2B" w:rsidR="00A41E9A" w:rsidRPr="008860F2" w:rsidRDefault="00A41E9A" w:rsidP="00A41E9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286.49</w:t>
            </w:r>
          </w:p>
        </w:tc>
      </w:tr>
      <w:tr w:rsidR="00A41E9A" w:rsidRPr="008860F2" w14:paraId="69224098" w14:textId="77777777" w:rsidTr="00204DAE">
        <w:tc>
          <w:tcPr>
            <w:tcW w:w="3401" w:type="pct"/>
          </w:tcPr>
          <w:p w14:paraId="5AD07768" w14:textId="77777777" w:rsidR="00A41E9A" w:rsidRPr="008860F2" w:rsidRDefault="00A41E9A" w:rsidP="00A41E9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0A81A7A0" w14:textId="6D6144B0" w:rsidR="00A41E9A" w:rsidRPr="008860F2" w:rsidRDefault="00A31192" w:rsidP="00A41E9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2" w:right="-10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(18.99)</w:t>
            </w:r>
          </w:p>
        </w:tc>
        <w:tc>
          <w:tcPr>
            <w:tcW w:w="199" w:type="pct"/>
          </w:tcPr>
          <w:p w14:paraId="2B086C9C" w14:textId="77777777" w:rsidR="00A41E9A" w:rsidRPr="008860F2" w:rsidRDefault="00A41E9A" w:rsidP="00A41E9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7D3B5B15" w14:textId="336F07D3" w:rsidR="00A41E9A" w:rsidRPr="008860F2" w:rsidRDefault="00A41E9A" w:rsidP="00A41E9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(20.69)</w:t>
            </w:r>
          </w:p>
        </w:tc>
      </w:tr>
      <w:tr w:rsidR="00A41E9A" w:rsidRPr="008860F2" w14:paraId="35505282" w14:textId="77777777" w:rsidTr="00204DAE">
        <w:tc>
          <w:tcPr>
            <w:tcW w:w="3401" w:type="pct"/>
          </w:tcPr>
          <w:p w14:paraId="6214ECBF" w14:textId="77777777" w:rsidR="00A41E9A" w:rsidRPr="008860F2" w:rsidRDefault="00A41E9A" w:rsidP="00A41E9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57CB39F2" w14:textId="64E72D2C" w:rsidR="00A41E9A" w:rsidRPr="008860F2" w:rsidRDefault="00A31192" w:rsidP="00A41E9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2" w:right="-102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309.36</w:t>
            </w:r>
          </w:p>
        </w:tc>
        <w:tc>
          <w:tcPr>
            <w:tcW w:w="199" w:type="pct"/>
          </w:tcPr>
          <w:p w14:paraId="2A7ADB99" w14:textId="77777777" w:rsidR="00A41E9A" w:rsidRPr="008860F2" w:rsidRDefault="00A41E9A" w:rsidP="00A41E9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46473886" w14:textId="288B5DA5" w:rsidR="00A41E9A" w:rsidRPr="008860F2" w:rsidRDefault="00A41E9A" w:rsidP="00A41E9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5.80</w:t>
            </w:r>
          </w:p>
        </w:tc>
      </w:tr>
      <w:tr w:rsidR="006D4CAE" w:rsidRPr="008860F2" w14:paraId="66F6C04D" w14:textId="77777777" w:rsidTr="00204DAE">
        <w:tc>
          <w:tcPr>
            <w:tcW w:w="3401" w:type="pct"/>
          </w:tcPr>
          <w:p w14:paraId="4E967F6B" w14:textId="77777777" w:rsidR="006D4CAE" w:rsidRPr="00666C71" w:rsidRDefault="006D4CAE" w:rsidP="00A41E9A">
            <w:pPr>
              <w:spacing w:line="240" w:lineRule="auto"/>
              <w:ind w:left="259" w:hanging="259"/>
              <w:rPr>
                <w:rFonts w:ascii="Angsana New" w:hAnsi="Angsana New"/>
                <w:b/>
                <w:cs/>
              </w:rPr>
            </w:pPr>
          </w:p>
        </w:tc>
        <w:tc>
          <w:tcPr>
            <w:tcW w:w="700" w:type="pct"/>
          </w:tcPr>
          <w:p w14:paraId="7EA2FCF1" w14:textId="77777777" w:rsidR="006D4CAE" w:rsidRPr="00666C71" w:rsidRDefault="006D4CAE" w:rsidP="00A41E9A">
            <w:pPr>
              <w:pStyle w:val="acctfourfigures"/>
              <w:tabs>
                <w:tab w:val="clear" w:pos="765"/>
                <w:tab w:val="decimal" w:pos="606"/>
                <w:tab w:val="left" w:pos="786"/>
              </w:tabs>
              <w:spacing w:line="240" w:lineRule="auto"/>
              <w:ind w:left="-72" w:right="-10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99" w:type="pct"/>
          </w:tcPr>
          <w:p w14:paraId="4DCE97EB" w14:textId="77777777" w:rsidR="006D4CAE" w:rsidRPr="00666C71" w:rsidRDefault="006D4CAE" w:rsidP="00A41E9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0" w:type="pct"/>
          </w:tcPr>
          <w:p w14:paraId="09A701A5" w14:textId="77777777" w:rsidR="006D4CAE" w:rsidRPr="00666C71" w:rsidRDefault="006D4CAE" w:rsidP="00A41E9A">
            <w:pPr>
              <w:pStyle w:val="acctfourfigures"/>
              <w:tabs>
                <w:tab w:val="clear" w:pos="765"/>
                <w:tab w:val="decimal" w:pos="696"/>
                <w:tab w:val="left" w:pos="876"/>
              </w:tabs>
              <w:spacing w:line="240" w:lineRule="auto"/>
              <w:ind w:left="-72" w:right="-46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41E9A" w:rsidRPr="008860F2" w14:paraId="1FC6BB2B" w14:textId="77777777" w:rsidTr="00204DAE">
        <w:tc>
          <w:tcPr>
            <w:tcW w:w="3401" w:type="pct"/>
          </w:tcPr>
          <w:p w14:paraId="657A194B" w14:textId="30382822" w:rsidR="00A41E9A" w:rsidRPr="008860F2" w:rsidRDefault="00A41E9A" w:rsidP="00A41E9A">
            <w:pPr>
              <w:spacing w:line="240" w:lineRule="auto"/>
              <w:ind w:left="259" w:hanging="25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700" w:type="pct"/>
          </w:tcPr>
          <w:p w14:paraId="18294ACF" w14:textId="77777777" w:rsidR="00A41E9A" w:rsidRPr="008860F2" w:rsidRDefault="00A41E9A" w:rsidP="00A41E9A">
            <w:pPr>
              <w:pStyle w:val="acctfourfigures"/>
              <w:tabs>
                <w:tab w:val="clear" w:pos="765"/>
                <w:tab w:val="decimal" w:pos="606"/>
                <w:tab w:val="left" w:pos="786"/>
              </w:tabs>
              <w:spacing w:line="240" w:lineRule="auto"/>
              <w:ind w:left="-72" w:right="-1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" w:type="pct"/>
          </w:tcPr>
          <w:p w14:paraId="0327A4A5" w14:textId="77777777" w:rsidR="00A41E9A" w:rsidRPr="008860F2" w:rsidRDefault="00A41E9A" w:rsidP="00A41E9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</w:tcPr>
          <w:p w14:paraId="22E3FF52" w14:textId="77777777" w:rsidR="00A41E9A" w:rsidRPr="008860F2" w:rsidRDefault="00A41E9A" w:rsidP="00A41E9A">
            <w:pPr>
              <w:pStyle w:val="acctfourfigures"/>
              <w:tabs>
                <w:tab w:val="clear" w:pos="765"/>
                <w:tab w:val="decimal" w:pos="696"/>
                <w:tab w:val="left" w:pos="876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1E9A" w:rsidRPr="008860F2" w14:paraId="52781D64" w14:textId="77777777" w:rsidTr="00204DAE">
        <w:tc>
          <w:tcPr>
            <w:tcW w:w="3401" w:type="pct"/>
          </w:tcPr>
          <w:p w14:paraId="26072AF4" w14:textId="77777777" w:rsidR="00A41E9A" w:rsidRPr="008860F2" w:rsidRDefault="00A41E9A" w:rsidP="00A41E9A">
            <w:pPr>
              <w:numPr>
                <w:ilvl w:val="0"/>
                <w:numId w:val="3"/>
              </w:numPr>
              <w:tabs>
                <w:tab w:val="clear" w:pos="340"/>
              </w:tabs>
              <w:spacing w:line="240" w:lineRule="auto"/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700" w:type="pct"/>
          </w:tcPr>
          <w:p w14:paraId="7C078D4E" w14:textId="2241E07B" w:rsidR="00A41E9A" w:rsidRPr="008860F2" w:rsidRDefault="00A31192" w:rsidP="00A41E9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2" w:right="-10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1,396.0</w:t>
            </w:r>
            <w:r w:rsidR="00B67620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99" w:type="pct"/>
          </w:tcPr>
          <w:p w14:paraId="48C4F228" w14:textId="77777777" w:rsidR="00A41E9A" w:rsidRPr="008860F2" w:rsidRDefault="00A41E9A" w:rsidP="00A41E9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</w:tcPr>
          <w:p w14:paraId="468AB615" w14:textId="2400C123" w:rsidR="00A41E9A" w:rsidRPr="008860F2" w:rsidRDefault="00A41E9A" w:rsidP="00A41E9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1,199.06</w:t>
            </w:r>
          </w:p>
        </w:tc>
      </w:tr>
      <w:tr w:rsidR="00A41E9A" w:rsidRPr="008860F2" w14:paraId="235D1A32" w14:textId="77777777" w:rsidTr="00204DAE">
        <w:tc>
          <w:tcPr>
            <w:tcW w:w="3401" w:type="pct"/>
          </w:tcPr>
          <w:p w14:paraId="650C7665" w14:textId="2F0FD795" w:rsidR="00A41E9A" w:rsidRPr="008860F2" w:rsidRDefault="00A41E9A" w:rsidP="00A41E9A">
            <w:pPr>
              <w:numPr>
                <w:ilvl w:val="0"/>
                <w:numId w:val="3"/>
              </w:numPr>
              <w:tabs>
                <w:tab w:val="clear" w:pos="340"/>
              </w:tabs>
              <w:spacing w:line="240" w:lineRule="auto"/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700" w:type="pct"/>
          </w:tcPr>
          <w:p w14:paraId="2A26DE34" w14:textId="51174C00" w:rsidR="00A41E9A" w:rsidRPr="008860F2" w:rsidRDefault="00A31192" w:rsidP="00A41E9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2" w:right="-10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(1.</w:t>
            </w:r>
            <w:r w:rsidR="0026357E">
              <w:rPr>
                <w:rFonts w:ascii="Angsana New" w:hAnsi="Angsana New"/>
                <w:sz w:val="28"/>
                <w:szCs w:val="28"/>
                <w:lang w:bidi="th-TH"/>
              </w:rPr>
              <w:t>7</w:t>
            </w:r>
            <w:r w:rsidR="00580C66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99" w:type="pct"/>
          </w:tcPr>
          <w:p w14:paraId="30273EBE" w14:textId="77777777" w:rsidR="00A41E9A" w:rsidRPr="008860F2" w:rsidRDefault="00A41E9A" w:rsidP="00A41E9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</w:tcPr>
          <w:p w14:paraId="6C9ECE4C" w14:textId="6FBB9863" w:rsidR="00A41E9A" w:rsidRPr="008860F2" w:rsidRDefault="00A41E9A" w:rsidP="00A41E9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(18.30)</w:t>
            </w:r>
          </w:p>
        </w:tc>
      </w:tr>
      <w:tr w:rsidR="00A41E9A" w:rsidRPr="008860F2" w14:paraId="5A8DC76B" w14:textId="77777777" w:rsidTr="00204DAE">
        <w:tc>
          <w:tcPr>
            <w:tcW w:w="3401" w:type="pct"/>
          </w:tcPr>
          <w:p w14:paraId="45C2A8E2" w14:textId="77777777" w:rsidR="00A41E9A" w:rsidRPr="008860F2" w:rsidRDefault="00A41E9A" w:rsidP="00A41E9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57D5D332" w14:textId="40A3413C" w:rsidR="00A41E9A" w:rsidRPr="008860F2" w:rsidRDefault="00A31192" w:rsidP="00A41E9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2" w:right="-10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1,394.3</w:t>
            </w:r>
            <w:r w:rsidR="00B6762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99" w:type="pct"/>
          </w:tcPr>
          <w:p w14:paraId="411410FC" w14:textId="77777777" w:rsidR="00A41E9A" w:rsidRPr="008860F2" w:rsidRDefault="00A41E9A" w:rsidP="00A41E9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39DC7BFF" w14:textId="37903821" w:rsidR="00A41E9A" w:rsidRPr="008860F2" w:rsidRDefault="00A41E9A" w:rsidP="00A41E9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1,180.76</w:t>
            </w:r>
          </w:p>
        </w:tc>
      </w:tr>
    </w:tbl>
    <w:p w14:paraId="7CAACE12" w14:textId="2CBB0243" w:rsidR="003B14EA" w:rsidRPr="008860F2" w:rsidRDefault="00BB5C14" w:rsidP="00BA7DB0">
      <w:pPr>
        <w:pStyle w:val="Heading1"/>
        <w:keepLines/>
        <w:numPr>
          <w:ilvl w:val="0"/>
          <w:numId w:val="16"/>
        </w:numPr>
        <w:shd w:val="clear" w:color="auto" w:fill="auto"/>
        <w:tabs>
          <w:tab w:val="left" w:pos="540"/>
        </w:tabs>
        <w:spacing w:after="240"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อสังหาริมทรัพย์พัฒนาเพื่อขาย</w:t>
      </w: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998"/>
        <w:gridCol w:w="1334"/>
        <w:gridCol w:w="330"/>
        <w:gridCol w:w="1302"/>
      </w:tblGrid>
      <w:tr w:rsidR="00D80F29" w:rsidRPr="008860F2" w14:paraId="67C38268" w14:textId="77777777" w:rsidTr="00666C71">
        <w:trPr>
          <w:trHeight w:val="422"/>
        </w:trPr>
        <w:tc>
          <w:tcPr>
            <w:tcW w:w="2863" w:type="pct"/>
          </w:tcPr>
          <w:p w14:paraId="70F0E48F" w14:textId="77777777" w:rsidR="00D80F29" w:rsidRPr="008860F2" w:rsidRDefault="00D80F29" w:rsidP="006C3A0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</w:tcPr>
          <w:p w14:paraId="647D44C6" w14:textId="77777777" w:rsidR="00D80F29" w:rsidRPr="008860F2" w:rsidRDefault="00D80F29" w:rsidP="006C3A01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9" w:type="pct"/>
            <w:gridSpan w:val="3"/>
          </w:tcPr>
          <w:p w14:paraId="34C43F77" w14:textId="77777777" w:rsidR="00D80F29" w:rsidRPr="008860F2" w:rsidRDefault="00D80F29" w:rsidP="006C3A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C1AE4" w:rsidRPr="008860F2" w14:paraId="624A759C" w14:textId="77777777" w:rsidTr="00666C71">
        <w:trPr>
          <w:trHeight w:val="407"/>
        </w:trPr>
        <w:tc>
          <w:tcPr>
            <w:tcW w:w="2863" w:type="pct"/>
          </w:tcPr>
          <w:p w14:paraId="526EC93D" w14:textId="77777777" w:rsidR="008C1AE4" w:rsidRPr="008860F2" w:rsidRDefault="008C1AE4" w:rsidP="008C1AE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</w:tcPr>
          <w:p w14:paraId="7F2B13DB" w14:textId="253D43AD" w:rsidR="008C1AE4" w:rsidRPr="008860F2" w:rsidRDefault="008C1AE4" w:rsidP="008C1AE4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19" w:type="pct"/>
          </w:tcPr>
          <w:p w14:paraId="32A5AB93" w14:textId="3B59EDDD" w:rsidR="008C1AE4" w:rsidRPr="008860F2" w:rsidRDefault="00A41E9A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78" w:type="pct"/>
          </w:tcPr>
          <w:p w14:paraId="18B3F95A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</w:tcPr>
          <w:p w14:paraId="4B71A818" w14:textId="783278DA" w:rsidR="008C1AE4" w:rsidRPr="008860F2" w:rsidRDefault="00A41E9A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8C1AE4" w:rsidRPr="008860F2" w14:paraId="225A6018" w14:textId="77777777" w:rsidTr="00666C71">
        <w:trPr>
          <w:trHeight w:val="407"/>
        </w:trPr>
        <w:tc>
          <w:tcPr>
            <w:tcW w:w="2863" w:type="pct"/>
          </w:tcPr>
          <w:p w14:paraId="5D8EDA28" w14:textId="77777777" w:rsidR="008C1AE4" w:rsidRPr="005E52F7" w:rsidRDefault="008C1AE4" w:rsidP="008C1AE4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8" w:type="pct"/>
          </w:tcPr>
          <w:p w14:paraId="4C540D5E" w14:textId="77777777" w:rsidR="008C1AE4" w:rsidRPr="008860F2" w:rsidRDefault="008C1AE4" w:rsidP="008C1AE4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9" w:type="pct"/>
            <w:gridSpan w:val="3"/>
          </w:tcPr>
          <w:p w14:paraId="4F91AB03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573E0" w:rsidRPr="008860F2" w14:paraId="41035FC7" w14:textId="77777777" w:rsidTr="00666C71">
        <w:trPr>
          <w:trHeight w:val="407"/>
        </w:trPr>
        <w:tc>
          <w:tcPr>
            <w:tcW w:w="2863" w:type="pct"/>
          </w:tcPr>
          <w:p w14:paraId="4D38E702" w14:textId="1EF8F9D5" w:rsidR="000573E0" w:rsidRPr="005E52F7" w:rsidRDefault="000573E0" w:rsidP="000573E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E52F7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  <w:r w:rsidRPr="005E52F7">
              <w:rPr>
                <w:rFonts w:ascii="Angsana New" w:hAnsi="Angsana New" w:hint="cs"/>
                <w:sz w:val="28"/>
                <w:szCs w:val="28"/>
                <w:cs/>
              </w:rPr>
              <w:t>ที่พัฒนาแล้ว</w:t>
            </w:r>
          </w:p>
        </w:tc>
        <w:tc>
          <w:tcPr>
            <w:tcW w:w="538" w:type="pct"/>
          </w:tcPr>
          <w:p w14:paraId="1B03280C" w14:textId="77777777" w:rsidR="000573E0" w:rsidRPr="008860F2" w:rsidRDefault="000573E0" w:rsidP="000573E0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pct"/>
          </w:tcPr>
          <w:p w14:paraId="6324128C" w14:textId="49BE3502" w:rsidR="005405A0" w:rsidRPr="008860F2" w:rsidRDefault="005405A0" w:rsidP="005405A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2,481.86</w:t>
            </w:r>
          </w:p>
        </w:tc>
        <w:tc>
          <w:tcPr>
            <w:tcW w:w="178" w:type="pct"/>
          </w:tcPr>
          <w:p w14:paraId="79E87BEB" w14:textId="77777777" w:rsidR="000573E0" w:rsidRPr="008860F2" w:rsidRDefault="000573E0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" w:type="pct"/>
          </w:tcPr>
          <w:p w14:paraId="66E6D843" w14:textId="13947F1F" w:rsidR="000573E0" w:rsidRPr="008860F2" w:rsidRDefault="000573E0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16EC">
              <w:rPr>
                <w:rFonts w:ascii="Angsana New" w:hAnsi="Angsana New"/>
                <w:sz w:val="28"/>
                <w:szCs w:val="28"/>
                <w:lang w:val="en-US" w:bidi="th-TH"/>
              </w:rPr>
              <w:t>2,973.57</w:t>
            </w:r>
          </w:p>
        </w:tc>
      </w:tr>
      <w:tr w:rsidR="000573E0" w:rsidRPr="008860F2" w14:paraId="5FD95005" w14:textId="77777777" w:rsidTr="00666C71">
        <w:trPr>
          <w:trHeight w:val="407"/>
        </w:trPr>
        <w:tc>
          <w:tcPr>
            <w:tcW w:w="2863" w:type="pct"/>
          </w:tcPr>
          <w:p w14:paraId="397E1C2D" w14:textId="03807AB7" w:rsidR="000573E0" w:rsidRPr="005E52F7" w:rsidRDefault="000573E0" w:rsidP="000573E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E52F7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อสังหาริมทรัพย์ระหว่างพัฒนา</w:t>
            </w:r>
          </w:p>
        </w:tc>
        <w:tc>
          <w:tcPr>
            <w:tcW w:w="538" w:type="pct"/>
          </w:tcPr>
          <w:p w14:paraId="360BBDBE" w14:textId="77777777" w:rsidR="000573E0" w:rsidRPr="008860F2" w:rsidRDefault="000573E0" w:rsidP="000573E0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7B7B023A" w14:textId="66B83256" w:rsidR="000573E0" w:rsidRPr="008860F2" w:rsidRDefault="005405A0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8,333.37</w:t>
            </w:r>
          </w:p>
        </w:tc>
        <w:tc>
          <w:tcPr>
            <w:tcW w:w="178" w:type="pct"/>
          </w:tcPr>
          <w:p w14:paraId="391173F7" w14:textId="77777777" w:rsidR="000573E0" w:rsidRPr="008860F2" w:rsidRDefault="000573E0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6D9A9F2C" w14:textId="42DD8C5F" w:rsidR="000573E0" w:rsidRPr="008860F2" w:rsidRDefault="000573E0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16EC">
              <w:rPr>
                <w:rFonts w:ascii="Angsana New" w:hAnsi="Angsana New"/>
                <w:sz w:val="28"/>
                <w:szCs w:val="28"/>
                <w:lang w:val="en-US" w:bidi="th-TH"/>
              </w:rPr>
              <w:t>6,944.93</w:t>
            </w:r>
          </w:p>
        </w:tc>
      </w:tr>
      <w:tr w:rsidR="000573E0" w:rsidRPr="008860F2" w14:paraId="2FCC9ECF" w14:textId="77777777" w:rsidTr="00666C71">
        <w:trPr>
          <w:trHeight w:val="407"/>
        </w:trPr>
        <w:tc>
          <w:tcPr>
            <w:tcW w:w="2863" w:type="pct"/>
          </w:tcPr>
          <w:p w14:paraId="2EDFC588" w14:textId="77777777" w:rsidR="000573E0" w:rsidRPr="008860F2" w:rsidRDefault="000573E0" w:rsidP="000573E0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8" w:type="pct"/>
          </w:tcPr>
          <w:p w14:paraId="59A9B398" w14:textId="77777777" w:rsidR="000573E0" w:rsidRPr="008860F2" w:rsidRDefault="000573E0" w:rsidP="000573E0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5E5BA91B" w14:textId="31B28EB8" w:rsidR="000573E0" w:rsidRPr="008860F2" w:rsidRDefault="005405A0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10,815.23</w:t>
            </w:r>
          </w:p>
        </w:tc>
        <w:tc>
          <w:tcPr>
            <w:tcW w:w="178" w:type="pct"/>
          </w:tcPr>
          <w:p w14:paraId="7D73574F" w14:textId="67CD3C23" w:rsidR="000573E0" w:rsidRPr="008860F2" w:rsidRDefault="000573E0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4CE95E1F" w14:textId="45DC051E" w:rsidR="000573E0" w:rsidRPr="008860F2" w:rsidRDefault="000573E0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9,918.50</w:t>
            </w:r>
          </w:p>
        </w:tc>
      </w:tr>
      <w:tr w:rsidR="000573E0" w:rsidRPr="008860F2" w14:paraId="38A73AF6" w14:textId="77777777" w:rsidTr="00666C71">
        <w:trPr>
          <w:trHeight w:val="70"/>
        </w:trPr>
        <w:tc>
          <w:tcPr>
            <w:tcW w:w="2863" w:type="pct"/>
          </w:tcPr>
          <w:p w14:paraId="57F532FB" w14:textId="7CA46940" w:rsidR="000573E0" w:rsidRPr="008860F2" w:rsidRDefault="000573E0" w:rsidP="000573E0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ค่าเผื่อการลดมูลค่า</w:t>
            </w:r>
          </w:p>
        </w:tc>
        <w:tc>
          <w:tcPr>
            <w:tcW w:w="538" w:type="pct"/>
          </w:tcPr>
          <w:p w14:paraId="74B1A178" w14:textId="77777777" w:rsidR="000573E0" w:rsidRPr="008860F2" w:rsidRDefault="000573E0" w:rsidP="000573E0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5D8C7413" w14:textId="684CEA2A" w:rsidR="000573E0" w:rsidRPr="008860F2" w:rsidRDefault="005405A0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(1.04)</w:t>
            </w:r>
          </w:p>
        </w:tc>
        <w:tc>
          <w:tcPr>
            <w:tcW w:w="178" w:type="pct"/>
          </w:tcPr>
          <w:p w14:paraId="704DE3ED" w14:textId="77777777" w:rsidR="000573E0" w:rsidRPr="008860F2" w:rsidRDefault="000573E0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772DF1EE" w14:textId="73E30B8D" w:rsidR="000573E0" w:rsidRPr="008860F2" w:rsidRDefault="000573E0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(9.37)</w:t>
            </w:r>
          </w:p>
        </w:tc>
      </w:tr>
      <w:tr w:rsidR="000573E0" w:rsidRPr="008860F2" w14:paraId="231EBDDB" w14:textId="77777777" w:rsidTr="00666C71">
        <w:trPr>
          <w:trHeight w:val="407"/>
        </w:trPr>
        <w:tc>
          <w:tcPr>
            <w:tcW w:w="2863" w:type="pct"/>
          </w:tcPr>
          <w:p w14:paraId="028DC0D1" w14:textId="77777777" w:rsidR="000573E0" w:rsidRPr="008860F2" w:rsidRDefault="000573E0" w:rsidP="000573E0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38" w:type="pct"/>
          </w:tcPr>
          <w:p w14:paraId="132AD66A" w14:textId="77777777" w:rsidR="000573E0" w:rsidRPr="008860F2" w:rsidRDefault="000573E0" w:rsidP="000573E0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double" w:sz="4" w:space="0" w:color="auto"/>
            </w:tcBorders>
          </w:tcPr>
          <w:p w14:paraId="6D7054BC" w14:textId="5216A79B" w:rsidR="000573E0" w:rsidRPr="008860F2" w:rsidRDefault="005405A0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10,814.19</w:t>
            </w:r>
          </w:p>
        </w:tc>
        <w:tc>
          <w:tcPr>
            <w:tcW w:w="178" w:type="pct"/>
          </w:tcPr>
          <w:p w14:paraId="096F91EF" w14:textId="77777777" w:rsidR="000573E0" w:rsidRPr="008860F2" w:rsidRDefault="000573E0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183E2504" w14:textId="56702280" w:rsidR="000573E0" w:rsidRPr="008860F2" w:rsidRDefault="000573E0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9,909.13</w:t>
            </w:r>
          </w:p>
        </w:tc>
      </w:tr>
      <w:tr w:rsidR="000573E0" w:rsidRPr="008860F2" w14:paraId="6DB63455" w14:textId="77777777" w:rsidTr="00666C71">
        <w:trPr>
          <w:trHeight w:val="407"/>
        </w:trPr>
        <w:tc>
          <w:tcPr>
            <w:tcW w:w="2863" w:type="pct"/>
          </w:tcPr>
          <w:p w14:paraId="6D664542" w14:textId="77777777" w:rsidR="000573E0" w:rsidRPr="008860F2" w:rsidRDefault="000573E0" w:rsidP="000573E0">
            <w:pPr>
              <w:pStyle w:val="BodyText"/>
              <w:tabs>
                <w:tab w:val="left" w:pos="72"/>
                <w:tab w:val="left" w:pos="720"/>
              </w:tabs>
              <w:spacing w:after="0"/>
              <w:ind w:left="162" w:right="-11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38" w:type="pct"/>
          </w:tcPr>
          <w:p w14:paraId="077BF8DB" w14:textId="77777777" w:rsidR="000573E0" w:rsidRPr="008860F2" w:rsidRDefault="000573E0" w:rsidP="000573E0">
            <w:pPr>
              <w:pStyle w:val="BodyText"/>
              <w:spacing w:after="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719" w:type="pct"/>
            <w:tcBorders>
              <w:top w:val="double" w:sz="4" w:space="0" w:color="auto"/>
            </w:tcBorders>
          </w:tcPr>
          <w:p w14:paraId="3A06910C" w14:textId="77777777" w:rsidR="000573E0" w:rsidRPr="008860F2" w:rsidRDefault="000573E0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pct"/>
          </w:tcPr>
          <w:p w14:paraId="28F748A3" w14:textId="77777777" w:rsidR="000573E0" w:rsidRPr="008860F2" w:rsidRDefault="000573E0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02" w:type="pct"/>
            <w:tcBorders>
              <w:top w:val="double" w:sz="4" w:space="0" w:color="auto"/>
            </w:tcBorders>
          </w:tcPr>
          <w:p w14:paraId="31AA4F6F" w14:textId="77777777" w:rsidR="000573E0" w:rsidRPr="008860F2" w:rsidRDefault="000573E0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320D65" w:rsidRPr="008860F2" w14:paraId="3F711139" w14:textId="77777777" w:rsidTr="00666C71">
        <w:trPr>
          <w:trHeight w:val="422"/>
        </w:trPr>
        <w:tc>
          <w:tcPr>
            <w:tcW w:w="2863" w:type="pct"/>
          </w:tcPr>
          <w:p w14:paraId="1930D1B4" w14:textId="29972FA2" w:rsidR="00320D65" w:rsidRPr="008860F2" w:rsidRDefault="00320D65" w:rsidP="005D556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</w:tcPr>
          <w:p w14:paraId="00E9B332" w14:textId="77777777" w:rsidR="00320D65" w:rsidRPr="008860F2" w:rsidRDefault="00320D65" w:rsidP="005D5567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9" w:type="pct"/>
            <w:gridSpan w:val="3"/>
          </w:tcPr>
          <w:p w14:paraId="208C3F9C" w14:textId="77777777" w:rsidR="00320D65" w:rsidRPr="008860F2" w:rsidRDefault="00320D65" w:rsidP="005D55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20D65" w:rsidRPr="008860F2" w14:paraId="0BA3B2FB" w14:textId="77777777" w:rsidTr="00666C71">
        <w:trPr>
          <w:trHeight w:val="407"/>
        </w:trPr>
        <w:tc>
          <w:tcPr>
            <w:tcW w:w="2863" w:type="pct"/>
          </w:tcPr>
          <w:p w14:paraId="6FAE9CF8" w14:textId="77777777" w:rsidR="00320D65" w:rsidRPr="008860F2" w:rsidRDefault="00320D65" w:rsidP="005D556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</w:tcPr>
          <w:p w14:paraId="18C8D5C6" w14:textId="77777777" w:rsidR="00320D65" w:rsidRPr="008860F2" w:rsidRDefault="00320D65" w:rsidP="005D5567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719" w:type="pct"/>
          </w:tcPr>
          <w:p w14:paraId="6BBDD42F" w14:textId="77777777" w:rsidR="00320D65" w:rsidRPr="008860F2" w:rsidRDefault="00320D65" w:rsidP="005D55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78" w:type="pct"/>
          </w:tcPr>
          <w:p w14:paraId="6C82054F" w14:textId="77777777" w:rsidR="00320D65" w:rsidRPr="008860F2" w:rsidRDefault="00320D65" w:rsidP="005D55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</w:tcPr>
          <w:p w14:paraId="531299D0" w14:textId="77777777" w:rsidR="00320D65" w:rsidRPr="008860F2" w:rsidRDefault="00320D65" w:rsidP="005D55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320D65" w:rsidRPr="008860F2" w14:paraId="1A78BED2" w14:textId="77777777" w:rsidTr="00666C71">
        <w:trPr>
          <w:trHeight w:val="407"/>
        </w:trPr>
        <w:tc>
          <w:tcPr>
            <w:tcW w:w="2863" w:type="pct"/>
          </w:tcPr>
          <w:p w14:paraId="221608AC" w14:textId="77777777" w:rsidR="00320D65" w:rsidRPr="008860F2" w:rsidRDefault="00320D65" w:rsidP="005D5567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8" w:type="pct"/>
          </w:tcPr>
          <w:p w14:paraId="42577EE2" w14:textId="77777777" w:rsidR="00320D65" w:rsidRPr="008860F2" w:rsidRDefault="00320D65" w:rsidP="005D5567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9" w:type="pct"/>
            <w:gridSpan w:val="3"/>
          </w:tcPr>
          <w:p w14:paraId="31AB7A1F" w14:textId="77777777" w:rsidR="00320D65" w:rsidRPr="008860F2" w:rsidRDefault="00320D65" w:rsidP="005D55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573E0" w:rsidRPr="008860F2" w14:paraId="149B73DF" w14:textId="77777777" w:rsidTr="00666C71">
        <w:trPr>
          <w:trHeight w:val="407"/>
        </w:trPr>
        <w:tc>
          <w:tcPr>
            <w:tcW w:w="2863" w:type="pct"/>
          </w:tcPr>
          <w:p w14:paraId="643FD3D3" w14:textId="4D5FB67E" w:rsidR="000573E0" w:rsidRDefault="000573E0" w:rsidP="000573E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C1036">
              <w:rPr>
                <w:rFonts w:ascii="Angsana New" w:hAnsi="Angsana New"/>
                <w:sz w:val="28"/>
                <w:szCs w:val="28"/>
                <w:cs/>
              </w:rPr>
              <w:t>ต้นทุนการกู้ยืมที่รวมเป็นส่วนหนึ่งของอสังหาริมทรัพย์พัฒนา</w:t>
            </w:r>
          </w:p>
          <w:p w14:paraId="0F32725F" w14:textId="3A40D533" w:rsidR="000573E0" w:rsidRPr="008860F2" w:rsidRDefault="000573E0" w:rsidP="000573E0">
            <w:pPr>
              <w:spacing w:line="240" w:lineRule="auto"/>
              <w:ind w:firstLine="15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1036">
              <w:rPr>
                <w:rFonts w:ascii="Angsana New" w:hAnsi="Angsana New"/>
                <w:sz w:val="28"/>
                <w:szCs w:val="28"/>
                <w:cs/>
              </w:rPr>
              <w:t>เพื่อขายในระหว่างปี</w:t>
            </w:r>
          </w:p>
        </w:tc>
        <w:tc>
          <w:tcPr>
            <w:tcW w:w="538" w:type="pct"/>
          </w:tcPr>
          <w:p w14:paraId="1D5A62AE" w14:textId="77777777" w:rsidR="000573E0" w:rsidRPr="008860F2" w:rsidRDefault="000573E0" w:rsidP="000573E0">
            <w:pPr>
              <w:pStyle w:val="BodyText"/>
              <w:spacing w:after="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  <w:p w14:paraId="2F888195" w14:textId="170D41AA" w:rsidR="000573E0" w:rsidRPr="008860F2" w:rsidRDefault="006D4CAE" w:rsidP="000573E0">
            <w:pPr>
              <w:pStyle w:val="BodyText"/>
              <w:spacing w:after="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 w:cs="Angsana New"/>
                <w:i/>
                <w:iCs/>
                <w:sz w:val="28"/>
                <w:szCs w:val="28"/>
              </w:rPr>
              <w:t>28</w:t>
            </w:r>
          </w:p>
        </w:tc>
        <w:tc>
          <w:tcPr>
            <w:tcW w:w="719" w:type="pct"/>
            <w:tcBorders>
              <w:bottom w:val="double" w:sz="4" w:space="0" w:color="auto"/>
            </w:tcBorders>
          </w:tcPr>
          <w:p w14:paraId="511EAF12" w14:textId="77777777" w:rsidR="000573E0" w:rsidRDefault="000573E0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2DFF8D6" w14:textId="3E71090D" w:rsidR="005E52F7" w:rsidRPr="008860F2" w:rsidRDefault="005E52F7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98.24</w:t>
            </w:r>
          </w:p>
        </w:tc>
        <w:tc>
          <w:tcPr>
            <w:tcW w:w="178" w:type="pct"/>
          </w:tcPr>
          <w:p w14:paraId="0559FD11" w14:textId="77777777" w:rsidR="000573E0" w:rsidRPr="008860F2" w:rsidRDefault="000573E0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02" w:type="pct"/>
            <w:tcBorders>
              <w:bottom w:val="double" w:sz="4" w:space="0" w:color="auto"/>
            </w:tcBorders>
          </w:tcPr>
          <w:p w14:paraId="437FEEE7" w14:textId="77777777" w:rsidR="000573E0" w:rsidRDefault="000573E0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9636161" w14:textId="1DFCEDAF" w:rsidR="000573E0" w:rsidRPr="008860F2" w:rsidRDefault="000573E0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66.95</w:t>
            </w:r>
          </w:p>
        </w:tc>
      </w:tr>
      <w:tr w:rsidR="000573E0" w:rsidRPr="008860F2" w14:paraId="1FD5B449" w14:textId="77777777" w:rsidTr="00666C71">
        <w:trPr>
          <w:trHeight w:val="1223"/>
        </w:trPr>
        <w:tc>
          <w:tcPr>
            <w:tcW w:w="2863" w:type="pct"/>
          </w:tcPr>
          <w:p w14:paraId="2AB8FD3E" w14:textId="77777777" w:rsidR="000573E0" w:rsidRPr="008860F2" w:rsidRDefault="000573E0" w:rsidP="000573E0">
            <w:pPr>
              <w:tabs>
                <w:tab w:val="left" w:pos="72"/>
              </w:tabs>
              <w:ind w:left="72" w:hanging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อัตราดอกเบี้ยของต้นทุนเงินกู้ยืม 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538" w:type="pct"/>
          </w:tcPr>
          <w:p w14:paraId="15D7F517" w14:textId="77777777" w:rsidR="000573E0" w:rsidRPr="008860F2" w:rsidRDefault="000573E0" w:rsidP="000573E0">
            <w:pPr>
              <w:pStyle w:val="BodyText"/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9" w:type="pct"/>
            <w:tcBorders>
              <w:top w:val="double" w:sz="4" w:space="0" w:color="auto"/>
            </w:tcBorders>
          </w:tcPr>
          <w:p w14:paraId="26CA0E9A" w14:textId="77777777" w:rsidR="005E52F7" w:rsidRPr="00A3088B" w:rsidRDefault="005E52F7" w:rsidP="005E52F7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088B">
              <w:rPr>
                <w:rFonts w:ascii="Angsana New" w:hAnsi="Angsana New"/>
                <w:sz w:val="28"/>
                <w:szCs w:val="28"/>
              </w:rPr>
              <w:t>MLR-3.15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3088B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309F0356" w14:textId="09FDD027" w:rsidR="005E52F7" w:rsidRPr="00A3088B" w:rsidRDefault="005E52F7" w:rsidP="005E52F7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088B">
              <w:rPr>
                <w:rFonts w:ascii="Angsana New" w:hAnsi="Angsana New"/>
                <w:sz w:val="28"/>
                <w:szCs w:val="28"/>
              </w:rPr>
              <w:t>MLR-</w:t>
            </w:r>
            <w:r>
              <w:rPr>
                <w:rFonts w:ascii="Angsana New" w:hAnsi="Angsana New"/>
                <w:sz w:val="28"/>
                <w:szCs w:val="28"/>
              </w:rPr>
              <w:t>1.85</w:t>
            </w:r>
            <w:r w:rsidRPr="00A3088B">
              <w:rPr>
                <w:rFonts w:ascii="Angsana New" w:hAnsi="Angsana New"/>
                <w:sz w:val="28"/>
                <w:szCs w:val="28"/>
              </w:rPr>
              <w:t>,</w:t>
            </w:r>
          </w:p>
          <w:p w14:paraId="18E2245C" w14:textId="35E8F4BE" w:rsidR="005E52F7" w:rsidRPr="008860F2" w:rsidRDefault="005E52F7" w:rsidP="005E52F7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088B">
              <w:rPr>
                <w:rFonts w:ascii="Angsana New" w:hAnsi="Angsana New"/>
                <w:sz w:val="28"/>
                <w:szCs w:val="28"/>
              </w:rPr>
              <w:t>2.</w:t>
            </w: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Pr="00A3088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66C71">
              <w:rPr>
                <w:rFonts w:ascii="Angsana New" w:hAnsi="Angsana New"/>
                <w:sz w:val="28"/>
                <w:szCs w:val="28"/>
              </w:rPr>
              <w:t>-</w:t>
            </w:r>
            <w:r w:rsidRPr="00A3088B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3.85</w:t>
            </w:r>
          </w:p>
        </w:tc>
        <w:tc>
          <w:tcPr>
            <w:tcW w:w="178" w:type="pct"/>
          </w:tcPr>
          <w:p w14:paraId="3699AF52" w14:textId="77777777" w:rsidR="000573E0" w:rsidRPr="008860F2" w:rsidRDefault="000573E0" w:rsidP="000573E0">
            <w:pPr>
              <w:tabs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double" w:sz="4" w:space="0" w:color="auto"/>
            </w:tcBorders>
          </w:tcPr>
          <w:p w14:paraId="5C6B0A4D" w14:textId="77777777" w:rsidR="000573E0" w:rsidRPr="00A3088B" w:rsidRDefault="000573E0" w:rsidP="000573E0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088B">
              <w:rPr>
                <w:rFonts w:ascii="Angsana New" w:hAnsi="Angsana New"/>
                <w:sz w:val="28"/>
                <w:szCs w:val="28"/>
              </w:rPr>
              <w:t>MLR-3.15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3088B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11772031" w14:textId="77777777" w:rsidR="000573E0" w:rsidRPr="00A3088B" w:rsidRDefault="000573E0" w:rsidP="000573E0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088B">
              <w:rPr>
                <w:rFonts w:ascii="Angsana New" w:hAnsi="Angsana New"/>
                <w:sz w:val="28"/>
                <w:szCs w:val="28"/>
              </w:rPr>
              <w:t>MLR-2.375,</w:t>
            </w:r>
          </w:p>
          <w:p w14:paraId="50F9F26A" w14:textId="221AA0B7" w:rsidR="000573E0" w:rsidRPr="008860F2" w:rsidRDefault="000573E0" w:rsidP="000573E0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088B">
              <w:rPr>
                <w:rFonts w:ascii="Angsana New" w:hAnsi="Angsana New"/>
                <w:sz w:val="28"/>
                <w:szCs w:val="28"/>
              </w:rPr>
              <w:t xml:space="preserve">2.32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A3088B">
              <w:rPr>
                <w:rFonts w:ascii="Angsana New" w:hAnsi="Angsana New"/>
                <w:sz w:val="28"/>
                <w:szCs w:val="28"/>
              </w:rPr>
              <w:t xml:space="preserve"> 3.85</w:t>
            </w:r>
          </w:p>
        </w:tc>
      </w:tr>
      <w:tr w:rsidR="000573E0" w:rsidRPr="008860F2" w14:paraId="242933AB" w14:textId="77777777" w:rsidTr="00666C71">
        <w:trPr>
          <w:trHeight w:val="287"/>
        </w:trPr>
        <w:tc>
          <w:tcPr>
            <w:tcW w:w="2863" w:type="pct"/>
          </w:tcPr>
          <w:p w14:paraId="64721DF3" w14:textId="5315DA4B" w:rsidR="000573E0" w:rsidRPr="008860F2" w:rsidRDefault="000573E0" w:rsidP="000573E0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ต้นทุนของ</w:t>
            </w:r>
            <w:r w:rsidRPr="00BB5C14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538" w:type="pct"/>
          </w:tcPr>
          <w:p w14:paraId="08F3CD6B" w14:textId="77777777" w:rsidR="000573E0" w:rsidRPr="008860F2" w:rsidRDefault="000573E0" w:rsidP="000573E0">
            <w:pPr>
              <w:pStyle w:val="BodyText"/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9" w:type="pct"/>
          </w:tcPr>
          <w:p w14:paraId="0C1C490E" w14:textId="77777777" w:rsidR="000573E0" w:rsidRPr="008860F2" w:rsidRDefault="000573E0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pct"/>
          </w:tcPr>
          <w:p w14:paraId="342B66FE" w14:textId="77777777" w:rsidR="000573E0" w:rsidRPr="008860F2" w:rsidRDefault="000573E0" w:rsidP="000573E0">
            <w:pPr>
              <w:tabs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</w:tcPr>
          <w:p w14:paraId="001AEE00" w14:textId="77777777" w:rsidR="000573E0" w:rsidRPr="008860F2" w:rsidRDefault="000573E0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573E0" w:rsidRPr="008860F2" w14:paraId="4594D103" w14:textId="77777777" w:rsidTr="00666C71">
        <w:trPr>
          <w:trHeight w:val="287"/>
        </w:trPr>
        <w:tc>
          <w:tcPr>
            <w:tcW w:w="2863" w:type="pct"/>
          </w:tcPr>
          <w:p w14:paraId="5BAFED67" w14:textId="02630E02" w:rsidR="000573E0" w:rsidRPr="008860F2" w:rsidRDefault="000573E0" w:rsidP="000573E0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 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ที่บันทึกรวมในบัญชีต้นทุนขาย</w:t>
            </w:r>
            <w:r w:rsidRPr="00BB5C14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  <w:r w:rsidRPr="00B93FCF">
              <w:rPr>
                <w:rFonts w:ascii="Angsana New" w:hAnsi="Angsana New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538" w:type="pct"/>
          </w:tcPr>
          <w:p w14:paraId="07337F2F" w14:textId="77777777" w:rsidR="000573E0" w:rsidRPr="008860F2" w:rsidRDefault="000573E0" w:rsidP="000573E0">
            <w:pPr>
              <w:pStyle w:val="BodyText"/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9" w:type="pct"/>
          </w:tcPr>
          <w:p w14:paraId="5DA2DDBA" w14:textId="77777777" w:rsidR="000573E0" w:rsidRPr="008860F2" w:rsidRDefault="000573E0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pct"/>
          </w:tcPr>
          <w:p w14:paraId="4C21167D" w14:textId="77777777" w:rsidR="000573E0" w:rsidRPr="008860F2" w:rsidRDefault="000573E0" w:rsidP="000573E0">
            <w:pPr>
              <w:tabs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</w:tcPr>
          <w:p w14:paraId="2C68A529" w14:textId="77777777" w:rsidR="000573E0" w:rsidRPr="008860F2" w:rsidRDefault="000573E0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573E0" w:rsidRPr="008860F2" w14:paraId="3AE3C27B" w14:textId="77777777" w:rsidTr="00666C71">
        <w:trPr>
          <w:trHeight w:val="287"/>
        </w:trPr>
        <w:tc>
          <w:tcPr>
            <w:tcW w:w="2863" w:type="pct"/>
          </w:tcPr>
          <w:p w14:paraId="792345FD" w14:textId="77777777" w:rsidR="000573E0" w:rsidRPr="008860F2" w:rsidRDefault="000573E0" w:rsidP="006D4CAE">
            <w:pPr>
              <w:pStyle w:val="ListParagraph"/>
              <w:numPr>
                <w:ilvl w:val="0"/>
                <w:numId w:val="14"/>
              </w:num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hanging="17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538" w:type="pct"/>
          </w:tcPr>
          <w:p w14:paraId="5940FC4F" w14:textId="77777777" w:rsidR="000573E0" w:rsidRPr="008860F2" w:rsidRDefault="000573E0" w:rsidP="000573E0">
            <w:pPr>
              <w:pStyle w:val="BodyText"/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9" w:type="pct"/>
          </w:tcPr>
          <w:p w14:paraId="2D1C5737" w14:textId="76D2D4AE" w:rsidR="000573E0" w:rsidRPr="008860F2" w:rsidRDefault="00F373F6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1,187.5</w:t>
            </w:r>
            <w:r w:rsidR="00666C71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78" w:type="pct"/>
          </w:tcPr>
          <w:p w14:paraId="334A9DC4" w14:textId="77777777" w:rsidR="000573E0" w:rsidRPr="008860F2" w:rsidRDefault="000573E0" w:rsidP="000573E0">
            <w:pPr>
              <w:tabs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</w:tcPr>
          <w:p w14:paraId="5093384D" w14:textId="3D692009" w:rsidR="000573E0" w:rsidRPr="008860F2" w:rsidRDefault="000573E0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1,963.41</w:t>
            </w:r>
          </w:p>
        </w:tc>
      </w:tr>
      <w:tr w:rsidR="000573E0" w:rsidRPr="008860F2" w14:paraId="11F02D4F" w14:textId="77777777" w:rsidTr="00666C71">
        <w:trPr>
          <w:trHeight w:val="287"/>
        </w:trPr>
        <w:tc>
          <w:tcPr>
            <w:tcW w:w="2863" w:type="pct"/>
          </w:tcPr>
          <w:p w14:paraId="4EA8C0B9" w14:textId="274380D8" w:rsidR="000573E0" w:rsidRPr="008860F2" w:rsidRDefault="00666C71" w:rsidP="006D4CAE">
            <w:pPr>
              <w:pStyle w:val="ListParagraph"/>
              <w:numPr>
                <w:ilvl w:val="0"/>
                <w:numId w:val="14"/>
              </w:num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hanging="179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(กลับรายการ) </w:t>
            </w:r>
            <w:r w:rsidR="000573E0" w:rsidRPr="008860F2">
              <w:rPr>
                <w:rFonts w:ascii="Angsana New" w:hAnsi="Angsana New"/>
                <w:sz w:val="28"/>
                <w:szCs w:val="28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538" w:type="pct"/>
          </w:tcPr>
          <w:p w14:paraId="3AF66375" w14:textId="77777777" w:rsidR="000573E0" w:rsidRPr="008860F2" w:rsidRDefault="000573E0" w:rsidP="000573E0">
            <w:pPr>
              <w:pStyle w:val="BodyText"/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9" w:type="pct"/>
          </w:tcPr>
          <w:p w14:paraId="195248B6" w14:textId="60BA6B72" w:rsidR="000573E0" w:rsidRPr="008860F2" w:rsidRDefault="00F373F6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(8.3</w:t>
            </w:r>
            <w:r w:rsidR="00666C71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pct"/>
          </w:tcPr>
          <w:p w14:paraId="04BC335B" w14:textId="77777777" w:rsidR="000573E0" w:rsidRPr="008860F2" w:rsidRDefault="000573E0" w:rsidP="000573E0">
            <w:pPr>
              <w:tabs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</w:tcPr>
          <w:p w14:paraId="430AD73E" w14:textId="40CD15A2" w:rsidR="000573E0" w:rsidRPr="008860F2" w:rsidRDefault="000573E0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7.86</w:t>
            </w:r>
          </w:p>
        </w:tc>
      </w:tr>
      <w:tr w:rsidR="000573E0" w:rsidRPr="008860F2" w14:paraId="488CE31A" w14:textId="77777777" w:rsidTr="00666C71">
        <w:trPr>
          <w:trHeight w:val="287"/>
        </w:trPr>
        <w:tc>
          <w:tcPr>
            <w:tcW w:w="2863" w:type="pct"/>
          </w:tcPr>
          <w:p w14:paraId="4606E3A0" w14:textId="33554E05" w:rsidR="000573E0" w:rsidRPr="008860F2" w:rsidRDefault="00666C71" w:rsidP="000573E0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8" w:type="pct"/>
          </w:tcPr>
          <w:p w14:paraId="1157463F" w14:textId="77777777" w:rsidR="000573E0" w:rsidRPr="008860F2" w:rsidRDefault="000573E0" w:rsidP="000573E0">
            <w:pPr>
              <w:pStyle w:val="BodyText"/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double" w:sz="4" w:space="0" w:color="auto"/>
            </w:tcBorders>
          </w:tcPr>
          <w:p w14:paraId="5C2E9F8C" w14:textId="03B0F55A" w:rsidR="000573E0" w:rsidRPr="008860F2" w:rsidRDefault="00F373F6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1,179.2</w:t>
            </w:r>
            <w:r w:rsidR="006D4CA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78" w:type="pct"/>
          </w:tcPr>
          <w:p w14:paraId="03ABB4B3" w14:textId="77777777" w:rsidR="000573E0" w:rsidRPr="008860F2" w:rsidRDefault="000573E0" w:rsidP="000573E0">
            <w:pPr>
              <w:tabs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6D3FEDA6" w14:textId="710C9C66" w:rsidR="000573E0" w:rsidRPr="008860F2" w:rsidRDefault="000573E0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  <w:sz w:val="28"/>
                <w:szCs w:val="28"/>
                <w:lang w:val="en-US" w:bidi="th-TH"/>
              </w:rPr>
              <w:t>1,971.27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fldChar w:fldCharType="end"/>
            </w:r>
          </w:p>
        </w:tc>
      </w:tr>
    </w:tbl>
    <w:p w14:paraId="15929C21" w14:textId="77777777" w:rsidR="00B62F5D" w:rsidRDefault="00B62F5D" w:rsidP="00B62F5D">
      <w:pPr>
        <w:ind w:left="540"/>
        <w:rPr>
          <w:rFonts w:ascii="Angsana New" w:hAnsi="Angsana New"/>
          <w:sz w:val="28"/>
          <w:szCs w:val="28"/>
          <w:highlight w:val="cyan"/>
        </w:rPr>
      </w:pPr>
    </w:p>
    <w:p w14:paraId="557A4585" w14:textId="0A33E093" w:rsidR="00A3088B" w:rsidRPr="00307CEF" w:rsidRDefault="007548F7" w:rsidP="00307CEF">
      <w:pPr>
        <w:spacing w:line="240" w:lineRule="auto"/>
        <w:ind w:left="540" w:right="63"/>
        <w:rPr>
          <w:rFonts w:ascii="Angsana New" w:hAnsi="Angsana New"/>
          <w:sz w:val="28"/>
          <w:szCs w:val="28"/>
          <w:cs/>
        </w:rPr>
      </w:pPr>
      <w:r w:rsidRPr="004C1036">
        <w:rPr>
          <w:rFonts w:ascii="Angsana New" w:hAnsi="Angsana New"/>
          <w:sz w:val="28"/>
          <w:szCs w:val="28"/>
          <w:cs/>
        </w:rPr>
        <w:t>อสังหาริมทรัพย์พัฒนาเพื่อขาย</w:t>
      </w:r>
      <w:r w:rsidR="00A3088B" w:rsidRPr="008860F2">
        <w:rPr>
          <w:rFonts w:ascii="Angsana New" w:hAnsi="Angsana New" w:hint="cs"/>
          <w:sz w:val="28"/>
          <w:szCs w:val="28"/>
          <w:cs/>
        </w:rPr>
        <w:t>ประกอบด้วย</w:t>
      </w:r>
      <w:r w:rsidR="00307CEF" w:rsidRPr="00307CEF">
        <w:rPr>
          <w:rFonts w:ascii="Angsana New" w:hAnsi="Angsana New"/>
          <w:sz w:val="28"/>
          <w:szCs w:val="28"/>
          <w:cs/>
        </w:rPr>
        <w:t>อสังหาริมทรัพย์</w:t>
      </w:r>
      <w:r w:rsidR="00307CEF" w:rsidRPr="00307CEF">
        <w:rPr>
          <w:rFonts w:ascii="Angsana New" w:hAnsi="Angsana New" w:hint="cs"/>
          <w:sz w:val="28"/>
          <w:szCs w:val="28"/>
          <w:cs/>
        </w:rPr>
        <w:t>ที่พัฒนาแล้ว</w:t>
      </w:r>
      <w:r w:rsidR="00307CEF">
        <w:rPr>
          <w:rFonts w:ascii="Angsana New" w:hAnsi="Angsana New"/>
          <w:sz w:val="28"/>
          <w:szCs w:val="28"/>
        </w:rPr>
        <w:t xml:space="preserve"> </w:t>
      </w:r>
      <w:r w:rsidR="006D4CAE">
        <w:rPr>
          <w:rFonts w:ascii="Angsana New" w:hAnsi="Angsana New"/>
          <w:sz w:val="28"/>
          <w:szCs w:val="28"/>
        </w:rPr>
        <w:t>6</w:t>
      </w:r>
      <w:r w:rsidR="00307CEF">
        <w:rPr>
          <w:rFonts w:ascii="Angsana New" w:hAnsi="Angsana New"/>
          <w:sz w:val="28"/>
          <w:szCs w:val="28"/>
        </w:rPr>
        <w:t xml:space="preserve"> </w:t>
      </w:r>
      <w:r w:rsidR="00A3088B" w:rsidRPr="008860F2">
        <w:rPr>
          <w:rFonts w:ascii="Angsana New" w:hAnsi="Angsana New"/>
          <w:sz w:val="28"/>
          <w:szCs w:val="28"/>
          <w:cs/>
        </w:rPr>
        <w:t>โครงการ และ</w:t>
      </w:r>
      <w:r w:rsidR="00307CEF" w:rsidRPr="00307CEF">
        <w:rPr>
          <w:rFonts w:ascii="Angsana New" w:hAnsi="Angsana New" w:hint="cs"/>
          <w:sz w:val="28"/>
          <w:szCs w:val="28"/>
          <w:cs/>
        </w:rPr>
        <w:t>อสังหาริมทรัพย์ระหว่างพัฒนา</w:t>
      </w:r>
    </w:p>
    <w:p w14:paraId="0F655D45" w14:textId="77777777" w:rsidR="00307CEF" w:rsidRDefault="00307CEF" w:rsidP="00307CEF">
      <w:pPr>
        <w:spacing w:line="240" w:lineRule="auto"/>
        <w:ind w:left="540" w:right="63"/>
        <w:rPr>
          <w:rFonts w:ascii="Angsana New" w:hAnsi="Angsana New"/>
          <w:sz w:val="28"/>
          <w:szCs w:val="28"/>
          <w:highlight w:val="cyan"/>
        </w:rPr>
      </w:pPr>
    </w:p>
    <w:p w14:paraId="298926D3" w14:textId="241F23EB" w:rsidR="00B62F5D" w:rsidRDefault="00B62F5D" w:rsidP="0006073C">
      <w:pPr>
        <w:spacing w:line="240" w:lineRule="auto"/>
        <w:ind w:left="540" w:right="63"/>
        <w:rPr>
          <w:rFonts w:ascii="Angsana New" w:hAnsi="Angsana New"/>
          <w:sz w:val="28"/>
          <w:szCs w:val="28"/>
        </w:rPr>
      </w:pPr>
      <w:r w:rsidRPr="0006073C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06073C">
        <w:rPr>
          <w:rFonts w:ascii="Angsana New" w:hAnsi="Angsana New"/>
          <w:sz w:val="28"/>
          <w:szCs w:val="28"/>
        </w:rPr>
        <w:t>3</w:t>
      </w:r>
      <w:r w:rsidR="00410217">
        <w:rPr>
          <w:rFonts w:ascii="Angsana New" w:hAnsi="Angsana New"/>
          <w:sz w:val="28"/>
          <w:szCs w:val="28"/>
        </w:rPr>
        <w:t>0</w:t>
      </w:r>
      <w:r w:rsidRPr="0006073C">
        <w:rPr>
          <w:rFonts w:ascii="Angsana New" w:hAnsi="Angsana New"/>
          <w:sz w:val="28"/>
          <w:szCs w:val="28"/>
          <w:cs/>
        </w:rPr>
        <w:t xml:space="preserve"> </w:t>
      </w:r>
      <w:r w:rsidRPr="0006073C">
        <w:rPr>
          <w:rFonts w:ascii="Angsana New" w:hAnsi="Angsana New" w:hint="cs"/>
          <w:sz w:val="28"/>
          <w:szCs w:val="28"/>
          <w:cs/>
        </w:rPr>
        <w:t>กันยายน</w:t>
      </w:r>
      <w:r w:rsidRPr="0006073C">
        <w:rPr>
          <w:rFonts w:ascii="Angsana New" w:hAnsi="Angsana New"/>
          <w:sz w:val="28"/>
          <w:szCs w:val="28"/>
          <w:cs/>
        </w:rPr>
        <w:t xml:space="preserve"> </w:t>
      </w:r>
      <w:r w:rsidRPr="0006073C">
        <w:rPr>
          <w:rFonts w:ascii="Angsana New" w:hAnsi="Angsana New"/>
          <w:sz w:val="28"/>
          <w:szCs w:val="28"/>
        </w:rPr>
        <w:t>256</w:t>
      </w:r>
      <w:r w:rsidR="00A41E9A">
        <w:rPr>
          <w:rFonts w:ascii="Angsana New" w:hAnsi="Angsana New"/>
          <w:sz w:val="28"/>
          <w:szCs w:val="28"/>
        </w:rPr>
        <w:t>4</w:t>
      </w:r>
      <w:r w:rsidRPr="0006073C">
        <w:rPr>
          <w:rFonts w:ascii="Angsana New" w:hAnsi="Angsana New"/>
          <w:sz w:val="28"/>
          <w:szCs w:val="28"/>
          <w:cs/>
        </w:rPr>
        <w:t xml:space="preserve"> อสังหาริมทรัพย์ระหว่างพัฒนาของกลุ่มบริษัท</w:t>
      </w:r>
      <w:r w:rsidRPr="0006073C">
        <w:rPr>
          <w:rFonts w:ascii="Angsana New" w:hAnsi="Angsana New" w:hint="cs"/>
          <w:sz w:val="28"/>
          <w:szCs w:val="28"/>
          <w:cs/>
        </w:rPr>
        <w:t xml:space="preserve"> </w:t>
      </w:r>
      <w:r w:rsidRPr="0006073C">
        <w:rPr>
          <w:rFonts w:ascii="Angsana New" w:hAnsi="Angsana New"/>
          <w:sz w:val="28"/>
          <w:szCs w:val="28"/>
          <w:cs/>
        </w:rPr>
        <w:t xml:space="preserve">จำนวน </w:t>
      </w:r>
      <w:r w:rsidR="00234D39">
        <w:rPr>
          <w:rFonts w:ascii="Angsana New" w:hAnsi="Angsana New"/>
          <w:sz w:val="28"/>
          <w:szCs w:val="28"/>
        </w:rPr>
        <w:t>3,4</w:t>
      </w:r>
      <w:r w:rsidR="00423E0A">
        <w:rPr>
          <w:rFonts w:ascii="Angsana New" w:hAnsi="Angsana New"/>
          <w:sz w:val="28"/>
          <w:szCs w:val="28"/>
        </w:rPr>
        <w:t>4</w:t>
      </w:r>
      <w:r w:rsidR="005405A0">
        <w:rPr>
          <w:rFonts w:ascii="Angsana New" w:hAnsi="Angsana New"/>
          <w:sz w:val="28"/>
          <w:szCs w:val="28"/>
        </w:rPr>
        <w:t>1</w:t>
      </w:r>
      <w:r w:rsidR="00234D39">
        <w:rPr>
          <w:rFonts w:ascii="Angsana New" w:hAnsi="Angsana New"/>
          <w:sz w:val="28"/>
          <w:szCs w:val="28"/>
        </w:rPr>
        <w:t>.</w:t>
      </w:r>
      <w:r w:rsidR="005405A0">
        <w:rPr>
          <w:rFonts w:ascii="Angsana New" w:hAnsi="Angsana New"/>
          <w:sz w:val="28"/>
          <w:szCs w:val="28"/>
        </w:rPr>
        <w:t>40</w:t>
      </w:r>
      <w:r w:rsidR="00234D39">
        <w:rPr>
          <w:rFonts w:ascii="Angsana New" w:hAnsi="Angsana New"/>
          <w:sz w:val="28"/>
          <w:szCs w:val="28"/>
        </w:rPr>
        <w:t xml:space="preserve"> </w:t>
      </w:r>
      <w:r w:rsidRPr="0006073C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347042">
        <w:rPr>
          <w:rFonts w:ascii="Angsana New" w:hAnsi="Angsana New"/>
          <w:i/>
          <w:iCs/>
          <w:sz w:val="28"/>
          <w:szCs w:val="28"/>
          <w:cs/>
        </w:rPr>
        <w:t>(</w:t>
      </w:r>
      <w:r w:rsidRPr="00347042">
        <w:rPr>
          <w:rFonts w:ascii="Angsana New" w:hAnsi="Angsana New"/>
          <w:i/>
          <w:iCs/>
          <w:sz w:val="28"/>
          <w:szCs w:val="28"/>
        </w:rPr>
        <w:t>256</w:t>
      </w:r>
      <w:r w:rsidR="00A41E9A">
        <w:rPr>
          <w:rFonts w:ascii="Angsana New" w:hAnsi="Angsana New"/>
          <w:i/>
          <w:iCs/>
          <w:sz w:val="28"/>
          <w:szCs w:val="28"/>
        </w:rPr>
        <w:t>3</w:t>
      </w:r>
      <w:r w:rsidRPr="00347042">
        <w:rPr>
          <w:rFonts w:ascii="Angsana New" w:hAnsi="Angsana New"/>
          <w:i/>
          <w:iCs/>
          <w:sz w:val="28"/>
          <w:szCs w:val="28"/>
        </w:rPr>
        <w:t xml:space="preserve">: </w:t>
      </w:r>
      <w:r w:rsidR="00A41E9A">
        <w:rPr>
          <w:rFonts w:ascii="Angsana New" w:hAnsi="Angsana New"/>
          <w:i/>
          <w:iCs/>
          <w:sz w:val="28"/>
          <w:szCs w:val="28"/>
        </w:rPr>
        <w:t>6,</w:t>
      </w:r>
      <w:r w:rsidR="006D4CAE">
        <w:rPr>
          <w:rFonts w:ascii="Angsana New" w:hAnsi="Angsana New"/>
          <w:i/>
          <w:iCs/>
          <w:sz w:val="28"/>
          <w:szCs w:val="28"/>
        </w:rPr>
        <w:t>212</w:t>
      </w:r>
      <w:r w:rsidR="00A41E9A">
        <w:rPr>
          <w:rFonts w:ascii="Angsana New" w:hAnsi="Angsana New"/>
          <w:i/>
          <w:iCs/>
          <w:sz w:val="28"/>
          <w:szCs w:val="28"/>
        </w:rPr>
        <w:t>.</w:t>
      </w:r>
      <w:r w:rsidR="006D4CAE">
        <w:rPr>
          <w:rFonts w:ascii="Angsana New" w:hAnsi="Angsana New"/>
          <w:i/>
          <w:iCs/>
          <w:sz w:val="28"/>
          <w:szCs w:val="28"/>
        </w:rPr>
        <w:t>16</w:t>
      </w:r>
      <w:r w:rsidRPr="00347042">
        <w:rPr>
          <w:rFonts w:ascii="Angsana New" w:hAnsi="Angsana New"/>
          <w:i/>
          <w:iCs/>
          <w:sz w:val="28"/>
          <w:szCs w:val="28"/>
        </w:rPr>
        <w:t xml:space="preserve"> </w:t>
      </w:r>
      <w:r w:rsidRPr="00347042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06073C">
        <w:rPr>
          <w:rFonts w:ascii="Angsana New" w:hAnsi="Angsana New"/>
          <w:sz w:val="28"/>
          <w:szCs w:val="28"/>
          <w:cs/>
        </w:rPr>
        <w:t xml:space="preserve"> คาดว่าจะพัฒนา</w:t>
      </w:r>
      <w:r w:rsidRPr="0006073C">
        <w:rPr>
          <w:rFonts w:ascii="Angsana New" w:hAnsi="Angsana New" w:hint="cs"/>
          <w:sz w:val="28"/>
          <w:szCs w:val="28"/>
          <w:cs/>
        </w:rPr>
        <w:t>สำเร็จในระยะเวลาเกินกว่า</w:t>
      </w:r>
      <w:r w:rsidRPr="0006073C">
        <w:rPr>
          <w:rFonts w:ascii="Angsana New" w:hAnsi="Angsana New"/>
          <w:sz w:val="28"/>
          <w:szCs w:val="28"/>
          <w:cs/>
        </w:rPr>
        <w:t xml:space="preserve"> </w:t>
      </w:r>
      <w:r w:rsidRPr="0006073C">
        <w:rPr>
          <w:rFonts w:ascii="Angsana New" w:hAnsi="Angsana New"/>
          <w:sz w:val="28"/>
          <w:szCs w:val="28"/>
        </w:rPr>
        <w:t>1</w:t>
      </w:r>
      <w:r w:rsidRPr="0006073C">
        <w:rPr>
          <w:rFonts w:ascii="Angsana New" w:hAnsi="Angsana New"/>
          <w:sz w:val="28"/>
          <w:szCs w:val="28"/>
          <w:cs/>
        </w:rPr>
        <w:t xml:space="preserve"> ปีนับจากรอบระยะเวลารายงาน</w:t>
      </w:r>
    </w:p>
    <w:p w14:paraId="64BE6897" w14:textId="77777777" w:rsidR="005C16D6" w:rsidRDefault="005C16D6">
      <w:pPr>
        <w:spacing w:line="240" w:lineRule="auto"/>
        <w:jc w:val="left"/>
        <w:rPr>
          <w:rFonts w:ascii="Angsana New" w:hAnsi="Angsana New"/>
          <w:i/>
          <w:iCs/>
          <w:sz w:val="28"/>
          <w:szCs w:val="28"/>
          <w:cs/>
        </w:rPr>
      </w:pPr>
      <w:r>
        <w:rPr>
          <w:rFonts w:ascii="Angsana New" w:hAnsi="Angsana New"/>
          <w:i/>
          <w:iCs/>
          <w:sz w:val="28"/>
          <w:szCs w:val="28"/>
          <w:cs/>
        </w:rPr>
        <w:br w:type="page"/>
      </w:r>
    </w:p>
    <w:p w14:paraId="7733C47F" w14:textId="4FD97731" w:rsidR="00B90FB7" w:rsidRPr="008860F2" w:rsidRDefault="00B90FB7" w:rsidP="00780CDF">
      <w:pPr>
        <w:spacing w:before="240" w:line="240" w:lineRule="auto"/>
        <w:ind w:left="540" w:right="-477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t>การพิจารณาค่าเผื่อการลดมูลค่า</w:t>
      </w:r>
      <w:r w:rsidR="00C36010" w:rsidRPr="008860F2">
        <w:rPr>
          <w:rFonts w:ascii="Angsana New" w:hAnsi="Angsana New"/>
          <w:i/>
          <w:iCs/>
          <w:sz w:val="28"/>
          <w:szCs w:val="28"/>
          <w:cs/>
        </w:rPr>
        <w:t>อสังหาริมทรัพย์พัฒนา</w:t>
      </w:r>
      <w:r w:rsidR="00BB5C14">
        <w:rPr>
          <w:rFonts w:ascii="Angsana New" w:hAnsi="Angsana New" w:hint="cs"/>
          <w:i/>
          <w:iCs/>
          <w:sz w:val="28"/>
          <w:szCs w:val="28"/>
          <w:cs/>
        </w:rPr>
        <w:t>เพื่อขาย</w:t>
      </w:r>
    </w:p>
    <w:p w14:paraId="18064555" w14:textId="77777777" w:rsidR="00B90FB7" w:rsidRPr="008860F2" w:rsidRDefault="00B90FB7" w:rsidP="00B141B6">
      <w:pPr>
        <w:pStyle w:val="NoSpacing"/>
        <w:rPr>
          <w:rFonts w:ascii="Angsana New" w:hAnsi="Angsana New"/>
          <w:sz w:val="28"/>
          <w:szCs w:val="28"/>
        </w:rPr>
      </w:pPr>
    </w:p>
    <w:p w14:paraId="439E97D5" w14:textId="66DFAB45" w:rsidR="00ED77C9" w:rsidRPr="008860F2" w:rsidRDefault="00B90FB7" w:rsidP="006538D7">
      <w:pPr>
        <w:spacing w:line="240" w:lineRule="auto"/>
        <w:ind w:left="540" w:right="63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กลุ่มบริษัทมีการประเมินมูลค่าสุทธิที่จะได้รับของ</w:t>
      </w:r>
      <w:r w:rsidR="00FE1EB2" w:rsidRPr="00FE1EB2">
        <w:rPr>
          <w:rFonts w:ascii="Angsana New" w:hAnsi="Angsana New"/>
          <w:sz w:val="28"/>
          <w:szCs w:val="28"/>
          <w:cs/>
        </w:rPr>
        <w:t>อสังหาริมทรัพย์พัฒนา</w:t>
      </w:r>
      <w:r w:rsidR="00FE1EB2" w:rsidRPr="00FE1EB2">
        <w:rPr>
          <w:rFonts w:ascii="Angsana New" w:hAnsi="Angsana New" w:hint="cs"/>
          <w:sz w:val="28"/>
          <w:szCs w:val="28"/>
          <w:cs/>
        </w:rPr>
        <w:t>เพื่อขาย</w:t>
      </w:r>
      <w:r w:rsidR="00FE1EB2">
        <w:rPr>
          <w:rFonts w:ascii="Angsana New" w:hAnsi="Angsana New" w:hint="cs"/>
          <w:sz w:val="28"/>
          <w:szCs w:val="28"/>
          <w:cs/>
        </w:rPr>
        <w:t xml:space="preserve"> </w:t>
      </w:r>
      <w:r w:rsidR="001E1B3B" w:rsidRPr="00FE1EB2">
        <w:rPr>
          <w:rFonts w:ascii="Angsana New" w:hAnsi="Angsana New"/>
          <w:sz w:val="28"/>
          <w:szCs w:val="28"/>
          <w:cs/>
        </w:rPr>
        <w:t>ณ</w:t>
      </w:r>
      <w:r w:rsidR="001E1B3B" w:rsidRPr="008860F2">
        <w:rPr>
          <w:rFonts w:ascii="Angsana New" w:hAnsi="Angsana New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ทุกรอบระยะเวลาที่รายงานโดยพิจารณาจากประสบการณ์ที่ผ่าน</w:t>
      </w:r>
      <w:r w:rsidR="001E1B3B" w:rsidRPr="008860F2">
        <w:rPr>
          <w:rFonts w:ascii="Angsana New" w:hAnsi="Angsana New"/>
          <w:sz w:val="28"/>
          <w:szCs w:val="28"/>
          <w:cs/>
        </w:rPr>
        <w:t>มาของกลุ่มบริษัทในการประมาณการราคาขาย</w:t>
      </w:r>
      <w:r w:rsidRPr="008860F2">
        <w:rPr>
          <w:rFonts w:ascii="Angsana New" w:hAnsi="Angsana New"/>
          <w:sz w:val="28"/>
          <w:szCs w:val="28"/>
          <w:cs/>
        </w:rPr>
        <w:t>และ</w:t>
      </w:r>
      <w:r w:rsidR="001E1B3B" w:rsidRPr="008860F2">
        <w:rPr>
          <w:rFonts w:ascii="Angsana New" w:hAnsi="Angsana New"/>
          <w:sz w:val="28"/>
          <w:szCs w:val="28"/>
          <w:cs/>
        </w:rPr>
        <w:t>ต้นทุนการก่อสร้างที่จะเกิดขึ้นในอนาคตซึ่ง</w:t>
      </w:r>
      <w:r w:rsidR="007A302F" w:rsidRPr="008860F2">
        <w:rPr>
          <w:rFonts w:ascii="Angsana New" w:hAnsi="Angsana New"/>
          <w:sz w:val="28"/>
          <w:szCs w:val="28"/>
          <w:cs/>
        </w:rPr>
        <w:t>เกี่ยวข้องกับการใช้ดุลยพินิจของผู้บริหารและ</w:t>
      </w:r>
      <w:r w:rsidR="001E1B3B" w:rsidRPr="008860F2">
        <w:rPr>
          <w:rFonts w:ascii="Angsana New" w:hAnsi="Angsana New"/>
          <w:sz w:val="28"/>
          <w:szCs w:val="28"/>
          <w:cs/>
        </w:rPr>
        <w:t>ขึ้นอยู่กับ</w:t>
      </w:r>
      <w:r w:rsidR="007A302F" w:rsidRPr="008860F2">
        <w:rPr>
          <w:rFonts w:ascii="Angsana New" w:hAnsi="Angsana New"/>
          <w:sz w:val="28"/>
          <w:szCs w:val="28"/>
          <w:cs/>
        </w:rPr>
        <w:t>หลายตัวแปรรวมถึง</w:t>
      </w:r>
      <w:r w:rsidR="00A16161" w:rsidRPr="008860F2">
        <w:rPr>
          <w:rFonts w:ascii="Angsana New" w:hAnsi="Angsana New"/>
          <w:sz w:val="28"/>
          <w:szCs w:val="28"/>
          <w:cs/>
        </w:rPr>
        <w:t>เงื่อนไข</w:t>
      </w:r>
      <w:r w:rsidR="001E1B3B" w:rsidRPr="008860F2">
        <w:rPr>
          <w:rFonts w:ascii="Angsana New" w:hAnsi="Angsana New"/>
          <w:sz w:val="28"/>
          <w:szCs w:val="28"/>
          <w:cs/>
        </w:rPr>
        <w:t>สภาพการตลาดที่เกี่ยว</w:t>
      </w:r>
      <w:r w:rsidR="00AA3950" w:rsidRPr="008860F2">
        <w:rPr>
          <w:rFonts w:ascii="Angsana New" w:hAnsi="Angsana New"/>
          <w:sz w:val="28"/>
          <w:szCs w:val="28"/>
          <w:cs/>
        </w:rPr>
        <w:t>ข้อง</w:t>
      </w:r>
      <w:r w:rsidR="001E1B3B" w:rsidRPr="008860F2">
        <w:rPr>
          <w:rFonts w:ascii="Angsana New" w:hAnsi="Angsana New"/>
          <w:sz w:val="28"/>
          <w:szCs w:val="28"/>
          <w:cs/>
        </w:rPr>
        <w:t>กับ</w:t>
      </w:r>
      <w:r w:rsidR="00AA3950" w:rsidRPr="008860F2">
        <w:rPr>
          <w:rFonts w:ascii="Angsana New" w:hAnsi="Angsana New"/>
          <w:sz w:val="28"/>
          <w:szCs w:val="28"/>
          <w:cs/>
        </w:rPr>
        <w:t>วัสดุก่อสร้าง ต้นทุนการจ้างผู้รับเหมาและประเด็นในด้านการก่อสร้าง โดยเฉพาะอย่างยิ่ง</w:t>
      </w:r>
      <w:r w:rsidR="00A16161" w:rsidRPr="008860F2">
        <w:rPr>
          <w:rFonts w:ascii="Angsana New" w:hAnsi="Angsana New"/>
          <w:sz w:val="28"/>
          <w:szCs w:val="28"/>
          <w:cs/>
        </w:rPr>
        <w:t>แผน</w:t>
      </w:r>
      <w:r w:rsidR="00AA3950" w:rsidRPr="008860F2">
        <w:rPr>
          <w:rFonts w:ascii="Angsana New" w:hAnsi="Angsana New"/>
          <w:sz w:val="28"/>
          <w:szCs w:val="28"/>
          <w:cs/>
        </w:rPr>
        <w:t xml:space="preserve">ในการดำเนินงานในโครงการที่อยู่ในระหว่างการก่อสร้างให้แล้วเสร็จ </w:t>
      </w:r>
      <w:r w:rsidRPr="008860F2">
        <w:rPr>
          <w:rFonts w:ascii="Angsana New" w:hAnsi="Angsana New"/>
          <w:sz w:val="28"/>
          <w:szCs w:val="28"/>
          <w:cs/>
        </w:rPr>
        <w:t>ซึ่งจะส่งผล</w:t>
      </w:r>
      <w:r w:rsidR="00A16161" w:rsidRPr="008860F2">
        <w:rPr>
          <w:rFonts w:ascii="Angsana New" w:hAnsi="Angsana New"/>
          <w:sz w:val="28"/>
          <w:szCs w:val="28"/>
          <w:cs/>
        </w:rPr>
        <w:t>ต่อการพิจารณา</w:t>
      </w:r>
      <w:r w:rsidR="00384664" w:rsidRPr="008860F2">
        <w:rPr>
          <w:rFonts w:ascii="Angsana New" w:hAnsi="Angsana New"/>
          <w:sz w:val="28"/>
          <w:szCs w:val="28"/>
          <w:cs/>
        </w:rPr>
        <w:t>ต่อ</w:t>
      </w:r>
      <w:r w:rsidR="00A16161" w:rsidRPr="008860F2">
        <w:rPr>
          <w:rFonts w:ascii="Angsana New" w:hAnsi="Angsana New"/>
          <w:sz w:val="28"/>
          <w:szCs w:val="28"/>
          <w:cs/>
        </w:rPr>
        <w:t>มูลค่า</w:t>
      </w:r>
      <w:r w:rsidR="00384664" w:rsidRPr="008860F2">
        <w:rPr>
          <w:rFonts w:ascii="Angsana New" w:hAnsi="Angsana New"/>
          <w:sz w:val="28"/>
          <w:szCs w:val="28"/>
          <w:cs/>
        </w:rPr>
        <w:t>ตามบัญชี</w:t>
      </w:r>
      <w:r w:rsidRPr="008860F2">
        <w:rPr>
          <w:rFonts w:ascii="Angsana New" w:hAnsi="Angsana New"/>
          <w:sz w:val="28"/>
          <w:szCs w:val="28"/>
          <w:cs/>
        </w:rPr>
        <w:t>ของ</w:t>
      </w:r>
      <w:r w:rsidR="00FE1EB2" w:rsidRPr="00FE1EB2">
        <w:rPr>
          <w:rFonts w:ascii="Angsana New" w:hAnsi="Angsana New"/>
          <w:sz w:val="28"/>
          <w:szCs w:val="28"/>
          <w:cs/>
        </w:rPr>
        <w:t>อสังหาริมทรัพย์พัฒนา</w:t>
      </w:r>
      <w:r w:rsidR="00FE1EB2" w:rsidRPr="00FE1EB2">
        <w:rPr>
          <w:rFonts w:ascii="Angsana New" w:hAnsi="Angsana New" w:hint="cs"/>
          <w:sz w:val="28"/>
          <w:szCs w:val="28"/>
          <w:cs/>
        </w:rPr>
        <w:t>เพื่อขาย</w:t>
      </w:r>
      <w:r w:rsidR="00144E7A" w:rsidRPr="008860F2">
        <w:rPr>
          <w:rFonts w:ascii="Angsana New" w:hAnsi="Angsana New"/>
          <w:sz w:val="28"/>
          <w:szCs w:val="28"/>
          <w:cs/>
        </w:rPr>
        <w:t>ในอนาคต</w:t>
      </w:r>
    </w:p>
    <w:p w14:paraId="22A9CB29" w14:textId="77777777" w:rsidR="00B43C3B" w:rsidRDefault="00B43C3B" w:rsidP="003E4163">
      <w:pPr>
        <w:spacing w:line="240" w:lineRule="auto"/>
        <w:ind w:left="540" w:right="63"/>
        <w:rPr>
          <w:rFonts w:ascii="Angsana New" w:hAnsi="Angsana New"/>
          <w:i/>
          <w:iCs/>
          <w:sz w:val="28"/>
          <w:szCs w:val="28"/>
        </w:rPr>
      </w:pPr>
    </w:p>
    <w:p w14:paraId="77316385" w14:textId="63B144D0" w:rsidR="003E4163" w:rsidRPr="008860F2" w:rsidRDefault="003E4163" w:rsidP="003E4163">
      <w:pPr>
        <w:spacing w:line="240" w:lineRule="auto"/>
        <w:ind w:left="540" w:right="63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3CC3D735" w14:textId="77777777" w:rsidR="003E4163" w:rsidRPr="008860F2" w:rsidRDefault="003E4163" w:rsidP="003E4163">
      <w:pPr>
        <w:pStyle w:val="NoSpacing"/>
        <w:rPr>
          <w:rFonts w:ascii="Angsana New" w:hAnsi="Angsana New"/>
          <w:sz w:val="28"/>
          <w:szCs w:val="28"/>
          <w:cs/>
        </w:rPr>
      </w:pPr>
    </w:p>
    <w:p w14:paraId="4023E9B1" w14:textId="151C95C9" w:rsidR="003E4163" w:rsidRDefault="003E4163" w:rsidP="003E4163">
      <w:pPr>
        <w:spacing w:line="240" w:lineRule="auto"/>
        <w:ind w:left="540" w:right="63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บริษัทย่อยได้นำที่ดินพร้อมสิ่งปลูกสร้างส่วนใหญ่ และสิ่งปลูกสร้างที่จะมีในภายหน้าไปจดจำนองเพื่อใช้เป็นหลักประกันเงิน</w:t>
      </w:r>
      <w:r w:rsidRPr="008860F2">
        <w:rPr>
          <w:rFonts w:ascii="Angsana New" w:hAnsi="Angsana New"/>
          <w:spacing w:val="-2"/>
          <w:sz w:val="28"/>
          <w:szCs w:val="28"/>
          <w:cs/>
        </w:rPr>
        <w:t>กู้ยืม</w:t>
      </w:r>
      <w:r w:rsidR="000A7792">
        <w:rPr>
          <w:rFonts w:ascii="Angsana New" w:hAnsi="Angsana New" w:hint="cs"/>
          <w:spacing w:val="-2"/>
          <w:sz w:val="28"/>
          <w:szCs w:val="28"/>
          <w:cs/>
        </w:rPr>
        <w:t>จากสถาบันการเงิน</w:t>
      </w:r>
      <w:r w:rsidRPr="008860F2">
        <w:rPr>
          <w:rFonts w:ascii="Angsana New" w:hAnsi="Angsana New"/>
          <w:spacing w:val="-2"/>
          <w:sz w:val="28"/>
          <w:szCs w:val="28"/>
          <w:cs/>
        </w:rPr>
        <w:t xml:space="preserve">ของบริษัทย่อย (ดูหมายเหตุข้อ </w:t>
      </w:r>
      <w:r w:rsidR="005D66A8" w:rsidRPr="008860F2">
        <w:rPr>
          <w:rFonts w:ascii="Angsana New" w:hAnsi="Angsana New"/>
          <w:spacing w:val="-2"/>
          <w:sz w:val="28"/>
          <w:szCs w:val="28"/>
        </w:rPr>
        <w:t>1</w:t>
      </w:r>
      <w:r w:rsidR="00F15122">
        <w:rPr>
          <w:rFonts w:ascii="Angsana New" w:hAnsi="Angsana New"/>
          <w:spacing w:val="-2"/>
          <w:sz w:val="28"/>
          <w:szCs w:val="28"/>
        </w:rPr>
        <w:t>9</w:t>
      </w:r>
      <w:r w:rsidRPr="008860F2">
        <w:rPr>
          <w:rFonts w:ascii="Angsana New" w:hAnsi="Angsana New"/>
          <w:spacing w:val="-2"/>
          <w:sz w:val="28"/>
          <w:szCs w:val="28"/>
          <w:cs/>
        </w:rPr>
        <w:t>)</w:t>
      </w:r>
    </w:p>
    <w:p w14:paraId="2C22F16E" w14:textId="77777777" w:rsidR="00F3141D" w:rsidRDefault="00F3141D" w:rsidP="003E4163">
      <w:pPr>
        <w:spacing w:line="240" w:lineRule="auto"/>
        <w:ind w:left="540" w:right="63"/>
        <w:rPr>
          <w:rFonts w:ascii="Angsana New" w:hAnsi="Angsana New"/>
          <w:sz w:val="28"/>
          <w:szCs w:val="28"/>
        </w:rPr>
        <w:sectPr w:rsidR="00F3141D" w:rsidSect="005E7706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9"/>
          <w:cols w:space="708"/>
          <w:docGrid w:linePitch="360"/>
        </w:sectPr>
      </w:pPr>
    </w:p>
    <w:p w14:paraId="03FFC879" w14:textId="31BC3495" w:rsidR="00A71D74" w:rsidRPr="008860F2" w:rsidRDefault="00A71D74" w:rsidP="00BA7DB0">
      <w:pPr>
        <w:pStyle w:val="Heading1"/>
        <w:keepLines/>
        <w:numPr>
          <w:ilvl w:val="0"/>
          <w:numId w:val="1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8860F2">
        <w:rPr>
          <w:rFonts w:asciiTheme="majorBidi" w:hAnsiTheme="majorBidi" w:cstheme="majorBidi"/>
          <w:sz w:val="28"/>
          <w:szCs w:val="28"/>
          <w:u w:val="none"/>
          <w:cs/>
        </w:rPr>
        <w:t>เงินลงทุนในบริษัทร่วม</w:t>
      </w:r>
    </w:p>
    <w:p w14:paraId="561ED916" w14:textId="77777777" w:rsidR="00F3141D" w:rsidRDefault="00F3141D" w:rsidP="003C3C60">
      <w:pPr>
        <w:pStyle w:val="block"/>
        <w:tabs>
          <w:tab w:val="left" w:pos="0"/>
        </w:tabs>
        <w:spacing w:after="0" w:line="240" w:lineRule="atLeast"/>
        <w:ind w:left="0" w:right="-45"/>
        <w:rPr>
          <w:rFonts w:ascii="Angsana New" w:hAnsi="Angsana New" w:cs="Angsana New"/>
          <w:sz w:val="28"/>
          <w:szCs w:val="28"/>
          <w:lang w:bidi="th-TH"/>
        </w:rPr>
      </w:pPr>
    </w:p>
    <w:p w14:paraId="29260AB7" w14:textId="262CDDBD" w:rsidR="002B1C21" w:rsidRDefault="002B1C21" w:rsidP="00F3141D">
      <w:pPr>
        <w:pStyle w:val="block"/>
        <w:tabs>
          <w:tab w:val="left" w:pos="0"/>
        </w:tabs>
        <w:spacing w:after="0" w:line="240" w:lineRule="atLeast"/>
        <w:ind w:left="0" w:right="-45" w:firstLine="540"/>
        <w:rPr>
          <w:rFonts w:ascii="Angsana New" w:hAnsi="Angsana New" w:cs="Angsana New"/>
          <w:sz w:val="28"/>
          <w:szCs w:val="28"/>
          <w:lang w:val="en-US" w:bidi="th-TH"/>
        </w:rPr>
      </w:pPr>
      <w:r w:rsidRPr="008860F2">
        <w:rPr>
          <w:rFonts w:ascii="Angsana New" w:hAnsi="Angsana New" w:cs="Angsana New"/>
          <w:sz w:val="28"/>
          <w:szCs w:val="28"/>
          <w:cs/>
          <w:lang w:bidi="th-TH"/>
        </w:rPr>
        <w:t>เงินลงทุนในบริษัท</w:t>
      </w:r>
      <w:r w:rsidR="00856164" w:rsidRPr="008860F2">
        <w:rPr>
          <w:rFonts w:ascii="Angsana New" w:hAnsi="Angsana New" w:cs="Angsana New"/>
          <w:sz w:val="28"/>
          <w:szCs w:val="28"/>
          <w:cs/>
          <w:lang w:bidi="th-TH"/>
        </w:rPr>
        <w:t>ร่วม</w:t>
      </w:r>
      <w:r w:rsidRPr="008860F2">
        <w:rPr>
          <w:rFonts w:ascii="Angsana New" w:hAnsi="Angsana New" w:cs="Angsana New"/>
          <w:sz w:val="28"/>
          <w:szCs w:val="28"/>
          <w:cs/>
          <w:lang w:bidi="th-TH"/>
        </w:rPr>
        <w:t xml:space="preserve"> ณ วันที่ </w:t>
      </w:r>
      <w:r w:rsidR="00050528" w:rsidRPr="008860F2">
        <w:rPr>
          <w:rFonts w:ascii="Angsana New" w:hAnsi="Angsana New" w:cs="Angsana New"/>
          <w:sz w:val="28"/>
          <w:szCs w:val="28"/>
          <w:lang w:val="en-US"/>
        </w:rPr>
        <w:t>30</w:t>
      </w:r>
      <w:r w:rsidRPr="008860F2">
        <w:rPr>
          <w:rFonts w:ascii="Angsana New" w:hAnsi="Angsana New" w:cs="Angsana New"/>
          <w:sz w:val="28"/>
          <w:szCs w:val="28"/>
          <w:cs/>
          <w:lang w:val="en-US"/>
        </w:rPr>
        <w:t xml:space="preserve"> กันยายน</w:t>
      </w:r>
      <w:r w:rsidR="00050528" w:rsidRPr="008860F2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123F51">
        <w:rPr>
          <w:rFonts w:ascii="Angsana New" w:hAnsi="Angsana New" w:cs="Angsana New"/>
          <w:sz w:val="28"/>
          <w:szCs w:val="28"/>
          <w:lang w:val="en-US"/>
        </w:rPr>
        <w:t xml:space="preserve">2564 </w:t>
      </w:r>
      <w:r w:rsidR="00123F51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และ </w:t>
      </w:r>
      <w:r w:rsidR="00123F51">
        <w:rPr>
          <w:rFonts w:ascii="Angsana New" w:hAnsi="Angsana New" w:cs="Angsana New"/>
          <w:sz w:val="28"/>
          <w:szCs w:val="28"/>
          <w:lang w:val="en-US"/>
        </w:rPr>
        <w:t>2563</w:t>
      </w:r>
      <w:r w:rsidRPr="008860F2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8860F2">
        <w:rPr>
          <w:rFonts w:ascii="Angsana New" w:hAnsi="Angsana New" w:cs="Angsana New"/>
          <w:sz w:val="28"/>
          <w:szCs w:val="28"/>
          <w:cs/>
          <w:lang w:val="en-US" w:bidi="th-TH"/>
        </w:rPr>
        <w:t>และเงินปันผลรับจากเงินลงทุน</w:t>
      </w:r>
      <w:r w:rsidR="00D6154C" w:rsidRPr="008860F2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สำหรับปีสิ้นสุดวันที่ </w:t>
      </w:r>
      <w:r w:rsidR="00050528" w:rsidRPr="008860F2">
        <w:rPr>
          <w:rFonts w:ascii="Angsana New" w:hAnsi="Angsana New" w:cs="Angsana New"/>
          <w:sz w:val="28"/>
          <w:szCs w:val="28"/>
          <w:lang w:val="en-US" w:bidi="th-TH"/>
        </w:rPr>
        <w:t>30</w:t>
      </w:r>
      <w:r w:rsidR="00D6154C" w:rsidRPr="008860F2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D6154C" w:rsidRPr="008860F2">
        <w:rPr>
          <w:rFonts w:ascii="Angsana New" w:hAnsi="Angsana New" w:cs="Angsana New"/>
          <w:sz w:val="28"/>
          <w:szCs w:val="28"/>
          <w:cs/>
          <w:lang w:val="en-US" w:bidi="th-TH"/>
        </w:rPr>
        <w:t>กันยายน</w:t>
      </w:r>
      <w:r w:rsidR="00050528" w:rsidRPr="008860F2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123F51">
        <w:rPr>
          <w:rFonts w:ascii="Angsana New" w:hAnsi="Angsana New" w:cs="Angsana New"/>
          <w:sz w:val="28"/>
          <w:szCs w:val="28"/>
          <w:lang w:val="en-US" w:bidi="th-TH"/>
        </w:rPr>
        <w:t xml:space="preserve">2564 </w:t>
      </w:r>
      <w:r w:rsidR="00123F51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และ </w:t>
      </w:r>
      <w:r w:rsidR="00123F51">
        <w:rPr>
          <w:rFonts w:ascii="Angsana New" w:hAnsi="Angsana New" w:cs="Angsana New"/>
          <w:sz w:val="28"/>
          <w:szCs w:val="28"/>
          <w:lang w:val="en-US" w:bidi="th-TH"/>
        </w:rPr>
        <w:t>2563</w:t>
      </w:r>
      <w:r w:rsidR="00D6154C" w:rsidRPr="008860F2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8860F2">
        <w:rPr>
          <w:rFonts w:ascii="Angsana New" w:hAnsi="Angsana New" w:cs="Angsana New"/>
          <w:sz w:val="28"/>
          <w:szCs w:val="28"/>
          <w:cs/>
          <w:lang w:val="en-US" w:bidi="th-TH"/>
        </w:rPr>
        <w:t>มีดังนี้</w:t>
      </w:r>
    </w:p>
    <w:p w14:paraId="224366BE" w14:textId="77777777" w:rsidR="00D73334" w:rsidRPr="008860F2" w:rsidRDefault="00D73334" w:rsidP="00F3141D">
      <w:pPr>
        <w:pStyle w:val="block"/>
        <w:tabs>
          <w:tab w:val="left" w:pos="0"/>
        </w:tabs>
        <w:spacing w:after="0" w:line="240" w:lineRule="atLeast"/>
        <w:ind w:left="0" w:right="-45" w:firstLine="540"/>
        <w:rPr>
          <w:rFonts w:ascii="Angsana New" w:hAnsi="Angsana New" w:cs="Angsana New"/>
          <w:sz w:val="28"/>
          <w:szCs w:val="28"/>
          <w:lang w:val="en-US" w:bidi="th-TH"/>
        </w:rPr>
      </w:pPr>
    </w:p>
    <w:tbl>
      <w:tblPr>
        <w:tblW w:w="1467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0"/>
        <w:gridCol w:w="2672"/>
        <w:gridCol w:w="835"/>
        <w:gridCol w:w="182"/>
        <w:gridCol w:w="760"/>
        <w:gridCol w:w="783"/>
        <w:gridCol w:w="183"/>
        <w:gridCol w:w="826"/>
        <w:gridCol w:w="252"/>
        <w:gridCol w:w="740"/>
        <w:gridCol w:w="198"/>
        <w:gridCol w:w="756"/>
        <w:gridCol w:w="180"/>
        <w:gridCol w:w="785"/>
        <w:gridCol w:w="182"/>
        <w:gridCol w:w="698"/>
        <w:gridCol w:w="238"/>
        <w:gridCol w:w="679"/>
        <w:gridCol w:w="178"/>
        <w:gridCol w:w="746"/>
        <w:gridCol w:w="10"/>
        <w:gridCol w:w="15"/>
      </w:tblGrid>
      <w:tr w:rsidR="006714DF" w:rsidRPr="008860F2" w:rsidDel="00685444" w14:paraId="54689531" w14:textId="77777777" w:rsidTr="00761687">
        <w:trPr>
          <w:gridAfter w:val="2"/>
          <w:wAfter w:w="25" w:type="dxa"/>
          <w:cantSplit/>
          <w:tblHeader/>
        </w:trPr>
        <w:tc>
          <w:tcPr>
            <w:tcW w:w="2780" w:type="dxa"/>
          </w:tcPr>
          <w:p w14:paraId="4AB5221C" w14:textId="77777777" w:rsidR="006714DF" w:rsidRPr="008860F2" w:rsidDel="00685444" w:rsidRDefault="006714DF" w:rsidP="008E209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72" w:type="dxa"/>
          </w:tcPr>
          <w:p w14:paraId="21EA772C" w14:textId="77777777" w:rsidR="006714DF" w:rsidRPr="008860F2" w:rsidDel="00685444" w:rsidRDefault="006714DF" w:rsidP="008E209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201" w:type="dxa"/>
            <w:gridSpan w:val="18"/>
          </w:tcPr>
          <w:p w14:paraId="3AEA9526" w14:textId="77777777" w:rsidR="006714DF" w:rsidRPr="008860F2" w:rsidDel="00685444" w:rsidRDefault="006714DF" w:rsidP="008E209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860F2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714DF" w:rsidRPr="008860F2" w:rsidDel="00685444" w14:paraId="06A9F211" w14:textId="77777777" w:rsidTr="00761687">
        <w:trPr>
          <w:gridAfter w:val="1"/>
          <w:wAfter w:w="15" w:type="dxa"/>
          <w:cantSplit/>
          <w:trHeight w:val="389"/>
          <w:tblHeader/>
        </w:trPr>
        <w:tc>
          <w:tcPr>
            <w:tcW w:w="2780" w:type="dxa"/>
          </w:tcPr>
          <w:p w14:paraId="4B305018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77D73A6" w14:textId="77777777" w:rsidR="006714DF" w:rsidRPr="008860F2" w:rsidDel="00685444" w:rsidRDefault="006714DF" w:rsidP="008E209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72" w:type="dxa"/>
          </w:tcPr>
          <w:p w14:paraId="42CA735B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BB851E8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860F2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777" w:type="dxa"/>
            <w:gridSpan w:val="3"/>
          </w:tcPr>
          <w:p w14:paraId="192B280C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860F2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</w:t>
            </w:r>
          </w:p>
          <w:p w14:paraId="27AC0417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860F2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792" w:type="dxa"/>
            <w:gridSpan w:val="3"/>
          </w:tcPr>
          <w:p w14:paraId="0D25B4E2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A99035C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860F2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52" w:type="dxa"/>
          </w:tcPr>
          <w:p w14:paraId="5B22E8A4" w14:textId="77777777" w:rsidR="006714DF" w:rsidRPr="008860F2" w:rsidDel="00685444" w:rsidRDefault="006714DF" w:rsidP="008E209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94" w:type="dxa"/>
            <w:gridSpan w:val="3"/>
          </w:tcPr>
          <w:p w14:paraId="6543BE1B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2E10C8A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860F2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</w:tcPr>
          <w:p w14:paraId="3EAAF834" w14:textId="77777777" w:rsidR="006714DF" w:rsidRPr="008860F2" w:rsidDel="00685444" w:rsidRDefault="006714DF" w:rsidP="008E209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665" w:type="dxa"/>
            <w:gridSpan w:val="3"/>
          </w:tcPr>
          <w:p w14:paraId="4000B649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65DEEB9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860F2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38" w:type="dxa"/>
          </w:tcPr>
          <w:p w14:paraId="0C9C381B" w14:textId="77777777" w:rsidR="006714DF" w:rsidRPr="008860F2" w:rsidRDefault="006714DF" w:rsidP="008E209D">
            <w:pPr>
              <w:spacing w:line="300" w:lineRule="exact"/>
              <w:ind w:left="-79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3" w:type="dxa"/>
            <w:gridSpan w:val="4"/>
          </w:tcPr>
          <w:p w14:paraId="25A84FAD" w14:textId="77777777" w:rsidR="006714DF" w:rsidRPr="008860F2" w:rsidRDefault="006714DF" w:rsidP="008E209D">
            <w:pPr>
              <w:pStyle w:val="block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860F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เงินปันผลรับ</w:t>
            </w:r>
          </w:p>
          <w:p w14:paraId="6FB82680" w14:textId="45056C59" w:rsidR="00D4390D" w:rsidRPr="008860F2" w:rsidDel="00685444" w:rsidRDefault="00D4390D" w:rsidP="008E209D">
            <w:pPr>
              <w:pStyle w:val="block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860F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A41E9A" w:rsidRPr="008860F2" w14:paraId="1001AE46" w14:textId="77777777" w:rsidTr="00761687">
        <w:trPr>
          <w:gridAfter w:val="1"/>
          <w:wAfter w:w="15" w:type="dxa"/>
          <w:cantSplit/>
          <w:tblHeader/>
        </w:trPr>
        <w:tc>
          <w:tcPr>
            <w:tcW w:w="2780" w:type="dxa"/>
          </w:tcPr>
          <w:p w14:paraId="40B82980" w14:textId="77777777" w:rsidR="00A41E9A" w:rsidRPr="008860F2" w:rsidRDefault="00A41E9A" w:rsidP="00A41E9A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2" w:type="dxa"/>
          </w:tcPr>
          <w:p w14:paraId="741CFD98" w14:textId="77777777" w:rsidR="00A41E9A" w:rsidRPr="008860F2" w:rsidRDefault="00A41E9A" w:rsidP="00A41E9A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35" w:type="dxa"/>
          </w:tcPr>
          <w:p w14:paraId="1739B837" w14:textId="51C234E3" w:rsidR="00A41E9A" w:rsidRPr="008860F2" w:rsidRDefault="00A41E9A" w:rsidP="00A41E9A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82" w:type="dxa"/>
          </w:tcPr>
          <w:p w14:paraId="1C5CE389" w14:textId="77777777" w:rsidR="00A41E9A" w:rsidRPr="008860F2" w:rsidRDefault="00A41E9A" w:rsidP="00A41E9A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14:paraId="3291B22C" w14:textId="6D1C78D1" w:rsidR="00A41E9A" w:rsidRPr="008860F2" w:rsidRDefault="00A41E9A" w:rsidP="00A41E9A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83" w:type="dxa"/>
          </w:tcPr>
          <w:p w14:paraId="1A6D0CB1" w14:textId="660B7411" w:rsidR="00A41E9A" w:rsidRPr="008860F2" w:rsidRDefault="00A41E9A" w:rsidP="00A41E9A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83" w:type="dxa"/>
          </w:tcPr>
          <w:p w14:paraId="648C9972" w14:textId="77777777" w:rsidR="00A41E9A" w:rsidRPr="008860F2" w:rsidRDefault="00A41E9A" w:rsidP="00A41E9A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6" w:type="dxa"/>
          </w:tcPr>
          <w:p w14:paraId="00E79EA2" w14:textId="6070A284" w:rsidR="00A41E9A" w:rsidRPr="008860F2" w:rsidRDefault="00A41E9A" w:rsidP="00A41E9A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52" w:type="dxa"/>
          </w:tcPr>
          <w:p w14:paraId="50BD55C3" w14:textId="77777777" w:rsidR="00A41E9A" w:rsidRPr="008860F2" w:rsidRDefault="00A41E9A" w:rsidP="00A41E9A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0" w:type="dxa"/>
          </w:tcPr>
          <w:p w14:paraId="0A8FFA6D" w14:textId="1604CAF1" w:rsidR="00A41E9A" w:rsidRPr="008860F2" w:rsidRDefault="00A41E9A" w:rsidP="00A41E9A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98" w:type="dxa"/>
          </w:tcPr>
          <w:p w14:paraId="5086EBB5" w14:textId="77777777" w:rsidR="00A41E9A" w:rsidRPr="008860F2" w:rsidRDefault="00A41E9A" w:rsidP="00A41E9A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6" w:type="dxa"/>
          </w:tcPr>
          <w:p w14:paraId="630D5CDD" w14:textId="50EA3F17" w:rsidR="00A41E9A" w:rsidRPr="008860F2" w:rsidRDefault="00A41E9A" w:rsidP="00A41E9A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80" w:type="dxa"/>
          </w:tcPr>
          <w:p w14:paraId="12B06986" w14:textId="77777777" w:rsidR="00A41E9A" w:rsidRPr="008860F2" w:rsidRDefault="00A41E9A" w:rsidP="00A41E9A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85" w:type="dxa"/>
          </w:tcPr>
          <w:p w14:paraId="14CCE7FD" w14:textId="3FC0E3E3" w:rsidR="00A41E9A" w:rsidRPr="008860F2" w:rsidRDefault="00A41E9A" w:rsidP="00A41E9A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82" w:type="dxa"/>
          </w:tcPr>
          <w:p w14:paraId="13EC9221" w14:textId="77777777" w:rsidR="00A41E9A" w:rsidRPr="008860F2" w:rsidRDefault="00A41E9A" w:rsidP="00A41E9A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8" w:type="dxa"/>
          </w:tcPr>
          <w:p w14:paraId="75AEBED2" w14:textId="65F35DC5" w:rsidR="00A41E9A" w:rsidRPr="008860F2" w:rsidRDefault="00A41E9A" w:rsidP="00A41E9A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38" w:type="dxa"/>
          </w:tcPr>
          <w:p w14:paraId="4BDB7F64" w14:textId="77777777" w:rsidR="00A41E9A" w:rsidRPr="008860F2" w:rsidRDefault="00A41E9A" w:rsidP="00A41E9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9" w:type="dxa"/>
          </w:tcPr>
          <w:p w14:paraId="3EB2F7F8" w14:textId="5436F698" w:rsidR="00A41E9A" w:rsidRPr="008860F2" w:rsidRDefault="00A41E9A" w:rsidP="00A41E9A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78" w:type="dxa"/>
          </w:tcPr>
          <w:p w14:paraId="72DFBA5C" w14:textId="77777777" w:rsidR="00A41E9A" w:rsidRPr="008860F2" w:rsidRDefault="00A41E9A" w:rsidP="00A41E9A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6" w:type="dxa"/>
            <w:gridSpan w:val="2"/>
          </w:tcPr>
          <w:p w14:paraId="0BFD5063" w14:textId="5B9F03ED" w:rsidR="00A41E9A" w:rsidRPr="008860F2" w:rsidRDefault="00A41E9A" w:rsidP="00A41E9A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761687" w:rsidRPr="008860F2" w14:paraId="2DE1AB02" w14:textId="77777777" w:rsidTr="00761687">
        <w:trPr>
          <w:gridAfter w:val="1"/>
          <w:wAfter w:w="15" w:type="dxa"/>
          <w:cantSplit/>
          <w:tblHeader/>
        </w:trPr>
        <w:tc>
          <w:tcPr>
            <w:tcW w:w="2780" w:type="dxa"/>
          </w:tcPr>
          <w:p w14:paraId="5E76499A" w14:textId="77777777" w:rsidR="00761687" w:rsidRPr="008860F2" w:rsidRDefault="00761687" w:rsidP="00A41E9A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2" w:type="dxa"/>
          </w:tcPr>
          <w:p w14:paraId="7AF28404" w14:textId="77777777" w:rsidR="00761687" w:rsidRPr="008860F2" w:rsidRDefault="00761687" w:rsidP="00A41E9A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35" w:type="dxa"/>
          </w:tcPr>
          <w:p w14:paraId="44BF7CF2" w14:textId="77777777" w:rsidR="00761687" w:rsidRDefault="00761687" w:rsidP="00A41E9A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2" w:type="dxa"/>
          </w:tcPr>
          <w:p w14:paraId="0129348C" w14:textId="77777777" w:rsidR="00761687" w:rsidRPr="008860F2" w:rsidRDefault="00761687" w:rsidP="00A41E9A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14:paraId="24D1902A" w14:textId="77777777" w:rsidR="00761687" w:rsidRDefault="00761687" w:rsidP="00A41E9A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3" w:type="dxa"/>
          </w:tcPr>
          <w:p w14:paraId="169462AB" w14:textId="77777777" w:rsidR="00761687" w:rsidRDefault="00761687" w:rsidP="00A41E9A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3" w:type="dxa"/>
          </w:tcPr>
          <w:p w14:paraId="5599FD12" w14:textId="77777777" w:rsidR="00761687" w:rsidRPr="008860F2" w:rsidRDefault="00761687" w:rsidP="00A41E9A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6" w:type="dxa"/>
          </w:tcPr>
          <w:p w14:paraId="0F8E6D8D" w14:textId="77777777" w:rsidR="00761687" w:rsidRDefault="00761687" w:rsidP="00A41E9A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660D7976" w14:textId="77777777" w:rsidR="00761687" w:rsidRPr="008860F2" w:rsidRDefault="00761687" w:rsidP="00A41E9A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0" w:type="dxa"/>
          </w:tcPr>
          <w:p w14:paraId="2DF98965" w14:textId="77777777" w:rsidR="00761687" w:rsidRDefault="00761687" w:rsidP="00A41E9A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" w:type="dxa"/>
          </w:tcPr>
          <w:p w14:paraId="5918C640" w14:textId="77777777" w:rsidR="00761687" w:rsidRPr="008860F2" w:rsidRDefault="00761687" w:rsidP="00A41E9A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6" w:type="dxa"/>
          </w:tcPr>
          <w:p w14:paraId="267A67EF" w14:textId="77777777" w:rsidR="00761687" w:rsidRDefault="00761687" w:rsidP="00A41E9A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0F1F7C4" w14:textId="77777777" w:rsidR="00761687" w:rsidRPr="008860F2" w:rsidRDefault="00761687" w:rsidP="00A41E9A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85" w:type="dxa"/>
          </w:tcPr>
          <w:p w14:paraId="1DBB0008" w14:textId="77777777" w:rsidR="00761687" w:rsidRDefault="00761687" w:rsidP="00A41E9A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gridSpan w:val="3"/>
          </w:tcPr>
          <w:p w14:paraId="323FB842" w14:textId="3CF5E6A6" w:rsidR="00761687" w:rsidRPr="008860F2" w:rsidRDefault="00761687" w:rsidP="00A41E9A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ปรับปรุงใหม่)</w:t>
            </w:r>
          </w:p>
        </w:tc>
        <w:tc>
          <w:tcPr>
            <w:tcW w:w="679" w:type="dxa"/>
          </w:tcPr>
          <w:p w14:paraId="518C93B8" w14:textId="77777777" w:rsidR="00761687" w:rsidRDefault="00761687" w:rsidP="00A41E9A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190BC839" w14:textId="77777777" w:rsidR="00761687" w:rsidRPr="008860F2" w:rsidRDefault="00761687" w:rsidP="00A41E9A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6" w:type="dxa"/>
            <w:gridSpan w:val="2"/>
          </w:tcPr>
          <w:p w14:paraId="740CE608" w14:textId="77777777" w:rsidR="00761687" w:rsidRDefault="00761687" w:rsidP="00A41E9A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41E9A" w:rsidRPr="008860F2" w14:paraId="7660A69B" w14:textId="77777777" w:rsidTr="00761687">
        <w:trPr>
          <w:gridAfter w:val="2"/>
          <w:wAfter w:w="25" w:type="dxa"/>
          <w:cantSplit/>
          <w:tblHeader/>
        </w:trPr>
        <w:tc>
          <w:tcPr>
            <w:tcW w:w="2780" w:type="dxa"/>
          </w:tcPr>
          <w:p w14:paraId="2B8771C6" w14:textId="77777777" w:rsidR="00A41E9A" w:rsidRPr="008860F2" w:rsidRDefault="00A41E9A" w:rsidP="00A41E9A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2" w:type="dxa"/>
          </w:tcPr>
          <w:p w14:paraId="06247134" w14:textId="77777777" w:rsidR="00A41E9A" w:rsidRPr="008860F2" w:rsidRDefault="00A41E9A" w:rsidP="00A41E9A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77" w:type="dxa"/>
            <w:gridSpan w:val="3"/>
          </w:tcPr>
          <w:p w14:paraId="3F179B2D" w14:textId="77777777" w:rsidR="00A41E9A" w:rsidRPr="008860F2" w:rsidRDefault="00A41E9A" w:rsidP="00A41E9A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860F2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7424" w:type="dxa"/>
            <w:gridSpan w:val="15"/>
          </w:tcPr>
          <w:p w14:paraId="07A8EB89" w14:textId="77777777" w:rsidR="00A41E9A" w:rsidRPr="008860F2" w:rsidRDefault="00A41E9A" w:rsidP="00A41E9A">
            <w:pPr>
              <w:spacing w:line="30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860F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41E9A" w:rsidRPr="008860F2" w14:paraId="50A16307" w14:textId="77777777" w:rsidTr="00761687">
        <w:trPr>
          <w:cantSplit/>
        </w:trPr>
        <w:tc>
          <w:tcPr>
            <w:tcW w:w="2780" w:type="dxa"/>
          </w:tcPr>
          <w:p w14:paraId="74E47F38" w14:textId="77777777" w:rsidR="00A41E9A" w:rsidRPr="008860F2" w:rsidRDefault="00A41E9A" w:rsidP="00A41E9A">
            <w:pPr>
              <w:spacing w:line="240" w:lineRule="auto"/>
              <w:ind w:left="-92" w:firstLine="129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บริษัทร่วมทางอ้อม</w:t>
            </w:r>
          </w:p>
        </w:tc>
        <w:tc>
          <w:tcPr>
            <w:tcW w:w="2672" w:type="dxa"/>
          </w:tcPr>
          <w:p w14:paraId="7CF16B5F" w14:textId="77777777" w:rsidR="00A41E9A" w:rsidRPr="008860F2" w:rsidRDefault="00A41E9A" w:rsidP="00A41E9A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835" w:type="dxa"/>
            <w:vAlign w:val="bottom"/>
          </w:tcPr>
          <w:p w14:paraId="54B1083B" w14:textId="77777777" w:rsidR="00A41E9A" w:rsidRPr="008860F2" w:rsidRDefault="00A41E9A" w:rsidP="00A41E9A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2" w:type="dxa"/>
          </w:tcPr>
          <w:p w14:paraId="2695AEDB" w14:textId="77777777" w:rsidR="00A41E9A" w:rsidRPr="008860F2" w:rsidRDefault="00A41E9A" w:rsidP="00A41E9A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5761BEDB" w14:textId="77777777" w:rsidR="00A41E9A" w:rsidRPr="008860F2" w:rsidRDefault="00A41E9A" w:rsidP="00A41E9A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83" w:type="dxa"/>
            <w:vAlign w:val="bottom"/>
          </w:tcPr>
          <w:p w14:paraId="5BE3B358" w14:textId="77777777" w:rsidR="00A41E9A" w:rsidRPr="008860F2" w:rsidRDefault="00A41E9A" w:rsidP="00A41E9A">
            <w:pPr>
              <w:tabs>
                <w:tab w:val="decimal" w:pos="407"/>
              </w:tabs>
              <w:spacing w:line="240" w:lineRule="auto"/>
              <w:ind w:left="-70" w:right="-72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3" w:type="dxa"/>
          </w:tcPr>
          <w:p w14:paraId="4964245D" w14:textId="77777777" w:rsidR="00A41E9A" w:rsidRPr="008860F2" w:rsidRDefault="00A41E9A" w:rsidP="00A41E9A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26" w:type="dxa"/>
            <w:vAlign w:val="bottom"/>
          </w:tcPr>
          <w:p w14:paraId="21D3E51F" w14:textId="77777777" w:rsidR="00A41E9A" w:rsidRPr="008860F2" w:rsidRDefault="00A41E9A" w:rsidP="00A41E9A">
            <w:pPr>
              <w:tabs>
                <w:tab w:val="decimal" w:pos="407"/>
              </w:tabs>
              <w:spacing w:line="240" w:lineRule="auto"/>
              <w:ind w:left="-70" w:right="-72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590987DD" w14:textId="77777777" w:rsidR="00A41E9A" w:rsidRPr="008860F2" w:rsidRDefault="00A41E9A" w:rsidP="00A41E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5DAE0C90" w14:textId="77777777" w:rsidR="00A41E9A" w:rsidRPr="008860F2" w:rsidRDefault="00A41E9A" w:rsidP="00A41E9A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98" w:type="dxa"/>
          </w:tcPr>
          <w:p w14:paraId="7924E400" w14:textId="77777777" w:rsidR="00A41E9A" w:rsidRPr="008860F2" w:rsidRDefault="00A41E9A" w:rsidP="00A41E9A">
            <w:pPr>
              <w:tabs>
                <w:tab w:val="decimal" w:pos="697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vAlign w:val="bottom"/>
          </w:tcPr>
          <w:p w14:paraId="174BBF3A" w14:textId="77777777" w:rsidR="00A41E9A" w:rsidRPr="008860F2" w:rsidRDefault="00A41E9A" w:rsidP="00A41E9A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4FF3C4D9" w14:textId="77777777" w:rsidR="00A41E9A" w:rsidRPr="008860F2" w:rsidRDefault="00A41E9A" w:rsidP="00A41E9A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85" w:type="dxa"/>
            <w:vAlign w:val="bottom"/>
          </w:tcPr>
          <w:p w14:paraId="55D39C30" w14:textId="77777777" w:rsidR="00A41E9A" w:rsidRPr="008860F2" w:rsidRDefault="00A41E9A" w:rsidP="00A41E9A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2" w:type="dxa"/>
          </w:tcPr>
          <w:p w14:paraId="321BB1BC" w14:textId="77777777" w:rsidR="00A41E9A" w:rsidRPr="008860F2" w:rsidRDefault="00A41E9A" w:rsidP="00A41E9A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98" w:type="dxa"/>
            <w:vAlign w:val="bottom"/>
          </w:tcPr>
          <w:p w14:paraId="6B7E3A08" w14:textId="77777777" w:rsidR="00A41E9A" w:rsidRPr="008860F2" w:rsidRDefault="00A41E9A" w:rsidP="00A41E9A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8" w:type="dxa"/>
          </w:tcPr>
          <w:p w14:paraId="648542B5" w14:textId="77777777" w:rsidR="00A41E9A" w:rsidRPr="008860F2" w:rsidRDefault="00A41E9A" w:rsidP="00A41E9A">
            <w:pPr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79" w:type="dxa"/>
            <w:vAlign w:val="bottom"/>
          </w:tcPr>
          <w:p w14:paraId="675D190E" w14:textId="77777777" w:rsidR="00A41E9A" w:rsidRPr="008860F2" w:rsidRDefault="00A41E9A" w:rsidP="00A41E9A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78" w:type="dxa"/>
          </w:tcPr>
          <w:p w14:paraId="79971F39" w14:textId="77777777" w:rsidR="00A41E9A" w:rsidRPr="008860F2" w:rsidRDefault="00A41E9A" w:rsidP="00A41E9A">
            <w:pPr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71" w:type="dxa"/>
            <w:gridSpan w:val="3"/>
          </w:tcPr>
          <w:p w14:paraId="3595D88D" w14:textId="77777777" w:rsidR="00A41E9A" w:rsidRPr="008860F2" w:rsidRDefault="00A41E9A" w:rsidP="00A41E9A">
            <w:pPr>
              <w:tabs>
                <w:tab w:val="decimal" w:pos="426"/>
              </w:tabs>
              <w:spacing w:line="240" w:lineRule="auto"/>
              <w:ind w:left="-86" w:right="-72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</w:tr>
      <w:tr w:rsidR="00A41E9A" w:rsidRPr="008860F2" w14:paraId="166C9D3D" w14:textId="77777777" w:rsidTr="00761687">
        <w:trPr>
          <w:cantSplit/>
        </w:trPr>
        <w:tc>
          <w:tcPr>
            <w:tcW w:w="2780" w:type="dxa"/>
          </w:tcPr>
          <w:p w14:paraId="5A60DA29" w14:textId="77777777" w:rsidR="00A41E9A" w:rsidRPr="008860F2" w:rsidRDefault="00A41E9A" w:rsidP="00A41E9A">
            <w:pPr>
              <w:spacing w:line="240" w:lineRule="auto"/>
              <w:ind w:left="118" w:hanging="81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8860F2">
              <w:rPr>
                <w:rFonts w:ascii="Angsana New" w:hAnsi="Angsana New"/>
                <w:sz w:val="23"/>
                <w:szCs w:val="23"/>
                <w:u w:val="single"/>
                <w:cs/>
              </w:rPr>
              <w:t xml:space="preserve">ถือหุ้นผ่านทาง </w:t>
            </w:r>
            <w:r w:rsidRPr="008860F2">
              <w:rPr>
                <w:rFonts w:ascii="Angsana New" w:hAnsi="Angsana New"/>
                <w:sz w:val="23"/>
                <w:szCs w:val="23"/>
                <w:u w:val="single"/>
              </w:rPr>
              <w:t>“EV”</w:t>
            </w:r>
          </w:p>
        </w:tc>
        <w:tc>
          <w:tcPr>
            <w:tcW w:w="2672" w:type="dxa"/>
          </w:tcPr>
          <w:p w14:paraId="509E2FD5" w14:textId="77777777" w:rsidR="00A41E9A" w:rsidRPr="008860F2" w:rsidRDefault="00A41E9A" w:rsidP="00A41E9A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835" w:type="dxa"/>
            <w:vAlign w:val="bottom"/>
          </w:tcPr>
          <w:p w14:paraId="5F9DEF85" w14:textId="77777777" w:rsidR="00A41E9A" w:rsidRPr="008860F2" w:rsidRDefault="00A41E9A" w:rsidP="00A41E9A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2" w:type="dxa"/>
          </w:tcPr>
          <w:p w14:paraId="48FAA5CC" w14:textId="77777777" w:rsidR="00A41E9A" w:rsidRPr="008860F2" w:rsidRDefault="00A41E9A" w:rsidP="00A41E9A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52B74CD7" w14:textId="77777777" w:rsidR="00A41E9A" w:rsidRPr="008860F2" w:rsidRDefault="00A41E9A" w:rsidP="00A41E9A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83" w:type="dxa"/>
            <w:vAlign w:val="bottom"/>
          </w:tcPr>
          <w:p w14:paraId="5D0BA3C1" w14:textId="77777777" w:rsidR="00A41E9A" w:rsidRPr="008860F2" w:rsidRDefault="00A41E9A" w:rsidP="00A41E9A">
            <w:pPr>
              <w:tabs>
                <w:tab w:val="decimal" w:pos="407"/>
              </w:tabs>
              <w:spacing w:line="240" w:lineRule="auto"/>
              <w:ind w:left="-70" w:right="-72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3" w:type="dxa"/>
          </w:tcPr>
          <w:p w14:paraId="2296002D" w14:textId="77777777" w:rsidR="00A41E9A" w:rsidRPr="008860F2" w:rsidRDefault="00A41E9A" w:rsidP="00A41E9A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26" w:type="dxa"/>
            <w:vAlign w:val="bottom"/>
          </w:tcPr>
          <w:p w14:paraId="6F9188C0" w14:textId="77777777" w:rsidR="00A41E9A" w:rsidRPr="008860F2" w:rsidRDefault="00A41E9A" w:rsidP="00A41E9A">
            <w:pPr>
              <w:tabs>
                <w:tab w:val="decimal" w:pos="407"/>
              </w:tabs>
              <w:spacing w:line="240" w:lineRule="auto"/>
              <w:ind w:left="-70" w:right="-72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3D3815C0" w14:textId="77777777" w:rsidR="00A41E9A" w:rsidRPr="008860F2" w:rsidRDefault="00A41E9A" w:rsidP="00A41E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2BA74516" w14:textId="77777777" w:rsidR="00A41E9A" w:rsidRPr="008860F2" w:rsidRDefault="00A41E9A" w:rsidP="00A41E9A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</w:pPr>
          </w:p>
        </w:tc>
        <w:tc>
          <w:tcPr>
            <w:tcW w:w="198" w:type="dxa"/>
          </w:tcPr>
          <w:p w14:paraId="4B122AC4" w14:textId="77777777" w:rsidR="00A41E9A" w:rsidRPr="008860F2" w:rsidRDefault="00A41E9A" w:rsidP="00A41E9A">
            <w:pPr>
              <w:tabs>
                <w:tab w:val="decimal" w:pos="697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vAlign w:val="bottom"/>
          </w:tcPr>
          <w:p w14:paraId="12FF8FE0" w14:textId="77777777" w:rsidR="00A41E9A" w:rsidRPr="008860F2" w:rsidRDefault="00A41E9A" w:rsidP="00A41E9A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713F42B6" w14:textId="77777777" w:rsidR="00A41E9A" w:rsidRPr="008860F2" w:rsidRDefault="00A41E9A" w:rsidP="00A41E9A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85" w:type="dxa"/>
            <w:vAlign w:val="bottom"/>
          </w:tcPr>
          <w:p w14:paraId="22EF451E" w14:textId="77777777" w:rsidR="00A41E9A" w:rsidRPr="008860F2" w:rsidRDefault="00A41E9A" w:rsidP="00A41E9A">
            <w:pPr>
              <w:pStyle w:val="acctfourfigures"/>
              <w:tabs>
                <w:tab w:val="clear" w:pos="765"/>
                <w:tab w:val="decimal" w:pos="298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2" w:type="dxa"/>
          </w:tcPr>
          <w:p w14:paraId="503B5342" w14:textId="77777777" w:rsidR="00A41E9A" w:rsidRPr="008860F2" w:rsidRDefault="00A41E9A" w:rsidP="00A41E9A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98" w:type="dxa"/>
            <w:vAlign w:val="bottom"/>
          </w:tcPr>
          <w:p w14:paraId="0EF5F022" w14:textId="77777777" w:rsidR="00A41E9A" w:rsidRPr="008860F2" w:rsidRDefault="00A41E9A" w:rsidP="00A41E9A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8" w:type="dxa"/>
          </w:tcPr>
          <w:p w14:paraId="0C0A0413" w14:textId="77777777" w:rsidR="00A41E9A" w:rsidRPr="008860F2" w:rsidRDefault="00A41E9A" w:rsidP="00A41E9A">
            <w:pPr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79" w:type="dxa"/>
            <w:vAlign w:val="bottom"/>
          </w:tcPr>
          <w:p w14:paraId="774AF775" w14:textId="77777777" w:rsidR="00A41E9A" w:rsidRPr="008860F2" w:rsidRDefault="00A41E9A" w:rsidP="00A41E9A">
            <w:pPr>
              <w:pStyle w:val="acctfourfigures"/>
              <w:tabs>
                <w:tab w:val="clear" w:pos="765"/>
                <w:tab w:val="decimal" w:pos="253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78" w:type="dxa"/>
          </w:tcPr>
          <w:p w14:paraId="12044A4E" w14:textId="77777777" w:rsidR="00A41E9A" w:rsidRPr="008860F2" w:rsidRDefault="00A41E9A" w:rsidP="00A41E9A">
            <w:pPr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71" w:type="dxa"/>
            <w:gridSpan w:val="3"/>
          </w:tcPr>
          <w:p w14:paraId="49A33D1F" w14:textId="77777777" w:rsidR="00A41E9A" w:rsidRPr="008860F2" w:rsidRDefault="00A41E9A" w:rsidP="00A41E9A">
            <w:pPr>
              <w:tabs>
                <w:tab w:val="decimal" w:pos="426"/>
              </w:tabs>
              <w:spacing w:line="240" w:lineRule="auto"/>
              <w:ind w:left="-86" w:right="-72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</w:tr>
      <w:tr w:rsidR="009C61EF" w:rsidRPr="008860F2" w14:paraId="5C96000D" w14:textId="77777777" w:rsidTr="00761687">
        <w:trPr>
          <w:cantSplit/>
        </w:trPr>
        <w:tc>
          <w:tcPr>
            <w:tcW w:w="2780" w:type="dxa"/>
          </w:tcPr>
          <w:p w14:paraId="5FD8F1DE" w14:textId="77777777" w:rsidR="009C61EF" w:rsidRPr="009C61EF" w:rsidRDefault="009C61EF" w:rsidP="009C61EF">
            <w:pPr>
              <w:spacing w:line="240" w:lineRule="auto"/>
              <w:ind w:left="118" w:right="-79" w:hanging="81"/>
              <w:rPr>
                <w:rFonts w:ascii="Angsana New" w:hAnsi="Angsana New"/>
                <w:sz w:val="23"/>
                <w:szCs w:val="23"/>
              </w:rPr>
            </w:pPr>
            <w:r w:rsidRPr="009C61EF">
              <w:rPr>
                <w:rFonts w:ascii="Angsana New" w:hAnsi="Angsana New"/>
                <w:sz w:val="23"/>
                <w:szCs w:val="23"/>
                <w:cs/>
              </w:rPr>
              <w:t>บริษัท สหสินวัฒนาโคเจนเนอเรชั่น จำกัด</w:t>
            </w:r>
          </w:p>
        </w:tc>
        <w:tc>
          <w:tcPr>
            <w:tcW w:w="2672" w:type="dxa"/>
          </w:tcPr>
          <w:p w14:paraId="20C3C125" w14:textId="77777777" w:rsidR="009C61EF" w:rsidRPr="008860F2" w:rsidRDefault="009C61EF" w:rsidP="009C61EF">
            <w:pPr>
              <w:spacing w:line="240" w:lineRule="auto"/>
              <w:ind w:left="101" w:hanging="101"/>
              <w:rPr>
                <w:rFonts w:ascii="Angsana New" w:hAnsi="Angsana New"/>
                <w:sz w:val="23"/>
                <w:szCs w:val="23"/>
                <w:cs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หยุดประกอบการ</w:t>
            </w:r>
          </w:p>
        </w:tc>
        <w:tc>
          <w:tcPr>
            <w:tcW w:w="835" w:type="dxa"/>
            <w:vAlign w:val="bottom"/>
          </w:tcPr>
          <w:p w14:paraId="10D566B6" w14:textId="13FC362C" w:rsidR="009C61EF" w:rsidRPr="008860F2" w:rsidRDefault="009C61EF" w:rsidP="009C61EF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 xml:space="preserve"> 20.00</w:t>
            </w:r>
          </w:p>
        </w:tc>
        <w:tc>
          <w:tcPr>
            <w:tcW w:w="182" w:type="dxa"/>
          </w:tcPr>
          <w:p w14:paraId="65D2056B" w14:textId="77777777" w:rsidR="009C61EF" w:rsidRPr="008860F2" w:rsidRDefault="009C61EF" w:rsidP="009C61EF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4526C7A4" w14:textId="31627A25" w:rsidR="009C61EF" w:rsidRPr="008860F2" w:rsidRDefault="009C61EF" w:rsidP="009C61EF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 xml:space="preserve"> 20.00</w:t>
            </w:r>
          </w:p>
        </w:tc>
        <w:tc>
          <w:tcPr>
            <w:tcW w:w="783" w:type="dxa"/>
            <w:vAlign w:val="bottom"/>
          </w:tcPr>
          <w:p w14:paraId="7BC5BC63" w14:textId="0E185011" w:rsidR="009C61EF" w:rsidRPr="008860F2" w:rsidRDefault="009C61EF" w:rsidP="009C61EF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92.00</w:t>
            </w:r>
          </w:p>
        </w:tc>
        <w:tc>
          <w:tcPr>
            <w:tcW w:w="183" w:type="dxa"/>
          </w:tcPr>
          <w:p w14:paraId="6BD90BB0" w14:textId="77777777" w:rsidR="009C61EF" w:rsidRPr="008860F2" w:rsidRDefault="009C61EF" w:rsidP="009C61EF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6" w:type="dxa"/>
            <w:vAlign w:val="bottom"/>
          </w:tcPr>
          <w:p w14:paraId="00A2442B" w14:textId="161F272C" w:rsidR="009C61EF" w:rsidRPr="008860F2" w:rsidRDefault="009C61EF" w:rsidP="009C61EF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92.00</w:t>
            </w:r>
          </w:p>
        </w:tc>
        <w:tc>
          <w:tcPr>
            <w:tcW w:w="252" w:type="dxa"/>
          </w:tcPr>
          <w:p w14:paraId="6C1DE861" w14:textId="77777777" w:rsidR="009C61EF" w:rsidRPr="008860F2" w:rsidRDefault="009C61EF" w:rsidP="009C61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5268CB5F" w14:textId="48556A94" w:rsidR="009C61EF" w:rsidRPr="008860F2" w:rsidRDefault="009C61EF" w:rsidP="009C61EF">
            <w:pPr>
              <w:tabs>
                <w:tab w:val="decimal" w:pos="362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98" w:type="dxa"/>
          </w:tcPr>
          <w:p w14:paraId="194EE3BD" w14:textId="77777777" w:rsidR="009C61EF" w:rsidRPr="008860F2" w:rsidRDefault="009C61EF" w:rsidP="009C61EF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6" w:type="dxa"/>
            <w:vAlign w:val="bottom"/>
          </w:tcPr>
          <w:p w14:paraId="0283968A" w14:textId="46F9EBC6" w:rsidR="009C61EF" w:rsidRPr="008860F2" w:rsidRDefault="009C61EF" w:rsidP="009C61EF">
            <w:pPr>
              <w:tabs>
                <w:tab w:val="decimal" w:pos="338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80" w:type="dxa"/>
          </w:tcPr>
          <w:p w14:paraId="0D32ED8C" w14:textId="77777777" w:rsidR="009C61EF" w:rsidRPr="008860F2" w:rsidRDefault="009C61EF" w:rsidP="009C61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85" w:type="dxa"/>
            <w:vAlign w:val="bottom"/>
          </w:tcPr>
          <w:p w14:paraId="75CFDD4A" w14:textId="497ADCB4" w:rsidR="009C61EF" w:rsidRPr="008860F2" w:rsidRDefault="009C61EF" w:rsidP="009C61EF">
            <w:pPr>
              <w:tabs>
                <w:tab w:val="decimal" w:pos="327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  <w:cs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82" w:type="dxa"/>
          </w:tcPr>
          <w:p w14:paraId="42695104" w14:textId="77777777" w:rsidR="009C61EF" w:rsidRPr="008860F2" w:rsidRDefault="009C61EF" w:rsidP="009C61EF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98" w:type="dxa"/>
            <w:vAlign w:val="bottom"/>
          </w:tcPr>
          <w:p w14:paraId="5D55DBCC" w14:textId="34331934" w:rsidR="009C61EF" w:rsidRPr="008860F2" w:rsidRDefault="009C61EF" w:rsidP="009C61EF">
            <w:pPr>
              <w:tabs>
                <w:tab w:val="decimal" w:pos="331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  <w:cs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41DDF6AD" w14:textId="77777777" w:rsidR="009C61EF" w:rsidRPr="008860F2" w:rsidRDefault="009C61EF" w:rsidP="009C61EF">
            <w:pPr>
              <w:spacing w:line="240" w:lineRule="auto"/>
              <w:ind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9" w:type="dxa"/>
            <w:vAlign w:val="bottom"/>
          </w:tcPr>
          <w:p w14:paraId="7B4D3551" w14:textId="6AAD3D39" w:rsidR="009C61EF" w:rsidRPr="008860F2" w:rsidRDefault="009C61EF" w:rsidP="009C61EF">
            <w:pPr>
              <w:tabs>
                <w:tab w:val="decimal" w:pos="308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78" w:type="dxa"/>
          </w:tcPr>
          <w:p w14:paraId="5C0368E6" w14:textId="77777777" w:rsidR="009C61EF" w:rsidRPr="008860F2" w:rsidRDefault="009C61EF" w:rsidP="009C61EF">
            <w:pPr>
              <w:spacing w:line="240" w:lineRule="auto"/>
              <w:ind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71" w:type="dxa"/>
            <w:gridSpan w:val="3"/>
            <w:vAlign w:val="bottom"/>
          </w:tcPr>
          <w:p w14:paraId="09DC1ECB" w14:textId="34FA11A8" w:rsidR="009C61EF" w:rsidRPr="008860F2" w:rsidRDefault="009C61EF" w:rsidP="009C61EF">
            <w:pPr>
              <w:tabs>
                <w:tab w:val="decimal" w:pos="383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</w:tr>
      <w:tr w:rsidR="009C61EF" w:rsidRPr="008860F2" w14:paraId="52163C4C" w14:textId="77777777" w:rsidTr="00761687">
        <w:trPr>
          <w:cantSplit/>
        </w:trPr>
        <w:tc>
          <w:tcPr>
            <w:tcW w:w="2780" w:type="dxa"/>
          </w:tcPr>
          <w:p w14:paraId="018CD64E" w14:textId="77777777" w:rsidR="009C61EF" w:rsidRPr="009C61EF" w:rsidRDefault="009C61EF" w:rsidP="009C61EF">
            <w:pPr>
              <w:spacing w:line="240" w:lineRule="auto"/>
              <w:ind w:left="118" w:right="-113" w:hanging="63"/>
              <w:rPr>
                <w:rFonts w:ascii="Angsana New" w:hAnsi="Angsana New"/>
                <w:sz w:val="23"/>
                <w:szCs w:val="23"/>
              </w:rPr>
            </w:pPr>
            <w:r w:rsidRPr="009C61EF">
              <w:rPr>
                <w:rFonts w:ascii="Angsana New" w:hAnsi="Angsana New"/>
                <w:sz w:val="23"/>
                <w:szCs w:val="23"/>
                <w:cs/>
              </w:rPr>
              <w:t>บริษัท สหสินวัฒนาไบโอเอ็นเนอร์ยี่ จำกัด</w:t>
            </w:r>
          </w:p>
        </w:tc>
        <w:tc>
          <w:tcPr>
            <w:tcW w:w="2672" w:type="dxa"/>
          </w:tcPr>
          <w:p w14:paraId="1306312D" w14:textId="77777777" w:rsidR="009C61EF" w:rsidRPr="008860F2" w:rsidRDefault="009C61EF" w:rsidP="009C61EF">
            <w:pPr>
              <w:spacing w:line="240" w:lineRule="auto"/>
              <w:ind w:left="101" w:hanging="101"/>
              <w:rPr>
                <w:rFonts w:ascii="Angsana New" w:hAnsi="Angsana New"/>
                <w:sz w:val="23"/>
                <w:szCs w:val="23"/>
                <w:cs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หยุดประกอบการ</w:t>
            </w:r>
          </w:p>
        </w:tc>
        <w:tc>
          <w:tcPr>
            <w:tcW w:w="835" w:type="dxa"/>
            <w:vAlign w:val="bottom"/>
          </w:tcPr>
          <w:p w14:paraId="6F993FB9" w14:textId="4DB6E2B7" w:rsidR="009C61EF" w:rsidRPr="008860F2" w:rsidRDefault="009C61EF" w:rsidP="009C61EF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20.00</w:t>
            </w:r>
          </w:p>
        </w:tc>
        <w:tc>
          <w:tcPr>
            <w:tcW w:w="182" w:type="dxa"/>
          </w:tcPr>
          <w:p w14:paraId="652E8046" w14:textId="77777777" w:rsidR="009C61EF" w:rsidRPr="008860F2" w:rsidRDefault="009C61EF" w:rsidP="009C61EF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43FBDA6A" w14:textId="2AD4E617" w:rsidR="009C61EF" w:rsidRPr="008860F2" w:rsidRDefault="009C61EF" w:rsidP="009C61EF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20.00</w:t>
            </w:r>
          </w:p>
        </w:tc>
        <w:tc>
          <w:tcPr>
            <w:tcW w:w="783" w:type="dxa"/>
            <w:vAlign w:val="bottom"/>
          </w:tcPr>
          <w:p w14:paraId="2FF6FE4F" w14:textId="55C4569E" w:rsidR="009C61EF" w:rsidRPr="008860F2" w:rsidRDefault="009C61EF" w:rsidP="009C61EF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10.00</w:t>
            </w:r>
          </w:p>
        </w:tc>
        <w:tc>
          <w:tcPr>
            <w:tcW w:w="183" w:type="dxa"/>
          </w:tcPr>
          <w:p w14:paraId="3186E275" w14:textId="77777777" w:rsidR="009C61EF" w:rsidRPr="008860F2" w:rsidRDefault="009C61EF" w:rsidP="009C61EF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6" w:type="dxa"/>
            <w:vAlign w:val="bottom"/>
          </w:tcPr>
          <w:p w14:paraId="1EAA8077" w14:textId="49437358" w:rsidR="009C61EF" w:rsidRPr="008860F2" w:rsidRDefault="009C61EF" w:rsidP="009C61EF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10.00</w:t>
            </w:r>
          </w:p>
        </w:tc>
        <w:tc>
          <w:tcPr>
            <w:tcW w:w="252" w:type="dxa"/>
          </w:tcPr>
          <w:p w14:paraId="0E0F2688" w14:textId="77777777" w:rsidR="009C61EF" w:rsidRPr="008860F2" w:rsidRDefault="009C61EF" w:rsidP="009C61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7645E5F3" w14:textId="0FE678AD" w:rsidR="009C61EF" w:rsidRPr="008860F2" w:rsidRDefault="009C61EF" w:rsidP="009C61EF">
            <w:pPr>
              <w:tabs>
                <w:tab w:val="decimal" w:pos="362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98" w:type="dxa"/>
          </w:tcPr>
          <w:p w14:paraId="7293A478" w14:textId="77777777" w:rsidR="009C61EF" w:rsidRPr="008860F2" w:rsidRDefault="009C61EF" w:rsidP="009C61EF">
            <w:pPr>
              <w:tabs>
                <w:tab w:val="decimal" w:pos="697"/>
              </w:tabs>
              <w:spacing w:line="240" w:lineRule="auto"/>
              <w:ind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6" w:type="dxa"/>
            <w:vAlign w:val="bottom"/>
          </w:tcPr>
          <w:p w14:paraId="25197FEA" w14:textId="5D1893F5" w:rsidR="009C61EF" w:rsidRPr="008860F2" w:rsidRDefault="009C61EF" w:rsidP="009C61EF">
            <w:pPr>
              <w:tabs>
                <w:tab w:val="decimal" w:pos="338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80" w:type="dxa"/>
          </w:tcPr>
          <w:p w14:paraId="5E4CF246" w14:textId="77777777" w:rsidR="009C61EF" w:rsidRPr="008860F2" w:rsidRDefault="009C61EF" w:rsidP="009C61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85" w:type="dxa"/>
            <w:vAlign w:val="bottom"/>
          </w:tcPr>
          <w:p w14:paraId="48F73F18" w14:textId="0971C12E" w:rsidR="009C61EF" w:rsidRPr="008860F2" w:rsidRDefault="009C61EF" w:rsidP="009C61EF">
            <w:pPr>
              <w:tabs>
                <w:tab w:val="decimal" w:pos="327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  <w:cs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82" w:type="dxa"/>
          </w:tcPr>
          <w:p w14:paraId="503C697D" w14:textId="77777777" w:rsidR="009C61EF" w:rsidRPr="008860F2" w:rsidRDefault="009C61EF" w:rsidP="009C61EF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98" w:type="dxa"/>
            <w:vAlign w:val="bottom"/>
          </w:tcPr>
          <w:p w14:paraId="38A7BE39" w14:textId="5F0FA70B" w:rsidR="009C61EF" w:rsidRPr="008860F2" w:rsidRDefault="009C61EF" w:rsidP="009C61EF">
            <w:pPr>
              <w:tabs>
                <w:tab w:val="decimal" w:pos="345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  <w:cs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16395412" w14:textId="77777777" w:rsidR="009C61EF" w:rsidRPr="008860F2" w:rsidRDefault="009C61EF" w:rsidP="009C61EF">
            <w:pPr>
              <w:tabs>
                <w:tab w:val="decimal" w:pos="479"/>
              </w:tabs>
              <w:spacing w:line="240" w:lineRule="auto"/>
              <w:ind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9" w:type="dxa"/>
            <w:vAlign w:val="bottom"/>
          </w:tcPr>
          <w:p w14:paraId="305AF555" w14:textId="13129EA2" w:rsidR="009C61EF" w:rsidRPr="008860F2" w:rsidRDefault="009C61EF" w:rsidP="009C61EF">
            <w:pPr>
              <w:tabs>
                <w:tab w:val="decimal" w:pos="308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78" w:type="dxa"/>
          </w:tcPr>
          <w:p w14:paraId="2C827999" w14:textId="77777777" w:rsidR="009C61EF" w:rsidRPr="008860F2" w:rsidRDefault="009C61EF" w:rsidP="009C61EF">
            <w:pPr>
              <w:spacing w:line="240" w:lineRule="auto"/>
              <w:ind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71" w:type="dxa"/>
            <w:gridSpan w:val="3"/>
            <w:vAlign w:val="bottom"/>
          </w:tcPr>
          <w:p w14:paraId="247FB382" w14:textId="01933187" w:rsidR="009C61EF" w:rsidRPr="008860F2" w:rsidRDefault="009C61EF" w:rsidP="009C61EF">
            <w:pPr>
              <w:tabs>
                <w:tab w:val="decimal" w:pos="367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</w:tr>
      <w:tr w:rsidR="009C61EF" w:rsidRPr="008860F2" w14:paraId="3FDA440B" w14:textId="77777777" w:rsidTr="00761687">
        <w:trPr>
          <w:cantSplit/>
          <w:trHeight w:val="380"/>
        </w:trPr>
        <w:tc>
          <w:tcPr>
            <w:tcW w:w="2780" w:type="dxa"/>
          </w:tcPr>
          <w:p w14:paraId="3A1400AF" w14:textId="77777777" w:rsidR="009C61EF" w:rsidRPr="008860F2" w:rsidRDefault="009C61EF" w:rsidP="009C61EF">
            <w:pPr>
              <w:spacing w:line="240" w:lineRule="auto"/>
              <w:ind w:left="118" w:hanging="63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8860F2">
              <w:rPr>
                <w:rFonts w:ascii="Angsana New" w:hAnsi="Angsana New"/>
                <w:sz w:val="23"/>
                <w:szCs w:val="23"/>
                <w:u w:val="single"/>
                <w:cs/>
              </w:rPr>
              <w:t xml:space="preserve">ถือหุ้นผ่านทาง </w:t>
            </w:r>
            <w:r w:rsidRPr="008860F2">
              <w:rPr>
                <w:rFonts w:ascii="Angsana New" w:hAnsi="Angsana New"/>
                <w:sz w:val="23"/>
                <w:szCs w:val="23"/>
                <w:u w:val="single"/>
              </w:rPr>
              <w:t>“UVCP”</w:t>
            </w:r>
          </w:p>
        </w:tc>
        <w:tc>
          <w:tcPr>
            <w:tcW w:w="2672" w:type="dxa"/>
          </w:tcPr>
          <w:p w14:paraId="2C6B0195" w14:textId="77777777" w:rsidR="009C61EF" w:rsidRPr="008860F2" w:rsidRDefault="009C61EF" w:rsidP="009C61EF">
            <w:pPr>
              <w:spacing w:line="240" w:lineRule="auto"/>
              <w:ind w:left="101" w:hanging="101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35" w:type="dxa"/>
            <w:vAlign w:val="bottom"/>
          </w:tcPr>
          <w:p w14:paraId="202879F6" w14:textId="77777777" w:rsidR="009C61EF" w:rsidRPr="008860F2" w:rsidRDefault="009C61EF" w:rsidP="009C61EF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2" w:type="dxa"/>
          </w:tcPr>
          <w:p w14:paraId="4BDB9B1F" w14:textId="77777777" w:rsidR="009C61EF" w:rsidRPr="008860F2" w:rsidRDefault="009C61EF" w:rsidP="009C61EF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42DADC6A" w14:textId="77777777" w:rsidR="009C61EF" w:rsidRPr="003C3C60" w:rsidRDefault="009C61EF" w:rsidP="009C61EF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83" w:type="dxa"/>
            <w:vAlign w:val="bottom"/>
          </w:tcPr>
          <w:p w14:paraId="6146946A" w14:textId="77777777" w:rsidR="009C61EF" w:rsidRPr="008860F2" w:rsidRDefault="009C61EF" w:rsidP="009C61EF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3" w:type="dxa"/>
          </w:tcPr>
          <w:p w14:paraId="6BB89267" w14:textId="77777777" w:rsidR="009C61EF" w:rsidRPr="008860F2" w:rsidRDefault="009C61EF" w:rsidP="009C61EF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6" w:type="dxa"/>
            <w:vAlign w:val="bottom"/>
          </w:tcPr>
          <w:p w14:paraId="22D568D7" w14:textId="77777777" w:rsidR="009C61EF" w:rsidRPr="008860F2" w:rsidRDefault="009C61EF" w:rsidP="009C61EF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52" w:type="dxa"/>
          </w:tcPr>
          <w:p w14:paraId="7023B77A" w14:textId="77777777" w:rsidR="009C61EF" w:rsidRPr="008860F2" w:rsidRDefault="009C61EF" w:rsidP="009C61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2542A614" w14:textId="77777777" w:rsidR="009C61EF" w:rsidRPr="008860F2" w:rsidRDefault="009C61EF" w:rsidP="009C61E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2" w:right="-72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98" w:type="dxa"/>
          </w:tcPr>
          <w:p w14:paraId="08EA1055" w14:textId="77777777" w:rsidR="009C61EF" w:rsidRPr="008860F2" w:rsidRDefault="009C61EF" w:rsidP="009C61EF">
            <w:pPr>
              <w:tabs>
                <w:tab w:val="decimal" w:pos="697"/>
              </w:tabs>
              <w:spacing w:line="240" w:lineRule="auto"/>
              <w:ind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6" w:type="dxa"/>
            <w:vAlign w:val="bottom"/>
          </w:tcPr>
          <w:p w14:paraId="16812FCC" w14:textId="77777777" w:rsidR="009C61EF" w:rsidRPr="008860F2" w:rsidRDefault="009C61EF" w:rsidP="009C61E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2" w:right="-72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80" w:type="dxa"/>
          </w:tcPr>
          <w:p w14:paraId="7513714F" w14:textId="77777777" w:rsidR="009C61EF" w:rsidRPr="008860F2" w:rsidRDefault="009C61EF" w:rsidP="009C61EF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85" w:type="dxa"/>
            <w:vAlign w:val="bottom"/>
          </w:tcPr>
          <w:p w14:paraId="05EED97E" w14:textId="77777777" w:rsidR="009C61EF" w:rsidRPr="008860F2" w:rsidRDefault="009C61EF" w:rsidP="009C61EF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2" w:type="dxa"/>
          </w:tcPr>
          <w:p w14:paraId="371A5891" w14:textId="77777777" w:rsidR="009C61EF" w:rsidRPr="008860F2" w:rsidRDefault="009C61EF" w:rsidP="009C61EF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98" w:type="dxa"/>
            <w:vAlign w:val="bottom"/>
          </w:tcPr>
          <w:p w14:paraId="08C48972" w14:textId="77777777" w:rsidR="009C61EF" w:rsidRPr="008860F2" w:rsidRDefault="009C61EF" w:rsidP="009C61EF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8" w:type="dxa"/>
          </w:tcPr>
          <w:p w14:paraId="76D99AED" w14:textId="77777777" w:rsidR="009C61EF" w:rsidRPr="008860F2" w:rsidRDefault="009C61EF" w:rsidP="009C61EF">
            <w:pPr>
              <w:tabs>
                <w:tab w:val="decimal" w:pos="479"/>
              </w:tabs>
              <w:spacing w:line="240" w:lineRule="auto"/>
              <w:ind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9" w:type="dxa"/>
          </w:tcPr>
          <w:p w14:paraId="15195F00" w14:textId="77777777" w:rsidR="009C61EF" w:rsidRPr="008860F2" w:rsidRDefault="009C61EF" w:rsidP="009C61EF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78" w:type="dxa"/>
          </w:tcPr>
          <w:p w14:paraId="095E41DE" w14:textId="77777777" w:rsidR="009C61EF" w:rsidRPr="008860F2" w:rsidRDefault="009C61EF" w:rsidP="009C61EF">
            <w:pPr>
              <w:spacing w:line="240" w:lineRule="auto"/>
              <w:ind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71" w:type="dxa"/>
            <w:gridSpan w:val="3"/>
          </w:tcPr>
          <w:p w14:paraId="0011A457" w14:textId="77777777" w:rsidR="009C61EF" w:rsidRPr="008860F2" w:rsidRDefault="009C61EF" w:rsidP="009C61EF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C61EF" w:rsidRPr="008860F2" w14:paraId="5618AAEA" w14:textId="77777777" w:rsidTr="00761687">
        <w:trPr>
          <w:cantSplit/>
        </w:trPr>
        <w:tc>
          <w:tcPr>
            <w:tcW w:w="2780" w:type="dxa"/>
          </w:tcPr>
          <w:p w14:paraId="2B5C8500" w14:textId="77777777" w:rsidR="009C61EF" w:rsidRDefault="009C61EF" w:rsidP="009C61EF">
            <w:pPr>
              <w:spacing w:line="240" w:lineRule="auto"/>
              <w:ind w:left="118" w:hanging="63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บริษัท สโตนเฮ้นจ์ อินเตอร์ จำกัด</w:t>
            </w:r>
          </w:p>
          <w:p w14:paraId="33713ACE" w14:textId="1F4ACA6E" w:rsidR="009C61EF" w:rsidRPr="008860F2" w:rsidRDefault="009C61EF" w:rsidP="009C61EF">
            <w:pPr>
              <w:spacing w:line="240" w:lineRule="auto"/>
              <w:ind w:left="118" w:hanging="63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 </w:t>
            </w:r>
            <w:r w:rsidRPr="008860F2">
              <w:rPr>
                <w:rFonts w:ascii="Angsana New" w:hAnsi="Angsana New"/>
                <w:sz w:val="23"/>
                <w:szCs w:val="23"/>
              </w:rPr>
              <w:t xml:space="preserve"> (</w:t>
            </w:r>
            <w:r w:rsidRPr="008860F2">
              <w:rPr>
                <w:rFonts w:ascii="Angsana New" w:hAnsi="Angsana New" w:hint="cs"/>
                <w:sz w:val="23"/>
                <w:szCs w:val="23"/>
                <w:cs/>
              </w:rPr>
              <w:t>มหาชน</w:t>
            </w:r>
            <w:r w:rsidRPr="008860F2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672" w:type="dxa"/>
          </w:tcPr>
          <w:p w14:paraId="19E9CC07" w14:textId="77777777" w:rsidR="009C61EF" w:rsidRPr="008860F2" w:rsidRDefault="009C61EF" w:rsidP="009C61EF">
            <w:pPr>
              <w:spacing w:line="240" w:lineRule="auto"/>
              <w:ind w:left="101" w:hanging="101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บริการด้านการบริหารและควบคุมงานก่อสร้าง</w:t>
            </w:r>
          </w:p>
        </w:tc>
        <w:tc>
          <w:tcPr>
            <w:tcW w:w="835" w:type="dxa"/>
            <w:vAlign w:val="bottom"/>
          </w:tcPr>
          <w:p w14:paraId="3944DE31" w14:textId="3FD59C7F" w:rsidR="009C61EF" w:rsidRPr="008860F2" w:rsidRDefault="009C61EF" w:rsidP="009C61EF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26.12</w:t>
            </w:r>
          </w:p>
        </w:tc>
        <w:tc>
          <w:tcPr>
            <w:tcW w:w="182" w:type="dxa"/>
          </w:tcPr>
          <w:p w14:paraId="220CD9BD" w14:textId="77777777" w:rsidR="009C61EF" w:rsidRPr="008860F2" w:rsidRDefault="009C61EF" w:rsidP="009C61EF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6209FCA1" w14:textId="42501815" w:rsidR="009C61EF" w:rsidRPr="008860F2" w:rsidRDefault="009C61EF" w:rsidP="009C61EF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29.24</w:t>
            </w:r>
          </w:p>
        </w:tc>
        <w:tc>
          <w:tcPr>
            <w:tcW w:w="783" w:type="dxa"/>
            <w:vAlign w:val="bottom"/>
          </w:tcPr>
          <w:p w14:paraId="342D8594" w14:textId="59149E8B" w:rsidR="009C61EF" w:rsidRPr="008860F2" w:rsidRDefault="009C61EF" w:rsidP="009C61EF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134.00</w:t>
            </w:r>
          </w:p>
        </w:tc>
        <w:tc>
          <w:tcPr>
            <w:tcW w:w="183" w:type="dxa"/>
          </w:tcPr>
          <w:p w14:paraId="516A577B" w14:textId="77777777" w:rsidR="009C61EF" w:rsidRPr="008860F2" w:rsidRDefault="009C61EF" w:rsidP="009C61EF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6" w:type="dxa"/>
            <w:vAlign w:val="bottom"/>
          </w:tcPr>
          <w:p w14:paraId="77AAE5EB" w14:textId="70745FA0" w:rsidR="009C61EF" w:rsidRPr="008860F2" w:rsidRDefault="009C61EF" w:rsidP="009C61EF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134.00</w:t>
            </w:r>
          </w:p>
        </w:tc>
        <w:tc>
          <w:tcPr>
            <w:tcW w:w="252" w:type="dxa"/>
          </w:tcPr>
          <w:p w14:paraId="72435936" w14:textId="77777777" w:rsidR="009C61EF" w:rsidRPr="008860F2" w:rsidRDefault="009C61EF" w:rsidP="009C61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40" w:type="dxa"/>
          </w:tcPr>
          <w:p w14:paraId="76939607" w14:textId="77777777" w:rsidR="009C61EF" w:rsidRPr="009C72E1" w:rsidRDefault="009C61EF" w:rsidP="009C61E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67462385" w14:textId="6AB9B3C6" w:rsidR="009C61EF" w:rsidRPr="009C72E1" w:rsidRDefault="009C72E1" w:rsidP="009C61E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9C72E1">
              <w:rPr>
                <w:rFonts w:ascii="Angsana New" w:hAnsi="Angsana New"/>
                <w:sz w:val="23"/>
                <w:szCs w:val="23"/>
                <w:lang w:bidi="th-TH"/>
              </w:rPr>
              <w:t>396</w:t>
            </w:r>
            <w:r w:rsidR="009C61EF" w:rsidRPr="009C72E1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.5</w:t>
            </w:r>
            <w:r w:rsidRPr="009C72E1">
              <w:rPr>
                <w:rFonts w:ascii="Angsana New" w:hAnsi="Angsana New"/>
                <w:sz w:val="23"/>
                <w:szCs w:val="23"/>
                <w:lang w:bidi="th-TH"/>
              </w:rPr>
              <w:t>9</w:t>
            </w:r>
          </w:p>
        </w:tc>
        <w:tc>
          <w:tcPr>
            <w:tcW w:w="198" w:type="dxa"/>
          </w:tcPr>
          <w:p w14:paraId="08CD988F" w14:textId="77777777" w:rsidR="009C61EF" w:rsidRPr="009C72E1" w:rsidRDefault="009C61EF" w:rsidP="009C61EF">
            <w:pPr>
              <w:tabs>
                <w:tab w:val="decimal" w:pos="697"/>
              </w:tabs>
              <w:spacing w:line="240" w:lineRule="auto"/>
              <w:ind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6" w:type="dxa"/>
          </w:tcPr>
          <w:p w14:paraId="4526BFB0" w14:textId="77777777" w:rsidR="009C61EF" w:rsidRPr="009C72E1" w:rsidRDefault="009C61EF" w:rsidP="009C61E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24242438" w14:textId="7A9498BA" w:rsidR="009C61EF" w:rsidRPr="009C72E1" w:rsidRDefault="009C61EF" w:rsidP="009C61E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9C72E1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443.95</w:t>
            </w:r>
          </w:p>
        </w:tc>
        <w:tc>
          <w:tcPr>
            <w:tcW w:w="180" w:type="dxa"/>
          </w:tcPr>
          <w:p w14:paraId="198E2C1F" w14:textId="77777777" w:rsidR="009C61EF" w:rsidRPr="009C72E1" w:rsidRDefault="009C61EF" w:rsidP="009C61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85" w:type="dxa"/>
            <w:vAlign w:val="bottom"/>
          </w:tcPr>
          <w:p w14:paraId="7E3F6871" w14:textId="1E736259" w:rsidR="009C61EF" w:rsidRPr="009C72E1" w:rsidRDefault="009C61EF" w:rsidP="009C61EF">
            <w:pPr>
              <w:tabs>
                <w:tab w:val="decimal" w:pos="313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  <w:cs/>
              </w:rPr>
            </w:pPr>
            <w:r w:rsidRPr="009C72E1">
              <w:rPr>
                <w:rFonts w:ascii="Angsana New" w:hAnsi="Angsana New"/>
                <w:sz w:val="23"/>
                <w:szCs w:val="23"/>
              </w:rPr>
              <w:t>4</w:t>
            </w:r>
            <w:r w:rsidR="00AB579D" w:rsidRPr="009C72E1">
              <w:rPr>
                <w:rFonts w:ascii="Angsana New" w:hAnsi="Angsana New"/>
                <w:sz w:val="23"/>
                <w:szCs w:val="23"/>
              </w:rPr>
              <w:t>01</w:t>
            </w:r>
            <w:r w:rsidRPr="009C72E1">
              <w:rPr>
                <w:rFonts w:ascii="Angsana New" w:hAnsi="Angsana New"/>
                <w:sz w:val="23"/>
                <w:szCs w:val="23"/>
              </w:rPr>
              <w:t>.</w:t>
            </w:r>
            <w:r w:rsidR="00765EA7">
              <w:rPr>
                <w:rFonts w:ascii="Angsana New" w:hAnsi="Angsana New"/>
                <w:sz w:val="23"/>
                <w:szCs w:val="23"/>
              </w:rPr>
              <w:t>89</w:t>
            </w:r>
          </w:p>
        </w:tc>
        <w:tc>
          <w:tcPr>
            <w:tcW w:w="182" w:type="dxa"/>
          </w:tcPr>
          <w:p w14:paraId="6196A651" w14:textId="77777777" w:rsidR="009C61EF" w:rsidRPr="008860F2" w:rsidRDefault="009C61EF" w:rsidP="009C61EF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98" w:type="dxa"/>
            <w:vAlign w:val="bottom"/>
          </w:tcPr>
          <w:p w14:paraId="6B776796" w14:textId="0B264849" w:rsidR="009C61EF" w:rsidRPr="008860F2" w:rsidRDefault="009C61EF" w:rsidP="009C61EF">
            <w:pPr>
              <w:tabs>
                <w:tab w:val="decimal" w:pos="331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44</w:t>
            </w:r>
            <w:r w:rsidR="00FA7D5B">
              <w:rPr>
                <w:rFonts w:ascii="Angsana New" w:hAnsi="Angsana New"/>
                <w:sz w:val="23"/>
                <w:szCs w:val="23"/>
              </w:rPr>
              <w:t>7</w:t>
            </w:r>
            <w:r>
              <w:rPr>
                <w:rFonts w:ascii="Angsana New" w:hAnsi="Angsana New"/>
                <w:sz w:val="23"/>
                <w:szCs w:val="23"/>
              </w:rPr>
              <w:t>.8</w:t>
            </w:r>
            <w:r w:rsidR="00FA7D5B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238" w:type="dxa"/>
          </w:tcPr>
          <w:p w14:paraId="5ECDD07D" w14:textId="77777777" w:rsidR="009C61EF" w:rsidRPr="008860F2" w:rsidRDefault="009C61EF" w:rsidP="009C61EF">
            <w:pPr>
              <w:tabs>
                <w:tab w:val="decimal" w:pos="479"/>
              </w:tabs>
              <w:spacing w:line="240" w:lineRule="auto"/>
              <w:ind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9" w:type="dxa"/>
          </w:tcPr>
          <w:p w14:paraId="3B0A24E4" w14:textId="77777777" w:rsidR="009C61EF" w:rsidRDefault="009C61EF" w:rsidP="009C61EF">
            <w:pPr>
              <w:tabs>
                <w:tab w:val="decimal" w:pos="308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3A094093" w14:textId="7F920A35" w:rsidR="00FE7C51" w:rsidRPr="008860F2" w:rsidRDefault="00FE7C51" w:rsidP="009C61EF">
            <w:pPr>
              <w:tabs>
                <w:tab w:val="decimal" w:pos="308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28.00</w:t>
            </w:r>
          </w:p>
        </w:tc>
        <w:tc>
          <w:tcPr>
            <w:tcW w:w="178" w:type="dxa"/>
          </w:tcPr>
          <w:p w14:paraId="0FFF1EB2" w14:textId="77777777" w:rsidR="009C61EF" w:rsidRPr="008860F2" w:rsidRDefault="009C61EF" w:rsidP="009C61EF">
            <w:pPr>
              <w:spacing w:line="240" w:lineRule="auto"/>
              <w:ind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71" w:type="dxa"/>
            <w:gridSpan w:val="3"/>
          </w:tcPr>
          <w:p w14:paraId="4D32D122" w14:textId="77777777" w:rsidR="009C61EF" w:rsidRPr="008860F2" w:rsidRDefault="009C61EF" w:rsidP="009C61EF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1E985C46" w14:textId="318DD1AB" w:rsidR="009C61EF" w:rsidRPr="008860F2" w:rsidRDefault="009C61EF" w:rsidP="009C61EF">
            <w:pPr>
              <w:tabs>
                <w:tab w:val="decimal" w:pos="353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20.00</w:t>
            </w:r>
          </w:p>
        </w:tc>
      </w:tr>
      <w:tr w:rsidR="009C61EF" w:rsidRPr="008860F2" w14:paraId="500B2FAC" w14:textId="77777777" w:rsidTr="00761687">
        <w:trPr>
          <w:cantSplit/>
        </w:trPr>
        <w:tc>
          <w:tcPr>
            <w:tcW w:w="2780" w:type="dxa"/>
          </w:tcPr>
          <w:p w14:paraId="0B61C9C6" w14:textId="77777777" w:rsidR="009C61EF" w:rsidRPr="008860F2" w:rsidRDefault="009C61EF" w:rsidP="009C61EF">
            <w:pPr>
              <w:spacing w:line="240" w:lineRule="auto"/>
              <w:ind w:left="118" w:hanging="54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บริษัท เอ็กซ์เซลเล้นท์ เอ็นเนอร์ยี่</w:t>
            </w:r>
          </w:p>
        </w:tc>
        <w:tc>
          <w:tcPr>
            <w:tcW w:w="2672" w:type="dxa"/>
          </w:tcPr>
          <w:p w14:paraId="41866096" w14:textId="3523FCF0" w:rsidR="009C61EF" w:rsidRPr="008860F2" w:rsidRDefault="009C61EF" w:rsidP="009C61EF">
            <w:pPr>
              <w:spacing w:line="240" w:lineRule="auto"/>
              <w:ind w:left="101" w:hanging="101"/>
              <w:jc w:val="left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วิเคราะห์ปรับปรุงประสิทธิภาพ</w:t>
            </w:r>
          </w:p>
        </w:tc>
        <w:tc>
          <w:tcPr>
            <w:tcW w:w="835" w:type="dxa"/>
          </w:tcPr>
          <w:p w14:paraId="5B34220C" w14:textId="77777777" w:rsidR="009C61EF" w:rsidRPr="008860F2" w:rsidRDefault="009C61EF" w:rsidP="009C61EF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2" w:type="dxa"/>
          </w:tcPr>
          <w:p w14:paraId="7A0B121A" w14:textId="77777777" w:rsidR="009C61EF" w:rsidRPr="008860F2" w:rsidRDefault="009C61EF" w:rsidP="009C61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</w:tcPr>
          <w:p w14:paraId="15C2774B" w14:textId="77777777" w:rsidR="009C61EF" w:rsidRPr="008860F2" w:rsidRDefault="009C61EF" w:rsidP="009C61EF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606737DC" w14:textId="77777777" w:rsidR="009C61EF" w:rsidRPr="008860F2" w:rsidRDefault="009C61EF" w:rsidP="009C61EF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3" w:type="dxa"/>
          </w:tcPr>
          <w:p w14:paraId="72D6D4ED" w14:textId="77777777" w:rsidR="009C61EF" w:rsidRPr="008860F2" w:rsidRDefault="009C61EF" w:rsidP="009C61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6" w:type="dxa"/>
          </w:tcPr>
          <w:p w14:paraId="36B3786B" w14:textId="77777777" w:rsidR="009C61EF" w:rsidRPr="008860F2" w:rsidRDefault="009C61EF" w:rsidP="009C61EF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52" w:type="dxa"/>
          </w:tcPr>
          <w:p w14:paraId="1E1F5F24" w14:textId="77777777" w:rsidR="009C61EF" w:rsidRPr="008860F2" w:rsidRDefault="009C61EF" w:rsidP="009C61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740" w:type="dxa"/>
          </w:tcPr>
          <w:p w14:paraId="34919962" w14:textId="77777777" w:rsidR="009C61EF" w:rsidRPr="009C72E1" w:rsidRDefault="009C61EF" w:rsidP="009C61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98" w:type="dxa"/>
          </w:tcPr>
          <w:p w14:paraId="50B60C02" w14:textId="77777777" w:rsidR="009C61EF" w:rsidRPr="009C72E1" w:rsidRDefault="009C61EF" w:rsidP="009C61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6" w:type="dxa"/>
          </w:tcPr>
          <w:p w14:paraId="72F78689" w14:textId="77777777" w:rsidR="009C61EF" w:rsidRPr="009C72E1" w:rsidRDefault="009C61EF" w:rsidP="009C61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1CF11F7F" w14:textId="77777777" w:rsidR="009C61EF" w:rsidRPr="009C72E1" w:rsidRDefault="009C61EF" w:rsidP="009C61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85" w:type="dxa"/>
          </w:tcPr>
          <w:p w14:paraId="69520A00" w14:textId="77777777" w:rsidR="009C61EF" w:rsidRPr="009C72E1" w:rsidRDefault="009C61EF" w:rsidP="009C61EF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2" w:type="dxa"/>
          </w:tcPr>
          <w:p w14:paraId="0B568B0E" w14:textId="77777777" w:rsidR="009C61EF" w:rsidRPr="008860F2" w:rsidRDefault="009C61EF" w:rsidP="009C61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98" w:type="dxa"/>
          </w:tcPr>
          <w:p w14:paraId="12213E87" w14:textId="77777777" w:rsidR="009C61EF" w:rsidRPr="008860F2" w:rsidRDefault="009C61EF" w:rsidP="009C61EF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8" w:type="dxa"/>
          </w:tcPr>
          <w:p w14:paraId="20687B7D" w14:textId="77777777" w:rsidR="009C61EF" w:rsidRPr="008860F2" w:rsidRDefault="009C61EF" w:rsidP="009C61EF">
            <w:pPr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9" w:type="dxa"/>
          </w:tcPr>
          <w:p w14:paraId="635637F6" w14:textId="77777777" w:rsidR="009C61EF" w:rsidRPr="008860F2" w:rsidRDefault="009C61EF" w:rsidP="009C61EF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78" w:type="dxa"/>
          </w:tcPr>
          <w:p w14:paraId="7DADB221" w14:textId="77777777" w:rsidR="009C61EF" w:rsidRPr="008860F2" w:rsidRDefault="009C61EF" w:rsidP="009C61EF">
            <w:pPr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71" w:type="dxa"/>
            <w:gridSpan w:val="3"/>
          </w:tcPr>
          <w:p w14:paraId="0B978D0F" w14:textId="77777777" w:rsidR="009C61EF" w:rsidRPr="008860F2" w:rsidRDefault="009C61EF" w:rsidP="009C61EF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FE7C51" w:rsidRPr="008860F2" w14:paraId="1FD60E3B" w14:textId="77777777" w:rsidTr="00761687">
        <w:trPr>
          <w:cantSplit/>
          <w:trHeight w:val="550"/>
        </w:trPr>
        <w:tc>
          <w:tcPr>
            <w:tcW w:w="2780" w:type="dxa"/>
          </w:tcPr>
          <w:p w14:paraId="5830AE4D" w14:textId="77777777" w:rsidR="00FE7C51" w:rsidRPr="008860F2" w:rsidRDefault="00FE7C51" w:rsidP="00FE7C51">
            <w:pPr>
              <w:spacing w:line="300" w:lineRule="exact"/>
              <w:ind w:left="199" w:hanging="162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 xml:space="preserve">   อินเตอร์เนชั่นแนล จำกัด</w:t>
            </w:r>
          </w:p>
        </w:tc>
        <w:tc>
          <w:tcPr>
            <w:tcW w:w="2672" w:type="dxa"/>
          </w:tcPr>
          <w:p w14:paraId="5E9BB17D" w14:textId="5A060CC0" w:rsidR="00FE7C51" w:rsidRPr="008860F2" w:rsidRDefault="00FE7C51" w:rsidP="00FE7C51">
            <w:pPr>
              <w:spacing w:line="240" w:lineRule="auto"/>
              <w:ind w:left="101" w:hanging="3"/>
              <w:jc w:val="left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การใช้พลังงานและติดตั้งอุปกรณ์ประหยัดพลังงาน</w:t>
            </w:r>
          </w:p>
        </w:tc>
        <w:tc>
          <w:tcPr>
            <w:tcW w:w="835" w:type="dxa"/>
          </w:tcPr>
          <w:p w14:paraId="4A8BC782" w14:textId="77777777" w:rsidR="00FE7C51" w:rsidRDefault="00FE7C51" w:rsidP="00FE7C51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  <w:p w14:paraId="5804BCBC" w14:textId="35F9C874" w:rsidR="00FE7C51" w:rsidRPr="008860F2" w:rsidRDefault="00FE7C51" w:rsidP="00FE7C51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30.59</w:t>
            </w:r>
          </w:p>
        </w:tc>
        <w:tc>
          <w:tcPr>
            <w:tcW w:w="182" w:type="dxa"/>
          </w:tcPr>
          <w:p w14:paraId="48C96A1D" w14:textId="77777777" w:rsidR="00FE7C51" w:rsidRPr="008860F2" w:rsidRDefault="00FE7C51" w:rsidP="00FE7C5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</w:tcPr>
          <w:p w14:paraId="674FABB3" w14:textId="77777777" w:rsidR="00FE7C51" w:rsidRPr="008860F2" w:rsidRDefault="00FE7C51" w:rsidP="00FE7C51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  <w:p w14:paraId="00846F40" w14:textId="767ADC0C" w:rsidR="00FE7C51" w:rsidRPr="008860F2" w:rsidRDefault="00FE7C51" w:rsidP="00FE7C51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30.59</w:t>
            </w:r>
          </w:p>
        </w:tc>
        <w:tc>
          <w:tcPr>
            <w:tcW w:w="783" w:type="dxa"/>
          </w:tcPr>
          <w:p w14:paraId="73669B57" w14:textId="77777777" w:rsidR="00FE7C51" w:rsidRDefault="00FE7C51" w:rsidP="00FE7C51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</w:p>
          <w:p w14:paraId="35EA74B9" w14:textId="426251B1" w:rsidR="00FE7C51" w:rsidRPr="008860F2" w:rsidRDefault="00FE7C51" w:rsidP="00FE7C51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26.00</w:t>
            </w:r>
          </w:p>
        </w:tc>
        <w:tc>
          <w:tcPr>
            <w:tcW w:w="183" w:type="dxa"/>
          </w:tcPr>
          <w:p w14:paraId="7E8CB252" w14:textId="77777777" w:rsidR="00FE7C51" w:rsidRPr="008860F2" w:rsidRDefault="00FE7C51" w:rsidP="00FE7C51">
            <w:pPr>
              <w:pStyle w:val="acctfourfigures"/>
              <w:tabs>
                <w:tab w:val="clear" w:pos="765"/>
                <w:tab w:val="decimal" w:pos="353"/>
              </w:tabs>
              <w:spacing w:line="300" w:lineRule="exact"/>
              <w:ind w:left="-79" w:right="-79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26" w:type="dxa"/>
          </w:tcPr>
          <w:p w14:paraId="0AFD9314" w14:textId="77777777" w:rsidR="00FE7C51" w:rsidRPr="008860F2" w:rsidRDefault="00FE7C51" w:rsidP="00FE7C51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</w:p>
          <w:p w14:paraId="5D0D5201" w14:textId="3D000D3B" w:rsidR="00FE7C51" w:rsidRPr="008860F2" w:rsidRDefault="00FE7C51" w:rsidP="00FE7C51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26.00</w:t>
            </w:r>
          </w:p>
        </w:tc>
        <w:tc>
          <w:tcPr>
            <w:tcW w:w="252" w:type="dxa"/>
          </w:tcPr>
          <w:p w14:paraId="630FDD02" w14:textId="77777777" w:rsidR="00FE7C51" w:rsidRPr="008860F2" w:rsidRDefault="00FE7C51" w:rsidP="00FE7C51">
            <w:pPr>
              <w:pStyle w:val="acctfourfigures"/>
              <w:tabs>
                <w:tab w:val="clear" w:pos="765"/>
                <w:tab w:val="decimal" w:pos="353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40" w:type="dxa"/>
          </w:tcPr>
          <w:p w14:paraId="7CA80A34" w14:textId="77777777" w:rsidR="00FE7C51" w:rsidRPr="009C72E1" w:rsidRDefault="00FE7C51" w:rsidP="00FE7C51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70237182" w14:textId="559C7569" w:rsidR="00FE7C51" w:rsidRPr="009C72E1" w:rsidRDefault="00FE7C51" w:rsidP="00FE7C51">
            <w:pPr>
              <w:tabs>
                <w:tab w:val="decimal" w:pos="362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9C72E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98" w:type="dxa"/>
          </w:tcPr>
          <w:p w14:paraId="1AC678C5" w14:textId="77777777" w:rsidR="00FE7C51" w:rsidRPr="009C72E1" w:rsidRDefault="00FE7C51" w:rsidP="00FE7C51">
            <w:pPr>
              <w:pStyle w:val="acctfourfigures"/>
              <w:tabs>
                <w:tab w:val="clear" w:pos="765"/>
                <w:tab w:val="decimal" w:pos="353"/>
                <w:tab w:val="decimal" w:pos="697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56" w:type="dxa"/>
          </w:tcPr>
          <w:p w14:paraId="64E13A06" w14:textId="77777777" w:rsidR="00FE7C51" w:rsidRPr="009C72E1" w:rsidRDefault="00FE7C51" w:rsidP="00FE7C51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3C8D2F27" w14:textId="2F7BD88A" w:rsidR="00FE7C51" w:rsidRPr="009C72E1" w:rsidRDefault="00FE7C51" w:rsidP="00FE7C51">
            <w:pPr>
              <w:tabs>
                <w:tab w:val="decimal" w:pos="338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9C72E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80" w:type="dxa"/>
          </w:tcPr>
          <w:p w14:paraId="0F56BECB" w14:textId="77777777" w:rsidR="00FE7C51" w:rsidRPr="009C72E1" w:rsidRDefault="00FE7C51" w:rsidP="00FE7C51">
            <w:pPr>
              <w:pStyle w:val="acctfourfigures"/>
              <w:tabs>
                <w:tab w:val="clear" w:pos="765"/>
                <w:tab w:val="decimal" w:pos="353"/>
                <w:tab w:val="decimal" w:pos="47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85" w:type="dxa"/>
          </w:tcPr>
          <w:p w14:paraId="7F1DDAB6" w14:textId="77777777" w:rsidR="00FE7C51" w:rsidRPr="009C72E1" w:rsidRDefault="00FE7C51" w:rsidP="00FE7C51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53B0A3CF" w14:textId="375C7C5E" w:rsidR="00FE7C51" w:rsidRPr="009C72E1" w:rsidRDefault="00FE7C51" w:rsidP="00FE7C51">
            <w:pPr>
              <w:tabs>
                <w:tab w:val="decimal" w:pos="327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9C72E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82" w:type="dxa"/>
          </w:tcPr>
          <w:p w14:paraId="3A891FB4" w14:textId="77777777" w:rsidR="00FE7C51" w:rsidRPr="008860F2" w:rsidRDefault="00FE7C51" w:rsidP="00FE7C51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left="-79" w:right="-7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98" w:type="dxa"/>
          </w:tcPr>
          <w:p w14:paraId="4E0957F9" w14:textId="77777777" w:rsidR="00FE7C51" w:rsidRPr="008860F2" w:rsidRDefault="00FE7C51" w:rsidP="00FE7C51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5FC4E3F3" w14:textId="5780CC30" w:rsidR="00FE7C51" w:rsidRPr="008860F2" w:rsidRDefault="00FE7C51" w:rsidP="00FE7C51">
            <w:pPr>
              <w:tabs>
                <w:tab w:val="decimal" w:pos="331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1F69D977" w14:textId="77777777" w:rsidR="00FE7C51" w:rsidRPr="008860F2" w:rsidRDefault="00FE7C51" w:rsidP="00FE7C51">
            <w:pPr>
              <w:spacing w:line="300" w:lineRule="exact"/>
              <w:ind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9" w:type="dxa"/>
          </w:tcPr>
          <w:p w14:paraId="52711D34" w14:textId="77777777" w:rsidR="00FE7C51" w:rsidRPr="008860F2" w:rsidRDefault="00FE7C51" w:rsidP="00FE7C51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66E2354E" w14:textId="587A232A" w:rsidR="00FE7C51" w:rsidRPr="008860F2" w:rsidRDefault="00FE7C51" w:rsidP="00FE7C51">
            <w:pPr>
              <w:tabs>
                <w:tab w:val="decimal" w:pos="308"/>
              </w:tabs>
              <w:spacing w:line="240" w:lineRule="auto"/>
              <w:ind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78" w:type="dxa"/>
          </w:tcPr>
          <w:p w14:paraId="0F23DCA3" w14:textId="77777777" w:rsidR="00FE7C51" w:rsidRPr="008860F2" w:rsidRDefault="00FE7C51" w:rsidP="00FE7C51">
            <w:pPr>
              <w:spacing w:line="300" w:lineRule="exact"/>
              <w:ind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71" w:type="dxa"/>
            <w:gridSpan w:val="3"/>
          </w:tcPr>
          <w:p w14:paraId="35EABE05" w14:textId="77777777" w:rsidR="00FE7C51" w:rsidRPr="008860F2" w:rsidRDefault="00FE7C51" w:rsidP="00FE7C51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2B275AE0" w14:textId="098887E8" w:rsidR="00FE7C51" w:rsidRPr="008860F2" w:rsidRDefault="00FE7C51" w:rsidP="00FE7C51">
            <w:pPr>
              <w:tabs>
                <w:tab w:val="decimal" w:pos="367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</w:tr>
      <w:tr w:rsidR="00FE7C51" w:rsidRPr="008860F2" w14:paraId="01610DDC" w14:textId="77777777" w:rsidTr="00761687">
        <w:trPr>
          <w:cantSplit/>
        </w:trPr>
        <w:tc>
          <w:tcPr>
            <w:tcW w:w="2780" w:type="dxa"/>
          </w:tcPr>
          <w:p w14:paraId="23B81C1F" w14:textId="77777777" w:rsidR="00FE7C51" w:rsidRPr="008860F2" w:rsidRDefault="00FE7C51" w:rsidP="00FE7C51">
            <w:pPr>
              <w:spacing w:line="300" w:lineRule="exact"/>
              <w:ind w:left="118" w:hanging="9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8860F2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2672" w:type="dxa"/>
          </w:tcPr>
          <w:p w14:paraId="691B8F13" w14:textId="77777777" w:rsidR="00FE7C51" w:rsidRPr="008860F2" w:rsidRDefault="00FE7C51" w:rsidP="00FE7C51">
            <w:pPr>
              <w:spacing w:line="240" w:lineRule="auto"/>
              <w:ind w:left="101" w:hanging="3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35" w:type="dxa"/>
          </w:tcPr>
          <w:p w14:paraId="614CC67C" w14:textId="77777777" w:rsidR="00FE7C51" w:rsidRPr="008860F2" w:rsidRDefault="00FE7C51" w:rsidP="00FE7C51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2" w:type="dxa"/>
          </w:tcPr>
          <w:p w14:paraId="5967632E" w14:textId="77777777" w:rsidR="00FE7C51" w:rsidRPr="008860F2" w:rsidRDefault="00FE7C51" w:rsidP="00FE7C5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</w:tcPr>
          <w:p w14:paraId="6E54B745" w14:textId="77777777" w:rsidR="00FE7C51" w:rsidRPr="008860F2" w:rsidRDefault="00FE7C51" w:rsidP="00FE7C51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4307D0EC" w14:textId="77777777" w:rsidR="00FE7C51" w:rsidRPr="008860F2" w:rsidRDefault="00FE7C51" w:rsidP="00FE7C51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3" w:type="dxa"/>
          </w:tcPr>
          <w:p w14:paraId="1DE6B525" w14:textId="77777777" w:rsidR="00FE7C51" w:rsidRPr="008860F2" w:rsidRDefault="00FE7C51" w:rsidP="00FE7C51">
            <w:pPr>
              <w:pStyle w:val="acctfourfigures"/>
              <w:tabs>
                <w:tab w:val="clear" w:pos="765"/>
                <w:tab w:val="decimal" w:pos="353"/>
              </w:tabs>
              <w:spacing w:line="300" w:lineRule="exact"/>
              <w:ind w:left="-79" w:right="-79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26" w:type="dxa"/>
          </w:tcPr>
          <w:p w14:paraId="36C003E4" w14:textId="77777777" w:rsidR="00FE7C51" w:rsidRPr="008860F2" w:rsidRDefault="00FE7C51" w:rsidP="00FE7C51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252" w:type="dxa"/>
          </w:tcPr>
          <w:p w14:paraId="7F62052F" w14:textId="77777777" w:rsidR="00FE7C51" w:rsidRPr="008860F2" w:rsidRDefault="00FE7C51" w:rsidP="00FE7C51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6E6DE797" w14:textId="49995703" w:rsidR="00FE7C51" w:rsidRPr="009C72E1" w:rsidRDefault="009C72E1" w:rsidP="00FE7C5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</w:pPr>
            <w:r w:rsidRPr="009C72E1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396.59</w:t>
            </w:r>
          </w:p>
        </w:tc>
        <w:tc>
          <w:tcPr>
            <w:tcW w:w="198" w:type="dxa"/>
          </w:tcPr>
          <w:p w14:paraId="095A6E17" w14:textId="77777777" w:rsidR="00FE7C51" w:rsidRPr="009C72E1" w:rsidRDefault="00FE7C51" w:rsidP="00FE7C51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6D3E20ED" w14:textId="3105CA63" w:rsidR="00FE7C51" w:rsidRPr="009C72E1" w:rsidRDefault="00FE7C51" w:rsidP="00FE7C51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</w:pPr>
            <w:r w:rsidRPr="009C72E1">
              <w:rPr>
                <w:rFonts w:ascii="Angsana New" w:hAnsi="Angsana New" w:hint="cs"/>
                <w:b/>
                <w:bCs/>
                <w:sz w:val="23"/>
                <w:szCs w:val="23"/>
                <w:cs/>
                <w:lang w:val="en-US" w:bidi="th-TH"/>
              </w:rPr>
              <w:t>443.95</w:t>
            </w:r>
          </w:p>
        </w:tc>
        <w:tc>
          <w:tcPr>
            <w:tcW w:w="180" w:type="dxa"/>
          </w:tcPr>
          <w:p w14:paraId="03820343" w14:textId="77777777" w:rsidR="00FE7C51" w:rsidRPr="009C72E1" w:rsidRDefault="00FE7C51" w:rsidP="00FE7C51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2DC3C8D4" w14:textId="47818A50" w:rsidR="00FE7C51" w:rsidRPr="009C72E1" w:rsidRDefault="00AB579D" w:rsidP="00FE7C51">
            <w:pPr>
              <w:tabs>
                <w:tab w:val="decimal" w:pos="313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9C72E1">
              <w:rPr>
                <w:rFonts w:ascii="Angsana New" w:hAnsi="Angsana New"/>
                <w:b/>
                <w:bCs/>
                <w:sz w:val="23"/>
                <w:szCs w:val="23"/>
              </w:rPr>
              <w:t>401.</w:t>
            </w:r>
            <w:r w:rsidR="00765EA7">
              <w:rPr>
                <w:rFonts w:ascii="Angsana New" w:hAnsi="Angsana New"/>
                <w:b/>
                <w:bCs/>
                <w:sz w:val="23"/>
                <w:szCs w:val="23"/>
              </w:rPr>
              <w:t>89</w:t>
            </w:r>
          </w:p>
        </w:tc>
        <w:tc>
          <w:tcPr>
            <w:tcW w:w="182" w:type="dxa"/>
          </w:tcPr>
          <w:p w14:paraId="4AFC3C4A" w14:textId="77777777" w:rsidR="00FE7C51" w:rsidRPr="008860F2" w:rsidRDefault="00FE7C51" w:rsidP="00FE7C51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</w:tcPr>
          <w:p w14:paraId="49A1C377" w14:textId="19043956" w:rsidR="00FE7C51" w:rsidRPr="008860F2" w:rsidRDefault="00FE7C51" w:rsidP="00FE7C51">
            <w:pPr>
              <w:tabs>
                <w:tab w:val="decimal" w:pos="33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/>
                <w:b/>
                <w:bCs/>
                <w:sz w:val="23"/>
                <w:szCs w:val="23"/>
              </w:rPr>
              <w:t>44</w:t>
            </w:r>
            <w:r w:rsidR="00FA7D5B">
              <w:rPr>
                <w:rFonts w:ascii="Angsana New" w:hAnsi="Angsana New"/>
                <w:b/>
                <w:bCs/>
                <w:sz w:val="23"/>
                <w:szCs w:val="23"/>
              </w:rPr>
              <w:t>7</w:t>
            </w:r>
            <w:r>
              <w:rPr>
                <w:rFonts w:ascii="Angsana New" w:hAnsi="Angsana New"/>
                <w:b/>
                <w:bCs/>
                <w:sz w:val="23"/>
                <w:szCs w:val="23"/>
              </w:rPr>
              <w:t>.8</w:t>
            </w:r>
            <w:r w:rsidR="00FA7D5B">
              <w:rPr>
                <w:rFonts w:ascii="Angsana New" w:hAnsi="Angsana New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238" w:type="dxa"/>
          </w:tcPr>
          <w:p w14:paraId="5DD48B3D" w14:textId="77777777" w:rsidR="00FE7C51" w:rsidRPr="008860F2" w:rsidRDefault="00FE7C51" w:rsidP="00FE7C51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E894A" w14:textId="5E9F615F" w:rsidR="00FE7C51" w:rsidRPr="008860F2" w:rsidRDefault="00FE7C51" w:rsidP="00FE7C51">
            <w:pPr>
              <w:tabs>
                <w:tab w:val="decimal" w:pos="350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860F2">
              <w:rPr>
                <w:rFonts w:ascii="Angsana New" w:hAnsi="Angsana New"/>
                <w:b/>
                <w:bCs/>
                <w:sz w:val="23"/>
                <w:szCs w:val="23"/>
              </w:rPr>
              <w:t>2</w:t>
            </w:r>
            <w:r>
              <w:rPr>
                <w:rFonts w:ascii="Angsana New" w:hAnsi="Angsana New"/>
                <w:b/>
                <w:bCs/>
                <w:sz w:val="23"/>
                <w:szCs w:val="23"/>
              </w:rPr>
              <w:t>8</w:t>
            </w:r>
            <w:r w:rsidRPr="008860F2">
              <w:rPr>
                <w:rFonts w:ascii="Angsana New" w:hAnsi="Angsana New"/>
                <w:b/>
                <w:bCs/>
                <w:sz w:val="23"/>
                <w:szCs w:val="23"/>
              </w:rPr>
              <w:t>.00</w:t>
            </w:r>
          </w:p>
        </w:tc>
        <w:tc>
          <w:tcPr>
            <w:tcW w:w="178" w:type="dxa"/>
          </w:tcPr>
          <w:p w14:paraId="0315A577" w14:textId="77777777" w:rsidR="00FE7C51" w:rsidRPr="008860F2" w:rsidRDefault="00FE7C51" w:rsidP="00FE7C51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77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987F1" w14:textId="620C5F2B" w:rsidR="00FE7C51" w:rsidRPr="008860F2" w:rsidRDefault="00FE7C51" w:rsidP="00FE7C51">
            <w:pPr>
              <w:tabs>
                <w:tab w:val="decimal" w:pos="367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860F2">
              <w:rPr>
                <w:rFonts w:ascii="Angsana New" w:hAnsi="Angsana New"/>
                <w:b/>
                <w:bCs/>
                <w:sz w:val="23"/>
                <w:szCs w:val="23"/>
              </w:rPr>
              <w:t>20.00</w:t>
            </w:r>
          </w:p>
        </w:tc>
      </w:tr>
    </w:tbl>
    <w:p w14:paraId="74AFC865" w14:textId="7CDA7189" w:rsidR="00420B89" w:rsidRPr="008860F2" w:rsidRDefault="00A60277" w:rsidP="00F3141D">
      <w:pPr>
        <w:spacing w:before="240" w:line="240" w:lineRule="auto"/>
        <w:ind w:firstLine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บริษัทร่วมทั้งหมด</w:t>
      </w:r>
      <w:r w:rsidR="0008077E" w:rsidRPr="008860F2">
        <w:rPr>
          <w:rFonts w:ascii="Angsana New" w:hAnsi="Angsana New"/>
          <w:sz w:val="28"/>
          <w:szCs w:val="28"/>
          <w:cs/>
        </w:rPr>
        <w:t>จดทะเบียนจัดตั้งและ</w:t>
      </w:r>
      <w:r w:rsidRPr="008860F2">
        <w:rPr>
          <w:rFonts w:ascii="Angsana New" w:hAnsi="Angsana New"/>
          <w:sz w:val="28"/>
          <w:szCs w:val="28"/>
          <w:cs/>
        </w:rPr>
        <w:t>ดำเนินธุรกิจใน</w:t>
      </w:r>
      <w:r w:rsidR="0008077E" w:rsidRPr="008860F2">
        <w:rPr>
          <w:rFonts w:ascii="Angsana New" w:hAnsi="Angsana New"/>
          <w:sz w:val="28"/>
          <w:szCs w:val="28"/>
          <w:cs/>
        </w:rPr>
        <w:t>ประเทศ</w:t>
      </w:r>
      <w:r w:rsidRPr="008860F2">
        <w:rPr>
          <w:rFonts w:ascii="Angsana New" w:hAnsi="Angsana New"/>
          <w:sz w:val="28"/>
          <w:szCs w:val="28"/>
          <w:cs/>
        </w:rPr>
        <w:t>ไทย</w:t>
      </w:r>
    </w:p>
    <w:p w14:paraId="16A7C264" w14:textId="77777777" w:rsidR="004518D8" w:rsidRPr="008860F2" w:rsidRDefault="004518D8" w:rsidP="003C3C60">
      <w:pPr>
        <w:pStyle w:val="NoSpacing"/>
        <w:spacing w:before="240"/>
        <w:rPr>
          <w:rFonts w:ascii="Angsana New" w:hAnsi="Angsana New"/>
          <w:sz w:val="28"/>
          <w:szCs w:val="28"/>
          <w:cs/>
        </w:rPr>
        <w:sectPr w:rsidR="004518D8" w:rsidRPr="008860F2" w:rsidSect="00584F28">
          <w:headerReference w:type="default" r:id="rId10"/>
          <w:footerReference w:type="default" r:id="rId11"/>
          <w:type w:val="nextColumn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3CD94394" w14:textId="2F1CD01A" w:rsidR="00055659" w:rsidRDefault="00D57733" w:rsidP="00055659">
      <w:pPr>
        <w:tabs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กลุ่มบริษัทไม่มีเงินลงทุนในตราสารทุนที่บันทึกตามวิธีส่วนได้เสียซึ่งจดทะเบียนในตลาดหลักทรัพย์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 ยกเว้น</w:t>
      </w:r>
      <w:r w:rsidR="00055659" w:rsidRPr="008860F2">
        <w:rPr>
          <w:rFonts w:ascii="Angsana New" w:hAnsi="Angsana New"/>
          <w:sz w:val="28"/>
          <w:szCs w:val="28"/>
        </w:rPr>
        <w:t xml:space="preserve"> </w:t>
      </w:r>
      <w:r w:rsidR="00944685" w:rsidRPr="008860F2">
        <w:rPr>
          <w:rFonts w:ascii="Angsana New" w:hAnsi="Angsana New" w:hint="cs"/>
          <w:sz w:val="28"/>
          <w:szCs w:val="28"/>
          <w:cs/>
        </w:rPr>
        <w:t xml:space="preserve">บริษัท สโตนเฮ้นจ์ อินเตอร์ จำกัด (มหาชน) </w:t>
      </w:r>
      <w:r w:rsidR="00231AEC">
        <w:rPr>
          <w:rFonts w:ascii="Angsana New" w:hAnsi="Angsana New" w:hint="cs"/>
          <w:sz w:val="28"/>
          <w:szCs w:val="28"/>
          <w:cs/>
        </w:rPr>
        <w:t>ซึ่ง</w:t>
      </w:r>
      <w:r w:rsidR="00944685" w:rsidRPr="008860F2">
        <w:rPr>
          <w:rFonts w:ascii="Angsana New" w:hAnsi="Angsana New" w:hint="cs"/>
          <w:sz w:val="28"/>
          <w:szCs w:val="28"/>
          <w:cs/>
        </w:rPr>
        <w:t xml:space="preserve">เป็นบริษัทที่จดทะเบียนในตลาดหลักทรัพย์แห่งประเทศไทย ณ วันที่ </w:t>
      </w:r>
      <w:r w:rsidR="00944685" w:rsidRPr="008860F2">
        <w:rPr>
          <w:rFonts w:ascii="Angsana New" w:hAnsi="Angsana New"/>
          <w:sz w:val="28"/>
          <w:szCs w:val="28"/>
        </w:rPr>
        <w:t xml:space="preserve">30 </w:t>
      </w:r>
      <w:r w:rsidR="00944685" w:rsidRPr="008860F2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944685" w:rsidRPr="008860F2">
        <w:rPr>
          <w:rFonts w:ascii="Angsana New" w:hAnsi="Angsana New"/>
          <w:sz w:val="28"/>
          <w:szCs w:val="28"/>
        </w:rPr>
        <w:t>256</w:t>
      </w:r>
      <w:r w:rsidR="00A41E9A">
        <w:rPr>
          <w:rFonts w:ascii="Angsana New" w:hAnsi="Angsana New"/>
          <w:sz w:val="28"/>
          <w:szCs w:val="28"/>
        </w:rPr>
        <w:t>4</w:t>
      </w:r>
      <w:r w:rsidR="00944685" w:rsidRPr="008860F2">
        <w:rPr>
          <w:rFonts w:ascii="Angsana New" w:hAnsi="Angsana New"/>
          <w:sz w:val="28"/>
          <w:szCs w:val="28"/>
        </w:rPr>
        <w:t xml:space="preserve"> </w:t>
      </w:r>
      <w:r w:rsidR="00944685" w:rsidRPr="008860F2">
        <w:rPr>
          <w:rFonts w:ascii="Angsana New" w:hAnsi="Angsana New" w:hint="cs"/>
          <w:sz w:val="28"/>
          <w:szCs w:val="28"/>
          <w:cs/>
        </w:rPr>
        <w:t>มีราคาปิด</w:t>
      </w:r>
      <w:r w:rsidR="00D84A11" w:rsidRPr="008860F2">
        <w:rPr>
          <w:rFonts w:ascii="Angsana New" w:hAnsi="Angsana New" w:hint="cs"/>
          <w:sz w:val="28"/>
          <w:szCs w:val="28"/>
          <w:cs/>
        </w:rPr>
        <w:t>ต่อหน่วยอยู่ที่</w:t>
      </w:r>
      <w:r w:rsidR="00944685" w:rsidRPr="008860F2">
        <w:rPr>
          <w:rFonts w:ascii="Angsana New" w:hAnsi="Angsana New"/>
          <w:sz w:val="28"/>
          <w:szCs w:val="28"/>
        </w:rPr>
        <w:t xml:space="preserve"> </w:t>
      </w:r>
      <w:r w:rsidR="00C66BA0">
        <w:rPr>
          <w:rFonts w:ascii="Angsana New" w:hAnsi="Angsana New"/>
          <w:sz w:val="28"/>
          <w:szCs w:val="28"/>
        </w:rPr>
        <w:t>8.10</w:t>
      </w:r>
      <w:r w:rsidR="00944685" w:rsidRPr="008860F2">
        <w:rPr>
          <w:rFonts w:ascii="Angsana New" w:hAnsi="Angsana New"/>
          <w:sz w:val="28"/>
          <w:szCs w:val="28"/>
        </w:rPr>
        <w:t xml:space="preserve"> </w:t>
      </w:r>
      <w:r w:rsidR="00944685" w:rsidRPr="008860F2">
        <w:rPr>
          <w:rFonts w:ascii="Angsana New" w:hAnsi="Angsana New" w:hint="cs"/>
          <w:sz w:val="28"/>
          <w:szCs w:val="28"/>
          <w:cs/>
        </w:rPr>
        <w:t xml:space="preserve">บาท </w:t>
      </w:r>
      <w:r w:rsidR="00055659" w:rsidRPr="008860F2">
        <w:rPr>
          <w:rFonts w:ascii="Angsana New" w:hAnsi="Angsana New"/>
          <w:i/>
          <w:iCs/>
          <w:sz w:val="28"/>
          <w:szCs w:val="28"/>
        </w:rPr>
        <w:t xml:space="preserve">(30 </w:t>
      </w:r>
      <w:r w:rsidR="00055659" w:rsidRPr="008860F2">
        <w:rPr>
          <w:rFonts w:ascii="Angsana New" w:hAnsi="Angsana New" w:hint="cs"/>
          <w:i/>
          <w:iCs/>
          <w:sz w:val="28"/>
          <w:szCs w:val="28"/>
          <w:cs/>
        </w:rPr>
        <w:t xml:space="preserve">กันยายน </w:t>
      </w:r>
      <w:r w:rsidR="00055659" w:rsidRPr="008860F2">
        <w:rPr>
          <w:rFonts w:ascii="Angsana New" w:hAnsi="Angsana New"/>
          <w:i/>
          <w:iCs/>
          <w:sz w:val="28"/>
          <w:szCs w:val="28"/>
        </w:rPr>
        <w:t>256</w:t>
      </w:r>
      <w:r w:rsidR="00A41E9A">
        <w:rPr>
          <w:rFonts w:ascii="Angsana New" w:hAnsi="Angsana New"/>
          <w:i/>
          <w:iCs/>
          <w:sz w:val="28"/>
          <w:szCs w:val="28"/>
        </w:rPr>
        <w:t>3</w:t>
      </w:r>
      <w:r w:rsidR="00055659" w:rsidRPr="008860F2">
        <w:rPr>
          <w:rFonts w:ascii="Angsana New" w:hAnsi="Angsana New"/>
          <w:i/>
          <w:iCs/>
          <w:sz w:val="28"/>
          <w:szCs w:val="28"/>
        </w:rPr>
        <w:t xml:space="preserve">: </w:t>
      </w:r>
      <w:r w:rsidR="00A41E9A">
        <w:rPr>
          <w:rFonts w:ascii="Angsana New" w:hAnsi="Angsana New"/>
          <w:i/>
          <w:iCs/>
          <w:sz w:val="28"/>
          <w:szCs w:val="28"/>
        </w:rPr>
        <w:t>7.05</w:t>
      </w:r>
      <w:r w:rsidR="00055659" w:rsidRPr="008860F2">
        <w:rPr>
          <w:rFonts w:ascii="Angsana New" w:hAnsi="Angsana New"/>
          <w:i/>
          <w:iCs/>
          <w:sz w:val="28"/>
          <w:szCs w:val="28"/>
        </w:rPr>
        <w:t xml:space="preserve"> </w:t>
      </w:r>
      <w:r w:rsidR="00055659" w:rsidRPr="008860F2">
        <w:rPr>
          <w:rFonts w:ascii="Angsana New" w:hAnsi="Angsana New" w:hint="cs"/>
          <w:i/>
          <w:iCs/>
          <w:sz w:val="28"/>
          <w:szCs w:val="28"/>
          <w:cs/>
        </w:rPr>
        <w:t>บาท)</w:t>
      </w:r>
      <w:r w:rsidR="00055659" w:rsidRPr="008860F2">
        <w:rPr>
          <w:rFonts w:ascii="Angsana New" w:hAnsi="Angsana New" w:hint="cs"/>
          <w:sz w:val="28"/>
          <w:szCs w:val="28"/>
          <w:cs/>
        </w:rPr>
        <w:t xml:space="preserve"> </w:t>
      </w:r>
      <w:r w:rsidR="00944685" w:rsidRPr="008860F2">
        <w:rPr>
          <w:rFonts w:ascii="Angsana New" w:hAnsi="Angsana New" w:hint="cs"/>
          <w:sz w:val="28"/>
          <w:szCs w:val="28"/>
          <w:cs/>
        </w:rPr>
        <w:t>มูลค่ายุติธรรมของเงินลงทุนในบริษัท สโต</w:t>
      </w:r>
      <w:r w:rsidR="009568D5" w:rsidRPr="008860F2">
        <w:rPr>
          <w:rFonts w:ascii="Angsana New" w:hAnsi="Angsana New" w:hint="cs"/>
          <w:sz w:val="28"/>
          <w:szCs w:val="28"/>
          <w:cs/>
        </w:rPr>
        <w:t>น</w:t>
      </w:r>
      <w:r w:rsidR="00944685" w:rsidRPr="008860F2">
        <w:rPr>
          <w:rFonts w:ascii="Angsana New" w:hAnsi="Angsana New" w:hint="cs"/>
          <w:sz w:val="28"/>
          <w:szCs w:val="28"/>
          <w:cs/>
        </w:rPr>
        <w:t xml:space="preserve">เฮ้นจ์ อินเตอร์ จำกัด (มหาชน) เท่ากับ </w:t>
      </w:r>
      <w:r w:rsidR="00C66BA0">
        <w:rPr>
          <w:rFonts w:ascii="Angsana New" w:hAnsi="Angsana New"/>
          <w:sz w:val="28"/>
          <w:szCs w:val="28"/>
        </w:rPr>
        <w:t>567</w:t>
      </w:r>
      <w:r w:rsidR="00327E3C">
        <w:rPr>
          <w:rFonts w:ascii="Angsana New" w:hAnsi="Angsana New"/>
          <w:sz w:val="28"/>
          <w:szCs w:val="28"/>
        </w:rPr>
        <w:t>.00</w:t>
      </w:r>
      <w:r w:rsidR="00944685" w:rsidRPr="008860F2">
        <w:rPr>
          <w:rFonts w:ascii="Angsana New" w:hAnsi="Angsana New"/>
          <w:sz w:val="28"/>
          <w:szCs w:val="28"/>
        </w:rPr>
        <w:t xml:space="preserve"> </w:t>
      </w:r>
      <w:r w:rsidR="00D84A11" w:rsidRPr="008860F2">
        <w:rPr>
          <w:rFonts w:ascii="Angsana New" w:hAnsi="Angsana New" w:hint="cs"/>
          <w:sz w:val="28"/>
          <w:szCs w:val="28"/>
          <w:cs/>
        </w:rPr>
        <w:t>ล้าน</w:t>
      </w:r>
      <w:r w:rsidR="00944685" w:rsidRPr="008860F2">
        <w:rPr>
          <w:rFonts w:ascii="Angsana New" w:hAnsi="Angsana New" w:hint="cs"/>
          <w:sz w:val="28"/>
          <w:szCs w:val="28"/>
          <w:cs/>
        </w:rPr>
        <w:t>บาท</w:t>
      </w:r>
      <w:r w:rsidR="00055659" w:rsidRPr="008860F2">
        <w:rPr>
          <w:rFonts w:ascii="Angsana New" w:hAnsi="Angsana New"/>
          <w:sz w:val="28"/>
          <w:szCs w:val="28"/>
        </w:rPr>
        <w:t xml:space="preserve"> </w:t>
      </w:r>
      <w:r w:rsidR="00055659" w:rsidRPr="008860F2">
        <w:rPr>
          <w:rFonts w:ascii="Angsana New" w:hAnsi="Angsana New" w:hint="cs"/>
          <w:i/>
          <w:iCs/>
          <w:sz w:val="28"/>
          <w:szCs w:val="28"/>
          <w:cs/>
        </w:rPr>
        <w:t>(</w:t>
      </w:r>
      <w:r w:rsidR="00055659" w:rsidRPr="008860F2">
        <w:rPr>
          <w:rFonts w:ascii="Angsana New" w:hAnsi="Angsana New"/>
          <w:i/>
          <w:iCs/>
          <w:sz w:val="28"/>
          <w:szCs w:val="28"/>
        </w:rPr>
        <w:t xml:space="preserve">30 </w:t>
      </w:r>
      <w:r w:rsidR="00055659" w:rsidRPr="008860F2">
        <w:rPr>
          <w:rFonts w:ascii="Angsana New" w:hAnsi="Angsana New" w:hint="cs"/>
          <w:i/>
          <w:iCs/>
          <w:sz w:val="28"/>
          <w:szCs w:val="28"/>
          <w:cs/>
        </w:rPr>
        <w:t xml:space="preserve">กันยายน </w:t>
      </w:r>
      <w:r w:rsidR="00055659" w:rsidRPr="008860F2">
        <w:rPr>
          <w:rFonts w:ascii="Angsana New" w:hAnsi="Angsana New"/>
          <w:i/>
          <w:iCs/>
          <w:sz w:val="28"/>
          <w:szCs w:val="28"/>
        </w:rPr>
        <w:t>256</w:t>
      </w:r>
      <w:r w:rsidR="00A41E9A">
        <w:rPr>
          <w:rFonts w:ascii="Angsana New" w:hAnsi="Angsana New"/>
          <w:i/>
          <w:iCs/>
          <w:sz w:val="28"/>
          <w:szCs w:val="28"/>
        </w:rPr>
        <w:t>3</w:t>
      </w:r>
      <w:r w:rsidR="00055659" w:rsidRPr="008860F2">
        <w:rPr>
          <w:rFonts w:ascii="Angsana New" w:hAnsi="Angsana New"/>
          <w:i/>
          <w:iCs/>
          <w:sz w:val="28"/>
          <w:szCs w:val="28"/>
        </w:rPr>
        <w:t xml:space="preserve">: </w:t>
      </w:r>
      <w:r w:rsidR="00A41E9A">
        <w:rPr>
          <w:rFonts w:ascii="Angsana New" w:hAnsi="Angsana New"/>
          <w:i/>
          <w:iCs/>
          <w:sz w:val="28"/>
          <w:szCs w:val="28"/>
        </w:rPr>
        <w:t xml:space="preserve">552.43 </w:t>
      </w:r>
      <w:r w:rsidR="00055659" w:rsidRPr="008860F2">
        <w:rPr>
          <w:rFonts w:ascii="Angsana New" w:hAnsi="Angsana New" w:hint="cs"/>
          <w:i/>
          <w:iCs/>
          <w:sz w:val="28"/>
          <w:szCs w:val="28"/>
          <w:cs/>
        </w:rPr>
        <w:t>ล้านบาท)</w:t>
      </w:r>
    </w:p>
    <w:p w14:paraId="7855F263" w14:textId="1440C2DE" w:rsidR="00231AEC" w:rsidRDefault="00231AEC" w:rsidP="00055659">
      <w:pPr>
        <w:tabs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28"/>
          <w:szCs w:val="28"/>
        </w:rPr>
      </w:pPr>
    </w:p>
    <w:p w14:paraId="5FED17A1" w14:textId="77777777" w:rsidR="002D5E05" w:rsidRPr="00891863" w:rsidRDefault="002D5E05" w:rsidP="002D5E05">
      <w:pPr>
        <w:pStyle w:val="block"/>
        <w:spacing w:after="0" w:line="240" w:lineRule="atLeast"/>
        <w:ind w:left="540" w:right="209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2D5E05">
        <w:rPr>
          <w:rFonts w:asciiTheme="majorBidi" w:hAnsiTheme="majorBidi" w:cs="Angsana New"/>
          <w:sz w:val="28"/>
          <w:szCs w:val="28"/>
          <w:cs/>
          <w:lang w:val="en-US" w:bidi="th-TH"/>
        </w:rPr>
        <w:t>ในระหว่าง</w:t>
      </w:r>
      <w:r w:rsidRPr="002D5E05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ปี</w:t>
      </w:r>
      <w:r w:rsidRPr="002D5E0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สิ้นสุดวันที่ </w:t>
      </w:r>
      <w:r w:rsidRPr="002D5E05">
        <w:rPr>
          <w:rFonts w:asciiTheme="majorBidi" w:hAnsiTheme="majorBidi" w:cstheme="majorBidi"/>
          <w:sz w:val="28"/>
          <w:szCs w:val="28"/>
          <w:lang w:val="en-US" w:bidi="th-TH"/>
        </w:rPr>
        <w:t xml:space="preserve">30 </w:t>
      </w:r>
      <w:r w:rsidRPr="002D5E05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กันยา</w:t>
      </w:r>
      <w:r w:rsidRPr="002D5E0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ยน </w:t>
      </w:r>
      <w:r w:rsidRPr="002D5E05">
        <w:rPr>
          <w:rFonts w:asciiTheme="majorBidi" w:hAnsiTheme="majorBidi" w:cstheme="majorBidi"/>
          <w:sz w:val="28"/>
          <w:szCs w:val="28"/>
          <w:lang w:val="en-US" w:bidi="th-TH"/>
        </w:rPr>
        <w:t xml:space="preserve">2564 </w:t>
      </w:r>
      <w:r w:rsidRPr="002D5E0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บริษัทย่อยแห่งหนึ่งได้ขายหุ้นในบริษัท สโตนเฮ้นจ์ อินเตอร์ จำกัด (มหาชน) ออกไปร้อยละ </w:t>
      </w:r>
      <w:r w:rsidRPr="002D5E05">
        <w:rPr>
          <w:rFonts w:asciiTheme="majorBidi" w:hAnsiTheme="majorBidi" w:cstheme="majorBidi"/>
          <w:sz w:val="28"/>
          <w:szCs w:val="28"/>
          <w:lang w:val="en-US" w:bidi="th-TH"/>
        </w:rPr>
        <w:t xml:space="preserve">3.12 </w:t>
      </w:r>
      <w:r w:rsidRPr="002D5E0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จากส่วนได้เสียทั้งหมดร้อยละ </w:t>
      </w:r>
      <w:r w:rsidRPr="002D5E05">
        <w:rPr>
          <w:rFonts w:asciiTheme="majorBidi" w:hAnsiTheme="majorBidi" w:cstheme="majorBidi"/>
          <w:sz w:val="28"/>
          <w:szCs w:val="28"/>
          <w:lang w:val="en-US" w:bidi="th-TH"/>
        </w:rPr>
        <w:t xml:space="preserve">29.24 </w:t>
      </w:r>
      <w:r w:rsidRPr="002D5E0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ของทุนที่ออกและชำระแล้วเป็นจำนวนเงิน </w:t>
      </w:r>
      <w:r w:rsidRPr="002D5E05">
        <w:rPr>
          <w:rFonts w:asciiTheme="majorBidi" w:hAnsiTheme="majorBidi" w:cstheme="majorBidi"/>
          <w:sz w:val="28"/>
          <w:szCs w:val="28"/>
          <w:lang w:val="en-US" w:bidi="th-TH"/>
        </w:rPr>
        <w:t xml:space="preserve">61.59 </w:t>
      </w:r>
      <w:r w:rsidRPr="002D5E0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ล้านบาท กลุ่มบริษัทรับรู้กำไรจากการขายจำนวน </w:t>
      </w:r>
      <w:r w:rsidRPr="002D5E05">
        <w:rPr>
          <w:rFonts w:asciiTheme="majorBidi" w:hAnsiTheme="majorBidi" w:cstheme="majorBidi"/>
          <w:sz w:val="28"/>
          <w:szCs w:val="28"/>
          <w:lang w:val="en-US" w:bidi="th-TH"/>
        </w:rPr>
        <w:t xml:space="preserve">13.36 </w:t>
      </w:r>
      <w:r w:rsidRPr="002D5E05">
        <w:rPr>
          <w:rFonts w:asciiTheme="majorBidi" w:hAnsiTheme="majorBidi" w:cs="Angsana New"/>
          <w:sz w:val="28"/>
          <w:szCs w:val="28"/>
          <w:cs/>
          <w:lang w:val="en-US" w:bidi="th-TH"/>
        </w:rPr>
        <w:t>ล้านบาท</w:t>
      </w:r>
    </w:p>
    <w:p w14:paraId="2A664F1B" w14:textId="77777777" w:rsidR="002D5E05" w:rsidRPr="00793EC6" w:rsidRDefault="002D5E05" w:rsidP="00793EC6">
      <w:pPr>
        <w:tabs>
          <w:tab w:val="left" w:pos="54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13807EB7" w14:textId="0E927FA0" w:rsidR="00231AEC" w:rsidRPr="00231AEC" w:rsidRDefault="00793EC6" w:rsidP="00793EC6">
      <w:pPr>
        <w:tabs>
          <w:tab w:val="left" w:pos="54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793EC6">
        <w:rPr>
          <w:rFonts w:ascii="Angsana New" w:hAnsi="Angsana New" w:hint="cs"/>
          <w:sz w:val="28"/>
          <w:szCs w:val="28"/>
          <w:cs/>
        </w:rPr>
        <w:t>ก</w:t>
      </w:r>
      <w:r w:rsidR="00231AEC" w:rsidRPr="008860F2">
        <w:rPr>
          <w:rFonts w:ascii="Angsana New" w:hAnsi="Angsana New" w:hint="cs"/>
          <w:sz w:val="28"/>
          <w:szCs w:val="28"/>
          <w:cs/>
        </w:rPr>
        <w:t>ลุ่มบริษัทไม่ได้รับรู้ส่วนแบ่งขาดทุนของเงินลงทุนที่บันทึกตามวิธีส่วนได้เสีย</w:t>
      </w:r>
      <w:r w:rsidR="00231AEC" w:rsidRPr="008860F2">
        <w:rPr>
          <w:rFonts w:ascii="Angsana New" w:hAnsi="Angsana New"/>
          <w:sz w:val="28"/>
          <w:szCs w:val="28"/>
          <w:cs/>
        </w:rPr>
        <w:t xml:space="preserve">ของบริษัท เอ็กซ์เซลเล้นท์ เอ็นเนอร์ยี่ อินเตอร์เนชั่นแนล จำกัด (“บริษัทร่วม”) </w:t>
      </w:r>
      <w:r w:rsidR="00231AEC" w:rsidRPr="008860F2">
        <w:rPr>
          <w:rFonts w:ascii="Angsana New" w:hAnsi="Angsana New" w:hint="cs"/>
          <w:sz w:val="28"/>
          <w:szCs w:val="28"/>
          <w:cs/>
        </w:rPr>
        <w:t>สำหรับส่วนแบ่งในผลขาดทุนที่เกินกว่ามูลค่าเงินลงทุน</w:t>
      </w:r>
      <w:r w:rsidR="00231AEC" w:rsidRPr="008860F2">
        <w:rPr>
          <w:rFonts w:ascii="Angsana New" w:hAnsi="Angsana New"/>
          <w:sz w:val="28"/>
          <w:szCs w:val="28"/>
          <w:cs/>
        </w:rPr>
        <w:t xml:space="preserve">ในบริษัทร่วมดังกล่าว ณ วันที่ </w:t>
      </w:r>
      <w:r w:rsidR="00231AEC" w:rsidRPr="008860F2">
        <w:rPr>
          <w:rFonts w:ascii="Angsana New" w:hAnsi="Angsana New"/>
          <w:sz w:val="28"/>
          <w:szCs w:val="28"/>
        </w:rPr>
        <w:t xml:space="preserve">30 </w:t>
      </w:r>
      <w:r w:rsidR="00231AEC" w:rsidRPr="008860F2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231AEC" w:rsidRPr="008860F2">
        <w:rPr>
          <w:rFonts w:ascii="Angsana New" w:hAnsi="Angsana New"/>
          <w:sz w:val="28"/>
          <w:szCs w:val="28"/>
        </w:rPr>
        <w:t>256</w:t>
      </w:r>
      <w:r w:rsidR="00A41E9A">
        <w:rPr>
          <w:rFonts w:ascii="Angsana New" w:hAnsi="Angsana New"/>
          <w:sz w:val="28"/>
          <w:szCs w:val="28"/>
        </w:rPr>
        <w:t>4</w:t>
      </w:r>
      <w:r w:rsidR="00231AEC" w:rsidRPr="008860F2">
        <w:rPr>
          <w:rFonts w:ascii="Angsana New" w:hAnsi="Angsana New"/>
          <w:sz w:val="28"/>
          <w:szCs w:val="28"/>
        </w:rPr>
        <w:t xml:space="preserve"> </w:t>
      </w:r>
      <w:r w:rsidR="00231AEC" w:rsidRPr="008860F2">
        <w:rPr>
          <w:rFonts w:ascii="Angsana New" w:hAnsi="Angsana New" w:hint="cs"/>
          <w:sz w:val="28"/>
          <w:szCs w:val="28"/>
          <w:cs/>
        </w:rPr>
        <w:t>กลุ่มบริษัทยังมีส่วนแบ่งผลขาดทุนสะสมที่ยังไม่รับรู้จำนวน</w:t>
      </w:r>
      <w:r w:rsidR="00231AEC" w:rsidRPr="008860F2">
        <w:rPr>
          <w:rFonts w:ascii="Angsana New" w:hAnsi="Angsana New"/>
          <w:sz w:val="28"/>
          <w:szCs w:val="28"/>
        </w:rPr>
        <w:t> </w:t>
      </w:r>
      <w:r w:rsidR="00BA23C5" w:rsidRPr="00BA23C5">
        <w:rPr>
          <w:rFonts w:ascii="Angsana New" w:hAnsi="Angsana New"/>
          <w:sz w:val="28"/>
          <w:szCs w:val="28"/>
        </w:rPr>
        <w:t>31.50</w:t>
      </w:r>
      <w:r w:rsidR="00231AEC" w:rsidRPr="008860F2">
        <w:rPr>
          <w:rFonts w:ascii="Angsana New" w:hAnsi="Angsana New"/>
          <w:sz w:val="28"/>
          <w:szCs w:val="28"/>
        </w:rPr>
        <w:t> </w:t>
      </w:r>
      <w:r w:rsidR="00231AEC" w:rsidRPr="008860F2">
        <w:rPr>
          <w:rFonts w:ascii="Angsana New" w:hAnsi="Angsana New" w:hint="cs"/>
          <w:sz w:val="28"/>
          <w:szCs w:val="28"/>
          <w:cs/>
        </w:rPr>
        <w:t>ล้านบาท</w:t>
      </w:r>
      <w:r w:rsidR="00231AEC" w:rsidRPr="008860F2">
        <w:rPr>
          <w:rFonts w:ascii="Angsana New" w:hAnsi="Angsana New"/>
          <w:sz w:val="28"/>
          <w:szCs w:val="28"/>
        </w:rPr>
        <w:t> </w:t>
      </w:r>
      <w:r w:rsidR="00231AEC" w:rsidRPr="008860F2">
        <w:rPr>
          <w:rFonts w:ascii="Angsana New" w:hAnsi="Angsana New"/>
          <w:i/>
          <w:iCs/>
          <w:sz w:val="28"/>
          <w:szCs w:val="28"/>
          <w:cs/>
        </w:rPr>
        <w:t>(</w:t>
      </w:r>
      <w:r w:rsidR="00231AEC" w:rsidRPr="008860F2">
        <w:rPr>
          <w:rFonts w:ascii="Angsana New" w:hAnsi="Angsana New"/>
          <w:i/>
          <w:iCs/>
          <w:sz w:val="28"/>
          <w:szCs w:val="28"/>
        </w:rPr>
        <w:t>30</w:t>
      </w:r>
      <w:r w:rsidR="00231AEC" w:rsidRPr="008860F2">
        <w:rPr>
          <w:rFonts w:ascii="Angsana New" w:hAnsi="Angsana New"/>
          <w:i/>
          <w:iCs/>
          <w:sz w:val="28"/>
          <w:szCs w:val="28"/>
          <w:cs/>
        </w:rPr>
        <w:t xml:space="preserve"> กันยายน </w:t>
      </w:r>
      <w:r w:rsidR="00231AEC" w:rsidRPr="008860F2">
        <w:rPr>
          <w:rFonts w:ascii="Angsana New" w:hAnsi="Angsana New"/>
          <w:i/>
          <w:iCs/>
          <w:sz w:val="28"/>
          <w:szCs w:val="28"/>
        </w:rPr>
        <w:t>256</w:t>
      </w:r>
      <w:r w:rsidR="00A41E9A">
        <w:rPr>
          <w:rFonts w:ascii="Angsana New" w:hAnsi="Angsana New"/>
          <w:i/>
          <w:iCs/>
          <w:sz w:val="28"/>
          <w:szCs w:val="28"/>
        </w:rPr>
        <w:t>3</w:t>
      </w:r>
      <w:r w:rsidR="00231AEC" w:rsidRPr="008860F2">
        <w:rPr>
          <w:rFonts w:ascii="Angsana New" w:hAnsi="Angsana New"/>
          <w:i/>
          <w:iCs/>
          <w:sz w:val="28"/>
          <w:szCs w:val="28"/>
        </w:rPr>
        <w:t xml:space="preserve">: </w:t>
      </w:r>
      <w:r w:rsidR="00A41E9A">
        <w:rPr>
          <w:rFonts w:ascii="Angsana New" w:hAnsi="Angsana New"/>
          <w:i/>
          <w:iCs/>
          <w:sz w:val="28"/>
          <w:szCs w:val="28"/>
        </w:rPr>
        <w:t>31.50</w:t>
      </w:r>
      <w:r w:rsidR="00231AEC" w:rsidRPr="008860F2">
        <w:rPr>
          <w:rFonts w:ascii="Angsana New" w:hAnsi="Angsana New"/>
          <w:i/>
          <w:iCs/>
          <w:sz w:val="28"/>
          <w:szCs w:val="28"/>
          <w:cs/>
        </w:rPr>
        <w:t xml:space="preserve"> ล้านบาท)</w:t>
      </w:r>
      <w:r w:rsidR="00231AEC" w:rsidRPr="008860F2">
        <w:rPr>
          <w:rFonts w:ascii="Angsana New" w:hAnsi="Angsana New"/>
          <w:sz w:val="28"/>
          <w:szCs w:val="28"/>
        </w:rPr>
        <w:t xml:space="preserve"> </w:t>
      </w:r>
      <w:r w:rsidR="00231AEC" w:rsidRPr="008860F2">
        <w:rPr>
          <w:rFonts w:ascii="Angsana New" w:hAnsi="Angsana New" w:hint="cs"/>
          <w:sz w:val="28"/>
          <w:szCs w:val="28"/>
          <w:cs/>
        </w:rPr>
        <w:t>กลุ่มบริษัทไม่มีภาระหนี้สินที่เกี่ยวเนื่องกับผลขาดทุนเหล่านี้</w:t>
      </w:r>
      <w:r w:rsidR="00231AEC" w:rsidRPr="008860F2">
        <w:rPr>
          <w:rFonts w:ascii="Angsana New" w:hAnsi="Angsana New"/>
          <w:sz w:val="28"/>
          <w:szCs w:val="28"/>
        </w:rPr>
        <w:t xml:space="preserve">   </w:t>
      </w:r>
    </w:p>
    <w:p w14:paraId="1CCF426D" w14:textId="77777777" w:rsidR="00D57733" w:rsidRPr="008860F2" w:rsidRDefault="00D57733" w:rsidP="003E26BC">
      <w:pPr>
        <w:ind w:left="540" w:right="-29"/>
        <w:rPr>
          <w:rFonts w:ascii="Angsana New" w:eastAsia="Batang" w:hAnsi="Angsana New"/>
          <w:i/>
          <w:iCs/>
          <w:sz w:val="28"/>
          <w:szCs w:val="28"/>
        </w:rPr>
      </w:pPr>
    </w:p>
    <w:p w14:paraId="6DBCEC56" w14:textId="77777777" w:rsidR="00220AC5" w:rsidRPr="0038675A" w:rsidRDefault="00220AC5" w:rsidP="00087ABB">
      <w:pPr>
        <w:ind w:left="540" w:right="-115"/>
        <w:jc w:val="both"/>
        <w:rPr>
          <w:rFonts w:ascii="Angsana New" w:hAnsi="Angsana New"/>
          <w:i/>
          <w:iCs/>
          <w:sz w:val="28"/>
          <w:szCs w:val="28"/>
        </w:rPr>
      </w:pPr>
      <w:r w:rsidRPr="0038675A">
        <w:rPr>
          <w:rFonts w:ascii="Angsana New" w:hAnsi="Angsana New" w:hint="cs"/>
          <w:i/>
          <w:iCs/>
          <w:sz w:val="28"/>
          <w:szCs w:val="28"/>
          <w:cs/>
        </w:rPr>
        <w:t xml:space="preserve">การพิจารณาการด้อยค่า </w:t>
      </w:r>
    </w:p>
    <w:p w14:paraId="03C391F6" w14:textId="77777777" w:rsidR="00220AC5" w:rsidRPr="0038675A" w:rsidRDefault="00220AC5" w:rsidP="00087ABB">
      <w:pPr>
        <w:ind w:left="540" w:right="-115"/>
        <w:jc w:val="both"/>
        <w:rPr>
          <w:rFonts w:ascii="Angsana New" w:hAnsi="Angsana New"/>
          <w:i/>
          <w:iCs/>
          <w:sz w:val="28"/>
          <w:szCs w:val="28"/>
        </w:rPr>
      </w:pPr>
    </w:p>
    <w:p w14:paraId="00C34172" w14:textId="6E965F2B" w:rsidR="00220AC5" w:rsidRPr="0038675A" w:rsidRDefault="00220AC5" w:rsidP="00087ABB">
      <w:pPr>
        <w:ind w:left="540" w:right="-115"/>
        <w:jc w:val="both"/>
        <w:rPr>
          <w:rFonts w:ascii="Angsana New" w:hAnsi="Angsana New"/>
          <w:sz w:val="28"/>
          <w:szCs w:val="28"/>
          <w:cs/>
        </w:rPr>
      </w:pPr>
      <w:r w:rsidRPr="0038675A">
        <w:rPr>
          <w:rFonts w:ascii="Angsana New" w:hAnsi="Angsana New" w:hint="cs"/>
          <w:sz w:val="28"/>
          <w:szCs w:val="28"/>
          <w:cs/>
        </w:rPr>
        <w:t xml:space="preserve">การพิจารณาการด้อยค่าเงินลงทุนในบริษัทร่วม (ดูหมายเหตุข้อ </w:t>
      </w:r>
      <w:r w:rsidRPr="0038675A">
        <w:rPr>
          <w:rFonts w:ascii="Angsana New" w:hAnsi="Angsana New"/>
          <w:sz w:val="28"/>
          <w:szCs w:val="28"/>
        </w:rPr>
        <w:t>13</w:t>
      </w:r>
      <w:r w:rsidRPr="0038675A">
        <w:rPr>
          <w:rFonts w:ascii="Angsana New" w:hAnsi="Angsana New" w:hint="cs"/>
          <w:sz w:val="28"/>
          <w:szCs w:val="28"/>
          <w:cs/>
        </w:rPr>
        <w:t>)</w:t>
      </w:r>
    </w:p>
    <w:p w14:paraId="1D246E39" w14:textId="0A4C2AA8" w:rsidR="00A111D9" w:rsidRPr="008860F2" w:rsidRDefault="00A111D9">
      <w:pPr>
        <w:spacing w:line="240" w:lineRule="auto"/>
        <w:jc w:val="left"/>
        <w:rPr>
          <w:rFonts w:ascii="Angsana New" w:hAnsi="Angsana New"/>
          <w:i/>
          <w:iCs/>
          <w:sz w:val="28"/>
          <w:szCs w:val="28"/>
          <w:cs/>
        </w:rPr>
      </w:pPr>
    </w:p>
    <w:p w14:paraId="43EE28AD" w14:textId="77777777" w:rsidR="00666C71" w:rsidRDefault="00666C71">
      <w:pPr>
        <w:spacing w:line="240" w:lineRule="auto"/>
        <w:jc w:val="left"/>
        <w:rPr>
          <w:rFonts w:ascii="Angsana New" w:hAnsi="Angsana New"/>
          <w:i/>
          <w:iCs/>
          <w:sz w:val="28"/>
          <w:szCs w:val="28"/>
          <w:cs/>
        </w:rPr>
      </w:pPr>
      <w:r>
        <w:rPr>
          <w:rFonts w:ascii="Angsana New" w:hAnsi="Angsana New"/>
          <w:i/>
          <w:iCs/>
          <w:sz w:val="28"/>
          <w:szCs w:val="28"/>
          <w:cs/>
        </w:rPr>
        <w:br w:type="page"/>
      </w:r>
    </w:p>
    <w:p w14:paraId="19A54605" w14:textId="799AD519" w:rsidR="00AA62C4" w:rsidRPr="008860F2" w:rsidRDefault="008A0FC0" w:rsidP="00087ABB">
      <w:pPr>
        <w:ind w:left="540" w:right="-115"/>
        <w:jc w:val="both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t>บริษัทร่วม</w:t>
      </w:r>
    </w:p>
    <w:p w14:paraId="747BE1F7" w14:textId="77777777" w:rsidR="008A0FC0" w:rsidRPr="008860F2" w:rsidRDefault="008A0FC0" w:rsidP="00626416">
      <w:pPr>
        <w:pStyle w:val="NoSpacing"/>
        <w:rPr>
          <w:rFonts w:ascii="Angsana New" w:hAnsi="Angsana New"/>
          <w:sz w:val="28"/>
          <w:szCs w:val="28"/>
        </w:rPr>
      </w:pPr>
    </w:p>
    <w:p w14:paraId="4F98AAC1" w14:textId="33C4FA16" w:rsidR="00AA62C4" w:rsidRPr="008860F2" w:rsidRDefault="00AA62C4" w:rsidP="00DD274D">
      <w:pPr>
        <w:ind w:left="540" w:right="-2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ตารางต่อไปนี้สรุปข้อมูลทางการเงินของบริษัทร่วมที่รวมอยู่ในงบการเงินของบริษัทร่วม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กิจการในกิจการเหล่านี้</w:t>
      </w:r>
    </w:p>
    <w:p w14:paraId="2EDB88DA" w14:textId="77777777" w:rsidR="00EC4700" w:rsidRPr="00BC4DA5" w:rsidRDefault="00EC4700" w:rsidP="00BC4DA5">
      <w:pPr>
        <w:pStyle w:val="NoSpacing"/>
        <w:rPr>
          <w:sz w:val="22"/>
          <w:szCs w:val="28"/>
        </w:rPr>
      </w:pPr>
    </w:p>
    <w:tbl>
      <w:tblPr>
        <w:tblStyle w:val="TableGridLight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350"/>
        <w:gridCol w:w="236"/>
        <w:gridCol w:w="1384"/>
      </w:tblGrid>
      <w:tr w:rsidR="000C3314" w:rsidRPr="008860F2" w14:paraId="371324C6" w14:textId="77777777" w:rsidTr="00684F08">
        <w:trPr>
          <w:trHeight w:val="20"/>
          <w:tblHeader/>
        </w:trPr>
        <w:tc>
          <w:tcPr>
            <w:tcW w:w="6210" w:type="dxa"/>
          </w:tcPr>
          <w:p w14:paraId="371DEBC3" w14:textId="592EAFA0" w:rsidR="000C3314" w:rsidRPr="008860F2" w:rsidRDefault="000C3314" w:rsidP="008E209D">
            <w:pPr>
              <w:pStyle w:val="block"/>
              <w:spacing w:after="0"/>
              <w:ind w:left="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3"/>
          </w:tcPr>
          <w:p w14:paraId="11EA6625" w14:textId="443A41D1" w:rsidR="000C3314" w:rsidRPr="008860F2" w:rsidRDefault="000C3314" w:rsidP="008E20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สโตนเฮ้นจ์ อินเตอร์ จำกัด (มหาชน)</w:t>
            </w:r>
          </w:p>
        </w:tc>
      </w:tr>
      <w:tr w:rsidR="000C3314" w:rsidRPr="008860F2" w14:paraId="540DA50B" w14:textId="77777777" w:rsidTr="00684F08">
        <w:trPr>
          <w:trHeight w:val="20"/>
          <w:tblHeader/>
        </w:trPr>
        <w:tc>
          <w:tcPr>
            <w:tcW w:w="6210" w:type="dxa"/>
          </w:tcPr>
          <w:p w14:paraId="747690ED" w14:textId="77777777" w:rsidR="000C3314" w:rsidRPr="008860F2" w:rsidRDefault="000C3314" w:rsidP="008E209D">
            <w:pPr>
              <w:pStyle w:val="block"/>
              <w:spacing w:after="0"/>
              <w:ind w:left="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03A2BB81" w14:textId="687CF2C5" w:rsidR="000C3314" w:rsidRPr="008860F2" w:rsidRDefault="000C3314" w:rsidP="008E20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  <w:vAlign w:val="center"/>
          </w:tcPr>
          <w:p w14:paraId="14FFEA74" w14:textId="77777777" w:rsidR="000C3314" w:rsidRPr="008860F2" w:rsidRDefault="000C3314" w:rsidP="008E20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vAlign w:val="center"/>
          </w:tcPr>
          <w:p w14:paraId="38D22C86" w14:textId="1B72E00A" w:rsidR="000C3314" w:rsidRPr="008860F2" w:rsidRDefault="000C3314" w:rsidP="008E20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684F08" w:rsidRPr="008860F2" w14:paraId="051E7F96" w14:textId="77777777" w:rsidTr="00684F08">
        <w:trPr>
          <w:trHeight w:val="20"/>
          <w:tblHeader/>
        </w:trPr>
        <w:tc>
          <w:tcPr>
            <w:tcW w:w="6210" w:type="dxa"/>
          </w:tcPr>
          <w:p w14:paraId="554E7895" w14:textId="77777777" w:rsidR="00684F08" w:rsidRPr="008860F2" w:rsidRDefault="00684F08" w:rsidP="008E209D">
            <w:pPr>
              <w:pStyle w:val="block"/>
              <w:spacing w:after="0"/>
              <w:ind w:left="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3E74D9F9" w14:textId="77777777" w:rsidR="00684F08" w:rsidRPr="008860F2" w:rsidRDefault="00684F08" w:rsidP="008E20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23DB0A3D" w14:textId="77777777" w:rsidR="00684F08" w:rsidRPr="008860F2" w:rsidRDefault="00684F08" w:rsidP="008E20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vAlign w:val="center"/>
          </w:tcPr>
          <w:p w14:paraId="25248567" w14:textId="640CC02A" w:rsidR="00684F08" w:rsidRPr="008860F2" w:rsidRDefault="00684F08" w:rsidP="008E20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(ปรับปรุงใหม่)</w:t>
            </w:r>
          </w:p>
        </w:tc>
      </w:tr>
      <w:tr w:rsidR="000C3314" w:rsidRPr="008860F2" w14:paraId="37E1434C" w14:textId="77777777" w:rsidTr="00684F08">
        <w:trPr>
          <w:trHeight w:val="20"/>
          <w:tblHeader/>
        </w:trPr>
        <w:tc>
          <w:tcPr>
            <w:tcW w:w="6210" w:type="dxa"/>
          </w:tcPr>
          <w:p w14:paraId="60DD61CD" w14:textId="77777777" w:rsidR="000C3314" w:rsidRPr="008860F2" w:rsidRDefault="000C3314" w:rsidP="008E209D">
            <w:pPr>
              <w:pStyle w:val="block"/>
              <w:spacing w:after="0"/>
              <w:ind w:left="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3"/>
            <w:vAlign w:val="center"/>
          </w:tcPr>
          <w:p w14:paraId="04407550" w14:textId="1DAA0963" w:rsidR="000C3314" w:rsidRPr="008860F2" w:rsidRDefault="000C3314" w:rsidP="008E20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33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0C3314" w:rsidRPr="008860F2" w14:paraId="3A3C9C05" w14:textId="77777777" w:rsidTr="00684F08">
        <w:trPr>
          <w:trHeight w:val="20"/>
        </w:trPr>
        <w:tc>
          <w:tcPr>
            <w:tcW w:w="6210" w:type="dxa"/>
          </w:tcPr>
          <w:p w14:paraId="6FF5C85E" w14:textId="77777777" w:rsidR="000C3314" w:rsidRPr="008860F2" w:rsidRDefault="000C3314" w:rsidP="00A41E9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350" w:type="dxa"/>
          </w:tcPr>
          <w:p w14:paraId="4314B582" w14:textId="4399163A" w:rsidR="000C3314" w:rsidRPr="00C83608" w:rsidRDefault="00C83608" w:rsidP="00684F0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3608">
              <w:rPr>
                <w:rFonts w:asciiTheme="majorBidi" w:hAnsiTheme="majorBidi" w:cstheme="majorBidi"/>
                <w:sz w:val="28"/>
                <w:szCs w:val="28"/>
              </w:rPr>
              <w:t>1,755.15</w:t>
            </w:r>
          </w:p>
        </w:tc>
        <w:tc>
          <w:tcPr>
            <w:tcW w:w="236" w:type="dxa"/>
          </w:tcPr>
          <w:p w14:paraId="0C8423B5" w14:textId="77777777" w:rsidR="000C3314" w:rsidRPr="008860F2" w:rsidRDefault="000C3314" w:rsidP="00A41E9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45A844F" w14:textId="215AA648" w:rsidR="000C3314" w:rsidRPr="008860F2" w:rsidRDefault="000C3314" w:rsidP="00684F0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1,329.70</w:t>
            </w:r>
          </w:p>
        </w:tc>
      </w:tr>
      <w:tr w:rsidR="000C3314" w:rsidRPr="008860F2" w14:paraId="71E0344A" w14:textId="77777777" w:rsidTr="00684F08">
        <w:trPr>
          <w:trHeight w:val="20"/>
        </w:trPr>
        <w:tc>
          <w:tcPr>
            <w:tcW w:w="6210" w:type="dxa"/>
          </w:tcPr>
          <w:p w14:paraId="423A2BCE" w14:textId="77777777" w:rsidR="000C3314" w:rsidRPr="008860F2" w:rsidRDefault="000C3314" w:rsidP="00A41E9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350" w:type="dxa"/>
          </w:tcPr>
          <w:p w14:paraId="4CAF5C52" w14:textId="173FB422" w:rsidR="000C3314" w:rsidRPr="00C83608" w:rsidRDefault="00C83608" w:rsidP="00684F0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36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166.09</w:t>
            </w:r>
          </w:p>
        </w:tc>
        <w:tc>
          <w:tcPr>
            <w:tcW w:w="236" w:type="dxa"/>
          </w:tcPr>
          <w:p w14:paraId="7E75917F" w14:textId="77777777" w:rsidR="000C3314" w:rsidRPr="008860F2" w:rsidRDefault="000C3314" w:rsidP="00A41E9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F5BC1EC" w14:textId="65EA580A" w:rsidR="000C3314" w:rsidRPr="008860F2" w:rsidRDefault="000C3314" w:rsidP="00684F0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159.56</w:t>
            </w:r>
          </w:p>
        </w:tc>
      </w:tr>
      <w:tr w:rsidR="000C3314" w:rsidRPr="008860F2" w14:paraId="5AE230F7" w14:textId="77777777" w:rsidTr="00684F08">
        <w:trPr>
          <w:trHeight w:val="20"/>
        </w:trPr>
        <w:tc>
          <w:tcPr>
            <w:tcW w:w="6210" w:type="dxa"/>
          </w:tcPr>
          <w:p w14:paraId="262DF1D9" w14:textId="77777777" w:rsidR="000C3314" w:rsidRPr="008860F2" w:rsidRDefault="000C3314" w:rsidP="00A41E9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A3C921" w14:textId="687831B9" w:rsidR="000C3314" w:rsidRPr="008860F2" w:rsidRDefault="00C83608" w:rsidP="00684F0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6.66</w:t>
            </w:r>
          </w:p>
        </w:tc>
        <w:tc>
          <w:tcPr>
            <w:tcW w:w="236" w:type="dxa"/>
          </w:tcPr>
          <w:p w14:paraId="6567D2C6" w14:textId="77777777" w:rsidR="000C3314" w:rsidRPr="008860F2" w:rsidRDefault="000C3314" w:rsidP="00A41E9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B0DE353" w14:textId="42E984F4" w:rsidR="000C3314" w:rsidRPr="008860F2" w:rsidRDefault="000C3314" w:rsidP="006306C1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(7.81)</w:t>
            </w:r>
          </w:p>
        </w:tc>
      </w:tr>
      <w:tr w:rsidR="000C3314" w:rsidRPr="008860F2" w14:paraId="76E9D07C" w14:textId="77777777" w:rsidTr="00684F08">
        <w:trPr>
          <w:trHeight w:val="20"/>
        </w:trPr>
        <w:tc>
          <w:tcPr>
            <w:tcW w:w="6210" w:type="dxa"/>
          </w:tcPr>
          <w:p w14:paraId="327D4ACC" w14:textId="77777777" w:rsidR="000C3314" w:rsidRPr="008860F2" w:rsidRDefault="000C3314" w:rsidP="00A41E9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กำไรขาดทุนเบ็ดเสร็จรวม</w:t>
            </w:r>
            <w:r w:rsidRPr="008860F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8860F2">
              <w:rPr>
                <w:rFonts w:asciiTheme="majorBidi" w:hAnsiTheme="majorBidi" w:cstheme="majorBidi"/>
                <w:sz w:val="28"/>
                <w:szCs w:val="28"/>
              </w:rPr>
              <w:t>100)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BAB5080" w14:textId="5D128840" w:rsidR="000C3314" w:rsidRPr="008860F2" w:rsidRDefault="00C83608" w:rsidP="00684F0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172.7</w:t>
            </w:r>
            <w:r w:rsidR="0052324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463BF08D" w14:textId="77777777" w:rsidR="000C3314" w:rsidRPr="008860F2" w:rsidRDefault="000C3314" w:rsidP="00A41E9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048837F4" w14:textId="3D9B665B" w:rsidR="000C3314" w:rsidRPr="008860F2" w:rsidRDefault="000C3314" w:rsidP="00684F0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151.75</w:t>
            </w:r>
          </w:p>
        </w:tc>
      </w:tr>
      <w:tr w:rsidR="000C3314" w:rsidRPr="008860F2" w14:paraId="17A52040" w14:textId="77777777" w:rsidTr="00684F08">
        <w:trPr>
          <w:trHeight w:val="20"/>
        </w:trPr>
        <w:tc>
          <w:tcPr>
            <w:tcW w:w="6210" w:type="dxa"/>
            <w:vAlign w:val="bottom"/>
          </w:tcPr>
          <w:p w14:paraId="02F01179" w14:textId="4E90375B" w:rsidR="000C3314" w:rsidRPr="008860F2" w:rsidRDefault="000C3314" w:rsidP="00A41E9A">
            <w:pPr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EDAFC23" w14:textId="10C67C3A" w:rsidR="000C3314" w:rsidRPr="008860F2" w:rsidRDefault="00C83608" w:rsidP="00684F0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37.90</w:t>
            </w:r>
          </w:p>
        </w:tc>
        <w:tc>
          <w:tcPr>
            <w:tcW w:w="236" w:type="dxa"/>
            <w:vAlign w:val="bottom"/>
          </w:tcPr>
          <w:p w14:paraId="4207B8DD" w14:textId="77777777" w:rsidR="000C3314" w:rsidRPr="008860F2" w:rsidRDefault="000C3314" w:rsidP="00A41E9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3D4BC137" w14:textId="15762C01" w:rsidR="000C3314" w:rsidRPr="008860F2" w:rsidRDefault="000C3314" w:rsidP="00684F0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40.30</w:t>
            </w:r>
          </w:p>
        </w:tc>
      </w:tr>
      <w:tr w:rsidR="000C3314" w:rsidRPr="008860F2" w14:paraId="6A6846F8" w14:textId="77777777" w:rsidTr="00684F08">
        <w:trPr>
          <w:trHeight w:val="20"/>
        </w:trPr>
        <w:tc>
          <w:tcPr>
            <w:tcW w:w="6210" w:type="dxa"/>
            <w:vAlign w:val="bottom"/>
          </w:tcPr>
          <w:p w14:paraId="34D2FCA2" w14:textId="6E2C2F46" w:rsidR="000C3314" w:rsidRPr="00DB708A" w:rsidRDefault="000C3314" w:rsidP="00A41E9A">
            <w:pPr>
              <w:ind w:left="144" w:hanging="14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การปรับปรุงนโยบายการบัญชีและอื่น</w:t>
            </w:r>
            <w:r w:rsidR="008E56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D32B456" w14:textId="62CCA455" w:rsidR="000C3314" w:rsidRPr="008860F2" w:rsidRDefault="00C83608" w:rsidP="006306C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(7.61)</w:t>
            </w:r>
          </w:p>
        </w:tc>
        <w:tc>
          <w:tcPr>
            <w:tcW w:w="236" w:type="dxa"/>
            <w:vAlign w:val="bottom"/>
          </w:tcPr>
          <w:p w14:paraId="3D3D06C8" w14:textId="77777777" w:rsidR="000C3314" w:rsidRPr="008860F2" w:rsidRDefault="000C3314" w:rsidP="00A41E9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693A01B1" w14:textId="46F5C0E0" w:rsidR="000C3314" w:rsidRPr="008860F2" w:rsidRDefault="000C3314" w:rsidP="006306C1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(12.25)</w:t>
            </w:r>
          </w:p>
        </w:tc>
      </w:tr>
      <w:tr w:rsidR="000C3314" w:rsidRPr="008860F2" w14:paraId="3437B216" w14:textId="77777777" w:rsidTr="00684F08">
        <w:trPr>
          <w:trHeight w:val="20"/>
        </w:trPr>
        <w:tc>
          <w:tcPr>
            <w:tcW w:w="6210" w:type="dxa"/>
          </w:tcPr>
          <w:p w14:paraId="3D779753" w14:textId="77777777" w:rsidR="000C3314" w:rsidRPr="008860F2" w:rsidRDefault="000C3314" w:rsidP="00A41E9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FF51D5A" w14:textId="783810C8" w:rsidR="000C3314" w:rsidRPr="008860F2" w:rsidRDefault="00C83608" w:rsidP="00684F0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30.29</w:t>
            </w:r>
          </w:p>
        </w:tc>
        <w:tc>
          <w:tcPr>
            <w:tcW w:w="236" w:type="dxa"/>
          </w:tcPr>
          <w:p w14:paraId="6973C322" w14:textId="77777777" w:rsidR="000C3314" w:rsidRPr="008860F2" w:rsidRDefault="000C3314" w:rsidP="00A41E9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1911ED75" w14:textId="459BA23D" w:rsidR="000C3314" w:rsidRPr="00746D1B" w:rsidRDefault="000C3314" w:rsidP="00684F0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28.05</w:t>
            </w:r>
          </w:p>
        </w:tc>
      </w:tr>
      <w:tr w:rsidR="000C3314" w:rsidRPr="008860F2" w14:paraId="49F0D063" w14:textId="77777777" w:rsidTr="00684F08">
        <w:trPr>
          <w:trHeight w:val="20"/>
        </w:trPr>
        <w:tc>
          <w:tcPr>
            <w:tcW w:w="6210" w:type="dxa"/>
          </w:tcPr>
          <w:p w14:paraId="57B7C8C9" w14:textId="77777777" w:rsidR="000C3314" w:rsidRPr="008860F2" w:rsidRDefault="000C3314" w:rsidP="00A41E9A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09EBC35" w14:textId="77777777" w:rsidR="000C3314" w:rsidRPr="008860F2" w:rsidRDefault="000C3314" w:rsidP="00684F08">
            <w:pPr>
              <w:tabs>
                <w:tab w:val="decimal" w:pos="432"/>
              </w:tabs>
              <w:spacing w:line="240" w:lineRule="auto"/>
              <w:ind w:right="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24A71A64" w14:textId="77777777" w:rsidR="000C3314" w:rsidRPr="008860F2" w:rsidRDefault="000C3314" w:rsidP="00A41E9A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39AC3FB3" w14:textId="77777777" w:rsidR="000C3314" w:rsidRPr="009B498A" w:rsidRDefault="000C3314" w:rsidP="008F56BC">
            <w:pPr>
              <w:pStyle w:val="acctfourfigures"/>
              <w:tabs>
                <w:tab w:val="clear" w:pos="765"/>
                <w:tab w:val="decimal" w:pos="552"/>
                <w:tab w:val="left" w:pos="96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3314" w:rsidRPr="008860F2" w14:paraId="277035A1" w14:textId="77777777" w:rsidTr="00684F08">
        <w:trPr>
          <w:trHeight w:val="20"/>
        </w:trPr>
        <w:tc>
          <w:tcPr>
            <w:tcW w:w="6210" w:type="dxa"/>
          </w:tcPr>
          <w:p w14:paraId="367732FE" w14:textId="77777777" w:rsidR="000C3314" w:rsidRPr="008860F2" w:rsidRDefault="000C3314" w:rsidP="00A41E9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350" w:type="dxa"/>
          </w:tcPr>
          <w:p w14:paraId="15EC09A0" w14:textId="3944F311" w:rsidR="000C3314" w:rsidRPr="008860F2" w:rsidRDefault="00684F08" w:rsidP="00684F0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1,267.26</w:t>
            </w:r>
          </w:p>
        </w:tc>
        <w:tc>
          <w:tcPr>
            <w:tcW w:w="236" w:type="dxa"/>
          </w:tcPr>
          <w:p w14:paraId="1B3A0051" w14:textId="77777777" w:rsidR="000C3314" w:rsidRPr="008860F2" w:rsidRDefault="000C3314" w:rsidP="00A41E9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B2AD7F4" w14:textId="1FAD1F24" w:rsidR="000C3314" w:rsidRPr="008860F2" w:rsidRDefault="000C3314" w:rsidP="00684F0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56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1,194.63</w:t>
            </w:r>
          </w:p>
        </w:tc>
      </w:tr>
      <w:tr w:rsidR="000C3314" w:rsidRPr="008860F2" w14:paraId="76458C73" w14:textId="77777777" w:rsidTr="00684F08">
        <w:trPr>
          <w:trHeight w:val="20"/>
        </w:trPr>
        <w:tc>
          <w:tcPr>
            <w:tcW w:w="6210" w:type="dxa"/>
          </w:tcPr>
          <w:p w14:paraId="16C616D7" w14:textId="77777777" w:rsidR="000C3314" w:rsidRPr="008860F2" w:rsidRDefault="000C3314" w:rsidP="00A41E9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</w:tcPr>
          <w:p w14:paraId="4866F62B" w14:textId="560E6994" w:rsidR="000C3314" w:rsidRPr="008860F2" w:rsidRDefault="00684F08" w:rsidP="00684F0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539.34</w:t>
            </w:r>
          </w:p>
        </w:tc>
        <w:tc>
          <w:tcPr>
            <w:tcW w:w="236" w:type="dxa"/>
          </w:tcPr>
          <w:p w14:paraId="30FEB513" w14:textId="77777777" w:rsidR="000C3314" w:rsidRPr="008860F2" w:rsidRDefault="000C3314" w:rsidP="00A41E9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675717F" w14:textId="1E623B5B" w:rsidR="000C3314" w:rsidRPr="008860F2" w:rsidRDefault="000C3314" w:rsidP="00684F0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162A5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6.</w:t>
            </w:r>
            <w:r w:rsidR="00162A5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</w:t>
            </w:r>
          </w:p>
        </w:tc>
      </w:tr>
      <w:tr w:rsidR="000C3314" w:rsidRPr="008860F2" w14:paraId="6BE64D8D" w14:textId="77777777" w:rsidTr="00684F08">
        <w:trPr>
          <w:trHeight w:val="20"/>
        </w:trPr>
        <w:tc>
          <w:tcPr>
            <w:tcW w:w="6210" w:type="dxa"/>
          </w:tcPr>
          <w:p w14:paraId="652A04F2" w14:textId="77777777" w:rsidR="000C3314" w:rsidRPr="008860F2" w:rsidRDefault="000C3314" w:rsidP="00A41E9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350" w:type="dxa"/>
          </w:tcPr>
          <w:p w14:paraId="180CAAC8" w14:textId="1D9DE8FA" w:rsidR="000C3314" w:rsidRPr="008860F2" w:rsidRDefault="00684F08" w:rsidP="006306C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(615.84)</w:t>
            </w:r>
          </w:p>
        </w:tc>
        <w:tc>
          <w:tcPr>
            <w:tcW w:w="236" w:type="dxa"/>
          </w:tcPr>
          <w:p w14:paraId="39007F97" w14:textId="77777777" w:rsidR="000C3314" w:rsidRPr="008860F2" w:rsidRDefault="000C3314" w:rsidP="00A41E9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32BA1E3" w14:textId="32C38A9D" w:rsidR="000C3314" w:rsidRPr="008860F2" w:rsidRDefault="000C3314" w:rsidP="006306C1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(584.84)</w:t>
            </w:r>
          </w:p>
        </w:tc>
      </w:tr>
      <w:tr w:rsidR="000C3314" w:rsidRPr="008860F2" w14:paraId="62F964BF" w14:textId="77777777" w:rsidTr="00684F08">
        <w:trPr>
          <w:trHeight w:val="20"/>
        </w:trPr>
        <w:tc>
          <w:tcPr>
            <w:tcW w:w="6210" w:type="dxa"/>
          </w:tcPr>
          <w:p w14:paraId="7D3A1746" w14:textId="77777777" w:rsidR="000C3314" w:rsidRPr="008860F2" w:rsidRDefault="000C3314" w:rsidP="00A41E9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9BDEC7" w14:textId="355565D2" w:rsidR="000C3314" w:rsidRPr="008860F2" w:rsidRDefault="00684F08" w:rsidP="006306C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(311.61)</w:t>
            </w:r>
          </w:p>
        </w:tc>
        <w:tc>
          <w:tcPr>
            <w:tcW w:w="236" w:type="dxa"/>
          </w:tcPr>
          <w:p w14:paraId="4EBE45FE" w14:textId="77777777" w:rsidR="000C3314" w:rsidRPr="008860F2" w:rsidRDefault="000C3314" w:rsidP="00A41E9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49008F9" w14:textId="07CD2E11" w:rsidR="000C3314" w:rsidRPr="008860F2" w:rsidRDefault="000C3314" w:rsidP="006306C1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(292.09)</w:t>
            </w:r>
          </w:p>
        </w:tc>
      </w:tr>
      <w:tr w:rsidR="000C3314" w:rsidRPr="008860F2" w14:paraId="76F518D4" w14:textId="77777777" w:rsidTr="00684F08">
        <w:trPr>
          <w:trHeight w:val="20"/>
        </w:trPr>
        <w:tc>
          <w:tcPr>
            <w:tcW w:w="6210" w:type="dxa"/>
          </w:tcPr>
          <w:p w14:paraId="149AD206" w14:textId="77777777" w:rsidR="000C3314" w:rsidRPr="009B498A" w:rsidRDefault="000C3314" w:rsidP="00A41E9A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สินทรัพย์สุทธิ (ร้อยละ </w:t>
            </w:r>
            <w:r w:rsidRPr="008860F2">
              <w:rPr>
                <w:rFonts w:asciiTheme="majorBidi" w:hAnsiTheme="majorBidi" w:cstheme="majorBidi"/>
                <w:sz w:val="28"/>
                <w:szCs w:val="28"/>
              </w:rPr>
              <w:t>100)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277F378" w14:textId="006773E6" w:rsidR="000C3314" w:rsidRPr="008860F2" w:rsidRDefault="00684F08" w:rsidP="00684F0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879.15</w:t>
            </w:r>
          </w:p>
        </w:tc>
        <w:tc>
          <w:tcPr>
            <w:tcW w:w="236" w:type="dxa"/>
          </w:tcPr>
          <w:p w14:paraId="1EC3FA6B" w14:textId="77777777" w:rsidR="000C3314" w:rsidRPr="008860F2" w:rsidRDefault="000C3314" w:rsidP="00A41E9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5F6A9AB5" w14:textId="5D1E1C66" w:rsidR="000C3314" w:rsidRPr="008860F2" w:rsidRDefault="000C3314" w:rsidP="00684F0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62A5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4.</w:t>
            </w:r>
            <w:r w:rsidR="00162A5D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0C3314" w:rsidRPr="008860F2" w14:paraId="0BBB7BD2" w14:textId="77777777" w:rsidTr="00684F08">
        <w:trPr>
          <w:trHeight w:val="20"/>
        </w:trPr>
        <w:tc>
          <w:tcPr>
            <w:tcW w:w="6210" w:type="dxa"/>
          </w:tcPr>
          <w:p w14:paraId="33C68250" w14:textId="715F48EC" w:rsidR="000C3314" w:rsidRPr="008860F2" w:rsidRDefault="000C3314" w:rsidP="00A41E9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82164B" w14:textId="3502010C" w:rsidR="000C3314" w:rsidRPr="008860F2" w:rsidRDefault="00684F08" w:rsidP="00684F0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229.63</w:t>
            </w:r>
          </w:p>
        </w:tc>
        <w:tc>
          <w:tcPr>
            <w:tcW w:w="236" w:type="dxa"/>
          </w:tcPr>
          <w:p w14:paraId="569E3647" w14:textId="77777777" w:rsidR="000C3314" w:rsidRPr="008860F2" w:rsidRDefault="000C3314" w:rsidP="00A41E9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0E952560" w14:textId="6DAD33D7" w:rsidR="000C3314" w:rsidRPr="008860F2" w:rsidRDefault="000C3314" w:rsidP="00684F0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162A5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</w:t>
            </w:r>
            <w:r w:rsidR="00162A5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C3314" w:rsidRPr="00746D1B" w14:paraId="555DBBFB" w14:textId="77777777" w:rsidTr="00684F08">
        <w:trPr>
          <w:trHeight w:val="20"/>
        </w:trPr>
        <w:tc>
          <w:tcPr>
            <w:tcW w:w="6210" w:type="dxa"/>
            <w:vAlign w:val="bottom"/>
          </w:tcPr>
          <w:p w14:paraId="0C2BE452" w14:textId="301E8997" w:rsidR="000C3314" w:rsidRPr="00746D1B" w:rsidRDefault="000C3314" w:rsidP="00A41E9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การปรับปรุงนโยบายการบัญชีและอื่น</w:t>
            </w:r>
            <w:r w:rsidR="008E56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1350" w:type="dxa"/>
          </w:tcPr>
          <w:p w14:paraId="0AE2C68E" w14:textId="1EDDEBC2" w:rsidR="000C3314" w:rsidRPr="00746D1B" w:rsidRDefault="00684F08" w:rsidP="00684F0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172.26</w:t>
            </w:r>
          </w:p>
        </w:tc>
        <w:tc>
          <w:tcPr>
            <w:tcW w:w="236" w:type="dxa"/>
          </w:tcPr>
          <w:p w14:paraId="38E7E1DF" w14:textId="77777777" w:rsidR="000C3314" w:rsidRPr="00746D1B" w:rsidRDefault="000C3314" w:rsidP="00A41E9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2D0E8E7" w14:textId="7B885E53" w:rsidR="000C3314" w:rsidRPr="00746D1B" w:rsidRDefault="000C3314" w:rsidP="00684F0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  <w:r w:rsidR="00162A5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.8</w:t>
            </w:r>
            <w:r w:rsidR="00162A5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</w:tr>
      <w:tr w:rsidR="000C3314" w:rsidRPr="008860F2" w14:paraId="4D160960" w14:textId="77777777" w:rsidTr="00684F08">
        <w:trPr>
          <w:trHeight w:val="20"/>
        </w:trPr>
        <w:tc>
          <w:tcPr>
            <w:tcW w:w="6210" w:type="dxa"/>
          </w:tcPr>
          <w:p w14:paraId="3682B582" w14:textId="0BCB3172" w:rsidR="000C3314" w:rsidRPr="008860F2" w:rsidRDefault="000C3314" w:rsidP="00A41E9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F79FD0A" w14:textId="21726C32" w:rsidR="000C3314" w:rsidRPr="00746D1B" w:rsidRDefault="00684F08" w:rsidP="00684F0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401.89</w:t>
            </w:r>
          </w:p>
        </w:tc>
        <w:tc>
          <w:tcPr>
            <w:tcW w:w="236" w:type="dxa"/>
          </w:tcPr>
          <w:p w14:paraId="15ED470C" w14:textId="77777777" w:rsidR="000C3314" w:rsidRPr="00746D1B" w:rsidRDefault="000C3314" w:rsidP="00A41E9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4ACB45BD" w14:textId="3F6625D5" w:rsidR="000C3314" w:rsidRPr="00746D1B" w:rsidRDefault="000C3314" w:rsidP="00684F0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  <w:r w:rsidR="00423E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.8</w:t>
            </w:r>
            <w:r w:rsidR="00423E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</w:tbl>
    <w:p w14:paraId="61727CD8" w14:textId="77777777" w:rsidR="00705B81" w:rsidRPr="00B47281" w:rsidRDefault="00705B81" w:rsidP="00F57215">
      <w:pPr>
        <w:pStyle w:val="block"/>
        <w:spacing w:after="0" w:line="240" w:lineRule="atLeast"/>
        <w:ind w:left="540"/>
        <w:rPr>
          <w:rFonts w:ascii="Angsana New" w:hAnsi="Angsana New" w:cs="Angsana New"/>
          <w:i/>
          <w:iCs/>
          <w:sz w:val="20"/>
          <w:lang w:val="en-US" w:bidi="th-TH"/>
        </w:rPr>
      </w:pPr>
    </w:p>
    <w:p w14:paraId="3D289DAA" w14:textId="0D348EC6" w:rsidR="00575E5B" w:rsidRPr="008860F2" w:rsidRDefault="00575E5B" w:rsidP="00F57215">
      <w:pPr>
        <w:pStyle w:val="block"/>
        <w:spacing w:after="0" w:line="240" w:lineRule="atLeast"/>
        <w:ind w:left="540"/>
        <w:rPr>
          <w:rFonts w:ascii="Angsana New" w:hAnsi="Angsana New" w:cs="Angsana New"/>
          <w:i/>
          <w:iCs/>
          <w:sz w:val="28"/>
          <w:szCs w:val="28"/>
          <w:lang w:val="en-US"/>
        </w:rPr>
      </w:pPr>
      <w:r w:rsidRPr="008860F2">
        <w:rPr>
          <w:rFonts w:ascii="Angsana New" w:hAnsi="Angsana New" w:cs="Angsana New"/>
          <w:i/>
          <w:iCs/>
          <w:sz w:val="28"/>
          <w:szCs w:val="28"/>
          <w:cs/>
          <w:lang w:val="en-US" w:bidi="th-TH"/>
        </w:rPr>
        <w:t xml:space="preserve">บริษัทร่วมที่ไม่มีสาระสำคัญ </w:t>
      </w:r>
    </w:p>
    <w:p w14:paraId="5A355EFF" w14:textId="77777777" w:rsidR="00575E5B" w:rsidRPr="00B47281" w:rsidRDefault="00575E5B" w:rsidP="00626416">
      <w:pPr>
        <w:pStyle w:val="NoSpacing"/>
        <w:rPr>
          <w:rFonts w:ascii="Angsana New" w:hAnsi="Angsana New"/>
          <w:sz w:val="20"/>
          <w:szCs w:val="20"/>
        </w:rPr>
      </w:pPr>
    </w:p>
    <w:p w14:paraId="4C8A3580" w14:textId="2EE885CB" w:rsidR="00575E5B" w:rsidRPr="008860F2" w:rsidRDefault="00575E5B" w:rsidP="00F57215">
      <w:pPr>
        <w:pStyle w:val="block"/>
        <w:spacing w:after="0" w:line="240" w:lineRule="atLeast"/>
        <w:ind w:left="540"/>
        <w:rPr>
          <w:rFonts w:ascii="Angsana New" w:hAnsi="Angsana New" w:cs="Angsana New"/>
          <w:sz w:val="28"/>
          <w:szCs w:val="28"/>
          <w:lang w:val="en-US" w:bidi="th-TH"/>
        </w:rPr>
      </w:pPr>
      <w:r w:rsidRPr="008860F2">
        <w:rPr>
          <w:rFonts w:ascii="Angsana New" w:hAnsi="Angsana New" w:cs="Angsana New"/>
          <w:sz w:val="28"/>
          <w:szCs w:val="28"/>
          <w:cs/>
          <w:lang w:val="en-US" w:bidi="th-TH"/>
        </w:rPr>
        <w:t>กลุ่มบริษัทมีส่วนได้เสียในบริษัทร่วมที่ไม่มีสาระสำคัญหลายแห่ง กลุ่มบริษัทพิจารณาว่าบริษัทมีอิทธิพลอย่างมีนัยสำคัญในบริษัทร่วมดังกล่าว จากการที่กลุ่มบริษั</w:t>
      </w:r>
      <w:r w:rsidR="000E3352" w:rsidRPr="008860F2">
        <w:rPr>
          <w:rFonts w:ascii="Angsana New" w:hAnsi="Angsana New" w:cs="Angsana New"/>
          <w:sz w:val="28"/>
          <w:szCs w:val="28"/>
          <w:cs/>
          <w:lang w:val="en-US" w:bidi="th-TH"/>
        </w:rPr>
        <w:t>ทมีตัวแทนเป็นสมาชิกในคณะกรรมการบริหาร</w:t>
      </w:r>
      <w:r w:rsidRPr="008860F2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ของบริษัทร่วมนั้น </w:t>
      </w:r>
    </w:p>
    <w:p w14:paraId="2854CE5F" w14:textId="77777777" w:rsidR="00B47281" w:rsidRPr="00B47281" w:rsidRDefault="00B47281" w:rsidP="00F57215">
      <w:pPr>
        <w:pStyle w:val="block"/>
        <w:spacing w:after="0" w:line="240" w:lineRule="atLeast"/>
        <w:ind w:left="540"/>
        <w:rPr>
          <w:rFonts w:ascii="Angsana New" w:hAnsi="Angsana New" w:cs="Angsana New"/>
          <w:sz w:val="20"/>
          <w:lang w:bidi="th-TH"/>
        </w:rPr>
      </w:pPr>
    </w:p>
    <w:p w14:paraId="38F4C66D" w14:textId="77777777" w:rsidR="00B37674" w:rsidRPr="008860F2" w:rsidRDefault="00B37674" w:rsidP="002D3B1A">
      <w:pPr>
        <w:tabs>
          <w:tab w:val="left" w:pos="0"/>
          <w:tab w:val="left" w:pos="540"/>
          <w:tab w:val="left" w:pos="990"/>
        </w:tabs>
        <w:spacing w:line="240" w:lineRule="auto"/>
        <w:ind w:left="540" w:right="-43"/>
        <w:rPr>
          <w:rFonts w:ascii="Angsana New" w:hAnsi="Angsana New"/>
          <w:sz w:val="28"/>
          <w:szCs w:val="28"/>
        </w:rPr>
        <w:sectPr w:rsidR="00B37674" w:rsidRPr="008860F2" w:rsidSect="00584F28">
          <w:headerReference w:type="default" r:id="rId12"/>
          <w:footerReference w:type="default" r:id="rId13"/>
          <w:type w:val="nextColumn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1FA8D7CD" w14:textId="6C52411F" w:rsidR="00F54D18" w:rsidRDefault="00F54D18" w:rsidP="009673BD">
      <w:pPr>
        <w:pStyle w:val="Heading1"/>
        <w:keepLines/>
        <w:numPr>
          <w:ilvl w:val="0"/>
          <w:numId w:val="16"/>
        </w:numPr>
        <w:shd w:val="clear" w:color="auto" w:fill="auto"/>
        <w:tabs>
          <w:tab w:val="left" w:pos="540"/>
        </w:tabs>
        <w:spacing w:line="240" w:lineRule="auto"/>
        <w:ind w:right="-45" w:hanging="1148"/>
        <w:rPr>
          <w:rFonts w:asciiTheme="majorBidi" w:hAnsiTheme="majorBidi" w:cstheme="majorBidi"/>
          <w:sz w:val="28"/>
          <w:szCs w:val="28"/>
          <w:u w:val="none"/>
        </w:rPr>
      </w:pPr>
      <w:r w:rsidRPr="008860F2">
        <w:rPr>
          <w:rFonts w:asciiTheme="majorBidi" w:hAnsiTheme="majorBidi" w:cstheme="majorBidi"/>
          <w:sz w:val="28"/>
          <w:szCs w:val="28"/>
          <w:u w:val="none"/>
          <w:cs/>
        </w:rPr>
        <w:t>เงินลงทุนในบริษัทย่อย</w:t>
      </w:r>
    </w:p>
    <w:p w14:paraId="2A9944DE" w14:textId="77777777" w:rsidR="00CC01D8" w:rsidRPr="00CC01D8" w:rsidRDefault="00CC01D8" w:rsidP="00CC01D8"/>
    <w:p w14:paraId="216D09E2" w14:textId="40412EAF" w:rsidR="00951940" w:rsidRPr="008860F2" w:rsidRDefault="00895102" w:rsidP="00133AD9">
      <w:pPr>
        <w:pStyle w:val="block"/>
        <w:spacing w:after="0" w:line="240" w:lineRule="atLeast"/>
        <w:ind w:left="0" w:right="-45" w:firstLine="540"/>
        <w:rPr>
          <w:rFonts w:ascii="Angsana New" w:hAnsi="Angsana New" w:cs="Angsana New"/>
          <w:sz w:val="28"/>
          <w:szCs w:val="28"/>
        </w:rPr>
      </w:pPr>
      <w:r w:rsidRPr="008860F2">
        <w:rPr>
          <w:rFonts w:ascii="Angsana New" w:hAnsi="Angsana New" w:cs="Angsana New"/>
          <w:sz w:val="28"/>
          <w:szCs w:val="28"/>
          <w:cs/>
        </w:rPr>
        <w:t xml:space="preserve">เงินลงทุนในบริษัทย่อย ณ วันที่ </w:t>
      </w:r>
      <w:r w:rsidRPr="008860F2">
        <w:rPr>
          <w:rFonts w:ascii="Angsana New" w:hAnsi="Angsana New" w:cs="Angsana New"/>
          <w:sz w:val="28"/>
          <w:szCs w:val="28"/>
        </w:rPr>
        <w:t xml:space="preserve">30 </w:t>
      </w:r>
      <w:r w:rsidRPr="008860F2">
        <w:rPr>
          <w:rFonts w:ascii="Angsana New" w:hAnsi="Angsana New" w:cs="Angsana New"/>
          <w:sz w:val="28"/>
          <w:szCs w:val="28"/>
          <w:cs/>
        </w:rPr>
        <w:t xml:space="preserve">กันยายน </w:t>
      </w:r>
      <w:r w:rsidR="00123F51">
        <w:rPr>
          <w:rFonts w:ascii="Angsana New" w:hAnsi="Angsana New" w:cs="Angsana New"/>
          <w:sz w:val="28"/>
          <w:szCs w:val="28"/>
        </w:rPr>
        <w:t xml:space="preserve">2564 </w:t>
      </w:r>
      <w:r w:rsidR="00123F51">
        <w:rPr>
          <w:rFonts w:ascii="Angsana New" w:hAnsi="Angsana New" w:cs="Angsana New"/>
          <w:sz w:val="28"/>
          <w:szCs w:val="28"/>
          <w:cs/>
          <w:lang w:bidi="th-TH"/>
        </w:rPr>
        <w:t xml:space="preserve">และ </w:t>
      </w:r>
      <w:r w:rsidR="00123F51">
        <w:rPr>
          <w:rFonts w:ascii="Angsana New" w:hAnsi="Angsana New" w:cs="Angsana New"/>
          <w:sz w:val="28"/>
          <w:szCs w:val="28"/>
        </w:rPr>
        <w:t>2563</w:t>
      </w:r>
      <w:r w:rsidR="005A0007" w:rsidRPr="008860F2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Pr="008860F2">
        <w:rPr>
          <w:rFonts w:ascii="Angsana New" w:hAnsi="Angsana New" w:cs="Angsana New"/>
          <w:sz w:val="28"/>
          <w:szCs w:val="28"/>
          <w:cs/>
          <w:lang w:val="en-US" w:bidi="th-TH"/>
        </w:rPr>
        <w:t>และเงินปันผลรับจากเงินลงทุน</w:t>
      </w:r>
      <w:r w:rsidR="008F137D" w:rsidRPr="008860F2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สำหรับปีสิ้นสุดวันที่ </w:t>
      </w:r>
      <w:r w:rsidR="008F137D" w:rsidRPr="008860F2">
        <w:rPr>
          <w:rFonts w:ascii="Angsana New" w:hAnsi="Angsana New" w:cs="Angsana New"/>
          <w:sz w:val="28"/>
          <w:szCs w:val="28"/>
          <w:lang w:val="en-US" w:bidi="th-TH"/>
        </w:rPr>
        <w:t xml:space="preserve">30 </w:t>
      </w:r>
      <w:r w:rsidR="008F137D" w:rsidRPr="008860F2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กันยายน </w:t>
      </w:r>
      <w:r w:rsidR="00123F51">
        <w:rPr>
          <w:rFonts w:ascii="Angsana New" w:hAnsi="Angsana New" w:cs="Angsana New"/>
          <w:sz w:val="28"/>
          <w:szCs w:val="28"/>
        </w:rPr>
        <w:t xml:space="preserve">2564 </w:t>
      </w:r>
      <w:r w:rsidR="00123F51">
        <w:rPr>
          <w:rFonts w:ascii="Angsana New" w:hAnsi="Angsana New" w:cs="Angsana New"/>
          <w:sz w:val="28"/>
          <w:szCs w:val="28"/>
          <w:cs/>
          <w:lang w:bidi="th-TH"/>
        </w:rPr>
        <w:t xml:space="preserve">และ </w:t>
      </w:r>
      <w:r w:rsidR="00123F51">
        <w:rPr>
          <w:rFonts w:ascii="Angsana New" w:hAnsi="Angsana New" w:cs="Angsana New"/>
          <w:sz w:val="28"/>
          <w:szCs w:val="28"/>
        </w:rPr>
        <w:t>2563</w:t>
      </w:r>
      <w:r w:rsidR="005A0007" w:rsidRPr="008860F2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Pr="008860F2">
        <w:rPr>
          <w:rFonts w:ascii="Angsana New" w:hAnsi="Angsana New" w:cs="Angsana New"/>
          <w:sz w:val="28"/>
          <w:szCs w:val="28"/>
          <w:cs/>
          <w:lang w:val="en-US" w:bidi="th-TH"/>
        </w:rPr>
        <w:t>มีดังนี้</w:t>
      </w:r>
    </w:p>
    <w:tbl>
      <w:tblPr>
        <w:tblpPr w:leftFromText="180" w:rightFromText="180" w:vertAnchor="text" w:horzAnchor="margin" w:tblpX="425" w:tblpY="359"/>
        <w:tblW w:w="15136" w:type="dxa"/>
        <w:tblLayout w:type="fixed"/>
        <w:tblLook w:val="01E0" w:firstRow="1" w:lastRow="1" w:firstColumn="1" w:lastColumn="1" w:noHBand="0" w:noVBand="0"/>
      </w:tblPr>
      <w:tblGrid>
        <w:gridCol w:w="2255"/>
        <w:gridCol w:w="19"/>
        <w:gridCol w:w="1917"/>
        <w:gridCol w:w="794"/>
        <w:gridCol w:w="820"/>
        <w:gridCol w:w="774"/>
        <w:gridCol w:w="855"/>
        <w:gridCol w:w="720"/>
        <w:gridCol w:w="236"/>
        <w:gridCol w:w="720"/>
        <w:gridCol w:w="236"/>
        <w:gridCol w:w="774"/>
        <w:gridCol w:w="270"/>
        <w:gridCol w:w="720"/>
        <w:gridCol w:w="236"/>
        <w:gridCol w:w="754"/>
        <w:gridCol w:w="236"/>
        <w:gridCol w:w="720"/>
        <w:gridCol w:w="236"/>
        <w:gridCol w:w="820"/>
        <w:gridCol w:w="270"/>
        <w:gridCol w:w="754"/>
      </w:tblGrid>
      <w:tr w:rsidR="00EC7976" w:rsidRPr="008860F2" w14:paraId="12DC3F1D" w14:textId="77777777" w:rsidTr="00133AD9">
        <w:trPr>
          <w:tblHeader/>
        </w:trPr>
        <w:tc>
          <w:tcPr>
            <w:tcW w:w="2255" w:type="dxa"/>
          </w:tcPr>
          <w:p w14:paraId="5C026459" w14:textId="77777777" w:rsidR="00EC7976" w:rsidRPr="008860F2" w:rsidRDefault="00EC7976" w:rsidP="00133AD9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936" w:type="dxa"/>
            <w:gridSpan w:val="2"/>
          </w:tcPr>
          <w:p w14:paraId="62D089DD" w14:textId="77777777" w:rsidR="00EC7976" w:rsidRPr="008860F2" w:rsidRDefault="00EC7976" w:rsidP="00133AD9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0945" w:type="dxa"/>
            <w:gridSpan w:val="19"/>
          </w:tcPr>
          <w:p w14:paraId="7545D3D3" w14:textId="77777777" w:rsidR="00EC7976" w:rsidRPr="008860F2" w:rsidRDefault="00EC7976" w:rsidP="00133AD9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860F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C7976" w:rsidRPr="008860F2" w14:paraId="4038AB72" w14:textId="77777777" w:rsidTr="00133AD9">
        <w:trPr>
          <w:trHeight w:val="498"/>
          <w:tblHeader/>
        </w:trPr>
        <w:tc>
          <w:tcPr>
            <w:tcW w:w="2274" w:type="dxa"/>
            <w:gridSpan w:val="2"/>
          </w:tcPr>
          <w:p w14:paraId="266DFFF2" w14:textId="77777777" w:rsidR="00EC7976" w:rsidRPr="008860F2" w:rsidRDefault="00EC7976" w:rsidP="00133AD9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917" w:type="dxa"/>
          </w:tcPr>
          <w:p w14:paraId="6500BA88" w14:textId="77777777" w:rsidR="00EC7976" w:rsidRPr="008860F2" w:rsidRDefault="00EC7976" w:rsidP="00133AD9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val="en-US" w:bidi="th-TH"/>
              </w:rPr>
            </w:pPr>
          </w:p>
          <w:p w14:paraId="6800E884" w14:textId="77777777" w:rsidR="00EC7976" w:rsidRPr="008860F2" w:rsidRDefault="00EC7976" w:rsidP="00133AD9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614" w:type="dxa"/>
            <w:gridSpan w:val="2"/>
          </w:tcPr>
          <w:p w14:paraId="05E50C7D" w14:textId="77777777" w:rsidR="00EC7976" w:rsidRPr="008860F2" w:rsidRDefault="00EC7976" w:rsidP="00133AD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1629" w:type="dxa"/>
            <w:gridSpan w:val="2"/>
          </w:tcPr>
          <w:p w14:paraId="3F1CC68A" w14:textId="77777777" w:rsidR="00EC7976" w:rsidRPr="008860F2" w:rsidRDefault="00EC7976" w:rsidP="00133AD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4DF97FA3" w14:textId="77777777" w:rsidR="00EC7976" w:rsidRPr="008860F2" w:rsidRDefault="00EC7976" w:rsidP="00133AD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1676" w:type="dxa"/>
            <w:gridSpan w:val="3"/>
          </w:tcPr>
          <w:p w14:paraId="77A27271" w14:textId="77777777" w:rsidR="00EC7976" w:rsidRPr="008860F2" w:rsidRDefault="00EC7976" w:rsidP="00133AD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2E0D5E46" w14:textId="77777777" w:rsidR="00EC7976" w:rsidRPr="008860F2" w:rsidRDefault="00EC7976" w:rsidP="00133AD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วิธีราคาทุน</w:t>
            </w:r>
          </w:p>
        </w:tc>
        <w:tc>
          <w:tcPr>
            <w:tcW w:w="236" w:type="dxa"/>
          </w:tcPr>
          <w:p w14:paraId="51E67BC5" w14:textId="77777777" w:rsidR="00EC7976" w:rsidRPr="008860F2" w:rsidRDefault="00EC7976" w:rsidP="00133AD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64" w:type="dxa"/>
            <w:gridSpan w:val="3"/>
          </w:tcPr>
          <w:p w14:paraId="12271454" w14:textId="77777777" w:rsidR="00EC7976" w:rsidRPr="008860F2" w:rsidRDefault="00EC7976" w:rsidP="00133AD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0043933E" w14:textId="77777777" w:rsidR="00EC7976" w:rsidRPr="008860F2" w:rsidDel="00685444" w:rsidRDefault="00EC7976" w:rsidP="00133AD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การด้อยค่า</w:t>
            </w:r>
          </w:p>
        </w:tc>
        <w:tc>
          <w:tcPr>
            <w:tcW w:w="236" w:type="dxa"/>
          </w:tcPr>
          <w:p w14:paraId="3B7451E5" w14:textId="77777777" w:rsidR="00EC7976" w:rsidRPr="008860F2" w:rsidDel="00685444" w:rsidRDefault="00EC7976" w:rsidP="00133AD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10" w:type="dxa"/>
            <w:gridSpan w:val="3"/>
          </w:tcPr>
          <w:p w14:paraId="787683A6" w14:textId="77777777" w:rsidR="00EC7976" w:rsidRPr="008860F2" w:rsidRDefault="00EC7976" w:rsidP="00133AD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75A56E23" w14:textId="77777777" w:rsidR="00EC7976" w:rsidRPr="008860F2" w:rsidDel="00685444" w:rsidRDefault="00EC7976" w:rsidP="00133AD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ราคาทุน</w:t>
            </w:r>
            <w:r w:rsidRPr="008860F2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236" w:type="dxa"/>
          </w:tcPr>
          <w:p w14:paraId="667F3836" w14:textId="77777777" w:rsidR="00EC7976" w:rsidRPr="008860F2" w:rsidDel="00685444" w:rsidRDefault="00EC7976" w:rsidP="00133AD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44" w:type="dxa"/>
            <w:gridSpan w:val="3"/>
            <w:vAlign w:val="bottom"/>
          </w:tcPr>
          <w:p w14:paraId="3B1EE6F1" w14:textId="77777777" w:rsidR="00EC7976" w:rsidRPr="008860F2" w:rsidRDefault="00EC7976" w:rsidP="00133AD9">
            <w:pPr>
              <w:pStyle w:val="block"/>
              <w:spacing w:after="0" w:line="240" w:lineRule="auto"/>
              <w:ind w:left="-126" w:right="-9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เงินปันผลรับ</w:t>
            </w:r>
          </w:p>
          <w:p w14:paraId="399C676E" w14:textId="2B8E8FBB" w:rsidR="000D4CEA" w:rsidRPr="008860F2" w:rsidDel="00685444" w:rsidRDefault="000D4CEA" w:rsidP="00133AD9">
            <w:pPr>
              <w:pStyle w:val="block"/>
              <w:spacing w:after="0" w:line="240" w:lineRule="auto"/>
              <w:ind w:left="-126" w:right="-9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860F2">
              <w:rPr>
                <w:rFonts w:asciiTheme="majorBidi" w:hAnsiTheme="majorBidi" w:cstheme="majorBidi"/>
                <w:szCs w:val="22"/>
                <w:cs/>
                <w:lang w:bidi="th-TH"/>
              </w:rPr>
              <w:t>สำหรับปี</w:t>
            </w:r>
          </w:p>
        </w:tc>
      </w:tr>
      <w:tr w:rsidR="006C519F" w:rsidRPr="008860F2" w14:paraId="38F958C2" w14:textId="77777777" w:rsidTr="00133AD9">
        <w:trPr>
          <w:tblHeader/>
        </w:trPr>
        <w:tc>
          <w:tcPr>
            <w:tcW w:w="2274" w:type="dxa"/>
            <w:gridSpan w:val="2"/>
          </w:tcPr>
          <w:p w14:paraId="59160F00" w14:textId="77777777" w:rsidR="006C519F" w:rsidRPr="008860F2" w:rsidRDefault="006C519F" w:rsidP="00133AD9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917" w:type="dxa"/>
          </w:tcPr>
          <w:p w14:paraId="3E4A63FE" w14:textId="77777777" w:rsidR="006C519F" w:rsidRPr="008860F2" w:rsidRDefault="006C519F" w:rsidP="00133AD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94" w:type="dxa"/>
          </w:tcPr>
          <w:p w14:paraId="46EADDD1" w14:textId="6F64BCFC" w:rsidR="006C519F" w:rsidRPr="008860F2" w:rsidRDefault="006C519F" w:rsidP="00133AD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820" w:type="dxa"/>
          </w:tcPr>
          <w:p w14:paraId="3B4C6CE6" w14:textId="76596F5F" w:rsidR="006C519F" w:rsidRPr="008860F2" w:rsidRDefault="006C519F" w:rsidP="00133AD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774" w:type="dxa"/>
          </w:tcPr>
          <w:p w14:paraId="7DFA8273" w14:textId="002750A2" w:rsidR="006C519F" w:rsidRPr="008860F2" w:rsidRDefault="006C519F" w:rsidP="00133AD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855" w:type="dxa"/>
          </w:tcPr>
          <w:p w14:paraId="0E6B8040" w14:textId="7F4D1962" w:rsidR="006C519F" w:rsidRPr="008860F2" w:rsidRDefault="006C519F" w:rsidP="00133AD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720" w:type="dxa"/>
          </w:tcPr>
          <w:p w14:paraId="4D23BE23" w14:textId="20D12466" w:rsidR="006C519F" w:rsidRPr="008860F2" w:rsidRDefault="006C519F" w:rsidP="00133AD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6F4228F7" w14:textId="77777777" w:rsidR="006C519F" w:rsidRPr="008860F2" w:rsidRDefault="006C519F" w:rsidP="00133AD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82A8D48" w14:textId="4DC856DC" w:rsidR="006C519F" w:rsidRPr="008860F2" w:rsidRDefault="006C519F" w:rsidP="00133AD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236" w:type="dxa"/>
          </w:tcPr>
          <w:p w14:paraId="737ADF3E" w14:textId="77777777" w:rsidR="006C519F" w:rsidRPr="008860F2" w:rsidRDefault="006C519F" w:rsidP="00133AD9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4BD3306E" w14:textId="7BC53E76" w:rsidR="006C519F" w:rsidRPr="008860F2" w:rsidRDefault="006C519F" w:rsidP="00133AD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270" w:type="dxa"/>
          </w:tcPr>
          <w:p w14:paraId="7FF5BCCE" w14:textId="77777777" w:rsidR="006C519F" w:rsidRPr="008860F2" w:rsidRDefault="006C519F" w:rsidP="00133AD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1592AAB" w14:textId="58FA2FAC" w:rsidR="006C519F" w:rsidRPr="008860F2" w:rsidRDefault="006C519F" w:rsidP="00133AD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236" w:type="dxa"/>
          </w:tcPr>
          <w:p w14:paraId="24C6911A" w14:textId="77777777" w:rsidR="006C519F" w:rsidRPr="008860F2" w:rsidRDefault="006C519F" w:rsidP="00133AD9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70B96803" w14:textId="4A1254C6" w:rsidR="006C519F" w:rsidRPr="008860F2" w:rsidRDefault="006C519F" w:rsidP="00133AD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13D82591" w14:textId="77777777" w:rsidR="006C519F" w:rsidRPr="008860F2" w:rsidRDefault="006C519F" w:rsidP="00133AD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625E37F" w14:textId="3C4B0EDD" w:rsidR="006C519F" w:rsidRPr="008860F2" w:rsidRDefault="006C519F" w:rsidP="00133AD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236" w:type="dxa"/>
          </w:tcPr>
          <w:p w14:paraId="56956556" w14:textId="77777777" w:rsidR="006C519F" w:rsidRPr="008860F2" w:rsidRDefault="006C519F" w:rsidP="00133AD9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3C5D8B27" w14:textId="795F224D" w:rsidR="006C519F" w:rsidRPr="008860F2" w:rsidRDefault="006C519F" w:rsidP="00133AD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270" w:type="dxa"/>
          </w:tcPr>
          <w:p w14:paraId="6BB03B1F" w14:textId="77777777" w:rsidR="006C519F" w:rsidRPr="008860F2" w:rsidRDefault="006C519F" w:rsidP="00133AD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62D8F9F0" w14:textId="51B3CFDE" w:rsidR="006C519F" w:rsidRPr="008860F2" w:rsidRDefault="006C519F" w:rsidP="00133AD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</w:tr>
      <w:tr w:rsidR="006C519F" w:rsidRPr="008860F2" w14:paraId="3F2E442C" w14:textId="77777777" w:rsidTr="00133AD9">
        <w:trPr>
          <w:tblHeader/>
        </w:trPr>
        <w:tc>
          <w:tcPr>
            <w:tcW w:w="2274" w:type="dxa"/>
            <w:gridSpan w:val="2"/>
          </w:tcPr>
          <w:p w14:paraId="50CEEBE2" w14:textId="77777777" w:rsidR="006C519F" w:rsidRPr="008860F2" w:rsidRDefault="006C519F" w:rsidP="00133AD9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917" w:type="dxa"/>
          </w:tcPr>
          <w:p w14:paraId="2D3C1C0A" w14:textId="77777777" w:rsidR="006C519F" w:rsidRPr="008860F2" w:rsidRDefault="006C519F" w:rsidP="00133AD9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614" w:type="dxa"/>
            <w:gridSpan w:val="2"/>
          </w:tcPr>
          <w:p w14:paraId="760C646D" w14:textId="77777777" w:rsidR="006C519F" w:rsidRPr="008860F2" w:rsidRDefault="006C519F" w:rsidP="00133AD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i/>
                <w:iCs/>
                <w:szCs w:val="22"/>
                <w:cs/>
                <w:lang w:val="en-US" w:bidi="th-TH"/>
              </w:rPr>
              <w:t>(ร้อยละ)</w:t>
            </w:r>
          </w:p>
        </w:tc>
        <w:tc>
          <w:tcPr>
            <w:tcW w:w="9331" w:type="dxa"/>
            <w:gridSpan w:val="17"/>
          </w:tcPr>
          <w:p w14:paraId="54759DA9" w14:textId="77777777" w:rsidR="006C519F" w:rsidRPr="008860F2" w:rsidRDefault="006C519F" w:rsidP="00133AD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i/>
                <w:iCs/>
                <w:szCs w:val="22"/>
                <w:cs/>
                <w:lang w:val="en-US" w:bidi="th-TH"/>
              </w:rPr>
              <w:t>(ล้านบาท)</w:t>
            </w:r>
          </w:p>
        </w:tc>
      </w:tr>
      <w:tr w:rsidR="006C519F" w:rsidRPr="008860F2" w14:paraId="2F6D9CF8" w14:textId="77777777" w:rsidTr="00133AD9">
        <w:tc>
          <w:tcPr>
            <w:tcW w:w="2274" w:type="dxa"/>
            <w:gridSpan w:val="2"/>
          </w:tcPr>
          <w:p w14:paraId="6CFA1569" w14:textId="77777777" w:rsidR="006C519F" w:rsidRPr="008860F2" w:rsidRDefault="006C519F" w:rsidP="00133AD9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8860F2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  <w:t>บริษัทย่อยทางตรง</w:t>
            </w:r>
          </w:p>
        </w:tc>
        <w:tc>
          <w:tcPr>
            <w:tcW w:w="1917" w:type="dxa"/>
          </w:tcPr>
          <w:p w14:paraId="51145DA5" w14:textId="77777777" w:rsidR="006C519F" w:rsidRPr="008860F2" w:rsidRDefault="006C519F" w:rsidP="00133AD9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15597090" w14:textId="77777777" w:rsidR="006C519F" w:rsidRPr="008860F2" w:rsidRDefault="006C519F" w:rsidP="00133AD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20" w:type="dxa"/>
          </w:tcPr>
          <w:p w14:paraId="23401430" w14:textId="77777777" w:rsidR="006C519F" w:rsidRPr="008860F2" w:rsidRDefault="006C519F" w:rsidP="00133AD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74" w:type="dxa"/>
          </w:tcPr>
          <w:p w14:paraId="6C53410A" w14:textId="77777777" w:rsidR="006C519F" w:rsidRPr="008860F2" w:rsidRDefault="006C519F" w:rsidP="00133AD9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50F30109" w14:textId="77777777" w:rsidR="006C519F" w:rsidRPr="008860F2" w:rsidRDefault="006C519F" w:rsidP="00133AD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57B9F66" w14:textId="77777777" w:rsidR="006C519F" w:rsidRPr="008860F2" w:rsidRDefault="006C519F" w:rsidP="00133AD9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29EB976" w14:textId="77777777" w:rsidR="006C519F" w:rsidRPr="008860F2" w:rsidRDefault="006C519F" w:rsidP="00133AD9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E3DC08D" w14:textId="77777777" w:rsidR="006C519F" w:rsidRPr="008860F2" w:rsidRDefault="006C519F" w:rsidP="00133AD9">
            <w:pPr>
              <w:tabs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210D584" w14:textId="77777777" w:rsidR="006C519F" w:rsidRPr="008860F2" w:rsidRDefault="006C519F" w:rsidP="00133AD9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5ADBD8D5" w14:textId="77777777" w:rsidR="006C519F" w:rsidRPr="008860F2" w:rsidRDefault="006C519F" w:rsidP="00133AD9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F1A3FD8" w14:textId="77777777" w:rsidR="006C519F" w:rsidRPr="008860F2" w:rsidRDefault="006C519F" w:rsidP="00133AD9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D10117D" w14:textId="77777777" w:rsidR="006C519F" w:rsidRPr="008860F2" w:rsidRDefault="006C519F" w:rsidP="00133AD9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C7BE851" w14:textId="77777777" w:rsidR="006C519F" w:rsidRPr="008860F2" w:rsidRDefault="006C519F" w:rsidP="00133AD9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88C214C" w14:textId="77777777" w:rsidR="006C519F" w:rsidRPr="008860F2" w:rsidRDefault="006C519F" w:rsidP="00133AD9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2E65174" w14:textId="77777777" w:rsidR="006C519F" w:rsidRPr="008860F2" w:rsidRDefault="006C519F" w:rsidP="00133AD9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8CF97BF" w14:textId="77777777" w:rsidR="006C519F" w:rsidRPr="008860F2" w:rsidRDefault="006C519F" w:rsidP="00133AD9">
            <w:pPr>
              <w:tabs>
                <w:tab w:val="left" w:pos="51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EFD549A" w14:textId="77777777" w:rsidR="006C519F" w:rsidRPr="008860F2" w:rsidRDefault="006C519F" w:rsidP="00133AD9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17A36619" w14:textId="77777777" w:rsidR="006C519F" w:rsidRPr="008860F2" w:rsidRDefault="006C519F" w:rsidP="00133AD9">
            <w:pPr>
              <w:tabs>
                <w:tab w:val="decimal" w:pos="279"/>
                <w:tab w:val="left" w:pos="4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29091DD" w14:textId="77777777" w:rsidR="006C519F" w:rsidRPr="008860F2" w:rsidRDefault="006C519F" w:rsidP="00133AD9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2F38C1C0" w14:textId="77777777" w:rsidR="006C519F" w:rsidRPr="008860F2" w:rsidRDefault="006C519F" w:rsidP="00133AD9">
            <w:pPr>
              <w:tabs>
                <w:tab w:val="decimal" w:pos="32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5208D" w:rsidRPr="008860F2" w14:paraId="7CD3330B" w14:textId="77777777" w:rsidTr="00773171">
        <w:tc>
          <w:tcPr>
            <w:tcW w:w="2274" w:type="dxa"/>
            <w:gridSpan w:val="2"/>
          </w:tcPr>
          <w:p w14:paraId="1B2BB51B" w14:textId="77777777" w:rsidR="0065208D" w:rsidRPr="00624804" w:rsidRDefault="0065208D" w:rsidP="0065208D">
            <w:pPr>
              <w:spacing w:line="240" w:lineRule="auto"/>
              <w:ind w:left="270" w:right="-108" w:hanging="270"/>
              <w:jc w:val="left"/>
              <w:rPr>
                <w:rFonts w:ascii="Angsana New" w:hAnsi="Angsana New"/>
                <w:sz w:val="22"/>
                <w:szCs w:val="22"/>
                <w:lang w:eastAsia="ko-KR"/>
              </w:rPr>
            </w:pPr>
            <w:r w:rsidRPr="00624804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ไทย-ไลซาท จำกัด (</w:t>
            </w:r>
            <w:r w:rsidRPr="00624804">
              <w:rPr>
                <w:rFonts w:ascii="Angsana New" w:hAnsi="Angsana New"/>
                <w:sz w:val="22"/>
                <w:szCs w:val="22"/>
                <w:lang w:eastAsia="ko-KR"/>
              </w:rPr>
              <w:t>“TL”</w:t>
            </w:r>
            <w:r w:rsidRPr="00624804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1917" w:type="dxa"/>
            <w:vAlign w:val="bottom"/>
          </w:tcPr>
          <w:p w14:paraId="76CF8C92" w14:textId="77777777" w:rsidR="0065208D" w:rsidRPr="008860F2" w:rsidRDefault="0065208D" w:rsidP="00773171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ผลิตและขายสังกะสีอ๊อกไซด์ และเคมีภัณฑ์</w:t>
            </w:r>
          </w:p>
        </w:tc>
        <w:tc>
          <w:tcPr>
            <w:tcW w:w="794" w:type="dxa"/>
            <w:vAlign w:val="bottom"/>
          </w:tcPr>
          <w:p w14:paraId="3C255388" w14:textId="77777777" w:rsidR="0065208D" w:rsidRPr="0065208D" w:rsidRDefault="0065208D" w:rsidP="007731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19090169" w14:textId="7F026D7B" w:rsidR="0065208D" w:rsidRPr="0065208D" w:rsidRDefault="0065208D" w:rsidP="007731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20" w:type="dxa"/>
            <w:vAlign w:val="bottom"/>
          </w:tcPr>
          <w:p w14:paraId="24707BDD" w14:textId="77777777" w:rsidR="0065208D" w:rsidRPr="0065208D" w:rsidRDefault="0065208D" w:rsidP="007731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3D903598" w14:textId="0A4C949F" w:rsidR="0065208D" w:rsidRPr="0065208D" w:rsidRDefault="0065208D" w:rsidP="007731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74" w:type="dxa"/>
            <w:vAlign w:val="bottom"/>
          </w:tcPr>
          <w:p w14:paraId="1774E4EE" w14:textId="77777777" w:rsidR="0065208D" w:rsidRPr="0065208D" w:rsidRDefault="0065208D" w:rsidP="0077317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16CBA772" w14:textId="7A7F4DF5" w:rsidR="0065208D" w:rsidRPr="0065208D" w:rsidRDefault="0065208D" w:rsidP="0077317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587.20</w:t>
            </w:r>
          </w:p>
        </w:tc>
        <w:tc>
          <w:tcPr>
            <w:tcW w:w="855" w:type="dxa"/>
            <w:vAlign w:val="bottom"/>
          </w:tcPr>
          <w:p w14:paraId="19F923C1" w14:textId="77777777" w:rsidR="0065208D" w:rsidRPr="0065208D" w:rsidRDefault="0065208D" w:rsidP="0077317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3CD5C17D" w14:textId="05DD504D" w:rsidR="0065208D" w:rsidRPr="0065208D" w:rsidRDefault="0065208D" w:rsidP="0077317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587.20</w:t>
            </w:r>
          </w:p>
        </w:tc>
        <w:tc>
          <w:tcPr>
            <w:tcW w:w="720" w:type="dxa"/>
            <w:vAlign w:val="bottom"/>
          </w:tcPr>
          <w:p w14:paraId="513D9D12" w14:textId="77777777" w:rsidR="0065208D" w:rsidRPr="0065208D" w:rsidRDefault="0065208D" w:rsidP="0077317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367B0462" w14:textId="43BFAB55" w:rsidR="0065208D" w:rsidRPr="0065208D" w:rsidRDefault="0065208D" w:rsidP="00773171">
            <w:pPr>
              <w:pStyle w:val="acctfourfigures"/>
              <w:tabs>
                <w:tab w:val="clear" w:pos="765"/>
                <w:tab w:val="decimal" w:pos="301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592.19</w:t>
            </w:r>
          </w:p>
        </w:tc>
        <w:tc>
          <w:tcPr>
            <w:tcW w:w="236" w:type="dxa"/>
            <w:vAlign w:val="bottom"/>
          </w:tcPr>
          <w:p w14:paraId="2863E9F6" w14:textId="77777777" w:rsidR="0065208D" w:rsidRPr="0065208D" w:rsidRDefault="0065208D" w:rsidP="00773171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69C09F7" w14:textId="77777777" w:rsidR="0065208D" w:rsidRPr="0065208D" w:rsidRDefault="0065208D" w:rsidP="0077317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2B3E6C07" w14:textId="3B372544" w:rsidR="0065208D" w:rsidRPr="0065208D" w:rsidRDefault="0065208D" w:rsidP="00773171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592.19</w:t>
            </w:r>
          </w:p>
        </w:tc>
        <w:tc>
          <w:tcPr>
            <w:tcW w:w="236" w:type="dxa"/>
            <w:vAlign w:val="bottom"/>
          </w:tcPr>
          <w:p w14:paraId="14C30217" w14:textId="77777777" w:rsidR="0065208D" w:rsidRPr="0065208D" w:rsidRDefault="0065208D" w:rsidP="00773171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BED92BA" w14:textId="77777777" w:rsidR="0065208D" w:rsidRPr="0065208D" w:rsidRDefault="0065208D" w:rsidP="00773171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1BFE9EF2" w14:textId="4422D77D" w:rsidR="0065208D" w:rsidRPr="0065208D" w:rsidRDefault="0065208D" w:rsidP="00773171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520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2247020" w14:textId="77777777" w:rsidR="0065208D" w:rsidRPr="0065208D" w:rsidRDefault="0065208D" w:rsidP="00773171">
            <w:pPr>
              <w:tabs>
                <w:tab w:val="decimal" w:pos="264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AEE36AC" w14:textId="77777777" w:rsidR="0065208D" w:rsidRPr="0065208D" w:rsidRDefault="0065208D" w:rsidP="00773171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3FB41D0E" w14:textId="77777777" w:rsidR="0065208D" w:rsidRPr="0065208D" w:rsidRDefault="0065208D" w:rsidP="00773171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520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BCB813E" w14:textId="77777777" w:rsidR="0065208D" w:rsidRPr="0065208D" w:rsidRDefault="0065208D" w:rsidP="00773171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05D8C4F6" w14:textId="77777777" w:rsidR="0065208D" w:rsidRPr="0065208D" w:rsidRDefault="0065208D" w:rsidP="0077317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6F713144" w14:textId="6808C2AB" w:rsidR="0065208D" w:rsidRPr="0065208D" w:rsidRDefault="0065208D" w:rsidP="00773171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592.19</w:t>
            </w:r>
          </w:p>
        </w:tc>
        <w:tc>
          <w:tcPr>
            <w:tcW w:w="236" w:type="dxa"/>
            <w:vAlign w:val="bottom"/>
          </w:tcPr>
          <w:p w14:paraId="647BED7F" w14:textId="77777777" w:rsidR="0065208D" w:rsidRPr="0065208D" w:rsidRDefault="0065208D" w:rsidP="00773171">
            <w:pPr>
              <w:tabs>
                <w:tab w:val="decimal" w:pos="369"/>
              </w:tabs>
              <w:spacing w:line="240" w:lineRule="auto"/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DA33ADB" w14:textId="77777777" w:rsidR="0065208D" w:rsidRPr="0065208D" w:rsidRDefault="0065208D" w:rsidP="00773171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677E99F9" w14:textId="4A159563" w:rsidR="0065208D" w:rsidRPr="0065208D" w:rsidRDefault="0065208D" w:rsidP="00773171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592.19</w:t>
            </w:r>
          </w:p>
        </w:tc>
        <w:tc>
          <w:tcPr>
            <w:tcW w:w="236" w:type="dxa"/>
            <w:vAlign w:val="bottom"/>
          </w:tcPr>
          <w:p w14:paraId="7EE5D4B9" w14:textId="77777777" w:rsidR="0065208D" w:rsidRPr="0065208D" w:rsidRDefault="0065208D" w:rsidP="00773171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vAlign w:val="bottom"/>
          </w:tcPr>
          <w:p w14:paraId="0241E59F" w14:textId="77777777" w:rsidR="0065208D" w:rsidRPr="0065208D" w:rsidRDefault="0065208D" w:rsidP="00773171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0088F491" w14:textId="3512C4D4" w:rsidR="0065208D" w:rsidRPr="0065208D" w:rsidRDefault="0065208D" w:rsidP="00625D60">
            <w:pPr>
              <w:tabs>
                <w:tab w:val="decimal" w:pos="465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520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11B1B38" w14:textId="77777777" w:rsidR="0065208D" w:rsidRPr="0065208D" w:rsidRDefault="0065208D" w:rsidP="00773171">
            <w:pPr>
              <w:tabs>
                <w:tab w:val="decimal" w:pos="279"/>
              </w:tabs>
              <w:spacing w:line="240" w:lineRule="auto"/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069267F6" w14:textId="77777777" w:rsidR="0065208D" w:rsidRPr="0065208D" w:rsidRDefault="0065208D" w:rsidP="00773171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3DDDB0C4" w14:textId="39AB00F0" w:rsidR="0065208D" w:rsidRPr="0065208D" w:rsidRDefault="0065208D" w:rsidP="00AF2423">
            <w:pPr>
              <w:pStyle w:val="acctfourfigures"/>
              <w:tabs>
                <w:tab w:val="clear" w:pos="765"/>
                <w:tab w:val="decimal" w:pos="355"/>
              </w:tabs>
              <w:spacing w:line="240" w:lineRule="auto"/>
              <w:jc w:val="left"/>
              <w:rPr>
                <w:rFonts w:ascii="Angsana New" w:hAnsi="Angsana New"/>
                <w:szCs w:val="22"/>
                <w:lang w:val="en-US" w:bidi="th-TH"/>
              </w:rPr>
            </w:pPr>
            <w:r w:rsidRPr="0065208D">
              <w:rPr>
                <w:rFonts w:ascii="Angsana New" w:hAnsi="Angsana New"/>
                <w:szCs w:val="22"/>
              </w:rPr>
              <w:t>-</w:t>
            </w:r>
          </w:p>
        </w:tc>
      </w:tr>
      <w:tr w:rsidR="0065208D" w:rsidRPr="008860F2" w14:paraId="25D0079C" w14:textId="77777777" w:rsidTr="00773171">
        <w:tc>
          <w:tcPr>
            <w:tcW w:w="2274" w:type="dxa"/>
            <w:gridSpan w:val="2"/>
          </w:tcPr>
          <w:p w14:paraId="06BE8BF1" w14:textId="0A63C1A0" w:rsidR="0065208D" w:rsidRPr="00624804" w:rsidRDefault="0065208D" w:rsidP="00175E53">
            <w:pPr>
              <w:spacing w:line="240" w:lineRule="auto"/>
              <w:ind w:left="270" w:right="-108" w:hanging="270"/>
              <w:jc w:val="left"/>
              <w:rPr>
                <w:rFonts w:ascii="Angsana New" w:hAnsi="Angsana New"/>
                <w:sz w:val="22"/>
                <w:szCs w:val="22"/>
                <w:lang w:eastAsia="ko-KR"/>
              </w:rPr>
            </w:pPr>
            <w:r w:rsidRPr="00624804">
              <w:rPr>
                <w:rFonts w:ascii="Angsana New" w:hAnsi="Angsana New"/>
                <w:sz w:val="22"/>
                <w:szCs w:val="22"/>
                <w:cs/>
                <w:lang w:eastAsia="ko-KR"/>
              </w:rPr>
              <w:t xml:space="preserve">บริษัท </w:t>
            </w:r>
            <w:r w:rsidRPr="00624804">
              <w:rPr>
                <w:rFonts w:ascii="Angsana New" w:hAnsi="Angsana New" w:hint="cs"/>
                <w:sz w:val="22"/>
                <w:szCs w:val="22"/>
                <w:cs/>
                <w:lang w:eastAsia="ko-KR"/>
              </w:rPr>
              <w:t xml:space="preserve">ยูนิเวนเจอร์ บีจีพี จำกัด </w:t>
            </w:r>
            <w:r w:rsidRPr="00624804">
              <w:rPr>
                <w:rFonts w:ascii="Angsana New" w:hAnsi="Angsana New"/>
                <w:sz w:val="22"/>
                <w:szCs w:val="22"/>
                <w:lang w:eastAsia="ko-KR"/>
              </w:rPr>
              <w:t>(“UVBGP”)</w:t>
            </w:r>
          </w:p>
          <w:p w14:paraId="4D5A1B71" w14:textId="0C1E9058" w:rsidR="0065208D" w:rsidRPr="00624804" w:rsidRDefault="0065208D" w:rsidP="002B328C">
            <w:pPr>
              <w:spacing w:line="240" w:lineRule="auto"/>
              <w:ind w:left="270" w:right="-108" w:hanging="19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624804">
              <w:rPr>
                <w:rFonts w:ascii="Angsana New" w:hAnsi="Angsana New" w:hint="cs"/>
                <w:sz w:val="22"/>
                <w:szCs w:val="22"/>
                <w:cs/>
                <w:lang w:eastAsia="ko-KR"/>
              </w:rPr>
              <w:t xml:space="preserve">เดิมชื่อ บริษัท </w:t>
            </w:r>
            <w:r w:rsidRPr="00624804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ยูนิเวนเจอร์ คอนซัลติ้ง</w:t>
            </w:r>
            <w:r w:rsidRPr="00624804">
              <w:rPr>
                <w:rFonts w:ascii="Angsana New" w:hAnsi="Angsana New"/>
                <w:sz w:val="22"/>
                <w:szCs w:val="22"/>
                <w:lang w:eastAsia="ko-KR"/>
              </w:rPr>
              <w:t xml:space="preserve">  </w:t>
            </w:r>
            <w:r w:rsidRPr="00624804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จำกัด</w:t>
            </w:r>
          </w:p>
        </w:tc>
        <w:tc>
          <w:tcPr>
            <w:tcW w:w="1917" w:type="dxa"/>
            <w:vAlign w:val="bottom"/>
          </w:tcPr>
          <w:p w14:paraId="68224C32" w14:textId="77777777" w:rsidR="00175E53" w:rsidRDefault="00175E53" w:rsidP="00773171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14DB8E01" w14:textId="1B953BAC" w:rsidR="0065208D" w:rsidRPr="008860F2" w:rsidRDefault="00BB6612" w:rsidP="00773171">
            <w:pPr>
              <w:pStyle w:val="acctfourfigures"/>
              <w:tabs>
                <w:tab w:val="clear" w:pos="765"/>
              </w:tabs>
              <w:spacing w:line="240" w:lineRule="auto"/>
              <w:ind w:right="-63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794" w:type="dxa"/>
            <w:vAlign w:val="bottom"/>
          </w:tcPr>
          <w:p w14:paraId="074A4931" w14:textId="77777777" w:rsidR="0065208D" w:rsidRPr="0065208D" w:rsidRDefault="0065208D" w:rsidP="00773171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402F8952" w14:textId="7125DC61" w:rsidR="0065208D" w:rsidRPr="0065208D" w:rsidRDefault="0065208D" w:rsidP="007731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val="en-US" w:bidi="th-TH"/>
              </w:rPr>
              <w:t>55</w:t>
            </w:r>
            <w:r w:rsidRPr="0065208D">
              <w:rPr>
                <w:rFonts w:ascii="Angsana New" w:hAnsi="Angsana New"/>
                <w:szCs w:val="22"/>
                <w:lang w:bidi="th-TH"/>
              </w:rPr>
              <w:t>.00</w:t>
            </w:r>
          </w:p>
        </w:tc>
        <w:tc>
          <w:tcPr>
            <w:tcW w:w="820" w:type="dxa"/>
            <w:vAlign w:val="bottom"/>
          </w:tcPr>
          <w:p w14:paraId="6E563A01" w14:textId="77777777" w:rsidR="0065208D" w:rsidRPr="0065208D" w:rsidRDefault="0065208D" w:rsidP="007731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6548FF21" w14:textId="7CFC1D23" w:rsidR="0065208D" w:rsidRPr="0065208D" w:rsidRDefault="0065208D" w:rsidP="007731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74" w:type="dxa"/>
            <w:vAlign w:val="bottom"/>
          </w:tcPr>
          <w:p w14:paraId="04E4B040" w14:textId="77777777" w:rsidR="0065208D" w:rsidRPr="0065208D" w:rsidRDefault="0065208D" w:rsidP="00773171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4371E8FE" w14:textId="53125754" w:rsidR="0065208D" w:rsidRPr="0065208D" w:rsidRDefault="0065208D" w:rsidP="0077317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</w:rPr>
              <w:t>50.00</w:t>
            </w:r>
          </w:p>
        </w:tc>
        <w:tc>
          <w:tcPr>
            <w:tcW w:w="855" w:type="dxa"/>
            <w:vAlign w:val="bottom"/>
          </w:tcPr>
          <w:p w14:paraId="3819459E" w14:textId="77777777" w:rsidR="0065208D" w:rsidRPr="0065208D" w:rsidRDefault="0065208D" w:rsidP="0077317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31F77DB5" w14:textId="3C909384" w:rsidR="0065208D" w:rsidRPr="0065208D" w:rsidRDefault="0065208D" w:rsidP="0077317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2.50</w:t>
            </w:r>
          </w:p>
        </w:tc>
        <w:tc>
          <w:tcPr>
            <w:tcW w:w="720" w:type="dxa"/>
            <w:vAlign w:val="bottom"/>
          </w:tcPr>
          <w:p w14:paraId="6364FEA1" w14:textId="77777777" w:rsidR="0065208D" w:rsidRPr="0065208D" w:rsidRDefault="0065208D" w:rsidP="00773171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192E6173" w14:textId="400A767D" w:rsidR="0065208D" w:rsidRPr="0065208D" w:rsidRDefault="0065208D" w:rsidP="00773171">
            <w:pPr>
              <w:pStyle w:val="acctfourfigures"/>
              <w:tabs>
                <w:tab w:val="clear" w:pos="765"/>
                <w:tab w:val="decimal" w:pos="301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</w:rPr>
              <w:t>27.50</w:t>
            </w:r>
          </w:p>
        </w:tc>
        <w:tc>
          <w:tcPr>
            <w:tcW w:w="236" w:type="dxa"/>
            <w:vAlign w:val="bottom"/>
          </w:tcPr>
          <w:p w14:paraId="235D45BB" w14:textId="77777777" w:rsidR="0065208D" w:rsidRPr="0065208D" w:rsidRDefault="0065208D" w:rsidP="00773171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F795F92" w14:textId="77777777" w:rsidR="0065208D" w:rsidRPr="0065208D" w:rsidRDefault="0065208D" w:rsidP="0077317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22ABEBBD" w14:textId="5E543FC0" w:rsidR="0065208D" w:rsidRPr="0065208D" w:rsidRDefault="0065208D" w:rsidP="00773171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2.50</w:t>
            </w:r>
          </w:p>
        </w:tc>
        <w:tc>
          <w:tcPr>
            <w:tcW w:w="236" w:type="dxa"/>
            <w:vAlign w:val="bottom"/>
          </w:tcPr>
          <w:p w14:paraId="387F65D0" w14:textId="77777777" w:rsidR="0065208D" w:rsidRPr="0065208D" w:rsidRDefault="0065208D" w:rsidP="00773171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7B1C229" w14:textId="77777777" w:rsidR="0065208D" w:rsidRPr="0065208D" w:rsidRDefault="0065208D" w:rsidP="00773171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441C855F" w14:textId="49725A03" w:rsidR="0065208D" w:rsidRPr="0065208D" w:rsidRDefault="0065208D" w:rsidP="00773171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520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5355F1D" w14:textId="77777777" w:rsidR="0065208D" w:rsidRPr="0065208D" w:rsidRDefault="0065208D" w:rsidP="00773171">
            <w:pPr>
              <w:tabs>
                <w:tab w:val="decimal" w:pos="264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B8E8798" w14:textId="77777777" w:rsidR="0065208D" w:rsidRPr="0065208D" w:rsidRDefault="0065208D" w:rsidP="00773171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65F4A490" w14:textId="77777777" w:rsidR="0065208D" w:rsidRPr="0065208D" w:rsidRDefault="0065208D" w:rsidP="00773171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520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55A1A0D" w14:textId="77777777" w:rsidR="0065208D" w:rsidRPr="0065208D" w:rsidRDefault="0065208D" w:rsidP="00773171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332107E4" w14:textId="77777777" w:rsidR="0065208D" w:rsidRPr="0065208D" w:rsidRDefault="0065208D" w:rsidP="00773171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34EDFBB1" w14:textId="153893A4" w:rsidR="0065208D" w:rsidRPr="0065208D" w:rsidRDefault="0065208D" w:rsidP="00773171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</w:rPr>
              <w:t>27.50</w:t>
            </w:r>
          </w:p>
        </w:tc>
        <w:tc>
          <w:tcPr>
            <w:tcW w:w="236" w:type="dxa"/>
            <w:vAlign w:val="bottom"/>
          </w:tcPr>
          <w:p w14:paraId="28DD8EEB" w14:textId="77777777" w:rsidR="0065208D" w:rsidRPr="0065208D" w:rsidRDefault="0065208D" w:rsidP="00773171">
            <w:pPr>
              <w:tabs>
                <w:tab w:val="decimal" w:pos="369"/>
              </w:tabs>
              <w:spacing w:line="240" w:lineRule="auto"/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3F3AE58" w14:textId="77777777" w:rsidR="0065208D" w:rsidRPr="0065208D" w:rsidRDefault="0065208D" w:rsidP="00773171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33804678" w14:textId="46745251" w:rsidR="0065208D" w:rsidRPr="0065208D" w:rsidRDefault="0065208D" w:rsidP="00773171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2.50</w:t>
            </w:r>
          </w:p>
        </w:tc>
        <w:tc>
          <w:tcPr>
            <w:tcW w:w="236" w:type="dxa"/>
            <w:vAlign w:val="bottom"/>
          </w:tcPr>
          <w:p w14:paraId="5B1C36B2" w14:textId="77777777" w:rsidR="0065208D" w:rsidRPr="0065208D" w:rsidRDefault="0065208D" w:rsidP="00773171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vAlign w:val="bottom"/>
          </w:tcPr>
          <w:p w14:paraId="2C15B81C" w14:textId="77777777" w:rsidR="0065208D" w:rsidRPr="0065208D" w:rsidRDefault="0065208D" w:rsidP="00773171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7CDD209C" w14:textId="0B7AC7E0" w:rsidR="0065208D" w:rsidRPr="0065208D" w:rsidRDefault="0065208D" w:rsidP="00773171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5208D">
              <w:rPr>
                <w:rFonts w:ascii="Angsana New" w:hAnsi="Angsana New"/>
                <w:sz w:val="22"/>
                <w:szCs w:val="22"/>
              </w:rPr>
              <w:t>0.33</w:t>
            </w:r>
          </w:p>
        </w:tc>
        <w:tc>
          <w:tcPr>
            <w:tcW w:w="270" w:type="dxa"/>
            <w:vAlign w:val="bottom"/>
          </w:tcPr>
          <w:p w14:paraId="4A39024C" w14:textId="77777777" w:rsidR="0065208D" w:rsidRPr="0065208D" w:rsidRDefault="0065208D" w:rsidP="00773171">
            <w:pPr>
              <w:tabs>
                <w:tab w:val="decimal" w:pos="279"/>
              </w:tabs>
              <w:spacing w:line="240" w:lineRule="auto"/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41DEE208" w14:textId="77777777" w:rsidR="0065208D" w:rsidRPr="0065208D" w:rsidRDefault="0065208D" w:rsidP="002B328C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  <w:p w14:paraId="689B3869" w14:textId="1E9234AF" w:rsidR="0065208D" w:rsidRPr="0065208D" w:rsidRDefault="0065208D" w:rsidP="00AF2423">
            <w:pPr>
              <w:pStyle w:val="acctfourfigures"/>
              <w:tabs>
                <w:tab w:val="clear" w:pos="765"/>
                <w:tab w:val="decimal" w:pos="265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  <w:r w:rsidRPr="0065208D">
              <w:rPr>
                <w:rFonts w:ascii="Angsana New" w:hAnsi="Angsana New"/>
                <w:szCs w:val="22"/>
              </w:rPr>
              <w:t>12.00</w:t>
            </w:r>
          </w:p>
        </w:tc>
      </w:tr>
      <w:tr w:rsidR="0065208D" w:rsidRPr="008860F2" w14:paraId="253A04BE" w14:textId="77777777" w:rsidTr="00133AD9">
        <w:tc>
          <w:tcPr>
            <w:tcW w:w="2274" w:type="dxa"/>
            <w:gridSpan w:val="2"/>
          </w:tcPr>
          <w:p w14:paraId="38C0C1FD" w14:textId="77777777" w:rsidR="0065208D" w:rsidRPr="008860F2" w:rsidRDefault="0065208D" w:rsidP="0065208D">
            <w:pPr>
              <w:spacing w:line="240" w:lineRule="auto"/>
              <w:ind w:left="243" w:right="-108" w:hanging="243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 xml:space="preserve">บริษัท ยูนิเวนเจอร์ แอสเซท </w:t>
            </w:r>
            <w:r w:rsidRPr="008860F2">
              <w:rPr>
                <w:rFonts w:ascii="Angsana New" w:hAnsi="Angsana New"/>
                <w:sz w:val="22"/>
                <w:szCs w:val="22"/>
                <w:lang w:eastAsia="ko-KR"/>
              </w:rPr>
              <w:br/>
            </w: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แมเนจเม้นท์ จำกัด</w:t>
            </w:r>
            <w:r w:rsidRPr="008860F2">
              <w:rPr>
                <w:rFonts w:ascii="Angsana New" w:hAnsi="Angsana New"/>
                <w:sz w:val="22"/>
                <w:szCs w:val="22"/>
                <w:lang w:eastAsia="ko-KR"/>
              </w:rPr>
              <w:t xml:space="preserve"> </w:t>
            </w: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(</w:t>
            </w:r>
            <w:r w:rsidRPr="008860F2">
              <w:rPr>
                <w:rFonts w:ascii="Angsana New" w:hAnsi="Angsana New"/>
                <w:sz w:val="22"/>
                <w:szCs w:val="22"/>
                <w:lang w:eastAsia="ko-KR"/>
              </w:rPr>
              <w:t>“UVAM”</w:t>
            </w: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1917" w:type="dxa"/>
          </w:tcPr>
          <w:p w14:paraId="55DEEA57" w14:textId="77777777" w:rsidR="0065208D" w:rsidRPr="008860F2" w:rsidRDefault="0065208D" w:rsidP="0065208D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/>
                <w:spacing w:val="-14"/>
                <w:szCs w:val="22"/>
                <w:cs/>
                <w:lang w:bidi="th-TH"/>
              </w:rPr>
              <w:t>ที่ปรึกษาทางด้านการลงทุน ให้บริการการจัดการ และลงทุนในอสังหาริมทรัพย์เพื่อให้เช่า</w:t>
            </w:r>
          </w:p>
        </w:tc>
        <w:tc>
          <w:tcPr>
            <w:tcW w:w="794" w:type="dxa"/>
          </w:tcPr>
          <w:p w14:paraId="0A9E5D40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786C0EA1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0785B94F" w14:textId="647A2109" w:rsidR="0065208D" w:rsidRPr="0065208D" w:rsidRDefault="0065208D" w:rsidP="0065208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20" w:type="dxa"/>
          </w:tcPr>
          <w:p w14:paraId="0E267FB0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75FD3E0E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73530EC3" w14:textId="0F4284FE" w:rsidR="0065208D" w:rsidRPr="0065208D" w:rsidRDefault="0065208D" w:rsidP="0065208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74" w:type="dxa"/>
          </w:tcPr>
          <w:p w14:paraId="53F9E11F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43E532E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78A4F47" w14:textId="0B592CD6" w:rsidR="0065208D" w:rsidRPr="0065208D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50.00</w:t>
            </w:r>
          </w:p>
        </w:tc>
        <w:tc>
          <w:tcPr>
            <w:tcW w:w="855" w:type="dxa"/>
          </w:tcPr>
          <w:p w14:paraId="46F00EA8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26F2005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9121BDB" w14:textId="7C2C2340" w:rsidR="0065208D" w:rsidRPr="0065208D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42.31</w:t>
            </w:r>
          </w:p>
        </w:tc>
        <w:tc>
          <w:tcPr>
            <w:tcW w:w="720" w:type="dxa"/>
          </w:tcPr>
          <w:p w14:paraId="46E9B9E8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F8DC902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419ECD1" w14:textId="367BD6F3" w:rsidR="0065208D" w:rsidRPr="0065208D" w:rsidRDefault="0065208D" w:rsidP="0065208D">
            <w:pPr>
              <w:pStyle w:val="acctfourfigures"/>
              <w:tabs>
                <w:tab w:val="clear" w:pos="765"/>
                <w:tab w:val="decimal" w:pos="30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30.34</w:t>
            </w:r>
          </w:p>
        </w:tc>
        <w:tc>
          <w:tcPr>
            <w:tcW w:w="236" w:type="dxa"/>
          </w:tcPr>
          <w:p w14:paraId="219EFC26" w14:textId="77777777" w:rsidR="0065208D" w:rsidRPr="0065208D" w:rsidRDefault="0065208D" w:rsidP="0065208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C6796CC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D110E10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940839F" w14:textId="725562B0" w:rsidR="0065208D" w:rsidRPr="0065208D" w:rsidRDefault="0065208D" w:rsidP="0065208D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22.65</w:t>
            </w:r>
          </w:p>
        </w:tc>
        <w:tc>
          <w:tcPr>
            <w:tcW w:w="236" w:type="dxa"/>
          </w:tcPr>
          <w:p w14:paraId="4B064619" w14:textId="77777777" w:rsidR="0065208D" w:rsidRPr="0065208D" w:rsidRDefault="0065208D" w:rsidP="0065208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42F40AFE" w14:textId="77777777" w:rsidR="0065208D" w:rsidRPr="0065208D" w:rsidRDefault="0065208D" w:rsidP="0065208D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27568D50" w14:textId="77777777" w:rsidR="0065208D" w:rsidRPr="0065208D" w:rsidRDefault="0065208D" w:rsidP="0065208D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37C926AA" w14:textId="3E780423" w:rsidR="0065208D" w:rsidRPr="0065208D" w:rsidRDefault="0065208D" w:rsidP="0065208D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6520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ADD19CE" w14:textId="77777777" w:rsidR="0065208D" w:rsidRPr="0065208D" w:rsidRDefault="0065208D" w:rsidP="0065208D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F33C9B4" w14:textId="77777777" w:rsidR="0065208D" w:rsidRPr="0065208D" w:rsidRDefault="0065208D" w:rsidP="0065208D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10CDDE61" w14:textId="77777777" w:rsidR="0065208D" w:rsidRPr="0065208D" w:rsidRDefault="0065208D" w:rsidP="0065208D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44D8D680" w14:textId="77777777" w:rsidR="0065208D" w:rsidRPr="0065208D" w:rsidRDefault="0065208D" w:rsidP="0065208D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6520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DA9CD3B" w14:textId="77777777" w:rsidR="0065208D" w:rsidRPr="0065208D" w:rsidRDefault="0065208D" w:rsidP="0065208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3684BDF1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D778558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A93E5F4" w14:textId="0D433CB1" w:rsidR="0065208D" w:rsidRPr="0065208D" w:rsidRDefault="0065208D" w:rsidP="0065208D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30.34</w:t>
            </w:r>
          </w:p>
        </w:tc>
        <w:tc>
          <w:tcPr>
            <w:tcW w:w="236" w:type="dxa"/>
          </w:tcPr>
          <w:p w14:paraId="56E9A2AC" w14:textId="77777777" w:rsidR="0065208D" w:rsidRPr="0065208D" w:rsidRDefault="0065208D" w:rsidP="0065208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0697A466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28A94BB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1347078" w14:textId="19787BD7" w:rsidR="0065208D" w:rsidRPr="0065208D" w:rsidRDefault="0065208D" w:rsidP="0065208D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22.65</w:t>
            </w:r>
          </w:p>
        </w:tc>
        <w:tc>
          <w:tcPr>
            <w:tcW w:w="236" w:type="dxa"/>
          </w:tcPr>
          <w:p w14:paraId="43CB7E8A" w14:textId="77777777" w:rsidR="0065208D" w:rsidRPr="0065208D" w:rsidRDefault="0065208D" w:rsidP="0065208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63489727" w14:textId="77777777" w:rsidR="0065208D" w:rsidRPr="0065208D" w:rsidRDefault="0065208D" w:rsidP="0065208D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72DB95EC" w14:textId="77777777" w:rsidR="0065208D" w:rsidRPr="0065208D" w:rsidRDefault="0065208D" w:rsidP="0065208D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2875BC31" w14:textId="6D136802" w:rsidR="0065208D" w:rsidRPr="0065208D" w:rsidRDefault="0065208D" w:rsidP="00625D60">
            <w:pPr>
              <w:tabs>
                <w:tab w:val="decimal" w:pos="465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520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7C1613E" w14:textId="77777777" w:rsidR="0065208D" w:rsidRPr="0065208D" w:rsidRDefault="0065208D" w:rsidP="0065208D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7FD9EB80" w14:textId="77777777" w:rsidR="0065208D" w:rsidRPr="0065208D" w:rsidRDefault="0065208D" w:rsidP="0065208D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662C7B0B" w14:textId="77777777" w:rsidR="0065208D" w:rsidRPr="0065208D" w:rsidRDefault="0065208D" w:rsidP="0065208D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434E12F4" w14:textId="5379446A" w:rsidR="0065208D" w:rsidRPr="0065208D" w:rsidRDefault="0065208D" w:rsidP="002B328C">
            <w:pPr>
              <w:pStyle w:val="acctfourfigures"/>
              <w:tabs>
                <w:tab w:val="clear" w:pos="765"/>
                <w:tab w:val="decimal" w:pos="355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</w:rPr>
              <w:t>-</w:t>
            </w:r>
          </w:p>
        </w:tc>
      </w:tr>
      <w:tr w:rsidR="0065208D" w:rsidRPr="008860F2" w14:paraId="1C8D731D" w14:textId="77777777" w:rsidTr="00133AD9">
        <w:tc>
          <w:tcPr>
            <w:tcW w:w="2274" w:type="dxa"/>
            <w:gridSpan w:val="2"/>
          </w:tcPr>
          <w:p w14:paraId="3DD4A84B" w14:textId="77777777" w:rsidR="0065208D" w:rsidRPr="008860F2" w:rsidRDefault="0065208D" w:rsidP="0065208D">
            <w:pPr>
              <w:spacing w:line="240" w:lineRule="auto"/>
              <w:ind w:left="252" w:right="-108" w:hanging="252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เลิศรัฐการ จำกัด</w:t>
            </w:r>
            <w:r w:rsidRPr="008860F2">
              <w:rPr>
                <w:rFonts w:ascii="Angsana New" w:hAnsi="Angsana New"/>
                <w:sz w:val="22"/>
                <w:szCs w:val="22"/>
                <w:lang w:eastAsia="ko-KR"/>
              </w:rPr>
              <w:t xml:space="preserve"> </w:t>
            </w:r>
          </w:p>
        </w:tc>
        <w:tc>
          <w:tcPr>
            <w:tcW w:w="1917" w:type="dxa"/>
          </w:tcPr>
          <w:p w14:paraId="224912B9" w14:textId="77777777" w:rsidR="0065208D" w:rsidRPr="008860F2" w:rsidRDefault="0065208D" w:rsidP="0065208D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</w:rPr>
            </w:pP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94" w:type="dxa"/>
          </w:tcPr>
          <w:p w14:paraId="68601600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0" w:type="dxa"/>
          </w:tcPr>
          <w:p w14:paraId="4938F330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4" w:type="dxa"/>
          </w:tcPr>
          <w:p w14:paraId="28D65593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55" w:type="dxa"/>
          </w:tcPr>
          <w:p w14:paraId="419DB9C6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AECC4CF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484717E9" w14:textId="77777777" w:rsidR="0065208D" w:rsidRPr="0065208D" w:rsidRDefault="0065208D" w:rsidP="0065208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A6D0FE5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7507C49E" w14:textId="77777777" w:rsidR="0065208D" w:rsidRPr="0065208D" w:rsidRDefault="0065208D" w:rsidP="0065208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460EC7FA" w14:textId="77777777" w:rsidR="0065208D" w:rsidRPr="0065208D" w:rsidRDefault="0065208D" w:rsidP="0065208D">
            <w:pPr>
              <w:tabs>
                <w:tab w:val="decimal" w:pos="33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01A8EEC" w14:textId="77777777" w:rsidR="0065208D" w:rsidRPr="0065208D" w:rsidRDefault="0065208D" w:rsidP="0065208D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5E9CA0D" w14:textId="77777777" w:rsidR="0065208D" w:rsidRPr="0065208D" w:rsidRDefault="0065208D" w:rsidP="0065208D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4F93828" w14:textId="77777777" w:rsidR="0065208D" w:rsidRPr="0065208D" w:rsidRDefault="0065208D" w:rsidP="0065208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67EC0B6E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57F5DF0" w14:textId="77777777" w:rsidR="0065208D" w:rsidRPr="0065208D" w:rsidRDefault="0065208D" w:rsidP="0065208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243BE5D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BEAF17E" w14:textId="77777777" w:rsidR="0065208D" w:rsidRPr="0065208D" w:rsidRDefault="0065208D" w:rsidP="0065208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5F3F4457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</w:tcPr>
          <w:p w14:paraId="192DA815" w14:textId="77777777" w:rsidR="0065208D" w:rsidRPr="0065208D" w:rsidRDefault="0065208D" w:rsidP="0065208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0795E561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65208D" w:rsidRPr="008860F2" w14:paraId="76D94260" w14:textId="77777777" w:rsidTr="00133AD9">
        <w:trPr>
          <w:trHeight w:val="311"/>
        </w:trPr>
        <w:tc>
          <w:tcPr>
            <w:tcW w:w="2274" w:type="dxa"/>
            <w:gridSpan w:val="2"/>
          </w:tcPr>
          <w:p w14:paraId="7985CDD6" w14:textId="77777777" w:rsidR="0065208D" w:rsidRPr="008860F2" w:rsidRDefault="0065208D" w:rsidP="0065208D">
            <w:pPr>
              <w:spacing w:line="240" w:lineRule="auto"/>
              <w:ind w:left="252" w:right="-108" w:firstLine="3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8860F2">
              <w:rPr>
                <w:rFonts w:ascii="Angsana New" w:hAnsi="Angsana New"/>
                <w:sz w:val="22"/>
                <w:szCs w:val="22"/>
                <w:lang w:eastAsia="ko-KR"/>
              </w:rPr>
              <w:t>(“LRK”)</w:t>
            </w:r>
          </w:p>
        </w:tc>
        <w:tc>
          <w:tcPr>
            <w:tcW w:w="1917" w:type="dxa"/>
          </w:tcPr>
          <w:p w14:paraId="1D3694B0" w14:textId="77777777" w:rsidR="0065208D" w:rsidRPr="008860F2" w:rsidRDefault="0065208D" w:rsidP="0065208D">
            <w:pPr>
              <w:pStyle w:val="acctfourfigures"/>
              <w:tabs>
                <w:tab w:val="clear" w:pos="765"/>
              </w:tabs>
              <w:spacing w:line="240" w:lineRule="auto"/>
              <w:ind w:left="234" w:right="-378" w:hanging="162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/>
                <w:szCs w:val="22"/>
                <w:cs/>
                <w:lang w:bidi="th-TH"/>
              </w:rPr>
              <w:t xml:space="preserve">   เพื่อการลงทุน</w:t>
            </w:r>
          </w:p>
        </w:tc>
        <w:tc>
          <w:tcPr>
            <w:tcW w:w="794" w:type="dxa"/>
          </w:tcPr>
          <w:p w14:paraId="51F2E6D9" w14:textId="3C523B80" w:rsidR="0065208D" w:rsidRPr="0065208D" w:rsidRDefault="0065208D" w:rsidP="0065208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20" w:type="dxa"/>
          </w:tcPr>
          <w:p w14:paraId="6E8EF489" w14:textId="1868105B" w:rsidR="0065208D" w:rsidRPr="0065208D" w:rsidRDefault="0065208D" w:rsidP="0065208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74" w:type="dxa"/>
          </w:tcPr>
          <w:p w14:paraId="7D482693" w14:textId="532E559C" w:rsidR="0065208D" w:rsidRPr="0065208D" w:rsidRDefault="0065208D" w:rsidP="0065208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855" w:type="dxa"/>
          </w:tcPr>
          <w:p w14:paraId="53FCCA84" w14:textId="7B394379" w:rsidR="0065208D" w:rsidRPr="0065208D" w:rsidRDefault="0065208D" w:rsidP="0065208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720" w:type="dxa"/>
          </w:tcPr>
          <w:p w14:paraId="23F20033" w14:textId="390C5BFA" w:rsidR="0065208D" w:rsidRPr="0065208D" w:rsidRDefault="0065208D" w:rsidP="0065208D">
            <w:pPr>
              <w:pStyle w:val="acctfourfigures"/>
              <w:tabs>
                <w:tab w:val="clear" w:pos="765"/>
                <w:tab w:val="decimal" w:pos="301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236" w:type="dxa"/>
          </w:tcPr>
          <w:p w14:paraId="15FE5AA1" w14:textId="77777777" w:rsidR="0065208D" w:rsidRPr="0065208D" w:rsidRDefault="0065208D" w:rsidP="0065208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9E78B82" w14:textId="398610F9" w:rsidR="0065208D" w:rsidRPr="0065208D" w:rsidRDefault="0065208D" w:rsidP="0065208D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236" w:type="dxa"/>
          </w:tcPr>
          <w:p w14:paraId="22DFDCD6" w14:textId="77777777" w:rsidR="0065208D" w:rsidRPr="0065208D" w:rsidRDefault="0065208D" w:rsidP="0065208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0127B2B8" w14:textId="1D4396E5" w:rsidR="0065208D" w:rsidRPr="0065208D" w:rsidRDefault="0065208D" w:rsidP="0065208D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6520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B00006D" w14:textId="77777777" w:rsidR="0065208D" w:rsidRPr="0065208D" w:rsidRDefault="0065208D" w:rsidP="0065208D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A1D4FA7" w14:textId="77777777" w:rsidR="0065208D" w:rsidRPr="0065208D" w:rsidRDefault="0065208D" w:rsidP="0065208D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6520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185C15D" w14:textId="77777777" w:rsidR="0065208D" w:rsidRPr="0065208D" w:rsidRDefault="0065208D" w:rsidP="0065208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1357E4D4" w14:textId="677BFCDC" w:rsidR="0065208D" w:rsidRPr="0065208D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236" w:type="dxa"/>
          </w:tcPr>
          <w:p w14:paraId="2DF25CE7" w14:textId="77777777" w:rsidR="0065208D" w:rsidRPr="0065208D" w:rsidRDefault="0065208D" w:rsidP="0065208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5E2D31F" w14:textId="5C95F09D" w:rsidR="0065208D" w:rsidRPr="0065208D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236" w:type="dxa"/>
          </w:tcPr>
          <w:p w14:paraId="29CA37DC" w14:textId="77777777" w:rsidR="0065208D" w:rsidRPr="0065208D" w:rsidRDefault="0065208D" w:rsidP="0065208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4DCDC677" w14:textId="1E2F9F30" w:rsidR="0065208D" w:rsidRPr="0065208D" w:rsidRDefault="0065208D" w:rsidP="00625D60">
            <w:pPr>
              <w:tabs>
                <w:tab w:val="decimal" w:pos="465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6520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A43B15F" w14:textId="77777777" w:rsidR="0065208D" w:rsidRPr="0065208D" w:rsidRDefault="0065208D" w:rsidP="0065208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1F88A2A" w14:textId="066F7169" w:rsidR="0065208D" w:rsidRPr="0065208D" w:rsidRDefault="0065208D" w:rsidP="0065208D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5208D">
              <w:rPr>
                <w:rFonts w:ascii="Angsana New" w:hAnsi="Angsana New"/>
                <w:szCs w:val="22"/>
              </w:rPr>
              <w:t>18.60</w:t>
            </w:r>
          </w:p>
        </w:tc>
      </w:tr>
      <w:tr w:rsidR="0065208D" w:rsidRPr="008860F2" w14:paraId="17D34547" w14:textId="77777777" w:rsidTr="00133AD9">
        <w:tc>
          <w:tcPr>
            <w:tcW w:w="2274" w:type="dxa"/>
            <w:gridSpan w:val="2"/>
          </w:tcPr>
          <w:p w14:paraId="07D443E8" w14:textId="77777777" w:rsidR="0065208D" w:rsidRPr="008860F2" w:rsidRDefault="0065208D" w:rsidP="0065208D">
            <w:pPr>
              <w:spacing w:line="240" w:lineRule="auto"/>
              <w:ind w:left="252" w:right="-108" w:hanging="252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แกรนด์ ยูนิตี้ ดิเวลล็อป</w:t>
            </w:r>
          </w:p>
        </w:tc>
        <w:tc>
          <w:tcPr>
            <w:tcW w:w="1917" w:type="dxa"/>
          </w:tcPr>
          <w:p w14:paraId="753DC577" w14:textId="77777777" w:rsidR="0065208D" w:rsidRPr="008860F2" w:rsidRDefault="0065208D" w:rsidP="0065208D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cs/>
                <w:lang w:bidi="th-TH"/>
              </w:rPr>
              <w:t xml:space="preserve">  </w:t>
            </w:r>
          </w:p>
        </w:tc>
        <w:tc>
          <w:tcPr>
            <w:tcW w:w="794" w:type="dxa"/>
          </w:tcPr>
          <w:p w14:paraId="5DCD4A2F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0" w:type="dxa"/>
          </w:tcPr>
          <w:p w14:paraId="27A3D2E7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4" w:type="dxa"/>
          </w:tcPr>
          <w:p w14:paraId="52DEBBFD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55" w:type="dxa"/>
          </w:tcPr>
          <w:p w14:paraId="45DEAB1B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A570E9E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48D874C7" w14:textId="77777777" w:rsidR="0065208D" w:rsidRPr="0065208D" w:rsidRDefault="0065208D" w:rsidP="0065208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3304C4AB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8F9ADCF" w14:textId="77777777" w:rsidR="0065208D" w:rsidRPr="0065208D" w:rsidRDefault="0065208D" w:rsidP="0065208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7D8DC84B" w14:textId="77777777" w:rsidR="0065208D" w:rsidRPr="0065208D" w:rsidRDefault="0065208D" w:rsidP="0065208D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349ED3E" w14:textId="77777777" w:rsidR="0065208D" w:rsidRPr="0065208D" w:rsidRDefault="0065208D" w:rsidP="0065208D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061F3114" w14:textId="77777777" w:rsidR="0065208D" w:rsidRPr="0065208D" w:rsidRDefault="0065208D" w:rsidP="0065208D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5AA7FAA" w14:textId="77777777" w:rsidR="0065208D" w:rsidRPr="0065208D" w:rsidRDefault="0065208D" w:rsidP="0065208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28F08DD4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2F7DB53D" w14:textId="77777777" w:rsidR="0065208D" w:rsidRPr="0065208D" w:rsidRDefault="0065208D" w:rsidP="0065208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049EB9FC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8519D56" w14:textId="77777777" w:rsidR="0065208D" w:rsidRPr="0065208D" w:rsidRDefault="0065208D" w:rsidP="0065208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4E0DCD33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279"/>
                <w:tab w:val="left" w:pos="372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</w:tcPr>
          <w:p w14:paraId="0285F905" w14:textId="77777777" w:rsidR="0065208D" w:rsidRPr="0065208D" w:rsidRDefault="0065208D" w:rsidP="0065208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68AEDFF9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65208D" w:rsidRPr="008860F2" w14:paraId="6B178A7D" w14:textId="77777777" w:rsidTr="00133AD9">
        <w:tc>
          <w:tcPr>
            <w:tcW w:w="2274" w:type="dxa"/>
            <w:gridSpan w:val="2"/>
          </w:tcPr>
          <w:p w14:paraId="1F157BE7" w14:textId="77777777" w:rsidR="0065208D" w:rsidRPr="008860F2" w:rsidRDefault="0065208D" w:rsidP="0065208D">
            <w:pPr>
              <w:ind w:left="180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 xml:space="preserve">  เมนท์ จำกัด  (</w:t>
            </w:r>
            <w:r w:rsidRPr="008860F2">
              <w:rPr>
                <w:rFonts w:ascii="Angsana New" w:hAnsi="Angsana New"/>
                <w:sz w:val="22"/>
                <w:szCs w:val="22"/>
                <w:lang w:eastAsia="ko-KR"/>
              </w:rPr>
              <w:t>“GRAND</w:t>
            </w:r>
            <w:r w:rsidRPr="008860F2">
              <w:rPr>
                <w:rFonts w:ascii="Angsana New" w:hAnsi="Angsana New"/>
                <w:sz w:val="22"/>
                <w:szCs w:val="22"/>
                <w:lang w:eastAsia="ko-KR"/>
              </w:rPr>
              <w:br/>
              <w:t xml:space="preserve">  UNITY”</w:t>
            </w: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1917" w:type="dxa"/>
          </w:tcPr>
          <w:p w14:paraId="163F0EDC" w14:textId="77777777" w:rsidR="0065208D" w:rsidRPr="008860F2" w:rsidRDefault="0065208D" w:rsidP="0065208D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พัฒนาอสังหาริมทรัพย์</w:t>
            </w:r>
          </w:p>
          <w:p w14:paraId="0C29BB68" w14:textId="77777777" w:rsidR="0065208D" w:rsidRPr="008860F2" w:rsidRDefault="0065208D" w:rsidP="0065208D">
            <w:pPr>
              <w:pStyle w:val="acctfourfigures"/>
              <w:tabs>
                <w:tab w:val="clear" w:pos="765"/>
              </w:tabs>
              <w:spacing w:line="240" w:lineRule="auto"/>
              <w:ind w:left="234" w:right="-378" w:hanging="162"/>
              <w:rPr>
                <w:rFonts w:ascii="Angsana New" w:hAnsi="Angsana New"/>
                <w:szCs w:val="22"/>
              </w:rPr>
            </w:pPr>
            <w:r w:rsidRPr="008860F2">
              <w:rPr>
                <w:rFonts w:ascii="Angsana New" w:hAnsi="Angsana New"/>
                <w:szCs w:val="22"/>
                <w:cs/>
                <w:lang w:bidi="th-TH"/>
              </w:rPr>
              <w:t xml:space="preserve">   </w:t>
            </w:r>
            <w:r w:rsidRPr="008860F2">
              <w:rPr>
                <w:rFonts w:ascii="Angsana New" w:hAnsi="Angsana New"/>
                <w:szCs w:val="22"/>
                <w:rtl/>
                <w:cs/>
                <w:lang w:bidi="th-TH"/>
              </w:rPr>
              <w:t>(คอนโดมิเนียม)</w:t>
            </w:r>
          </w:p>
        </w:tc>
        <w:tc>
          <w:tcPr>
            <w:tcW w:w="794" w:type="dxa"/>
          </w:tcPr>
          <w:p w14:paraId="39C16030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097E9CB6" w14:textId="4A93DE3D" w:rsidR="0065208D" w:rsidRPr="0065208D" w:rsidRDefault="0065208D" w:rsidP="0065208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20" w:type="dxa"/>
          </w:tcPr>
          <w:p w14:paraId="4B87D598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38B7EF74" w14:textId="351A085A" w:rsidR="0065208D" w:rsidRPr="0065208D" w:rsidRDefault="0065208D" w:rsidP="0065208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74" w:type="dxa"/>
          </w:tcPr>
          <w:p w14:paraId="33973690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bidi="th-TH"/>
              </w:rPr>
            </w:pPr>
          </w:p>
          <w:p w14:paraId="148BBEDA" w14:textId="4B14F393" w:rsidR="0065208D" w:rsidRPr="0065208D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855" w:type="dxa"/>
          </w:tcPr>
          <w:p w14:paraId="153769F6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bidi="th-TH"/>
              </w:rPr>
            </w:pPr>
          </w:p>
          <w:p w14:paraId="48E9A5BF" w14:textId="09E8BEC3" w:rsidR="0065208D" w:rsidRPr="0065208D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720" w:type="dxa"/>
          </w:tcPr>
          <w:p w14:paraId="2A3147D5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ADB9F2E" w14:textId="3F9D9131" w:rsidR="0065208D" w:rsidRPr="0065208D" w:rsidRDefault="0065208D" w:rsidP="0065208D">
            <w:pPr>
              <w:pStyle w:val="acctfourfigures"/>
              <w:tabs>
                <w:tab w:val="clear" w:pos="765"/>
                <w:tab w:val="decimal" w:pos="30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721.80</w:t>
            </w:r>
          </w:p>
        </w:tc>
        <w:tc>
          <w:tcPr>
            <w:tcW w:w="236" w:type="dxa"/>
          </w:tcPr>
          <w:p w14:paraId="56768FB6" w14:textId="77777777" w:rsidR="0065208D" w:rsidRPr="0065208D" w:rsidRDefault="0065208D" w:rsidP="0065208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F27CF3D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9B48AEB" w14:textId="35465E55" w:rsidR="0065208D" w:rsidRPr="0065208D" w:rsidRDefault="0065208D" w:rsidP="0065208D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721.80</w:t>
            </w:r>
          </w:p>
        </w:tc>
        <w:tc>
          <w:tcPr>
            <w:tcW w:w="236" w:type="dxa"/>
          </w:tcPr>
          <w:p w14:paraId="6E4221AD" w14:textId="77777777" w:rsidR="0065208D" w:rsidRPr="0065208D" w:rsidRDefault="0065208D" w:rsidP="0065208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4500A369" w14:textId="77777777" w:rsidR="0065208D" w:rsidRPr="0065208D" w:rsidRDefault="0065208D" w:rsidP="0065208D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3E8AD5DC" w14:textId="4489D347" w:rsidR="0065208D" w:rsidRPr="0065208D" w:rsidRDefault="0065208D" w:rsidP="0065208D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6520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F3B1C48" w14:textId="77777777" w:rsidR="0065208D" w:rsidRPr="0065208D" w:rsidRDefault="0065208D" w:rsidP="0065208D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9B8DB4F" w14:textId="77777777" w:rsidR="0065208D" w:rsidRPr="0065208D" w:rsidRDefault="0065208D" w:rsidP="0065208D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53C247EE" w14:textId="77777777" w:rsidR="0065208D" w:rsidRPr="0065208D" w:rsidRDefault="0065208D" w:rsidP="0065208D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6520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F4E5452" w14:textId="77777777" w:rsidR="0065208D" w:rsidRPr="0065208D" w:rsidRDefault="0065208D" w:rsidP="0065208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1AA0645B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2BD6002" w14:textId="1636C822" w:rsidR="0065208D" w:rsidRPr="0065208D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721.80</w:t>
            </w:r>
          </w:p>
        </w:tc>
        <w:tc>
          <w:tcPr>
            <w:tcW w:w="236" w:type="dxa"/>
          </w:tcPr>
          <w:p w14:paraId="3618EDB1" w14:textId="77777777" w:rsidR="0065208D" w:rsidRPr="0065208D" w:rsidRDefault="0065208D" w:rsidP="0065208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307421B" w14:textId="77777777" w:rsidR="0065208D" w:rsidRPr="0065208D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1318507" w14:textId="587FDC80" w:rsidR="0065208D" w:rsidRPr="0065208D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98" w:right="-288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721.80</w:t>
            </w:r>
          </w:p>
        </w:tc>
        <w:tc>
          <w:tcPr>
            <w:tcW w:w="236" w:type="dxa"/>
          </w:tcPr>
          <w:p w14:paraId="63C91969" w14:textId="77777777" w:rsidR="0065208D" w:rsidRPr="0065208D" w:rsidRDefault="0065208D" w:rsidP="0065208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73C2B4B6" w14:textId="77777777" w:rsidR="0065208D" w:rsidRPr="0065208D" w:rsidRDefault="0065208D" w:rsidP="0065208D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2ACCFA05" w14:textId="0985116F" w:rsidR="0065208D" w:rsidRPr="0065208D" w:rsidRDefault="0065208D" w:rsidP="00AF2423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65208D">
              <w:rPr>
                <w:rFonts w:ascii="Angsana New" w:hAnsi="Angsana New"/>
                <w:sz w:val="22"/>
                <w:szCs w:val="22"/>
              </w:rPr>
              <w:t>100.20</w:t>
            </w:r>
          </w:p>
        </w:tc>
        <w:tc>
          <w:tcPr>
            <w:tcW w:w="270" w:type="dxa"/>
          </w:tcPr>
          <w:p w14:paraId="14A05BA0" w14:textId="77777777" w:rsidR="0065208D" w:rsidRPr="0065208D" w:rsidRDefault="0065208D" w:rsidP="0065208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2D0CF8D" w14:textId="77777777" w:rsidR="0065208D" w:rsidRPr="0065208D" w:rsidRDefault="0065208D" w:rsidP="0065208D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62BF972D" w14:textId="2FB72812" w:rsidR="0065208D" w:rsidRPr="0065208D" w:rsidRDefault="0065208D" w:rsidP="006A2333">
            <w:pPr>
              <w:pStyle w:val="acctfourfigures"/>
              <w:tabs>
                <w:tab w:val="clear" w:pos="765"/>
                <w:tab w:val="decimal" w:pos="106"/>
                <w:tab w:val="left" w:pos="327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  <w:r w:rsidRPr="0065208D">
              <w:rPr>
                <w:rFonts w:ascii="Angsana New" w:hAnsi="Angsana New"/>
                <w:szCs w:val="22"/>
              </w:rPr>
              <w:t>180.60</w:t>
            </w:r>
          </w:p>
        </w:tc>
      </w:tr>
    </w:tbl>
    <w:tbl>
      <w:tblPr>
        <w:tblW w:w="1519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244"/>
        <w:gridCol w:w="1886"/>
        <w:gridCol w:w="719"/>
        <w:gridCol w:w="809"/>
        <w:gridCol w:w="809"/>
        <w:gridCol w:w="900"/>
        <w:gridCol w:w="720"/>
        <w:gridCol w:w="236"/>
        <w:gridCol w:w="754"/>
        <w:gridCol w:w="236"/>
        <w:gridCol w:w="7"/>
        <w:gridCol w:w="772"/>
        <w:gridCol w:w="243"/>
        <w:gridCol w:w="7"/>
        <w:gridCol w:w="790"/>
        <w:gridCol w:w="7"/>
        <w:gridCol w:w="236"/>
        <w:gridCol w:w="769"/>
        <w:gridCol w:w="236"/>
        <w:gridCol w:w="744"/>
        <w:gridCol w:w="282"/>
        <w:gridCol w:w="7"/>
        <w:gridCol w:w="714"/>
        <w:gridCol w:w="236"/>
        <w:gridCol w:w="824"/>
        <w:gridCol w:w="10"/>
      </w:tblGrid>
      <w:tr w:rsidR="00EC7976" w:rsidRPr="008860F2" w14:paraId="1595590B" w14:textId="77777777" w:rsidTr="004556FC">
        <w:trPr>
          <w:gridAfter w:val="1"/>
          <w:wAfter w:w="10" w:type="dxa"/>
          <w:trHeight w:val="369"/>
          <w:tblHeader/>
        </w:trPr>
        <w:tc>
          <w:tcPr>
            <w:tcW w:w="2244" w:type="dxa"/>
          </w:tcPr>
          <w:p w14:paraId="4A0FEE56" w14:textId="77777777" w:rsidR="00EC7976" w:rsidRPr="008860F2" w:rsidRDefault="00EC7976" w:rsidP="00175E53">
            <w:pPr>
              <w:pStyle w:val="block"/>
              <w:spacing w:after="0" w:line="240" w:lineRule="auto"/>
              <w:ind w:left="126" w:firstLine="21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86" w:type="dxa"/>
          </w:tcPr>
          <w:p w14:paraId="60373CE5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1057" w:type="dxa"/>
            <w:gridSpan w:val="23"/>
          </w:tcPr>
          <w:p w14:paraId="42280D5C" w14:textId="77777777" w:rsidR="00EC7976" w:rsidRPr="008860F2" w:rsidDel="00685444" w:rsidRDefault="00EC7976" w:rsidP="008E209D">
            <w:pPr>
              <w:pStyle w:val="block"/>
              <w:spacing w:after="0" w:line="240" w:lineRule="auto"/>
              <w:ind w:left="-126" w:right="-9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Cs w:val="22"/>
                <w:cs/>
              </w:rPr>
              <w:t>งบการเงินเฉพาะกิจการ</w:t>
            </w:r>
          </w:p>
        </w:tc>
      </w:tr>
      <w:tr w:rsidR="00EC7976" w:rsidRPr="008860F2" w14:paraId="08509BD6" w14:textId="77777777" w:rsidTr="004556FC">
        <w:trPr>
          <w:gridAfter w:val="1"/>
          <w:wAfter w:w="10" w:type="dxa"/>
          <w:tblHeader/>
        </w:trPr>
        <w:tc>
          <w:tcPr>
            <w:tcW w:w="2244" w:type="dxa"/>
          </w:tcPr>
          <w:p w14:paraId="1D85AD93" w14:textId="77777777" w:rsidR="00EC7976" w:rsidRPr="008860F2" w:rsidRDefault="00EC7976" w:rsidP="008E209D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86" w:type="dxa"/>
          </w:tcPr>
          <w:p w14:paraId="2C60AB2F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1393E831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528" w:type="dxa"/>
            <w:gridSpan w:val="2"/>
          </w:tcPr>
          <w:p w14:paraId="2C3F6988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1709" w:type="dxa"/>
            <w:gridSpan w:val="2"/>
          </w:tcPr>
          <w:p w14:paraId="17C0560F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48B23426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1710" w:type="dxa"/>
            <w:gridSpan w:val="3"/>
          </w:tcPr>
          <w:p w14:paraId="77876035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1F82B942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วิธีราคาทุน</w:t>
            </w:r>
          </w:p>
        </w:tc>
        <w:tc>
          <w:tcPr>
            <w:tcW w:w="243" w:type="dxa"/>
            <w:gridSpan w:val="2"/>
          </w:tcPr>
          <w:p w14:paraId="7509D0F2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19" w:type="dxa"/>
            <w:gridSpan w:val="5"/>
          </w:tcPr>
          <w:p w14:paraId="14A1C80E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1D84898B" w14:textId="77777777" w:rsidR="00EC7976" w:rsidRPr="008860F2" w:rsidDel="00685444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การด้อยค่า</w:t>
            </w:r>
          </w:p>
        </w:tc>
        <w:tc>
          <w:tcPr>
            <w:tcW w:w="236" w:type="dxa"/>
          </w:tcPr>
          <w:p w14:paraId="009D65C7" w14:textId="77777777" w:rsidR="00EC7976" w:rsidRPr="008860F2" w:rsidDel="00685444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49" w:type="dxa"/>
            <w:gridSpan w:val="3"/>
          </w:tcPr>
          <w:p w14:paraId="31563353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52FBBB30" w14:textId="77777777" w:rsidR="00EC7976" w:rsidRPr="008860F2" w:rsidDel="00685444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ราคาทุน</w:t>
            </w:r>
            <w:r w:rsidRPr="008860F2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282" w:type="dxa"/>
          </w:tcPr>
          <w:p w14:paraId="1E490315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7208084E" w14:textId="77777777" w:rsidR="00EC7976" w:rsidRPr="008860F2" w:rsidDel="00685444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1" w:type="dxa"/>
            <w:gridSpan w:val="4"/>
            <w:vAlign w:val="bottom"/>
          </w:tcPr>
          <w:p w14:paraId="7751E77B" w14:textId="77777777" w:rsidR="000D4CEA" w:rsidRPr="008860F2" w:rsidRDefault="000D4CEA" w:rsidP="000D4CEA">
            <w:pPr>
              <w:pStyle w:val="block"/>
              <w:spacing w:after="0" w:line="240" w:lineRule="auto"/>
              <w:ind w:left="-126" w:right="-9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เงินปันผลรับ</w:t>
            </w:r>
          </w:p>
          <w:p w14:paraId="393383B5" w14:textId="1C2A419D" w:rsidR="00EC7976" w:rsidRPr="008860F2" w:rsidDel="00685444" w:rsidRDefault="000D4CEA" w:rsidP="000D4CEA">
            <w:pPr>
              <w:pStyle w:val="block"/>
              <w:spacing w:after="0" w:line="240" w:lineRule="auto"/>
              <w:ind w:left="-126" w:right="-9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860F2">
              <w:rPr>
                <w:rFonts w:asciiTheme="majorBidi" w:hAnsiTheme="majorBidi" w:cstheme="majorBidi"/>
                <w:szCs w:val="22"/>
                <w:cs/>
                <w:lang w:bidi="th-TH"/>
              </w:rPr>
              <w:t>สำหรับปี</w:t>
            </w:r>
          </w:p>
        </w:tc>
      </w:tr>
      <w:tr w:rsidR="006C519F" w:rsidRPr="008860F2" w14:paraId="61B6FDEB" w14:textId="77777777" w:rsidTr="004556FC">
        <w:trPr>
          <w:gridAfter w:val="1"/>
          <w:wAfter w:w="10" w:type="dxa"/>
          <w:tblHeader/>
        </w:trPr>
        <w:tc>
          <w:tcPr>
            <w:tcW w:w="2244" w:type="dxa"/>
          </w:tcPr>
          <w:p w14:paraId="1777157F" w14:textId="77777777" w:rsidR="006C519F" w:rsidRPr="008860F2" w:rsidRDefault="006C519F" w:rsidP="006C519F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86" w:type="dxa"/>
          </w:tcPr>
          <w:p w14:paraId="4E8057D1" w14:textId="77777777" w:rsidR="006C519F" w:rsidRPr="008860F2" w:rsidRDefault="006C519F" w:rsidP="006C519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2CB5CCFC" w14:textId="156E8418" w:rsidR="006C519F" w:rsidRPr="008860F2" w:rsidRDefault="006C519F" w:rsidP="006C519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809" w:type="dxa"/>
          </w:tcPr>
          <w:p w14:paraId="5585B424" w14:textId="5A196E9F" w:rsidR="006C519F" w:rsidRPr="008860F2" w:rsidRDefault="006C519F" w:rsidP="006C519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809" w:type="dxa"/>
          </w:tcPr>
          <w:p w14:paraId="055CA5B2" w14:textId="6B1DFDAA" w:rsidR="006C519F" w:rsidRPr="008860F2" w:rsidRDefault="006C519F" w:rsidP="006C519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</w:tcPr>
          <w:p w14:paraId="4E4D3E42" w14:textId="2AB9D1A9" w:rsidR="006C519F" w:rsidRPr="008860F2" w:rsidRDefault="006C519F" w:rsidP="006C519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720" w:type="dxa"/>
          </w:tcPr>
          <w:p w14:paraId="045A4458" w14:textId="36156135" w:rsidR="006C519F" w:rsidRPr="008860F2" w:rsidRDefault="006C519F" w:rsidP="006C519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15FC99B2" w14:textId="77777777" w:rsidR="006C519F" w:rsidRPr="008860F2" w:rsidRDefault="006C519F" w:rsidP="006C519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16A0FE35" w14:textId="6AFDB325" w:rsidR="006C519F" w:rsidRPr="008860F2" w:rsidRDefault="006C519F" w:rsidP="006C519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243" w:type="dxa"/>
            <w:gridSpan w:val="2"/>
          </w:tcPr>
          <w:p w14:paraId="3945081A" w14:textId="77777777" w:rsidR="006C519F" w:rsidRPr="008860F2" w:rsidRDefault="006C519F" w:rsidP="006C519F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2" w:type="dxa"/>
          </w:tcPr>
          <w:p w14:paraId="2854A6E9" w14:textId="75228EF9" w:rsidR="006C519F" w:rsidRPr="008860F2" w:rsidRDefault="006C519F" w:rsidP="006C519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250" w:type="dxa"/>
            <w:gridSpan w:val="2"/>
          </w:tcPr>
          <w:p w14:paraId="52940DD6" w14:textId="77777777" w:rsidR="006C519F" w:rsidRPr="008860F2" w:rsidRDefault="006C519F" w:rsidP="006C519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14E3B8BD" w14:textId="49D3D041" w:rsidR="006C519F" w:rsidRPr="008860F2" w:rsidRDefault="006C519F" w:rsidP="006C519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236" w:type="dxa"/>
          </w:tcPr>
          <w:p w14:paraId="7F32F702" w14:textId="77777777" w:rsidR="006C519F" w:rsidRPr="008860F2" w:rsidRDefault="006C519F" w:rsidP="006C519F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</w:tcPr>
          <w:p w14:paraId="613B0B73" w14:textId="745A766F" w:rsidR="006C519F" w:rsidRPr="008860F2" w:rsidRDefault="006C519F" w:rsidP="006C519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31332135" w14:textId="77777777" w:rsidR="006C519F" w:rsidRPr="008860F2" w:rsidRDefault="006C519F" w:rsidP="006C519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4" w:type="dxa"/>
          </w:tcPr>
          <w:p w14:paraId="118DAD59" w14:textId="4D7E8792" w:rsidR="006C519F" w:rsidRPr="008860F2" w:rsidRDefault="006C519F" w:rsidP="006C519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282" w:type="dxa"/>
          </w:tcPr>
          <w:p w14:paraId="033FE090" w14:textId="77777777" w:rsidR="006C519F" w:rsidRPr="008860F2" w:rsidRDefault="006C519F" w:rsidP="006C519F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14:paraId="4496B4C0" w14:textId="40CB7E8F" w:rsidR="006C519F" w:rsidRPr="008860F2" w:rsidRDefault="006C519F" w:rsidP="006C519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64A10BAF" w14:textId="77777777" w:rsidR="006C519F" w:rsidRPr="008860F2" w:rsidRDefault="006C519F" w:rsidP="006C519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114A1291" w14:textId="59C316DA" w:rsidR="006C519F" w:rsidRPr="008860F2" w:rsidRDefault="006C519F" w:rsidP="006C519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</w:tr>
      <w:tr w:rsidR="006C519F" w:rsidRPr="008860F2" w14:paraId="0A4074E9" w14:textId="77777777" w:rsidTr="004556FC">
        <w:trPr>
          <w:gridAfter w:val="1"/>
          <w:wAfter w:w="10" w:type="dxa"/>
          <w:tblHeader/>
        </w:trPr>
        <w:tc>
          <w:tcPr>
            <w:tcW w:w="2244" w:type="dxa"/>
          </w:tcPr>
          <w:p w14:paraId="443817E2" w14:textId="77777777" w:rsidR="006C519F" w:rsidRPr="008860F2" w:rsidRDefault="006C519F" w:rsidP="006C519F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86" w:type="dxa"/>
          </w:tcPr>
          <w:p w14:paraId="36F90814" w14:textId="77777777" w:rsidR="006C519F" w:rsidRPr="008860F2" w:rsidRDefault="006C519F" w:rsidP="006C519F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528" w:type="dxa"/>
            <w:gridSpan w:val="2"/>
          </w:tcPr>
          <w:p w14:paraId="0AB7ABFA" w14:textId="77777777" w:rsidR="006C519F" w:rsidRPr="008860F2" w:rsidRDefault="006C519F" w:rsidP="006C519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i/>
                <w:iCs/>
                <w:szCs w:val="22"/>
                <w:cs/>
                <w:lang w:val="en-US" w:bidi="th-TH"/>
              </w:rPr>
              <w:t>(ร้อยละ)</w:t>
            </w:r>
          </w:p>
        </w:tc>
        <w:tc>
          <w:tcPr>
            <w:tcW w:w="9529" w:type="dxa"/>
            <w:gridSpan w:val="21"/>
          </w:tcPr>
          <w:p w14:paraId="434D5EF3" w14:textId="77777777" w:rsidR="006C519F" w:rsidRPr="008860F2" w:rsidRDefault="006C519F" w:rsidP="006C519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i/>
                <w:iCs/>
                <w:szCs w:val="22"/>
                <w:cs/>
                <w:lang w:val="en-US" w:bidi="th-TH"/>
              </w:rPr>
              <w:t>(ล้านบาท)</w:t>
            </w:r>
          </w:p>
        </w:tc>
      </w:tr>
      <w:tr w:rsidR="0065208D" w:rsidRPr="008860F2" w14:paraId="77BC3CE7" w14:textId="77777777" w:rsidTr="004556FC">
        <w:trPr>
          <w:gridAfter w:val="1"/>
          <w:wAfter w:w="10" w:type="dxa"/>
        </w:trPr>
        <w:tc>
          <w:tcPr>
            <w:tcW w:w="2244" w:type="dxa"/>
          </w:tcPr>
          <w:p w14:paraId="4797DB6B" w14:textId="359800AC" w:rsidR="0065208D" w:rsidRPr="00624804" w:rsidRDefault="004556FC" w:rsidP="0065208D">
            <w:pPr>
              <w:spacing w:line="240" w:lineRule="auto"/>
              <w:ind w:left="121" w:right="-108" w:hanging="121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Cs w:val="22"/>
                <w:cs/>
              </w:rPr>
              <w:t>บริษัทย่อยทางตรง</w:t>
            </w:r>
          </w:p>
        </w:tc>
        <w:tc>
          <w:tcPr>
            <w:tcW w:w="1886" w:type="dxa"/>
          </w:tcPr>
          <w:p w14:paraId="74C6142D" w14:textId="436450ED" w:rsidR="0065208D" w:rsidRPr="008860F2" w:rsidRDefault="0065208D" w:rsidP="0065208D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19" w:type="dxa"/>
          </w:tcPr>
          <w:p w14:paraId="367B5C2D" w14:textId="40CE3F6F" w:rsidR="0065208D" w:rsidRPr="004E1E22" w:rsidRDefault="0065208D" w:rsidP="00F36B6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9" w:type="dxa"/>
          </w:tcPr>
          <w:p w14:paraId="57167C48" w14:textId="091D36DC" w:rsidR="0065208D" w:rsidRPr="004E1E22" w:rsidRDefault="0065208D" w:rsidP="0065208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4AABAF0" w14:textId="368AE26D" w:rsidR="0065208D" w:rsidRPr="004E1E22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4D2486D" w14:textId="6CC401ED" w:rsidR="0065208D" w:rsidRPr="004E1E22" w:rsidRDefault="0065208D" w:rsidP="0065208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BB4A142" w14:textId="0B6CECC5" w:rsidR="0065208D" w:rsidRPr="004E1E22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B9B4AA0" w14:textId="77777777" w:rsidR="0065208D" w:rsidRPr="004E1E22" w:rsidRDefault="0065208D" w:rsidP="0065208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38200EA5" w14:textId="6B753B32" w:rsidR="0065208D" w:rsidRPr="004E1E22" w:rsidRDefault="0065208D" w:rsidP="00F35BA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43" w:type="dxa"/>
            <w:gridSpan w:val="2"/>
          </w:tcPr>
          <w:p w14:paraId="40DE9866" w14:textId="77777777" w:rsidR="0065208D" w:rsidRPr="004E1E22" w:rsidRDefault="0065208D" w:rsidP="0065208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2" w:type="dxa"/>
          </w:tcPr>
          <w:p w14:paraId="4C688C45" w14:textId="5148A881" w:rsidR="0065208D" w:rsidRPr="004E1E22" w:rsidRDefault="0065208D" w:rsidP="0065208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</w:tcPr>
          <w:p w14:paraId="61DA1D76" w14:textId="77777777" w:rsidR="0065208D" w:rsidRPr="004E1E22" w:rsidRDefault="0065208D" w:rsidP="0065208D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017160DF" w14:textId="00BF9876" w:rsidR="0065208D" w:rsidRPr="004E1E22" w:rsidRDefault="0065208D" w:rsidP="0065208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759DF8F1" w14:textId="77777777" w:rsidR="0065208D" w:rsidRPr="004E1E22" w:rsidRDefault="0065208D" w:rsidP="0065208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</w:tcPr>
          <w:p w14:paraId="43AC15A6" w14:textId="544F4965" w:rsidR="0065208D" w:rsidRPr="004E1E22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3BC7591F" w14:textId="77777777" w:rsidR="0065208D" w:rsidRPr="004E1E22" w:rsidRDefault="0065208D" w:rsidP="0065208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</w:tcPr>
          <w:p w14:paraId="0BD342E1" w14:textId="3DADEC4E" w:rsidR="0065208D" w:rsidRPr="004E1E22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82" w:type="dxa"/>
          </w:tcPr>
          <w:p w14:paraId="42B975D9" w14:textId="77777777" w:rsidR="0065208D" w:rsidRPr="004E1E22" w:rsidRDefault="0065208D" w:rsidP="0065208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14:paraId="513773C9" w14:textId="619574C7" w:rsidR="0065208D" w:rsidRPr="004E1E22" w:rsidRDefault="0065208D" w:rsidP="007104AB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5761BAB0" w14:textId="77777777" w:rsidR="0065208D" w:rsidRPr="004E1E22" w:rsidRDefault="0065208D" w:rsidP="0065208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54631227" w14:textId="09E2EC72" w:rsidR="0065208D" w:rsidRPr="004E1E22" w:rsidRDefault="0065208D" w:rsidP="00866BD0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4556FC" w:rsidRPr="008860F2" w14:paraId="132A68E1" w14:textId="77777777" w:rsidTr="004556FC">
        <w:trPr>
          <w:gridAfter w:val="1"/>
          <w:wAfter w:w="10" w:type="dxa"/>
        </w:trPr>
        <w:tc>
          <w:tcPr>
            <w:tcW w:w="2244" w:type="dxa"/>
          </w:tcPr>
          <w:p w14:paraId="1334D9BE" w14:textId="77777777" w:rsidR="004556FC" w:rsidRPr="004556FC" w:rsidRDefault="004556FC" w:rsidP="004556FC">
            <w:pPr>
              <w:spacing w:line="240" w:lineRule="auto"/>
              <w:ind w:left="270" w:right="-108" w:hanging="270"/>
              <w:jc w:val="left"/>
              <w:rPr>
                <w:rFonts w:ascii="Angsana New" w:hAnsi="Angsana New"/>
                <w:sz w:val="22"/>
                <w:szCs w:val="22"/>
                <w:lang w:eastAsia="ko-KR"/>
              </w:rPr>
            </w:pPr>
            <w:r w:rsidRPr="004556FC">
              <w:rPr>
                <w:rFonts w:ascii="Angsana New" w:hAnsi="Angsana New"/>
                <w:sz w:val="22"/>
                <w:szCs w:val="22"/>
                <w:cs/>
                <w:lang w:eastAsia="ko-KR"/>
              </w:rPr>
              <w:t xml:space="preserve">บริษัท เฟรเซอร์ส พร็อพเพอร์ตี้ </w:t>
            </w:r>
          </w:p>
          <w:p w14:paraId="6D91F9A1" w14:textId="77777777" w:rsidR="004556FC" w:rsidRPr="004556FC" w:rsidRDefault="004556FC" w:rsidP="005D2E44">
            <w:pPr>
              <w:spacing w:line="240" w:lineRule="auto"/>
              <w:ind w:left="257" w:right="-108" w:hanging="270"/>
              <w:jc w:val="left"/>
              <w:rPr>
                <w:rFonts w:ascii="Angsana New" w:hAnsi="Angsana New"/>
                <w:sz w:val="22"/>
                <w:szCs w:val="22"/>
                <w:lang w:eastAsia="ko-KR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eastAsia="ko-KR"/>
              </w:rPr>
              <w:t xml:space="preserve">       </w:t>
            </w:r>
            <w:r w:rsidRPr="004556FC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คอมเมอร์เชียล แอสเสท แมนเนจเม้นท์ (ประเทศไทย) จำกัด (เดิมชื่อ บริษัท ยูนิเวนเจอร์ รีท</w:t>
            </w:r>
          </w:p>
          <w:p w14:paraId="11FD85EE" w14:textId="14228AC1" w:rsidR="004556FC" w:rsidRPr="00624804" w:rsidRDefault="004556FC" w:rsidP="004556FC">
            <w:pPr>
              <w:spacing w:line="240" w:lineRule="auto"/>
              <w:ind w:left="121" w:right="-108" w:hanging="121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eastAsia="ko-KR"/>
              </w:rPr>
              <w:t xml:space="preserve">        </w:t>
            </w:r>
            <w:r w:rsidRPr="004556FC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แมเนจเม้นท์ จำกัด)</w:t>
            </w:r>
          </w:p>
        </w:tc>
        <w:tc>
          <w:tcPr>
            <w:tcW w:w="1886" w:type="dxa"/>
          </w:tcPr>
          <w:p w14:paraId="62486EB2" w14:textId="77777777" w:rsidR="004556FC" w:rsidRPr="004556FC" w:rsidRDefault="004556FC" w:rsidP="004556FC">
            <w:pPr>
              <w:pStyle w:val="acctfourfigures"/>
              <w:spacing w:line="240" w:lineRule="auto"/>
              <w:ind w:left="162" w:hanging="162"/>
              <w:rPr>
                <w:rFonts w:ascii="Angsana New" w:hAnsi="Angsana New"/>
                <w:szCs w:val="22"/>
                <w:lang w:bidi="th-TH"/>
              </w:rPr>
            </w:pPr>
            <w:r w:rsidRPr="004556FC">
              <w:rPr>
                <w:rFonts w:ascii="Angsana New" w:hAnsi="Angsana New"/>
                <w:szCs w:val="22"/>
                <w:cs/>
                <w:lang w:bidi="th-TH"/>
              </w:rPr>
              <w:t>ผู้จัดการกองทรัสต์ของ</w:t>
            </w:r>
          </w:p>
          <w:p w14:paraId="0FCB7BAF" w14:textId="77777777" w:rsidR="004556FC" w:rsidRPr="004556FC" w:rsidRDefault="004556FC" w:rsidP="004556FC">
            <w:pPr>
              <w:pStyle w:val="acctfourfigures"/>
              <w:spacing w:line="240" w:lineRule="auto"/>
              <w:ind w:left="162" w:hanging="162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 xml:space="preserve">    </w:t>
            </w:r>
            <w:r w:rsidRPr="004556FC">
              <w:rPr>
                <w:rFonts w:ascii="Angsana New" w:hAnsi="Angsana New"/>
                <w:szCs w:val="22"/>
                <w:cs/>
                <w:lang w:bidi="th-TH"/>
              </w:rPr>
              <w:t>ทรัสต์เพื่อการลงทุนใน</w:t>
            </w:r>
          </w:p>
          <w:p w14:paraId="4607B35B" w14:textId="0C5493F6" w:rsidR="004556FC" w:rsidRPr="008860F2" w:rsidRDefault="004556FC" w:rsidP="004556FC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  <w:r w:rsidRPr="004556FC">
              <w:rPr>
                <w:rFonts w:ascii="Angsana New" w:hAnsi="Angsana New"/>
                <w:szCs w:val="22"/>
                <w:cs/>
                <w:lang w:bidi="th-TH"/>
              </w:rPr>
              <w:t xml:space="preserve">    อสังหาริมทรัพย์</w:t>
            </w:r>
          </w:p>
        </w:tc>
        <w:tc>
          <w:tcPr>
            <w:tcW w:w="719" w:type="dxa"/>
            <w:vAlign w:val="bottom"/>
          </w:tcPr>
          <w:p w14:paraId="58D2B82B" w14:textId="77777777" w:rsidR="004556FC" w:rsidRPr="0065208D" w:rsidRDefault="004556FC" w:rsidP="004556FC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3078973B" w14:textId="26F030F3" w:rsidR="004556FC" w:rsidRPr="004556FC" w:rsidRDefault="004556FC" w:rsidP="004556F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4556FC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809" w:type="dxa"/>
            <w:vAlign w:val="bottom"/>
          </w:tcPr>
          <w:p w14:paraId="6792A042" w14:textId="77777777" w:rsidR="004556FC" w:rsidRPr="004556FC" w:rsidRDefault="004556FC" w:rsidP="004556F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1D4E7EDD" w14:textId="7F1AF6D7" w:rsidR="004556FC" w:rsidRPr="004556FC" w:rsidRDefault="004556FC" w:rsidP="004556F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4556FC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09" w:type="dxa"/>
            <w:vAlign w:val="bottom"/>
          </w:tcPr>
          <w:p w14:paraId="487C8167" w14:textId="77777777" w:rsidR="004556FC" w:rsidRPr="0065208D" w:rsidRDefault="004556FC" w:rsidP="004556FC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6765A240" w14:textId="6B7D2A73" w:rsidR="004556FC" w:rsidRPr="004556FC" w:rsidRDefault="004556FC" w:rsidP="004556FC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val="en-US" w:bidi="th-TH"/>
              </w:rPr>
            </w:pPr>
            <w:r w:rsidRPr="004556FC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410E5368" w14:textId="3BD27C68" w:rsidR="004556FC" w:rsidRPr="004556FC" w:rsidRDefault="004556FC" w:rsidP="004556F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val="en-US" w:bidi="th-TH"/>
              </w:rPr>
            </w:pPr>
            <w:r w:rsidRPr="004556FC">
              <w:rPr>
                <w:rFonts w:ascii="Angsana New" w:hAnsi="Angsana New"/>
                <w:szCs w:val="22"/>
                <w:lang w:val="en-US" w:bidi="th-TH"/>
              </w:rPr>
              <w:t>10.00</w:t>
            </w:r>
          </w:p>
        </w:tc>
        <w:tc>
          <w:tcPr>
            <w:tcW w:w="720" w:type="dxa"/>
            <w:vAlign w:val="bottom"/>
          </w:tcPr>
          <w:p w14:paraId="14FB7AB9" w14:textId="77777777" w:rsidR="004556FC" w:rsidRPr="0065208D" w:rsidRDefault="004556FC" w:rsidP="004556FC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5DA294AC" w14:textId="0E9FD5FD" w:rsidR="004556FC" w:rsidRPr="004556FC" w:rsidRDefault="004556FC" w:rsidP="004556FC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val="en-US" w:bidi="th-TH"/>
              </w:rPr>
            </w:pPr>
            <w:r w:rsidRPr="004556FC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12E66CC" w14:textId="77777777" w:rsidR="004556FC" w:rsidRPr="004E1E22" w:rsidRDefault="004556FC" w:rsidP="004556FC">
            <w:pPr>
              <w:tabs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2C2A718F" w14:textId="24E10907" w:rsidR="004556FC" w:rsidRPr="004556FC" w:rsidRDefault="004556FC" w:rsidP="004556FC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val="en-US" w:bidi="th-TH"/>
              </w:rPr>
            </w:pPr>
            <w:r w:rsidRPr="004556FC">
              <w:rPr>
                <w:rFonts w:ascii="Angsana New" w:hAnsi="Angsana New"/>
                <w:szCs w:val="22"/>
                <w:lang w:val="en-US" w:bidi="th-TH"/>
              </w:rPr>
              <w:t>10.00</w:t>
            </w:r>
          </w:p>
        </w:tc>
        <w:tc>
          <w:tcPr>
            <w:tcW w:w="243" w:type="dxa"/>
            <w:gridSpan w:val="2"/>
            <w:vAlign w:val="bottom"/>
          </w:tcPr>
          <w:p w14:paraId="73533F6E" w14:textId="77777777" w:rsidR="004556FC" w:rsidRPr="004E1E22" w:rsidRDefault="004556FC" w:rsidP="004556F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2" w:type="dxa"/>
            <w:vAlign w:val="bottom"/>
          </w:tcPr>
          <w:p w14:paraId="68241B45" w14:textId="77777777" w:rsidR="004556FC" w:rsidRPr="004556FC" w:rsidRDefault="004556FC" w:rsidP="004556FC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val="en-US" w:bidi="th-TH"/>
              </w:rPr>
            </w:pPr>
          </w:p>
          <w:p w14:paraId="5BB55FE9" w14:textId="4C371C14" w:rsidR="004556FC" w:rsidRPr="004556FC" w:rsidRDefault="004556FC" w:rsidP="004556FC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val="en-US" w:bidi="th-TH"/>
              </w:rPr>
            </w:pPr>
            <w:r w:rsidRPr="004556FC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582D5EB6" w14:textId="77777777" w:rsidR="004556FC" w:rsidRPr="004E1E22" w:rsidRDefault="004556FC" w:rsidP="004556FC">
            <w:pPr>
              <w:tabs>
                <w:tab w:val="decimal" w:pos="264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vAlign w:val="bottom"/>
          </w:tcPr>
          <w:p w14:paraId="793D0853" w14:textId="77777777" w:rsidR="004556FC" w:rsidRPr="004556FC" w:rsidRDefault="004556FC" w:rsidP="004556FC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val="en-US" w:bidi="th-TH"/>
              </w:rPr>
            </w:pPr>
          </w:p>
          <w:p w14:paraId="5F9749A0" w14:textId="357548EC" w:rsidR="004556FC" w:rsidRPr="004556FC" w:rsidRDefault="004556FC" w:rsidP="004556FC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val="en-US" w:bidi="th-TH"/>
              </w:rPr>
            </w:pPr>
            <w:r w:rsidRPr="004556FC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9F07357" w14:textId="77777777" w:rsidR="004556FC" w:rsidRPr="004E1E22" w:rsidRDefault="004556FC" w:rsidP="004556F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vAlign w:val="bottom"/>
          </w:tcPr>
          <w:p w14:paraId="6F7B4772" w14:textId="77777777" w:rsidR="004556FC" w:rsidRPr="0065208D" w:rsidRDefault="004556FC" w:rsidP="004556FC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28859FE2" w14:textId="6770C5B7" w:rsidR="004556FC" w:rsidRPr="004556FC" w:rsidRDefault="004556FC" w:rsidP="004556FC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val="en-US" w:bidi="th-TH"/>
              </w:rPr>
            </w:pPr>
            <w:r w:rsidRPr="004556FC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9535B53" w14:textId="77777777" w:rsidR="004556FC" w:rsidRPr="004E1E22" w:rsidRDefault="004556FC" w:rsidP="004556FC">
            <w:pPr>
              <w:tabs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6C5DED7F" w14:textId="77777777" w:rsidR="004556FC" w:rsidRPr="004556FC" w:rsidRDefault="004556FC" w:rsidP="004556FC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val="en-US" w:bidi="th-TH"/>
              </w:rPr>
            </w:pPr>
          </w:p>
          <w:p w14:paraId="7DE337CB" w14:textId="6A6D102E" w:rsidR="004556FC" w:rsidRPr="004556FC" w:rsidRDefault="004556FC" w:rsidP="004556FC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val="en-US" w:bidi="th-TH"/>
              </w:rPr>
            </w:pPr>
            <w:r w:rsidRPr="004556FC">
              <w:rPr>
                <w:rFonts w:ascii="Angsana New" w:hAnsi="Angsana New"/>
                <w:szCs w:val="22"/>
                <w:lang w:val="en-US" w:bidi="th-TH"/>
              </w:rPr>
              <w:t>10.00</w:t>
            </w:r>
          </w:p>
        </w:tc>
        <w:tc>
          <w:tcPr>
            <w:tcW w:w="282" w:type="dxa"/>
            <w:vAlign w:val="bottom"/>
          </w:tcPr>
          <w:p w14:paraId="10E0733D" w14:textId="77777777" w:rsidR="004556FC" w:rsidRPr="004E1E22" w:rsidRDefault="004556FC" w:rsidP="004556F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Align w:val="bottom"/>
          </w:tcPr>
          <w:p w14:paraId="7512960A" w14:textId="77777777" w:rsidR="004556FC" w:rsidRPr="0065208D" w:rsidRDefault="004556FC" w:rsidP="004556FC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0DB1B4D1" w14:textId="6512FBF6" w:rsidR="004556FC" w:rsidRPr="004556FC" w:rsidRDefault="004556FC" w:rsidP="004556FC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4556FC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5727E9A" w14:textId="77777777" w:rsidR="004556FC" w:rsidRPr="004E1E22" w:rsidRDefault="004556FC" w:rsidP="004556FC">
            <w:pPr>
              <w:tabs>
                <w:tab w:val="decimal" w:pos="27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2458EFCD" w14:textId="77777777" w:rsidR="004556FC" w:rsidRPr="0065208D" w:rsidRDefault="004556FC" w:rsidP="004556FC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446FE17E" w14:textId="02F44060" w:rsidR="004556FC" w:rsidRPr="004556FC" w:rsidRDefault="004556FC" w:rsidP="00236F2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4556FC">
              <w:rPr>
                <w:rFonts w:ascii="Angsana New" w:hAnsi="Angsana New"/>
                <w:szCs w:val="22"/>
                <w:lang w:val="en-US" w:bidi="th-TH"/>
              </w:rPr>
              <w:t>3.20</w:t>
            </w:r>
          </w:p>
        </w:tc>
      </w:tr>
      <w:tr w:rsidR="004556FC" w:rsidRPr="008860F2" w14:paraId="1BC23F91" w14:textId="77777777" w:rsidTr="004556FC">
        <w:trPr>
          <w:gridAfter w:val="1"/>
          <w:wAfter w:w="10" w:type="dxa"/>
        </w:trPr>
        <w:tc>
          <w:tcPr>
            <w:tcW w:w="2244" w:type="dxa"/>
          </w:tcPr>
          <w:p w14:paraId="2F584FA5" w14:textId="08F6533F" w:rsidR="004556FC" w:rsidRPr="00624804" w:rsidRDefault="004556FC" w:rsidP="00DC1FC1">
            <w:pPr>
              <w:spacing w:line="240" w:lineRule="auto"/>
              <w:ind w:left="252" w:right="-108" w:hanging="270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624804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ยูนิเวนเจอร์ แคปปิตอล จำกัด (</w:t>
            </w:r>
            <w:r w:rsidRPr="00624804">
              <w:rPr>
                <w:rFonts w:ascii="Angsana New" w:hAnsi="Angsana New"/>
                <w:sz w:val="22"/>
                <w:szCs w:val="22"/>
                <w:lang w:eastAsia="ko-KR"/>
              </w:rPr>
              <w:t>“UVCP”</w:t>
            </w:r>
            <w:r w:rsidRPr="00624804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1886" w:type="dxa"/>
          </w:tcPr>
          <w:p w14:paraId="6CE45C98" w14:textId="77777777" w:rsidR="004556FC" w:rsidRPr="008860F2" w:rsidRDefault="004556FC" w:rsidP="004556FC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</w:p>
          <w:p w14:paraId="69F44548" w14:textId="0FC122B7" w:rsidR="004556FC" w:rsidRPr="008860F2" w:rsidRDefault="004556FC" w:rsidP="004556FC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719" w:type="dxa"/>
          </w:tcPr>
          <w:p w14:paraId="7F5D84BE" w14:textId="77777777" w:rsidR="004556FC" w:rsidRPr="004E1E22" w:rsidRDefault="004556FC" w:rsidP="004556F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5B12BAEA" w14:textId="41BA6B0E" w:rsidR="004556FC" w:rsidRPr="004E1E22" w:rsidRDefault="004556FC" w:rsidP="004556F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4E1E22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09" w:type="dxa"/>
          </w:tcPr>
          <w:p w14:paraId="27A9BFA5" w14:textId="77777777" w:rsidR="004556FC" w:rsidRPr="004E1E22" w:rsidRDefault="004556FC" w:rsidP="004556F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78998217" w14:textId="3629E253" w:rsidR="004556FC" w:rsidRPr="004E1E22" w:rsidRDefault="004556FC" w:rsidP="004556F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4E1E22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09" w:type="dxa"/>
            <w:vAlign w:val="bottom"/>
          </w:tcPr>
          <w:p w14:paraId="34209974" w14:textId="7FDC6BA1" w:rsidR="004556FC" w:rsidRPr="004E1E22" w:rsidRDefault="004556FC" w:rsidP="004556FC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E1E22">
              <w:rPr>
                <w:rFonts w:ascii="Angsana New" w:hAnsi="Angsana New"/>
                <w:szCs w:val="22"/>
                <w:lang w:bidi="th-TH"/>
              </w:rPr>
              <w:t>580.00</w:t>
            </w:r>
          </w:p>
        </w:tc>
        <w:tc>
          <w:tcPr>
            <w:tcW w:w="900" w:type="dxa"/>
            <w:vAlign w:val="bottom"/>
          </w:tcPr>
          <w:p w14:paraId="61ABBC99" w14:textId="461A0BC1" w:rsidR="004556FC" w:rsidRPr="004E1E22" w:rsidRDefault="004556FC" w:rsidP="004556F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E1E22">
              <w:rPr>
                <w:rFonts w:ascii="Angsana New" w:hAnsi="Angsana New"/>
                <w:szCs w:val="22"/>
                <w:lang w:bidi="th-TH"/>
              </w:rPr>
              <w:t>580.00</w:t>
            </w:r>
          </w:p>
        </w:tc>
        <w:tc>
          <w:tcPr>
            <w:tcW w:w="720" w:type="dxa"/>
          </w:tcPr>
          <w:p w14:paraId="7041C626" w14:textId="77777777" w:rsidR="004556FC" w:rsidRPr="004E1E22" w:rsidRDefault="004556FC" w:rsidP="004556FC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46F2209" w14:textId="265B943F" w:rsidR="004556FC" w:rsidRPr="004E1E22" w:rsidRDefault="004556FC" w:rsidP="00574E58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E1E22">
              <w:rPr>
                <w:rFonts w:ascii="Angsana New" w:hAnsi="Angsana New"/>
                <w:szCs w:val="22"/>
                <w:lang w:bidi="th-TH"/>
              </w:rPr>
              <w:t>580.00</w:t>
            </w:r>
          </w:p>
        </w:tc>
        <w:tc>
          <w:tcPr>
            <w:tcW w:w="236" w:type="dxa"/>
          </w:tcPr>
          <w:p w14:paraId="06796EB1" w14:textId="77777777" w:rsidR="004556FC" w:rsidRPr="004E1E22" w:rsidRDefault="004556FC" w:rsidP="004556F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2252F2DB" w14:textId="77777777" w:rsidR="004556FC" w:rsidRPr="004E1E22" w:rsidRDefault="004556FC" w:rsidP="004556FC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B983159" w14:textId="633B7759" w:rsidR="004556FC" w:rsidRPr="004E1E22" w:rsidRDefault="004556FC" w:rsidP="004556FC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E1E22">
              <w:rPr>
                <w:rFonts w:ascii="Angsana New" w:hAnsi="Angsana New"/>
                <w:szCs w:val="22"/>
                <w:lang w:bidi="th-TH"/>
              </w:rPr>
              <w:t>580.00</w:t>
            </w:r>
          </w:p>
        </w:tc>
        <w:tc>
          <w:tcPr>
            <w:tcW w:w="243" w:type="dxa"/>
            <w:gridSpan w:val="2"/>
          </w:tcPr>
          <w:p w14:paraId="18AA1440" w14:textId="77777777" w:rsidR="004556FC" w:rsidRPr="004E1E22" w:rsidRDefault="004556FC" w:rsidP="004556F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2" w:type="dxa"/>
          </w:tcPr>
          <w:p w14:paraId="7B5E8F95" w14:textId="77777777" w:rsidR="004556FC" w:rsidRPr="004E1E22" w:rsidRDefault="004556FC" w:rsidP="004556FC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FD7AAE6" w14:textId="75B749CD" w:rsidR="004556FC" w:rsidRPr="004E1E22" w:rsidRDefault="004556FC" w:rsidP="004556FC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E1E22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gridSpan w:val="2"/>
          </w:tcPr>
          <w:p w14:paraId="1FC4169E" w14:textId="77777777" w:rsidR="004556FC" w:rsidRPr="004E1E22" w:rsidRDefault="004556FC" w:rsidP="004556FC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13973549" w14:textId="77777777" w:rsidR="004556FC" w:rsidRPr="004E1E22" w:rsidRDefault="004556FC" w:rsidP="004556FC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0A475CD" w14:textId="2AE3F615" w:rsidR="004556FC" w:rsidRPr="004E1E22" w:rsidRDefault="004556FC" w:rsidP="004556FC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E1E22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0048217A" w14:textId="77777777" w:rsidR="004556FC" w:rsidRPr="004E1E22" w:rsidRDefault="004556FC" w:rsidP="004556F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</w:tcPr>
          <w:p w14:paraId="06643ED3" w14:textId="77777777" w:rsidR="004556FC" w:rsidRPr="004E1E22" w:rsidRDefault="004556FC" w:rsidP="004556FC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A38FD4A" w14:textId="4ECAEB29" w:rsidR="004556FC" w:rsidRPr="004E1E22" w:rsidRDefault="004556FC" w:rsidP="00236F2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E1E22">
              <w:rPr>
                <w:rFonts w:ascii="Angsana New" w:hAnsi="Angsana New"/>
                <w:szCs w:val="22"/>
                <w:lang w:bidi="th-TH"/>
              </w:rPr>
              <w:t>580.00</w:t>
            </w:r>
          </w:p>
        </w:tc>
        <w:tc>
          <w:tcPr>
            <w:tcW w:w="236" w:type="dxa"/>
          </w:tcPr>
          <w:p w14:paraId="2759F406" w14:textId="77777777" w:rsidR="004556FC" w:rsidRPr="004E1E22" w:rsidRDefault="004556FC" w:rsidP="004556F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</w:tcPr>
          <w:p w14:paraId="59AC5ACF" w14:textId="77777777" w:rsidR="004556FC" w:rsidRPr="004E1E22" w:rsidRDefault="004556FC" w:rsidP="004556FC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0F360DF" w14:textId="4424AC03" w:rsidR="004556FC" w:rsidRPr="004E1E22" w:rsidRDefault="004556FC" w:rsidP="004556FC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E1E22">
              <w:rPr>
                <w:rFonts w:ascii="Angsana New" w:hAnsi="Angsana New"/>
                <w:szCs w:val="22"/>
                <w:lang w:bidi="th-TH"/>
              </w:rPr>
              <w:t>580.00</w:t>
            </w:r>
          </w:p>
        </w:tc>
        <w:tc>
          <w:tcPr>
            <w:tcW w:w="282" w:type="dxa"/>
          </w:tcPr>
          <w:p w14:paraId="53D82AEB" w14:textId="77777777" w:rsidR="004556FC" w:rsidRPr="004E1E22" w:rsidRDefault="004556FC" w:rsidP="004556F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14:paraId="4DE7CFBF" w14:textId="77777777" w:rsidR="004556FC" w:rsidRPr="004E1E22" w:rsidRDefault="004556FC" w:rsidP="004556FC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26F36665" w14:textId="5119B85D" w:rsidR="004556FC" w:rsidRPr="004E1E22" w:rsidRDefault="004556FC" w:rsidP="00236F2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69.02</w:t>
            </w:r>
          </w:p>
        </w:tc>
        <w:tc>
          <w:tcPr>
            <w:tcW w:w="236" w:type="dxa"/>
          </w:tcPr>
          <w:p w14:paraId="62ABEF2E" w14:textId="77777777" w:rsidR="004556FC" w:rsidRPr="004E1E22" w:rsidRDefault="004556FC" w:rsidP="004556FC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62C2A9CA" w14:textId="77777777" w:rsidR="004556FC" w:rsidRPr="004E1E22" w:rsidRDefault="004556FC" w:rsidP="004556FC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7903A447" w14:textId="60F89AB3" w:rsidR="004556FC" w:rsidRPr="004E1E22" w:rsidRDefault="004556FC" w:rsidP="004556FC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4E1E22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4556FC" w:rsidRPr="008860F2" w14:paraId="21CFF0E5" w14:textId="77777777" w:rsidTr="004556FC">
        <w:trPr>
          <w:gridAfter w:val="1"/>
          <w:wAfter w:w="10" w:type="dxa"/>
        </w:trPr>
        <w:tc>
          <w:tcPr>
            <w:tcW w:w="2244" w:type="dxa"/>
          </w:tcPr>
          <w:p w14:paraId="79300EEC" w14:textId="5C752E57" w:rsidR="004556FC" w:rsidRPr="00175E53" w:rsidRDefault="004556FC" w:rsidP="00DC1FC1">
            <w:pPr>
              <w:ind w:left="252" w:hanging="252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175E53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 xml:space="preserve">บริษัท ยูนิเวนเจอร์ แคปปิตอล วัน จำกัด </w:t>
            </w:r>
            <w:r w:rsidRPr="00175E53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 xml:space="preserve">(“UVCP1”) </w:t>
            </w:r>
            <w:r w:rsidR="00B36D6B">
              <w:rPr>
                <w:rFonts w:asciiTheme="majorBidi" w:hAnsiTheme="majorBidi" w:cstheme="majorBidi" w:hint="cs"/>
                <w:sz w:val="22"/>
                <w:szCs w:val="22"/>
                <w:cs/>
                <w:lang w:eastAsia="ko-KR"/>
              </w:rPr>
              <w:t>(</w:t>
            </w:r>
            <w:r w:rsidRPr="00175E53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เดิมชื่อ บริษัท คอลเลคทีฟ จำกัด</w:t>
            </w:r>
            <w:r w:rsidR="00B36D6B">
              <w:rPr>
                <w:rFonts w:asciiTheme="majorBidi" w:hAnsiTheme="majorBidi" w:cstheme="majorBidi" w:hint="cs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1886" w:type="dxa"/>
            <w:vAlign w:val="bottom"/>
          </w:tcPr>
          <w:p w14:paraId="43B97A61" w14:textId="45EEA820" w:rsidR="004556FC" w:rsidRPr="00411DC9" w:rsidRDefault="00F65568" w:rsidP="004556FC">
            <w:pPr>
              <w:spacing w:line="240" w:lineRule="auto"/>
              <w:ind w:right="-108"/>
              <w:jc w:val="left"/>
              <w:rPr>
                <w:rFonts w:ascii="Angsana New" w:hAnsi="Angsana New"/>
                <w:sz w:val="22"/>
                <w:szCs w:val="22"/>
                <w:highlight w:val="yellow"/>
                <w:cs/>
                <w:lang w:eastAsia="ko-KR"/>
              </w:rPr>
            </w:pPr>
            <w:r w:rsidRPr="008860F2">
              <w:rPr>
                <w:rFonts w:ascii="Angsana New" w:hAnsi="Angsana New"/>
                <w:szCs w:val="22"/>
                <w:cs/>
              </w:rPr>
              <w:t>ลงทุนในกิจการอื่น</w:t>
            </w:r>
          </w:p>
        </w:tc>
        <w:tc>
          <w:tcPr>
            <w:tcW w:w="719" w:type="dxa"/>
            <w:vAlign w:val="bottom"/>
          </w:tcPr>
          <w:p w14:paraId="28DE4F2A" w14:textId="77777777" w:rsidR="004556FC" w:rsidRPr="004E1E22" w:rsidRDefault="004556FC" w:rsidP="004556F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3D98C4D0" w14:textId="738FB541" w:rsidR="004556FC" w:rsidRPr="004E1E22" w:rsidRDefault="004556FC" w:rsidP="004556FC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4E1E22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09" w:type="dxa"/>
            <w:vAlign w:val="bottom"/>
          </w:tcPr>
          <w:p w14:paraId="2E10566C" w14:textId="77777777" w:rsidR="004556FC" w:rsidRPr="004E1E22" w:rsidRDefault="004556FC" w:rsidP="004556F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28C336C8" w14:textId="0BFB57CF" w:rsidR="004556FC" w:rsidRPr="004E1E22" w:rsidRDefault="004556FC" w:rsidP="004556FC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jc w:val="left"/>
              <w:rPr>
                <w:rFonts w:ascii="Angsana New" w:hAnsi="Angsana New"/>
                <w:szCs w:val="22"/>
                <w:lang w:val="en-US" w:bidi="th-TH"/>
              </w:rPr>
            </w:pPr>
            <w:r w:rsidRPr="004E1E22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809" w:type="dxa"/>
            <w:vAlign w:val="bottom"/>
          </w:tcPr>
          <w:p w14:paraId="64195A9D" w14:textId="1108B19B" w:rsidR="004556FC" w:rsidRPr="004E1E22" w:rsidRDefault="004556FC" w:rsidP="004556F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4E1E22">
              <w:rPr>
                <w:rFonts w:ascii="Angsana New" w:hAnsi="Angsana New"/>
                <w:szCs w:val="22"/>
                <w:lang w:bidi="th-TH"/>
              </w:rPr>
              <w:t>80.00</w:t>
            </w:r>
          </w:p>
        </w:tc>
        <w:tc>
          <w:tcPr>
            <w:tcW w:w="900" w:type="dxa"/>
            <w:vAlign w:val="bottom"/>
          </w:tcPr>
          <w:p w14:paraId="51403CCE" w14:textId="77777777" w:rsidR="004556FC" w:rsidRPr="004E1E22" w:rsidRDefault="004556FC" w:rsidP="004556F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3BB62F93" w14:textId="28699AC8" w:rsidR="004556FC" w:rsidRPr="004E1E22" w:rsidRDefault="004556FC" w:rsidP="004556FC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4E1E22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3D7A9F7D" w14:textId="77777777" w:rsidR="004556FC" w:rsidRPr="004E1E22" w:rsidRDefault="004556FC" w:rsidP="00574E58">
            <w:pPr>
              <w:pStyle w:val="acctfourfigures"/>
              <w:tabs>
                <w:tab w:val="clear" w:pos="765"/>
                <w:tab w:val="left" w:pos="204"/>
                <w:tab w:val="decimal" w:pos="354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574BDB84" w14:textId="6AF037AE" w:rsidR="004556FC" w:rsidRPr="004E1E22" w:rsidRDefault="004556FC" w:rsidP="00574E58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E1E22">
              <w:rPr>
                <w:rFonts w:ascii="Angsana New" w:hAnsi="Angsana New"/>
                <w:szCs w:val="22"/>
                <w:lang w:bidi="th-TH"/>
              </w:rPr>
              <w:t>60.02</w:t>
            </w:r>
          </w:p>
        </w:tc>
        <w:tc>
          <w:tcPr>
            <w:tcW w:w="236" w:type="dxa"/>
            <w:vAlign w:val="bottom"/>
          </w:tcPr>
          <w:p w14:paraId="14312AE0" w14:textId="77777777" w:rsidR="004556FC" w:rsidRPr="004E1E22" w:rsidRDefault="004556FC" w:rsidP="004556FC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23B3E56A" w14:textId="77777777" w:rsidR="004556FC" w:rsidRPr="004E1E22" w:rsidRDefault="004556FC" w:rsidP="004556F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3D4697A3" w14:textId="4774DF2F" w:rsidR="004556FC" w:rsidRPr="004E1E22" w:rsidRDefault="004556FC" w:rsidP="004556FC">
            <w:pPr>
              <w:tabs>
                <w:tab w:val="decimal" w:pos="467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E1E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58340DE6" w14:textId="77777777" w:rsidR="004556FC" w:rsidRPr="004E1E22" w:rsidRDefault="004556FC" w:rsidP="004556FC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2" w:type="dxa"/>
            <w:vAlign w:val="bottom"/>
          </w:tcPr>
          <w:p w14:paraId="1453AD0F" w14:textId="77777777" w:rsidR="004556FC" w:rsidRPr="004E1E22" w:rsidRDefault="004556FC" w:rsidP="004556FC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6006078B" w14:textId="6922C255" w:rsidR="004556FC" w:rsidRPr="004E1E22" w:rsidRDefault="004556FC" w:rsidP="004556FC">
            <w:pPr>
              <w:tabs>
                <w:tab w:val="decimal" w:pos="348"/>
              </w:tabs>
              <w:spacing w:line="240" w:lineRule="auto"/>
              <w:ind w:left="-115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4E1E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625C5B47" w14:textId="77777777" w:rsidR="004556FC" w:rsidRPr="004E1E22" w:rsidRDefault="004556FC" w:rsidP="004556FC">
            <w:pPr>
              <w:tabs>
                <w:tab w:val="decimal" w:pos="264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vAlign w:val="bottom"/>
          </w:tcPr>
          <w:p w14:paraId="2F6A3976" w14:textId="77777777" w:rsidR="004556FC" w:rsidRPr="004E1E22" w:rsidRDefault="004556FC" w:rsidP="004556FC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0C268F55" w14:textId="192B3504" w:rsidR="004556FC" w:rsidRPr="004E1E22" w:rsidRDefault="004556FC" w:rsidP="004556FC">
            <w:pPr>
              <w:tabs>
                <w:tab w:val="decimal" w:pos="349"/>
              </w:tabs>
              <w:spacing w:line="240" w:lineRule="auto"/>
              <w:ind w:left="-115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4E1E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3E556FDE" w14:textId="77777777" w:rsidR="004556FC" w:rsidRPr="004E1E22" w:rsidRDefault="004556FC" w:rsidP="004556FC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vAlign w:val="bottom"/>
          </w:tcPr>
          <w:p w14:paraId="2333A007" w14:textId="77777777" w:rsidR="004556FC" w:rsidRPr="004E1E22" w:rsidRDefault="004556FC" w:rsidP="004556FC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6EB17621" w14:textId="0E8EFD2B" w:rsidR="004556FC" w:rsidRPr="004E1E22" w:rsidRDefault="004556FC" w:rsidP="004556FC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</w:rPr>
            </w:pPr>
            <w:r w:rsidRPr="004E1E22">
              <w:rPr>
                <w:rFonts w:ascii="Angsana New" w:hAnsi="Angsana New"/>
                <w:szCs w:val="22"/>
                <w:lang w:bidi="th-TH"/>
              </w:rPr>
              <w:t>60.02</w:t>
            </w:r>
          </w:p>
        </w:tc>
        <w:tc>
          <w:tcPr>
            <w:tcW w:w="236" w:type="dxa"/>
            <w:vAlign w:val="bottom"/>
          </w:tcPr>
          <w:p w14:paraId="290DD211" w14:textId="77777777" w:rsidR="004556FC" w:rsidRPr="004E1E22" w:rsidRDefault="004556FC" w:rsidP="004556FC">
            <w:pPr>
              <w:tabs>
                <w:tab w:val="decimal" w:pos="369"/>
              </w:tabs>
              <w:spacing w:line="240" w:lineRule="auto"/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2079A5AC" w14:textId="77777777" w:rsidR="004556FC" w:rsidRPr="004E1E22" w:rsidRDefault="004556FC" w:rsidP="004556FC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1240963E" w14:textId="56249ED8" w:rsidR="004556FC" w:rsidRPr="004E1E22" w:rsidRDefault="004556FC" w:rsidP="004556FC">
            <w:pPr>
              <w:tabs>
                <w:tab w:val="decimal" w:pos="321"/>
              </w:tabs>
              <w:spacing w:line="240" w:lineRule="auto"/>
              <w:ind w:left="-115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2" w:type="dxa"/>
            <w:vAlign w:val="bottom"/>
          </w:tcPr>
          <w:p w14:paraId="52D0879D" w14:textId="77777777" w:rsidR="004556FC" w:rsidRPr="004E1E22" w:rsidRDefault="004556FC" w:rsidP="004556FC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Align w:val="bottom"/>
          </w:tcPr>
          <w:p w14:paraId="24B69A28" w14:textId="77777777" w:rsidR="004556FC" w:rsidRPr="004E1E22" w:rsidRDefault="004556FC" w:rsidP="004556FC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24EF69A1" w14:textId="0C44BAB7" w:rsidR="004556FC" w:rsidRPr="004E1E22" w:rsidRDefault="004556FC" w:rsidP="004556FC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rPr>
                <w:rFonts w:ascii="Angsana New" w:hAnsi="Angsana New"/>
                <w:szCs w:val="22"/>
              </w:rPr>
            </w:pPr>
            <w:r w:rsidRPr="004E1E22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FB405EE" w14:textId="77777777" w:rsidR="004556FC" w:rsidRPr="004E1E22" w:rsidRDefault="004556FC" w:rsidP="004556FC">
            <w:pPr>
              <w:tabs>
                <w:tab w:val="decimal" w:pos="279"/>
              </w:tabs>
              <w:spacing w:line="240" w:lineRule="auto"/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0364B081" w14:textId="77777777" w:rsidR="004556FC" w:rsidRPr="004E1E22" w:rsidRDefault="004556FC" w:rsidP="004556FC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08543708" w14:textId="48D3ECE0" w:rsidR="004556FC" w:rsidRPr="004E1E22" w:rsidRDefault="004556FC" w:rsidP="004556FC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jc w:val="left"/>
              <w:rPr>
                <w:rFonts w:ascii="Angsana New" w:hAnsi="Angsana New"/>
                <w:szCs w:val="22"/>
              </w:rPr>
            </w:pPr>
            <w:r w:rsidRPr="004E1E22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4556FC" w:rsidRPr="008860F2" w14:paraId="00673A2A" w14:textId="77777777" w:rsidTr="004556FC">
        <w:trPr>
          <w:gridAfter w:val="1"/>
          <w:wAfter w:w="10" w:type="dxa"/>
        </w:trPr>
        <w:tc>
          <w:tcPr>
            <w:tcW w:w="2244" w:type="dxa"/>
          </w:tcPr>
          <w:p w14:paraId="41594381" w14:textId="77777777" w:rsidR="004556FC" w:rsidRPr="008860F2" w:rsidRDefault="004556FC" w:rsidP="004556FC">
            <w:pPr>
              <w:spacing w:line="280" w:lineRule="exact"/>
              <w:ind w:left="126" w:right="-108" w:hanging="126"/>
              <w:rPr>
                <w:rFonts w:ascii="Angsana New" w:hAnsi="Angsana New"/>
                <w:b/>
                <w:bCs/>
                <w:sz w:val="22"/>
                <w:szCs w:val="22"/>
                <w:cs/>
                <w:lang w:eastAsia="ko-KR"/>
              </w:rPr>
            </w:pPr>
            <w:r w:rsidRPr="008860F2">
              <w:rPr>
                <w:rFonts w:ascii="Angsana New" w:hAnsi="Angsana New"/>
                <w:b/>
                <w:bCs/>
                <w:sz w:val="22"/>
                <w:szCs w:val="22"/>
                <w:cs/>
                <w:lang w:eastAsia="ko-KR"/>
              </w:rPr>
              <w:t>รวม</w:t>
            </w:r>
          </w:p>
        </w:tc>
        <w:tc>
          <w:tcPr>
            <w:tcW w:w="1886" w:type="dxa"/>
          </w:tcPr>
          <w:p w14:paraId="187F7C30" w14:textId="77777777" w:rsidR="004556FC" w:rsidRPr="008860F2" w:rsidRDefault="004556FC" w:rsidP="004556FC">
            <w:pPr>
              <w:pStyle w:val="acctfourfigures"/>
              <w:tabs>
                <w:tab w:val="clear" w:pos="765"/>
              </w:tabs>
              <w:spacing w:line="280" w:lineRule="exact"/>
              <w:ind w:left="162" w:hanging="162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19" w:type="dxa"/>
            <w:vAlign w:val="bottom"/>
          </w:tcPr>
          <w:p w14:paraId="6DCC0C7C" w14:textId="77777777" w:rsidR="004556FC" w:rsidRPr="004E1E22" w:rsidRDefault="004556FC" w:rsidP="004556FC">
            <w:pPr>
              <w:pStyle w:val="acctfourfigures"/>
              <w:tabs>
                <w:tab w:val="clear" w:pos="765"/>
                <w:tab w:val="decimal" w:pos="385"/>
              </w:tabs>
              <w:spacing w:line="280" w:lineRule="exac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4807E316" w14:textId="77777777" w:rsidR="004556FC" w:rsidRPr="004E1E22" w:rsidRDefault="004556FC" w:rsidP="004556FC">
            <w:pPr>
              <w:pStyle w:val="acctfourfigures"/>
              <w:tabs>
                <w:tab w:val="clear" w:pos="765"/>
                <w:tab w:val="decimal" w:pos="385"/>
              </w:tabs>
              <w:spacing w:line="280" w:lineRule="exac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719FAE83" w14:textId="77777777" w:rsidR="004556FC" w:rsidRPr="004E1E22" w:rsidRDefault="004556FC" w:rsidP="004556FC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81" w:right="-153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5F6CA88" w14:textId="77777777" w:rsidR="004556FC" w:rsidRPr="004E1E22" w:rsidRDefault="004556FC" w:rsidP="004556FC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81" w:right="-153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48F76" w14:textId="4A702DB8" w:rsidR="004556FC" w:rsidRPr="004E1E22" w:rsidRDefault="004556FC" w:rsidP="004556FC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4E1E22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2,611.85</w:t>
            </w:r>
          </w:p>
        </w:tc>
        <w:tc>
          <w:tcPr>
            <w:tcW w:w="236" w:type="dxa"/>
            <w:vAlign w:val="bottom"/>
          </w:tcPr>
          <w:p w14:paraId="0AC0635C" w14:textId="77777777" w:rsidR="004556FC" w:rsidRPr="004E1E22" w:rsidRDefault="004556FC" w:rsidP="004556FC">
            <w:pPr>
              <w:tabs>
                <w:tab w:val="decimal" w:pos="369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06A76" w14:textId="16453A8A" w:rsidR="004556FC" w:rsidRPr="004E1E22" w:rsidRDefault="004556FC" w:rsidP="004556FC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4E1E22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2,529.14</w:t>
            </w:r>
          </w:p>
        </w:tc>
        <w:tc>
          <w:tcPr>
            <w:tcW w:w="243" w:type="dxa"/>
            <w:gridSpan w:val="2"/>
            <w:vAlign w:val="bottom"/>
          </w:tcPr>
          <w:p w14:paraId="37F0E086" w14:textId="77777777" w:rsidR="004556FC" w:rsidRPr="004E1E22" w:rsidRDefault="004556FC" w:rsidP="004556FC">
            <w:pPr>
              <w:tabs>
                <w:tab w:val="decimal" w:pos="369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23C3D" w14:textId="75862552" w:rsidR="004556FC" w:rsidRPr="004E1E22" w:rsidRDefault="004556FC" w:rsidP="004556FC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4E1E22"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382DB58B" w14:textId="77777777" w:rsidR="004556FC" w:rsidRPr="004E1E22" w:rsidRDefault="004556FC" w:rsidP="004556FC">
            <w:pPr>
              <w:pStyle w:val="acctfourfigures"/>
              <w:tabs>
                <w:tab w:val="clear" w:pos="765"/>
                <w:tab w:val="decimal" w:pos="264"/>
              </w:tabs>
              <w:spacing w:line="280" w:lineRule="exact"/>
              <w:ind w:left="-108" w:right="-351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A76FA" w14:textId="77777777" w:rsidR="004556FC" w:rsidRPr="004E1E22" w:rsidRDefault="004556FC" w:rsidP="004556FC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4E1E22"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CD33AB9" w14:textId="77777777" w:rsidR="004556FC" w:rsidRPr="004E1E22" w:rsidRDefault="004556FC" w:rsidP="004556FC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108" w:right="-351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0A63F" w14:textId="1E931F2F" w:rsidR="004556FC" w:rsidRPr="004E1E22" w:rsidRDefault="004556FC" w:rsidP="004556FC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4E1E22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2,611.85</w:t>
            </w:r>
          </w:p>
        </w:tc>
        <w:tc>
          <w:tcPr>
            <w:tcW w:w="236" w:type="dxa"/>
            <w:vAlign w:val="bottom"/>
          </w:tcPr>
          <w:p w14:paraId="18768CF7" w14:textId="77777777" w:rsidR="004556FC" w:rsidRPr="004E1E22" w:rsidRDefault="004556FC" w:rsidP="004556FC">
            <w:pPr>
              <w:tabs>
                <w:tab w:val="decimal" w:pos="369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A9D8D" w14:textId="24391BA5" w:rsidR="004556FC" w:rsidRPr="004E1E22" w:rsidRDefault="004556FC" w:rsidP="004556FC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4E1E22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2,529.14</w:t>
            </w:r>
          </w:p>
        </w:tc>
        <w:tc>
          <w:tcPr>
            <w:tcW w:w="282" w:type="dxa"/>
            <w:vAlign w:val="bottom"/>
          </w:tcPr>
          <w:p w14:paraId="0D4AD815" w14:textId="77777777" w:rsidR="004556FC" w:rsidRPr="004E1E22" w:rsidRDefault="004556FC" w:rsidP="004556FC">
            <w:pPr>
              <w:tabs>
                <w:tab w:val="decimal" w:pos="369"/>
              </w:tabs>
              <w:spacing w:line="28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05767" w14:textId="60C5F21B" w:rsidR="004556FC" w:rsidRPr="004E1E22" w:rsidRDefault="004556FC" w:rsidP="004556FC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169.55</w:t>
            </w:r>
          </w:p>
        </w:tc>
        <w:tc>
          <w:tcPr>
            <w:tcW w:w="236" w:type="dxa"/>
            <w:vAlign w:val="bottom"/>
          </w:tcPr>
          <w:p w14:paraId="2435BF9E" w14:textId="77777777" w:rsidR="004556FC" w:rsidRPr="004E1E22" w:rsidRDefault="004556FC" w:rsidP="004556FC">
            <w:pPr>
              <w:tabs>
                <w:tab w:val="decimal" w:pos="279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4E8E4" w14:textId="62BF98A7" w:rsidR="004556FC" w:rsidRPr="004E1E22" w:rsidRDefault="004556FC" w:rsidP="00866BD0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4E1E22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214.</w:t>
            </w:r>
            <w:r w:rsidRPr="00866BD0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40</w:t>
            </w:r>
          </w:p>
        </w:tc>
      </w:tr>
      <w:tr w:rsidR="004556FC" w:rsidRPr="008860F2" w14:paraId="6A3F394A" w14:textId="77777777" w:rsidTr="004556FC">
        <w:trPr>
          <w:gridAfter w:val="1"/>
          <w:wAfter w:w="10" w:type="dxa"/>
        </w:trPr>
        <w:tc>
          <w:tcPr>
            <w:tcW w:w="2244" w:type="dxa"/>
          </w:tcPr>
          <w:p w14:paraId="132F0DBD" w14:textId="77777777" w:rsidR="004556FC" w:rsidRPr="008860F2" w:rsidRDefault="004556FC" w:rsidP="004556FC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US" w:bidi="th-TH"/>
              </w:rPr>
            </w:pPr>
          </w:p>
        </w:tc>
        <w:tc>
          <w:tcPr>
            <w:tcW w:w="1886" w:type="dxa"/>
          </w:tcPr>
          <w:p w14:paraId="0F2ED326" w14:textId="77777777" w:rsidR="004556FC" w:rsidRPr="008860F2" w:rsidRDefault="004556FC" w:rsidP="004556FC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719" w:type="dxa"/>
          </w:tcPr>
          <w:p w14:paraId="1266FF3A" w14:textId="77777777" w:rsidR="004556FC" w:rsidRPr="008860F2" w:rsidRDefault="004556FC" w:rsidP="004556F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809" w:type="dxa"/>
          </w:tcPr>
          <w:p w14:paraId="145A165E" w14:textId="77777777" w:rsidR="004556FC" w:rsidRPr="008860F2" w:rsidRDefault="004556FC" w:rsidP="004556F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809" w:type="dxa"/>
          </w:tcPr>
          <w:p w14:paraId="5F18C5F5" w14:textId="77777777" w:rsidR="004556FC" w:rsidRPr="008860F2" w:rsidRDefault="004556FC" w:rsidP="004556FC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</w:tcPr>
          <w:p w14:paraId="546F21AC" w14:textId="77777777" w:rsidR="004556FC" w:rsidRPr="008860F2" w:rsidRDefault="004556FC" w:rsidP="004556FC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0" w:type="dxa"/>
          </w:tcPr>
          <w:p w14:paraId="466BB573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2D1CE12F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54" w:type="dxa"/>
          </w:tcPr>
          <w:p w14:paraId="47F78AD6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3" w:type="dxa"/>
            <w:gridSpan w:val="2"/>
          </w:tcPr>
          <w:p w14:paraId="7E960782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72" w:type="dxa"/>
          </w:tcPr>
          <w:p w14:paraId="5CAB0946" w14:textId="77777777" w:rsidR="004556FC" w:rsidRPr="008860F2" w:rsidRDefault="004556FC" w:rsidP="004556FC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0" w:type="dxa"/>
            <w:gridSpan w:val="2"/>
          </w:tcPr>
          <w:p w14:paraId="288FB6CC" w14:textId="77777777" w:rsidR="004556FC" w:rsidRPr="008860F2" w:rsidRDefault="004556FC" w:rsidP="004556FC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97" w:type="dxa"/>
            <w:gridSpan w:val="2"/>
          </w:tcPr>
          <w:p w14:paraId="2C6466F5" w14:textId="77777777" w:rsidR="004556FC" w:rsidRPr="008860F2" w:rsidRDefault="004556FC" w:rsidP="004556FC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22CE9D59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69" w:type="dxa"/>
          </w:tcPr>
          <w:p w14:paraId="6B7718BA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52FC76A7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44" w:type="dxa"/>
          </w:tcPr>
          <w:p w14:paraId="3A60D1D7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2" w:type="dxa"/>
          </w:tcPr>
          <w:p w14:paraId="2F5EF189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1" w:type="dxa"/>
            <w:gridSpan w:val="2"/>
          </w:tcPr>
          <w:p w14:paraId="6864D2BC" w14:textId="77777777" w:rsidR="004556FC" w:rsidRPr="008860F2" w:rsidRDefault="004556FC" w:rsidP="004556FC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7EF55873" w14:textId="77777777" w:rsidR="004556FC" w:rsidRPr="008860F2" w:rsidRDefault="004556FC" w:rsidP="004556FC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24" w:type="dxa"/>
          </w:tcPr>
          <w:p w14:paraId="254F3209" w14:textId="77777777" w:rsidR="004556FC" w:rsidRPr="008860F2" w:rsidRDefault="004556FC" w:rsidP="004556FC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556FC" w:rsidRPr="008860F2" w14:paraId="14217EC3" w14:textId="77777777" w:rsidTr="004556FC">
        <w:trPr>
          <w:gridAfter w:val="1"/>
          <w:wAfter w:w="10" w:type="dxa"/>
        </w:trPr>
        <w:tc>
          <w:tcPr>
            <w:tcW w:w="2244" w:type="dxa"/>
          </w:tcPr>
          <w:p w14:paraId="1685CAAA" w14:textId="77777777" w:rsidR="004556FC" w:rsidRPr="008860F2" w:rsidRDefault="004556FC" w:rsidP="004556FC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8860F2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  <w:t>บริษัทย่อยทางอ้อม</w:t>
            </w:r>
          </w:p>
        </w:tc>
        <w:tc>
          <w:tcPr>
            <w:tcW w:w="1886" w:type="dxa"/>
          </w:tcPr>
          <w:p w14:paraId="25BC9C20" w14:textId="77777777" w:rsidR="004556FC" w:rsidRPr="008860F2" w:rsidRDefault="004556FC" w:rsidP="004556FC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19" w:type="dxa"/>
          </w:tcPr>
          <w:p w14:paraId="4FBE2C39" w14:textId="77777777" w:rsidR="004556FC" w:rsidRPr="008860F2" w:rsidRDefault="004556FC" w:rsidP="004556F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9" w:type="dxa"/>
          </w:tcPr>
          <w:p w14:paraId="4DB3742D" w14:textId="77777777" w:rsidR="004556FC" w:rsidRPr="008860F2" w:rsidRDefault="004556FC" w:rsidP="004556F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9" w:type="dxa"/>
          </w:tcPr>
          <w:p w14:paraId="787CCAA5" w14:textId="77777777" w:rsidR="004556FC" w:rsidRPr="008860F2" w:rsidRDefault="004556FC" w:rsidP="004556FC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6771626" w14:textId="77777777" w:rsidR="004556FC" w:rsidRPr="008860F2" w:rsidRDefault="004556FC" w:rsidP="004556FC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0199938A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BBDBF8A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396A09FE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gridSpan w:val="2"/>
          </w:tcPr>
          <w:p w14:paraId="340E3A34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2" w:type="dxa"/>
          </w:tcPr>
          <w:p w14:paraId="20DBAA12" w14:textId="77777777" w:rsidR="004556FC" w:rsidRPr="008860F2" w:rsidRDefault="004556FC" w:rsidP="004556FC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gridSpan w:val="2"/>
          </w:tcPr>
          <w:p w14:paraId="26182B77" w14:textId="77777777" w:rsidR="004556FC" w:rsidRPr="008860F2" w:rsidRDefault="004556FC" w:rsidP="004556FC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08482D2E" w14:textId="77777777" w:rsidR="004556FC" w:rsidRPr="008860F2" w:rsidRDefault="004556FC" w:rsidP="004556FC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3F9F2FC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</w:tcPr>
          <w:p w14:paraId="36EB8D02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58D48F1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</w:tcPr>
          <w:p w14:paraId="1833F668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2" w:type="dxa"/>
          </w:tcPr>
          <w:p w14:paraId="1C80B7BE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14:paraId="1115C433" w14:textId="77777777" w:rsidR="004556FC" w:rsidRPr="008860F2" w:rsidRDefault="004556FC" w:rsidP="004556FC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B1499A5" w14:textId="77777777" w:rsidR="004556FC" w:rsidRPr="008860F2" w:rsidRDefault="004556FC" w:rsidP="004556FC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3056FC80" w14:textId="77777777" w:rsidR="004556FC" w:rsidRPr="008860F2" w:rsidRDefault="004556FC" w:rsidP="004556FC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556FC" w:rsidRPr="008860F2" w14:paraId="1558AB4E" w14:textId="77777777" w:rsidTr="004556FC">
        <w:trPr>
          <w:gridAfter w:val="1"/>
          <w:wAfter w:w="10" w:type="dxa"/>
        </w:trPr>
        <w:tc>
          <w:tcPr>
            <w:tcW w:w="2244" w:type="dxa"/>
          </w:tcPr>
          <w:p w14:paraId="6408C485" w14:textId="77777777" w:rsidR="004556FC" w:rsidRPr="008860F2" w:rsidRDefault="004556FC" w:rsidP="004556FC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spacing w:val="-6"/>
                <w:szCs w:val="22"/>
                <w:u w:val="single"/>
                <w:lang w:val="en-US" w:bidi="th-TH"/>
              </w:rPr>
            </w:pPr>
            <w:r w:rsidRPr="008860F2">
              <w:rPr>
                <w:rFonts w:ascii="Angsana New" w:hAnsi="Angsana New" w:cs="Angsana New"/>
                <w:spacing w:val="-6"/>
                <w:szCs w:val="22"/>
                <w:u w:val="single"/>
                <w:cs/>
                <w:lang w:val="en-US" w:bidi="th-TH"/>
              </w:rPr>
              <w:t xml:space="preserve">ถือหุ้นผ่านทาง </w:t>
            </w:r>
            <w:r w:rsidRPr="008860F2">
              <w:rPr>
                <w:rFonts w:ascii="Angsana New" w:hAnsi="Angsana New" w:cs="Angsana New"/>
                <w:spacing w:val="-6"/>
                <w:szCs w:val="22"/>
                <w:u w:val="single"/>
                <w:lang w:val="en-US" w:bidi="th-TH"/>
              </w:rPr>
              <w:t>“GRAND UNITY”</w:t>
            </w:r>
          </w:p>
        </w:tc>
        <w:tc>
          <w:tcPr>
            <w:tcW w:w="1886" w:type="dxa"/>
          </w:tcPr>
          <w:p w14:paraId="3F681FAC" w14:textId="77777777" w:rsidR="004556FC" w:rsidRPr="008860F2" w:rsidRDefault="004556FC" w:rsidP="004556FC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19" w:type="dxa"/>
          </w:tcPr>
          <w:p w14:paraId="1893DEE8" w14:textId="77777777" w:rsidR="004556FC" w:rsidRPr="008860F2" w:rsidRDefault="004556FC" w:rsidP="004556F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9" w:type="dxa"/>
          </w:tcPr>
          <w:p w14:paraId="7BDB2073" w14:textId="77777777" w:rsidR="004556FC" w:rsidRPr="008860F2" w:rsidRDefault="004556FC" w:rsidP="004556F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9" w:type="dxa"/>
          </w:tcPr>
          <w:p w14:paraId="2078E87F" w14:textId="77777777" w:rsidR="004556FC" w:rsidRPr="008860F2" w:rsidRDefault="004556FC" w:rsidP="004556FC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97C0868" w14:textId="77777777" w:rsidR="004556FC" w:rsidRPr="008860F2" w:rsidRDefault="004556FC" w:rsidP="004556FC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065B676F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B9BC524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21E702A5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gridSpan w:val="2"/>
          </w:tcPr>
          <w:p w14:paraId="365D447E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2" w:type="dxa"/>
          </w:tcPr>
          <w:p w14:paraId="3319535E" w14:textId="77777777" w:rsidR="004556FC" w:rsidRPr="008860F2" w:rsidRDefault="004556FC" w:rsidP="004556FC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</w:tcPr>
          <w:p w14:paraId="6D9FFC76" w14:textId="77777777" w:rsidR="004556FC" w:rsidRPr="008860F2" w:rsidRDefault="004556FC" w:rsidP="004556FC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2DA5275D" w14:textId="77777777" w:rsidR="004556FC" w:rsidRPr="008860F2" w:rsidRDefault="004556FC" w:rsidP="004556FC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3E3F53A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</w:tcPr>
          <w:p w14:paraId="4B436EC3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4FD0D9F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</w:tcPr>
          <w:p w14:paraId="2B008459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2" w:type="dxa"/>
          </w:tcPr>
          <w:p w14:paraId="4DE22046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14:paraId="76FD0461" w14:textId="77777777" w:rsidR="004556FC" w:rsidRPr="008860F2" w:rsidRDefault="004556FC" w:rsidP="004556FC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39DED1B" w14:textId="77777777" w:rsidR="004556FC" w:rsidRPr="008860F2" w:rsidRDefault="004556FC" w:rsidP="004556FC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3C9E05FE" w14:textId="77777777" w:rsidR="004556FC" w:rsidRPr="008860F2" w:rsidRDefault="004556FC" w:rsidP="004556FC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556FC" w:rsidRPr="008860F2" w14:paraId="377E3B77" w14:textId="77777777" w:rsidTr="004556FC">
        <w:trPr>
          <w:gridAfter w:val="1"/>
          <w:wAfter w:w="10" w:type="dxa"/>
        </w:trPr>
        <w:tc>
          <w:tcPr>
            <w:tcW w:w="2244" w:type="dxa"/>
          </w:tcPr>
          <w:p w14:paraId="05B09480" w14:textId="77777777" w:rsidR="004556FC" w:rsidRPr="008860F2" w:rsidRDefault="004556FC" w:rsidP="004556FC">
            <w:pPr>
              <w:spacing w:line="240" w:lineRule="auto"/>
              <w:ind w:left="126" w:right="-108" w:hanging="126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แกรนด์ ยู ลิฟวิ่ง จำกัด</w:t>
            </w:r>
          </w:p>
        </w:tc>
        <w:tc>
          <w:tcPr>
            <w:tcW w:w="1886" w:type="dxa"/>
          </w:tcPr>
          <w:p w14:paraId="623D98B6" w14:textId="77777777" w:rsidR="004556FC" w:rsidRPr="008860F2" w:rsidRDefault="004556FC" w:rsidP="004556FC">
            <w:pPr>
              <w:pStyle w:val="acctfourfigures"/>
              <w:tabs>
                <w:tab w:val="clear" w:pos="765"/>
              </w:tabs>
              <w:spacing w:line="240" w:lineRule="auto"/>
              <w:ind w:left="108" w:right="-378" w:hanging="108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19" w:type="dxa"/>
          </w:tcPr>
          <w:p w14:paraId="70187061" w14:textId="77777777" w:rsidR="004556FC" w:rsidRPr="008860F2" w:rsidRDefault="004556FC" w:rsidP="004556F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9" w:type="dxa"/>
          </w:tcPr>
          <w:p w14:paraId="749C3983" w14:textId="77777777" w:rsidR="004556FC" w:rsidRPr="008860F2" w:rsidRDefault="004556FC" w:rsidP="004556F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9" w:type="dxa"/>
          </w:tcPr>
          <w:p w14:paraId="28575598" w14:textId="77777777" w:rsidR="004556FC" w:rsidRPr="008860F2" w:rsidRDefault="004556FC" w:rsidP="004556F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397B7D90" w14:textId="77777777" w:rsidR="004556FC" w:rsidRPr="008860F2" w:rsidRDefault="004556FC" w:rsidP="004556FC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518CD2E1" w14:textId="77777777" w:rsidR="004556FC" w:rsidRPr="008860F2" w:rsidRDefault="004556FC" w:rsidP="004556FC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2282EC37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13ACB1BB" w14:textId="77777777" w:rsidR="004556FC" w:rsidRPr="008860F2" w:rsidRDefault="004556FC" w:rsidP="004556FC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43" w:type="dxa"/>
            <w:gridSpan w:val="2"/>
          </w:tcPr>
          <w:p w14:paraId="632B0BCD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2" w:type="dxa"/>
          </w:tcPr>
          <w:p w14:paraId="0570B282" w14:textId="77777777" w:rsidR="004556FC" w:rsidRPr="008860F2" w:rsidRDefault="004556FC" w:rsidP="004556FC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</w:tcPr>
          <w:p w14:paraId="4F7CE271" w14:textId="77777777" w:rsidR="004556FC" w:rsidRPr="008860F2" w:rsidRDefault="004556FC" w:rsidP="004556FC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0507F241" w14:textId="77777777" w:rsidR="004556FC" w:rsidRPr="008860F2" w:rsidRDefault="004556FC" w:rsidP="004556FC">
            <w:pPr>
              <w:tabs>
                <w:tab w:val="decimal" w:pos="264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CE55BFE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</w:tcPr>
          <w:p w14:paraId="2606D17A" w14:textId="77777777" w:rsidR="004556FC" w:rsidRPr="008860F2" w:rsidRDefault="004556FC" w:rsidP="004556FC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6E9F039E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</w:tcPr>
          <w:p w14:paraId="655ABD7B" w14:textId="77777777" w:rsidR="004556FC" w:rsidRPr="008860F2" w:rsidRDefault="004556FC" w:rsidP="004556FC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82" w:type="dxa"/>
          </w:tcPr>
          <w:p w14:paraId="652405E7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14:paraId="3203502D" w14:textId="77777777" w:rsidR="004556FC" w:rsidRPr="008860F2" w:rsidRDefault="004556FC" w:rsidP="004556FC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44279F58" w14:textId="77777777" w:rsidR="004556FC" w:rsidRPr="008860F2" w:rsidRDefault="004556FC" w:rsidP="004556FC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3F18DA5F" w14:textId="77777777" w:rsidR="004556FC" w:rsidRPr="008860F2" w:rsidRDefault="004556FC" w:rsidP="004556FC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4556FC" w:rsidRPr="008860F2" w14:paraId="50D5E22C" w14:textId="77777777" w:rsidTr="004556FC">
        <w:trPr>
          <w:gridAfter w:val="1"/>
          <w:wAfter w:w="10" w:type="dxa"/>
        </w:trPr>
        <w:tc>
          <w:tcPr>
            <w:tcW w:w="2244" w:type="dxa"/>
          </w:tcPr>
          <w:p w14:paraId="00BC0C9E" w14:textId="77777777" w:rsidR="004556FC" w:rsidRPr="008860F2" w:rsidRDefault="004556FC" w:rsidP="004556FC">
            <w:pPr>
              <w:spacing w:line="240" w:lineRule="auto"/>
              <w:ind w:left="126" w:right="-108" w:hanging="126"/>
              <w:rPr>
                <w:rFonts w:ascii="Angsana New" w:hAnsi="Angsana New"/>
                <w:sz w:val="22"/>
                <w:szCs w:val="22"/>
                <w:lang w:eastAsia="ko-KR"/>
              </w:rPr>
            </w:pPr>
          </w:p>
        </w:tc>
        <w:tc>
          <w:tcPr>
            <w:tcW w:w="1886" w:type="dxa"/>
          </w:tcPr>
          <w:p w14:paraId="493CA858" w14:textId="77777777" w:rsidR="004556FC" w:rsidRPr="008860F2" w:rsidRDefault="004556FC" w:rsidP="004556FC">
            <w:pPr>
              <w:pStyle w:val="acctfourfigures"/>
              <w:tabs>
                <w:tab w:val="clear" w:pos="765"/>
              </w:tabs>
              <w:spacing w:line="240" w:lineRule="auto"/>
              <w:ind w:left="75" w:right="-378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(</w:t>
            </w:r>
            <w:r w:rsidRPr="008860F2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>คอนโดมิเนียม</w:t>
            </w: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)</w:t>
            </w:r>
          </w:p>
        </w:tc>
        <w:tc>
          <w:tcPr>
            <w:tcW w:w="719" w:type="dxa"/>
          </w:tcPr>
          <w:p w14:paraId="3713127C" w14:textId="1EF7B6B9" w:rsidR="004556FC" w:rsidRPr="008860F2" w:rsidRDefault="004556FC" w:rsidP="004556F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99.98</w:t>
            </w:r>
          </w:p>
        </w:tc>
        <w:tc>
          <w:tcPr>
            <w:tcW w:w="809" w:type="dxa"/>
          </w:tcPr>
          <w:p w14:paraId="71B8EE2B" w14:textId="4191AD5A" w:rsidR="004556FC" w:rsidRPr="008860F2" w:rsidRDefault="004556FC" w:rsidP="004556F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99.98</w:t>
            </w:r>
          </w:p>
        </w:tc>
        <w:tc>
          <w:tcPr>
            <w:tcW w:w="809" w:type="dxa"/>
          </w:tcPr>
          <w:p w14:paraId="5E95E0A1" w14:textId="7A0446D1" w:rsidR="004556FC" w:rsidRPr="009E6C9B" w:rsidRDefault="004556FC" w:rsidP="004556F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9E6C9B">
              <w:rPr>
                <w:rFonts w:ascii="Angsana New" w:hAnsi="Angsana New"/>
                <w:szCs w:val="22"/>
                <w:lang w:bidi="th-TH"/>
              </w:rPr>
              <w:t>64.00</w:t>
            </w:r>
          </w:p>
        </w:tc>
        <w:tc>
          <w:tcPr>
            <w:tcW w:w="900" w:type="dxa"/>
          </w:tcPr>
          <w:p w14:paraId="36D767D1" w14:textId="53C56DE6" w:rsidR="004556FC" w:rsidRPr="008860F2" w:rsidRDefault="004556FC" w:rsidP="004556F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244.05</w:t>
            </w:r>
          </w:p>
        </w:tc>
        <w:tc>
          <w:tcPr>
            <w:tcW w:w="720" w:type="dxa"/>
          </w:tcPr>
          <w:p w14:paraId="00B682EA" w14:textId="6B4441A1" w:rsidR="004556FC" w:rsidRPr="008860F2" w:rsidRDefault="004556FC" w:rsidP="00574E5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  <w:r w:rsidRPr="008860F2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</w:tcPr>
          <w:p w14:paraId="74C8F125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BD803BD" w14:textId="49C86E7B" w:rsidR="004556FC" w:rsidRPr="008860F2" w:rsidRDefault="004556FC" w:rsidP="004556FC">
            <w:pPr>
              <w:tabs>
                <w:tab w:val="decimal" w:pos="467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</w:tcPr>
          <w:p w14:paraId="0914533D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2" w:type="dxa"/>
          </w:tcPr>
          <w:p w14:paraId="6BC9FC03" w14:textId="7CD10E88" w:rsidR="004556FC" w:rsidRPr="008860F2" w:rsidRDefault="004556FC" w:rsidP="004556F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0" w:type="dxa"/>
            <w:gridSpan w:val="2"/>
          </w:tcPr>
          <w:p w14:paraId="3ED5E96A" w14:textId="77777777" w:rsidR="004556FC" w:rsidRPr="008860F2" w:rsidRDefault="004556FC" w:rsidP="004556FC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2F6857C2" w14:textId="77777777" w:rsidR="004556FC" w:rsidRPr="008860F2" w:rsidRDefault="004556FC" w:rsidP="004556F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0FB758F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</w:tcPr>
          <w:p w14:paraId="59D9BEBF" w14:textId="297B416C" w:rsidR="004556FC" w:rsidRPr="008860F2" w:rsidRDefault="004556FC" w:rsidP="004556F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1779063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</w:tcPr>
          <w:p w14:paraId="32EAE821" w14:textId="46B0EF23" w:rsidR="004556FC" w:rsidRPr="008860F2" w:rsidRDefault="004556FC" w:rsidP="004556F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2" w:type="dxa"/>
          </w:tcPr>
          <w:p w14:paraId="78D7FC5F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14:paraId="10F9C62B" w14:textId="58696E40" w:rsidR="004556FC" w:rsidRPr="008860F2" w:rsidRDefault="004556FC" w:rsidP="006B55EF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rPr>
                <w:rFonts w:ascii="Angsana New" w:hAnsi="Angsana New"/>
                <w:szCs w:val="22"/>
              </w:rPr>
            </w:pPr>
            <w:r w:rsidRPr="008860F2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</w:tcPr>
          <w:p w14:paraId="59342AA0" w14:textId="77777777" w:rsidR="004556FC" w:rsidRPr="008860F2" w:rsidRDefault="004556FC" w:rsidP="004556FC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41540F25" w14:textId="77777777" w:rsidR="004556FC" w:rsidRPr="008860F2" w:rsidRDefault="004556FC" w:rsidP="004556FC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jc w:val="left"/>
              <w:rPr>
                <w:rFonts w:ascii="Angsana New" w:hAnsi="Angsana New"/>
                <w:szCs w:val="22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4556FC" w:rsidRPr="008860F2" w14:paraId="201BEFA3" w14:textId="77777777" w:rsidTr="004556FC">
        <w:trPr>
          <w:gridAfter w:val="1"/>
          <w:wAfter w:w="10" w:type="dxa"/>
        </w:trPr>
        <w:tc>
          <w:tcPr>
            <w:tcW w:w="2244" w:type="dxa"/>
          </w:tcPr>
          <w:p w14:paraId="385282C2" w14:textId="77777777" w:rsidR="004556FC" w:rsidRPr="008860F2" w:rsidRDefault="004556FC" w:rsidP="004556FC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/>
                <w:szCs w:val="22"/>
                <w:lang w:eastAsia="ko-KR"/>
              </w:rPr>
            </w:pPr>
            <w:r w:rsidRPr="008860F2">
              <w:rPr>
                <w:rFonts w:ascii="Angsana New" w:hAnsi="Angsana New" w:cs="Angsana New"/>
                <w:szCs w:val="22"/>
                <w:u w:val="single"/>
                <w:cs/>
                <w:lang w:val="en-US"/>
              </w:rPr>
              <w:t xml:space="preserve">ถือหุ้นผ่านทาง </w:t>
            </w:r>
            <w:r w:rsidRPr="008860F2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“TL”</w:t>
            </w:r>
          </w:p>
        </w:tc>
        <w:tc>
          <w:tcPr>
            <w:tcW w:w="1886" w:type="dxa"/>
          </w:tcPr>
          <w:p w14:paraId="506F1EF9" w14:textId="77777777" w:rsidR="004556FC" w:rsidRPr="008860F2" w:rsidRDefault="004556FC" w:rsidP="004556FC">
            <w:pPr>
              <w:pStyle w:val="acctfourfigures"/>
              <w:tabs>
                <w:tab w:val="clear" w:pos="765"/>
              </w:tabs>
              <w:spacing w:line="240" w:lineRule="auto"/>
              <w:ind w:left="75" w:right="-378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19" w:type="dxa"/>
          </w:tcPr>
          <w:p w14:paraId="52040FC5" w14:textId="77777777" w:rsidR="004556FC" w:rsidRPr="008860F2" w:rsidRDefault="004556FC" w:rsidP="004556F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9" w:type="dxa"/>
          </w:tcPr>
          <w:p w14:paraId="00DDE631" w14:textId="77777777" w:rsidR="004556FC" w:rsidRPr="008860F2" w:rsidRDefault="004556FC" w:rsidP="004556F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9" w:type="dxa"/>
          </w:tcPr>
          <w:p w14:paraId="5BD48F4F" w14:textId="77777777" w:rsidR="004556FC" w:rsidRPr="009E6C9B" w:rsidRDefault="004556FC" w:rsidP="004556F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0" w:type="dxa"/>
          </w:tcPr>
          <w:p w14:paraId="048ABBAC" w14:textId="77777777" w:rsidR="004556FC" w:rsidRPr="008860F2" w:rsidRDefault="004556FC" w:rsidP="004556F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94E58A0" w14:textId="77777777" w:rsidR="004556FC" w:rsidRPr="008860F2" w:rsidRDefault="004556FC" w:rsidP="004556F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DAAD33C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0D7667DC" w14:textId="77777777" w:rsidR="004556FC" w:rsidRPr="008860F2" w:rsidRDefault="004556FC" w:rsidP="004556F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gridSpan w:val="2"/>
          </w:tcPr>
          <w:p w14:paraId="127B2C34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2" w:type="dxa"/>
          </w:tcPr>
          <w:p w14:paraId="1A5B9318" w14:textId="77777777" w:rsidR="004556FC" w:rsidRPr="008860F2" w:rsidRDefault="004556FC" w:rsidP="004556F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gridSpan w:val="2"/>
          </w:tcPr>
          <w:p w14:paraId="4626CF25" w14:textId="77777777" w:rsidR="004556FC" w:rsidRPr="008860F2" w:rsidRDefault="004556FC" w:rsidP="004556FC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59E58699" w14:textId="77777777" w:rsidR="004556FC" w:rsidRPr="008860F2" w:rsidRDefault="004556FC" w:rsidP="004556F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5697259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</w:tcPr>
          <w:p w14:paraId="4954A735" w14:textId="77777777" w:rsidR="004556FC" w:rsidRPr="008860F2" w:rsidRDefault="004556FC" w:rsidP="004556F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F9F8527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</w:tcPr>
          <w:p w14:paraId="35C40E66" w14:textId="77777777" w:rsidR="004556FC" w:rsidRPr="008860F2" w:rsidRDefault="004556FC" w:rsidP="004556F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2" w:type="dxa"/>
          </w:tcPr>
          <w:p w14:paraId="3D6921BE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14:paraId="054042D4" w14:textId="77777777" w:rsidR="004556FC" w:rsidRPr="008860F2" w:rsidRDefault="004556FC" w:rsidP="004556F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D507977" w14:textId="77777777" w:rsidR="004556FC" w:rsidRPr="008860F2" w:rsidRDefault="004556FC" w:rsidP="004556FC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6350716B" w14:textId="77777777" w:rsidR="004556FC" w:rsidRPr="008860F2" w:rsidRDefault="004556FC" w:rsidP="004556F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556FC" w:rsidRPr="008860F2" w14:paraId="098664EC" w14:textId="77777777" w:rsidTr="004556FC">
        <w:trPr>
          <w:gridAfter w:val="1"/>
          <w:wAfter w:w="10" w:type="dxa"/>
        </w:trPr>
        <w:tc>
          <w:tcPr>
            <w:tcW w:w="2244" w:type="dxa"/>
          </w:tcPr>
          <w:p w14:paraId="6AC50AEB" w14:textId="77777777" w:rsidR="004556FC" w:rsidRPr="008860F2" w:rsidRDefault="004556FC" w:rsidP="004556FC">
            <w:pPr>
              <w:spacing w:line="240" w:lineRule="auto"/>
              <w:ind w:left="126" w:right="-108" w:hanging="126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ไทย-ซิงค์ ออกไซด์ จำกัด</w:t>
            </w:r>
          </w:p>
        </w:tc>
        <w:tc>
          <w:tcPr>
            <w:tcW w:w="1886" w:type="dxa"/>
          </w:tcPr>
          <w:p w14:paraId="2440B6E2" w14:textId="77777777" w:rsidR="004556FC" w:rsidRPr="008860F2" w:rsidRDefault="004556FC" w:rsidP="004556FC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รับจ้างผลิตสังกะสี</w:t>
            </w:r>
          </w:p>
        </w:tc>
        <w:tc>
          <w:tcPr>
            <w:tcW w:w="719" w:type="dxa"/>
          </w:tcPr>
          <w:p w14:paraId="61B4C9F3" w14:textId="77777777" w:rsidR="004556FC" w:rsidRPr="008860F2" w:rsidRDefault="004556FC" w:rsidP="004556FC">
            <w:pPr>
              <w:tabs>
                <w:tab w:val="decimal" w:pos="338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6FB464EA" w14:textId="77777777" w:rsidR="004556FC" w:rsidRPr="008860F2" w:rsidRDefault="004556FC" w:rsidP="004556FC">
            <w:pPr>
              <w:tabs>
                <w:tab w:val="decimal" w:pos="252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76904596" w14:textId="77777777" w:rsidR="004556FC" w:rsidRPr="009E6C9B" w:rsidRDefault="004556FC" w:rsidP="004556FC">
            <w:pPr>
              <w:tabs>
                <w:tab w:val="decimal" w:pos="338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7CA90F1" w14:textId="77777777" w:rsidR="004556FC" w:rsidRPr="008860F2" w:rsidRDefault="004556FC" w:rsidP="004556FC">
            <w:pPr>
              <w:tabs>
                <w:tab w:val="decimal" w:pos="338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127345B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81079D9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B1F5E29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gridSpan w:val="2"/>
          </w:tcPr>
          <w:p w14:paraId="5D6C2D0D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2" w:type="dxa"/>
          </w:tcPr>
          <w:p w14:paraId="1A09239E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gridSpan w:val="2"/>
          </w:tcPr>
          <w:p w14:paraId="6BA81A58" w14:textId="77777777" w:rsidR="004556FC" w:rsidRPr="008860F2" w:rsidRDefault="004556FC" w:rsidP="004556FC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2B0799C8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DA35237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</w:tcPr>
          <w:p w14:paraId="5D95E989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B2D19A4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</w:tcPr>
          <w:p w14:paraId="6C3D7F7E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2" w:type="dxa"/>
          </w:tcPr>
          <w:p w14:paraId="0E50F997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14:paraId="5383D039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2D807A8" w14:textId="77777777" w:rsidR="004556FC" w:rsidRPr="008860F2" w:rsidRDefault="004556FC" w:rsidP="004556FC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34AA6F8E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556FC" w:rsidRPr="008860F2" w14:paraId="5B10EC21" w14:textId="77777777" w:rsidTr="004556FC">
        <w:trPr>
          <w:gridAfter w:val="1"/>
          <w:wAfter w:w="10" w:type="dxa"/>
        </w:trPr>
        <w:tc>
          <w:tcPr>
            <w:tcW w:w="2244" w:type="dxa"/>
          </w:tcPr>
          <w:p w14:paraId="03DA5D0C" w14:textId="77777777" w:rsidR="004556FC" w:rsidRPr="008860F2" w:rsidRDefault="004556FC" w:rsidP="004556FC">
            <w:pPr>
              <w:spacing w:line="240" w:lineRule="auto"/>
              <w:ind w:left="126" w:right="-108" w:hanging="126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</w:p>
        </w:tc>
        <w:tc>
          <w:tcPr>
            <w:tcW w:w="1886" w:type="dxa"/>
          </w:tcPr>
          <w:p w14:paraId="6B304862" w14:textId="77777777" w:rsidR="004556FC" w:rsidRPr="008860F2" w:rsidRDefault="004556FC" w:rsidP="004556FC">
            <w:pPr>
              <w:pStyle w:val="acctfourfigures"/>
              <w:tabs>
                <w:tab w:val="clear" w:pos="765"/>
              </w:tabs>
              <w:spacing w:line="240" w:lineRule="auto"/>
              <w:ind w:left="75" w:right="-378"/>
              <w:rPr>
                <w:rFonts w:ascii="Angsana New" w:hAnsi="Angsana New"/>
                <w:spacing w:val="-6"/>
                <w:szCs w:val="22"/>
                <w:cs/>
                <w:lang w:val="en-US" w:bidi="th-TH"/>
              </w:rPr>
            </w:pPr>
            <w:r w:rsidRPr="008860F2">
              <w:rPr>
                <w:rFonts w:ascii="Angsana New" w:hAnsi="Angsana New"/>
                <w:spacing w:val="-6"/>
                <w:szCs w:val="22"/>
                <w:lang w:bidi="th-TH"/>
              </w:rPr>
              <w:t xml:space="preserve"> </w:t>
            </w:r>
            <w:r w:rsidRPr="008860F2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>อ๊อกไซด์</w:t>
            </w:r>
            <w:r w:rsidRPr="008860F2">
              <w:rPr>
                <w:rFonts w:ascii="Angsana New" w:hAnsi="Angsana New"/>
                <w:spacing w:val="-6"/>
                <w:szCs w:val="22"/>
                <w:cs/>
                <w:lang w:val="en-US" w:bidi="th-TH"/>
              </w:rPr>
              <w:t>และเคมีภัณฑ์</w:t>
            </w:r>
          </w:p>
        </w:tc>
        <w:tc>
          <w:tcPr>
            <w:tcW w:w="719" w:type="dxa"/>
          </w:tcPr>
          <w:p w14:paraId="3655CC31" w14:textId="2029AD14" w:rsidR="004556FC" w:rsidRPr="008860F2" w:rsidRDefault="004556FC" w:rsidP="004556F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09" w:type="dxa"/>
          </w:tcPr>
          <w:p w14:paraId="14873F8E" w14:textId="7922DA55" w:rsidR="004556FC" w:rsidRPr="008860F2" w:rsidRDefault="004556FC" w:rsidP="004556F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09" w:type="dxa"/>
          </w:tcPr>
          <w:p w14:paraId="239DF691" w14:textId="30EEA386" w:rsidR="004556FC" w:rsidRPr="009E6C9B" w:rsidRDefault="004556FC" w:rsidP="004556F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6</w:t>
            </w:r>
            <w:r w:rsidRPr="009E6C9B">
              <w:rPr>
                <w:rFonts w:ascii="Angsana New" w:hAnsi="Angsana New"/>
                <w:szCs w:val="22"/>
                <w:lang w:val="en-US" w:bidi="th-TH"/>
              </w:rPr>
              <w:t>.</w:t>
            </w:r>
            <w:r>
              <w:rPr>
                <w:rFonts w:ascii="Angsana New" w:hAnsi="Angsana New"/>
                <w:szCs w:val="22"/>
                <w:lang w:val="en-US" w:bidi="th-TH"/>
              </w:rPr>
              <w:t>25</w:t>
            </w:r>
          </w:p>
        </w:tc>
        <w:tc>
          <w:tcPr>
            <w:tcW w:w="900" w:type="dxa"/>
          </w:tcPr>
          <w:p w14:paraId="7E08D331" w14:textId="5A4FA790" w:rsidR="004556FC" w:rsidRPr="008860F2" w:rsidRDefault="004556FC" w:rsidP="004556F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szCs w:val="22"/>
                <w:lang w:val="en-US" w:bidi="th-TH"/>
              </w:rPr>
              <w:t>6.25</w:t>
            </w:r>
          </w:p>
        </w:tc>
        <w:tc>
          <w:tcPr>
            <w:tcW w:w="720" w:type="dxa"/>
          </w:tcPr>
          <w:p w14:paraId="339AF9AF" w14:textId="34969E00" w:rsidR="004556FC" w:rsidRPr="008860F2" w:rsidRDefault="004556FC" w:rsidP="00574E5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  <w:r w:rsidRPr="008860F2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</w:tcPr>
          <w:p w14:paraId="5B698437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7A02236B" w14:textId="13946E6C" w:rsidR="004556FC" w:rsidRPr="008860F2" w:rsidRDefault="004556FC" w:rsidP="004556FC">
            <w:pPr>
              <w:tabs>
                <w:tab w:val="decimal" w:pos="467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</w:tcPr>
          <w:p w14:paraId="3F15C039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2" w:type="dxa"/>
          </w:tcPr>
          <w:p w14:paraId="407C2A64" w14:textId="7B276BD7" w:rsidR="004556FC" w:rsidRPr="008860F2" w:rsidRDefault="004556FC" w:rsidP="004556F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0" w:type="dxa"/>
            <w:gridSpan w:val="2"/>
          </w:tcPr>
          <w:p w14:paraId="76731671" w14:textId="77777777" w:rsidR="004556FC" w:rsidRPr="008860F2" w:rsidRDefault="004556FC" w:rsidP="004556FC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3830DE45" w14:textId="77777777" w:rsidR="004556FC" w:rsidRPr="008860F2" w:rsidRDefault="004556FC" w:rsidP="004556F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5CBC23A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</w:tcPr>
          <w:p w14:paraId="34E6F7A6" w14:textId="78899CB4" w:rsidR="004556FC" w:rsidRPr="008860F2" w:rsidRDefault="004556FC" w:rsidP="004556F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BB76736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</w:tcPr>
          <w:p w14:paraId="65FF362A" w14:textId="1005B665" w:rsidR="004556FC" w:rsidRPr="008860F2" w:rsidRDefault="004556FC" w:rsidP="004556F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2" w:type="dxa"/>
          </w:tcPr>
          <w:p w14:paraId="0ACDE844" w14:textId="77777777" w:rsidR="004556FC" w:rsidRPr="008860F2" w:rsidRDefault="004556FC" w:rsidP="004556F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14:paraId="1854279C" w14:textId="5FB7727A" w:rsidR="004556FC" w:rsidRPr="008860F2" w:rsidRDefault="004556FC" w:rsidP="006B55EF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rPr>
                <w:rFonts w:ascii="Angsana New" w:hAnsi="Angsana New"/>
                <w:szCs w:val="22"/>
              </w:rPr>
            </w:pPr>
            <w:r w:rsidRPr="008860F2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</w:tcPr>
          <w:p w14:paraId="6F805A45" w14:textId="77777777" w:rsidR="004556FC" w:rsidRPr="008860F2" w:rsidRDefault="004556FC" w:rsidP="004556FC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2A13F7AA" w14:textId="77777777" w:rsidR="004556FC" w:rsidRPr="008860F2" w:rsidRDefault="004556FC" w:rsidP="004556FC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jc w:val="left"/>
              <w:rPr>
                <w:rFonts w:ascii="Angsana New" w:hAnsi="Angsana New"/>
                <w:szCs w:val="22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5D2E44" w:rsidRPr="008860F2" w14:paraId="56FC8541" w14:textId="77777777" w:rsidTr="004556FC">
        <w:trPr>
          <w:gridAfter w:val="1"/>
          <w:wAfter w:w="10" w:type="dxa"/>
        </w:trPr>
        <w:tc>
          <w:tcPr>
            <w:tcW w:w="2244" w:type="dxa"/>
          </w:tcPr>
          <w:p w14:paraId="1A59C044" w14:textId="77777777" w:rsidR="005D2E44" w:rsidRPr="008860F2" w:rsidRDefault="005D2E44" w:rsidP="004556FC">
            <w:pPr>
              <w:spacing w:line="240" w:lineRule="auto"/>
              <w:ind w:left="126" w:right="-108" w:hanging="126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</w:p>
        </w:tc>
        <w:tc>
          <w:tcPr>
            <w:tcW w:w="1886" w:type="dxa"/>
          </w:tcPr>
          <w:p w14:paraId="0031BF88" w14:textId="77777777" w:rsidR="005D2E44" w:rsidRPr="008860F2" w:rsidRDefault="005D2E44" w:rsidP="004556FC">
            <w:pPr>
              <w:pStyle w:val="acctfourfigures"/>
              <w:tabs>
                <w:tab w:val="clear" w:pos="765"/>
              </w:tabs>
              <w:spacing w:line="240" w:lineRule="auto"/>
              <w:ind w:left="75" w:right="-378"/>
              <w:rPr>
                <w:rFonts w:ascii="Angsana New" w:hAnsi="Angsana New"/>
                <w:spacing w:val="-6"/>
                <w:szCs w:val="22"/>
                <w:lang w:bidi="th-TH"/>
              </w:rPr>
            </w:pPr>
          </w:p>
        </w:tc>
        <w:tc>
          <w:tcPr>
            <w:tcW w:w="719" w:type="dxa"/>
          </w:tcPr>
          <w:p w14:paraId="0F8D7B2F" w14:textId="77777777" w:rsidR="005D2E44" w:rsidRPr="008860F2" w:rsidRDefault="005D2E44" w:rsidP="004556F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9" w:type="dxa"/>
          </w:tcPr>
          <w:p w14:paraId="41BB6516" w14:textId="77777777" w:rsidR="005D2E44" w:rsidRPr="008860F2" w:rsidRDefault="005D2E44" w:rsidP="004556F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9" w:type="dxa"/>
          </w:tcPr>
          <w:p w14:paraId="4D21C8E0" w14:textId="77777777" w:rsidR="005D2E44" w:rsidRDefault="005D2E44" w:rsidP="004556F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00" w:type="dxa"/>
          </w:tcPr>
          <w:p w14:paraId="24241B29" w14:textId="77777777" w:rsidR="005D2E44" w:rsidRPr="008860F2" w:rsidRDefault="005D2E44" w:rsidP="004556F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832A8F2" w14:textId="77777777" w:rsidR="005D2E44" w:rsidRPr="008860F2" w:rsidRDefault="005D2E44" w:rsidP="004556FC">
            <w:pPr>
              <w:tabs>
                <w:tab w:val="decimal" w:pos="378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A881677" w14:textId="77777777" w:rsidR="005D2E44" w:rsidRPr="008860F2" w:rsidRDefault="005D2E44" w:rsidP="004556F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01D2C92C" w14:textId="77777777" w:rsidR="005D2E44" w:rsidRPr="008860F2" w:rsidRDefault="005D2E44" w:rsidP="004556FC">
            <w:pPr>
              <w:tabs>
                <w:tab w:val="decimal" w:pos="467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gridSpan w:val="2"/>
          </w:tcPr>
          <w:p w14:paraId="0E7C4CB8" w14:textId="77777777" w:rsidR="005D2E44" w:rsidRPr="008860F2" w:rsidRDefault="005D2E44" w:rsidP="004556F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2" w:type="dxa"/>
          </w:tcPr>
          <w:p w14:paraId="5197D702" w14:textId="77777777" w:rsidR="005D2E44" w:rsidRPr="008860F2" w:rsidRDefault="005D2E44" w:rsidP="004556F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gridSpan w:val="2"/>
          </w:tcPr>
          <w:p w14:paraId="49203FFE" w14:textId="77777777" w:rsidR="005D2E44" w:rsidRPr="008860F2" w:rsidRDefault="005D2E44" w:rsidP="004556FC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7543CC0F" w14:textId="77777777" w:rsidR="005D2E44" w:rsidRPr="008860F2" w:rsidRDefault="005D2E44" w:rsidP="004556F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4F86505" w14:textId="77777777" w:rsidR="005D2E44" w:rsidRPr="008860F2" w:rsidRDefault="005D2E44" w:rsidP="004556F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</w:tcPr>
          <w:p w14:paraId="0848372E" w14:textId="77777777" w:rsidR="005D2E44" w:rsidRPr="008860F2" w:rsidRDefault="005D2E44" w:rsidP="004556F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5798254" w14:textId="77777777" w:rsidR="005D2E44" w:rsidRPr="008860F2" w:rsidRDefault="005D2E44" w:rsidP="004556F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</w:tcPr>
          <w:p w14:paraId="3189A735" w14:textId="77777777" w:rsidR="005D2E44" w:rsidRPr="008860F2" w:rsidRDefault="005D2E44" w:rsidP="004556F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2" w:type="dxa"/>
          </w:tcPr>
          <w:p w14:paraId="08E07C2A" w14:textId="77777777" w:rsidR="005D2E44" w:rsidRPr="008860F2" w:rsidRDefault="005D2E44" w:rsidP="004556F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14:paraId="27081DEB" w14:textId="77777777" w:rsidR="005D2E44" w:rsidRPr="008860F2" w:rsidRDefault="005D2E44" w:rsidP="004556FC">
            <w:pPr>
              <w:tabs>
                <w:tab w:val="decimal" w:pos="439"/>
              </w:tabs>
              <w:spacing w:line="240" w:lineRule="auto"/>
              <w:ind w:left="-115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D707EDC" w14:textId="77777777" w:rsidR="005D2E44" w:rsidRPr="008860F2" w:rsidRDefault="005D2E44" w:rsidP="004556FC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5FBFAA7E" w14:textId="77777777" w:rsidR="005D2E44" w:rsidRPr="008860F2" w:rsidRDefault="005D2E44" w:rsidP="004556FC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5D2E44" w:rsidRPr="008860F2" w14:paraId="2C6565AE" w14:textId="77777777" w:rsidTr="004556FC">
        <w:trPr>
          <w:gridAfter w:val="1"/>
          <w:wAfter w:w="10" w:type="dxa"/>
        </w:trPr>
        <w:tc>
          <w:tcPr>
            <w:tcW w:w="2244" w:type="dxa"/>
          </w:tcPr>
          <w:p w14:paraId="2482E750" w14:textId="77777777" w:rsidR="005D2E44" w:rsidRPr="008860F2" w:rsidRDefault="005D2E44" w:rsidP="004556FC">
            <w:pPr>
              <w:spacing w:line="240" w:lineRule="auto"/>
              <w:ind w:left="126" w:right="-108" w:hanging="126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</w:p>
        </w:tc>
        <w:tc>
          <w:tcPr>
            <w:tcW w:w="1886" w:type="dxa"/>
          </w:tcPr>
          <w:p w14:paraId="4CF0A0A2" w14:textId="77777777" w:rsidR="005D2E44" w:rsidRPr="008860F2" w:rsidRDefault="005D2E44" w:rsidP="004556FC">
            <w:pPr>
              <w:pStyle w:val="acctfourfigures"/>
              <w:tabs>
                <w:tab w:val="clear" w:pos="765"/>
              </w:tabs>
              <w:spacing w:line="240" w:lineRule="auto"/>
              <w:ind w:left="75" w:right="-378"/>
              <w:rPr>
                <w:rFonts w:ascii="Angsana New" w:hAnsi="Angsana New"/>
                <w:spacing w:val="-6"/>
                <w:szCs w:val="22"/>
                <w:lang w:bidi="th-TH"/>
              </w:rPr>
            </w:pPr>
          </w:p>
        </w:tc>
        <w:tc>
          <w:tcPr>
            <w:tcW w:w="719" w:type="dxa"/>
          </w:tcPr>
          <w:p w14:paraId="464F4603" w14:textId="77777777" w:rsidR="005D2E44" w:rsidRPr="008860F2" w:rsidRDefault="005D2E44" w:rsidP="004556F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9" w:type="dxa"/>
          </w:tcPr>
          <w:p w14:paraId="6A3DAECA" w14:textId="77777777" w:rsidR="005D2E44" w:rsidRPr="008860F2" w:rsidRDefault="005D2E44" w:rsidP="004556F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9" w:type="dxa"/>
          </w:tcPr>
          <w:p w14:paraId="5B676315" w14:textId="77777777" w:rsidR="005D2E44" w:rsidRDefault="005D2E44" w:rsidP="004556F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00" w:type="dxa"/>
          </w:tcPr>
          <w:p w14:paraId="28510575" w14:textId="77777777" w:rsidR="005D2E44" w:rsidRPr="008860F2" w:rsidRDefault="005D2E44" w:rsidP="004556F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74B1166" w14:textId="77777777" w:rsidR="005D2E44" w:rsidRPr="008860F2" w:rsidRDefault="005D2E44" w:rsidP="004556FC">
            <w:pPr>
              <w:tabs>
                <w:tab w:val="decimal" w:pos="378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5E7633A" w14:textId="77777777" w:rsidR="005D2E44" w:rsidRPr="008860F2" w:rsidRDefault="005D2E44" w:rsidP="004556F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38D6747F" w14:textId="77777777" w:rsidR="005D2E44" w:rsidRPr="008860F2" w:rsidRDefault="005D2E44" w:rsidP="004556FC">
            <w:pPr>
              <w:tabs>
                <w:tab w:val="decimal" w:pos="467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gridSpan w:val="2"/>
          </w:tcPr>
          <w:p w14:paraId="16401078" w14:textId="77777777" w:rsidR="005D2E44" w:rsidRPr="008860F2" w:rsidRDefault="005D2E44" w:rsidP="004556F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2" w:type="dxa"/>
          </w:tcPr>
          <w:p w14:paraId="32C48763" w14:textId="77777777" w:rsidR="005D2E44" w:rsidRPr="008860F2" w:rsidRDefault="005D2E44" w:rsidP="004556F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gridSpan w:val="2"/>
          </w:tcPr>
          <w:p w14:paraId="388AB8DB" w14:textId="77777777" w:rsidR="005D2E44" w:rsidRPr="008860F2" w:rsidRDefault="005D2E44" w:rsidP="004556FC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3CE285DF" w14:textId="77777777" w:rsidR="005D2E44" w:rsidRPr="008860F2" w:rsidRDefault="005D2E44" w:rsidP="004556F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9368D75" w14:textId="77777777" w:rsidR="005D2E44" w:rsidRPr="008860F2" w:rsidRDefault="005D2E44" w:rsidP="004556F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</w:tcPr>
          <w:p w14:paraId="1CDDAC5B" w14:textId="77777777" w:rsidR="005D2E44" w:rsidRPr="008860F2" w:rsidRDefault="005D2E44" w:rsidP="004556F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F29D348" w14:textId="77777777" w:rsidR="005D2E44" w:rsidRPr="008860F2" w:rsidRDefault="005D2E44" w:rsidP="004556F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</w:tcPr>
          <w:p w14:paraId="029B6227" w14:textId="77777777" w:rsidR="005D2E44" w:rsidRPr="008860F2" w:rsidRDefault="005D2E44" w:rsidP="004556F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2" w:type="dxa"/>
          </w:tcPr>
          <w:p w14:paraId="1E112259" w14:textId="77777777" w:rsidR="005D2E44" w:rsidRPr="008860F2" w:rsidRDefault="005D2E44" w:rsidP="004556F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14:paraId="125F824F" w14:textId="77777777" w:rsidR="005D2E44" w:rsidRPr="008860F2" w:rsidRDefault="005D2E44" w:rsidP="004556FC">
            <w:pPr>
              <w:tabs>
                <w:tab w:val="decimal" w:pos="439"/>
              </w:tabs>
              <w:spacing w:line="240" w:lineRule="auto"/>
              <w:ind w:left="-115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516D03C" w14:textId="77777777" w:rsidR="005D2E44" w:rsidRPr="008860F2" w:rsidRDefault="005D2E44" w:rsidP="004556FC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073F8F34" w14:textId="77777777" w:rsidR="005D2E44" w:rsidRPr="008860F2" w:rsidRDefault="005D2E44" w:rsidP="004556FC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666C71" w:rsidRPr="008860F2" w14:paraId="4B011A92" w14:textId="77777777" w:rsidTr="00666C71">
        <w:trPr>
          <w:trHeight w:val="306"/>
        </w:trPr>
        <w:tc>
          <w:tcPr>
            <w:tcW w:w="2244" w:type="dxa"/>
            <w:shd w:val="clear" w:color="auto" w:fill="auto"/>
          </w:tcPr>
          <w:p w14:paraId="333F90BF" w14:textId="40B78C88" w:rsidR="00666C71" w:rsidRPr="008860F2" w:rsidRDefault="00666C71" w:rsidP="00666C71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th-TH" w:bidi="th-TH"/>
              </w:rPr>
            </w:pPr>
            <w:r w:rsidRPr="008860F2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  <w:t>บริษัทย่อยทางอ้อม</w:t>
            </w:r>
          </w:p>
        </w:tc>
        <w:tc>
          <w:tcPr>
            <w:tcW w:w="1886" w:type="dxa"/>
            <w:shd w:val="clear" w:color="auto" w:fill="auto"/>
          </w:tcPr>
          <w:p w14:paraId="28A0B24D" w14:textId="77777777" w:rsidR="00666C71" w:rsidRPr="008860F2" w:rsidRDefault="00666C71" w:rsidP="00666C71">
            <w:pPr>
              <w:pStyle w:val="acctfourfigures"/>
              <w:tabs>
                <w:tab w:val="clear" w:pos="765"/>
              </w:tabs>
              <w:spacing w:line="240" w:lineRule="auto"/>
              <w:ind w:left="69" w:right="-63" w:hanging="69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19" w:type="dxa"/>
            <w:shd w:val="clear" w:color="auto" w:fill="auto"/>
          </w:tcPr>
          <w:p w14:paraId="37E4EF51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64BDCADE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601C9BAF" w14:textId="77777777" w:rsidR="00666C71" w:rsidRPr="009E6C9B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48D7E23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32CDE55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B5A1FA5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7B7CE2B1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111AAD9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9" w:type="dxa"/>
            <w:gridSpan w:val="2"/>
            <w:shd w:val="clear" w:color="auto" w:fill="auto"/>
          </w:tcPr>
          <w:p w14:paraId="1DD3F4C4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6761C3F1" w14:textId="77777777" w:rsidR="00666C71" w:rsidRPr="008860F2" w:rsidRDefault="00666C71" w:rsidP="00666C71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2CA6D77F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17A5E454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</w:tcPr>
          <w:p w14:paraId="52351F0A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AF4A922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shd w:val="clear" w:color="auto" w:fill="auto"/>
          </w:tcPr>
          <w:p w14:paraId="770969C5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  <w:shd w:val="clear" w:color="auto" w:fill="auto"/>
          </w:tcPr>
          <w:p w14:paraId="3F2BA466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084EC462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0D0A995" w14:textId="77777777" w:rsidR="00666C71" w:rsidRPr="008860F2" w:rsidRDefault="00666C71" w:rsidP="00666C71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7006ABFE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66C71" w:rsidRPr="008860F2" w14:paraId="4BC73330" w14:textId="77777777" w:rsidTr="004556FC">
        <w:tc>
          <w:tcPr>
            <w:tcW w:w="2244" w:type="dxa"/>
            <w:shd w:val="clear" w:color="auto" w:fill="auto"/>
          </w:tcPr>
          <w:p w14:paraId="4757AF88" w14:textId="04C20C48" w:rsidR="00666C71" w:rsidRPr="008860F2" w:rsidRDefault="00666C71" w:rsidP="00666C71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u w:val="single"/>
                <w:cs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u w:val="single"/>
                <w:cs/>
                <w:lang w:val="en-US" w:bidi="th-TH"/>
              </w:rPr>
              <w:t xml:space="preserve">ถือหุ้นผ่านทาง </w:t>
            </w:r>
            <w:r w:rsidRPr="008860F2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“UVAM”</w:t>
            </w:r>
          </w:p>
        </w:tc>
        <w:tc>
          <w:tcPr>
            <w:tcW w:w="1886" w:type="dxa"/>
            <w:shd w:val="clear" w:color="auto" w:fill="auto"/>
          </w:tcPr>
          <w:p w14:paraId="09F5DFB5" w14:textId="77777777" w:rsidR="00666C71" w:rsidRPr="008860F2" w:rsidRDefault="00666C71" w:rsidP="00666C71">
            <w:pPr>
              <w:pStyle w:val="acctfourfigures"/>
              <w:tabs>
                <w:tab w:val="clear" w:pos="765"/>
              </w:tabs>
              <w:spacing w:line="240" w:lineRule="auto"/>
              <w:ind w:left="69" w:right="-63" w:hanging="69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19" w:type="dxa"/>
            <w:shd w:val="clear" w:color="auto" w:fill="auto"/>
          </w:tcPr>
          <w:p w14:paraId="3893DA6D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1B2F5FDE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037D7A14" w14:textId="77777777" w:rsidR="00666C71" w:rsidRPr="009E6C9B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FC10E1B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C470E88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D054076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0D86CC88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76132D5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9" w:type="dxa"/>
            <w:gridSpan w:val="2"/>
            <w:shd w:val="clear" w:color="auto" w:fill="auto"/>
          </w:tcPr>
          <w:p w14:paraId="36E7DC69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7FF8979" w14:textId="77777777" w:rsidR="00666C71" w:rsidRPr="008860F2" w:rsidRDefault="00666C71" w:rsidP="00666C71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2149E54A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2AEE04F3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</w:tcPr>
          <w:p w14:paraId="0840B98B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61AC61D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shd w:val="clear" w:color="auto" w:fill="auto"/>
          </w:tcPr>
          <w:p w14:paraId="3C2F1E5A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  <w:shd w:val="clear" w:color="auto" w:fill="auto"/>
          </w:tcPr>
          <w:p w14:paraId="76AC3809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47EEAD33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A776827" w14:textId="77777777" w:rsidR="00666C71" w:rsidRPr="008860F2" w:rsidRDefault="00666C71" w:rsidP="00666C71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41E365DA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66C71" w:rsidRPr="008860F2" w14:paraId="1993CE22" w14:textId="77777777" w:rsidTr="004556FC">
        <w:tc>
          <w:tcPr>
            <w:tcW w:w="2244" w:type="dxa"/>
            <w:shd w:val="clear" w:color="auto" w:fill="auto"/>
          </w:tcPr>
          <w:p w14:paraId="04653114" w14:textId="77777777" w:rsidR="00666C71" w:rsidRPr="008860F2" w:rsidRDefault="00666C71" w:rsidP="00666C71">
            <w:pPr>
              <w:pStyle w:val="block"/>
              <w:spacing w:after="0" w:line="240" w:lineRule="auto"/>
              <w:ind w:left="139" w:hanging="157"/>
              <w:jc w:val="left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th-TH" w:bidi="th-TH"/>
              </w:rPr>
              <w:t>บริษัท</w:t>
            </w:r>
            <w:r w:rsidRPr="008860F2">
              <w:rPr>
                <w:rFonts w:ascii="Angsana New" w:hAnsi="Angsana New" w:cs="Angsana New"/>
                <w:szCs w:val="22"/>
                <w:rtl/>
                <w:lang w:val="th-TH"/>
              </w:rPr>
              <w:t xml:space="preserve"> </w:t>
            </w:r>
            <w:r w:rsidRPr="008860F2">
              <w:rPr>
                <w:rFonts w:ascii="Angsana New" w:hAnsi="Angsana New" w:cs="Angsana New"/>
                <w:szCs w:val="22"/>
                <w:cs/>
                <w:lang w:val="th-TH" w:bidi="th-TH"/>
              </w:rPr>
              <w:t xml:space="preserve">เซนเซส </w:t>
            </w:r>
            <w:r w:rsidRPr="008860F2">
              <w:rPr>
                <w:rFonts w:ascii="Angsana New" w:hAnsi="Angsana New" w:cs="Angsana New"/>
                <w:szCs w:val="22"/>
                <w:rtl/>
                <w:lang w:val="th-TH"/>
              </w:rPr>
              <w:t xml:space="preserve"> </w:t>
            </w:r>
            <w:r w:rsidRPr="008860F2">
              <w:rPr>
                <w:rFonts w:ascii="Angsana New" w:hAnsi="Angsana New" w:cs="Angsana New"/>
                <w:szCs w:val="22"/>
                <w:cs/>
                <w:lang w:val="th-TH" w:bidi="th-TH"/>
              </w:rPr>
              <w:t>พร็อพเพอร์ตี้ แมเนจเม้นท์ จำกัด</w:t>
            </w:r>
          </w:p>
        </w:tc>
        <w:tc>
          <w:tcPr>
            <w:tcW w:w="1886" w:type="dxa"/>
            <w:shd w:val="clear" w:color="auto" w:fill="auto"/>
          </w:tcPr>
          <w:p w14:paraId="39187E2B" w14:textId="77777777" w:rsidR="00666C71" w:rsidRPr="008860F2" w:rsidRDefault="00666C71" w:rsidP="00666C71">
            <w:pPr>
              <w:pStyle w:val="acctfourfigures"/>
              <w:tabs>
                <w:tab w:val="clear" w:pos="765"/>
              </w:tabs>
              <w:spacing w:line="240" w:lineRule="auto"/>
              <w:ind w:left="90" w:right="-63" w:hanging="90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ให้บริการจดทะเบียนจัดตั้งนิติบุคคล</w:t>
            </w: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และบริหาร</w:t>
            </w:r>
            <w:r w:rsidRPr="008860F2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จัดการอาคารชุด</w:t>
            </w:r>
            <w:r w:rsidRPr="008860F2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นายหน้าตัวแทนในกิจการที่</w:t>
            </w:r>
            <w:r w:rsidRPr="008860F2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เกี่ยวข้องกับอสังหาริมทรัพย์</w:t>
            </w:r>
          </w:p>
        </w:tc>
        <w:tc>
          <w:tcPr>
            <w:tcW w:w="719" w:type="dxa"/>
            <w:shd w:val="clear" w:color="auto" w:fill="auto"/>
          </w:tcPr>
          <w:p w14:paraId="79E191E2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5DA67F17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57667616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10CD16F1" w14:textId="0C229E96" w:rsidR="00666C71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272AA248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579A42DE" w14:textId="26F5D313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09" w:type="dxa"/>
            <w:shd w:val="clear" w:color="auto" w:fill="auto"/>
          </w:tcPr>
          <w:p w14:paraId="427C0DBD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2C27E414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116593A2" w14:textId="29A06A11" w:rsidR="00666C71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0A11D3B6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00DD6275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7C8ABCB5" w14:textId="4816C33F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09" w:type="dxa"/>
            <w:shd w:val="clear" w:color="auto" w:fill="auto"/>
          </w:tcPr>
          <w:p w14:paraId="23DDC8F5" w14:textId="77777777" w:rsidR="00666C71" w:rsidRPr="009E6C9B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E731C86" w14:textId="77777777" w:rsidR="00666C71" w:rsidRPr="009E6C9B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119F906" w14:textId="68F3B62C" w:rsidR="00666C71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8A093A5" w14:textId="77777777" w:rsidR="00666C71" w:rsidRPr="009E6C9B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C734BCD" w14:textId="77777777" w:rsidR="00666C71" w:rsidRPr="009E6C9B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1FFE103" w14:textId="1505675B" w:rsidR="00666C71" w:rsidRPr="009E6C9B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9E6C9B">
              <w:rPr>
                <w:rFonts w:ascii="Angsana New" w:hAnsi="Angsana New"/>
                <w:szCs w:val="22"/>
                <w:lang w:val="en-US" w:bidi="th-TH"/>
              </w:rPr>
              <w:t>15</w:t>
            </w:r>
            <w:r w:rsidRPr="009E6C9B">
              <w:rPr>
                <w:rFonts w:ascii="Angsana New" w:hAnsi="Angsana New"/>
                <w:szCs w:val="22"/>
                <w:lang w:bidi="th-TH"/>
              </w:rPr>
              <w:t>.00</w:t>
            </w:r>
          </w:p>
        </w:tc>
        <w:tc>
          <w:tcPr>
            <w:tcW w:w="900" w:type="dxa"/>
            <w:shd w:val="clear" w:color="auto" w:fill="auto"/>
          </w:tcPr>
          <w:p w14:paraId="64530C9A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1176A14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A4D5DF3" w14:textId="734CFCBA" w:rsidR="00666C71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B8858F7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51A2790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7C4AFF0" w14:textId="376CBBEB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7.50</w:t>
            </w:r>
          </w:p>
        </w:tc>
        <w:tc>
          <w:tcPr>
            <w:tcW w:w="720" w:type="dxa"/>
            <w:shd w:val="clear" w:color="auto" w:fill="auto"/>
          </w:tcPr>
          <w:p w14:paraId="11382EC2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3668A44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FD3189C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0640491" w14:textId="68C9DD0F" w:rsidR="00666C71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33286DB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FAD58EA" w14:textId="78101E17" w:rsidR="00666C71" w:rsidRPr="008860F2" w:rsidRDefault="00666C71" w:rsidP="00666C71">
            <w:pPr>
              <w:tabs>
                <w:tab w:val="decimal" w:pos="378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38F7AE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490320F9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814CE32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137108E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88300DC" w14:textId="646C4371" w:rsidR="00666C71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864359F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827FBF6" w14:textId="04C4D9B5" w:rsidR="00666C71" w:rsidRPr="008860F2" w:rsidRDefault="00666C71" w:rsidP="00666C71">
            <w:pPr>
              <w:tabs>
                <w:tab w:val="decimal" w:pos="467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FA0A3F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9" w:type="dxa"/>
            <w:gridSpan w:val="2"/>
            <w:shd w:val="clear" w:color="auto" w:fill="auto"/>
          </w:tcPr>
          <w:p w14:paraId="326121CD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35A7157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FBAF577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267AE6C" w14:textId="2769D9FF" w:rsidR="00666C71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2DCDF2F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EEEB612" w14:textId="6E9B370E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6CB9DCB" w14:textId="77777777" w:rsidR="00666C71" w:rsidRPr="008860F2" w:rsidRDefault="00666C71" w:rsidP="00666C71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1C7132A4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DB07267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521B56E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93A18E5" w14:textId="0E6AD5DC" w:rsidR="00666C71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39B0CD9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4DA0485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6AEC61C4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</w:tcPr>
          <w:p w14:paraId="524DA8BD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84F448A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405087F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023C9FA" w14:textId="5E48B5F3" w:rsidR="00666C71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679124E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3E160A4" w14:textId="68084D7D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454FF7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shd w:val="clear" w:color="auto" w:fill="auto"/>
          </w:tcPr>
          <w:p w14:paraId="2BE7C621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5A8BAA6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50D6A43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EB28533" w14:textId="0DC00AD0" w:rsidR="00666C71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B6B8430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FF481EC" w14:textId="31ACCED8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72291CE3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1BAF9B5F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AE85850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E90D5DE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5699991" w14:textId="06BAE8E0" w:rsidR="00666C71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B849F22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F0D47FC" w14:textId="0F350328" w:rsidR="00666C71" w:rsidRPr="008860F2" w:rsidRDefault="00666C71" w:rsidP="00666C71">
            <w:pPr>
              <w:tabs>
                <w:tab w:val="decimal" w:pos="439"/>
              </w:tabs>
              <w:spacing w:line="240" w:lineRule="auto"/>
              <w:ind w:left="-115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8F82FC" w14:textId="77777777" w:rsidR="00666C71" w:rsidRPr="008860F2" w:rsidRDefault="00666C71" w:rsidP="00666C71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7BA0E1DF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606309B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683893F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F34EEAF" w14:textId="39D9B950" w:rsidR="00666C71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0A7035B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CB57D46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jc w:val="left"/>
              <w:rPr>
                <w:rFonts w:ascii="Angsana New" w:hAnsi="Angsana New"/>
                <w:szCs w:val="22"/>
              </w:rPr>
            </w:pPr>
            <w:r w:rsidRPr="008860F2">
              <w:rPr>
                <w:rFonts w:ascii="Angsana New" w:hAnsi="Angsana New"/>
                <w:szCs w:val="22"/>
                <w:cs/>
              </w:rPr>
              <w:t>-</w:t>
            </w:r>
          </w:p>
        </w:tc>
      </w:tr>
      <w:tr w:rsidR="00666C71" w:rsidRPr="008860F2" w14:paraId="5D4519DE" w14:textId="77777777" w:rsidTr="004556FC">
        <w:tc>
          <w:tcPr>
            <w:tcW w:w="2244" w:type="dxa"/>
            <w:shd w:val="clear" w:color="auto" w:fill="auto"/>
          </w:tcPr>
          <w:p w14:paraId="59FC8100" w14:textId="77777777" w:rsidR="00666C71" w:rsidRPr="008860F2" w:rsidRDefault="00666C71" w:rsidP="00666C71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th-TH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th-TH" w:bidi="th-TH"/>
              </w:rPr>
              <w:t>บริษัท คอนเน็กซ์ชั่น จำกัด</w:t>
            </w:r>
          </w:p>
          <w:p w14:paraId="46EDCD9E" w14:textId="77777777" w:rsidR="00666C71" w:rsidRPr="008860F2" w:rsidRDefault="00666C71" w:rsidP="00666C71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 xml:space="preserve">     </w:t>
            </w:r>
          </w:p>
        </w:tc>
        <w:tc>
          <w:tcPr>
            <w:tcW w:w="1886" w:type="dxa"/>
            <w:shd w:val="clear" w:color="auto" w:fill="auto"/>
          </w:tcPr>
          <w:p w14:paraId="2BF60077" w14:textId="77777777" w:rsidR="00666C71" w:rsidRPr="00E2319F" w:rsidRDefault="00666C71" w:rsidP="00666C71">
            <w:pPr>
              <w:pStyle w:val="acctfourfigures"/>
              <w:tabs>
                <w:tab w:val="clear" w:pos="765"/>
              </w:tabs>
              <w:spacing w:line="240" w:lineRule="auto"/>
              <w:ind w:left="120" w:right="-63" w:hanging="120"/>
              <w:jc w:val="left"/>
              <w:rPr>
                <w:rFonts w:ascii="Angsana New" w:hAnsi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นายหน้า ตัวแทน ในกิจการที่เกี่ยวข้องกับอสังหาริมทรัพย์</w:t>
            </w:r>
          </w:p>
        </w:tc>
        <w:tc>
          <w:tcPr>
            <w:tcW w:w="719" w:type="dxa"/>
            <w:shd w:val="clear" w:color="auto" w:fill="auto"/>
          </w:tcPr>
          <w:p w14:paraId="5CE2C094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0202DF70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7A56D566" w14:textId="43426DDB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100.00</w:t>
            </w:r>
          </w:p>
        </w:tc>
        <w:tc>
          <w:tcPr>
            <w:tcW w:w="809" w:type="dxa"/>
            <w:shd w:val="clear" w:color="auto" w:fill="auto"/>
          </w:tcPr>
          <w:p w14:paraId="36CD65D0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00C7B090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03FF9E7C" w14:textId="07CD292E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100.00</w:t>
            </w:r>
          </w:p>
        </w:tc>
        <w:tc>
          <w:tcPr>
            <w:tcW w:w="809" w:type="dxa"/>
            <w:shd w:val="clear" w:color="auto" w:fill="auto"/>
          </w:tcPr>
          <w:p w14:paraId="5330B233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E312A18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6E10ED3" w14:textId="0F288CD9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5.00</w:t>
            </w:r>
          </w:p>
        </w:tc>
        <w:tc>
          <w:tcPr>
            <w:tcW w:w="900" w:type="dxa"/>
            <w:shd w:val="clear" w:color="auto" w:fill="auto"/>
          </w:tcPr>
          <w:p w14:paraId="748A7A61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F85D119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A5A97B8" w14:textId="4BB3A1A5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5.00</w:t>
            </w:r>
          </w:p>
        </w:tc>
        <w:tc>
          <w:tcPr>
            <w:tcW w:w="720" w:type="dxa"/>
            <w:shd w:val="clear" w:color="auto" w:fill="auto"/>
          </w:tcPr>
          <w:p w14:paraId="7E115DB6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B44FE62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70FEEAF" w14:textId="20DFEBC4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44758E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325EBB74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74A1612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03DB4EF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533388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9" w:type="dxa"/>
            <w:gridSpan w:val="2"/>
            <w:shd w:val="clear" w:color="auto" w:fill="auto"/>
          </w:tcPr>
          <w:p w14:paraId="66F63846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ED9D603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04FE293" w14:textId="55F3D8E0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3B3E74F" w14:textId="77777777" w:rsidR="00666C71" w:rsidRPr="008860F2" w:rsidRDefault="00666C71" w:rsidP="00666C71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37BDAD99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2B98FA4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3C83DE1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53FA962A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</w:tcPr>
          <w:p w14:paraId="6BE744B0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24301A2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F633A62" w14:textId="7FA27AB1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C37E71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shd w:val="clear" w:color="auto" w:fill="auto"/>
          </w:tcPr>
          <w:p w14:paraId="22D6A1C6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F08F1FD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5382E35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4751830A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19382B75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AE7E04E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427A657" w14:textId="4C94C60A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253B09" w14:textId="77777777" w:rsidR="00666C71" w:rsidRPr="008860F2" w:rsidRDefault="00666C71" w:rsidP="00666C71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6F56A388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9CC7B62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4A65CDB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666C71" w:rsidRPr="008860F2" w14:paraId="51AAA148" w14:textId="77777777" w:rsidTr="004556FC">
        <w:tc>
          <w:tcPr>
            <w:tcW w:w="2244" w:type="dxa"/>
            <w:shd w:val="clear" w:color="auto" w:fill="auto"/>
          </w:tcPr>
          <w:p w14:paraId="3EFE5176" w14:textId="0013F815" w:rsidR="00666C71" w:rsidRPr="00B36D6B" w:rsidRDefault="00666C71" w:rsidP="00666C71">
            <w:pPr>
              <w:spacing w:line="240" w:lineRule="auto"/>
              <w:ind w:left="257" w:right="-108" w:hanging="270"/>
              <w:jc w:val="left"/>
              <w:rPr>
                <w:rFonts w:ascii="Angsana New" w:hAnsi="Angsana New" w:cstheme="minorBidi"/>
                <w:szCs w:val="28"/>
                <w:cs/>
              </w:rPr>
            </w:pPr>
            <w:r w:rsidRPr="00624804">
              <w:rPr>
                <w:rFonts w:ascii="Angsana New" w:hAnsi="Angsana New"/>
                <w:szCs w:val="22"/>
                <w:cs/>
                <w:lang w:eastAsia="ko-KR"/>
              </w:rPr>
              <w:t xml:space="preserve">บริษัท </w:t>
            </w:r>
            <w:r w:rsidRPr="00624804">
              <w:rPr>
                <w:rFonts w:ascii="Angsana New" w:hAnsi="Angsana New" w:hint="cs"/>
                <w:szCs w:val="22"/>
                <w:cs/>
                <w:lang w:eastAsia="ko-KR"/>
              </w:rPr>
              <w:t xml:space="preserve">ยูนิเวนเจอร์ แคปปิตอล วัน จำกัด </w:t>
            </w:r>
            <w:r w:rsidR="00FC7794">
              <w:rPr>
                <w:rFonts w:ascii="Angsana New" w:hAnsi="Angsana New"/>
                <w:szCs w:val="22"/>
                <w:lang w:eastAsia="ko-KR"/>
              </w:rPr>
              <w:t>(</w:t>
            </w:r>
            <w:r w:rsidRPr="00624804">
              <w:rPr>
                <w:rFonts w:ascii="Angsana New" w:hAnsi="Angsana New"/>
                <w:szCs w:val="22"/>
                <w:lang w:eastAsia="ko-KR"/>
              </w:rPr>
              <w:t>“</w:t>
            </w:r>
            <w:r w:rsidRPr="00107950">
              <w:rPr>
                <w:rFonts w:ascii="Angsana New" w:hAnsi="Angsana New"/>
                <w:sz w:val="22"/>
                <w:szCs w:val="22"/>
                <w:lang w:eastAsia="ko-KR"/>
              </w:rPr>
              <w:t>UVCP1</w:t>
            </w:r>
            <w:r w:rsidRPr="00624804">
              <w:rPr>
                <w:rFonts w:ascii="Angsana New" w:hAnsi="Angsana New"/>
                <w:szCs w:val="22"/>
                <w:lang w:eastAsia="ko-KR"/>
              </w:rPr>
              <w:t xml:space="preserve">”) </w:t>
            </w:r>
            <w:r w:rsidR="00FC7794">
              <w:rPr>
                <w:rFonts w:ascii="Angsana New" w:hAnsi="Angsana New"/>
                <w:szCs w:val="22"/>
                <w:lang w:eastAsia="ko-KR"/>
              </w:rPr>
              <w:t>(</w:t>
            </w:r>
            <w:r w:rsidRPr="00624804">
              <w:rPr>
                <w:rFonts w:ascii="Angsana New" w:hAnsi="Angsana New" w:hint="cs"/>
                <w:szCs w:val="22"/>
                <w:cs/>
                <w:lang w:eastAsia="ko-KR"/>
              </w:rPr>
              <w:t>เดิมชื่อ บริษัท คอลเลคทีฟ จำกัด</w:t>
            </w:r>
            <w:r w:rsidR="00FC7794">
              <w:rPr>
                <w:rFonts w:ascii="Angsana New" w:hAnsi="Angsana New" w:cstheme="minorBidi"/>
                <w:szCs w:val="28"/>
                <w:lang w:eastAsia="ko-KR"/>
              </w:rPr>
              <w:t>)</w:t>
            </w:r>
          </w:p>
        </w:tc>
        <w:tc>
          <w:tcPr>
            <w:tcW w:w="1886" w:type="dxa"/>
            <w:shd w:val="clear" w:color="auto" w:fill="auto"/>
            <w:vAlign w:val="bottom"/>
          </w:tcPr>
          <w:p w14:paraId="3D87E05A" w14:textId="64D755E0" w:rsidR="00666C71" w:rsidRPr="00624804" w:rsidRDefault="00666C71" w:rsidP="00666C71">
            <w:pPr>
              <w:pStyle w:val="acctfourfigures"/>
              <w:tabs>
                <w:tab w:val="clear" w:pos="765"/>
              </w:tabs>
              <w:spacing w:line="240" w:lineRule="auto"/>
              <w:ind w:left="165" w:right="-63" w:hanging="165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ค้าปลีก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20B6B749" w14:textId="0AA994CB" w:rsidR="00666C71" w:rsidRPr="00CB2EDB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="Angsana New" w:hAnsi="Angsana New"/>
                <w:szCs w:val="22"/>
                <w:highlight w:val="yellow"/>
                <w:lang w:val="en-US" w:bidi="th-TH"/>
              </w:rPr>
            </w:pPr>
            <w:r w:rsidRPr="008860F2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1CA23627" w14:textId="0A38DF4D" w:rsidR="00666C71" w:rsidRPr="00C10078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C10078">
              <w:rPr>
                <w:rFonts w:ascii="Angsana New" w:hAnsi="Angsana New" w:hint="cs"/>
                <w:szCs w:val="22"/>
                <w:cs/>
                <w:lang w:val="en-US" w:bidi="th-TH"/>
              </w:rPr>
              <w:t>100.00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1604265A" w14:textId="2C6A5DE6" w:rsidR="00666C71" w:rsidRPr="00C10078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C10078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3FF64E" w14:textId="3883DA96" w:rsidR="00666C71" w:rsidRPr="00C10078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C10078">
              <w:rPr>
                <w:rFonts w:ascii="Angsana New" w:hAnsi="Angsana New" w:hint="cs"/>
                <w:szCs w:val="22"/>
                <w:cs/>
                <w:lang w:bidi="th-TH"/>
              </w:rPr>
              <w:t>20.00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8D8DD3D" w14:textId="496482EA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AC2AE8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21F6AD2C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5E2EE1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9" w:type="dxa"/>
            <w:gridSpan w:val="2"/>
            <w:shd w:val="clear" w:color="auto" w:fill="auto"/>
            <w:vAlign w:val="bottom"/>
          </w:tcPr>
          <w:p w14:paraId="2B393991" w14:textId="06D3F48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D62429F" w14:textId="77777777" w:rsidR="00666C71" w:rsidRPr="008860F2" w:rsidRDefault="00666C71" w:rsidP="00666C71">
            <w:pPr>
              <w:tabs>
                <w:tab w:val="decimal" w:pos="264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4DA2AA86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7474AB92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3AE6F886" w14:textId="1749C626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D90984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14:paraId="264EE8D1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9" w:type="dxa"/>
            <w:gridSpan w:val="2"/>
            <w:shd w:val="clear" w:color="auto" w:fill="auto"/>
            <w:vAlign w:val="bottom"/>
          </w:tcPr>
          <w:p w14:paraId="3C4667ED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740DCC4E" w14:textId="027E5869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63CB0A" w14:textId="77777777" w:rsidR="00666C71" w:rsidRPr="008860F2" w:rsidRDefault="00666C71" w:rsidP="00666C71">
            <w:pPr>
              <w:tabs>
                <w:tab w:val="decimal" w:pos="279"/>
              </w:tabs>
              <w:spacing w:line="240" w:lineRule="auto"/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1F711E78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66C71" w:rsidRPr="008860F2" w14:paraId="1B9B0058" w14:textId="77777777" w:rsidTr="004556FC">
        <w:tc>
          <w:tcPr>
            <w:tcW w:w="2244" w:type="dxa"/>
            <w:shd w:val="clear" w:color="auto" w:fill="auto"/>
          </w:tcPr>
          <w:p w14:paraId="19FA3022" w14:textId="77777777" w:rsidR="00666C71" w:rsidRPr="008860F2" w:rsidRDefault="00666C71" w:rsidP="00666C71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</w:pPr>
            <w:r w:rsidRPr="008860F2">
              <w:rPr>
                <w:rFonts w:ascii="Angsana New" w:hAnsi="Angsana New" w:cs="Angsana New" w:hint="cs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8860F2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“LRK”</w:t>
            </w:r>
          </w:p>
        </w:tc>
        <w:tc>
          <w:tcPr>
            <w:tcW w:w="1886" w:type="dxa"/>
            <w:shd w:val="clear" w:color="auto" w:fill="auto"/>
          </w:tcPr>
          <w:p w14:paraId="2E154E30" w14:textId="77777777" w:rsidR="00666C71" w:rsidRPr="008860F2" w:rsidRDefault="00666C71" w:rsidP="00666C71">
            <w:pPr>
              <w:pStyle w:val="acctfourfigures"/>
              <w:tabs>
                <w:tab w:val="clear" w:pos="765"/>
              </w:tabs>
              <w:spacing w:line="240" w:lineRule="auto"/>
              <w:ind w:left="69" w:right="-63" w:hanging="69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19" w:type="dxa"/>
            <w:shd w:val="clear" w:color="auto" w:fill="auto"/>
          </w:tcPr>
          <w:p w14:paraId="02654602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023B618B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3B19C86C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72AA72D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A5C5AA3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40E11A1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5AC73556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7561B28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9" w:type="dxa"/>
            <w:gridSpan w:val="2"/>
            <w:shd w:val="clear" w:color="auto" w:fill="auto"/>
          </w:tcPr>
          <w:p w14:paraId="2D5C8B20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525209F0" w14:textId="77777777" w:rsidR="00666C71" w:rsidRPr="008860F2" w:rsidRDefault="00666C71" w:rsidP="00666C71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305428AF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27A99C04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</w:tcPr>
          <w:p w14:paraId="30D30225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A06243A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shd w:val="clear" w:color="auto" w:fill="auto"/>
          </w:tcPr>
          <w:p w14:paraId="48A8964B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  <w:shd w:val="clear" w:color="auto" w:fill="auto"/>
          </w:tcPr>
          <w:p w14:paraId="069A9131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72C0C563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86156D5" w14:textId="77777777" w:rsidR="00666C71" w:rsidRPr="008860F2" w:rsidRDefault="00666C71" w:rsidP="00666C71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794D0A8F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66C71" w:rsidRPr="008860F2" w14:paraId="4F32F538" w14:textId="77777777" w:rsidTr="004556FC">
        <w:trPr>
          <w:trHeight w:val="405"/>
        </w:trPr>
        <w:tc>
          <w:tcPr>
            <w:tcW w:w="2244" w:type="dxa"/>
            <w:shd w:val="clear" w:color="auto" w:fill="auto"/>
          </w:tcPr>
          <w:p w14:paraId="2468F521" w14:textId="77777777" w:rsidR="00666C71" w:rsidRPr="00C10078" w:rsidRDefault="00666C71" w:rsidP="00666C71">
            <w:pPr>
              <w:pStyle w:val="block"/>
              <w:spacing w:after="0" w:line="240" w:lineRule="auto"/>
              <w:ind w:left="166" w:hanging="184"/>
              <w:jc w:val="left"/>
              <w:rPr>
                <w:rFonts w:ascii="Angsana New" w:hAnsi="Angsana New" w:cs="Angsana New"/>
                <w:szCs w:val="22"/>
                <w:lang w:val="th-TH" w:bidi="th-TH"/>
              </w:rPr>
            </w:pPr>
            <w:r w:rsidRPr="00C10078">
              <w:rPr>
                <w:rFonts w:ascii="Angsana New" w:hAnsi="Angsana New" w:cs="Angsana New" w:hint="cs"/>
                <w:szCs w:val="22"/>
                <w:cs/>
                <w:lang w:val="th-TH"/>
              </w:rPr>
              <w:t>บริษัท แอล อาร์ เค</w:t>
            </w:r>
            <w:r w:rsidRPr="00C10078">
              <w:rPr>
                <w:rFonts w:ascii="Angsana New" w:hAnsi="Angsana New" w:cs="Angsana New"/>
                <w:szCs w:val="22"/>
                <w:cs/>
                <w:lang w:val="th-TH"/>
              </w:rPr>
              <w:br/>
            </w:r>
            <w:r w:rsidRPr="00C10078">
              <w:rPr>
                <w:rFonts w:ascii="Angsana New" w:hAnsi="Angsana New" w:cs="Angsana New" w:hint="cs"/>
                <w:szCs w:val="22"/>
                <w:cs/>
                <w:lang w:val="th-TH"/>
              </w:rPr>
              <w:t>ดีเวลลอปเม้นท์ จำกัด</w:t>
            </w:r>
          </w:p>
        </w:tc>
        <w:tc>
          <w:tcPr>
            <w:tcW w:w="1886" w:type="dxa"/>
            <w:shd w:val="clear" w:color="auto" w:fill="auto"/>
          </w:tcPr>
          <w:p w14:paraId="6990BF90" w14:textId="77777777" w:rsidR="00666C71" w:rsidRPr="00C10078" w:rsidRDefault="00666C71" w:rsidP="00666C71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</w:p>
          <w:p w14:paraId="7111E993" w14:textId="77777777" w:rsidR="00666C71" w:rsidRPr="00C10078" w:rsidRDefault="00666C71" w:rsidP="00666C71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  <w:r w:rsidRPr="00C10078">
              <w:rPr>
                <w:rFonts w:ascii="Angsana New" w:hAnsi="Angsana New" w:hint="cs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19" w:type="dxa"/>
            <w:shd w:val="clear" w:color="auto" w:fill="auto"/>
          </w:tcPr>
          <w:p w14:paraId="6DB8F11C" w14:textId="77777777" w:rsidR="00666C71" w:rsidRPr="00C10078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00FF67DB" w14:textId="18418933" w:rsidR="00666C71" w:rsidRPr="00C10078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714421F0" w14:textId="77777777" w:rsidR="00666C71" w:rsidRPr="00C10078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6C3902D4" w14:textId="5DD6DE6F" w:rsidR="00666C71" w:rsidRPr="00C10078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C10078">
              <w:rPr>
                <w:rFonts w:ascii="Angsana New" w:hAnsi="Angsana New" w:hint="cs"/>
                <w:szCs w:val="22"/>
                <w:cs/>
                <w:lang w:val="en-US" w:bidi="th-TH"/>
              </w:rPr>
              <w:t>60.00</w:t>
            </w:r>
          </w:p>
        </w:tc>
        <w:tc>
          <w:tcPr>
            <w:tcW w:w="809" w:type="dxa"/>
            <w:shd w:val="clear" w:color="auto" w:fill="auto"/>
          </w:tcPr>
          <w:p w14:paraId="4FEE8F78" w14:textId="77777777" w:rsidR="00666C71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BE7A3B2" w14:textId="0389938F" w:rsidR="00666C71" w:rsidRPr="00C10078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40A2F1B" w14:textId="77777777" w:rsidR="00666C71" w:rsidRPr="00C10078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F7630F5" w14:textId="65BDCB3D" w:rsidR="00666C71" w:rsidRPr="00C10078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C10078">
              <w:rPr>
                <w:rFonts w:ascii="Angsana New" w:hAnsi="Angsana New" w:hint="cs"/>
                <w:szCs w:val="22"/>
                <w:cs/>
                <w:lang w:bidi="th-TH"/>
              </w:rPr>
              <w:t>260.00</w:t>
            </w:r>
          </w:p>
        </w:tc>
        <w:tc>
          <w:tcPr>
            <w:tcW w:w="720" w:type="dxa"/>
            <w:shd w:val="clear" w:color="auto" w:fill="auto"/>
          </w:tcPr>
          <w:p w14:paraId="2FFF1424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DC724D5" w14:textId="67B4675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DCF4B8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36A4FBB4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258FF74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4D07E4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9" w:type="dxa"/>
            <w:gridSpan w:val="2"/>
            <w:shd w:val="clear" w:color="auto" w:fill="auto"/>
          </w:tcPr>
          <w:p w14:paraId="0C5888C8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C44A71F" w14:textId="3B841ACD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0CC271B" w14:textId="77777777" w:rsidR="00666C71" w:rsidRPr="008860F2" w:rsidRDefault="00666C71" w:rsidP="00666C71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2304FE4B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19C41AA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328FD600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</w:tcPr>
          <w:p w14:paraId="04435E60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0FB92D1" w14:textId="27882FB1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3C3E9C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shd w:val="clear" w:color="auto" w:fill="auto"/>
          </w:tcPr>
          <w:p w14:paraId="583AA29D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C7D46DC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4D14605B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44126167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0F0826C" w14:textId="102F7B2C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C81A9C" w14:textId="77777777" w:rsidR="00666C71" w:rsidRPr="008860F2" w:rsidRDefault="00666C71" w:rsidP="00666C71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18B1C76A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73BE0FB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66C71" w:rsidRPr="008860F2" w14:paraId="5B232B48" w14:textId="77777777" w:rsidTr="004556FC">
        <w:trPr>
          <w:trHeight w:val="405"/>
        </w:trPr>
        <w:tc>
          <w:tcPr>
            <w:tcW w:w="2244" w:type="dxa"/>
            <w:shd w:val="clear" w:color="auto" w:fill="auto"/>
          </w:tcPr>
          <w:p w14:paraId="70F63EE1" w14:textId="77777777" w:rsidR="00666C71" w:rsidRPr="008860F2" w:rsidRDefault="00666C71" w:rsidP="00666C71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/>
                <w:szCs w:val="22"/>
                <w:lang w:eastAsia="ko-KR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eastAsia="ko-KR"/>
              </w:rPr>
              <w:t xml:space="preserve">บริษัท เลิศรัฐการ พร็อพเพอร์ตี้ </w:t>
            </w:r>
          </w:p>
          <w:p w14:paraId="31D74044" w14:textId="6A81D149" w:rsidR="00666C71" w:rsidRPr="008860F2" w:rsidRDefault="00666C71" w:rsidP="00666C71">
            <w:pPr>
              <w:pStyle w:val="block"/>
              <w:spacing w:after="0" w:line="240" w:lineRule="auto"/>
              <w:ind w:left="157" w:hanging="261"/>
              <w:jc w:val="left"/>
              <w:rPr>
                <w:rFonts w:ascii="Angsana New" w:hAnsi="Angsana New" w:cs="Angsana New"/>
                <w:szCs w:val="22"/>
                <w:cs/>
                <w:lang w:val="th-TH"/>
              </w:rPr>
            </w:pPr>
            <w:r w:rsidRPr="008860F2">
              <w:rPr>
                <w:rFonts w:ascii="Angsana New" w:hAnsi="Angsana New"/>
                <w:szCs w:val="22"/>
                <w:lang w:eastAsia="ko-KR"/>
              </w:rPr>
              <w:t xml:space="preserve">       </w:t>
            </w:r>
            <w:r w:rsidRPr="008860F2">
              <w:rPr>
                <w:rFonts w:ascii="Angsana New" w:hAnsi="Angsana New" w:hint="cs"/>
                <w:szCs w:val="22"/>
                <w:cs/>
                <w:lang w:eastAsia="ko-KR"/>
              </w:rPr>
              <w:t>ดีเวลลอปเม้นท์ จำกัด</w:t>
            </w:r>
          </w:p>
        </w:tc>
        <w:tc>
          <w:tcPr>
            <w:tcW w:w="1886" w:type="dxa"/>
            <w:shd w:val="clear" w:color="auto" w:fill="auto"/>
          </w:tcPr>
          <w:p w14:paraId="29C9345D" w14:textId="77777777" w:rsidR="00666C71" w:rsidRPr="008860F2" w:rsidRDefault="00666C71" w:rsidP="00666C71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cs/>
                <w:lang w:bidi="th-TH"/>
              </w:rPr>
            </w:pPr>
          </w:p>
          <w:p w14:paraId="26EAAE73" w14:textId="77777777" w:rsidR="00666C71" w:rsidRPr="008860F2" w:rsidRDefault="00666C71" w:rsidP="00666C71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19" w:type="dxa"/>
            <w:shd w:val="clear" w:color="auto" w:fill="auto"/>
          </w:tcPr>
          <w:p w14:paraId="7856AC2E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0DAC8C4D" w14:textId="301855D3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val="en-US" w:bidi="th-TH"/>
              </w:rPr>
              <w:t>100.00</w:t>
            </w:r>
          </w:p>
        </w:tc>
        <w:tc>
          <w:tcPr>
            <w:tcW w:w="809" w:type="dxa"/>
            <w:shd w:val="clear" w:color="auto" w:fill="auto"/>
          </w:tcPr>
          <w:p w14:paraId="4A12D12B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1EB0AF62" w14:textId="4EEF29EC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val="en-US" w:bidi="th-TH"/>
              </w:rPr>
              <w:t>100.00</w:t>
            </w:r>
          </w:p>
        </w:tc>
        <w:tc>
          <w:tcPr>
            <w:tcW w:w="809" w:type="dxa"/>
            <w:shd w:val="clear" w:color="auto" w:fill="auto"/>
          </w:tcPr>
          <w:p w14:paraId="69975F06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3D43E92" w14:textId="6F255CB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0.10</w:t>
            </w:r>
          </w:p>
        </w:tc>
        <w:tc>
          <w:tcPr>
            <w:tcW w:w="900" w:type="dxa"/>
            <w:shd w:val="clear" w:color="auto" w:fill="auto"/>
          </w:tcPr>
          <w:p w14:paraId="2FBAAB78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2BED5D4" w14:textId="2750EBF8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0.10</w:t>
            </w:r>
          </w:p>
        </w:tc>
        <w:tc>
          <w:tcPr>
            <w:tcW w:w="720" w:type="dxa"/>
            <w:shd w:val="clear" w:color="auto" w:fill="auto"/>
          </w:tcPr>
          <w:p w14:paraId="0EED72A3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BE83488" w14:textId="46539E9F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3409F7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256F2A4A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4B61F64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DF163F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9" w:type="dxa"/>
            <w:gridSpan w:val="2"/>
            <w:shd w:val="clear" w:color="auto" w:fill="auto"/>
          </w:tcPr>
          <w:p w14:paraId="56050283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CEEECE6" w14:textId="193E45D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5031988" w14:textId="77777777" w:rsidR="00666C71" w:rsidRPr="008860F2" w:rsidRDefault="00666C71" w:rsidP="00666C71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72F75869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607A477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3E3D277F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</w:tcPr>
          <w:p w14:paraId="2E9A503A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DA8483E" w14:textId="71047A03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E85055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shd w:val="clear" w:color="auto" w:fill="auto"/>
          </w:tcPr>
          <w:p w14:paraId="2A5EB69B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E90171A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48D2FC2A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08950DCC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CE0CD25" w14:textId="593EF12C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2AD584" w14:textId="77777777" w:rsidR="00666C71" w:rsidRPr="008860F2" w:rsidRDefault="00666C71" w:rsidP="00666C71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614DF0F5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621D634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66C71" w:rsidRPr="008860F2" w14:paraId="2B8ADCD2" w14:textId="77777777" w:rsidTr="004556FC">
        <w:trPr>
          <w:trHeight w:val="405"/>
        </w:trPr>
        <w:tc>
          <w:tcPr>
            <w:tcW w:w="2244" w:type="dxa"/>
            <w:shd w:val="clear" w:color="auto" w:fill="auto"/>
          </w:tcPr>
          <w:p w14:paraId="241BF8B8" w14:textId="77777777" w:rsidR="00666C71" w:rsidRPr="008860F2" w:rsidRDefault="00666C71" w:rsidP="00666C71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/>
                <w:szCs w:val="22"/>
                <w:cs/>
                <w:lang w:eastAsia="ko-KR"/>
              </w:rPr>
            </w:pPr>
          </w:p>
        </w:tc>
        <w:tc>
          <w:tcPr>
            <w:tcW w:w="1886" w:type="dxa"/>
            <w:shd w:val="clear" w:color="auto" w:fill="auto"/>
          </w:tcPr>
          <w:p w14:paraId="6021837B" w14:textId="77777777" w:rsidR="00666C71" w:rsidRPr="008860F2" w:rsidRDefault="00666C71" w:rsidP="00666C71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19" w:type="dxa"/>
            <w:shd w:val="clear" w:color="auto" w:fill="auto"/>
          </w:tcPr>
          <w:p w14:paraId="00BE0152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14454F07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41F587C6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366A02C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31B5CB4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BC01905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338C8E10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232CCF6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9" w:type="dxa"/>
            <w:gridSpan w:val="2"/>
            <w:shd w:val="clear" w:color="auto" w:fill="auto"/>
          </w:tcPr>
          <w:p w14:paraId="61EDC857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A2B9CAD" w14:textId="77777777" w:rsidR="00666C71" w:rsidRPr="008860F2" w:rsidRDefault="00666C71" w:rsidP="00666C71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76268857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3F49563C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</w:tcPr>
          <w:p w14:paraId="7B7E1389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EC06382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shd w:val="clear" w:color="auto" w:fill="auto"/>
          </w:tcPr>
          <w:p w14:paraId="25B64C11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  <w:shd w:val="clear" w:color="auto" w:fill="auto"/>
          </w:tcPr>
          <w:p w14:paraId="5D90F9D9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1DCDD339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C2CFFEE" w14:textId="77777777" w:rsidR="00666C71" w:rsidRPr="008860F2" w:rsidRDefault="00666C71" w:rsidP="00666C71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65633F93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1ED4" w:rsidRPr="008860F2" w14:paraId="3A5EC8C8" w14:textId="77777777" w:rsidTr="004556FC">
        <w:trPr>
          <w:trHeight w:val="405"/>
        </w:trPr>
        <w:tc>
          <w:tcPr>
            <w:tcW w:w="2244" w:type="dxa"/>
            <w:shd w:val="clear" w:color="auto" w:fill="auto"/>
          </w:tcPr>
          <w:p w14:paraId="4E546D8C" w14:textId="77777777" w:rsidR="00DA1ED4" w:rsidRPr="008860F2" w:rsidRDefault="00DA1ED4" w:rsidP="00666C71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/>
                <w:szCs w:val="22"/>
                <w:cs/>
                <w:lang w:eastAsia="ko-KR"/>
              </w:rPr>
            </w:pPr>
          </w:p>
        </w:tc>
        <w:tc>
          <w:tcPr>
            <w:tcW w:w="1886" w:type="dxa"/>
            <w:shd w:val="clear" w:color="auto" w:fill="auto"/>
          </w:tcPr>
          <w:p w14:paraId="17FB8621" w14:textId="77777777" w:rsidR="00DA1ED4" w:rsidRPr="008860F2" w:rsidRDefault="00DA1ED4" w:rsidP="00666C71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19" w:type="dxa"/>
            <w:shd w:val="clear" w:color="auto" w:fill="auto"/>
          </w:tcPr>
          <w:p w14:paraId="2755538A" w14:textId="77777777" w:rsidR="00DA1ED4" w:rsidRPr="008860F2" w:rsidRDefault="00DA1ED4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0F72ADC7" w14:textId="77777777" w:rsidR="00DA1ED4" w:rsidRPr="008860F2" w:rsidRDefault="00DA1ED4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3D815A33" w14:textId="77777777" w:rsidR="00DA1ED4" w:rsidRPr="008860F2" w:rsidRDefault="00DA1ED4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66E2521" w14:textId="77777777" w:rsidR="00DA1ED4" w:rsidRPr="008860F2" w:rsidRDefault="00DA1ED4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A932B38" w14:textId="77777777" w:rsidR="00DA1ED4" w:rsidRPr="008860F2" w:rsidRDefault="00DA1ED4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AEDE115" w14:textId="77777777" w:rsidR="00DA1ED4" w:rsidRPr="008860F2" w:rsidRDefault="00DA1ED4" w:rsidP="00666C71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02E09F06" w14:textId="77777777" w:rsidR="00DA1ED4" w:rsidRPr="008860F2" w:rsidRDefault="00DA1ED4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E416C16" w14:textId="77777777" w:rsidR="00DA1ED4" w:rsidRPr="008860F2" w:rsidRDefault="00DA1ED4" w:rsidP="00666C71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9" w:type="dxa"/>
            <w:gridSpan w:val="2"/>
            <w:shd w:val="clear" w:color="auto" w:fill="auto"/>
          </w:tcPr>
          <w:p w14:paraId="2EDC9011" w14:textId="77777777" w:rsidR="00DA1ED4" w:rsidRPr="008860F2" w:rsidRDefault="00DA1ED4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5E8FA155" w14:textId="77777777" w:rsidR="00DA1ED4" w:rsidRPr="008860F2" w:rsidRDefault="00DA1ED4" w:rsidP="00666C71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472D2CD2" w14:textId="77777777" w:rsidR="00DA1ED4" w:rsidRPr="008860F2" w:rsidRDefault="00DA1ED4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2B1D4031" w14:textId="77777777" w:rsidR="00DA1ED4" w:rsidRPr="008860F2" w:rsidRDefault="00DA1ED4" w:rsidP="00666C71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</w:tcPr>
          <w:p w14:paraId="1C3471B8" w14:textId="77777777" w:rsidR="00DA1ED4" w:rsidRPr="008860F2" w:rsidRDefault="00DA1ED4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2FB521F" w14:textId="77777777" w:rsidR="00DA1ED4" w:rsidRPr="008860F2" w:rsidRDefault="00DA1ED4" w:rsidP="00666C71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shd w:val="clear" w:color="auto" w:fill="auto"/>
          </w:tcPr>
          <w:p w14:paraId="1E8A4488" w14:textId="77777777" w:rsidR="00DA1ED4" w:rsidRPr="008860F2" w:rsidRDefault="00DA1ED4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  <w:shd w:val="clear" w:color="auto" w:fill="auto"/>
          </w:tcPr>
          <w:p w14:paraId="3973E402" w14:textId="77777777" w:rsidR="00DA1ED4" w:rsidRPr="008860F2" w:rsidRDefault="00DA1ED4" w:rsidP="00666C71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2DFEE8F5" w14:textId="77777777" w:rsidR="00DA1ED4" w:rsidRPr="008860F2" w:rsidRDefault="00DA1ED4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73BDCBE" w14:textId="77777777" w:rsidR="00DA1ED4" w:rsidRPr="008860F2" w:rsidRDefault="00DA1ED4" w:rsidP="00666C71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3E90216B" w14:textId="77777777" w:rsidR="00DA1ED4" w:rsidRPr="008860F2" w:rsidRDefault="00DA1ED4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F5ECE" w:rsidRPr="008860F2" w14:paraId="711FB081" w14:textId="77777777" w:rsidTr="004556FC">
        <w:tc>
          <w:tcPr>
            <w:tcW w:w="2244" w:type="dxa"/>
            <w:shd w:val="clear" w:color="auto" w:fill="auto"/>
          </w:tcPr>
          <w:p w14:paraId="463A0297" w14:textId="219235B3" w:rsidR="00CF5ECE" w:rsidRPr="008860F2" w:rsidRDefault="00CF5ECE" w:rsidP="00666C71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u w:val="single"/>
                <w:cs/>
                <w:lang w:val="th-TH" w:bidi="th-TH"/>
              </w:rPr>
            </w:pPr>
            <w:r w:rsidRPr="008860F2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  <w:t>บริษัทย่อยทางอ้อม</w:t>
            </w:r>
          </w:p>
        </w:tc>
        <w:tc>
          <w:tcPr>
            <w:tcW w:w="1886" w:type="dxa"/>
            <w:shd w:val="clear" w:color="auto" w:fill="auto"/>
          </w:tcPr>
          <w:p w14:paraId="3A82452E" w14:textId="77777777" w:rsidR="00CF5ECE" w:rsidRPr="008860F2" w:rsidRDefault="00CF5ECE" w:rsidP="00666C71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19" w:type="dxa"/>
            <w:shd w:val="clear" w:color="auto" w:fill="auto"/>
          </w:tcPr>
          <w:p w14:paraId="32A4C5E3" w14:textId="77777777" w:rsidR="00CF5ECE" w:rsidRPr="008860F2" w:rsidRDefault="00CF5ECE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76485693" w14:textId="77777777" w:rsidR="00CF5ECE" w:rsidRPr="008860F2" w:rsidRDefault="00CF5ECE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502E3FAF" w14:textId="77777777" w:rsidR="00CF5ECE" w:rsidRPr="008860F2" w:rsidRDefault="00CF5ECE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94E0733" w14:textId="77777777" w:rsidR="00CF5ECE" w:rsidRPr="008860F2" w:rsidRDefault="00CF5ECE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176F535" w14:textId="77777777" w:rsidR="00CF5ECE" w:rsidRPr="008860F2" w:rsidRDefault="00CF5ECE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BA9EF9C" w14:textId="77777777" w:rsidR="00CF5ECE" w:rsidRPr="008860F2" w:rsidRDefault="00CF5ECE" w:rsidP="00666C71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315A0917" w14:textId="77777777" w:rsidR="00CF5ECE" w:rsidRPr="008860F2" w:rsidRDefault="00CF5ECE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61B93E4" w14:textId="77777777" w:rsidR="00CF5ECE" w:rsidRPr="008860F2" w:rsidRDefault="00CF5ECE" w:rsidP="00666C71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9" w:type="dxa"/>
            <w:gridSpan w:val="2"/>
            <w:shd w:val="clear" w:color="auto" w:fill="auto"/>
          </w:tcPr>
          <w:p w14:paraId="4B05782E" w14:textId="77777777" w:rsidR="00CF5ECE" w:rsidRPr="008860F2" w:rsidRDefault="00CF5ECE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2BE05B32" w14:textId="77777777" w:rsidR="00CF5ECE" w:rsidRPr="008860F2" w:rsidRDefault="00CF5ECE" w:rsidP="00666C71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591768E0" w14:textId="77777777" w:rsidR="00CF5ECE" w:rsidRPr="008860F2" w:rsidRDefault="00CF5ECE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721F3FCD" w14:textId="77777777" w:rsidR="00CF5ECE" w:rsidRPr="008860F2" w:rsidRDefault="00CF5ECE" w:rsidP="00666C71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</w:tcPr>
          <w:p w14:paraId="33DF80ED" w14:textId="77777777" w:rsidR="00CF5ECE" w:rsidRPr="008860F2" w:rsidRDefault="00CF5ECE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061DBD7" w14:textId="77777777" w:rsidR="00CF5ECE" w:rsidRPr="008860F2" w:rsidRDefault="00CF5ECE" w:rsidP="00666C71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shd w:val="clear" w:color="auto" w:fill="auto"/>
          </w:tcPr>
          <w:p w14:paraId="653B957B" w14:textId="77777777" w:rsidR="00CF5ECE" w:rsidRPr="008860F2" w:rsidRDefault="00CF5ECE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  <w:shd w:val="clear" w:color="auto" w:fill="auto"/>
          </w:tcPr>
          <w:p w14:paraId="39E26960" w14:textId="77777777" w:rsidR="00CF5ECE" w:rsidRPr="008860F2" w:rsidRDefault="00CF5ECE" w:rsidP="00666C71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3DF14B9C" w14:textId="77777777" w:rsidR="00CF5ECE" w:rsidRPr="008860F2" w:rsidRDefault="00CF5ECE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CEE814D" w14:textId="77777777" w:rsidR="00CF5ECE" w:rsidRPr="008860F2" w:rsidRDefault="00CF5ECE" w:rsidP="00666C71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14E35AD1" w14:textId="77777777" w:rsidR="00CF5ECE" w:rsidRPr="008860F2" w:rsidRDefault="00CF5ECE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66C71" w:rsidRPr="008860F2" w14:paraId="59E7830F" w14:textId="77777777" w:rsidTr="004556FC">
        <w:tc>
          <w:tcPr>
            <w:tcW w:w="2244" w:type="dxa"/>
            <w:shd w:val="clear" w:color="auto" w:fill="auto"/>
          </w:tcPr>
          <w:p w14:paraId="6F40514E" w14:textId="77777777" w:rsidR="00666C71" w:rsidRPr="008860F2" w:rsidRDefault="00666C71" w:rsidP="00666C71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</w:pPr>
            <w:r w:rsidRPr="008860F2">
              <w:rPr>
                <w:rFonts w:ascii="Angsana New" w:hAnsi="Angsana New" w:cs="Angsana New" w:hint="cs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8860F2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“UVCP”</w:t>
            </w:r>
          </w:p>
        </w:tc>
        <w:tc>
          <w:tcPr>
            <w:tcW w:w="1886" w:type="dxa"/>
            <w:shd w:val="clear" w:color="auto" w:fill="auto"/>
          </w:tcPr>
          <w:p w14:paraId="117C099C" w14:textId="77777777" w:rsidR="00666C71" w:rsidRPr="008860F2" w:rsidRDefault="00666C71" w:rsidP="00666C71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19" w:type="dxa"/>
            <w:shd w:val="clear" w:color="auto" w:fill="auto"/>
          </w:tcPr>
          <w:p w14:paraId="5E896B47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58E5792E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7666B33F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CF77A69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D1FF82C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E806448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4E94161E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2214F66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9" w:type="dxa"/>
            <w:gridSpan w:val="2"/>
            <w:shd w:val="clear" w:color="auto" w:fill="auto"/>
          </w:tcPr>
          <w:p w14:paraId="72EFAF01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019A6FB" w14:textId="77777777" w:rsidR="00666C71" w:rsidRPr="008860F2" w:rsidRDefault="00666C71" w:rsidP="00666C71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2327E17F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4C0297C8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</w:tcPr>
          <w:p w14:paraId="1A85BAE9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7603BA9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shd w:val="clear" w:color="auto" w:fill="auto"/>
          </w:tcPr>
          <w:p w14:paraId="61DD9304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  <w:shd w:val="clear" w:color="auto" w:fill="auto"/>
          </w:tcPr>
          <w:p w14:paraId="0C5DEB61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0A1BA36F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1599FD4" w14:textId="77777777" w:rsidR="00666C71" w:rsidRPr="008860F2" w:rsidRDefault="00666C71" w:rsidP="00666C71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4655854C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66C71" w:rsidRPr="008860F2" w14:paraId="43B4E379" w14:textId="77777777" w:rsidTr="004556FC">
        <w:tc>
          <w:tcPr>
            <w:tcW w:w="2244" w:type="dxa"/>
            <w:shd w:val="clear" w:color="auto" w:fill="auto"/>
          </w:tcPr>
          <w:p w14:paraId="219BB71C" w14:textId="77777777" w:rsidR="00666C71" w:rsidRPr="008860F2" w:rsidRDefault="00666C71" w:rsidP="00666C71">
            <w:pPr>
              <w:spacing w:line="240" w:lineRule="auto"/>
              <w:ind w:left="126" w:right="-108" w:hanging="12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ฟอร์เวิร์ด ซิสเต็ม จำกัด</w:t>
            </w:r>
          </w:p>
        </w:tc>
        <w:tc>
          <w:tcPr>
            <w:tcW w:w="1886" w:type="dxa"/>
            <w:shd w:val="clear" w:color="auto" w:fill="auto"/>
          </w:tcPr>
          <w:p w14:paraId="6DCC6CC9" w14:textId="77777777" w:rsidR="00666C71" w:rsidRPr="008860F2" w:rsidRDefault="00666C71" w:rsidP="00666C71">
            <w:pPr>
              <w:pStyle w:val="acctfourfigures"/>
              <w:tabs>
                <w:tab w:val="clear" w:pos="765"/>
              </w:tabs>
              <w:spacing w:line="240" w:lineRule="auto"/>
              <w:ind w:left="69" w:right="-190" w:hanging="69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ตัวแทนจำหน่ายเครื่องบันทึก</w:t>
            </w:r>
          </w:p>
          <w:p w14:paraId="56763D06" w14:textId="77777777" w:rsidR="00666C71" w:rsidRPr="008860F2" w:rsidRDefault="00666C71" w:rsidP="00666C71">
            <w:pPr>
              <w:pStyle w:val="acctfourfigures"/>
              <w:tabs>
                <w:tab w:val="clear" w:pos="765"/>
              </w:tabs>
              <w:spacing w:line="240" w:lineRule="auto"/>
              <w:ind w:left="138" w:right="-190" w:hanging="138"/>
              <w:jc w:val="left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 xml:space="preserve">    </w:t>
            </w: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เวลาและอุปกรณ์</w:t>
            </w:r>
            <w:r w:rsidRPr="008860F2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>ควบคุมระบบจอ</w:t>
            </w:r>
            <w:r w:rsidRPr="008860F2">
              <w:rPr>
                <w:rFonts w:ascii="Angsana New" w:hAnsi="Angsana New" w:hint="cs"/>
                <w:spacing w:val="-6"/>
                <w:szCs w:val="22"/>
                <w:cs/>
                <w:lang w:bidi="th-TH"/>
              </w:rPr>
              <w:t>ด</w:t>
            </w:r>
            <w:r w:rsidRPr="008860F2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>รถยนต์</w:t>
            </w:r>
          </w:p>
        </w:tc>
        <w:tc>
          <w:tcPr>
            <w:tcW w:w="719" w:type="dxa"/>
            <w:shd w:val="clear" w:color="auto" w:fill="auto"/>
          </w:tcPr>
          <w:p w14:paraId="30A155E5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38690EA7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289A4A00" w14:textId="3163FC0E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09" w:type="dxa"/>
            <w:shd w:val="clear" w:color="auto" w:fill="auto"/>
          </w:tcPr>
          <w:p w14:paraId="4904C0BC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5662BE91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5672C291" w14:textId="2535AB73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09" w:type="dxa"/>
            <w:shd w:val="clear" w:color="auto" w:fill="auto"/>
          </w:tcPr>
          <w:p w14:paraId="0762DC22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6A3BD5E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042D3EB" w14:textId="02A4C81F" w:rsidR="00666C71" w:rsidRPr="008860F2" w:rsidRDefault="00666C71" w:rsidP="00666C7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40.00</w:t>
            </w:r>
          </w:p>
        </w:tc>
        <w:tc>
          <w:tcPr>
            <w:tcW w:w="900" w:type="dxa"/>
            <w:shd w:val="clear" w:color="auto" w:fill="auto"/>
          </w:tcPr>
          <w:p w14:paraId="5596AD61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08652DC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BE94524" w14:textId="0C2575A0" w:rsidR="00666C71" w:rsidRPr="008860F2" w:rsidRDefault="00666C71" w:rsidP="00666C7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40.00</w:t>
            </w:r>
          </w:p>
        </w:tc>
        <w:tc>
          <w:tcPr>
            <w:tcW w:w="720" w:type="dxa"/>
            <w:shd w:val="clear" w:color="auto" w:fill="auto"/>
          </w:tcPr>
          <w:p w14:paraId="10F91793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F0A25C3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26755D0" w14:textId="03578EFF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53BA45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241DBB44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3A5DD25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D21AC2F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D75572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9" w:type="dxa"/>
            <w:gridSpan w:val="2"/>
            <w:shd w:val="clear" w:color="auto" w:fill="auto"/>
          </w:tcPr>
          <w:p w14:paraId="050A1250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E6D4C4B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95DE104" w14:textId="7214D32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18E5D2D" w14:textId="77777777" w:rsidR="00666C71" w:rsidRPr="008860F2" w:rsidRDefault="00666C71" w:rsidP="00666C71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6D995199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DDC5B03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99C4273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7AAE371A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</w:tcPr>
          <w:p w14:paraId="53C9C717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EE79CE3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5A9C833" w14:textId="167AA103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720672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shd w:val="clear" w:color="auto" w:fill="auto"/>
          </w:tcPr>
          <w:p w14:paraId="1A6E2CEA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FBDDD42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1DDF510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3B0F1040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5EB70950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EED2438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6810C2C" w14:textId="5A93503C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BCCC1A" w14:textId="77777777" w:rsidR="00666C71" w:rsidRPr="008860F2" w:rsidRDefault="00666C71" w:rsidP="00666C71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58EECC4C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C206B0E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2B7E40E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66C71" w:rsidRPr="008860F2" w14:paraId="0BC7C9A5" w14:textId="77777777" w:rsidTr="004556FC">
        <w:tc>
          <w:tcPr>
            <w:tcW w:w="2244" w:type="dxa"/>
            <w:shd w:val="clear" w:color="auto" w:fill="auto"/>
          </w:tcPr>
          <w:p w14:paraId="0D877280" w14:textId="77777777" w:rsidR="00666C71" w:rsidRPr="008860F2" w:rsidRDefault="00666C71" w:rsidP="00666C71">
            <w:pPr>
              <w:spacing w:line="240" w:lineRule="auto"/>
              <w:ind w:left="270" w:right="-108" w:hanging="270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 xml:space="preserve">บริษัท เอสโก้ เวนเจอร์ จำกัด </w:t>
            </w:r>
          </w:p>
        </w:tc>
        <w:tc>
          <w:tcPr>
            <w:tcW w:w="1886" w:type="dxa"/>
            <w:shd w:val="clear" w:color="auto" w:fill="auto"/>
          </w:tcPr>
          <w:p w14:paraId="20404E4D" w14:textId="77777777" w:rsidR="00666C71" w:rsidRPr="008860F2" w:rsidRDefault="00666C71" w:rsidP="00666C71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ลงทุนในธุรกิจการ</w:t>
            </w:r>
            <w:r w:rsidRPr="008860F2">
              <w:rPr>
                <w:rFonts w:ascii="Angsana New" w:hAnsi="Angsana New"/>
                <w:szCs w:val="22"/>
                <w:lang w:bidi="th-TH"/>
              </w:rPr>
              <w:br/>
            </w: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จัดการพลังงาน</w:t>
            </w:r>
          </w:p>
        </w:tc>
        <w:tc>
          <w:tcPr>
            <w:tcW w:w="719" w:type="dxa"/>
            <w:shd w:val="clear" w:color="auto" w:fill="auto"/>
          </w:tcPr>
          <w:p w14:paraId="63C96154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0C7498C7" w14:textId="3FA7AEDB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szCs w:val="22"/>
                <w:lang w:val="en-US" w:bidi="th-TH"/>
              </w:rPr>
              <w:t>79.00</w:t>
            </w:r>
          </w:p>
        </w:tc>
        <w:tc>
          <w:tcPr>
            <w:tcW w:w="809" w:type="dxa"/>
            <w:shd w:val="clear" w:color="auto" w:fill="auto"/>
          </w:tcPr>
          <w:p w14:paraId="56A3CDCE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0D1E003E" w14:textId="651B2E00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szCs w:val="22"/>
                <w:lang w:val="en-US" w:bidi="th-TH"/>
              </w:rPr>
              <w:t>79.00</w:t>
            </w:r>
          </w:p>
        </w:tc>
        <w:tc>
          <w:tcPr>
            <w:tcW w:w="809" w:type="dxa"/>
            <w:shd w:val="clear" w:color="auto" w:fill="auto"/>
          </w:tcPr>
          <w:p w14:paraId="069E023D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8409831" w14:textId="3BB32E01" w:rsidR="00666C71" w:rsidRPr="008860F2" w:rsidRDefault="00666C71" w:rsidP="00666C71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6</w:t>
            </w: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.</w:t>
            </w:r>
            <w:r>
              <w:rPr>
                <w:rFonts w:ascii="Angsana New" w:hAnsi="Angsana New"/>
                <w:szCs w:val="22"/>
                <w:lang w:bidi="th-TH"/>
              </w:rPr>
              <w:t>88</w:t>
            </w:r>
          </w:p>
        </w:tc>
        <w:tc>
          <w:tcPr>
            <w:tcW w:w="900" w:type="dxa"/>
            <w:shd w:val="clear" w:color="auto" w:fill="auto"/>
          </w:tcPr>
          <w:p w14:paraId="66D745A1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057F0CB" w14:textId="6B972733" w:rsidR="00666C71" w:rsidRPr="008860F2" w:rsidRDefault="00666C71" w:rsidP="00666C7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27.50</w:t>
            </w:r>
          </w:p>
        </w:tc>
        <w:tc>
          <w:tcPr>
            <w:tcW w:w="720" w:type="dxa"/>
            <w:shd w:val="clear" w:color="auto" w:fill="auto"/>
          </w:tcPr>
          <w:p w14:paraId="5115885B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41950F61" w14:textId="421CDBFB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7BD5A2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3FBF4FB7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2961EB3C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8A28C7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9" w:type="dxa"/>
            <w:gridSpan w:val="2"/>
            <w:shd w:val="clear" w:color="auto" w:fill="auto"/>
          </w:tcPr>
          <w:p w14:paraId="23F56D64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1A6A4416" w14:textId="1972504D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8860F2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9C2AF45" w14:textId="77777777" w:rsidR="00666C71" w:rsidRPr="008860F2" w:rsidRDefault="00666C71" w:rsidP="00666C71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3CCADB82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D53E45D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8860F2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266CB155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</w:tcPr>
          <w:p w14:paraId="797F9CF8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363238BF" w14:textId="2FB5CEBB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B7B50E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shd w:val="clear" w:color="auto" w:fill="auto"/>
          </w:tcPr>
          <w:p w14:paraId="05A9A05F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77A1E86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02F1D57F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6079EA1B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7168FAE1" w14:textId="4017059F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6D73D6" w14:textId="77777777" w:rsidR="00666C71" w:rsidRPr="008860F2" w:rsidRDefault="00666C71" w:rsidP="00666C71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7901BA5F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257C25A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66C71" w:rsidRPr="008860F2" w14:paraId="3B197E4B" w14:textId="77777777" w:rsidTr="004556FC">
        <w:tc>
          <w:tcPr>
            <w:tcW w:w="2244" w:type="dxa"/>
            <w:shd w:val="clear" w:color="auto" w:fill="auto"/>
          </w:tcPr>
          <w:p w14:paraId="0A8F7558" w14:textId="77777777" w:rsidR="00666C71" w:rsidRPr="008860F2" w:rsidRDefault="00666C71" w:rsidP="00666C71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860F2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บริษัท อะเฮดออล จำกัด</w:t>
            </w:r>
          </w:p>
        </w:tc>
        <w:tc>
          <w:tcPr>
            <w:tcW w:w="1886" w:type="dxa"/>
            <w:shd w:val="clear" w:color="auto" w:fill="auto"/>
          </w:tcPr>
          <w:p w14:paraId="3C955F80" w14:textId="77777777" w:rsidR="00666C71" w:rsidRPr="008860F2" w:rsidRDefault="00666C71" w:rsidP="00666C71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จำหน่ายเครื่องใช้ไฟฟ้าอิเลคทรอนิคส์</w:t>
            </w:r>
          </w:p>
        </w:tc>
        <w:tc>
          <w:tcPr>
            <w:tcW w:w="719" w:type="dxa"/>
            <w:shd w:val="clear" w:color="auto" w:fill="auto"/>
          </w:tcPr>
          <w:p w14:paraId="1EEBCB25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6F2F4798" w14:textId="56DD1E23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szCs w:val="22"/>
                <w:lang w:val="en-US" w:bidi="th-TH"/>
              </w:rPr>
              <w:t>80.00</w:t>
            </w:r>
          </w:p>
        </w:tc>
        <w:tc>
          <w:tcPr>
            <w:tcW w:w="809" w:type="dxa"/>
            <w:shd w:val="clear" w:color="auto" w:fill="auto"/>
          </w:tcPr>
          <w:p w14:paraId="21740211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737DA790" w14:textId="7A80020A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szCs w:val="22"/>
                <w:lang w:val="en-US" w:bidi="th-TH"/>
              </w:rPr>
              <w:t>80.00</w:t>
            </w:r>
          </w:p>
        </w:tc>
        <w:tc>
          <w:tcPr>
            <w:tcW w:w="809" w:type="dxa"/>
            <w:shd w:val="clear" w:color="auto" w:fill="auto"/>
          </w:tcPr>
          <w:p w14:paraId="09F20714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073C11E" w14:textId="250647C9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5.00</w:t>
            </w:r>
          </w:p>
        </w:tc>
        <w:tc>
          <w:tcPr>
            <w:tcW w:w="900" w:type="dxa"/>
            <w:shd w:val="clear" w:color="auto" w:fill="auto"/>
          </w:tcPr>
          <w:p w14:paraId="28C7554E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03C63FB" w14:textId="02205F6A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5.00</w:t>
            </w:r>
          </w:p>
        </w:tc>
        <w:tc>
          <w:tcPr>
            <w:tcW w:w="720" w:type="dxa"/>
            <w:shd w:val="clear" w:color="auto" w:fill="auto"/>
          </w:tcPr>
          <w:p w14:paraId="68300C9D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E1FF03D" w14:textId="1660DA79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50168B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6D7DD026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EA7332D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62F215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9" w:type="dxa"/>
            <w:gridSpan w:val="2"/>
            <w:shd w:val="clear" w:color="auto" w:fill="auto"/>
          </w:tcPr>
          <w:p w14:paraId="517F4B93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BE97762" w14:textId="1B8329AF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695BD79" w14:textId="77777777" w:rsidR="00666C71" w:rsidRPr="008860F2" w:rsidRDefault="00666C71" w:rsidP="00666C71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2992A0C0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92DBEC3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6AFC36F3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</w:tcPr>
          <w:p w14:paraId="6CC8A07E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AF05F44" w14:textId="67C1E354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8382AE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shd w:val="clear" w:color="auto" w:fill="auto"/>
          </w:tcPr>
          <w:p w14:paraId="0A3911EC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A7153DE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78AB40E8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4E3F693F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B4D4892" w14:textId="71B57079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E610CF" w14:textId="77777777" w:rsidR="00666C71" w:rsidRPr="008860F2" w:rsidRDefault="00666C71" w:rsidP="00666C71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3B1FB422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A4E5B83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1C321EE7" w14:textId="77777777" w:rsidR="00DF4684" w:rsidRPr="008860F2" w:rsidRDefault="00DF4684" w:rsidP="00BA7DB0">
      <w:pPr>
        <w:framePr w:w="15180" w:wrap="auto" w:hAnchor="text"/>
        <w:numPr>
          <w:ilvl w:val="0"/>
          <w:numId w:val="15"/>
        </w:numPr>
        <w:tabs>
          <w:tab w:val="left" w:pos="0"/>
          <w:tab w:val="left" w:pos="540"/>
          <w:tab w:val="left" w:pos="810"/>
        </w:tabs>
        <w:spacing w:line="240" w:lineRule="auto"/>
        <w:ind w:left="540" w:right="-43" w:hanging="90"/>
        <w:rPr>
          <w:rFonts w:ascii="Angsana New" w:hAnsi="Angsana New"/>
          <w:sz w:val="28"/>
          <w:szCs w:val="28"/>
        </w:rPr>
        <w:sectPr w:rsidR="00DF4684" w:rsidRPr="008860F2" w:rsidSect="00316704">
          <w:headerReference w:type="default" r:id="rId14"/>
          <w:footerReference w:type="default" r:id="rId15"/>
          <w:type w:val="nextColumn"/>
          <w:pgSz w:w="16834" w:h="11909" w:orient="landscape" w:code="9"/>
          <w:pgMar w:top="1152" w:right="691" w:bottom="720" w:left="810" w:header="720" w:footer="720" w:gutter="0"/>
          <w:cols w:space="720"/>
          <w:docGrid w:linePitch="245"/>
        </w:sectPr>
      </w:pPr>
    </w:p>
    <w:p w14:paraId="419011AF" w14:textId="77777777" w:rsidR="00316704" w:rsidRPr="00316704" w:rsidRDefault="00316704" w:rsidP="00316704">
      <w:pPr>
        <w:ind w:left="549" w:right="-25"/>
        <w:rPr>
          <w:rFonts w:ascii="Angsana New" w:hAnsi="Angsana New"/>
          <w:i/>
          <w:iCs/>
          <w:sz w:val="28"/>
          <w:szCs w:val="28"/>
          <w:cs/>
        </w:rPr>
      </w:pPr>
      <w:r w:rsidRPr="00316704">
        <w:rPr>
          <w:rFonts w:ascii="Angsana New" w:hAnsi="Angsana New"/>
          <w:sz w:val="28"/>
          <w:szCs w:val="28"/>
          <w:cs/>
        </w:rPr>
        <w:t xml:space="preserve">บริษัทย่อยทั้งหมดจดทะเบียนและดำเนินธุรกิจในประเทศไทย </w:t>
      </w:r>
      <w:r w:rsidRPr="00316704">
        <w:rPr>
          <w:rFonts w:ascii="Angsana New" w:hAnsi="Angsana New" w:hint="cs"/>
          <w:sz w:val="28"/>
          <w:szCs w:val="28"/>
          <w:cs/>
        </w:rPr>
        <w:t xml:space="preserve">และ ณ </w:t>
      </w:r>
      <w:r w:rsidRPr="00316704">
        <w:rPr>
          <w:rFonts w:ascii="Angsana New" w:hAnsi="Angsana New"/>
          <w:sz w:val="28"/>
          <w:szCs w:val="28"/>
        </w:rPr>
        <w:t xml:space="preserve">30 </w:t>
      </w:r>
      <w:r w:rsidRPr="00316704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Pr="00316704">
        <w:rPr>
          <w:rFonts w:ascii="Angsana New" w:hAnsi="Angsana New"/>
          <w:sz w:val="28"/>
          <w:szCs w:val="28"/>
        </w:rPr>
        <w:t xml:space="preserve">2564 </w:t>
      </w:r>
      <w:r w:rsidRPr="00316704">
        <w:rPr>
          <w:rFonts w:ascii="Angsana New" w:hAnsi="Angsana New" w:hint="cs"/>
          <w:sz w:val="28"/>
          <w:szCs w:val="28"/>
          <w:cs/>
        </w:rPr>
        <w:t>ไม่มีเงินลงทุนในบริษัทย่อยซึ่งจดทะเบียนในตลาดหลักทรัพย์แห่งประเทศไทย</w:t>
      </w:r>
    </w:p>
    <w:p w14:paraId="1FD688A9" w14:textId="77777777" w:rsidR="00F8373A" w:rsidRDefault="00F8373A" w:rsidP="00F8373A">
      <w:pPr>
        <w:ind w:left="540" w:right="-25"/>
        <w:rPr>
          <w:rFonts w:ascii="Angsana New" w:hAnsi="Angsana New"/>
          <w:spacing w:val="-4"/>
          <w:sz w:val="28"/>
          <w:szCs w:val="28"/>
        </w:rPr>
      </w:pPr>
    </w:p>
    <w:p w14:paraId="49D84ABA" w14:textId="24E960A8" w:rsidR="00905403" w:rsidRPr="008860F2" w:rsidRDefault="00905403" w:rsidP="00905403">
      <w:pPr>
        <w:ind w:left="540" w:right="-29"/>
        <w:rPr>
          <w:rFonts w:ascii="Angsana New" w:eastAsia="Batang" w:hAnsi="Angsana New"/>
          <w:i/>
          <w:iCs/>
          <w:sz w:val="28"/>
          <w:szCs w:val="28"/>
          <w:cs/>
        </w:rPr>
      </w:pPr>
      <w:r w:rsidRPr="008860F2">
        <w:rPr>
          <w:rFonts w:ascii="Angsana New" w:eastAsia="Batang" w:hAnsi="Angsana New"/>
          <w:i/>
          <w:iCs/>
          <w:sz w:val="28"/>
          <w:szCs w:val="28"/>
          <w:cs/>
        </w:rPr>
        <w:t>การจำหน่าย</w:t>
      </w:r>
      <w:r w:rsidR="00235925" w:rsidRPr="008860F2">
        <w:rPr>
          <w:rFonts w:ascii="Angsana New" w:eastAsia="Batang" w:hAnsi="Angsana New" w:hint="cs"/>
          <w:i/>
          <w:iCs/>
          <w:sz w:val="28"/>
          <w:szCs w:val="28"/>
          <w:cs/>
        </w:rPr>
        <w:t>เงินลงทุนใน</w:t>
      </w:r>
      <w:r w:rsidR="00EA63DF">
        <w:rPr>
          <w:rFonts w:ascii="Angsana New" w:eastAsia="Batang" w:hAnsi="Angsana New" w:hint="cs"/>
          <w:i/>
          <w:iCs/>
          <w:sz w:val="28"/>
          <w:szCs w:val="28"/>
          <w:cs/>
        </w:rPr>
        <w:t>บริษัทย่อยทางตรง</w:t>
      </w:r>
    </w:p>
    <w:p w14:paraId="09B78E00" w14:textId="77777777" w:rsidR="00905403" w:rsidRPr="00706239" w:rsidRDefault="00905403" w:rsidP="00706239">
      <w:pPr>
        <w:ind w:left="540" w:right="-29"/>
        <w:rPr>
          <w:rFonts w:ascii="Angsana New" w:eastAsia="Batang" w:hAnsi="Angsana New"/>
          <w:sz w:val="28"/>
          <w:szCs w:val="28"/>
        </w:rPr>
      </w:pPr>
    </w:p>
    <w:p w14:paraId="2754BE50" w14:textId="27F36F56" w:rsidR="0005486C" w:rsidRDefault="00CC4CE2" w:rsidP="00296E46">
      <w:pPr>
        <w:pStyle w:val="ListParagraph"/>
        <w:spacing w:line="240" w:lineRule="auto"/>
        <w:ind w:left="547" w:right="-45"/>
        <w:rPr>
          <w:rFonts w:ascii="Angsana New" w:hAnsi="Angsana New"/>
          <w:spacing w:val="-4"/>
          <w:sz w:val="28"/>
          <w:szCs w:val="28"/>
        </w:rPr>
      </w:pPr>
      <w:r w:rsidRPr="00EB16EC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1 </w:t>
      </w:r>
      <w:r w:rsidRPr="00EB16EC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2563 </w:t>
      </w:r>
      <w:r w:rsidRPr="00EB16EC">
        <w:rPr>
          <w:rFonts w:ascii="Angsana New" w:hAnsi="Angsana New"/>
          <w:spacing w:val="-4"/>
          <w:sz w:val="28"/>
          <w:szCs w:val="28"/>
          <w:cs/>
        </w:rPr>
        <w:t>บริษัทได้จำหน่ายเงินลงทุนทั้งหมดใน</w:t>
      </w:r>
      <w:r w:rsidR="00296E4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296E46" w:rsidRPr="00296E46">
        <w:rPr>
          <w:rFonts w:ascii="Angsana New" w:hAnsi="Angsana New"/>
          <w:spacing w:val="-4"/>
          <w:sz w:val="28"/>
          <w:szCs w:val="28"/>
          <w:cs/>
        </w:rPr>
        <w:t xml:space="preserve">บริษัท เฟรเซอร์ส พร็อพเพอร์ตี้ คอมเมอร์เชียล แอสเสท แมนเนจเม้นท์ (ประเทศไทย) จำกัด </w:t>
      </w:r>
      <w:r w:rsidR="00296E46">
        <w:rPr>
          <w:rFonts w:ascii="Angsana New" w:hAnsi="Angsana New"/>
          <w:spacing w:val="-4"/>
          <w:sz w:val="28"/>
          <w:szCs w:val="28"/>
        </w:rPr>
        <w:t>(</w:t>
      </w:r>
      <w:r w:rsidR="00296E46">
        <w:rPr>
          <w:rFonts w:ascii="Angsana New" w:hAnsi="Angsana New" w:hint="cs"/>
          <w:spacing w:val="-4"/>
          <w:sz w:val="28"/>
          <w:szCs w:val="28"/>
          <w:cs/>
        </w:rPr>
        <w:t xml:space="preserve">เดิมชื่อ </w:t>
      </w:r>
      <w:r w:rsidRPr="00EB16EC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 </w:t>
      </w:r>
      <w:r w:rsidRPr="00EB16EC">
        <w:rPr>
          <w:rFonts w:ascii="Angsana New" w:hAnsi="Angsana New"/>
          <w:spacing w:val="-4"/>
          <w:sz w:val="28"/>
          <w:szCs w:val="28"/>
          <w:cs/>
        </w:rPr>
        <w:t>ยูนิเวนเจอร์ รีท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 </w:t>
      </w:r>
      <w:r w:rsidRPr="00EB16EC">
        <w:rPr>
          <w:rFonts w:ascii="Angsana New" w:hAnsi="Angsana New"/>
          <w:spacing w:val="-4"/>
          <w:sz w:val="28"/>
          <w:szCs w:val="28"/>
          <w:cs/>
        </w:rPr>
        <w:t xml:space="preserve">แมเนจเม้นท์ จำกัด </w:t>
      </w:r>
      <w:r w:rsidRPr="00EB16EC">
        <w:rPr>
          <w:rFonts w:ascii="Angsana New" w:hAnsi="Angsana New"/>
          <w:spacing w:val="-4"/>
          <w:sz w:val="28"/>
          <w:szCs w:val="28"/>
        </w:rPr>
        <w:t>(“UVRM”)</w:t>
      </w:r>
      <w:r w:rsidR="00296E46">
        <w:rPr>
          <w:rFonts w:ascii="Angsana New" w:hAnsi="Angsana New"/>
          <w:spacing w:val="-4"/>
          <w:sz w:val="28"/>
          <w:szCs w:val="28"/>
        </w:rPr>
        <w:t xml:space="preserve">) </w:t>
      </w:r>
      <w:r w:rsidRPr="00EB16EC">
        <w:rPr>
          <w:rFonts w:ascii="Angsana New" w:hAnsi="Angsana New"/>
          <w:spacing w:val="-4"/>
          <w:sz w:val="28"/>
          <w:szCs w:val="28"/>
          <w:cs/>
        </w:rPr>
        <w:t>ซึ่งคิ</w:t>
      </w:r>
      <w:r>
        <w:rPr>
          <w:rFonts w:ascii="Angsana New" w:hAnsi="Angsana New" w:hint="cs"/>
          <w:spacing w:val="-4"/>
          <w:sz w:val="28"/>
          <w:szCs w:val="28"/>
          <w:cs/>
        </w:rPr>
        <w:t>ด</w:t>
      </w:r>
      <w:r w:rsidRPr="00EB16EC">
        <w:rPr>
          <w:rFonts w:ascii="Angsana New" w:hAnsi="Angsana New"/>
          <w:spacing w:val="-4"/>
          <w:sz w:val="28"/>
          <w:szCs w:val="28"/>
          <w:cs/>
        </w:rPr>
        <w:t>เป็นร้อยละ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 100 </w:t>
      </w:r>
      <w:r w:rsidRPr="00EB16EC">
        <w:rPr>
          <w:rFonts w:ascii="Angsana New" w:hAnsi="Angsana New"/>
          <w:spacing w:val="-4"/>
          <w:sz w:val="28"/>
          <w:szCs w:val="28"/>
          <w:cs/>
        </w:rPr>
        <w:t xml:space="preserve">ของหุ้นที่ออกและจำหน่ายแล้วทั้งหมดของ </w:t>
      </w:r>
      <w:r w:rsidRPr="00EB16EC">
        <w:rPr>
          <w:rFonts w:ascii="Angsana New" w:hAnsi="Angsana New"/>
          <w:spacing w:val="-4"/>
          <w:sz w:val="28"/>
          <w:szCs w:val="28"/>
        </w:rPr>
        <w:t>UVRM</w:t>
      </w:r>
      <w:r w:rsidRPr="00EB16EC">
        <w:rPr>
          <w:rFonts w:ascii="Angsana New" w:hAnsi="Angsana New"/>
          <w:spacing w:val="-4"/>
          <w:sz w:val="28"/>
          <w:szCs w:val="28"/>
          <w:cs/>
        </w:rPr>
        <w:t xml:space="preserve"> เป็นจำนวนเงินทั้งสิ้น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32 </w:t>
      </w:r>
      <w:r w:rsidRPr="00EB16EC">
        <w:rPr>
          <w:rFonts w:ascii="Angsana New" w:hAnsi="Angsana New"/>
          <w:spacing w:val="-4"/>
          <w:sz w:val="28"/>
          <w:szCs w:val="28"/>
          <w:cs/>
        </w:rPr>
        <w:t xml:space="preserve">ล้านบาท ส่งผลให้กลุ่มบริษัทสูญเสียอำนาจการควบคุมใน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UVRM </w:t>
      </w:r>
      <w:r w:rsidRPr="00EB16EC">
        <w:rPr>
          <w:rFonts w:ascii="Angsana New" w:hAnsi="Angsana New"/>
          <w:spacing w:val="-4"/>
          <w:sz w:val="28"/>
          <w:szCs w:val="28"/>
          <w:cs/>
        </w:rPr>
        <w:t xml:space="preserve">และตัดรายการสินทรัพย์และหนี้สินทั้งหมดของ </w:t>
      </w:r>
      <w:r w:rsidRPr="00EB16EC">
        <w:rPr>
          <w:rFonts w:ascii="Angsana New" w:hAnsi="Angsana New"/>
          <w:spacing w:val="-4"/>
          <w:sz w:val="28"/>
          <w:szCs w:val="28"/>
        </w:rPr>
        <w:t>UVRM</w:t>
      </w:r>
      <w:r w:rsidRPr="00EB16EC">
        <w:rPr>
          <w:rFonts w:ascii="Angsana New" w:hAnsi="Angsana New"/>
          <w:spacing w:val="-4"/>
          <w:sz w:val="28"/>
          <w:szCs w:val="28"/>
          <w:cs/>
        </w:rPr>
        <w:t xml:space="preserve"> กลุ่มบริษัทรับรู้กำไรจากการขายเป็นจำนวน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18.63 </w:t>
      </w:r>
      <w:r w:rsidRPr="00EB16EC">
        <w:rPr>
          <w:rFonts w:ascii="Angsana New" w:hAnsi="Angsana New"/>
          <w:spacing w:val="-4"/>
          <w:sz w:val="28"/>
          <w:szCs w:val="28"/>
          <w:cs/>
        </w:rPr>
        <w:t xml:space="preserve">ล้านบาทในงบกำไรขาดทุนเบ็ดเสร็จรวม และ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21.97 </w:t>
      </w:r>
      <w:r w:rsidRPr="00EB16EC">
        <w:rPr>
          <w:rFonts w:ascii="Angsana New" w:hAnsi="Angsana New"/>
          <w:spacing w:val="-4"/>
          <w:sz w:val="28"/>
          <w:szCs w:val="28"/>
          <w:cs/>
        </w:rPr>
        <w:t>ล้านบาทในงบกำไรขาดทุนเบ็ดเสร็จเฉพาะกิจการ</w:t>
      </w:r>
    </w:p>
    <w:p w14:paraId="56B268D0" w14:textId="77777777" w:rsidR="0005486C" w:rsidRDefault="0005486C" w:rsidP="0005486C">
      <w:pPr>
        <w:pStyle w:val="ListParagraph"/>
        <w:spacing w:line="240" w:lineRule="auto"/>
        <w:ind w:left="547" w:right="-45"/>
        <w:rPr>
          <w:rFonts w:ascii="Angsana New" w:hAnsi="Angsana New"/>
          <w:spacing w:val="-4"/>
          <w:sz w:val="28"/>
          <w:szCs w:val="28"/>
        </w:rPr>
      </w:pPr>
    </w:p>
    <w:p w14:paraId="7B33F593" w14:textId="211482E7" w:rsidR="00F57C52" w:rsidRDefault="00F57C52" w:rsidP="0005486C">
      <w:pPr>
        <w:pStyle w:val="ListParagraph"/>
        <w:spacing w:line="240" w:lineRule="auto"/>
        <w:ind w:left="547" w:right="-45"/>
        <w:rPr>
          <w:rFonts w:ascii="Angsana New" w:eastAsia="Batang" w:hAnsi="Angsana New"/>
          <w:i/>
          <w:iCs/>
          <w:sz w:val="28"/>
          <w:szCs w:val="28"/>
        </w:rPr>
      </w:pPr>
      <w:r>
        <w:rPr>
          <w:rFonts w:ascii="Angsana New" w:eastAsia="Batang" w:hAnsi="Angsana New"/>
          <w:i/>
          <w:iCs/>
          <w:sz w:val="28"/>
          <w:szCs w:val="28"/>
          <w:cs/>
        </w:rPr>
        <w:t>การจำหน่ายเงินลงทุนใน</w:t>
      </w:r>
      <w:r w:rsidR="00EA63DF">
        <w:rPr>
          <w:rFonts w:ascii="Angsana New" w:eastAsia="Batang" w:hAnsi="Angsana New" w:hint="cs"/>
          <w:i/>
          <w:iCs/>
          <w:sz w:val="28"/>
          <w:szCs w:val="28"/>
          <w:cs/>
        </w:rPr>
        <w:t>บริษัทย่อยทางอ้อม</w:t>
      </w:r>
    </w:p>
    <w:p w14:paraId="1360F833" w14:textId="77777777" w:rsidR="00F57C52" w:rsidRDefault="00F57C52" w:rsidP="00F57C52">
      <w:pPr>
        <w:ind w:left="540" w:right="-29"/>
        <w:rPr>
          <w:rFonts w:ascii="Angsana New" w:eastAsia="Batang" w:hAnsi="Angsana New"/>
          <w:sz w:val="28"/>
          <w:szCs w:val="28"/>
        </w:rPr>
      </w:pPr>
    </w:p>
    <w:p w14:paraId="0F43E23A" w14:textId="43C97E02" w:rsidR="00F57C52" w:rsidRDefault="00F57C52" w:rsidP="00107950">
      <w:pPr>
        <w:pStyle w:val="block"/>
        <w:spacing w:after="0" w:line="240" w:lineRule="auto"/>
        <w:ind w:left="540" w:right="-115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/>
          <w:spacing w:val="-4"/>
          <w:sz w:val="28"/>
          <w:szCs w:val="28"/>
          <w:cs/>
          <w:lang w:bidi="th-TH"/>
        </w:rPr>
        <w:t>เมื่อวันที่</w:t>
      </w:r>
      <w:r>
        <w:rPr>
          <w:rFonts w:ascii="Angsana New" w:hAnsi="Angsana New" w:cs="Angsana New"/>
          <w:spacing w:val="-4"/>
          <w:sz w:val="28"/>
          <w:szCs w:val="28"/>
        </w:rPr>
        <w:t xml:space="preserve"> 30 </w:t>
      </w:r>
      <w:r>
        <w:rPr>
          <w:rFonts w:ascii="Angsana New" w:hAnsi="Angsana New" w:cs="Angsana New"/>
          <w:spacing w:val="-4"/>
          <w:sz w:val="28"/>
          <w:szCs w:val="28"/>
          <w:cs/>
          <w:lang w:bidi="th-TH"/>
        </w:rPr>
        <w:t>กันยายน</w:t>
      </w:r>
      <w:r>
        <w:rPr>
          <w:rFonts w:ascii="Angsana New" w:hAnsi="Angsana New" w:cs="Angsana New"/>
          <w:spacing w:val="-4"/>
          <w:sz w:val="28"/>
          <w:szCs w:val="28"/>
        </w:rPr>
        <w:t xml:space="preserve"> 2564 </w:t>
      </w:r>
      <w:r>
        <w:rPr>
          <w:rFonts w:ascii="Angsana New" w:hAnsi="Angsana New" w:cs="Angsana New"/>
          <w:spacing w:val="-4"/>
          <w:sz w:val="28"/>
          <w:szCs w:val="28"/>
          <w:cs/>
          <w:lang w:bidi="th-TH"/>
        </w:rPr>
        <w:t>บริษัท</w:t>
      </w:r>
      <w:r w:rsidR="00DA1ED4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 xml:space="preserve"> เลิศรัฐการ จำกัด</w:t>
      </w:r>
      <w:r w:rsidR="00930198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 xml:space="preserve"> </w:t>
      </w:r>
      <w:r>
        <w:rPr>
          <w:rFonts w:ascii="Angsana New" w:hAnsi="Angsana New" w:cs="Angsana New"/>
          <w:spacing w:val="-4"/>
          <w:sz w:val="28"/>
          <w:szCs w:val="28"/>
          <w:cs/>
          <w:lang w:bidi="th-TH"/>
        </w:rPr>
        <w:t>ได้จำหน่ายเงินลงทุนทั้งหมดในบริษัท</w:t>
      </w:r>
      <w:r>
        <w:rPr>
          <w:rFonts w:ascii="Angsana New" w:hAnsi="Angsana New" w:cs="Angsana New"/>
          <w:spacing w:val="-4"/>
          <w:sz w:val="28"/>
          <w:szCs w:val="28"/>
        </w:rPr>
        <w:t xml:space="preserve"> </w:t>
      </w:r>
      <w:r>
        <w:rPr>
          <w:rFonts w:ascii="Angsana New" w:hAnsi="Angsana New" w:cs="Angsana New"/>
          <w:spacing w:val="-4"/>
          <w:sz w:val="28"/>
          <w:szCs w:val="28"/>
          <w:cs/>
          <w:lang w:bidi="th-TH"/>
        </w:rPr>
        <w:t>แอล อาร์ เค</w:t>
      </w:r>
      <w:r>
        <w:rPr>
          <w:rFonts w:ascii="Angsana New" w:hAnsi="Angsana New"/>
          <w:spacing w:val="-4"/>
          <w:sz w:val="28"/>
          <w:szCs w:val="28"/>
          <w:rtl/>
        </w:rPr>
        <w:t xml:space="preserve"> </w:t>
      </w:r>
      <w:r>
        <w:rPr>
          <w:rFonts w:ascii="Angsana New" w:hAnsi="Angsana New" w:cs="Angsana New"/>
          <w:spacing w:val="-4"/>
          <w:sz w:val="28"/>
          <w:szCs w:val="28"/>
          <w:cs/>
          <w:lang w:bidi="th-TH"/>
        </w:rPr>
        <w:t>ดีเวลลอปเม้นท์ จำกัด</w:t>
      </w:r>
      <w:r>
        <w:rPr>
          <w:rFonts w:ascii="Angsana New" w:hAnsi="Angsana New" w:cs="Angsana New"/>
          <w:spacing w:val="-4"/>
          <w:sz w:val="28"/>
          <w:szCs w:val="28"/>
        </w:rPr>
        <w:t xml:space="preserve"> (“LRKD”) </w:t>
      </w:r>
      <w:r>
        <w:rPr>
          <w:rFonts w:ascii="Angsana New" w:hAnsi="Angsana New" w:cs="Angsana New"/>
          <w:spacing w:val="-4"/>
          <w:sz w:val="28"/>
          <w:szCs w:val="28"/>
          <w:cs/>
          <w:lang w:bidi="th-TH"/>
        </w:rPr>
        <w:t>ซึ่งคิดเป็นร้อยละ</w:t>
      </w:r>
      <w:r>
        <w:rPr>
          <w:rFonts w:ascii="Angsana New" w:hAnsi="Angsana New" w:cs="Angsana New"/>
          <w:spacing w:val="-4"/>
          <w:sz w:val="28"/>
          <w:szCs w:val="28"/>
        </w:rPr>
        <w:t xml:space="preserve"> 60 </w:t>
      </w:r>
      <w:r>
        <w:rPr>
          <w:rFonts w:ascii="Angsana New" w:hAnsi="Angsana New" w:cs="Angsana New"/>
          <w:spacing w:val="-4"/>
          <w:sz w:val="28"/>
          <w:szCs w:val="28"/>
          <w:cs/>
          <w:lang w:bidi="th-TH"/>
        </w:rPr>
        <w:t>ของหุ้นที่ออกและจำหน่ายแล้วทั้งหมดของ</w:t>
      </w:r>
      <w:r>
        <w:rPr>
          <w:rFonts w:ascii="Angsana New" w:hAnsi="Angsana New" w:cs="Angsana New"/>
          <w:spacing w:val="-4"/>
          <w:sz w:val="28"/>
          <w:szCs w:val="28"/>
        </w:rPr>
        <w:t xml:space="preserve"> LRKD </w:t>
      </w:r>
      <w:r>
        <w:rPr>
          <w:rFonts w:ascii="Angsana New" w:hAnsi="Angsana New" w:cs="Angsana New"/>
          <w:spacing w:val="-4"/>
          <w:sz w:val="28"/>
          <w:szCs w:val="28"/>
          <w:cs/>
          <w:lang w:bidi="th-TH"/>
        </w:rPr>
        <w:t>เป็นจำนวนเงินทั้งสิ้น</w:t>
      </w:r>
      <w:r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A47041">
        <w:rPr>
          <w:rFonts w:ascii="Angsana New" w:hAnsi="Angsana New" w:cs="Angsana New"/>
          <w:spacing w:val="-4"/>
          <w:sz w:val="28"/>
          <w:szCs w:val="28"/>
        </w:rPr>
        <w:t>75.50</w:t>
      </w:r>
      <w:r>
        <w:rPr>
          <w:rFonts w:ascii="Angsana New" w:hAnsi="Angsana New" w:cs="Angsana New"/>
          <w:spacing w:val="-4"/>
          <w:sz w:val="28"/>
          <w:szCs w:val="28"/>
        </w:rPr>
        <w:t xml:space="preserve"> </w:t>
      </w:r>
      <w:r>
        <w:rPr>
          <w:rFonts w:ascii="Angsana New" w:hAnsi="Angsana New" w:cs="Angsana New"/>
          <w:spacing w:val="-4"/>
          <w:sz w:val="28"/>
          <w:szCs w:val="28"/>
          <w:cs/>
          <w:lang w:bidi="th-TH"/>
        </w:rPr>
        <w:t>ล้านบาท ส่งผลให้กลุ่มบริษัทสูญเสียอำนาจการควบคุมใน</w:t>
      </w:r>
      <w:r>
        <w:rPr>
          <w:rFonts w:ascii="Angsana New" w:hAnsi="Angsana New" w:cs="Angsana New"/>
          <w:spacing w:val="-4"/>
          <w:sz w:val="28"/>
          <w:szCs w:val="28"/>
        </w:rPr>
        <w:t xml:space="preserve"> LRKD </w:t>
      </w:r>
      <w:r>
        <w:rPr>
          <w:rFonts w:ascii="Angsana New" w:hAnsi="Angsana New" w:cs="Angsana New"/>
          <w:spacing w:val="-4"/>
          <w:sz w:val="28"/>
          <w:szCs w:val="28"/>
          <w:cs/>
          <w:lang w:bidi="th-TH"/>
        </w:rPr>
        <w:t>และตัดรายการสินทรัพย์และหนี้สินทั้งหมดของ</w:t>
      </w:r>
      <w:r>
        <w:rPr>
          <w:rFonts w:ascii="Angsana New" w:hAnsi="Angsana New" w:cs="Angsana New"/>
          <w:spacing w:val="-4"/>
          <w:sz w:val="28"/>
          <w:szCs w:val="28"/>
        </w:rPr>
        <w:t xml:space="preserve"> LRKD </w:t>
      </w:r>
      <w:r>
        <w:rPr>
          <w:rFonts w:ascii="Angsana New" w:hAnsi="Angsana New" w:cs="Angsana New"/>
          <w:spacing w:val="-4"/>
          <w:sz w:val="28"/>
          <w:szCs w:val="28"/>
          <w:cs/>
          <w:lang w:bidi="th-TH"/>
        </w:rPr>
        <w:t>กลุ่มบริษัทรับรู้กำไรจากการขายเป็นจำนวน</w:t>
      </w:r>
      <w:r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A47041">
        <w:rPr>
          <w:rFonts w:ascii="Angsana New" w:hAnsi="Angsana New" w:cs="Angsana New"/>
          <w:spacing w:val="-4"/>
          <w:sz w:val="28"/>
          <w:szCs w:val="28"/>
        </w:rPr>
        <w:t>47.61</w:t>
      </w:r>
      <w:r>
        <w:rPr>
          <w:rFonts w:ascii="Angsana New" w:hAnsi="Angsana New" w:cs="Angsana New"/>
          <w:spacing w:val="-4"/>
          <w:sz w:val="28"/>
          <w:szCs w:val="28"/>
        </w:rPr>
        <w:t xml:space="preserve"> </w:t>
      </w:r>
      <w:r>
        <w:rPr>
          <w:rFonts w:ascii="Angsana New" w:hAnsi="Angsana New" w:cs="Angsana New"/>
          <w:spacing w:val="-4"/>
          <w:sz w:val="28"/>
          <w:szCs w:val="28"/>
          <w:cs/>
          <w:lang w:bidi="th-TH"/>
        </w:rPr>
        <w:t>ล้านบาทในงบกำไรขาดทุนเบ็ดเสร็จรวม</w:t>
      </w:r>
    </w:p>
    <w:p w14:paraId="65E7BAFD" w14:textId="3A4A746E" w:rsidR="00BF4C33" w:rsidRPr="00753D19" w:rsidRDefault="00BF4C33" w:rsidP="00F57C52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ind w:left="540" w:right="-27"/>
        <w:rPr>
          <w:rFonts w:ascii="Angsana New" w:hAnsi="Angsana New"/>
          <w:sz w:val="20"/>
          <w:szCs w:val="20"/>
        </w:rPr>
      </w:pPr>
    </w:p>
    <w:p w14:paraId="1B3746AD" w14:textId="7D6B248C" w:rsidR="00C948CF" w:rsidRPr="00B01561" w:rsidRDefault="00C948CF" w:rsidP="00C948CF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ind w:left="540" w:right="-27"/>
        <w:rPr>
          <w:rFonts w:ascii="Angsana New" w:hAnsi="Angsana New"/>
          <w:b/>
          <w:i/>
          <w:iCs/>
          <w:sz w:val="28"/>
          <w:szCs w:val="28"/>
          <w:cs/>
        </w:rPr>
      </w:pPr>
      <w:r w:rsidRPr="00930198">
        <w:rPr>
          <w:rFonts w:ascii="Angsana New" w:hAnsi="Angsana New" w:hint="cs"/>
          <w:bCs/>
          <w:i/>
          <w:iCs/>
          <w:sz w:val="28"/>
          <w:szCs w:val="28"/>
          <w:cs/>
        </w:rPr>
        <w:t>การจัดตั้งบริษัท</w:t>
      </w:r>
      <w:r w:rsidR="0046333C">
        <w:rPr>
          <w:rFonts w:ascii="Angsana New" w:hAnsi="Angsana New"/>
          <w:bCs/>
          <w:i/>
          <w:iCs/>
          <w:sz w:val="28"/>
          <w:szCs w:val="28"/>
        </w:rPr>
        <w:t xml:space="preserve"> </w:t>
      </w:r>
      <w:r w:rsidR="00930198" w:rsidRPr="00930198">
        <w:rPr>
          <w:rFonts w:ascii="Angsana New" w:hAnsi="Angsana New" w:hint="cs"/>
          <w:bCs/>
          <w:i/>
          <w:iCs/>
          <w:sz w:val="28"/>
          <w:szCs w:val="28"/>
          <w:cs/>
        </w:rPr>
        <w:t>ซื้อเงินลงทุน</w:t>
      </w:r>
      <w:r w:rsidRPr="00930198">
        <w:rPr>
          <w:rFonts w:ascii="Angsana New" w:hAnsi="Angsana New" w:hint="cs"/>
          <w:bCs/>
          <w:i/>
          <w:iCs/>
          <w:sz w:val="28"/>
          <w:szCs w:val="28"/>
          <w:cs/>
        </w:rPr>
        <w:t xml:space="preserve"> เพิ่มทุน</w:t>
      </w:r>
      <w:r w:rsidR="00B01561">
        <w:rPr>
          <w:rFonts w:ascii="Angsana New" w:hAnsi="Angsana New"/>
          <w:bCs/>
          <w:i/>
          <w:iCs/>
          <w:sz w:val="28"/>
          <w:szCs w:val="28"/>
        </w:rPr>
        <w:t xml:space="preserve"> </w:t>
      </w:r>
      <w:r w:rsidRPr="00930198">
        <w:rPr>
          <w:rFonts w:ascii="Angsana New" w:hAnsi="Angsana New" w:hint="cs"/>
          <w:bCs/>
          <w:i/>
          <w:iCs/>
          <w:sz w:val="28"/>
          <w:szCs w:val="28"/>
          <w:cs/>
        </w:rPr>
        <w:t>เรียกชำระทุนเพิ่ม</w:t>
      </w:r>
      <w:r w:rsidR="00B01561">
        <w:rPr>
          <w:rFonts w:ascii="Angsana New" w:hAnsi="Angsana New"/>
          <w:bCs/>
          <w:i/>
          <w:iCs/>
          <w:sz w:val="28"/>
          <w:szCs w:val="28"/>
        </w:rPr>
        <w:t xml:space="preserve"> </w:t>
      </w:r>
      <w:r w:rsidR="00B01561" w:rsidRPr="00B01561">
        <w:rPr>
          <w:rFonts w:ascii="Angsana New" w:hAnsi="Angsana New" w:hint="cs"/>
          <w:bCs/>
          <w:i/>
          <w:iCs/>
          <w:sz w:val="28"/>
          <w:szCs w:val="28"/>
          <w:cs/>
        </w:rPr>
        <w:t>และลดทุน</w:t>
      </w:r>
    </w:p>
    <w:p w14:paraId="29EA913C" w14:textId="77777777" w:rsidR="007F6068" w:rsidRPr="00C829EE" w:rsidRDefault="007F6068" w:rsidP="00FE2B8B">
      <w:pPr>
        <w:ind w:left="540" w:right="-29"/>
        <w:rPr>
          <w:rFonts w:ascii="Angsana New" w:eastAsia="Batang" w:hAnsi="Angsana New"/>
          <w:i/>
          <w:iCs/>
          <w:sz w:val="22"/>
          <w:szCs w:val="22"/>
        </w:rPr>
      </w:pPr>
    </w:p>
    <w:p w14:paraId="26D277C0" w14:textId="734BC4AF" w:rsidR="00D739C6" w:rsidRPr="008860F2" w:rsidRDefault="004C1764" w:rsidP="00FE2B8B">
      <w:pPr>
        <w:ind w:left="540" w:right="-29"/>
        <w:rPr>
          <w:rFonts w:ascii="Angsana New" w:eastAsia="Batang" w:hAnsi="Angsana New"/>
          <w:sz w:val="28"/>
          <w:szCs w:val="28"/>
        </w:rPr>
      </w:pPr>
      <w:r w:rsidRPr="008860F2">
        <w:rPr>
          <w:rFonts w:ascii="Angsana New" w:eastAsia="Batang" w:hAnsi="Angsana New" w:hint="cs"/>
          <w:sz w:val="28"/>
          <w:szCs w:val="28"/>
          <w:cs/>
        </w:rPr>
        <w:t xml:space="preserve">ในระหว่างปีสิ้นสุดวันที่ </w:t>
      </w:r>
      <w:r w:rsidRPr="008860F2">
        <w:rPr>
          <w:rFonts w:ascii="Angsana New" w:eastAsia="Batang" w:hAnsi="Angsana New"/>
          <w:sz w:val="28"/>
          <w:szCs w:val="28"/>
        </w:rPr>
        <w:t xml:space="preserve">30 </w:t>
      </w:r>
      <w:r w:rsidRPr="008860F2">
        <w:rPr>
          <w:rFonts w:ascii="Angsana New" w:eastAsia="Batang" w:hAnsi="Angsana New" w:hint="cs"/>
          <w:sz w:val="28"/>
          <w:szCs w:val="28"/>
          <w:cs/>
        </w:rPr>
        <w:t xml:space="preserve">กันยายน </w:t>
      </w:r>
      <w:r w:rsidR="00123F51">
        <w:rPr>
          <w:rFonts w:ascii="Angsana New" w:eastAsia="Batang" w:hAnsi="Angsana New"/>
          <w:sz w:val="28"/>
          <w:szCs w:val="28"/>
        </w:rPr>
        <w:t xml:space="preserve">2564 </w:t>
      </w:r>
      <w:r w:rsidR="00123F51">
        <w:rPr>
          <w:rFonts w:ascii="Angsana New" w:eastAsia="Batang" w:hAnsi="Angsana New"/>
          <w:sz w:val="28"/>
          <w:szCs w:val="28"/>
          <w:cs/>
        </w:rPr>
        <w:t xml:space="preserve">และ </w:t>
      </w:r>
      <w:r w:rsidR="00123F51">
        <w:rPr>
          <w:rFonts w:ascii="Angsana New" w:eastAsia="Batang" w:hAnsi="Angsana New"/>
          <w:sz w:val="28"/>
          <w:szCs w:val="28"/>
        </w:rPr>
        <w:t>2563</w:t>
      </w:r>
      <w:r w:rsidRPr="008860F2">
        <w:rPr>
          <w:rFonts w:ascii="Angsana New" w:eastAsia="Batang" w:hAnsi="Angsana New"/>
          <w:sz w:val="28"/>
          <w:szCs w:val="28"/>
        </w:rPr>
        <w:t xml:space="preserve"> </w:t>
      </w:r>
      <w:r w:rsidRPr="008860F2">
        <w:rPr>
          <w:rFonts w:ascii="Angsana New" w:eastAsia="Batang" w:hAnsi="Angsana New" w:hint="cs"/>
          <w:sz w:val="28"/>
          <w:szCs w:val="28"/>
          <w:cs/>
        </w:rPr>
        <w:t>มี</w:t>
      </w:r>
      <w:r w:rsidR="003D7358">
        <w:rPr>
          <w:rFonts w:ascii="Angsana New" w:eastAsia="Batang" w:hAnsi="Angsana New" w:hint="cs"/>
          <w:sz w:val="28"/>
          <w:szCs w:val="28"/>
          <w:cs/>
        </w:rPr>
        <w:t>การเปลี่ยนแปลง</w:t>
      </w:r>
      <w:r w:rsidRPr="008860F2">
        <w:rPr>
          <w:rFonts w:ascii="Angsana New" w:eastAsia="Batang" w:hAnsi="Angsana New" w:hint="cs"/>
          <w:sz w:val="28"/>
          <w:szCs w:val="28"/>
          <w:cs/>
        </w:rPr>
        <w:t>ดังนี้</w:t>
      </w:r>
    </w:p>
    <w:p w14:paraId="6275A2EA" w14:textId="32F7AB21" w:rsidR="00C948CF" w:rsidRPr="00C829EE" w:rsidRDefault="00C948CF" w:rsidP="00FE2B8B">
      <w:pPr>
        <w:ind w:left="540" w:right="-29"/>
        <w:rPr>
          <w:rFonts w:ascii="Angsana New" w:eastAsia="Batang" w:hAnsi="Angsana New"/>
          <w:sz w:val="22"/>
          <w:szCs w:val="22"/>
        </w:rPr>
      </w:pP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10"/>
        <w:gridCol w:w="1259"/>
        <w:gridCol w:w="239"/>
        <w:gridCol w:w="1200"/>
      </w:tblGrid>
      <w:tr w:rsidR="00C948CF" w:rsidRPr="008860F2" w14:paraId="10C91318" w14:textId="77777777" w:rsidTr="006B39A4">
        <w:tc>
          <w:tcPr>
            <w:tcW w:w="3519" w:type="pct"/>
          </w:tcPr>
          <w:p w14:paraId="157FD6ED" w14:textId="77777777" w:rsidR="00C948CF" w:rsidRPr="008860F2" w:rsidRDefault="00C948CF" w:rsidP="00840013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bookmarkStart w:id="14" w:name="_Hlk86864521"/>
          </w:p>
        </w:tc>
        <w:tc>
          <w:tcPr>
            <w:tcW w:w="1481" w:type="pct"/>
            <w:gridSpan w:val="3"/>
            <w:vAlign w:val="center"/>
          </w:tcPr>
          <w:p w14:paraId="6464F99E" w14:textId="77777777" w:rsidR="00C948CF" w:rsidRPr="008860F2" w:rsidRDefault="00C948CF" w:rsidP="0084001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4"/>
      <w:tr w:rsidR="00C948CF" w:rsidRPr="008860F2" w14:paraId="30F5FBF1" w14:textId="77777777" w:rsidTr="00612582">
        <w:tc>
          <w:tcPr>
            <w:tcW w:w="3519" w:type="pct"/>
          </w:tcPr>
          <w:p w14:paraId="0CEE3A64" w14:textId="406DA59F" w:rsidR="00C948CF" w:rsidRPr="008860F2" w:rsidRDefault="007A582E" w:rsidP="00840013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F030F">
              <w:rPr>
                <w:rFonts w:ascii="Angsana New" w:eastAsia="Batang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การจัดตั้งบริษัท</w:t>
            </w:r>
          </w:p>
        </w:tc>
        <w:tc>
          <w:tcPr>
            <w:tcW w:w="691" w:type="pct"/>
          </w:tcPr>
          <w:p w14:paraId="2A42CA6C" w14:textId="75DEF496" w:rsidR="00C948CF" w:rsidRPr="008860F2" w:rsidRDefault="006C519F" w:rsidP="00840013">
            <w:pPr>
              <w:pStyle w:val="acctfourfigures"/>
              <w:tabs>
                <w:tab w:val="clear" w:pos="765"/>
              </w:tabs>
              <w:spacing w:line="240" w:lineRule="atLeast"/>
              <w:ind w:left="-108" w:right="-156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Calibri" w:hAnsi="Angsana New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31" w:type="pct"/>
          </w:tcPr>
          <w:p w14:paraId="5F5C5EA2" w14:textId="77777777" w:rsidR="00C948CF" w:rsidRPr="008860F2" w:rsidRDefault="00C948CF" w:rsidP="00840013">
            <w:pPr>
              <w:pStyle w:val="acctfourfigures"/>
              <w:tabs>
                <w:tab w:val="clear" w:pos="765"/>
              </w:tabs>
              <w:spacing w:line="240" w:lineRule="atLeast"/>
              <w:ind w:left="-108" w:right="-156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75A75F0A" w14:textId="0BA20155" w:rsidR="00C948CF" w:rsidRPr="008860F2" w:rsidRDefault="006C519F" w:rsidP="00840013">
            <w:pPr>
              <w:pStyle w:val="acctfourfigures"/>
              <w:tabs>
                <w:tab w:val="clear" w:pos="765"/>
              </w:tabs>
              <w:spacing w:line="240" w:lineRule="atLeast"/>
              <w:ind w:left="-108" w:right="-156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Calibri" w:hAnsi="Angsana New"/>
                <w:sz w:val="28"/>
                <w:szCs w:val="28"/>
                <w:lang w:bidi="th-TH"/>
              </w:rPr>
              <w:t>2563</w:t>
            </w:r>
          </w:p>
        </w:tc>
      </w:tr>
      <w:tr w:rsidR="00C948CF" w:rsidRPr="008860F2" w14:paraId="1A6E1105" w14:textId="77777777" w:rsidTr="00CA50B9">
        <w:trPr>
          <w:trHeight w:val="290"/>
        </w:trPr>
        <w:tc>
          <w:tcPr>
            <w:tcW w:w="3519" w:type="pct"/>
          </w:tcPr>
          <w:p w14:paraId="67CF2963" w14:textId="3E2385D3" w:rsidR="00C948CF" w:rsidRPr="008860F2" w:rsidRDefault="00C948CF" w:rsidP="00840013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81" w:type="pct"/>
            <w:gridSpan w:val="3"/>
          </w:tcPr>
          <w:p w14:paraId="117396D5" w14:textId="77777777" w:rsidR="00C948CF" w:rsidRPr="008860F2" w:rsidRDefault="00C948CF" w:rsidP="0084001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72BA2" w:rsidRPr="008860F2" w14:paraId="3B3A3489" w14:textId="77777777" w:rsidTr="00612582">
        <w:tc>
          <w:tcPr>
            <w:tcW w:w="3519" w:type="pct"/>
          </w:tcPr>
          <w:p w14:paraId="0B8FA3AB" w14:textId="4C81D88A" w:rsidR="00272BA2" w:rsidRPr="008860F2" w:rsidRDefault="00272BA2" w:rsidP="00272BA2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691" w:type="pct"/>
          </w:tcPr>
          <w:p w14:paraId="2086891A" w14:textId="77777777" w:rsidR="00272BA2" w:rsidRPr="008860F2" w:rsidRDefault="00272BA2" w:rsidP="00272BA2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1" w:type="pct"/>
          </w:tcPr>
          <w:p w14:paraId="644663D7" w14:textId="77777777" w:rsidR="00272BA2" w:rsidRPr="00272BA2" w:rsidRDefault="00272BA2" w:rsidP="00272BA2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59" w:type="pct"/>
          </w:tcPr>
          <w:p w14:paraId="7B710E30" w14:textId="77777777" w:rsidR="00272BA2" w:rsidRPr="008860F2" w:rsidRDefault="00272BA2" w:rsidP="00272BA2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2E7C4C" w:rsidRPr="008860F2" w14:paraId="3005DE99" w14:textId="77777777" w:rsidTr="00612582">
        <w:trPr>
          <w:trHeight w:val="874"/>
        </w:trPr>
        <w:tc>
          <w:tcPr>
            <w:tcW w:w="3519" w:type="pct"/>
            <w:vAlign w:val="bottom"/>
          </w:tcPr>
          <w:p w14:paraId="2E478442" w14:textId="2BCA0936" w:rsidR="002E7C4C" w:rsidRPr="008860F2" w:rsidRDefault="002E7C4C" w:rsidP="002E7C4C">
            <w:pPr>
              <w:spacing w:line="240" w:lineRule="auto"/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เลิศรัฐการ พร็อพเพอร์ตี้ ดีเวลลอปเม้นท์ จำกัด </w:t>
            </w:r>
            <w:r w:rsidRPr="008860F2">
              <w:rPr>
                <w:rFonts w:ascii="Angsana New" w:hAnsi="Angsana New"/>
                <w:sz w:val="28"/>
                <w:szCs w:val="28"/>
              </w:rPr>
              <w:t>*</w:t>
            </w:r>
          </w:p>
          <w:p w14:paraId="28853024" w14:textId="08A9A5FB" w:rsidR="002E7C4C" w:rsidRPr="008860F2" w:rsidRDefault="002E7C4C" w:rsidP="002E7C4C">
            <w:pPr>
              <w:spacing w:line="240" w:lineRule="auto"/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860F2">
              <w:rPr>
                <w:rFonts w:ascii="Angsana New" w:hAnsi="Angsana New"/>
                <w:sz w:val="28"/>
                <w:szCs w:val="28"/>
              </w:rPr>
              <w:t>(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จัดตั้งบริษัทเมื่อวันที่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Pr="008860F2">
              <w:rPr>
                <w:rFonts w:ascii="Angsana New" w:hAnsi="Angsana New"/>
                <w:sz w:val="28"/>
                <w:szCs w:val="28"/>
              </w:rPr>
              <w:t>2562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691" w:type="pct"/>
            <w:tcBorders>
              <w:bottom w:val="double" w:sz="4" w:space="0" w:color="auto"/>
            </w:tcBorders>
            <w:vAlign w:val="bottom"/>
          </w:tcPr>
          <w:p w14:paraId="1894AF12" w14:textId="33DE79B8" w:rsidR="002E7C4C" w:rsidRDefault="002E7C4C" w:rsidP="00077F7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1" w:type="pct"/>
            <w:vAlign w:val="bottom"/>
          </w:tcPr>
          <w:p w14:paraId="1B0CFEC9" w14:textId="77777777" w:rsidR="002E7C4C" w:rsidRPr="00DE4675" w:rsidRDefault="002E7C4C" w:rsidP="002E7C4C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59" w:type="pct"/>
            <w:tcBorders>
              <w:bottom w:val="double" w:sz="4" w:space="0" w:color="auto"/>
            </w:tcBorders>
            <w:vAlign w:val="bottom"/>
          </w:tcPr>
          <w:p w14:paraId="5C97362A" w14:textId="115810EB" w:rsidR="002E7C4C" w:rsidRDefault="002E7C4C" w:rsidP="002E7C4C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0.10</w:t>
            </w:r>
          </w:p>
        </w:tc>
      </w:tr>
      <w:tr w:rsidR="0005486C" w:rsidRPr="008860F2" w14:paraId="50A0EBE6" w14:textId="77777777" w:rsidTr="00C9573B">
        <w:tc>
          <w:tcPr>
            <w:tcW w:w="3519" w:type="pct"/>
          </w:tcPr>
          <w:p w14:paraId="61EAA6C8" w14:textId="77777777" w:rsidR="0005486C" w:rsidRPr="00612582" w:rsidRDefault="0005486C" w:rsidP="00C9573B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481" w:type="pct"/>
            <w:gridSpan w:val="3"/>
            <w:vAlign w:val="center"/>
          </w:tcPr>
          <w:p w14:paraId="020D3B19" w14:textId="47DE85D7" w:rsidR="0005486C" w:rsidRPr="00612582" w:rsidRDefault="0005486C" w:rsidP="00C9573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0"/>
                <w:lang w:bidi="th-TH"/>
              </w:rPr>
            </w:pPr>
          </w:p>
        </w:tc>
      </w:tr>
      <w:tr w:rsidR="0005486C" w:rsidRPr="008860F2" w14:paraId="35A75C4B" w14:textId="77777777" w:rsidTr="00126F37">
        <w:tc>
          <w:tcPr>
            <w:tcW w:w="3519" w:type="pct"/>
          </w:tcPr>
          <w:p w14:paraId="392A2A61" w14:textId="089F7F73" w:rsidR="0005486C" w:rsidRPr="00126F37" w:rsidRDefault="00930198" w:rsidP="0005486C">
            <w:pPr>
              <w:pStyle w:val="BodyText"/>
              <w:spacing w:after="0" w:line="240" w:lineRule="auto"/>
              <w:ind w:right="-131"/>
              <w:rPr>
                <w:rFonts w:ascii="Angsana New" w:eastAsia="Batang" w:hAnsi="Angsana New" w:cstheme="min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eastAsia="Batang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การ</w:t>
            </w:r>
            <w:r w:rsidR="0005486C" w:rsidRPr="00126F37">
              <w:rPr>
                <w:rFonts w:ascii="Angsana New" w:eastAsia="Batang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691" w:type="pct"/>
          </w:tcPr>
          <w:p w14:paraId="21A8A7C7" w14:textId="199F2AE0" w:rsidR="0005486C" w:rsidRPr="008860F2" w:rsidRDefault="0005486C" w:rsidP="0005486C">
            <w:pPr>
              <w:pStyle w:val="acctfourfigures"/>
              <w:tabs>
                <w:tab w:val="clear" w:pos="765"/>
              </w:tabs>
              <w:spacing w:line="240" w:lineRule="atLeast"/>
              <w:ind w:left="-108" w:right="-156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1" w:type="pct"/>
          </w:tcPr>
          <w:p w14:paraId="5E393D48" w14:textId="77777777" w:rsidR="0005486C" w:rsidRPr="008860F2" w:rsidRDefault="0005486C" w:rsidP="0005486C">
            <w:pPr>
              <w:pStyle w:val="acctfourfigures"/>
              <w:tabs>
                <w:tab w:val="clear" w:pos="765"/>
              </w:tabs>
              <w:spacing w:line="240" w:lineRule="atLeast"/>
              <w:ind w:left="-108" w:right="-156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54F0D1A4" w14:textId="3EC15323" w:rsidR="0005486C" w:rsidRPr="008860F2" w:rsidRDefault="0005486C" w:rsidP="0005486C">
            <w:pPr>
              <w:pStyle w:val="acctfourfigures"/>
              <w:tabs>
                <w:tab w:val="clear" w:pos="765"/>
              </w:tabs>
              <w:spacing w:line="240" w:lineRule="atLeast"/>
              <w:ind w:left="-108" w:right="-156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</w:tr>
      <w:tr w:rsidR="007F62C5" w:rsidRPr="008860F2" w14:paraId="3EB0A2E4" w14:textId="77777777" w:rsidTr="00126F37">
        <w:tc>
          <w:tcPr>
            <w:tcW w:w="3519" w:type="pct"/>
          </w:tcPr>
          <w:p w14:paraId="08581F2C" w14:textId="77777777" w:rsidR="007F62C5" w:rsidRDefault="007F62C5" w:rsidP="0005486C">
            <w:pPr>
              <w:pStyle w:val="BodyText"/>
              <w:spacing w:after="0" w:line="240" w:lineRule="auto"/>
              <w:ind w:right="-131"/>
              <w:rPr>
                <w:rFonts w:ascii="Angsana New" w:eastAsia="Batang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1" w:type="pct"/>
          </w:tcPr>
          <w:p w14:paraId="37B08E16" w14:textId="77777777" w:rsidR="007F62C5" w:rsidRPr="008860F2" w:rsidRDefault="007F62C5" w:rsidP="0005486C">
            <w:pPr>
              <w:pStyle w:val="acctfourfigures"/>
              <w:tabs>
                <w:tab w:val="clear" w:pos="765"/>
              </w:tabs>
              <w:spacing w:line="240" w:lineRule="atLeast"/>
              <w:ind w:left="-108" w:right="-156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1" w:type="pct"/>
          </w:tcPr>
          <w:p w14:paraId="0B47B730" w14:textId="77777777" w:rsidR="007F62C5" w:rsidRPr="008860F2" w:rsidRDefault="007F62C5" w:rsidP="0005486C">
            <w:pPr>
              <w:pStyle w:val="acctfourfigures"/>
              <w:tabs>
                <w:tab w:val="clear" w:pos="765"/>
              </w:tabs>
              <w:spacing w:line="240" w:lineRule="atLeast"/>
              <w:ind w:left="-108" w:right="-156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594B7411" w14:textId="77777777" w:rsidR="007F62C5" w:rsidRPr="008860F2" w:rsidRDefault="007F62C5" w:rsidP="0005486C">
            <w:pPr>
              <w:pStyle w:val="acctfourfigures"/>
              <w:tabs>
                <w:tab w:val="clear" w:pos="765"/>
              </w:tabs>
              <w:spacing w:line="240" w:lineRule="atLeast"/>
              <w:ind w:left="-108" w:right="-156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</w:tr>
      <w:tr w:rsidR="0005486C" w:rsidRPr="008860F2" w14:paraId="6649800A" w14:textId="77777777" w:rsidTr="00B05E7C">
        <w:tc>
          <w:tcPr>
            <w:tcW w:w="3519" w:type="pct"/>
          </w:tcPr>
          <w:p w14:paraId="4C396CBF" w14:textId="38D1D608" w:rsidR="0005486C" w:rsidRPr="008860F2" w:rsidRDefault="0005486C" w:rsidP="0005486C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691" w:type="pct"/>
          </w:tcPr>
          <w:p w14:paraId="520DBEE4" w14:textId="77777777" w:rsidR="0005486C" w:rsidRDefault="0005486C" w:rsidP="0005486C">
            <w:pPr>
              <w:pStyle w:val="acctfourfigures"/>
              <w:tabs>
                <w:tab w:val="clear" w:pos="765"/>
              </w:tabs>
              <w:spacing w:line="240" w:lineRule="atLeast"/>
              <w:ind w:left="-108" w:right="-15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1" w:type="pct"/>
          </w:tcPr>
          <w:p w14:paraId="7461130E" w14:textId="77777777" w:rsidR="0005486C" w:rsidRPr="008860F2" w:rsidRDefault="0005486C" w:rsidP="0005486C">
            <w:pPr>
              <w:pStyle w:val="acctfourfigures"/>
              <w:tabs>
                <w:tab w:val="clear" w:pos="765"/>
              </w:tabs>
              <w:spacing w:line="240" w:lineRule="atLeast"/>
              <w:ind w:left="-108" w:right="-156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4B25054F" w14:textId="77777777" w:rsidR="0005486C" w:rsidRDefault="0005486C" w:rsidP="0005486C">
            <w:pPr>
              <w:pStyle w:val="acctfourfigures"/>
              <w:tabs>
                <w:tab w:val="clear" w:pos="765"/>
              </w:tabs>
              <w:spacing w:line="240" w:lineRule="atLeast"/>
              <w:ind w:left="-108" w:right="-15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5486C" w:rsidRPr="008860F2" w14:paraId="7DF49AA7" w14:textId="77777777" w:rsidTr="00B05E7C">
        <w:tc>
          <w:tcPr>
            <w:tcW w:w="3519" w:type="pct"/>
          </w:tcPr>
          <w:p w14:paraId="708C694F" w14:textId="37DFC716" w:rsidR="0005486C" w:rsidRPr="001E2C4C" w:rsidRDefault="0005486C" w:rsidP="0005486C">
            <w:pPr>
              <w:pStyle w:val="BodyText"/>
              <w:spacing w:after="0" w:line="240" w:lineRule="auto"/>
              <w:ind w:right="-131"/>
              <w:rPr>
                <w:rFonts w:ascii="Angsana New" w:eastAsia="Batang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ยูนิเวนเจอร์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แคปปิตอล วัน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เดิมชื่อ บริษัท คอลเลคทีฟ จำกัด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691" w:type="pct"/>
            <w:tcBorders>
              <w:bottom w:val="double" w:sz="4" w:space="0" w:color="auto"/>
            </w:tcBorders>
          </w:tcPr>
          <w:p w14:paraId="55B0E127" w14:textId="2AAC293A" w:rsidR="0005486C" w:rsidRPr="002E7C4C" w:rsidRDefault="0005486C" w:rsidP="0005486C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0.02</w:t>
            </w:r>
          </w:p>
        </w:tc>
        <w:tc>
          <w:tcPr>
            <w:tcW w:w="131" w:type="pct"/>
          </w:tcPr>
          <w:p w14:paraId="7DBA6CE8" w14:textId="77777777" w:rsidR="0005486C" w:rsidRPr="002E7C4C" w:rsidRDefault="0005486C" w:rsidP="0005486C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59" w:type="pct"/>
            <w:tcBorders>
              <w:bottom w:val="double" w:sz="4" w:space="0" w:color="auto"/>
            </w:tcBorders>
          </w:tcPr>
          <w:p w14:paraId="73F0F504" w14:textId="51C2F952" w:rsidR="0005486C" w:rsidRPr="002E7C4C" w:rsidRDefault="0005486C" w:rsidP="0005486C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05486C" w:rsidRPr="008860F2" w14:paraId="5874F571" w14:textId="77777777" w:rsidTr="00B05E7C">
        <w:tc>
          <w:tcPr>
            <w:tcW w:w="3519" w:type="pct"/>
          </w:tcPr>
          <w:p w14:paraId="7858FFA1" w14:textId="77777777" w:rsidR="0005486C" w:rsidRPr="00612582" w:rsidRDefault="0005486C" w:rsidP="0005486C">
            <w:pPr>
              <w:pStyle w:val="BodyText"/>
              <w:spacing w:after="0" w:line="240" w:lineRule="auto"/>
              <w:ind w:right="-131"/>
              <w:rPr>
                <w:rFonts w:ascii="Angsana New" w:eastAsia="Batang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91" w:type="pct"/>
            <w:tcBorders>
              <w:top w:val="double" w:sz="4" w:space="0" w:color="auto"/>
            </w:tcBorders>
          </w:tcPr>
          <w:p w14:paraId="0953CBA3" w14:textId="77777777" w:rsidR="0005486C" w:rsidRPr="00612582" w:rsidRDefault="0005486C" w:rsidP="0005486C">
            <w:pPr>
              <w:pStyle w:val="acctfourfigures"/>
              <w:tabs>
                <w:tab w:val="clear" w:pos="765"/>
              </w:tabs>
              <w:spacing w:line="240" w:lineRule="atLeast"/>
              <w:ind w:left="-108" w:right="-156"/>
              <w:jc w:val="center"/>
              <w:rPr>
                <w:rFonts w:ascii="Angsana New" w:eastAsia="Calibri" w:hAnsi="Angsana New"/>
                <w:sz w:val="20"/>
                <w:cs/>
                <w:lang w:bidi="th-TH"/>
              </w:rPr>
            </w:pPr>
          </w:p>
        </w:tc>
        <w:tc>
          <w:tcPr>
            <w:tcW w:w="131" w:type="pct"/>
          </w:tcPr>
          <w:p w14:paraId="6EB7E156" w14:textId="77777777" w:rsidR="0005486C" w:rsidRPr="00612582" w:rsidRDefault="0005486C" w:rsidP="0005486C">
            <w:pPr>
              <w:pStyle w:val="acctfourfigures"/>
              <w:tabs>
                <w:tab w:val="clear" w:pos="765"/>
              </w:tabs>
              <w:spacing w:line="240" w:lineRule="atLeast"/>
              <w:ind w:left="-108" w:right="-156"/>
              <w:jc w:val="center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659" w:type="pct"/>
            <w:tcBorders>
              <w:top w:val="double" w:sz="4" w:space="0" w:color="auto"/>
            </w:tcBorders>
          </w:tcPr>
          <w:p w14:paraId="1F4C9821" w14:textId="77777777" w:rsidR="0005486C" w:rsidRPr="00612582" w:rsidRDefault="0005486C" w:rsidP="0005486C">
            <w:pPr>
              <w:pStyle w:val="acctfourfigures"/>
              <w:tabs>
                <w:tab w:val="clear" w:pos="765"/>
              </w:tabs>
              <w:spacing w:line="240" w:lineRule="atLeast"/>
              <w:ind w:left="-108" w:right="-156"/>
              <w:jc w:val="center"/>
              <w:rPr>
                <w:rFonts w:ascii="Angsana New" w:eastAsia="Calibri" w:hAnsi="Angsana New"/>
                <w:sz w:val="20"/>
                <w:cs/>
                <w:lang w:bidi="th-TH"/>
              </w:rPr>
            </w:pPr>
          </w:p>
        </w:tc>
      </w:tr>
    </w:tbl>
    <w:p w14:paraId="5F9552CC" w14:textId="7E963A71" w:rsidR="007F62C5" w:rsidRDefault="007F62C5">
      <w:r>
        <w:br w:type="page"/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10"/>
        <w:gridCol w:w="1259"/>
        <w:gridCol w:w="239"/>
        <w:gridCol w:w="1200"/>
      </w:tblGrid>
      <w:tr w:rsidR="007F62C5" w:rsidRPr="008860F2" w14:paraId="52CA6D28" w14:textId="77777777" w:rsidTr="00527B5D">
        <w:tc>
          <w:tcPr>
            <w:tcW w:w="3519" w:type="pct"/>
          </w:tcPr>
          <w:p w14:paraId="77672141" w14:textId="77777777" w:rsidR="007F62C5" w:rsidRPr="008860F2" w:rsidRDefault="007F62C5" w:rsidP="00527B5D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81" w:type="pct"/>
            <w:gridSpan w:val="3"/>
            <w:vAlign w:val="center"/>
          </w:tcPr>
          <w:p w14:paraId="4A73AD41" w14:textId="77777777" w:rsidR="007F62C5" w:rsidRPr="008860F2" w:rsidRDefault="007F62C5" w:rsidP="00527B5D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62C5" w:rsidRPr="008860F2" w14:paraId="1E9FD784" w14:textId="77777777" w:rsidTr="00527B5D">
        <w:tc>
          <w:tcPr>
            <w:tcW w:w="3519" w:type="pct"/>
          </w:tcPr>
          <w:p w14:paraId="3ACA6981" w14:textId="7FABEF87" w:rsidR="007F62C5" w:rsidRPr="004666C2" w:rsidRDefault="007F62C5" w:rsidP="00527B5D">
            <w:pPr>
              <w:pStyle w:val="BodyText"/>
              <w:spacing w:after="0" w:line="240" w:lineRule="auto"/>
              <w:ind w:right="-131"/>
              <w:rPr>
                <w:rFonts w:ascii="Angsana New" w:hAnsi="Angsana New" w:cstheme="minorBidi"/>
                <w:b/>
                <w:bCs/>
                <w:sz w:val="28"/>
                <w:szCs w:val="28"/>
              </w:rPr>
            </w:pPr>
            <w:r w:rsidRPr="001E2C4C">
              <w:rPr>
                <w:rFonts w:ascii="Angsana New" w:eastAsia="Batang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การเพิ่มทุน</w:t>
            </w:r>
          </w:p>
        </w:tc>
        <w:tc>
          <w:tcPr>
            <w:tcW w:w="691" w:type="pct"/>
          </w:tcPr>
          <w:p w14:paraId="023E48C4" w14:textId="77777777" w:rsidR="007F62C5" w:rsidRPr="008860F2" w:rsidRDefault="007F62C5" w:rsidP="00527B5D">
            <w:pPr>
              <w:pStyle w:val="acctfourfigures"/>
              <w:tabs>
                <w:tab w:val="clear" w:pos="765"/>
              </w:tabs>
              <w:spacing w:line="240" w:lineRule="atLeast"/>
              <w:ind w:left="-108" w:right="-156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Calibri" w:hAnsi="Angsana New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31" w:type="pct"/>
          </w:tcPr>
          <w:p w14:paraId="2A7A44F2" w14:textId="77777777" w:rsidR="007F62C5" w:rsidRPr="008860F2" w:rsidRDefault="007F62C5" w:rsidP="00527B5D">
            <w:pPr>
              <w:pStyle w:val="acctfourfigures"/>
              <w:tabs>
                <w:tab w:val="clear" w:pos="765"/>
              </w:tabs>
              <w:spacing w:line="240" w:lineRule="atLeast"/>
              <w:ind w:left="-108" w:right="-156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2FB3C52B" w14:textId="77777777" w:rsidR="007F62C5" w:rsidRPr="008860F2" w:rsidRDefault="007F62C5" w:rsidP="00527B5D">
            <w:pPr>
              <w:pStyle w:val="acctfourfigures"/>
              <w:tabs>
                <w:tab w:val="clear" w:pos="765"/>
              </w:tabs>
              <w:spacing w:line="240" w:lineRule="atLeast"/>
              <w:ind w:left="-108" w:right="-156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Calibri" w:hAnsi="Angsana New"/>
                <w:sz w:val="28"/>
                <w:szCs w:val="28"/>
                <w:lang w:bidi="th-TH"/>
              </w:rPr>
              <w:t>2563</w:t>
            </w:r>
          </w:p>
        </w:tc>
      </w:tr>
      <w:tr w:rsidR="007F62C5" w:rsidRPr="008860F2" w14:paraId="371E0C99" w14:textId="77777777" w:rsidTr="00527B5D">
        <w:trPr>
          <w:trHeight w:val="290"/>
        </w:trPr>
        <w:tc>
          <w:tcPr>
            <w:tcW w:w="3519" w:type="pct"/>
          </w:tcPr>
          <w:p w14:paraId="751BB512" w14:textId="77777777" w:rsidR="007F62C5" w:rsidRPr="008860F2" w:rsidRDefault="007F62C5" w:rsidP="00527B5D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81" w:type="pct"/>
            <w:gridSpan w:val="3"/>
          </w:tcPr>
          <w:p w14:paraId="42FE76BD" w14:textId="77777777" w:rsidR="007F62C5" w:rsidRPr="008860F2" w:rsidRDefault="007F62C5" w:rsidP="00527B5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5486C" w:rsidRPr="008860F2" w14:paraId="3FF3CEAC" w14:textId="77777777" w:rsidTr="00C829EE">
        <w:tc>
          <w:tcPr>
            <w:tcW w:w="3519" w:type="pct"/>
          </w:tcPr>
          <w:p w14:paraId="4DE8C470" w14:textId="77777777" w:rsidR="0005486C" w:rsidRPr="008860F2" w:rsidRDefault="0005486C" w:rsidP="0005486C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691" w:type="pct"/>
          </w:tcPr>
          <w:p w14:paraId="75C4E057" w14:textId="77777777" w:rsidR="0005486C" w:rsidRPr="008860F2" w:rsidRDefault="0005486C" w:rsidP="0005486C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1" w:type="pct"/>
          </w:tcPr>
          <w:p w14:paraId="1CDF59C7" w14:textId="77777777" w:rsidR="0005486C" w:rsidRPr="008860F2" w:rsidRDefault="0005486C" w:rsidP="0005486C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9" w:type="pct"/>
          </w:tcPr>
          <w:p w14:paraId="3F83D79F" w14:textId="77777777" w:rsidR="0005486C" w:rsidRPr="008860F2" w:rsidRDefault="0005486C" w:rsidP="0005486C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5486C" w:rsidRPr="008860F2" w14:paraId="7464EEFE" w14:textId="77777777" w:rsidTr="00C829EE">
        <w:tc>
          <w:tcPr>
            <w:tcW w:w="3519" w:type="pct"/>
          </w:tcPr>
          <w:p w14:paraId="074C6325" w14:textId="482FB2FA" w:rsidR="0005486C" w:rsidRPr="008860F2" w:rsidRDefault="0005486C" w:rsidP="0005486C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ยูนิเวนเจอร์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บีจีพี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D6AF2">
              <w:rPr>
                <w:rFonts w:ascii="Angsana New" w:hAnsi="Angsana New"/>
                <w:sz w:val="28"/>
                <w:szCs w:val="28"/>
              </w:rPr>
              <w:t>(</w:t>
            </w:r>
            <w:r w:rsidR="00ED6AF2">
              <w:rPr>
                <w:rFonts w:ascii="Angsana New" w:hAnsi="Angsana New" w:hint="cs"/>
                <w:sz w:val="28"/>
                <w:szCs w:val="28"/>
                <w:cs/>
              </w:rPr>
              <w:t>เดิมชื่อ บริษัท ยูนิเวนเจอร์ คอนซัลติ้ง จำกัด</w:t>
            </w:r>
            <w:r w:rsidR="00ED6AF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691" w:type="pct"/>
          </w:tcPr>
          <w:p w14:paraId="188440EF" w14:textId="476DF8BB" w:rsidR="0005486C" w:rsidRPr="00C762D8" w:rsidRDefault="0005486C" w:rsidP="0005486C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25.00</w:t>
            </w:r>
          </w:p>
        </w:tc>
        <w:tc>
          <w:tcPr>
            <w:tcW w:w="131" w:type="pct"/>
          </w:tcPr>
          <w:p w14:paraId="24BBD709" w14:textId="77777777" w:rsidR="0005486C" w:rsidRPr="008860F2" w:rsidRDefault="0005486C" w:rsidP="0005486C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59" w:type="pct"/>
          </w:tcPr>
          <w:p w14:paraId="55352F50" w14:textId="2DDA6263" w:rsidR="0005486C" w:rsidRPr="008860F2" w:rsidRDefault="0005486C" w:rsidP="0005486C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5486C" w:rsidRPr="008860F2" w14:paraId="57A963EA" w14:textId="77777777" w:rsidTr="00C829EE">
        <w:tc>
          <w:tcPr>
            <w:tcW w:w="3519" w:type="pct"/>
          </w:tcPr>
          <w:p w14:paraId="038B4739" w14:textId="579AD12D" w:rsidR="0005486C" w:rsidRPr="008860F2" w:rsidRDefault="0005486C" w:rsidP="0005486C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บริษัท ยูนิเวนเจอร์ แอสเซท แมเนจเม้นท์ จำกัด</w:t>
            </w:r>
          </w:p>
        </w:tc>
        <w:tc>
          <w:tcPr>
            <w:tcW w:w="691" w:type="pct"/>
          </w:tcPr>
          <w:p w14:paraId="1137FE3F" w14:textId="27D91B38" w:rsidR="0005486C" w:rsidRDefault="0005486C" w:rsidP="0005486C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71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7.69</w:t>
            </w:r>
          </w:p>
        </w:tc>
        <w:tc>
          <w:tcPr>
            <w:tcW w:w="131" w:type="pct"/>
          </w:tcPr>
          <w:p w14:paraId="2C2174A1" w14:textId="77777777" w:rsidR="0005486C" w:rsidRPr="008860F2" w:rsidRDefault="0005486C" w:rsidP="0005486C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59" w:type="pct"/>
          </w:tcPr>
          <w:p w14:paraId="1A8411BE" w14:textId="45AF5683" w:rsidR="0005486C" w:rsidRDefault="0005486C" w:rsidP="0005486C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5486C" w:rsidRPr="008860F2" w14:paraId="1E5289FB" w14:textId="77777777" w:rsidTr="00C829EE">
        <w:tc>
          <w:tcPr>
            <w:tcW w:w="3519" w:type="pct"/>
          </w:tcPr>
          <w:p w14:paraId="5F318BCB" w14:textId="1023C53F" w:rsidR="0005486C" w:rsidRPr="008860F2" w:rsidRDefault="0005486C" w:rsidP="0005486C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ยูนิเวนเจอร์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แคปปิตอล วัน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เดิมชื่อ บริษัท คอลเลคทีฟ จำกัด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691" w:type="pct"/>
          </w:tcPr>
          <w:p w14:paraId="0ACCDEF7" w14:textId="2E54DF20" w:rsidR="0005486C" w:rsidRPr="008860F2" w:rsidRDefault="0005486C" w:rsidP="0005486C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71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60.00</w:t>
            </w:r>
          </w:p>
        </w:tc>
        <w:tc>
          <w:tcPr>
            <w:tcW w:w="131" w:type="pct"/>
          </w:tcPr>
          <w:p w14:paraId="709252A4" w14:textId="77777777" w:rsidR="0005486C" w:rsidRPr="008860F2" w:rsidRDefault="0005486C" w:rsidP="0005486C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59" w:type="pct"/>
          </w:tcPr>
          <w:p w14:paraId="38793E29" w14:textId="66C36F80" w:rsidR="0005486C" w:rsidRPr="008860F2" w:rsidRDefault="0005486C" w:rsidP="0005486C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5486C" w:rsidRPr="008860F2" w14:paraId="33B7661B" w14:textId="77777777" w:rsidTr="00C829EE">
        <w:tc>
          <w:tcPr>
            <w:tcW w:w="3519" w:type="pct"/>
          </w:tcPr>
          <w:p w14:paraId="21718B94" w14:textId="77777777" w:rsidR="0005486C" w:rsidRPr="008860F2" w:rsidRDefault="0005486C" w:rsidP="0005486C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</w:tcPr>
          <w:p w14:paraId="1C048136" w14:textId="2B06F9F1" w:rsidR="0005486C" w:rsidRPr="008860F2" w:rsidRDefault="0005486C" w:rsidP="0005486C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92.69</w:t>
            </w:r>
          </w:p>
        </w:tc>
        <w:tc>
          <w:tcPr>
            <w:tcW w:w="131" w:type="pct"/>
          </w:tcPr>
          <w:p w14:paraId="73DDC34A" w14:textId="77777777" w:rsidR="0005486C" w:rsidRPr="008860F2" w:rsidRDefault="0005486C" w:rsidP="0005486C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1D99E373" w14:textId="03A7A3DF" w:rsidR="0005486C" w:rsidRPr="008860F2" w:rsidRDefault="0005486C" w:rsidP="0005486C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05486C" w:rsidRPr="008860F2" w14:paraId="3EECEE46" w14:textId="77777777" w:rsidTr="00122DF4">
        <w:tc>
          <w:tcPr>
            <w:tcW w:w="3519" w:type="pct"/>
          </w:tcPr>
          <w:p w14:paraId="6601C1C9" w14:textId="77777777" w:rsidR="0005486C" w:rsidRPr="00612582" w:rsidRDefault="0005486C" w:rsidP="0005486C">
            <w:pPr>
              <w:pStyle w:val="BodyText"/>
              <w:spacing w:after="0" w:line="240" w:lineRule="auto"/>
              <w:ind w:left="-114" w:right="-131" w:firstLine="90"/>
              <w:rPr>
                <w:sz w:val="20"/>
                <w:szCs w:val="20"/>
              </w:rPr>
            </w:pPr>
          </w:p>
        </w:tc>
        <w:tc>
          <w:tcPr>
            <w:tcW w:w="1481" w:type="pct"/>
            <w:gridSpan w:val="3"/>
            <w:vAlign w:val="center"/>
          </w:tcPr>
          <w:p w14:paraId="6C742644" w14:textId="77777777" w:rsidR="0005486C" w:rsidRPr="00612582" w:rsidRDefault="0005486C" w:rsidP="0005486C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0"/>
                <w:lang w:bidi="th-TH"/>
              </w:rPr>
            </w:pPr>
          </w:p>
        </w:tc>
      </w:tr>
      <w:tr w:rsidR="0005486C" w:rsidRPr="008860F2" w14:paraId="1D3638A2" w14:textId="77777777" w:rsidTr="00EA2681">
        <w:tc>
          <w:tcPr>
            <w:tcW w:w="3519" w:type="pct"/>
          </w:tcPr>
          <w:p w14:paraId="18B551F9" w14:textId="42C43C03" w:rsidR="0005486C" w:rsidRPr="008860F2" w:rsidRDefault="0005486C" w:rsidP="0005486C">
            <w:pPr>
              <w:pStyle w:val="BodyText"/>
              <w:spacing w:after="0" w:line="240" w:lineRule="auto"/>
              <w:ind w:left="-114" w:right="-131" w:firstLine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br w:type="page"/>
            </w:r>
            <w:r w:rsidRPr="008860F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481" w:type="pct"/>
            <w:gridSpan w:val="3"/>
            <w:vAlign w:val="center"/>
          </w:tcPr>
          <w:p w14:paraId="7F167FEA" w14:textId="06D40241" w:rsidR="0005486C" w:rsidRPr="008860F2" w:rsidRDefault="0005486C" w:rsidP="0005486C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EA2681" w:rsidRPr="008860F2" w14:paraId="576B9075" w14:textId="77777777" w:rsidTr="0001601E">
        <w:tc>
          <w:tcPr>
            <w:tcW w:w="3519" w:type="pct"/>
          </w:tcPr>
          <w:p w14:paraId="07964A32" w14:textId="3553B340" w:rsidR="00EA2681" w:rsidRPr="008860F2" w:rsidRDefault="00EA2681" w:rsidP="00EA2681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คอนเน็กซ์ชั่น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691" w:type="pct"/>
          </w:tcPr>
          <w:p w14:paraId="2BA91A89" w14:textId="671065A8" w:rsidR="00EA2681" w:rsidRPr="00EA2681" w:rsidRDefault="00EA2681" w:rsidP="00EA2681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A268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116BC05B" w14:textId="77777777" w:rsidR="00EA2681" w:rsidRPr="00EA2681" w:rsidRDefault="00EA2681" w:rsidP="00EA2681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59" w:type="pct"/>
          </w:tcPr>
          <w:p w14:paraId="6DBF1A94" w14:textId="7B18BBD7" w:rsidR="00EA2681" w:rsidRPr="00EA2681" w:rsidRDefault="00EA2681" w:rsidP="00EA2681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A2681">
              <w:rPr>
                <w:rFonts w:ascii="Angsana New" w:hAnsi="Angsana New"/>
                <w:sz w:val="28"/>
                <w:szCs w:val="28"/>
                <w:lang w:val="en-US" w:bidi="th-TH"/>
              </w:rPr>
              <w:t>3.00</w:t>
            </w:r>
          </w:p>
        </w:tc>
      </w:tr>
      <w:tr w:rsidR="00EA2681" w:rsidRPr="008860F2" w14:paraId="2C7EB11E" w14:textId="77777777" w:rsidTr="0001601E">
        <w:tc>
          <w:tcPr>
            <w:tcW w:w="3519" w:type="pct"/>
          </w:tcPr>
          <w:p w14:paraId="509DEABD" w14:textId="10433BD1" w:rsidR="00EA2681" w:rsidRPr="008860F2" w:rsidRDefault="00EA2681" w:rsidP="00EA2681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เซนเซส พร็อพเพอร์ตี้ แมเนจเม้นท์ จำกัด </w:t>
            </w:r>
            <w:r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14:paraId="55433F22" w14:textId="5230A9ED" w:rsidR="00EA2681" w:rsidRPr="0001601E" w:rsidRDefault="00B04860" w:rsidP="00EA2681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601E">
              <w:rPr>
                <w:rFonts w:ascii="Angsana New" w:hAnsi="Angsana New"/>
                <w:sz w:val="28"/>
                <w:szCs w:val="28"/>
                <w:lang w:val="en-US" w:bidi="th-TH"/>
              </w:rPr>
              <w:t>7.50</w:t>
            </w:r>
          </w:p>
        </w:tc>
        <w:tc>
          <w:tcPr>
            <w:tcW w:w="131" w:type="pct"/>
          </w:tcPr>
          <w:p w14:paraId="0FD9D977" w14:textId="77777777" w:rsidR="00EA2681" w:rsidRPr="0001601E" w:rsidRDefault="00EA2681" w:rsidP="00EA2681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3378631A" w14:textId="2FF3DD63" w:rsidR="00EA2681" w:rsidRPr="0001601E" w:rsidRDefault="00B04860" w:rsidP="0001601E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601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EA2681" w:rsidRPr="008860F2" w14:paraId="342D95CE" w14:textId="77777777" w:rsidTr="0001601E">
        <w:tc>
          <w:tcPr>
            <w:tcW w:w="3519" w:type="pct"/>
          </w:tcPr>
          <w:p w14:paraId="1D3CBF78" w14:textId="5431A1A0" w:rsidR="00EA2681" w:rsidRPr="008860F2" w:rsidRDefault="00EA2681" w:rsidP="00EA2681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</w:tcPr>
          <w:p w14:paraId="3E8A23C1" w14:textId="6FA8B2D8" w:rsidR="00EA2681" w:rsidRPr="00A82834" w:rsidRDefault="006D41BC" w:rsidP="00EA2681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7.50</w:t>
            </w:r>
          </w:p>
        </w:tc>
        <w:tc>
          <w:tcPr>
            <w:tcW w:w="131" w:type="pct"/>
          </w:tcPr>
          <w:p w14:paraId="548A6FB0" w14:textId="77777777" w:rsidR="00EA2681" w:rsidRPr="00144A2F" w:rsidRDefault="00EA2681" w:rsidP="00EA2681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5DEBA534" w14:textId="35072285" w:rsidR="00EA2681" w:rsidRPr="00144A2F" w:rsidRDefault="00EA2681" w:rsidP="00EA2681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44A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3.00</w:t>
            </w:r>
          </w:p>
        </w:tc>
      </w:tr>
      <w:tr w:rsidR="00EA2681" w:rsidRPr="008860F2" w14:paraId="51E6023C" w14:textId="77777777" w:rsidTr="00122DF4">
        <w:tc>
          <w:tcPr>
            <w:tcW w:w="3519" w:type="pct"/>
          </w:tcPr>
          <w:p w14:paraId="19F3C7D0" w14:textId="77777777" w:rsidR="00EA2681" w:rsidRPr="00612582" w:rsidRDefault="00EA2681" w:rsidP="00EA2681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481" w:type="pct"/>
            <w:gridSpan w:val="3"/>
            <w:vAlign w:val="center"/>
          </w:tcPr>
          <w:p w14:paraId="384533EE" w14:textId="77777777" w:rsidR="00EA2681" w:rsidRPr="00612582" w:rsidRDefault="00EA2681" w:rsidP="00EA2681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0"/>
              </w:rPr>
            </w:pPr>
          </w:p>
        </w:tc>
      </w:tr>
      <w:tr w:rsidR="00EA2681" w:rsidRPr="008860F2" w14:paraId="1F46BDB3" w14:textId="77777777" w:rsidTr="007A582E">
        <w:tc>
          <w:tcPr>
            <w:tcW w:w="3519" w:type="pct"/>
          </w:tcPr>
          <w:p w14:paraId="5C76E99F" w14:textId="21F1B3D9" w:rsidR="00EA2681" w:rsidRPr="008860F2" w:rsidRDefault="00EA2681" w:rsidP="00EA2681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27A24">
              <w:rPr>
                <w:rFonts w:ascii="Angsana New" w:eastAsia="Batang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การเรียกชำระทุนเพิ่ม</w:t>
            </w:r>
          </w:p>
        </w:tc>
        <w:tc>
          <w:tcPr>
            <w:tcW w:w="691" w:type="pct"/>
          </w:tcPr>
          <w:p w14:paraId="58ED5A64" w14:textId="77777777" w:rsidR="00EA2681" w:rsidRPr="008860F2" w:rsidRDefault="00EA2681" w:rsidP="00EA2681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1" w:type="pct"/>
          </w:tcPr>
          <w:p w14:paraId="24B1A22B" w14:textId="77777777" w:rsidR="00EA2681" w:rsidRPr="008860F2" w:rsidRDefault="00EA2681" w:rsidP="00EA2681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59" w:type="pct"/>
          </w:tcPr>
          <w:p w14:paraId="4DA71E6B" w14:textId="77777777" w:rsidR="00EA2681" w:rsidRPr="008860F2" w:rsidRDefault="00EA2681" w:rsidP="00EA2681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F62C5" w:rsidRPr="008860F2" w14:paraId="5194C63D" w14:textId="77777777" w:rsidTr="007A582E">
        <w:tc>
          <w:tcPr>
            <w:tcW w:w="3519" w:type="pct"/>
          </w:tcPr>
          <w:p w14:paraId="1A0E739E" w14:textId="77777777" w:rsidR="007F62C5" w:rsidRPr="00327A24" w:rsidRDefault="007F62C5" w:rsidP="00EA2681">
            <w:pPr>
              <w:spacing w:line="240" w:lineRule="auto"/>
              <w:ind w:left="-18"/>
              <w:rPr>
                <w:rFonts w:ascii="Angsana New" w:eastAsia="Batang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1" w:type="pct"/>
          </w:tcPr>
          <w:p w14:paraId="37762EFE" w14:textId="77777777" w:rsidR="007F62C5" w:rsidRPr="008860F2" w:rsidRDefault="007F62C5" w:rsidP="00EA2681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1" w:type="pct"/>
          </w:tcPr>
          <w:p w14:paraId="4BF5A1C3" w14:textId="77777777" w:rsidR="007F62C5" w:rsidRPr="008860F2" w:rsidRDefault="007F62C5" w:rsidP="00EA2681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59" w:type="pct"/>
          </w:tcPr>
          <w:p w14:paraId="294B875D" w14:textId="77777777" w:rsidR="007F62C5" w:rsidRPr="008860F2" w:rsidRDefault="007F62C5" w:rsidP="00EA2681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A2681" w:rsidRPr="008860F2" w14:paraId="0DCD5091" w14:textId="77777777" w:rsidTr="007A582E">
        <w:tc>
          <w:tcPr>
            <w:tcW w:w="3519" w:type="pct"/>
          </w:tcPr>
          <w:p w14:paraId="4A3C04B3" w14:textId="65A489A3" w:rsidR="00EA2681" w:rsidRPr="008860F2" w:rsidRDefault="00EA2681" w:rsidP="00EA2681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691" w:type="pct"/>
          </w:tcPr>
          <w:p w14:paraId="7B8D212A" w14:textId="77777777" w:rsidR="00EA2681" w:rsidRPr="008860F2" w:rsidRDefault="00EA2681" w:rsidP="00EA2681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1" w:type="pct"/>
          </w:tcPr>
          <w:p w14:paraId="703E35CD" w14:textId="77777777" w:rsidR="00EA2681" w:rsidRPr="008860F2" w:rsidRDefault="00EA2681" w:rsidP="00EA2681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59" w:type="pct"/>
          </w:tcPr>
          <w:p w14:paraId="1DA2E8E5" w14:textId="77777777" w:rsidR="00EA2681" w:rsidRPr="008860F2" w:rsidRDefault="00EA2681" w:rsidP="00EA2681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A2681" w:rsidRPr="008860F2" w14:paraId="24B91A73" w14:textId="77777777" w:rsidTr="007A582E">
        <w:tc>
          <w:tcPr>
            <w:tcW w:w="3519" w:type="pct"/>
          </w:tcPr>
          <w:p w14:paraId="18988712" w14:textId="74411604" w:rsidR="00EA2681" w:rsidRPr="008860F2" w:rsidRDefault="00EA2681" w:rsidP="00EA2681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ไทย-ไลซาท จำกัด</w:t>
            </w:r>
          </w:p>
        </w:tc>
        <w:tc>
          <w:tcPr>
            <w:tcW w:w="691" w:type="pct"/>
            <w:tcBorders>
              <w:bottom w:val="double" w:sz="4" w:space="0" w:color="auto"/>
            </w:tcBorders>
          </w:tcPr>
          <w:p w14:paraId="2E828074" w14:textId="0C786FDD" w:rsidR="00EA2681" w:rsidRPr="00C01985" w:rsidRDefault="00EA2681" w:rsidP="00EA2681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5F869D7B" w14:textId="77777777" w:rsidR="00EA2681" w:rsidRPr="00C01985" w:rsidRDefault="00EA2681" w:rsidP="00EA2681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59" w:type="pct"/>
            <w:tcBorders>
              <w:bottom w:val="double" w:sz="4" w:space="0" w:color="auto"/>
            </w:tcBorders>
          </w:tcPr>
          <w:p w14:paraId="4A54727E" w14:textId="1AEEDC08" w:rsidR="00EA2681" w:rsidRPr="00C01985" w:rsidRDefault="00EA2681" w:rsidP="00EA2681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0198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172.00</w:t>
            </w:r>
          </w:p>
        </w:tc>
      </w:tr>
      <w:tr w:rsidR="00EA2681" w:rsidRPr="008860F2" w14:paraId="2E6D5109" w14:textId="77777777" w:rsidTr="007A582E">
        <w:tc>
          <w:tcPr>
            <w:tcW w:w="3519" w:type="pct"/>
          </w:tcPr>
          <w:p w14:paraId="70DD76E1" w14:textId="77777777" w:rsidR="00EA2681" w:rsidRPr="00612582" w:rsidRDefault="00EA2681" w:rsidP="00EA2681">
            <w:pPr>
              <w:spacing w:line="240" w:lineRule="auto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91" w:type="pct"/>
            <w:tcBorders>
              <w:top w:val="double" w:sz="4" w:space="0" w:color="auto"/>
            </w:tcBorders>
          </w:tcPr>
          <w:p w14:paraId="7B268B26" w14:textId="77777777" w:rsidR="00EA2681" w:rsidRPr="00612582" w:rsidRDefault="00EA2681" w:rsidP="00EA2681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31" w:type="pct"/>
          </w:tcPr>
          <w:p w14:paraId="10B52E76" w14:textId="77777777" w:rsidR="00EA2681" w:rsidRPr="00612582" w:rsidRDefault="00EA2681" w:rsidP="00EA2681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59" w:type="pct"/>
            <w:tcBorders>
              <w:top w:val="double" w:sz="4" w:space="0" w:color="auto"/>
            </w:tcBorders>
          </w:tcPr>
          <w:p w14:paraId="11C42FE0" w14:textId="77777777" w:rsidR="00EA2681" w:rsidRPr="00612582" w:rsidRDefault="00EA2681" w:rsidP="00EA2681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EA2681" w:rsidRPr="008860F2" w14:paraId="1E94224C" w14:textId="77777777" w:rsidTr="007A582E">
        <w:tc>
          <w:tcPr>
            <w:tcW w:w="3519" w:type="pct"/>
          </w:tcPr>
          <w:p w14:paraId="6C387CF9" w14:textId="497D2FC0" w:rsidR="00EA2681" w:rsidRPr="008860F2" w:rsidRDefault="00EA2681" w:rsidP="00EA2681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691" w:type="pct"/>
          </w:tcPr>
          <w:p w14:paraId="4E1F5C6F" w14:textId="77777777" w:rsidR="00EA2681" w:rsidRPr="00C01985" w:rsidRDefault="00EA2681" w:rsidP="00EA2681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" w:type="pct"/>
          </w:tcPr>
          <w:p w14:paraId="2429F175" w14:textId="77777777" w:rsidR="00EA2681" w:rsidRPr="00C01985" w:rsidRDefault="00EA2681" w:rsidP="00EA2681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9" w:type="pct"/>
          </w:tcPr>
          <w:p w14:paraId="7820D4E4" w14:textId="054A4C3D" w:rsidR="00EA2681" w:rsidRPr="00C01985" w:rsidRDefault="00EA2681" w:rsidP="00EA2681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EA2681" w:rsidRPr="008860F2" w14:paraId="713DC8AF" w14:textId="77777777" w:rsidTr="007A582E">
        <w:tc>
          <w:tcPr>
            <w:tcW w:w="3519" w:type="pct"/>
          </w:tcPr>
          <w:p w14:paraId="33F46DA4" w14:textId="456B45A8" w:rsidR="00EA2681" w:rsidRPr="008860F2" w:rsidRDefault="00EA2681" w:rsidP="00EA2681">
            <w:pPr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ยูนิเวนเจอร์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แคปปิตอล วัน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เดิมชื่อ บริษัท คอลเลคทีฟ จำกัด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 w:rsidRPr="008860F2"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691" w:type="pct"/>
            <w:tcBorders>
              <w:bottom w:val="double" w:sz="4" w:space="0" w:color="auto"/>
            </w:tcBorders>
          </w:tcPr>
          <w:p w14:paraId="431EF09D" w14:textId="4CA26138" w:rsidR="00EA2681" w:rsidRPr="00C01985" w:rsidRDefault="00EA2681" w:rsidP="00EA2681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15018E2E" w14:textId="77777777" w:rsidR="00EA2681" w:rsidRPr="00C01985" w:rsidRDefault="00EA2681" w:rsidP="00EA2681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9" w:type="pct"/>
            <w:tcBorders>
              <w:bottom w:val="double" w:sz="4" w:space="0" w:color="auto"/>
            </w:tcBorders>
          </w:tcPr>
          <w:p w14:paraId="77B837B3" w14:textId="22ACFAFB" w:rsidR="00EA2681" w:rsidRPr="00C01985" w:rsidRDefault="00EA2681" w:rsidP="00EA2681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0198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5.00</w:t>
            </w:r>
          </w:p>
        </w:tc>
      </w:tr>
      <w:tr w:rsidR="004666C2" w:rsidRPr="008860F2" w14:paraId="279DC680" w14:textId="77777777" w:rsidTr="00527B5D">
        <w:tc>
          <w:tcPr>
            <w:tcW w:w="3519" w:type="pct"/>
          </w:tcPr>
          <w:p w14:paraId="17D203C1" w14:textId="77777777" w:rsidR="004666C2" w:rsidRPr="008860F2" w:rsidRDefault="004666C2" w:rsidP="00527B5D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81" w:type="pct"/>
            <w:gridSpan w:val="3"/>
            <w:vAlign w:val="center"/>
          </w:tcPr>
          <w:p w14:paraId="6EE6CEF0" w14:textId="0210FEE4" w:rsidR="004666C2" w:rsidRPr="008860F2" w:rsidRDefault="004666C2" w:rsidP="00527B5D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4666C2" w:rsidRPr="008860F2" w14:paraId="49AE4158" w14:textId="77777777" w:rsidTr="00527B5D">
        <w:tc>
          <w:tcPr>
            <w:tcW w:w="3519" w:type="pct"/>
          </w:tcPr>
          <w:p w14:paraId="6AD4D2F8" w14:textId="697BF7EF" w:rsidR="004666C2" w:rsidRPr="004666C2" w:rsidRDefault="004666C2" w:rsidP="00527B5D">
            <w:pPr>
              <w:pStyle w:val="BodyText"/>
              <w:spacing w:after="0" w:line="240" w:lineRule="auto"/>
              <w:ind w:right="-131"/>
              <w:rPr>
                <w:rFonts w:ascii="Angsana New" w:hAnsi="Angsana New" w:cstheme="minorBidi"/>
                <w:b/>
                <w:bCs/>
                <w:sz w:val="28"/>
                <w:szCs w:val="28"/>
              </w:rPr>
            </w:pPr>
            <w:r w:rsidRPr="00C60DDF">
              <w:rPr>
                <w:rFonts w:ascii="Angsana New" w:eastAsia="Batang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การลดทุน</w:t>
            </w:r>
          </w:p>
        </w:tc>
        <w:tc>
          <w:tcPr>
            <w:tcW w:w="691" w:type="pct"/>
          </w:tcPr>
          <w:p w14:paraId="01AE7653" w14:textId="1A613380" w:rsidR="004666C2" w:rsidRPr="008860F2" w:rsidRDefault="004666C2" w:rsidP="00527B5D">
            <w:pPr>
              <w:pStyle w:val="acctfourfigures"/>
              <w:tabs>
                <w:tab w:val="clear" w:pos="765"/>
              </w:tabs>
              <w:spacing w:line="240" w:lineRule="atLeast"/>
              <w:ind w:left="-108" w:right="-156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1" w:type="pct"/>
          </w:tcPr>
          <w:p w14:paraId="1CFDF5F1" w14:textId="77777777" w:rsidR="004666C2" w:rsidRPr="008860F2" w:rsidRDefault="004666C2" w:rsidP="00527B5D">
            <w:pPr>
              <w:pStyle w:val="acctfourfigures"/>
              <w:tabs>
                <w:tab w:val="clear" w:pos="765"/>
              </w:tabs>
              <w:spacing w:line="240" w:lineRule="atLeast"/>
              <w:ind w:left="-108" w:right="-156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55D0E356" w14:textId="610F1338" w:rsidR="004666C2" w:rsidRPr="008860F2" w:rsidRDefault="004666C2" w:rsidP="00527B5D">
            <w:pPr>
              <w:pStyle w:val="acctfourfigures"/>
              <w:tabs>
                <w:tab w:val="clear" w:pos="765"/>
              </w:tabs>
              <w:spacing w:line="240" w:lineRule="atLeast"/>
              <w:ind w:left="-108" w:right="-156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</w:tr>
      <w:tr w:rsidR="004666C2" w:rsidRPr="008860F2" w14:paraId="10571BE7" w14:textId="77777777" w:rsidTr="00527B5D">
        <w:trPr>
          <w:trHeight w:val="290"/>
        </w:trPr>
        <w:tc>
          <w:tcPr>
            <w:tcW w:w="3519" w:type="pct"/>
          </w:tcPr>
          <w:p w14:paraId="3D0DA469" w14:textId="77777777" w:rsidR="004666C2" w:rsidRPr="008860F2" w:rsidRDefault="004666C2" w:rsidP="00527B5D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81" w:type="pct"/>
            <w:gridSpan w:val="3"/>
          </w:tcPr>
          <w:p w14:paraId="4F692902" w14:textId="1E016C0D" w:rsidR="004666C2" w:rsidRPr="008860F2" w:rsidRDefault="004666C2" w:rsidP="00527B5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666C2" w:rsidRPr="008860F2" w14:paraId="2D5989BD" w14:textId="77777777" w:rsidTr="00527B5D">
        <w:tc>
          <w:tcPr>
            <w:tcW w:w="3519" w:type="pct"/>
          </w:tcPr>
          <w:p w14:paraId="78D62F27" w14:textId="77777777" w:rsidR="004666C2" w:rsidRPr="008860F2" w:rsidRDefault="004666C2" w:rsidP="00527B5D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691" w:type="pct"/>
          </w:tcPr>
          <w:p w14:paraId="4BDBDAE3" w14:textId="77777777" w:rsidR="004666C2" w:rsidRPr="008860F2" w:rsidRDefault="004666C2" w:rsidP="00527B5D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1" w:type="pct"/>
          </w:tcPr>
          <w:p w14:paraId="4C6909B6" w14:textId="77777777" w:rsidR="004666C2" w:rsidRPr="00272BA2" w:rsidRDefault="004666C2" w:rsidP="00527B5D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59" w:type="pct"/>
          </w:tcPr>
          <w:p w14:paraId="74A65D63" w14:textId="77777777" w:rsidR="004666C2" w:rsidRPr="008860F2" w:rsidRDefault="004666C2" w:rsidP="00527B5D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77A96" w:rsidRPr="008860F2" w14:paraId="2DC96A3A" w14:textId="77777777" w:rsidTr="00AC7685">
        <w:tc>
          <w:tcPr>
            <w:tcW w:w="3519" w:type="pct"/>
          </w:tcPr>
          <w:p w14:paraId="758AA1F9" w14:textId="21510EA9" w:rsidR="00B77A96" w:rsidRPr="00B77A96" w:rsidRDefault="00B77A96" w:rsidP="00527B5D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B77A96">
              <w:rPr>
                <w:rFonts w:ascii="Angsana New" w:hAnsi="Angsana New" w:hint="cs"/>
                <w:sz w:val="28"/>
                <w:szCs w:val="28"/>
                <w:cs/>
              </w:rPr>
              <w:t>บริษัท แกรนด์ ยู ลิฟวิ่ง จำกัด</w:t>
            </w:r>
            <w:r w:rsidR="00B22B2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22B2C">
              <w:rPr>
                <w:rFonts w:ascii="Angsana New" w:hAnsi="Angsana New"/>
                <w:sz w:val="28"/>
                <w:szCs w:val="28"/>
              </w:rPr>
              <w:t>***</w:t>
            </w:r>
          </w:p>
        </w:tc>
        <w:tc>
          <w:tcPr>
            <w:tcW w:w="691" w:type="pct"/>
          </w:tcPr>
          <w:p w14:paraId="6274C14B" w14:textId="0A88C1B9" w:rsidR="00B77A96" w:rsidRPr="008860F2" w:rsidRDefault="00FC48A1" w:rsidP="00527B5D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180.05</w:t>
            </w:r>
          </w:p>
        </w:tc>
        <w:tc>
          <w:tcPr>
            <w:tcW w:w="131" w:type="pct"/>
          </w:tcPr>
          <w:p w14:paraId="3428538E" w14:textId="77777777" w:rsidR="00B77A96" w:rsidRPr="00272BA2" w:rsidRDefault="00B77A96" w:rsidP="00527B5D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59" w:type="pct"/>
          </w:tcPr>
          <w:p w14:paraId="0A1A4B5A" w14:textId="08B4F6D4" w:rsidR="00B77A96" w:rsidRPr="008860F2" w:rsidRDefault="00FC48A1" w:rsidP="00527B5D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B77A96" w:rsidRPr="008860F2" w14:paraId="62A22D6E" w14:textId="77777777" w:rsidTr="00AC7685">
        <w:tc>
          <w:tcPr>
            <w:tcW w:w="3519" w:type="pct"/>
          </w:tcPr>
          <w:p w14:paraId="4006F0FD" w14:textId="1BD22128" w:rsidR="00B77A96" w:rsidRPr="00B77A96" w:rsidRDefault="00B77A96" w:rsidP="00527B5D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B77A96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เอสโก้ เวนเจอร์ จำกัด </w:t>
            </w:r>
            <w:r w:rsidR="00B22B2C">
              <w:rPr>
                <w:rFonts w:ascii="Angsana New" w:hAnsi="Angsana New"/>
                <w:sz w:val="28"/>
                <w:szCs w:val="28"/>
              </w:rPr>
              <w:t>****</w:t>
            </w: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14:paraId="6557F94B" w14:textId="4C86FEEA" w:rsidR="00B77A96" w:rsidRPr="008860F2" w:rsidRDefault="00FC48A1" w:rsidP="00527B5D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20.62</w:t>
            </w:r>
          </w:p>
        </w:tc>
        <w:tc>
          <w:tcPr>
            <w:tcW w:w="131" w:type="pct"/>
          </w:tcPr>
          <w:p w14:paraId="7B0394D9" w14:textId="77777777" w:rsidR="00B77A96" w:rsidRPr="00272BA2" w:rsidRDefault="00B77A96" w:rsidP="00527B5D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53724A88" w14:textId="216DCC14" w:rsidR="00B77A96" w:rsidRPr="008860F2" w:rsidRDefault="00FC48A1" w:rsidP="00527B5D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4666C2" w14:paraId="292E565D" w14:textId="77777777" w:rsidTr="00AC7685">
        <w:trPr>
          <w:trHeight w:val="407"/>
        </w:trPr>
        <w:tc>
          <w:tcPr>
            <w:tcW w:w="3519" w:type="pct"/>
            <w:vAlign w:val="bottom"/>
          </w:tcPr>
          <w:p w14:paraId="0122D7C8" w14:textId="57A3B777" w:rsidR="004666C2" w:rsidRPr="008860F2" w:rsidRDefault="004666C2" w:rsidP="00527B5D">
            <w:pPr>
              <w:spacing w:line="240" w:lineRule="auto"/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BCBF57" w14:textId="02A83DB8" w:rsidR="004666C2" w:rsidRDefault="00FC48A1" w:rsidP="00527B5D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200.67</w:t>
            </w:r>
          </w:p>
        </w:tc>
        <w:tc>
          <w:tcPr>
            <w:tcW w:w="131" w:type="pct"/>
            <w:vAlign w:val="bottom"/>
          </w:tcPr>
          <w:p w14:paraId="54054279" w14:textId="77777777" w:rsidR="004666C2" w:rsidRPr="00DE4675" w:rsidRDefault="004666C2" w:rsidP="00527B5D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D40771" w14:textId="0C3AE36D" w:rsidR="004666C2" w:rsidRDefault="00FC48A1" w:rsidP="00527B5D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1BC2B622" w14:textId="77777777" w:rsidR="004666C2" w:rsidRDefault="004666C2" w:rsidP="00613162">
      <w:pPr>
        <w:ind w:left="900" w:right="-29" w:hanging="360"/>
        <w:rPr>
          <w:rFonts w:ascii="Angsana New" w:eastAsia="Batang" w:hAnsi="Angsana New"/>
          <w:i/>
          <w:iCs/>
          <w:sz w:val="28"/>
          <w:szCs w:val="28"/>
        </w:rPr>
      </w:pPr>
    </w:p>
    <w:p w14:paraId="2DE6BF4E" w14:textId="18FCD049" w:rsidR="00726C89" w:rsidRDefault="001068C4" w:rsidP="00613162">
      <w:pPr>
        <w:ind w:left="900" w:right="-29" w:hanging="360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eastAsia="Batang" w:hAnsi="Angsana New"/>
          <w:i/>
          <w:iCs/>
          <w:sz w:val="28"/>
          <w:szCs w:val="28"/>
        </w:rPr>
        <w:t>*</w:t>
      </w:r>
      <w:proofErr w:type="gramStart"/>
      <w:r w:rsidR="00613162">
        <w:rPr>
          <w:rFonts w:ascii="Angsana New" w:eastAsia="Batang" w:hAnsi="Angsana New"/>
          <w:i/>
          <w:iCs/>
          <w:sz w:val="28"/>
          <w:szCs w:val="28"/>
        </w:rPr>
        <w:tab/>
      </w:r>
      <w:r w:rsidR="00751CF6">
        <w:rPr>
          <w:rFonts w:ascii="Angsana New" w:eastAsia="Batang" w:hAnsi="Angsana New"/>
          <w:i/>
          <w:iCs/>
          <w:sz w:val="28"/>
          <w:szCs w:val="28"/>
        </w:rPr>
        <w:t xml:space="preserve"> </w:t>
      </w:r>
      <w:r w:rsidR="0074261B">
        <w:rPr>
          <w:rFonts w:ascii="Angsana New" w:eastAsia="Batang" w:hAnsi="Angsana New" w:hint="cs"/>
          <w:i/>
          <w:iCs/>
          <w:sz w:val="28"/>
          <w:szCs w:val="28"/>
          <w:cs/>
        </w:rPr>
        <w:t xml:space="preserve"> </w:t>
      </w:r>
      <w:r w:rsidRPr="008860F2">
        <w:rPr>
          <w:rFonts w:ascii="Angsana New" w:eastAsia="Batang" w:hAnsi="Angsana New" w:hint="cs"/>
          <w:i/>
          <w:iCs/>
          <w:sz w:val="28"/>
          <w:szCs w:val="28"/>
          <w:cs/>
        </w:rPr>
        <w:t>ถือหุ้นโดย</w:t>
      </w:r>
      <w:r w:rsidRPr="008860F2">
        <w:rPr>
          <w:rFonts w:ascii="Angsana New" w:hAnsi="Angsana New" w:hint="cs"/>
          <w:i/>
          <w:iCs/>
          <w:sz w:val="28"/>
          <w:szCs w:val="28"/>
          <w:cs/>
        </w:rPr>
        <w:t>บริษัท</w:t>
      </w:r>
      <w:proofErr w:type="gramEnd"/>
      <w:r w:rsidRPr="008860F2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="00327A24">
        <w:rPr>
          <w:rFonts w:ascii="Angsana New" w:hAnsi="Angsana New" w:hint="cs"/>
          <w:i/>
          <w:iCs/>
          <w:sz w:val="28"/>
          <w:szCs w:val="28"/>
          <w:cs/>
        </w:rPr>
        <w:t>เลิศรัฐการ</w:t>
      </w:r>
      <w:r w:rsidRPr="008860F2">
        <w:rPr>
          <w:rFonts w:ascii="Angsana New" w:hAnsi="Angsana New" w:hint="cs"/>
          <w:i/>
          <w:iCs/>
          <w:sz w:val="28"/>
          <w:szCs w:val="28"/>
          <w:cs/>
        </w:rPr>
        <w:t xml:space="preserve"> จำกัด</w:t>
      </w:r>
    </w:p>
    <w:p w14:paraId="1EADCE6F" w14:textId="1BB56553" w:rsidR="00751CF6" w:rsidRDefault="00751CF6" w:rsidP="00751CF6">
      <w:pPr>
        <w:ind w:left="900" w:right="-29" w:hanging="360"/>
        <w:rPr>
          <w:rFonts w:ascii="Angsana New" w:eastAsia="Batang" w:hAnsi="Angsana New"/>
          <w:i/>
          <w:iCs/>
          <w:sz w:val="28"/>
          <w:szCs w:val="28"/>
        </w:rPr>
      </w:pPr>
      <w:r w:rsidRPr="008860F2">
        <w:rPr>
          <w:rFonts w:ascii="Angsana New" w:eastAsia="Batang" w:hAnsi="Angsana New"/>
          <w:i/>
          <w:iCs/>
          <w:sz w:val="28"/>
          <w:szCs w:val="28"/>
        </w:rPr>
        <w:t>**</w:t>
      </w:r>
      <w:r>
        <w:rPr>
          <w:rFonts w:ascii="Angsana New" w:eastAsia="Batang" w:hAnsi="Angsana New"/>
          <w:i/>
          <w:iCs/>
          <w:sz w:val="28"/>
          <w:szCs w:val="28"/>
        </w:rPr>
        <w:t xml:space="preserve">    </w:t>
      </w:r>
      <w:r w:rsidR="0074261B">
        <w:rPr>
          <w:rFonts w:ascii="Angsana New" w:eastAsia="Batang" w:hAnsi="Angsana New" w:hint="cs"/>
          <w:i/>
          <w:iCs/>
          <w:sz w:val="28"/>
          <w:szCs w:val="28"/>
          <w:cs/>
        </w:rPr>
        <w:t xml:space="preserve"> </w:t>
      </w:r>
      <w:r w:rsidRPr="008860F2">
        <w:rPr>
          <w:rFonts w:ascii="Angsana New" w:eastAsia="Batang" w:hAnsi="Angsana New" w:hint="cs"/>
          <w:i/>
          <w:iCs/>
          <w:sz w:val="28"/>
          <w:szCs w:val="28"/>
          <w:cs/>
        </w:rPr>
        <w:t xml:space="preserve">ถือหุ้นโดยบริษัท ยูนิเวนเจอร์ แอสเซท แมเนจเม้นท์ จำกัด </w:t>
      </w:r>
    </w:p>
    <w:p w14:paraId="3CC23B51" w14:textId="1B2CAB54" w:rsidR="004A002A" w:rsidRDefault="004A002A" w:rsidP="004A002A">
      <w:pPr>
        <w:ind w:left="900" w:right="-29" w:hanging="360"/>
        <w:rPr>
          <w:rFonts w:ascii="Angsana New" w:eastAsia="Batang" w:hAnsi="Angsana New"/>
          <w:i/>
          <w:iCs/>
          <w:sz w:val="28"/>
          <w:szCs w:val="28"/>
        </w:rPr>
      </w:pPr>
      <w:r w:rsidRPr="008860F2">
        <w:rPr>
          <w:rFonts w:ascii="Angsana New" w:eastAsia="Batang" w:hAnsi="Angsana New"/>
          <w:i/>
          <w:iCs/>
          <w:sz w:val="28"/>
          <w:szCs w:val="28"/>
        </w:rPr>
        <w:t>**</w:t>
      </w:r>
      <w:r>
        <w:rPr>
          <w:rFonts w:ascii="Angsana New" w:eastAsia="Batang" w:hAnsi="Angsana New"/>
          <w:i/>
          <w:iCs/>
          <w:sz w:val="28"/>
          <w:szCs w:val="28"/>
        </w:rPr>
        <w:t xml:space="preserve">*  </w:t>
      </w:r>
      <w:r w:rsidR="0074261B">
        <w:rPr>
          <w:rFonts w:ascii="Angsana New" w:eastAsia="Batang" w:hAnsi="Angsana New" w:hint="cs"/>
          <w:i/>
          <w:iCs/>
          <w:sz w:val="28"/>
          <w:szCs w:val="28"/>
          <w:cs/>
        </w:rPr>
        <w:t xml:space="preserve"> </w:t>
      </w:r>
      <w:r w:rsidRPr="008860F2">
        <w:rPr>
          <w:rFonts w:ascii="Angsana New" w:eastAsia="Batang" w:hAnsi="Angsana New" w:hint="cs"/>
          <w:i/>
          <w:iCs/>
          <w:sz w:val="28"/>
          <w:szCs w:val="28"/>
          <w:cs/>
        </w:rPr>
        <w:t xml:space="preserve">ถือหุ้นโดยบริษัท </w:t>
      </w:r>
      <w:r>
        <w:rPr>
          <w:rFonts w:ascii="Angsana New" w:eastAsia="Batang" w:hAnsi="Angsana New" w:hint="cs"/>
          <w:i/>
          <w:iCs/>
          <w:sz w:val="28"/>
          <w:szCs w:val="28"/>
          <w:cs/>
        </w:rPr>
        <w:t>แกรนด์ ยูนิตี้ ดิเวลล็อปเมนท์</w:t>
      </w:r>
      <w:r w:rsidRPr="008860F2">
        <w:rPr>
          <w:rFonts w:ascii="Angsana New" w:eastAsia="Batang" w:hAnsi="Angsana New" w:hint="cs"/>
          <w:i/>
          <w:iCs/>
          <w:sz w:val="28"/>
          <w:szCs w:val="28"/>
          <w:cs/>
        </w:rPr>
        <w:t xml:space="preserve"> จำกัด</w:t>
      </w:r>
    </w:p>
    <w:p w14:paraId="61562BC3" w14:textId="4EA20B73" w:rsidR="004A002A" w:rsidRDefault="004A002A" w:rsidP="004A002A">
      <w:pPr>
        <w:ind w:left="900" w:right="-29" w:hanging="360"/>
        <w:rPr>
          <w:rFonts w:ascii="Angsana New" w:eastAsia="Batang" w:hAnsi="Angsana New"/>
          <w:i/>
          <w:iCs/>
          <w:sz w:val="28"/>
          <w:szCs w:val="28"/>
        </w:rPr>
      </w:pPr>
      <w:r>
        <w:rPr>
          <w:rFonts w:ascii="Angsana New" w:eastAsia="Batang" w:hAnsi="Angsana New"/>
          <w:i/>
          <w:iCs/>
          <w:sz w:val="28"/>
          <w:szCs w:val="28"/>
        </w:rPr>
        <w:t xml:space="preserve">**** </w:t>
      </w:r>
      <w:r>
        <w:rPr>
          <w:rFonts w:ascii="Angsana New" w:eastAsia="Batang" w:hAnsi="Angsana New" w:hint="cs"/>
          <w:i/>
          <w:iCs/>
          <w:sz w:val="28"/>
          <w:szCs w:val="28"/>
          <w:cs/>
        </w:rPr>
        <w:t xml:space="preserve">ถือหุ้นโดยบริษัท </w:t>
      </w:r>
      <w:r w:rsidR="00D63C8D">
        <w:rPr>
          <w:rFonts w:ascii="Angsana New" w:eastAsia="Batang" w:hAnsi="Angsana New" w:hint="cs"/>
          <w:i/>
          <w:iCs/>
          <w:sz w:val="28"/>
          <w:szCs w:val="28"/>
          <w:cs/>
        </w:rPr>
        <w:t>ยูนิเวนเจอร์ แคปปิตอล จำกัด</w:t>
      </w:r>
    </w:p>
    <w:p w14:paraId="549EF140" w14:textId="77777777" w:rsidR="004A002A" w:rsidRDefault="004A002A" w:rsidP="00751CF6">
      <w:pPr>
        <w:ind w:left="900" w:right="-29" w:hanging="360"/>
        <w:rPr>
          <w:rFonts w:ascii="Angsana New" w:eastAsia="Batang" w:hAnsi="Angsana New"/>
          <w:i/>
          <w:iCs/>
          <w:sz w:val="28"/>
          <w:szCs w:val="28"/>
        </w:rPr>
      </w:pPr>
    </w:p>
    <w:p w14:paraId="2165E337" w14:textId="513436EE" w:rsidR="00CB7B37" w:rsidRDefault="00CB7B37" w:rsidP="00CB7B37">
      <w:pPr>
        <w:tabs>
          <w:tab w:val="left" w:pos="540"/>
        </w:tabs>
        <w:ind w:left="540" w:right="-122"/>
        <w:rPr>
          <w:rFonts w:ascii="Angsana New" w:hAnsi="Angsana New"/>
          <w:spacing w:val="-4"/>
          <w:sz w:val="28"/>
          <w:szCs w:val="28"/>
        </w:rPr>
      </w:pPr>
      <w:r w:rsidRPr="00EB16EC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12 </w:t>
      </w:r>
      <w:r w:rsidRPr="00EB16EC">
        <w:rPr>
          <w:rFonts w:ascii="Angsana New" w:hAnsi="Angsana New" w:hint="cs"/>
          <w:spacing w:val="-4"/>
          <w:sz w:val="28"/>
          <w:szCs w:val="28"/>
          <w:cs/>
        </w:rPr>
        <w:t xml:space="preserve">มกราคม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2564 </w:t>
      </w:r>
      <w:r w:rsidRPr="00EB16EC">
        <w:rPr>
          <w:rFonts w:ascii="Angsana New" w:hAnsi="Angsana New" w:hint="cs"/>
          <w:spacing w:val="-4"/>
          <w:sz w:val="28"/>
          <w:szCs w:val="28"/>
          <w:cs/>
        </w:rPr>
        <w:t>ที่ประชุมวิสามัญผู้ถือหุ้นของบริษัท ยูนิเวนเจอร์ บีจีพี จำกัด (</w:t>
      </w:r>
      <w:r w:rsidRPr="00EB16EC">
        <w:rPr>
          <w:rFonts w:ascii="Angsana New" w:hAnsi="Angsana New"/>
          <w:spacing w:val="-4"/>
          <w:sz w:val="28"/>
          <w:szCs w:val="28"/>
        </w:rPr>
        <w:t>“UVBGP</w:t>
      </w:r>
      <w:r w:rsidRPr="008C23A7">
        <w:rPr>
          <w:rFonts w:ascii="Angsana New" w:hAnsi="Angsana New"/>
          <w:spacing w:val="-4"/>
          <w:sz w:val="28"/>
          <w:szCs w:val="28"/>
        </w:rPr>
        <w:t xml:space="preserve">”) </w:t>
      </w:r>
      <w:r w:rsidRPr="008C23A7">
        <w:rPr>
          <w:rFonts w:ascii="Angsana New" w:hAnsi="Angsana New" w:hint="cs"/>
          <w:spacing w:val="-4"/>
          <w:sz w:val="28"/>
          <w:szCs w:val="28"/>
          <w:cs/>
        </w:rPr>
        <w:t>ซึ่งเป็นบริษัท</w:t>
      </w:r>
      <w:r w:rsidRPr="00EB16EC">
        <w:rPr>
          <w:rFonts w:ascii="Angsana New" w:hAnsi="Angsana New" w:hint="cs"/>
          <w:spacing w:val="-4"/>
          <w:sz w:val="28"/>
          <w:szCs w:val="28"/>
          <w:cs/>
        </w:rPr>
        <w:t>ย่อยของบริษัทได้มีมติอนุมัติเพิ่มทุนจดทะเบียนจากเดิม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 2.50 </w:t>
      </w:r>
      <w:r w:rsidRPr="00EB16EC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(250,000 </w:t>
      </w:r>
      <w:r w:rsidRPr="00EB16EC">
        <w:rPr>
          <w:rFonts w:ascii="Angsana New" w:hAnsi="Angsana New" w:hint="cs"/>
          <w:spacing w:val="-4"/>
          <w:sz w:val="28"/>
          <w:szCs w:val="28"/>
          <w:cs/>
        </w:rPr>
        <w:t xml:space="preserve">หุ้น มูลค่าหุ้นละ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10 </w:t>
      </w:r>
      <w:r w:rsidRPr="00EB16EC">
        <w:rPr>
          <w:rFonts w:ascii="Angsana New" w:hAnsi="Angsana New" w:hint="cs"/>
          <w:spacing w:val="-4"/>
          <w:sz w:val="28"/>
          <w:szCs w:val="28"/>
          <w:cs/>
        </w:rPr>
        <w:t xml:space="preserve">บาท) เป็น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50 </w:t>
      </w:r>
      <w:r w:rsidRPr="00EB16EC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(5,000,000 </w:t>
      </w:r>
      <w:r w:rsidRPr="00EB16EC">
        <w:rPr>
          <w:rFonts w:ascii="Angsana New" w:hAnsi="Angsana New" w:hint="cs"/>
          <w:spacing w:val="-4"/>
          <w:sz w:val="28"/>
          <w:szCs w:val="28"/>
          <w:cs/>
        </w:rPr>
        <w:t xml:space="preserve">หุ้น มูลค่าหุ้นละ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10 </w:t>
      </w:r>
      <w:r w:rsidRPr="00EB16EC">
        <w:rPr>
          <w:rFonts w:ascii="Angsana New" w:hAnsi="Angsana New" w:hint="cs"/>
          <w:spacing w:val="-4"/>
          <w:sz w:val="28"/>
          <w:szCs w:val="28"/>
          <w:cs/>
        </w:rPr>
        <w:t>บาท)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 </w:t>
      </w:r>
      <w:r w:rsidRPr="00EB16EC">
        <w:rPr>
          <w:rFonts w:ascii="Angsana New" w:hAnsi="Angsana New" w:hint="cs"/>
          <w:spacing w:val="-4"/>
          <w:sz w:val="28"/>
          <w:szCs w:val="28"/>
          <w:cs/>
        </w:rPr>
        <w:t xml:space="preserve">โดยบริษัทสละสิทธิ์จองซื้อหุ้นสามัญเพิ่มทุนใน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UVBGP </w:t>
      </w:r>
      <w:r w:rsidRPr="00EB16EC">
        <w:rPr>
          <w:rFonts w:ascii="Angsana New" w:hAnsi="Angsana New" w:hint="cs"/>
          <w:spacing w:val="-4"/>
          <w:sz w:val="28"/>
          <w:szCs w:val="28"/>
          <w:cs/>
        </w:rPr>
        <w:t xml:space="preserve">จำนวน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2,250,000 </w:t>
      </w:r>
      <w:r w:rsidRPr="00EB16EC">
        <w:rPr>
          <w:rFonts w:ascii="Angsana New" w:hAnsi="Angsana New" w:hint="cs"/>
          <w:spacing w:val="-4"/>
          <w:sz w:val="28"/>
          <w:szCs w:val="28"/>
          <w:cs/>
        </w:rPr>
        <w:t xml:space="preserve">หุ้น มูลค่าหุ้นละ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10 </w:t>
      </w:r>
      <w:r w:rsidRPr="00EB16EC">
        <w:rPr>
          <w:rFonts w:ascii="Angsana New" w:hAnsi="Angsana New" w:hint="cs"/>
          <w:spacing w:val="-4"/>
          <w:sz w:val="28"/>
          <w:szCs w:val="28"/>
          <w:cs/>
        </w:rPr>
        <w:t xml:space="preserve">บาท เป็นจำนวนเงินทั้งสิ้น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22.50 </w:t>
      </w:r>
      <w:r w:rsidRPr="00EB16EC">
        <w:rPr>
          <w:rFonts w:ascii="Angsana New" w:hAnsi="Angsana New" w:hint="cs"/>
          <w:spacing w:val="-4"/>
          <w:sz w:val="28"/>
          <w:szCs w:val="28"/>
          <w:cs/>
        </w:rPr>
        <w:t>ล้านบาทให้แก่ผู้ร่วมทุน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 </w:t>
      </w:r>
      <w:r w:rsidRPr="00EB16EC">
        <w:rPr>
          <w:rFonts w:ascii="Angsana New" w:hAnsi="Angsana New" w:hint="cs"/>
          <w:spacing w:val="-4"/>
          <w:sz w:val="28"/>
          <w:szCs w:val="28"/>
          <w:cs/>
        </w:rPr>
        <w:t xml:space="preserve">ภายหลังการเพิ่มทุนบริษัทและผู้ร่วมทุนจะถือหุ้นใน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UVBGP </w:t>
      </w:r>
      <w:r w:rsidRPr="00EB16EC">
        <w:rPr>
          <w:rFonts w:ascii="Angsana New" w:hAnsi="Angsana New" w:hint="cs"/>
          <w:spacing w:val="-4"/>
          <w:sz w:val="28"/>
          <w:szCs w:val="28"/>
          <w:cs/>
        </w:rPr>
        <w:t xml:space="preserve">ในสัดส่วนร้อยละ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55 </w:t>
      </w:r>
      <w:r w:rsidRPr="00EB16EC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45 </w:t>
      </w:r>
      <w:r w:rsidRPr="00EB16EC">
        <w:rPr>
          <w:rFonts w:ascii="Angsana New" w:hAnsi="Angsana New" w:hint="cs"/>
          <w:spacing w:val="-4"/>
          <w:sz w:val="28"/>
          <w:szCs w:val="28"/>
          <w:cs/>
        </w:rPr>
        <w:t xml:space="preserve">ตามลำดับ การเปลี่ยนแปลงสัดส่วนการถือหุ้นดังกล่าวไม่ทำให้บริษัทสูญเสียอำนาจการควบคุมใน </w:t>
      </w:r>
      <w:r w:rsidRPr="00EB16EC">
        <w:rPr>
          <w:rFonts w:ascii="Angsana New" w:hAnsi="Angsana New"/>
          <w:spacing w:val="-4"/>
          <w:sz w:val="28"/>
          <w:szCs w:val="28"/>
        </w:rPr>
        <w:t>UVBGP</w:t>
      </w:r>
    </w:p>
    <w:p w14:paraId="39FB1704" w14:textId="77777777" w:rsidR="00CB7B37" w:rsidRDefault="00CB7B37" w:rsidP="0045409D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ind w:left="540" w:right="-27"/>
        <w:rPr>
          <w:rFonts w:ascii="Angsana New" w:hAnsi="Angsana New"/>
          <w:i/>
          <w:iCs/>
          <w:sz w:val="28"/>
          <w:szCs w:val="28"/>
        </w:rPr>
      </w:pPr>
    </w:p>
    <w:p w14:paraId="2E9315B4" w14:textId="63E3ECAA" w:rsidR="00DF4684" w:rsidRPr="008860F2" w:rsidRDefault="007C26DA" w:rsidP="0045409D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ind w:left="540" w:right="-27"/>
        <w:rPr>
          <w:rFonts w:ascii="Angsana New" w:hAnsi="Angsana New"/>
          <w:i/>
          <w:iCs/>
          <w:sz w:val="28"/>
          <w:szCs w:val="28"/>
          <w:cs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t>ก</w:t>
      </w:r>
      <w:r w:rsidR="00DF4684" w:rsidRPr="008860F2">
        <w:rPr>
          <w:rFonts w:ascii="Angsana New" w:hAnsi="Angsana New"/>
          <w:i/>
          <w:iCs/>
          <w:sz w:val="28"/>
          <w:szCs w:val="28"/>
          <w:cs/>
        </w:rPr>
        <w:t>ารพิจารณาการด้อยค่าของเงินลงทุนในบริษัทย่อย</w:t>
      </w:r>
      <w:r w:rsidR="00591E24">
        <w:rPr>
          <w:rFonts w:ascii="Angsana New" w:hAnsi="Angsana New" w:hint="cs"/>
          <w:i/>
          <w:iCs/>
          <w:sz w:val="28"/>
          <w:szCs w:val="28"/>
          <w:cs/>
        </w:rPr>
        <w:t>และ</w:t>
      </w:r>
      <w:r w:rsidR="00DF4684" w:rsidRPr="008860F2">
        <w:rPr>
          <w:rFonts w:ascii="Angsana New" w:hAnsi="Angsana New"/>
          <w:i/>
          <w:iCs/>
          <w:sz w:val="28"/>
          <w:szCs w:val="28"/>
          <w:cs/>
        </w:rPr>
        <w:t>บริษัทร่วม</w:t>
      </w:r>
      <w:r w:rsidR="00DF4684" w:rsidRPr="008860F2">
        <w:rPr>
          <w:rFonts w:ascii="Angsana New" w:hAnsi="Angsana New"/>
          <w:i/>
          <w:iCs/>
          <w:sz w:val="28"/>
          <w:szCs w:val="28"/>
        </w:rPr>
        <w:t xml:space="preserve"> </w:t>
      </w:r>
      <w:r w:rsidR="00DF4684" w:rsidRPr="008860F2">
        <w:rPr>
          <w:rFonts w:ascii="Angsana New" w:hAnsi="Angsana New"/>
          <w:i/>
          <w:iCs/>
          <w:sz w:val="28"/>
          <w:szCs w:val="28"/>
          <w:cs/>
        </w:rPr>
        <w:t>และเงินให้กู้ยืมแก่กิจการที่เกี่ยวข้องกัน</w:t>
      </w:r>
    </w:p>
    <w:p w14:paraId="5BB46039" w14:textId="77777777" w:rsidR="00DF4684" w:rsidRPr="00B47281" w:rsidRDefault="00DF4684" w:rsidP="00DF4684">
      <w:pPr>
        <w:pStyle w:val="NoSpacing"/>
        <w:ind w:left="900"/>
        <w:rPr>
          <w:rFonts w:ascii="Angsana New" w:hAnsi="Angsana New"/>
          <w:sz w:val="20"/>
          <w:szCs w:val="20"/>
        </w:rPr>
      </w:pPr>
    </w:p>
    <w:p w14:paraId="31DC4FA3" w14:textId="15AF2A5D" w:rsidR="00DF4684" w:rsidRPr="008860F2" w:rsidRDefault="00DF4684" w:rsidP="0045409D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ind w:left="540" w:right="-2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ผู้บริหารของบริษัทได้มีการทดสอบการด้อยค่าของมูลค่าตามบัญชีของเงินลงทุนในบริษัทย่อย เงินลงทุนในบริษัทร่วมและเงินให้กู้ยืมแก่กิจการที่เกี่ยวข้องกัน โดยมูลค่าที่คาดว่าจะได้รับคืนพิจารณาจากมูลค่าจากการใช้ ซึ่งประมาณจากการคิดลดกระแสเงินสดที่คาดว่าจะได้รับในอนาคตที่เกิดขึ้นโดยประมาณการตามแผนการดำเนินธุรกิจ และอัตราคิดลดซึ่งคำนวณจากวิธีต้นทุนถัวเฉลี่ยถ่วงน้ำหนักของเงินทุน</w:t>
      </w:r>
    </w:p>
    <w:p w14:paraId="7904F0CB" w14:textId="77777777" w:rsidR="00B53A2C" w:rsidRDefault="00B53A2C" w:rsidP="0045409D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ind w:left="540" w:right="-27"/>
        <w:rPr>
          <w:rFonts w:ascii="Angsana New" w:hAnsi="Angsana New"/>
          <w:sz w:val="28"/>
          <w:szCs w:val="28"/>
        </w:rPr>
      </w:pPr>
    </w:p>
    <w:p w14:paraId="3B8AF29D" w14:textId="7B7600AD" w:rsidR="00DF4684" w:rsidRPr="008860F2" w:rsidRDefault="00DF4684" w:rsidP="0045409D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ind w:left="540" w:right="-2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การประมาณคิดลดกระแสเงินสดในอนาคตจำเป็นต้องใช้ข้อสมมติและดุลยพินิจของผู้บริหาร ซึ่งอยู่บนพื้นฐานของประสบการณ์ในอดีตและแผนการดำเนินธุรกิจ รวมถึงการคาดการณ์ในอนาคตที่เชื่อว่าสมเหตุสมผลในสถานการณ์ปัจจุบัน โดยหากมีการเปลี่ยนแปลงของข้อมูลหรือมีข้อมูลใหม่ที่ชัดเจนขึ้น อาจทำให้เกิดผลกระทบต่อการเปลี่ยนแปลงของสมมติฐาน และอัตราคิดลดที่จะนำมาใช้ในการคำนวณประมาณการกระแสเงินสดในอนาคตคิดลด</w:t>
      </w:r>
    </w:p>
    <w:p w14:paraId="5C8A506B" w14:textId="77777777" w:rsidR="00DF4684" w:rsidRPr="00B47281" w:rsidRDefault="00DF4684" w:rsidP="00DF4684">
      <w:pPr>
        <w:pStyle w:val="NoSpacing"/>
        <w:ind w:left="900"/>
        <w:rPr>
          <w:rFonts w:ascii="Angsana New" w:hAnsi="Angsana New"/>
          <w:sz w:val="20"/>
          <w:szCs w:val="20"/>
        </w:rPr>
      </w:pPr>
    </w:p>
    <w:p w14:paraId="413BFB7A" w14:textId="0F24FDF9" w:rsidR="00DF4684" w:rsidRDefault="00DF4684" w:rsidP="0045409D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ind w:left="540" w:right="-2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จากการทดสอบการด้อยค่าดังกล่าว หากการประมาณการมูลค่าที่จะได้รับคืนต่ำกว่ามูลค่าตามบัญชี กลุ่มบริษัทจะมีการรับรู้ขาดทุนจากการด้อยค่าและผลขาดทุนจากการด้อยค่าจะถูกกลับรายการเมื่อมูลค่าที่คาดว่าจะได้รับคืนเพิ่มขึ้นในภายหลัง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 xml:space="preserve">ผลขาดทุนและการกลับรายการค่าเผื่อผลขาดทุนดังกล่าวจะถูกรับรู้ในกำไรหรือขาดทุน </w:t>
      </w:r>
    </w:p>
    <w:p w14:paraId="193002AA" w14:textId="3E72A381" w:rsidR="00930198" w:rsidRDefault="00930198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</w:p>
    <w:p w14:paraId="20DCE497" w14:textId="77777777" w:rsidR="00CB7B37" w:rsidRDefault="00CB7B37">
      <w:pPr>
        <w:spacing w:line="240" w:lineRule="auto"/>
        <w:jc w:val="left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8E457AF" w14:textId="48CAA305" w:rsidR="00151DB5" w:rsidRPr="008860F2" w:rsidRDefault="000F5A4A" w:rsidP="00BA7DB0">
      <w:pPr>
        <w:pStyle w:val="Heading1"/>
        <w:keepLines/>
        <w:numPr>
          <w:ilvl w:val="0"/>
          <w:numId w:val="1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8860F2">
        <w:rPr>
          <w:rFonts w:asciiTheme="majorBidi" w:hAnsiTheme="majorBidi" w:cstheme="majorBidi"/>
          <w:sz w:val="28"/>
          <w:szCs w:val="28"/>
          <w:u w:val="none"/>
          <w:cs/>
        </w:rPr>
        <w:t>ส่วนของผู้ถือหุ้นที่ไม่มีอำนาจควบคุม</w:t>
      </w:r>
    </w:p>
    <w:p w14:paraId="0B049B4F" w14:textId="77777777" w:rsidR="00984EDD" w:rsidRPr="008860F2" w:rsidRDefault="00984EDD" w:rsidP="00F25FBA">
      <w:pPr>
        <w:pStyle w:val="NoSpacing"/>
        <w:rPr>
          <w:rFonts w:ascii="Angsana New" w:hAnsi="Angsana New"/>
          <w:sz w:val="12"/>
          <w:szCs w:val="12"/>
        </w:rPr>
      </w:pPr>
    </w:p>
    <w:p w14:paraId="4AC6EB28" w14:textId="6A09241E" w:rsidR="00EA7021" w:rsidRPr="008860F2" w:rsidRDefault="00EA7021" w:rsidP="00EA7021">
      <w:pPr>
        <w:ind w:left="540"/>
        <w:rPr>
          <w:rFonts w:asciiTheme="majorBidi" w:hAnsiTheme="majorBidi" w:cstheme="majorBidi"/>
          <w:sz w:val="28"/>
          <w:szCs w:val="28"/>
        </w:rPr>
      </w:pPr>
      <w:r w:rsidRPr="008860F2">
        <w:rPr>
          <w:rFonts w:asciiTheme="majorBidi" w:hAnsiTheme="majorBidi" w:cstheme="majorBidi" w:hint="cs"/>
          <w:sz w:val="28"/>
          <w:szCs w:val="28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1EE6C3A0" w14:textId="3A2D9D39" w:rsidR="00753D19" w:rsidRPr="00DD68DA" w:rsidRDefault="00753D19">
      <w:pPr>
        <w:spacing w:line="240" w:lineRule="auto"/>
        <w:jc w:val="left"/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1710"/>
        <w:gridCol w:w="180"/>
        <w:gridCol w:w="1710"/>
      </w:tblGrid>
      <w:tr w:rsidR="00930198" w:rsidRPr="008860F2" w14:paraId="62F57E09" w14:textId="77777777" w:rsidTr="00065E0D">
        <w:trPr>
          <w:cantSplit/>
          <w:trHeight w:val="20"/>
          <w:tblHeader/>
        </w:trPr>
        <w:tc>
          <w:tcPr>
            <w:tcW w:w="5400" w:type="dxa"/>
            <w:vAlign w:val="bottom"/>
          </w:tcPr>
          <w:p w14:paraId="5C9DED02" w14:textId="77777777" w:rsidR="00930198" w:rsidRPr="008860F2" w:rsidRDefault="00930198" w:rsidP="00FE55B1">
            <w:pPr>
              <w:pStyle w:val="acctfourfigures"/>
              <w:spacing w:line="240" w:lineRule="atLeast"/>
              <w:ind w:left="188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06D2E05A" w14:textId="2460E93A" w:rsidR="00930198" w:rsidRPr="008860F2" w:rsidRDefault="00930198" w:rsidP="00FE55B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8860F2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bidi="th-TH"/>
              </w:rPr>
              <w:t>แอล อาร์ เค ดี เวลลอปเม้นท์ จำกัด</w:t>
            </w:r>
          </w:p>
        </w:tc>
      </w:tr>
      <w:tr w:rsidR="00930198" w:rsidRPr="008860F2" w14:paraId="2F47FF32" w14:textId="77777777" w:rsidTr="00065E0D">
        <w:trPr>
          <w:cantSplit/>
          <w:trHeight w:val="20"/>
          <w:tblHeader/>
        </w:trPr>
        <w:tc>
          <w:tcPr>
            <w:tcW w:w="5400" w:type="dxa"/>
            <w:vAlign w:val="bottom"/>
          </w:tcPr>
          <w:p w14:paraId="7EF118F3" w14:textId="77777777" w:rsidR="00930198" w:rsidRPr="00E2319F" w:rsidRDefault="00930198" w:rsidP="00FE55B1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025721E2" w14:textId="66096D78" w:rsidR="00930198" w:rsidRPr="008860F2" w:rsidRDefault="00930198" w:rsidP="00FE55B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 xml:space="preserve">30 </w:t>
            </w:r>
            <w:r w:rsidRPr="008860F2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กันยายน</w:t>
            </w:r>
            <w:r w:rsidRPr="008860F2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 </w:t>
            </w:r>
            <w:r w:rsidRPr="008860F2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FF4654B" w14:textId="77777777" w:rsidR="00930198" w:rsidRPr="008860F2" w:rsidRDefault="00930198" w:rsidP="00FE55B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63BB9B77" w14:textId="0EF7730D" w:rsidR="00930198" w:rsidRPr="008860F2" w:rsidRDefault="00930198" w:rsidP="00FE55B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 xml:space="preserve">30 </w:t>
            </w:r>
            <w:r w:rsidRPr="008860F2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กันยายน</w:t>
            </w:r>
            <w:r w:rsidRPr="008860F2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 </w:t>
            </w:r>
            <w:r w:rsidRPr="008860F2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3</w:t>
            </w:r>
          </w:p>
        </w:tc>
      </w:tr>
      <w:tr w:rsidR="00930198" w:rsidRPr="008860F2" w14:paraId="0487A620" w14:textId="77777777" w:rsidTr="00065E0D">
        <w:trPr>
          <w:cantSplit/>
          <w:trHeight w:val="20"/>
          <w:tblHeader/>
        </w:trPr>
        <w:tc>
          <w:tcPr>
            <w:tcW w:w="5400" w:type="dxa"/>
            <w:vAlign w:val="bottom"/>
          </w:tcPr>
          <w:p w14:paraId="7815FF45" w14:textId="77777777" w:rsidR="00930198" w:rsidRPr="008860F2" w:rsidRDefault="00930198" w:rsidP="00FE55B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31D2F181" w14:textId="1DDEBC2D" w:rsidR="00930198" w:rsidRPr="008860F2" w:rsidRDefault="00930198" w:rsidP="00FE55B1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8860F2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930198" w:rsidRPr="008860F2" w14:paraId="2B37AE62" w14:textId="77777777" w:rsidTr="00065E0D">
        <w:trPr>
          <w:cantSplit/>
          <w:trHeight w:val="20"/>
        </w:trPr>
        <w:tc>
          <w:tcPr>
            <w:tcW w:w="5400" w:type="dxa"/>
            <w:vAlign w:val="bottom"/>
          </w:tcPr>
          <w:p w14:paraId="62FCDF4E" w14:textId="77777777" w:rsidR="00930198" w:rsidRPr="008860F2" w:rsidRDefault="00930198" w:rsidP="00FE55B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710" w:type="dxa"/>
            <w:vAlign w:val="bottom"/>
          </w:tcPr>
          <w:p w14:paraId="1A0FB0B2" w14:textId="221E84F1" w:rsidR="00930198" w:rsidRPr="008860F2" w:rsidRDefault="00930198" w:rsidP="00930198">
            <w:pPr>
              <w:pStyle w:val="acctmergecolhdg"/>
              <w:spacing w:line="240" w:lineRule="atLeast"/>
              <w:ind w:right="19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40</w:t>
            </w:r>
          </w:p>
        </w:tc>
        <w:tc>
          <w:tcPr>
            <w:tcW w:w="180" w:type="dxa"/>
          </w:tcPr>
          <w:p w14:paraId="5D9483CA" w14:textId="77777777" w:rsidR="00930198" w:rsidRDefault="00930198" w:rsidP="00FE55B1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66FA4BB8" w14:textId="7C261F87" w:rsidR="00930198" w:rsidRPr="007D5A73" w:rsidRDefault="00930198" w:rsidP="00FE55B1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40</w:t>
            </w:r>
          </w:p>
        </w:tc>
      </w:tr>
      <w:tr w:rsidR="00930198" w:rsidRPr="008860F2" w14:paraId="72D92ADA" w14:textId="77777777" w:rsidTr="00065E0D">
        <w:trPr>
          <w:cantSplit/>
          <w:trHeight w:val="20"/>
        </w:trPr>
        <w:tc>
          <w:tcPr>
            <w:tcW w:w="5400" w:type="dxa"/>
          </w:tcPr>
          <w:p w14:paraId="1229A598" w14:textId="77777777" w:rsidR="00930198" w:rsidRPr="008860F2" w:rsidRDefault="00930198" w:rsidP="00FE55B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710" w:type="dxa"/>
          </w:tcPr>
          <w:p w14:paraId="62C27057" w14:textId="77777777" w:rsidR="00930198" w:rsidRPr="00930198" w:rsidRDefault="00930198" w:rsidP="00930198">
            <w:pPr>
              <w:pStyle w:val="acctmergecolhdg"/>
              <w:spacing w:line="240" w:lineRule="atLeast"/>
              <w:ind w:right="28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CFEAB1E" w14:textId="77777777" w:rsidR="00930198" w:rsidRPr="008860F2" w:rsidRDefault="00930198" w:rsidP="00FE55B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1710" w:type="dxa"/>
          </w:tcPr>
          <w:p w14:paraId="585C9551" w14:textId="2590BF11" w:rsidR="00930198" w:rsidRPr="008860F2" w:rsidRDefault="00930198" w:rsidP="00FE55B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</w:tr>
      <w:tr w:rsidR="00930198" w:rsidRPr="008860F2" w14:paraId="3F5D89FD" w14:textId="77777777" w:rsidTr="00065E0D">
        <w:trPr>
          <w:cantSplit/>
          <w:trHeight w:val="20"/>
        </w:trPr>
        <w:tc>
          <w:tcPr>
            <w:tcW w:w="5400" w:type="dxa"/>
          </w:tcPr>
          <w:p w14:paraId="104DD2A7" w14:textId="77777777" w:rsidR="00930198" w:rsidRPr="008860F2" w:rsidRDefault="00930198" w:rsidP="00FE55B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710" w:type="dxa"/>
          </w:tcPr>
          <w:p w14:paraId="1497020C" w14:textId="0DB2276F" w:rsidR="00930198" w:rsidRPr="008860F2" w:rsidRDefault="00930198" w:rsidP="00930198">
            <w:pPr>
              <w:pStyle w:val="acctmergecolhdg"/>
              <w:spacing w:line="240" w:lineRule="atLeast"/>
              <w:ind w:right="28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2854AA5" w14:textId="77777777" w:rsidR="00930198" w:rsidRDefault="00930198" w:rsidP="00FE55B1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</w:tcPr>
          <w:p w14:paraId="003654BD" w14:textId="10F783BB" w:rsidR="00930198" w:rsidRPr="008860F2" w:rsidRDefault="00930198" w:rsidP="00FE55B1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31.37</w:t>
            </w:r>
          </w:p>
        </w:tc>
      </w:tr>
      <w:tr w:rsidR="00930198" w:rsidRPr="008860F2" w14:paraId="43B3FD89" w14:textId="77777777" w:rsidTr="00065E0D">
        <w:trPr>
          <w:cantSplit/>
          <w:trHeight w:val="20"/>
        </w:trPr>
        <w:tc>
          <w:tcPr>
            <w:tcW w:w="5400" w:type="dxa"/>
          </w:tcPr>
          <w:p w14:paraId="028372A7" w14:textId="77777777" w:rsidR="00930198" w:rsidRPr="008860F2" w:rsidRDefault="00930198" w:rsidP="00FE55B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710" w:type="dxa"/>
          </w:tcPr>
          <w:p w14:paraId="07D213F7" w14:textId="069F8274" w:rsidR="00930198" w:rsidRPr="008860F2" w:rsidRDefault="00930198" w:rsidP="00930198">
            <w:pPr>
              <w:pStyle w:val="acctmergecolhdg"/>
              <w:spacing w:line="240" w:lineRule="atLeast"/>
              <w:ind w:right="28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D075ABD" w14:textId="77777777" w:rsidR="00930198" w:rsidRPr="00B17F7E" w:rsidRDefault="00930198" w:rsidP="00FE55B1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</w:tcPr>
          <w:p w14:paraId="21548D0D" w14:textId="4E8D47C6" w:rsidR="00930198" w:rsidRPr="008860F2" w:rsidRDefault="00930198" w:rsidP="00FE55B1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B17F7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594.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53</w:t>
            </w:r>
          </w:p>
        </w:tc>
      </w:tr>
      <w:tr w:rsidR="00930198" w:rsidRPr="008860F2" w14:paraId="41C1FEF0" w14:textId="77777777" w:rsidTr="00065E0D">
        <w:trPr>
          <w:cantSplit/>
          <w:trHeight w:val="20"/>
        </w:trPr>
        <w:tc>
          <w:tcPr>
            <w:tcW w:w="5400" w:type="dxa"/>
          </w:tcPr>
          <w:p w14:paraId="6B1248D8" w14:textId="77777777" w:rsidR="00930198" w:rsidRPr="008860F2" w:rsidRDefault="00930198" w:rsidP="00FE55B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710" w:type="dxa"/>
          </w:tcPr>
          <w:p w14:paraId="37818759" w14:textId="305C474D" w:rsidR="00930198" w:rsidRPr="008860F2" w:rsidRDefault="00930198" w:rsidP="00930198">
            <w:pPr>
              <w:pStyle w:val="acctmergecolhdg"/>
              <w:spacing w:line="240" w:lineRule="atLeast"/>
              <w:ind w:right="28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136E44D" w14:textId="77777777" w:rsidR="00930198" w:rsidRDefault="00930198" w:rsidP="00FE55B1">
            <w:pPr>
              <w:pStyle w:val="acctmergecolhdg"/>
              <w:spacing w:line="240" w:lineRule="atLeast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</w:tcPr>
          <w:p w14:paraId="7F3224FD" w14:textId="3E30CD0B" w:rsidR="00930198" w:rsidRPr="008860F2" w:rsidRDefault="00930198" w:rsidP="00FE55B1">
            <w:pPr>
              <w:pStyle w:val="acctmergecolhdg"/>
              <w:spacing w:line="240" w:lineRule="atLeast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(95.10)</w:t>
            </w:r>
          </w:p>
        </w:tc>
      </w:tr>
      <w:tr w:rsidR="00930198" w:rsidRPr="008860F2" w14:paraId="369450D7" w14:textId="77777777" w:rsidTr="00065E0D">
        <w:trPr>
          <w:cantSplit/>
          <w:trHeight w:val="20"/>
        </w:trPr>
        <w:tc>
          <w:tcPr>
            <w:tcW w:w="5400" w:type="dxa"/>
          </w:tcPr>
          <w:p w14:paraId="4A5E0EEF" w14:textId="77777777" w:rsidR="00930198" w:rsidRPr="008860F2" w:rsidRDefault="00930198" w:rsidP="00FE55B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56FC72F" w14:textId="5F28206D" w:rsidR="00930198" w:rsidRPr="008860F2" w:rsidRDefault="00930198" w:rsidP="00930198">
            <w:pPr>
              <w:pStyle w:val="acctmergecolhdg"/>
              <w:spacing w:line="240" w:lineRule="atLeast"/>
              <w:ind w:right="28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E0094DC" w14:textId="77777777" w:rsidR="00930198" w:rsidRPr="008860F2" w:rsidRDefault="00930198" w:rsidP="00FE55B1">
            <w:pPr>
              <w:pStyle w:val="acctmergecolhdg"/>
              <w:spacing w:line="240" w:lineRule="atLeast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</w:tcPr>
          <w:p w14:paraId="7C39202D" w14:textId="61E15ED9" w:rsidR="00930198" w:rsidRPr="008860F2" w:rsidRDefault="00930198" w:rsidP="00FE55B1">
            <w:pPr>
              <w:pStyle w:val="acctmergecolhdg"/>
              <w:spacing w:line="240" w:lineRule="atLeast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8860F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(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399.59</w:t>
            </w:r>
            <w:r w:rsidRPr="008860F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)</w:t>
            </w:r>
          </w:p>
        </w:tc>
      </w:tr>
      <w:tr w:rsidR="00930198" w:rsidRPr="008860F2" w14:paraId="74AC0606" w14:textId="77777777" w:rsidTr="00065E0D">
        <w:trPr>
          <w:cantSplit/>
          <w:trHeight w:val="20"/>
        </w:trPr>
        <w:tc>
          <w:tcPr>
            <w:tcW w:w="5400" w:type="dxa"/>
          </w:tcPr>
          <w:p w14:paraId="72EE108F" w14:textId="77777777" w:rsidR="00930198" w:rsidRPr="008860F2" w:rsidRDefault="00930198" w:rsidP="00FE55B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1FE3097" w14:textId="2170CC11" w:rsidR="00930198" w:rsidRPr="00930198" w:rsidRDefault="00930198" w:rsidP="00930198">
            <w:pPr>
              <w:pStyle w:val="acctmergecolhdg"/>
              <w:spacing w:line="240" w:lineRule="atLeast"/>
              <w:ind w:right="28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9ED0C4E" w14:textId="77777777" w:rsidR="00930198" w:rsidRPr="00B17F7E" w:rsidRDefault="00930198" w:rsidP="00FE55B1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F9AE765" w14:textId="175B703A" w:rsidR="00930198" w:rsidRPr="00B17F7E" w:rsidRDefault="00930198" w:rsidP="00FE55B1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17F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131.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</w:t>
            </w:r>
          </w:p>
        </w:tc>
      </w:tr>
      <w:tr w:rsidR="00930198" w:rsidRPr="008860F2" w14:paraId="7E697E34" w14:textId="77777777" w:rsidTr="00065E0D">
        <w:trPr>
          <w:cantSplit/>
          <w:trHeight w:val="20"/>
        </w:trPr>
        <w:tc>
          <w:tcPr>
            <w:tcW w:w="5400" w:type="dxa"/>
          </w:tcPr>
          <w:p w14:paraId="06700999" w14:textId="77777777" w:rsidR="00930198" w:rsidRPr="008860F2" w:rsidRDefault="00930198" w:rsidP="00FE55B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32CD7F9" w14:textId="7F51732D" w:rsidR="00930198" w:rsidRPr="00930198" w:rsidRDefault="00930198" w:rsidP="00930198">
            <w:pPr>
              <w:pStyle w:val="acctmergecolhdg"/>
              <w:spacing w:line="240" w:lineRule="atLeast"/>
              <w:ind w:right="28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7578AD2" w14:textId="77777777" w:rsidR="00930198" w:rsidRDefault="00930198" w:rsidP="00FE55B1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A66376F" w14:textId="05FDDEC3" w:rsidR="00930198" w:rsidRPr="00B17F7E" w:rsidRDefault="00930198" w:rsidP="00FE55B1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52.48</w:t>
            </w:r>
          </w:p>
        </w:tc>
      </w:tr>
      <w:tr w:rsidR="00930198" w:rsidRPr="008860F2" w14:paraId="1CAF92AD" w14:textId="77777777" w:rsidTr="00065E0D">
        <w:trPr>
          <w:cantSplit/>
          <w:trHeight w:val="20"/>
        </w:trPr>
        <w:tc>
          <w:tcPr>
            <w:tcW w:w="5400" w:type="dxa"/>
          </w:tcPr>
          <w:p w14:paraId="301B8BC6" w14:textId="77777777" w:rsidR="00930198" w:rsidRPr="008860F2" w:rsidRDefault="00930198" w:rsidP="00FE55B1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710" w:type="dxa"/>
          </w:tcPr>
          <w:p w14:paraId="2BCE0093" w14:textId="72BC7EBB" w:rsidR="00930198" w:rsidRPr="00930198" w:rsidRDefault="00930198" w:rsidP="00930198">
            <w:pPr>
              <w:pStyle w:val="acctmergecolhdg"/>
              <w:spacing w:line="240" w:lineRule="atLeast"/>
              <w:ind w:right="28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C89DE8E" w14:textId="77777777" w:rsidR="00930198" w:rsidRPr="00373501" w:rsidRDefault="00930198" w:rsidP="00FE55B1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</w:tcPr>
          <w:p w14:paraId="18F8D27C" w14:textId="74758C07" w:rsidR="00930198" w:rsidRPr="00373501" w:rsidRDefault="00930198" w:rsidP="00FE55B1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37350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8.80</w:t>
            </w:r>
          </w:p>
        </w:tc>
      </w:tr>
      <w:tr w:rsidR="00930198" w:rsidRPr="008860F2" w14:paraId="60A086D5" w14:textId="77777777" w:rsidTr="00065E0D">
        <w:trPr>
          <w:cantSplit/>
          <w:trHeight w:val="20"/>
        </w:trPr>
        <w:tc>
          <w:tcPr>
            <w:tcW w:w="5400" w:type="dxa"/>
          </w:tcPr>
          <w:p w14:paraId="169AB019" w14:textId="77777777" w:rsidR="00930198" w:rsidRPr="008860F2" w:rsidRDefault="00930198" w:rsidP="00FE55B1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F0C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76259DE" w14:textId="4456AFAA" w:rsidR="00930198" w:rsidRPr="00930198" w:rsidRDefault="00930198" w:rsidP="00930198">
            <w:pPr>
              <w:pStyle w:val="acctmergecolhdg"/>
              <w:spacing w:line="240" w:lineRule="atLeast"/>
              <w:ind w:right="28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B0CEC95" w14:textId="77777777" w:rsidR="00930198" w:rsidRDefault="00930198" w:rsidP="00FE55B1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31E68A0" w14:textId="302BCAB9" w:rsidR="00930198" w:rsidRPr="005F77C5" w:rsidRDefault="00930198" w:rsidP="00FE55B1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0</w:t>
            </w:r>
            <w:r w:rsidRPr="0037350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.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11</w:t>
            </w:r>
          </w:p>
        </w:tc>
      </w:tr>
      <w:tr w:rsidR="00930198" w:rsidRPr="008860F2" w14:paraId="7766C671" w14:textId="77777777" w:rsidTr="00065E0D">
        <w:trPr>
          <w:cantSplit/>
          <w:trHeight w:val="20"/>
        </w:trPr>
        <w:tc>
          <w:tcPr>
            <w:tcW w:w="5400" w:type="dxa"/>
          </w:tcPr>
          <w:p w14:paraId="096188E0" w14:textId="77777777" w:rsidR="00930198" w:rsidRPr="008860F2" w:rsidRDefault="00930198" w:rsidP="00FE55B1">
            <w:pPr>
              <w:pStyle w:val="ListBullet3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DCCB7A3" w14:textId="4C9DDD9B" w:rsidR="00930198" w:rsidRPr="00930198" w:rsidRDefault="00930198" w:rsidP="00930198">
            <w:pPr>
              <w:pStyle w:val="acctmergecolhdg"/>
              <w:spacing w:line="240" w:lineRule="atLeast"/>
              <w:ind w:right="28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6CA11A8" w14:textId="77777777" w:rsidR="00930198" w:rsidRPr="00F7589A" w:rsidRDefault="00930198" w:rsidP="00FE55B1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1ADE63F" w14:textId="59DCCDA5" w:rsidR="00930198" w:rsidRPr="00F7589A" w:rsidRDefault="00930198" w:rsidP="00FE55B1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758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61.39</w:t>
            </w:r>
          </w:p>
        </w:tc>
      </w:tr>
      <w:tr w:rsidR="00612582" w:rsidRPr="008860F2" w14:paraId="509592D0" w14:textId="77777777" w:rsidTr="00065E0D">
        <w:trPr>
          <w:cantSplit/>
          <w:trHeight w:val="20"/>
        </w:trPr>
        <w:tc>
          <w:tcPr>
            <w:tcW w:w="5400" w:type="dxa"/>
          </w:tcPr>
          <w:p w14:paraId="1C4C34D1" w14:textId="77777777" w:rsidR="00612582" w:rsidRPr="00DD68DA" w:rsidRDefault="00612582" w:rsidP="00FE55B1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3292E97A" w14:textId="77777777" w:rsidR="00612582" w:rsidRPr="00DD68DA" w:rsidRDefault="00612582" w:rsidP="00930198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4913C5F6" w14:textId="77777777" w:rsidR="00612582" w:rsidRPr="00DD68DA" w:rsidRDefault="00612582" w:rsidP="00FE55B1">
            <w:pPr>
              <w:spacing w:line="240" w:lineRule="auto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69E43A3" w14:textId="77777777" w:rsidR="00612582" w:rsidRPr="00DD68DA" w:rsidRDefault="00612582" w:rsidP="00FE55B1">
            <w:pPr>
              <w:spacing w:line="240" w:lineRule="auto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930198" w:rsidRPr="008860F2" w14:paraId="68E15AFC" w14:textId="77777777" w:rsidTr="00065E0D">
        <w:trPr>
          <w:cantSplit/>
          <w:trHeight w:val="20"/>
        </w:trPr>
        <w:tc>
          <w:tcPr>
            <w:tcW w:w="5400" w:type="dxa"/>
          </w:tcPr>
          <w:p w14:paraId="7C480C6E" w14:textId="77777777" w:rsidR="00930198" w:rsidRPr="008860F2" w:rsidRDefault="00930198" w:rsidP="00930198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710" w:type="dxa"/>
          </w:tcPr>
          <w:p w14:paraId="7311DB75" w14:textId="785A1C29" w:rsidR="00930198" w:rsidRPr="00930198" w:rsidRDefault="00930198" w:rsidP="00930198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122DF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31.34</w:t>
            </w:r>
          </w:p>
        </w:tc>
        <w:tc>
          <w:tcPr>
            <w:tcW w:w="180" w:type="dxa"/>
          </w:tcPr>
          <w:p w14:paraId="6243E4F6" w14:textId="77777777" w:rsidR="00930198" w:rsidRPr="00B17F7E" w:rsidRDefault="00930198" w:rsidP="00930198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</w:tcPr>
          <w:p w14:paraId="0F1D0F51" w14:textId="115418B0" w:rsidR="00930198" w:rsidRPr="00B17F7E" w:rsidRDefault="00930198" w:rsidP="00930198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B17F7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30.18</w:t>
            </w:r>
          </w:p>
        </w:tc>
      </w:tr>
      <w:tr w:rsidR="00930198" w:rsidRPr="008860F2" w14:paraId="249D656C" w14:textId="77777777" w:rsidTr="00065E0D">
        <w:trPr>
          <w:cantSplit/>
          <w:trHeight w:val="20"/>
        </w:trPr>
        <w:tc>
          <w:tcPr>
            <w:tcW w:w="5400" w:type="dxa"/>
          </w:tcPr>
          <w:p w14:paraId="286C571B" w14:textId="77777777" w:rsidR="00930198" w:rsidRPr="008860F2" w:rsidRDefault="00930198" w:rsidP="0093019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ขาดทุนสำหรับปี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F566D51" w14:textId="33F74DE0" w:rsidR="00930198" w:rsidRPr="00930198" w:rsidRDefault="00930198" w:rsidP="00930198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122DF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(59.27)</w:t>
            </w:r>
          </w:p>
        </w:tc>
        <w:tc>
          <w:tcPr>
            <w:tcW w:w="180" w:type="dxa"/>
          </w:tcPr>
          <w:p w14:paraId="441D91D1" w14:textId="77777777" w:rsidR="00930198" w:rsidRPr="00B17F7E" w:rsidRDefault="00930198" w:rsidP="00930198">
            <w:pPr>
              <w:pStyle w:val="acctmergecolhdg"/>
              <w:spacing w:line="240" w:lineRule="atLeast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1AC9359" w14:textId="61B3A714" w:rsidR="00930198" w:rsidRPr="00B17F7E" w:rsidRDefault="00930198" w:rsidP="00930198">
            <w:pPr>
              <w:pStyle w:val="acctmergecolhdg"/>
              <w:spacing w:line="240" w:lineRule="atLeast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B17F7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(61.06)</w:t>
            </w:r>
          </w:p>
        </w:tc>
      </w:tr>
      <w:tr w:rsidR="00930198" w:rsidRPr="008860F2" w14:paraId="5720D09B" w14:textId="77777777" w:rsidTr="00065E0D">
        <w:trPr>
          <w:cantSplit/>
          <w:trHeight w:val="20"/>
        </w:trPr>
        <w:tc>
          <w:tcPr>
            <w:tcW w:w="5400" w:type="dxa"/>
          </w:tcPr>
          <w:p w14:paraId="45489A87" w14:textId="77777777" w:rsidR="00930198" w:rsidRPr="008860F2" w:rsidRDefault="00930198" w:rsidP="00930198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กำไร</w:t>
            </w:r>
            <w:r w:rsidRPr="00886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ขาดทุนเบ็ดเสร็จรวม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D5D1306" w14:textId="31736351" w:rsidR="00930198" w:rsidRPr="008860F2" w:rsidRDefault="00930198" w:rsidP="00930198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122DF4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(59.27)</w:t>
            </w:r>
          </w:p>
        </w:tc>
        <w:tc>
          <w:tcPr>
            <w:tcW w:w="180" w:type="dxa"/>
          </w:tcPr>
          <w:p w14:paraId="0703E711" w14:textId="77777777" w:rsidR="00930198" w:rsidRPr="00B17F7E" w:rsidRDefault="00930198" w:rsidP="00930198">
            <w:pPr>
              <w:pStyle w:val="acctmergecolhdg"/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6AF88D3" w14:textId="3D6FD9D0" w:rsidR="00930198" w:rsidRPr="00B17F7E" w:rsidRDefault="00930198" w:rsidP="00930198">
            <w:pPr>
              <w:pStyle w:val="acctmergecolhdg"/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7F7E">
              <w:rPr>
                <w:rFonts w:asciiTheme="majorBidi" w:hAnsiTheme="majorBidi" w:cstheme="majorBidi"/>
                <w:sz w:val="28"/>
                <w:szCs w:val="28"/>
              </w:rPr>
              <w:t>(61.06)</w:t>
            </w:r>
          </w:p>
        </w:tc>
      </w:tr>
      <w:tr w:rsidR="00930198" w:rsidRPr="008860F2" w14:paraId="1E0BED57" w14:textId="77777777" w:rsidTr="00065E0D">
        <w:trPr>
          <w:cantSplit/>
          <w:trHeight w:val="20"/>
        </w:trPr>
        <w:tc>
          <w:tcPr>
            <w:tcW w:w="5400" w:type="dxa"/>
          </w:tcPr>
          <w:p w14:paraId="20EFAEDD" w14:textId="6680F1ED" w:rsidR="00930198" w:rsidRPr="008860F2" w:rsidRDefault="00930198" w:rsidP="00930198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ขาดทุน</w:t>
            </w: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61424FC" w14:textId="32B5E535" w:rsidR="00930198" w:rsidRPr="00930198" w:rsidRDefault="00930198" w:rsidP="00930198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122DF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(23.71)</w:t>
            </w:r>
          </w:p>
        </w:tc>
        <w:tc>
          <w:tcPr>
            <w:tcW w:w="180" w:type="dxa"/>
          </w:tcPr>
          <w:p w14:paraId="726DFA44" w14:textId="77777777" w:rsidR="00930198" w:rsidRPr="00CF2E79" w:rsidRDefault="00930198" w:rsidP="00930198">
            <w:pPr>
              <w:pStyle w:val="acctmergecolhdg"/>
              <w:spacing w:line="240" w:lineRule="atLeast"/>
              <w:ind w:right="100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DDBA312" w14:textId="3BC43D3C" w:rsidR="00930198" w:rsidRPr="00CF2E79" w:rsidRDefault="00930198" w:rsidP="00930198">
            <w:pPr>
              <w:pStyle w:val="acctmergecolhdg"/>
              <w:spacing w:line="240" w:lineRule="atLeast"/>
              <w:ind w:right="100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CF2E79">
              <w:rPr>
                <w:rFonts w:asciiTheme="majorBidi" w:hAnsiTheme="majorBidi" w:cstheme="majorBidi"/>
                <w:b w:val="0"/>
                <w:sz w:val="28"/>
                <w:szCs w:val="28"/>
              </w:rPr>
              <w:t>(24.42)</w:t>
            </w:r>
          </w:p>
        </w:tc>
      </w:tr>
      <w:tr w:rsidR="00930198" w:rsidRPr="008860F2" w14:paraId="1B4E46BC" w14:textId="77777777" w:rsidTr="00065E0D">
        <w:trPr>
          <w:cantSplit/>
          <w:trHeight w:val="20"/>
        </w:trPr>
        <w:tc>
          <w:tcPr>
            <w:tcW w:w="5400" w:type="dxa"/>
          </w:tcPr>
          <w:p w14:paraId="4A9CE990" w14:textId="77777777" w:rsidR="00930198" w:rsidRPr="008860F2" w:rsidRDefault="00930198" w:rsidP="00930198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0B913AE" w14:textId="0726E060" w:rsidR="00930198" w:rsidRPr="00930198" w:rsidRDefault="00930198" w:rsidP="00930198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122DF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(1.07)</w:t>
            </w:r>
          </w:p>
        </w:tc>
        <w:tc>
          <w:tcPr>
            <w:tcW w:w="180" w:type="dxa"/>
          </w:tcPr>
          <w:p w14:paraId="6FE73B38" w14:textId="77777777" w:rsidR="00930198" w:rsidRPr="00CF2E79" w:rsidRDefault="00930198" w:rsidP="00930198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734AFEF" w14:textId="0026E9E2" w:rsidR="00930198" w:rsidRPr="00CF2E79" w:rsidRDefault="00930198" w:rsidP="00930198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CF2E79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0.82</w:t>
            </w:r>
          </w:p>
        </w:tc>
      </w:tr>
      <w:tr w:rsidR="00930198" w:rsidRPr="008860F2" w14:paraId="7AE5C74E" w14:textId="77777777" w:rsidTr="00065E0D">
        <w:trPr>
          <w:cantSplit/>
          <w:trHeight w:val="20"/>
        </w:trPr>
        <w:tc>
          <w:tcPr>
            <w:tcW w:w="5400" w:type="dxa"/>
          </w:tcPr>
          <w:p w14:paraId="24FC503F" w14:textId="77777777" w:rsidR="00930198" w:rsidRPr="008860F2" w:rsidRDefault="00930198" w:rsidP="00930198">
            <w:pPr>
              <w:pStyle w:val="ListBullet3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E9F5255" w14:textId="797A663D" w:rsidR="00930198" w:rsidRPr="00930198" w:rsidRDefault="00930198" w:rsidP="00930198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(24.78)</w:t>
            </w:r>
          </w:p>
        </w:tc>
        <w:tc>
          <w:tcPr>
            <w:tcW w:w="180" w:type="dxa"/>
          </w:tcPr>
          <w:p w14:paraId="37235EAF" w14:textId="77777777" w:rsidR="00930198" w:rsidRDefault="00930198" w:rsidP="00930198">
            <w:pPr>
              <w:pStyle w:val="acctmergecolhdg"/>
              <w:spacing w:line="240" w:lineRule="atLeast"/>
              <w:ind w:right="9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12671BA" w14:textId="14D7D56C" w:rsidR="00930198" w:rsidRPr="008860F2" w:rsidRDefault="00930198" w:rsidP="00930198">
            <w:pPr>
              <w:pStyle w:val="acctmergecolhdg"/>
              <w:spacing w:line="240" w:lineRule="atLeas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(23.60)</w:t>
            </w:r>
          </w:p>
        </w:tc>
      </w:tr>
      <w:tr w:rsidR="00930198" w:rsidRPr="008860F2" w14:paraId="5BD0A5D3" w14:textId="77777777" w:rsidTr="00065E0D">
        <w:trPr>
          <w:cantSplit/>
          <w:trHeight w:val="20"/>
        </w:trPr>
        <w:tc>
          <w:tcPr>
            <w:tcW w:w="5400" w:type="dxa"/>
          </w:tcPr>
          <w:p w14:paraId="3A4A3664" w14:textId="77777777" w:rsidR="00930198" w:rsidRDefault="00930198" w:rsidP="00930198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กำไรขาดทุนเบ็ดเสร็จอื่นที่แบ่งให้กับส่วนได้เสีย</w:t>
            </w:r>
          </w:p>
          <w:p w14:paraId="142D7233" w14:textId="12481485" w:rsidR="00930198" w:rsidRPr="008860F2" w:rsidRDefault="00930198" w:rsidP="00930198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ที่ไม่มีอำนาจควบคุม</w:t>
            </w: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4BC308DB" w14:textId="77777777" w:rsidR="00930198" w:rsidRDefault="00930198" w:rsidP="00930198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  <w:p w14:paraId="5C1BFA43" w14:textId="7247E903" w:rsidR="00930198" w:rsidRPr="00930198" w:rsidRDefault="00930198" w:rsidP="00930198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D21F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0.0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</w:tcPr>
          <w:p w14:paraId="4F50FD69" w14:textId="77777777" w:rsidR="00930198" w:rsidRPr="0048481B" w:rsidRDefault="00930198" w:rsidP="00930198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3540A928" w14:textId="77777777" w:rsidR="00930198" w:rsidRDefault="00930198" w:rsidP="00930198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  <w:p w14:paraId="385CD127" w14:textId="1437A1A3" w:rsidR="00930198" w:rsidRPr="0048481B" w:rsidRDefault="00930198" w:rsidP="00930198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48481B">
              <w:rPr>
                <w:rFonts w:asciiTheme="majorBidi" w:hAnsiTheme="majorBidi" w:cstheme="majorBidi"/>
                <w:b w:val="0"/>
                <w:sz w:val="28"/>
                <w:szCs w:val="28"/>
              </w:rPr>
              <w:t>0.09</w:t>
            </w:r>
          </w:p>
        </w:tc>
      </w:tr>
      <w:tr w:rsidR="00930198" w:rsidRPr="008860F2" w14:paraId="720C7BE8" w14:textId="77777777" w:rsidTr="00065E0D">
        <w:trPr>
          <w:cantSplit/>
          <w:trHeight w:val="20"/>
        </w:trPr>
        <w:tc>
          <w:tcPr>
            <w:tcW w:w="5400" w:type="dxa"/>
          </w:tcPr>
          <w:p w14:paraId="6E7675A1" w14:textId="77777777" w:rsidR="00930198" w:rsidRPr="008860F2" w:rsidRDefault="00930198" w:rsidP="0093019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18B837E" w14:textId="3AB36120" w:rsidR="00930198" w:rsidRPr="00065E0D" w:rsidRDefault="00930198" w:rsidP="00930198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065E0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0.05</w:t>
            </w:r>
          </w:p>
        </w:tc>
        <w:tc>
          <w:tcPr>
            <w:tcW w:w="180" w:type="dxa"/>
          </w:tcPr>
          <w:p w14:paraId="084BAD20" w14:textId="77777777" w:rsidR="00930198" w:rsidRDefault="00930198" w:rsidP="00930198">
            <w:pPr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0406917" w14:textId="71168726" w:rsidR="00930198" w:rsidRPr="008860F2" w:rsidRDefault="00930198" w:rsidP="00930198">
            <w:pPr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C110B">
              <w:rPr>
                <w:rFonts w:asciiTheme="majorBidi" w:hAnsiTheme="majorBidi" w:cstheme="majorBidi"/>
                <w:sz w:val="28"/>
                <w:szCs w:val="28"/>
              </w:rPr>
              <w:t>0.10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30198" w:rsidRPr="008860F2" w14:paraId="55FF2E94" w14:textId="77777777" w:rsidTr="00065E0D">
        <w:trPr>
          <w:cantSplit/>
          <w:trHeight w:val="20"/>
        </w:trPr>
        <w:tc>
          <w:tcPr>
            <w:tcW w:w="5400" w:type="dxa"/>
          </w:tcPr>
          <w:p w14:paraId="63FA6A7E" w14:textId="77777777" w:rsidR="00930198" w:rsidRPr="008860F2" w:rsidRDefault="00930198" w:rsidP="0093019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86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8D43D51" w14:textId="0EA1E876" w:rsidR="00930198" w:rsidRPr="00065E0D" w:rsidRDefault="00930198" w:rsidP="00930198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5E0D">
              <w:rPr>
                <w:rFonts w:asciiTheme="majorBidi" w:hAnsiTheme="majorBidi" w:cstheme="majorBidi"/>
                <w:sz w:val="28"/>
                <w:szCs w:val="28"/>
              </w:rPr>
              <w:t>0.08</w:t>
            </w:r>
          </w:p>
        </w:tc>
        <w:tc>
          <w:tcPr>
            <w:tcW w:w="180" w:type="dxa"/>
          </w:tcPr>
          <w:p w14:paraId="00079C80" w14:textId="77777777" w:rsidR="00930198" w:rsidRPr="0048481B" w:rsidRDefault="00930198" w:rsidP="00930198">
            <w:pPr>
              <w:ind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141023A" w14:textId="5A3D62E4" w:rsidR="00930198" w:rsidRPr="0048481B" w:rsidRDefault="00930198" w:rsidP="00930198">
            <w:pPr>
              <w:ind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48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(0.01)</w:t>
            </w:r>
          </w:p>
        </w:tc>
      </w:tr>
      <w:tr w:rsidR="00930198" w:rsidRPr="008860F2" w14:paraId="3CDA9BF6" w14:textId="77777777" w:rsidTr="00065E0D">
        <w:trPr>
          <w:cantSplit/>
          <w:trHeight w:val="20"/>
        </w:trPr>
        <w:tc>
          <w:tcPr>
            <w:tcW w:w="5400" w:type="dxa"/>
          </w:tcPr>
          <w:p w14:paraId="39AAD6DB" w14:textId="77777777" w:rsidR="00930198" w:rsidRPr="00DD68DA" w:rsidRDefault="00930198" w:rsidP="0093019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6A016965" w14:textId="77777777" w:rsidR="00930198" w:rsidRPr="00DD68DA" w:rsidRDefault="00930198" w:rsidP="00930198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</w:tcPr>
          <w:p w14:paraId="368F614F" w14:textId="77777777" w:rsidR="00930198" w:rsidRPr="00DD68DA" w:rsidRDefault="00930198" w:rsidP="00930198">
            <w:pPr>
              <w:ind w:right="102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53353FBA" w14:textId="3F0B7B8B" w:rsidR="00930198" w:rsidRPr="00DD68DA" w:rsidRDefault="00930198" w:rsidP="00930198">
            <w:pPr>
              <w:ind w:right="102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930198" w:rsidRPr="008860F2" w14:paraId="35973335" w14:textId="77777777" w:rsidTr="00065E0D">
        <w:trPr>
          <w:cantSplit/>
          <w:trHeight w:val="20"/>
        </w:trPr>
        <w:tc>
          <w:tcPr>
            <w:tcW w:w="5400" w:type="dxa"/>
            <w:vAlign w:val="bottom"/>
          </w:tcPr>
          <w:p w14:paraId="299DFA98" w14:textId="77777777" w:rsidR="00930198" w:rsidRPr="008860F2" w:rsidRDefault="00930198" w:rsidP="0093019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710" w:type="dxa"/>
            <w:vAlign w:val="bottom"/>
          </w:tcPr>
          <w:p w14:paraId="2CA364F9" w14:textId="0CA62D30" w:rsidR="00930198" w:rsidRPr="00930198" w:rsidRDefault="00930198" w:rsidP="00930198">
            <w:pPr>
              <w:pStyle w:val="acctmergecolhdg"/>
              <w:spacing w:line="240" w:lineRule="atLeast"/>
              <w:ind w:right="28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C166811" w14:textId="77777777" w:rsidR="00930198" w:rsidRPr="00653285" w:rsidRDefault="00930198" w:rsidP="00930198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</w:tcPr>
          <w:p w14:paraId="13657070" w14:textId="3594E4B3" w:rsidR="00930198" w:rsidRDefault="00930198" w:rsidP="00930198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653285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22.58</w:t>
            </w:r>
          </w:p>
        </w:tc>
      </w:tr>
      <w:tr w:rsidR="00930198" w:rsidRPr="008860F2" w14:paraId="2CD357AD" w14:textId="77777777" w:rsidTr="00065E0D">
        <w:trPr>
          <w:cantSplit/>
          <w:trHeight w:val="20"/>
        </w:trPr>
        <w:tc>
          <w:tcPr>
            <w:tcW w:w="5400" w:type="dxa"/>
            <w:vAlign w:val="bottom"/>
          </w:tcPr>
          <w:p w14:paraId="04944CC7" w14:textId="77777777" w:rsidR="00930198" w:rsidRPr="008860F2" w:rsidRDefault="00930198" w:rsidP="0093019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710" w:type="dxa"/>
            <w:vAlign w:val="bottom"/>
          </w:tcPr>
          <w:p w14:paraId="48521D93" w14:textId="5E20531E" w:rsidR="00930198" w:rsidRPr="00930198" w:rsidRDefault="00930198" w:rsidP="00930198">
            <w:pPr>
              <w:pStyle w:val="acctmergecolhdg"/>
              <w:spacing w:line="240" w:lineRule="atLeast"/>
              <w:ind w:right="28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73AB75E" w14:textId="77777777" w:rsidR="00930198" w:rsidRDefault="00930198" w:rsidP="00930198">
            <w:pPr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1455B7C" w14:textId="72A32120" w:rsidR="00930198" w:rsidRDefault="00930198" w:rsidP="00930198">
            <w:pPr>
              <w:ind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(0.40)</w:t>
            </w:r>
          </w:p>
        </w:tc>
      </w:tr>
      <w:tr w:rsidR="00930198" w:rsidRPr="008860F2" w14:paraId="12175BD6" w14:textId="77777777" w:rsidTr="00065E0D">
        <w:trPr>
          <w:cantSplit/>
          <w:trHeight w:val="20"/>
        </w:trPr>
        <w:tc>
          <w:tcPr>
            <w:tcW w:w="5400" w:type="dxa"/>
          </w:tcPr>
          <w:p w14:paraId="42D74118" w14:textId="77777777" w:rsidR="00930198" w:rsidRPr="008860F2" w:rsidRDefault="00930198" w:rsidP="00930198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6E906DD" w14:textId="19218715" w:rsidR="00930198" w:rsidRPr="00930198" w:rsidRDefault="00930198" w:rsidP="00930198">
            <w:pPr>
              <w:pStyle w:val="acctmergecolhdg"/>
              <w:spacing w:line="240" w:lineRule="atLeast"/>
              <w:ind w:right="28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55C1E9E" w14:textId="77777777" w:rsidR="00930198" w:rsidRDefault="00930198" w:rsidP="00930198">
            <w:pPr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4B9419F" w14:textId="22997CF9" w:rsidR="00930198" w:rsidRDefault="00930198" w:rsidP="00930198">
            <w:pPr>
              <w:ind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(23.59)</w:t>
            </w:r>
          </w:p>
        </w:tc>
      </w:tr>
      <w:tr w:rsidR="00930198" w:rsidRPr="008860F2" w14:paraId="491DAB71" w14:textId="77777777" w:rsidTr="00065E0D">
        <w:trPr>
          <w:cantSplit/>
          <w:trHeight w:val="20"/>
        </w:trPr>
        <w:tc>
          <w:tcPr>
            <w:tcW w:w="5400" w:type="dxa"/>
          </w:tcPr>
          <w:p w14:paraId="252AE9E0" w14:textId="77777777" w:rsidR="00930198" w:rsidRPr="008860F2" w:rsidRDefault="00930198" w:rsidP="0093019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เงินสดและรายการเทียบเท่าเงินสดลดลงสุทธิ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5AF4A3" w14:textId="3647FAA9" w:rsidR="00930198" w:rsidRPr="00065E0D" w:rsidRDefault="00930198" w:rsidP="00930198">
            <w:pPr>
              <w:pStyle w:val="acctmergecolhdg"/>
              <w:spacing w:line="240" w:lineRule="atLeast"/>
              <w:ind w:right="28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5E0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F1A953E" w14:textId="77777777" w:rsidR="00930198" w:rsidRPr="00BE0197" w:rsidRDefault="00930198" w:rsidP="00930198">
            <w:pPr>
              <w:ind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E680F3F" w14:textId="6A0F7C25" w:rsidR="00930198" w:rsidRDefault="00930198" w:rsidP="00930198">
            <w:pPr>
              <w:ind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0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(1.4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BE0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62FD1FC8" w14:textId="03782630" w:rsidR="00A27316" w:rsidRPr="008860F2" w:rsidRDefault="00A27316" w:rsidP="00BA7DB0">
      <w:pPr>
        <w:pStyle w:val="Heading1"/>
        <w:keepLines/>
        <w:numPr>
          <w:ilvl w:val="0"/>
          <w:numId w:val="1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8860F2">
        <w:rPr>
          <w:rFonts w:asciiTheme="majorBidi" w:hAnsiTheme="majorBidi" w:cstheme="majorBidi"/>
          <w:sz w:val="28"/>
          <w:szCs w:val="28"/>
          <w:u w:val="none"/>
          <w:cs/>
        </w:rPr>
        <w:t>อสังหาริมทรัพย์เพื่อการลงทุน</w:t>
      </w:r>
    </w:p>
    <w:p w14:paraId="23B93245" w14:textId="77777777" w:rsidR="00A27316" w:rsidRPr="001F5833" w:rsidRDefault="00A27316" w:rsidP="00A27316">
      <w:pPr>
        <w:pStyle w:val="NoSpacing"/>
        <w:rPr>
          <w:rFonts w:ascii="Angsana New" w:hAnsi="Angsana New"/>
          <w:sz w:val="30"/>
          <w:szCs w:val="30"/>
        </w:rPr>
      </w:pPr>
    </w:p>
    <w:tbl>
      <w:tblPr>
        <w:tblW w:w="94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48"/>
        <w:gridCol w:w="24"/>
        <w:gridCol w:w="1000"/>
        <w:gridCol w:w="50"/>
        <w:gridCol w:w="219"/>
        <w:gridCol w:w="50"/>
        <w:gridCol w:w="1177"/>
        <w:gridCol w:w="269"/>
        <w:gridCol w:w="1038"/>
        <w:gridCol w:w="39"/>
        <w:gridCol w:w="230"/>
        <w:gridCol w:w="39"/>
        <w:gridCol w:w="1085"/>
      </w:tblGrid>
      <w:tr w:rsidR="00841107" w:rsidRPr="000E302A" w14:paraId="159BAF7B" w14:textId="77777777" w:rsidTr="007A1775">
        <w:tc>
          <w:tcPr>
            <w:tcW w:w="3330" w:type="dxa"/>
          </w:tcPr>
          <w:p w14:paraId="3E250D4C" w14:textId="77777777" w:rsidR="00841107" w:rsidRPr="00841107" w:rsidRDefault="00841107" w:rsidP="00D24317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43" w:type="dxa"/>
          </w:tcPr>
          <w:p w14:paraId="2E7BFA45" w14:textId="77777777" w:rsidR="00841107" w:rsidRPr="00841107" w:rsidRDefault="00841107" w:rsidP="00D24317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6"/>
          </w:tcPr>
          <w:p w14:paraId="653D04DA" w14:textId="4D83A4D1" w:rsidR="00841107" w:rsidRPr="00841107" w:rsidRDefault="00841107" w:rsidP="00D24317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4110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70F00C97" w14:textId="77777777" w:rsidR="00841107" w:rsidRPr="00841107" w:rsidRDefault="00841107" w:rsidP="00D24317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1" w:type="dxa"/>
            <w:gridSpan w:val="5"/>
          </w:tcPr>
          <w:p w14:paraId="441FDE30" w14:textId="4E56CCE0" w:rsidR="00841107" w:rsidRPr="00841107" w:rsidRDefault="00841107" w:rsidP="00D24317">
            <w:pPr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4110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1107" w:rsidRPr="000E302A" w14:paraId="4AAFC7E7" w14:textId="77777777" w:rsidTr="007A1775">
        <w:tc>
          <w:tcPr>
            <w:tcW w:w="3330" w:type="dxa"/>
          </w:tcPr>
          <w:p w14:paraId="10A7C592" w14:textId="77777777" w:rsidR="00841107" w:rsidRPr="00841107" w:rsidRDefault="00841107" w:rsidP="00D24317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43" w:type="dxa"/>
          </w:tcPr>
          <w:p w14:paraId="0F533B3F" w14:textId="77777777" w:rsidR="00841107" w:rsidRPr="00841107" w:rsidRDefault="00841107" w:rsidP="00D2431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411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4" w:type="dxa"/>
            <w:gridSpan w:val="3"/>
            <w:vAlign w:val="center"/>
          </w:tcPr>
          <w:p w14:paraId="0714A520" w14:textId="77777777" w:rsidR="00841107" w:rsidRPr="00841107" w:rsidRDefault="00841107" w:rsidP="00D2431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4110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9" w:type="dxa"/>
            <w:gridSpan w:val="2"/>
            <w:vAlign w:val="center"/>
          </w:tcPr>
          <w:p w14:paraId="3E0F69CF" w14:textId="77777777" w:rsidR="00841107" w:rsidRPr="00841107" w:rsidRDefault="00841107" w:rsidP="00D2431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7" w:type="dxa"/>
            <w:vAlign w:val="center"/>
          </w:tcPr>
          <w:p w14:paraId="705AF1FA" w14:textId="77777777" w:rsidR="00841107" w:rsidRPr="00841107" w:rsidRDefault="00841107" w:rsidP="00D2431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4110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9" w:type="dxa"/>
          </w:tcPr>
          <w:p w14:paraId="6C020478" w14:textId="77777777" w:rsidR="00841107" w:rsidRPr="00841107" w:rsidRDefault="00841107" w:rsidP="00D2431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gridSpan w:val="2"/>
            <w:vAlign w:val="center"/>
          </w:tcPr>
          <w:p w14:paraId="24726B27" w14:textId="77777777" w:rsidR="00841107" w:rsidRPr="00841107" w:rsidRDefault="00841107" w:rsidP="00D2431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4110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9" w:type="dxa"/>
            <w:gridSpan w:val="2"/>
            <w:vAlign w:val="center"/>
          </w:tcPr>
          <w:p w14:paraId="54857EE0" w14:textId="77777777" w:rsidR="00841107" w:rsidRPr="00841107" w:rsidRDefault="00841107" w:rsidP="00D2431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20612AB3" w14:textId="77777777" w:rsidR="00841107" w:rsidRPr="00841107" w:rsidRDefault="00841107" w:rsidP="00D2431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4110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60129" w:rsidRPr="000E302A" w14:paraId="4B238616" w14:textId="77777777" w:rsidTr="007A1775">
        <w:tc>
          <w:tcPr>
            <w:tcW w:w="3330" w:type="dxa"/>
          </w:tcPr>
          <w:p w14:paraId="240A8D5A" w14:textId="77777777" w:rsidR="00160129" w:rsidRPr="00841107" w:rsidRDefault="00160129" w:rsidP="00160129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43" w:type="dxa"/>
          </w:tcPr>
          <w:p w14:paraId="43DD698C" w14:textId="77777777" w:rsidR="00160129" w:rsidRPr="00841107" w:rsidRDefault="00160129" w:rsidP="0016012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4" w:type="dxa"/>
            <w:gridSpan w:val="3"/>
            <w:vAlign w:val="center"/>
          </w:tcPr>
          <w:p w14:paraId="2026EE03" w14:textId="77777777" w:rsidR="00160129" w:rsidRPr="00841107" w:rsidRDefault="00160129" w:rsidP="0016012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6" w:type="dxa"/>
            <w:gridSpan w:val="3"/>
            <w:vAlign w:val="center"/>
          </w:tcPr>
          <w:p w14:paraId="736C3A78" w14:textId="7E3CBA56" w:rsidR="00160129" w:rsidRPr="00841107" w:rsidRDefault="00160129" w:rsidP="0016012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69" w:type="dxa"/>
          </w:tcPr>
          <w:p w14:paraId="1A0C1478" w14:textId="77777777" w:rsidR="00160129" w:rsidRPr="00841107" w:rsidRDefault="00160129" w:rsidP="0016012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gridSpan w:val="2"/>
            <w:vAlign w:val="center"/>
          </w:tcPr>
          <w:p w14:paraId="5C79F145" w14:textId="77777777" w:rsidR="00160129" w:rsidRPr="00841107" w:rsidRDefault="00160129" w:rsidP="0016012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gridSpan w:val="3"/>
            <w:vAlign w:val="center"/>
          </w:tcPr>
          <w:p w14:paraId="57DCC2A1" w14:textId="6CBB873C" w:rsidR="00160129" w:rsidRPr="00841107" w:rsidRDefault="00160129" w:rsidP="0016012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160129" w:rsidRPr="000E302A" w14:paraId="071C2C11" w14:textId="77777777" w:rsidTr="007A1775">
        <w:tc>
          <w:tcPr>
            <w:tcW w:w="3330" w:type="dxa"/>
          </w:tcPr>
          <w:p w14:paraId="5494CF92" w14:textId="77777777" w:rsidR="00160129" w:rsidRPr="00841107" w:rsidRDefault="00160129" w:rsidP="00160129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43" w:type="dxa"/>
          </w:tcPr>
          <w:p w14:paraId="6BEBE808" w14:textId="77777777" w:rsidR="00160129" w:rsidRPr="00841107" w:rsidRDefault="00160129" w:rsidP="0016012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12"/>
          </w:tcPr>
          <w:p w14:paraId="54316C7F" w14:textId="77777777" w:rsidR="00160129" w:rsidRPr="00841107" w:rsidRDefault="00160129" w:rsidP="0016012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4110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60129" w:rsidRPr="000E302A" w14:paraId="43C54188" w14:textId="77777777" w:rsidTr="007A1775">
        <w:tc>
          <w:tcPr>
            <w:tcW w:w="3330" w:type="dxa"/>
          </w:tcPr>
          <w:p w14:paraId="5ED3392D" w14:textId="77777777" w:rsidR="00160129" w:rsidRPr="00841107" w:rsidRDefault="00160129" w:rsidP="0016012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1107">
              <w:rPr>
                <w:rFonts w:asciiTheme="majorBidi" w:hAnsiTheme="majorBidi" w:cstheme="majorBidi"/>
                <w:sz w:val="28"/>
                <w:szCs w:val="28"/>
                <w:cs/>
              </w:rPr>
              <w:t>ณ วันต้นปี</w:t>
            </w:r>
          </w:p>
        </w:tc>
        <w:tc>
          <w:tcPr>
            <w:tcW w:w="943" w:type="dxa"/>
          </w:tcPr>
          <w:p w14:paraId="68456B9B" w14:textId="7E4D2665" w:rsidR="00160129" w:rsidRPr="00841107" w:rsidRDefault="00160129" w:rsidP="001601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74" w:type="dxa"/>
            <w:gridSpan w:val="3"/>
          </w:tcPr>
          <w:p w14:paraId="4A3E079A" w14:textId="2C216DCE" w:rsidR="00160129" w:rsidRPr="009651BB" w:rsidRDefault="00160129" w:rsidP="0016012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9651BB">
              <w:rPr>
                <w:rFonts w:ascii="Angsana New" w:hAnsi="Angsana New"/>
                <w:sz w:val="28"/>
                <w:szCs w:val="28"/>
                <w:lang w:val="en-US" w:bidi="th-TH"/>
              </w:rPr>
              <w:t>,5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24</w:t>
            </w:r>
            <w:r w:rsidRPr="009651BB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269" w:type="dxa"/>
            <w:gridSpan w:val="2"/>
          </w:tcPr>
          <w:p w14:paraId="48B6872C" w14:textId="77777777" w:rsidR="00160129" w:rsidRPr="009651BB" w:rsidRDefault="00160129" w:rsidP="0016012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7" w:type="dxa"/>
          </w:tcPr>
          <w:p w14:paraId="1D6C6FDD" w14:textId="37ED156F" w:rsidR="00160129" w:rsidRPr="00836158" w:rsidRDefault="00160129" w:rsidP="00160129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3,572.69</w:t>
            </w:r>
          </w:p>
        </w:tc>
        <w:tc>
          <w:tcPr>
            <w:tcW w:w="269" w:type="dxa"/>
          </w:tcPr>
          <w:p w14:paraId="640C32B2" w14:textId="77777777" w:rsidR="00160129" w:rsidRPr="00841107" w:rsidRDefault="00160129" w:rsidP="0016012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14:paraId="4301C675" w14:textId="56138571" w:rsidR="00160129" w:rsidRPr="00E46AF5" w:rsidRDefault="00160129" w:rsidP="0016012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102</w:t>
            </w:r>
            <w:r w:rsidRPr="00E46AF5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69" w:type="dxa"/>
            <w:gridSpan w:val="2"/>
          </w:tcPr>
          <w:p w14:paraId="362750A5" w14:textId="77777777" w:rsidR="00160129" w:rsidRPr="00E46AF5" w:rsidRDefault="00160129" w:rsidP="00160129">
            <w:pPr>
              <w:tabs>
                <w:tab w:val="decimal" w:pos="590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1D4D9120" w14:textId="12A47CEB" w:rsidR="00160129" w:rsidRPr="00E46AF5" w:rsidRDefault="00160129" w:rsidP="00160129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89</w:t>
            </w:r>
            <w:r w:rsidRPr="00E46AF5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E46AF5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</w:tr>
      <w:tr w:rsidR="00160129" w:rsidRPr="000E302A" w14:paraId="72F2B744" w14:textId="77777777" w:rsidTr="007A1775">
        <w:tc>
          <w:tcPr>
            <w:tcW w:w="3330" w:type="dxa"/>
          </w:tcPr>
          <w:p w14:paraId="2CFEDEB7" w14:textId="77777777" w:rsidR="004B2950" w:rsidRDefault="004B2950" w:rsidP="004B295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ผลกระทบจากการ</w:t>
            </w:r>
            <w:r w:rsidR="00160129" w:rsidRPr="00FC26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ถือปฏิบัติตาม </w:t>
            </w:r>
          </w:p>
          <w:p w14:paraId="2CB9A157" w14:textId="71EF2AF5" w:rsidR="00160129" w:rsidRPr="00841107" w:rsidRDefault="004B2950" w:rsidP="004B295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</w:t>
            </w:r>
            <w:r w:rsidR="00160129" w:rsidRPr="00FC2686">
              <w:rPr>
                <w:rFonts w:asciiTheme="majorBidi" w:hAnsiTheme="majorBidi" w:cstheme="majorBidi"/>
                <w:sz w:val="28"/>
                <w:szCs w:val="28"/>
              </w:rPr>
              <w:t>TFRS 16</w:t>
            </w:r>
            <w:r w:rsidR="00160129" w:rsidRPr="00FC26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           </w:t>
            </w:r>
          </w:p>
        </w:tc>
        <w:tc>
          <w:tcPr>
            <w:tcW w:w="943" w:type="dxa"/>
          </w:tcPr>
          <w:p w14:paraId="3A9F6E98" w14:textId="77777777" w:rsidR="00160129" w:rsidRPr="00F373F6" w:rsidRDefault="00160129" w:rsidP="001601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  <w:p w14:paraId="686F4D8F" w14:textId="6B932BAC" w:rsidR="00160129" w:rsidRPr="00F373F6" w:rsidRDefault="00160129" w:rsidP="001601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F373F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  <w:r w:rsidRPr="00F373F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(ข</w:t>
            </w:r>
            <w:r w:rsidR="00407A0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.2</w:t>
            </w:r>
            <w:r w:rsidRPr="00F373F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074" w:type="dxa"/>
            <w:gridSpan w:val="3"/>
          </w:tcPr>
          <w:p w14:paraId="0DFDDFEF" w14:textId="77777777" w:rsidR="00160129" w:rsidRDefault="00160129" w:rsidP="0016012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0FF67AE" w14:textId="4D4DE599" w:rsidR="00160129" w:rsidRPr="009651BB" w:rsidRDefault="00160129" w:rsidP="0016012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(3,310.00)</w:t>
            </w:r>
          </w:p>
        </w:tc>
        <w:tc>
          <w:tcPr>
            <w:tcW w:w="269" w:type="dxa"/>
            <w:gridSpan w:val="2"/>
          </w:tcPr>
          <w:p w14:paraId="313933F0" w14:textId="77777777" w:rsidR="00160129" w:rsidRPr="009651BB" w:rsidRDefault="00160129" w:rsidP="0016012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7" w:type="dxa"/>
          </w:tcPr>
          <w:p w14:paraId="09AE55B9" w14:textId="77777777" w:rsidR="00160129" w:rsidRDefault="00160129" w:rsidP="0016012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A8A3ABA" w14:textId="001B5EEC" w:rsidR="00160129" w:rsidRDefault="00160129" w:rsidP="00160129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23FBE8C9" w14:textId="77777777" w:rsidR="00160129" w:rsidRPr="00841107" w:rsidRDefault="00160129" w:rsidP="0016012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14:paraId="77A6398D" w14:textId="77777777" w:rsidR="00160129" w:rsidRDefault="00160129" w:rsidP="0016012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21E1A33" w14:textId="7C6CDEA4" w:rsidR="00160129" w:rsidRPr="00E46AF5" w:rsidRDefault="00160129" w:rsidP="0016012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gridSpan w:val="2"/>
          </w:tcPr>
          <w:p w14:paraId="27DFCC54" w14:textId="77777777" w:rsidR="00160129" w:rsidRPr="00E46AF5" w:rsidRDefault="00160129" w:rsidP="00160129">
            <w:pPr>
              <w:tabs>
                <w:tab w:val="decimal" w:pos="590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7F868BC4" w14:textId="77777777" w:rsidR="00160129" w:rsidRDefault="00160129" w:rsidP="00160129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FAE7606" w14:textId="3965554F" w:rsidR="00160129" w:rsidRPr="00E46AF5" w:rsidRDefault="00160129" w:rsidP="00160129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160129" w:rsidRPr="000E302A" w14:paraId="0FDF9ACF" w14:textId="77777777" w:rsidTr="007A1775">
        <w:tc>
          <w:tcPr>
            <w:tcW w:w="3330" w:type="dxa"/>
          </w:tcPr>
          <w:p w14:paraId="28FBD332" w14:textId="77777777" w:rsidR="00160129" w:rsidRPr="00FC2686" w:rsidRDefault="00160129" w:rsidP="0016012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26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วันต้นปี - ปรับปรุงใหม่</w:t>
            </w:r>
          </w:p>
        </w:tc>
        <w:tc>
          <w:tcPr>
            <w:tcW w:w="943" w:type="dxa"/>
          </w:tcPr>
          <w:p w14:paraId="5FE1EE84" w14:textId="77777777" w:rsidR="00160129" w:rsidRPr="00F373F6" w:rsidRDefault="00160129" w:rsidP="001601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</w:tcBorders>
          </w:tcPr>
          <w:p w14:paraId="7988377C" w14:textId="150E9FC3" w:rsidR="00160129" w:rsidRPr="001343E4" w:rsidRDefault="00160129" w:rsidP="0016012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1343E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214.26</w:t>
            </w:r>
          </w:p>
        </w:tc>
        <w:tc>
          <w:tcPr>
            <w:tcW w:w="269" w:type="dxa"/>
            <w:gridSpan w:val="2"/>
          </w:tcPr>
          <w:p w14:paraId="79C581B6" w14:textId="77777777" w:rsidR="00160129" w:rsidRPr="00C2612E" w:rsidRDefault="00160129" w:rsidP="0016012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290E1216" w14:textId="01E16877" w:rsidR="00160129" w:rsidRPr="001343E4" w:rsidRDefault="00160129" w:rsidP="00160129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343E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3,572.69</w:t>
            </w:r>
          </w:p>
        </w:tc>
        <w:tc>
          <w:tcPr>
            <w:tcW w:w="269" w:type="dxa"/>
          </w:tcPr>
          <w:p w14:paraId="1BD8B049" w14:textId="77777777" w:rsidR="00160129" w:rsidRPr="00841107" w:rsidRDefault="00160129" w:rsidP="0016012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</w:tcBorders>
          </w:tcPr>
          <w:p w14:paraId="62EF8F46" w14:textId="17A7AD7E" w:rsidR="00160129" w:rsidRPr="00E46AF5" w:rsidRDefault="00160129" w:rsidP="0016012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46AF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102.20</w:t>
            </w:r>
          </w:p>
        </w:tc>
        <w:tc>
          <w:tcPr>
            <w:tcW w:w="269" w:type="dxa"/>
            <w:gridSpan w:val="2"/>
          </w:tcPr>
          <w:p w14:paraId="1B585775" w14:textId="77777777" w:rsidR="00160129" w:rsidRPr="00E46AF5" w:rsidRDefault="00160129" w:rsidP="00160129">
            <w:pPr>
              <w:tabs>
                <w:tab w:val="decimal" w:pos="590"/>
              </w:tabs>
              <w:ind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271FF3FB" w14:textId="7114CF77" w:rsidR="00160129" w:rsidRPr="00E46AF5" w:rsidRDefault="00160129" w:rsidP="0016012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46AF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89.20</w:t>
            </w:r>
          </w:p>
        </w:tc>
      </w:tr>
      <w:tr w:rsidR="00160129" w:rsidRPr="000E302A" w14:paraId="5C3C04B8" w14:textId="77777777" w:rsidTr="007A1775">
        <w:tc>
          <w:tcPr>
            <w:tcW w:w="3330" w:type="dxa"/>
          </w:tcPr>
          <w:p w14:paraId="1042BAA3" w14:textId="77777777" w:rsidR="00160129" w:rsidRPr="00FC2686" w:rsidRDefault="00160129" w:rsidP="0016012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268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43" w:type="dxa"/>
          </w:tcPr>
          <w:p w14:paraId="6AFEC4F9" w14:textId="77777777" w:rsidR="00160129" w:rsidRPr="00F373F6" w:rsidRDefault="00160129" w:rsidP="001601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74" w:type="dxa"/>
            <w:gridSpan w:val="3"/>
          </w:tcPr>
          <w:p w14:paraId="4AD7626B" w14:textId="724BB798" w:rsidR="00160129" w:rsidRPr="00836158" w:rsidRDefault="00160129" w:rsidP="0016012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4.67</w:t>
            </w:r>
          </w:p>
        </w:tc>
        <w:tc>
          <w:tcPr>
            <w:tcW w:w="269" w:type="dxa"/>
            <w:gridSpan w:val="2"/>
          </w:tcPr>
          <w:p w14:paraId="43E77451" w14:textId="77777777" w:rsidR="00160129" w:rsidRPr="00841107" w:rsidRDefault="00160129" w:rsidP="0016012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7" w:type="dxa"/>
          </w:tcPr>
          <w:p w14:paraId="21663247" w14:textId="2054BE8D" w:rsidR="00160129" w:rsidRPr="00836158" w:rsidRDefault="00160129" w:rsidP="00160129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0.40</w:t>
            </w:r>
          </w:p>
        </w:tc>
        <w:tc>
          <w:tcPr>
            <w:tcW w:w="269" w:type="dxa"/>
          </w:tcPr>
          <w:p w14:paraId="68A38204" w14:textId="77777777" w:rsidR="00160129" w:rsidRPr="00841107" w:rsidRDefault="00160129" w:rsidP="0016012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14:paraId="63BFC471" w14:textId="72047AF0" w:rsidR="00160129" w:rsidRPr="00E46AF5" w:rsidRDefault="00160129" w:rsidP="0016012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46AF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gridSpan w:val="2"/>
          </w:tcPr>
          <w:p w14:paraId="4EE01FF5" w14:textId="77777777" w:rsidR="00160129" w:rsidRPr="00E46AF5" w:rsidRDefault="00160129" w:rsidP="00160129">
            <w:pPr>
              <w:tabs>
                <w:tab w:val="decimal" w:pos="590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0736CBFB" w14:textId="797F51FD" w:rsidR="00160129" w:rsidRPr="00E46AF5" w:rsidRDefault="00160129" w:rsidP="0016012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46AF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160129" w:rsidRPr="000E302A" w14:paraId="7506BDBF" w14:textId="77777777" w:rsidTr="007A1775">
        <w:tc>
          <w:tcPr>
            <w:tcW w:w="3330" w:type="dxa"/>
          </w:tcPr>
          <w:p w14:paraId="36A6903E" w14:textId="38A22FEB" w:rsidR="00160129" w:rsidRPr="00841107" w:rsidRDefault="00160129" w:rsidP="0016012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1107">
              <w:rPr>
                <w:rFonts w:asciiTheme="majorBidi" w:hAnsiTheme="majorBidi" w:cstheme="majorBidi"/>
                <w:sz w:val="28"/>
                <w:szCs w:val="28"/>
                <w:cs/>
              </w:rPr>
              <w:t>โอนจาก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943" w:type="dxa"/>
          </w:tcPr>
          <w:p w14:paraId="2EF879FC" w14:textId="77777777" w:rsidR="00160129" w:rsidRPr="00F373F6" w:rsidRDefault="00160129" w:rsidP="001601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4" w:type="dxa"/>
            <w:gridSpan w:val="3"/>
          </w:tcPr>
          <w:p w14:paraId="0D6C7BC3" w14:textId="75E4AB81" w:rsidR="00160129" w:rsidRPr="00413A61" w:rsidRDefault="00160129" w:rsidP="0016012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13A6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gridSpan w:val="2"/>
          </w:tcPr>
          <w:p w14:paraId="15D498B2" w14:textId="77777777" w:rsidR="00160129" w:rsidRPr="00841107" w:rsidRDefault="00160129" w:rsidP="0016012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7" w:type="dxa"/>
          </w:tcPr>
          <w:p w14:paraId="17F2A8A0" w14:textId="1E9B0EC7" w:rsidR="00160129" w:rsidRPr="00160129" w:rsidRDefault="00160129" w:rsidP="00160129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3.22</w:t>
            </w:r>
          </w:p>
        </w:tc>
        <w:tc>
          <w:tcPr>
            <w:tcW w:w="269" w:type="dxa"/>
          </w:tcPr>
          <w:p w14:paraId="533BD24C" w14:textId="77777777" w:rsidR="00160129" w:rsidRPr="00841107" w:rsidRDefault="00160129" w:rsidP="0016012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14:paraId="38FF9516" w14:textId="6094665A" w:rsidR="00160129" w:rsidRPr="00E46AF5" w:rsidRDefault="00160129" w:rsidP="0016012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13A6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gridSpan w:val="2"/>
          </w:tcPr>
          <w:p w14:paraId="400740EA" w14:textId="77777777" w:rsidR="00160129" w:rsidRPr="00E46AF5" w:rsidRDefault="00160129" w:rsidP="00160129">
            <w:pPr>
              <w:tabs>
                <w:tab w:val="decimal" w:pos="590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71521544" w14:textId="38277984" w:rsidR="00160129" w:rsidRPr="00E46AF5" w:rsidRDefault="00160129" w:rsidP="0016012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13A6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160129" w:rsidRPr="000E302A" w14:paraId="14DEEF88" w14:textId="77777777" w:rsidTr="007A1775">
        <w:tc>
          <w:tcPr>
            <w:tcW w:w="3330" w:type="dxa"/>
          </w:tcPr>
          <w:p w14:paraId="7B462652" w14:textId="77777777" w:rsidR="00160129" w:rsidRPr="00841107" w:rsidRDefault="00160129" w:rsidP="0016012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41107">
              <w:rPr>
                <w:rFonts w:asciiTheme="majorBidi" w:hAnsiTheme="majorBidi" w:cstheme="majorBidi"/>
                <w:sz w:val="28"/>
                <w:szCs w:val="28"/>
                <w:cs/>
              </w:rPr>
              <w:t>โอนจากที่ดิน อาคารและอุปกรณ์</w:t>
            </w:r>
            <w:r w:rsidRPr="008411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43" w:type="dxa"/>
          </w:tcPr>
          <w:p w14:paraId="4D3901F6" w14:textId="62FAC6A1" w:rsidR="00160129" w:rsidRPr="00F373F6" w:rsidRDefault="00160129" w:rsidP="001601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F373F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1074" w:type="dxa"/>
            <w:gridSpan w:val="3"/>
          </w:tcPr>
          <w:p w14:paraId="1F0D230B" w14:textId="58653A85" w:rsidR="00160129" w:rsidRPr="00413A61" w:rsidRDefault="00160129" w:rsidP="0016012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13A61">
              <w:rPr>
                <w:rFonts w:ascii="Angsana New" w:hAnsi="Angsana New"/>
                <w:sz w:val="28"/>
                <w:szCs w:val="28"/>
                <w:lang w:val="en-US" w:bidi="th-TH"/>
              </w:rPr>
              <w:t>16.65</w:t>
            </w:r>
          </w:p>
        </w:tc>
        <w:tc>
          <w:tcPr>
            <w:tcW w:w="269" w:type="dxa"/>
            <w:gridSpan w:val="2"/>
          </w:tcPr>
          <w:p w14:paraId="56062D51" w14:textId="77777777" w:rsidR="00160129" w:rsidRPr="00841107" w:rsidRDefault="00160129" w:rsidP="0016012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7" w:type="dxa"/>
          </w:tcPr>
          <w:p w14:paraId="460571D7" w14:textId="549A7432" w:rsidR="00160129" w:rsidRPr="00160129" w:rsidRDefault="00160129" w:rsidP="00160129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46AF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59ED10C8" w14:textId="77777777" w:rsidR="00160129" w:rsidRPr="00841107" w:rsidRDefault="00160129" w:rsidP="0016012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14:paraId="76A9B407" w14:textId="6F2625EB" w:rsidR="00160129" w:rsidRPr="00E46AF5" w:rsidRDefault="00160129" w:rsidP="0016012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46AF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gridSpan w:val="2"/>
          </w:tcPr>
          <w:p w14:paraId="676C558B" w14:textId="77777777" w:rsidR="00160129" w:rsidRPr="00E46AF5" w:rsidRDefault="00160129" w:rsidP="00160129">
            <w:pPr>
              <w:tabs>
                <w:tab w:val="decimal" w:pos="590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421AB001" w14:textId="02C93719" w:rsidR="00160129" w:rsidRPr="00E46AF5" w:rsidRDefault="00160129" w:rsidP="0016012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46AF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160129" w:rsidRPr="000E302A" w14:paraId="74270B1B" w14:textId="77777777" w:rsidTr="007A1775">
        <w:tc>
          <w:tcPr>
            <w:tcW w:w="3330" w:type="dxa"/>
          </w:tcPr>
          <w:p w14:paraId="4797EDBA" w14:textId="77777777" w:rsidR="00160129" w:rsidRPr="00841107" w:rsidRDefault="00160129" w:rsidP="0016012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4110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43" w:type="dxa"/>
          </w:tcPr>
          <w:p w14:paraId="2A87D0B0" w14:textId="77777777" w:rsidR="00160129" w:rsidRPr="00841107" w:rsidRDefault="00160129" w:rsidP="001601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gridSpan w:val="3"/>
          </w:tcPr>
          <w:p w14:paraId="375DBACB" w14:textId="60884473" w:rsidR="00160129" w:rsidRPr="00CC2E9A" w:rsidRDefault="00160129" w:rsidP="0016012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E9A">
              <w:rPr>
                <w:rFonts w:ascii="Angsana New" w:hAnsi="Angsana New"/>
                <w:sz w:val="28"/>
                <w:szCs w:val="28"/>
                <w:lang w:val="en-US" w:bidi="th-TH"/>
              </w:rPr>
              <w:t>(2.95)</w:t>
            </w:r>
          </w:p>
        </w:tc>
        <w:tc>
          <w:tcPr>
            <w:tcW w:w="269" w:type="dxa"/>
            <w:gridSpan w:val="2"/>
          </w:tcPr>
          <w:p w14:paraId="21D3C2D5" w14:textId="77777777" w:rsidR="00160129" w:rsidRPr="00CC2E9A" w:rsidRDefault="00160129" w:rsidP="0016012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7" w:type="dxa"/>
          </w:tcPr>
          <w:p w14:paraId="53E62AFD" w14:textId="0C27A3ED" w:rsidR="00160129" w:rsidRPr="00CC2E9A" w:rsidRDefault="00160129" w:rsidP="00160129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E9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87</w:t>
            </w:r>
            <w:r w:rsidRPr="00CC2E9A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40</w:t>
            </w:r>
            <w:r w:rsidRPr="00CC2E9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400BFBEF" w14:textId="77777777" w:rsidR="00160129" w:rsidRPr="00CC2E9A" w:rsidRDefault="00160129" w:rsidP="0016012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14:paraId="26CCD95E" w14:textId="28C512D0" w:rsidR="00160129" w:rsidRPr="00CC2E9A" w:rsidRDefault="00160129" w:rsidP="0016012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E9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gridSpan w:val="2"/>
          </w:tcPr>
          <w:p w14:paraId="1BBBA0F3" w14:textId="77777777" w:rsidR="00160129" w:rsidRPr="00CC2E9A" w:rsidRDefault="00160129" w:rsidP="00160129">
            <w:pPr>
              <w:tabs>
                <w:tab w:val="decimal" w:pos="590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081A4DCB" w14:textId="24C79958" w:rsidR="00160129" w:rsidRPr="00CC2E9A" w:rsidRDefault="00160129" w:rsidP="0016012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E9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160129" w:rsidRPr="000E302A" w14:paraId="4998E63C" w14:textId="77777777" w:rsidTr="007A1775">
        <w:tc>
          <w:tcPr>
            <w:tcW w:w="4278" w:type="dxa"/>
            <w:gridSpan w:val="2"/>
          </w:tcPr>
          <w:p w14:paraId="18E20B03" w14:textId="6CFF7591" w:rsidR="00160129" w:rsidRPr="00841107" w:rsidRDefault="00160129" w:rsidP="00160129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8411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กำไรจากการปรับปรุงมูลค่ายุติธรรม </w:t>
            </w:r>
            <w:r w:rsidR="009D12C0">
              <w:rPr>
                <w:rFonts w:asciiTheme="majorBidi" w:hAnsiTheme="majorBidi" w:cstheme="majorBidi"/>
                <w:sz w:val="28"/>
                <w:szCs w:val="28"/>
              </w:rPr>
              <w:t>TAS 40</w:t>
            </w:r>
            <w:r w:rsidR="00D027B2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D027B2" w:rsidRPr="00D027B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3(</w:t>
            </w:r>
            <w:r w:rsidR="00D027B2" w:rsidRPr="00D027B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ก</w:t>
            </w:r>
            <w:r w:rsidR="00D027B2" w:rsidRPr="00D027B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074" w:type="dxa"/>
            <w:gridSpan w:val="3"/>
          </w:tcPr>
          <w:p w14:paraId="32CD43D6" w14:textId="61561787" w:rsidR="00160129" w:rsidRPr="00836158" w:rsidRDefault="00160129" w:rsidP="0016012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43.44</w:t>
            </w:r>
          </w:p>
        </w:tc>
        <w:tc>
          <w:tcPr>
            <w:tcW w:w="269" w:type="dxa"/>
            <w:gridSpan w:val="2"/>
          </w:tcPr>
          <w:p w14:paraId="07B0491B" w14:textId="77777777" w:rsidR="00160129" w:rsidRPr="00841107" w:rsidRDefault="00160129" w:rsidP="0016012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7" w:type="dxa"/>
          </w:tcPr>
          <w:p w14:paraId="10F1348D" w14:textId="0640F671" w:rsidR="00160129" w:rsidRPr="00AD669E" w:rsidRDefault="00160129" w:rsidP="00160129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35</w:t>
            </w:r>
            <w:r w:rsidRPr="00AD669E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269" w:type="dxa"/>
          </w:tcPr>
          <w:p w14:paraId="1079D15A" w14:textId="77777777" w:rsidR="00160129" w:rsidRPr="00841107" w:rsidRDefault="00160129" w:rsidP="0016012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14:paraId="2C613227" w14:textId="2151BC26" w:rsidR="00160129" w:rsidRPr="00E46AF5" w:rsidRDefault="00160129" w:rsidP="0016012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46AF5">
              <w:rPr>
                <w:rFonts w:ascii="Angsana New" w:hAnsi="Angsana New"/>
                <w:sz w:val="28"/>
                <w:szCs w:val="28"/>
                <w:lang w:val="en-US" w:bidi="th-TH"/>
              </w:rPr>
              <w:t>31.53</w:t>
            </w:r>
          </w:p>
        </w:tc>
        <w:tc>
          <w:tcPr>
            <w:tcW w:w="269" w:type="dxa"/>
            <w:gridSpan w:val="2"/>
          </w:tcPr>
          <w:p w14:paraId="27CDCE72" w14:textId="77777777" w:rsidR="00160129" w:rsidRPr="00E46AF5" w:rsidRDefault="00160129" w:rsidP="00160129">
            <w:pPr>
              <w:tabs>
                <w:tab w:val="decimal" w:pos="590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1D75C1CF" w14:textId="24747268" w:rsidR="00160129" w:rsidRPr="00E46AF5" w:rsidRDefault="00160129" w:rsidP="0016012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46AF5">
              <w:rPr>
                <w:rFonts w:ascii="Angsana New" w:hAnsi="Angsana New"/>
                <w:sz w:val="28"/>
                <w:szCs w:val="28"/>
                <w:lang w:val="en-US" w:bidi="th-TH"/>
              </w:rPr>
              <w:t>13.00</w:t>
            </w:r>
          </w:p>
        </w:tc>
      </w:tr>
      <w:tr w:rsidR="00160129" w:rsidRPr="000E302A" w14:paraId="4F723306" w14:textId="77777777" w:rsidTr="007A1775">
        <w:tc>
          <w:tcPr>
            <w:tcW w:w="4278" w:type="dxa"/>
            <w:gridSpan w:val="2"/>
          </w:tcPr>
          <w:p w14:paraId="7B46BC4D" w14:textId="77777777" w:rsidR="00160129" w:rsidRPr="00841107" w:rsidRDefault="00160129" w:rsidP="001601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411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ณ วันสิ้นปี</w:t>
            </w:r>
            <w:r w:rsidRPr="00841107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07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3B2DC64" w14:textId="1006A219" w:rsidR="00160129" w:rsidRPr="009651BB" w:rsidRDefault="00160129" w:rsidP="0016012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651B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276.07</w:t>
            </w:r>
          </w:p>
        </w:tc>
        <w:tc>
          <w:tcPr>
            <w:tcW w:w="269" w:type="dxa"/>
            <w:gridSpan w:val="2"/>
          </w:tcPr>
          <w:p w14:paraId="5FBDE36F" w14:textId="77777777" w:rsidR="00160129" w:rsidRPr="009651BB" w:rsidRDefault="00160129" w:rsidP="0016012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12CB03E0" w14:textId="09E1B207" w:rsidR="00160129" w:rsidRPr="00AD669E" w:rsidRDefault="00160129" w:rsidP="00160129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66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3,5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24</w:t>
            </w:r>
            <w:r w:rsidRPr="00AD66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.26</w:t>
            </w:r>
          </w:p>
        </w:tc>
        <w:tc>
          <w:tcPr>
            <w:tcW w:w="269" w:type="dxa"/>
          </w:tcPr>
          <w:p w14:paraId="11606718" w14:textId="77777777" w:rsidR="00160129" w:rsidRPr="00841107" w:rsidRDefault="00160129" w:rsidP="0016012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5FB878" w14:textId="074A0E59" w:rsidR="00160129" w:rsidRPr="00E46AF5" w:rsidRDefault="00160129" w:rsidP="0016012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46AF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133.73</w:t>
            </w:r>
          </w:p>
        </w:tc>
        <w:tc>
          <w:tcPr>
            <w:tcW w:w="269" w:type="dxa"/>
            <w:gridSpan w:val="2"/>
          </w:tcPr>
          <w:p w14:paraId="0534A8A4" w14:textId="77777777" w:rsidR="00160129" w:rsidRPr="00E46AF5" w:rsidRDefault="00160129" w:rsidP="00160129">
            <w:pPr>
              <w:tabs>
                <w:tab w:val="decimal" w:pos="590"/>
              </w:tabs>
              <w:ind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50365546" w14:textId="55FB746A" w:rsidR="00160129" w:rsidRPr="00E46AF5" w:rsidRDefault="00160129" w:rsidP="0016012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46AF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102.20</w:t>
            </w:r>
          </w:p>
        </w:tc>
      </w:tr>
      <w:tr w:rsidR="00160129" w:rsidRPr="008860F2" w14:paraId="14EB3AC2" w14:textId="77777777" w:rsidTr="007A1775">
        <w:trPr>
          <w:trHeight w:val="20"/>
        </w:trPr>
        <w:tc>
          <w:tcPr>
            <w:tcW w:w="4302" w:type="dxa"/>
            <w:gridSpan w:val="3"/>
          </w:tcPr>
          <w:p w14:paraId="088426D8" w14:textId="77777777" w:rsidR="00160129" w:rsidRPr="008860F2" w:rsidRDefault="00160129" w:rsidP="00160129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96" w:type="dxa"/>
            <w:gridSpan w:val="5"/>
          </w:tcPr>
          <w:p w14:paraId="50D2EB8F" w14:textId="77777777" w:rsidR="00160129" w:rsidRPr="008860F2" w:rsidRDefault="00160129" w:rsidP="00160129">
            <w:pPr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46A3A48A" w14:textId="77777777" w:rsidR="00160129" w:rsidRPr="008860F2" w:rsidRDefault="00160129" w:rsidP="00160129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1" w:type="dxa"/>
            <w:gridSpan w:val="5"/>
          </w:tcPr>
          <w:p w14:paraId="0EEC28F0" w14:textId="77777777" w:rsidR="00160129" w:rsidRPr="008860F2" w:rsidRDefault="00160129" w:rsidP="00160129">
            <w:pPr>
              <w:ind w:lef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</w:tr>
      <w:tr w:rsidR="00160129" w:rsidRPr="008860F2" w14:paraId="2780587A" w14:textId="77777777" w:rsidTr="007A1775">
        <w:trPr>
          <w:trHeight w:val="20"/>
        </w:trPr>
        <w:tc>
          <w:tcPr>
            <w:tcW w:w="4302" w:type="dxa"/>
            <w:gridSpan w:val="3"/>
          </w:tcPr>
          <w:p w14:paraId="26BB92E1" w14:textId="2BA8AB65" w:rsidR="00160129" w:rsidRPr="008860F2" w:rsidRDefault="00160129" w:rsidP="00160129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96" w:type="dxa"/>
            <w:gridSpan w:val="5"/>
          </w:tcPr>
          <w:p w14:paraId="04FE8AF2" w14:textId="77777777" w:rsidR="00160129" w:rsidRPr="008860F2" w:rsidRDefault="00160129" w:rsidP="00160129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34252B26" w14:textId="77777777" w:rsidR="00160129" w:rsidRPr="008860F2" w:rsidRDefault="00160129" w:rsidP="00160129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1" w:type="dxa"/>
            <w:gridSpan w:val="5"/>
          </w:tcPr>
          <w:p w14:paraId="10F5245A" w14:textId="77777777" w:rsidR="00160129" w:rsidRPr="008860F2" w:rsidRDefault="00160129" w:rsidP="00160129">
            <w:pPr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0129" w:rsidRPr="008860F2" w14:paraId="46B30976" w14:textId="77777777" w:rsidTr="007A1775">
        <w:trPr>
          <w:trHeight w:val="20"/>
        </w:trPr>
        <w:tc>
          <w:tcPr>
            <w:tcW w:w="4302" w:type="dxa"/>
            <w:gridSpan w:val="3"/>
          </w:tcPr>
          <w:p w14:paraId="01CF1A9D" w14:textId="77777777" w:rsidR="00160129" w:rsidRPr="008860F2" w:rsidRDefault="00160129" w:rsidP="00160129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13CA7CB" w14:textId="77777777" w:rsidR="00160129" w:rsidRPr="00FE55B1" w:rsidRDefault="00160129" w:rsidP="00160129">
            <w:pPr>
              <w:ind w:left="-115" w:right="-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5B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69" w:type="dxa"/>
            <w:gridSpan w:val="2"/>
          </w:tcPr>
          <w:p w14:paraId="0EFDD76A" w14:textId="77777777" w:rsidR="00160129" w:rsidRPr="00FE55B1" w:rsidRDefault="00160129" w:rsidP="0016012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  <w:gridSpan w:val="2"/>
            <w:vAlign w:val="center"/>
          </w:tcPr>
          <w:p w14:paraId="3B3DBE9E" w14:textId="77777777" w:rsidR="00160129" w:rsidRPr="00FE55B1" w:rsidRDefault="00160129" w:rsidP="00160129">
            <w:pPr>
              <w:ind w:left="-126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5B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69" w:type="dxa"/>
          </w:tcPr>
          <w:p w14:paraId="4AC67431" w14:textId="77777777" w:rsidR="00160129" w:rsidRPr="00FE55B1" w:rsidRDefault="00160129" w:rsidP="0016012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center"/>
          </w:tcPr>
          <w:p w14:paraId="3A646214" w14:textId="77777777" w:rsidR="00160129" w:rsidRPr="00FE55B1" w:rsidRDefault="00160129" w:rsidP="00160129">
            <w:pPr>
              <w:ind w:left="-96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5B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69" w:type="dxa"/>
            <w:gridSpan w:val="2"/>
          </w:tcPr>
          <w:p w14:paraId="381370C8" w14:textId="77777777" w:rsidR="00160129" w:rsidRPr="00FE55B1" w:rsidRDefault="00160129" w:rsidP="0016012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gridSpan w:val="2"/>
            <w:vAlign w:val="center"/>
          </w:tcPr>
          <w:p w14:paraId="5CDA887D" w14:textId="77777777" w:rsidR="00160129" w:rsidRPr="00FE55B1" w:rsidRDefault="00160129" w:rsidP="00160129">
            <w:pPr>
              <w:ind w:left="-94" w:right="-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5B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810BC" w:rsidRPr="008860F2" w14:paraId="4F079171" w14:textId="77777777" w:rsidTr="007A1775">
        <w:trPr>
          <w:trHeight w:val="20"/>
        </w:trPr>
        <w:tc>
          <w:tcPr>
            <w:tcW w:w="4302" w:type="dxa"/>
            <w:gridSpan w:val="3"/>
          </w:tcPr>
          <w:p w14:paraId="43582A84" w14:textId="77777777" w:rsidR="008810BC" w:rsidRPr="008860F2" w:rsidRDefault="008810BC" w:rsidP="00160129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0" w:type="dxa"/>
            <w:vAlign w:val="center"/>
          </w:tcPr>
          <w:p w14:paraId="2863E179" w14:textId="77777777" w:rsidR="008810BC" w:rsidRPr="00FE55B1" w:rsidRDefault="008810BC" w:rsidP="00160129">
            <w:pPr>
              <w:ind w:left="-115" w:right="-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6" w:type="dxa"/>
            <w:gridSpan w:val="4"/>
          </w:tcPr>
          <w:p w14:paraId="5C5D73A6" w14:textId="2332D95F" w:rsidR="008810BC" w:rsidRPr="00FE55B1" w:rsidRDefault="0020457D" w:rsidP="0020457D">
            <w:pPr>
              <w:ind w:left="-48" w:right="-104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69" w:type="dxa"/>
          </w:tcPr>
          <w:p w14:paraId="082A9048" w14:textId="77777777" w:rsidR="008810BC" w:rsidRPr="00FE55B1" w:rsidRDefault="008810BC" w:rsidP="0016012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center"/>
          </w:tcPr>
          <w:p w14:paraId="63EDDFFD" w14:textId="77777777" w:rsidR="008810BC" w:rsidRPr="00FE55B1" w:rsidRDefault="008810BC" w:rsidP="00160129">
            <w:pPr>
              <w:ind w:left="-96" w:right="-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3" w:type="dxa"/>
            <w:gridSpan w:val="4"/>
          </w:tcPr>
          <w:p w14:paraId="7B9CF247" w14:textId="367B5D9C" w:rsidR="008810BC" w:rsidRPr="00FE55B1" w:rsidRDefault="0020457D" w:rsidP="00160129">
            <w:pPr>
              <w:ind w:left="-94" w:right="-8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160129" w:rsidRPr="008860F2" w14:paraId="62DD3EE6" w14:textId="77777777" w:rsidTr="007A1775">
        <w:trPr>
          <w:trHeight w:val="20"/>
        </w:trPr>
        <w:tc>
          <w:tcPr>
            <w:tcW w:w="4302" w:type="dxa"/>
            <w:gridSpan w:val="3"/>
          </w:tcPr>
          <w:p w14:paraId="5D7EDCD7" w14:textId="77777777" w:rsidR="00160129" w:rsidRPr="008860F2" w:rsidRDefault="00160129" w:rsidP="00160129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196" w:type="dxa"/>
            <w:gridSpan w:val="11"/>
          </w:tcPr>
          <w:p w14:paraId="66EB104D" w14:textId="77777777" w:rsidR="00160129" w:rsidRPr="008860F2" w:rsidRDefault="00160129" w:rsidP="0016012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60129" w:rsidRPr="008860F2" w14:paraId="72872EF7" w14:textId="77777777" w:rsidTr="007A1775">
        <w:trPr>
          <w:trHeight w:val="20"/>
        </w:trPr>
        <w:tc>
          <w:tcPr>
            <w:tcW w:w="4302" w:type="dxa"/>
            <w:gridSpan w:val="3"/>
          </w:tcPr>
          <w:p w14:paraId="5CC2F118" w14:textId="76FE12BE" w:rsidR="00160129" w:rsidRPr="008860F2" w:rsidRDefault="00160129" w:rsidP="00160129">
            <w:pPr>
              <w:ind w:left="164" w:hanging="164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1000" w:type="dxa"/>
          </w:tcPr>
          <w:p w14:paraId="3DA80301" w14:textId="77777777" w:rsidR="00160129" w:rsidRPr="008860F2" w:rsidRDefault="00160129" w:rsidP="001601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71881CAB" w14:textId="77777777" w:rsidR="00160129" w:rsidRPr="008860F2" w:rsidRDefault="00160129" w:rsidP="0016012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7" w:type="dxa"/>
            <w:gridSpan w:val="2"/>
          </w:tcPr>
          <w:p w14:paraId="0DC0CE20" w14:textId="77777777" w:rsidR="00160129" w:rsidRPr="008860F2" w:rsidRDefault="00160129" w:rsidP="001601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8B05ACC" w14:textId="77777777" w:rsidR="00160129" w:rsidRPr="008860F2" w:rsidRDefault="00160129" w:rsidP="0016012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8" w:type="dxa"/>
          </w:tcPr>
          <w:p w14:paraId="60980E49" w14:textId="77777777" w:rsidR="00160129" w:rsidRPr="00B47281" w:rsidRDefault="00160129" w:rsidP="0016012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  <w:gridSpan w:val="2"/>
          </w:tcPr>
          <w:p w14:paraId="4468FFFA" w14:textId="77777777" w:rsidR="00160129" w:rsidRPr="008860F2" w:rsidRDefault="00160129" w:rsidP="0016012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4" w:type="dxa"/>
            <w:gridSpan w:val="2"/>
          </w:tcPr>
          <w:p w14:paraId="0B310486" w14:textId="77777777" w:rsidR="00160129" w:rsidRPr="008860F2" w:rsidRDefault="00160129" w:rsidP="001601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0129" w:rsidRPr="008860F2" w14:paraId="038DA771" w14:textId="77777777" w:rsidTr="007A1775">
        <w:trPr>
          <w:trHeight w:val="20"/>
        </w:trPr>
        <w:tc>
          <w:tcPr>
            <w:tcW w:w="4302" w:type="dxa"/>
            <w:gridSpan w:val="3"/>
          </w:tcPr>
          <w:p w14:paraId="4721B2F7" w14:textId="77777777" w:rsidR="00160129" w:rsidRPr="008860F2" w:rsidRDefault="00160129" w:rsidP="0016012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00" w:type="dxa"/>
          </w:tcPr>
          <w:p w14:paraId="72DB83AC" w14:textId="7C6BCAEF" w:rsidR="00160129" w:rsidRPr="007624CD" w:rsidRDefault="00160129" w:rsidP="00160129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1.31</w:t>
            </w:r>
          </w:p>
        </w:tc>
        <w:tc>
          <w:tcPr>
            <w:tcW w:w="269" w:type="dxa"/>
            <w:gridSpan w:val="2"/>
          </w:tcPr>
          <w:p w14:paraId="6A57446F" w14:textId="77777777" w:rsidR="00160129" w:rsidRPr="008860F2" w:rsidRDefault="00160129" w:rsidP="0016012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7" w:type="dxa"/>
            <w:gridSpan w:val="2"/>
          </w:tcPr>
          <w:p w14:paraId="30E94658" w14:textId="77777777" w:rsidR="00160129" w:rsidRPr="007624CD" w:rsidRDefault="00160129" w:rsidP="00160129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624CD">
              <w:rPr>
                <w:rFonts w:ascii="Angsana New" w:hAnsi="Angsana New"/>
                <w:sz w:val="28"/>
                <w:szCs w:val="28"/>
                <w:lang w:val="en-US" w:bidi="th-TH"/>
              </w:rPr>
              <w:t>120.08</w:t>
            </w:r>
          </w:p>
        </w:tc>
        <w:tc>
          <w:tcPr>
            <w:tcW w:w="269" w:type="dxa"/>
          </w:tcPr>
          <w:p w14:paraId="003C66A7" w14:textId="77777777" w:rsidR="00160129" w:rsidRPr="008860F2" w:rsidRDefault="00160129" w:rsidP="0016012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8" w:type="dxa"/>
          </w:tcPr>
          <w:p w14:paraId="283ACF7D" w14:textId="5FF7D5AC" w:rsidR="00160129" w:rsidRPr="007624CD" w:rsidRDefault="00160129" w:rsidP="0016012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0.3</w:t>
            </w:r>
            <w:r w:rsidR="002317F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9" w:type="dxa"/>
            <w:gridSpan w:val="2"/>
          </w:tcPr>
          <w:p w14:paraId="7336B870" w14:textId="77777777" w:rsidR="00160129" w:rsidRPr="007624CD" w:rsidRDefault="00160129" w:rsidP="00160129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gridSpan w:val="2"/>
          </w:tcPr>
          <w:p w14:paraId="154E9A99" w14:textId="77777777" w:rsidR="00160129" w:rsidRPr="007624CD" w:rsidRDefault="00160129" w:rsidP="0016012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0.24</w:t>
            </w:r>
          </w:p>
        </w:tc>
      </w:tr>
      <w:tr w:rsidR="00160129" w:rsidRPr="008860F2" w14:paraId="02130C78" w14:textId="77777777" w:rsidTr="007A1775">
        <w:trPr>
          <w:trHeight w:val="20"/>
        </w:trPr>
        <w:tc>
          <w:tcPr>
            <w:tcW w:w="4302" w:type="dxa"/>
            <w:gridSpan w:val="3"/>
          </w:tcPr>
          <w:p w14:paraId="6C5D54F1" w14:textId="77777777" w:rsidR="00160129" w:rsidRPr="008860F2" w:rsidRDefault="00160129" w:rsidP="0016012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ค่าซ่อมแซมและค่าบำรุงรักษา</w:t>
            </w:r>
          </w:p>
        </w:tc>
        <w:tc>
          <w:tcPr>
            <w:tcW w:w="1000" w:type="dxa"/>
          </w:tcPr>
          <w:p w14:paraId="539098E9" w14:textId="77777777" w:rsidR="00160129" w:rsidRPr="007624CD" w:rsidRDefault="00160129" w:rsidP="00160129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  <w:gridSpan w:val="2"/>
          </w:tcPr>
          <w:p w14:paraId="6D470A1E" w14:textId="77777777" w:rsidR="00160129" w:rsidRPr="008860F2" w:rsidRDefault="00160129" w:rsidP="0016012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7" w:type="dxa"/>
            <w:gridSpan w:val="2"/>
          </w:tcPr>
          <w:p w14:paraId="595C1B2E" w14:textId="77777777" w:rsidR="00160129" w:rsidRPr="007624CD" w:rsidRDefault="00160129" w:rsidP="00160129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3D8B9E56" w14:textId="77777777" w:rsidR="00160129" w:rsidRPr="008860F2" w:rsidRDefault="00160129" w:rsidP="0016012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8" w:type="dxa"/>
          </w:tcPr>
          <w:p w14:paraId="30460EED" w14:textId="77777777" w:rsidR="00160129" w:rsidRPr="007624CD" w:rsidRDefault="00160129" w:rsidP="0016012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  <w:gridSpan w:val="2"/>
          </w:tcPr>
          <w:p w14:paraId="0AB77118" w14:textId="77777777" w:rsidR="00160129" w:rsidRPr="007624CD" w:rsidRDefault="00160129" w:rsidP="00160129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gridSpan w:val="2"/>
          </w:tcPr>
          <w:p w14:paraId="3A7A54C6" w14:textId="77777777" w:rsidR="00160129" w:rsidRPr="007624CD" w:rsidRDefault="00160129" w:rsidP="00160129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60129" w:rsidRPr="008860F2" w14:paraId="3CC1B989" w14:textId="77777777" w:rsidTr="007A1775">
        <w:trPr>
          <w:trHeight w:val="20"/>
        </w:trPr>
        <w:tc>
          <w:tcPr>
            <w:tcW w:w="4302" w:type="dxa"/>
            <w:gridSpan w:val="3"/>
          </w:tcPr>
          <w:p w14:paraId="2FD21795" w14:textId="77777777" w:rsidR="00160129" w:rsidRPr="008860F2" w:rsidRDefault="00160129" w:rsidP="00160129">
            <w:pPr>
              <w:pStyle w:val="ListParagraph"/>
              <w:numPr>
                <w:ilvl w:val="0"/>
                <w:numId w:val="1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1000" w:type="dxa"/>
          </w:tcPr>
          <w:p w14:paraId="29DF8D9E" w14:textId="6126E722" w:rsidR="00160129" w:rsidRPr="007624CD" w:rsidRDefault="00160129" w:rsidP="00160129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0.23</w:t>
            </w:r>
          </w:p>
        </w:tc>
        <w:tc>
          <w:tcPr>
            <w:tcW w:w="269" w:type="dxa"/>
            <w:gridSpan w:val="2"/>
          </w:tcPr>
          <w:p w14:paraId="0048B2C1" w14:textId="77777777" w:rsidR="00160129" w:rsidRPr="008860F2" w:rsidRDefault="00160129" w:rsidP="0016012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7" w:type="dxa"/>
            <w:gridSpan w:val="2"/>
          </w:tcPr>
          <w:p w14:paraId="7FFE4D1B" w14:textId="0AA18287" w:rsidR="00160129" w:rsidRPr="007624CD" w:rsidRDefault="00160129" w:rsidP="00160129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0.43</w:t>
            </w:r>
          </w:p>
        </w:tc>
        <w:tc>
          <w:tcPr>
            <w:tcW w:w="269" w:type="dxa"/>
          </w:tcPr>
          <w:p w14:paraId="59E11173" w14:textId="77777777" w:rsidR="00160129" w:rsidRPr="008860F2" w:rsidRDefault="00160129" w:rsidP="0016012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8" w:type="dxa"/>
          </w:tcPr>
          <w:p w14:paraId="2A674EC2" w14:textId="52FFAC40" w:rsidR="00160129" w:rsidRPr="007624CD" w:rsidRDefault="00160129" w:rsidP="0016012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-</w:t>
            </w:r>
          </w:p>
        </w:tc>
        <w:tc>
          <w:tcPr>
            <w:tcW w:w="269" w:type="dxa"/>
            <w:gridSpan w:val="2"/>
          </w:tcPr>
          <w:p w14:paraId="5845241E" w14:textId="77777777" w:rsidR="00160129" w:rsidRPr="007624CD" w:rsidRDefault="00160129" w:rsidP="00160129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gridSpan w:val="2"/>
          </w:tcPr>
          <w:p w14:paraId="6F878337" w14:textId="36684932" w:rsidR="00160129" w:rsidRPr="007624CD" w:rsidRDefault="00E679F1" w:rsidP="00160129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0.01</w:t>
            </w:r>
          </w:p>
        </w:tc>
      </w:tr>
      <w:tr w:rsidR="00160129" w:rsidRPr="008860F2" w14:paraId="76F273C9" w14:textId="77777777" w:rsidTr="007A1775">
        <w:trPr>
          <w:trHeight w:val="20"/>
        </w:trPr>
        <w:tc>
          <w:tcPr>
            <w:tcW w:w="4302" w:type="dxa"/>
            <w:gridSpan w:val="3"/>
          </w:tcPr>
          <w:p w14:paraId="6EF78D9D" w14:textId="77777777" w:rsidR="00160129" w:rsidRPr="008860F2" w:rsidRDefault="00160129" w:rsidP="00160129">
            <w:pPr>
              <w:pStyle w:val="ListParagraph"/>
              <w:numPr>
                <w:ilvl w:val="0"/>
                <w:numId w:val="1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อสังหาริมทรัพย์เพื่อการลงทุนที่ไม่มีรายได้ค่าเช่า</w:t>
            </w:r>
          </w:p>
        </w:tc>
        <w:tc>
          <w:tcPr>
            <w:tcW w:w="1000" w:type="dxa"/>
          </w:tcPr>
          <w:p w14:paraId="2A00BFDD" w14:textId="1AC3AC4A" w:rsidR="00160129" w:rsidRPr="007624CD" w:rsidRDefault="00160129" w:rsidP="00160129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0.09</w:t>
            </w:r>
          </w:p>
        </w:tc>
        <w:tc>
          <w:tcPr>
            <w:tcW w:w="269" w:type="dxa"/>
            <w:gridSpan w:val="2"/>
          </w:tcPr>
          <w:p w14:paraId="79CD56A0" w14:textId="77777777" w:rsidR="00160129" w:rsidRPr="008860F2" w:rsidRDefault="00160129" w:rsidP="0016012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7" w:type="dxa"/>
            <w:gridSpan w:val="2"/>
          </w:tcPr>
          <w:p w14:paraId="5581340E" w14:textId="5655156C" w:rsidR="00160129" w:rsidRPr="007624CD" w:rsidRDefault="00160129" w:rsidP="00160129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0.48</w:t>
            </w:r>
          </w:p>
        </w:tc>
        <w:tc>
          <w:tcPr>
            <w:tcW w:w="269" w:type="dxa"/>
          </w:tcPr>
          <w:p w14:paraId="58B6E7B5" w14:textId="77777777" w:rsidR="00160129" w:rsidRPr="008860F2" w:rsidRDefault="00160129" w:rsidP="0016012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8" w:type="dxa"/>
          </w:tcPr>
          <w:p w14:paraId="7BE3F6CC" w14:textId="04090E64" w:rsidR="00160129" w:rsidRPr="007624CD" w:rsidRDefault="00160129" w:rsidP="0016012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gridSpan w:val="2"/>
          </w:tcPr>
          <w:p w14:paraId="737FED76" w14:textId="77777777" w:rsidR="00160129" w:rsidRPr="008860F2" w:rsidRDefault="00160129" w:rsidP="0016012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4" w:type="dxa"/>
            <w:gridSpan w:val="2"/>
          </w:tcPr>
          <w:p w14:paraId="0DC5C3BA" w14:textId="77777777" w:rsidR="00160129" w:rsidRPr="007624CD" w:rsidRDefault="00160129" w:rsidP="00160129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160129" w:rsidRPr="008860F2" w14:paraId="2A95126A" w14:textId="77777777" w:rsidTr="007A1775">
        <w:trPr>
          <w:trHeight w:val="20"/>
        </w:trPr>
        <w:tc>
          <w:tcPr>
            <w:tcW w:w="4302" w:type="dxa"/>
            <w:gridSpan w:val="3"/>
          </w:tcPr>
          <w:p w14:paraId="4E50CF38" w14:textId="2B0576D1" w:rsidR="00160129" w:rsidRPr="00841107" w:rsidRDefault="00160129" w:rsidP="00160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A3B81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กำไรจากการวัดมูลค่ายุติธรรม</w:t>
            </w:r>
          </w:p>
        </w:tc>
        <w:tc>
          <w:tcPr>
            <w:tcW w:w="1000" w:type="dxa"/>
          </w:tcPr>
          <w:p w14:paraId="0D2A7216" w14:textId="40AEE415" w:rsidR="00160129" w:rsidRPr="007624CD" w:rsidRDefault="00160129" w:rsidP="00160129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43.44</w:t>
            </w:r>
          </w:p>
        </w:tc>
        <w:tc>
          <w:tcPr>
            <w:tcW w:w="269" w:type="dxa"/>
            <w:gridSpan w:val="2"/>
          </w:tcPr>
          <w:p w14:paraId="30676832" w14:textId="77777777" w:rsidR="00160129" w:rsidRPr="008860F2" w:rsidRDefault="00160129" w:rsidP="0016012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7" w:type="dxa"/>
            <w:gridSpan w:val="2"/>
          </w:tcPr>
          <w:p w14:paraId="0A151478" w14:textId="235F78BD" w:rsidR="00160129" w:rsidRDefault="00160129" w:rsidP="00160129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35.35</w:t>
            </w:r>
          </w:p>
        </w:tc>
        <w:tc>
          <w:tcPr>
            <w:tcW w:w="269" w:type="dxa"/>
          </w:tcPr>
          <w:p w14:paraId="65BEEBF3" w14:textId="77777777" w:rsidR="00160129" w:rsidRPr="008860F2" w:rsidRDefault="00160129" w:rsidP="0016012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8" w:type="dxa"/>
          </w:tcPr>
          <w:p w14:paraId="686EB77F" w14:textId="0BFC286B" w:rsidR="00160129" w:rsidRPr="007624CD" w:rsidRDefault="00160129" w:rsidP="0016012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31.53</w:t>
            </w:r>
          </w:p>
        </w:tc>
        <w:tc>
          <w:tcPr>
            <w:tcW w:w="269" w:type="dxa"/>
            <w:gridSpan w:val="2"/>
          </w:tcPr>
          <w:p w14:paraId="7A826464" w14:textId="77777777" w:rsidR="00160129" w:rsidRPr="008A2302" w:rsidRDefault="00160129" w:rsidP="00160129">
            <w:pPr>
              <w:tabs>
                <w:tab w:val="decimal" w:pos="5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gridSpan w:val="2"/>
          </w:tcPr>
          <w:p w14:paraId="775247B0" w14:textId="4E23A1D0" w:rsidR="00160129" w:rsidRDefault="00160129" w:rsidP="0016012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13.00</w:t>
            </w:r>
          </w:p>
        </w:tc>
      </w:tr>
    </w:tbl>
    <w:p w14:paraId="5E3B5F15" w14:textId="1C23A074" w:rsidR="00FF6BDE" w:rsidRDefault="00FF6BDE" w:rsidP="004B5D5B">
      <w:pPr>
        <w:spacing w:line="240" w:lineRule="auto"/>
        <w:ind w:left="540"/>
        <w:rPr>
          <w:rFonts w:asciiTheme="majorBidi" w:hAnsiTheme="majorBidi" w:cstheme="majorBidi"/>
          <w:i/>
          <w:iCs/>
          <w:color w:val="0000FF"/>
          <w:sz w:val="28"/>
          <w:szCs w:val="28"/>
          <w:highlight w:val="lightGray"/>
        </w:rPr>
      </w:pPr>
    </w:p>
    <w:p w14:paraId="456567F5" w14:textId="75DDB24F" w:rsidR="005C78AB" w:rsidRDefault="00B9189A" w:rsidP="001701C9">
      <w:pPr>
        <w:ind w:left="54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อสังหาริมทรัพย์เพื่อการลงทุนประกอบด้วย อาคารสำนักงานที่ให้เช่าแก่บุคคลภายนอกและกิจการที่เกี่ยวข้องกัน อาคารสำนักงานระหว่างก่อสร้าง และที่ดินที่ไม่มีการพัฒนา สัญญาเช่าแต่ละสัญญานี้ไม่สามารถยกเลิกได้เป็นระยะเวลา </w:t>
      </w:r>
      <w:r>
        <w:rPr>
          <w:rFonts w:asciiTheme="majorBidi" w:hAnsiTheme="majorBidi" w:cstheme="majorBidi"/>
          <w:sz w:val="28"/>
          <w:szCs w:val="28"/>
        </w:rPr>
        <w:t xml:space="preserve">1 - 21 </w:t>
      </w:r>
      <w:r>
        <w:rPr>
          <w:rFonts w:asciiTheme="majorBidi" w:hAnsiTheme="majorBidi" w:cstheme="majorBidi" w:hint="cs"/>
          <w:sz w:val="28"/>
          <w:szCs w:val="28"/>
          <w:cs/>
        </w:rPr>
        <w:t>ปี การต่ออายุสัญญาจะเป็นไปตามการต่อรองกับผู้เช่า</w:t>
      </w:r>
      <w:r w:rsidR="00CE28A5">
        <w:rPr>
          <w:rFonts w:asciiTheme="majorBidi" w:hAnsiTheme="majorBidi" w:cstheme="majorBidi" w:hint="cs"/>
          <w:sz w:val="28"/>
          <w:szCs w:val="28"/>
          <w:cs/>
        </w:rPr>
        <w:t xml:space="preserve"> ทั้งนี้ไม่มีค่าเช่าที่อาจเกิดขึ้น</w:t>
      </w:r>
    </w:p>
    <w:p w14:paraId="550E82C6" w14:textId="28BBCC5C" w:rsidR="00351A0C" w:rsidRPr="00527B5D" w:rsidRDefault="00351A0C" w:rsidP="001701C9">
      <w:pPr>
        <w:ind w:left="540"/>
        <w:rPr>
          <w:rFonts w:asciiTheme="majorBidi" w:hAnsiTheme="majorBidi" w:cstheme="majorBidi"/>
          <w:sz w:val="12"/>
          <w:szCs w:val="12"/>
        </w:rPr>
      </w:pPr>
    </w:p>
    <w:p w14:paraId="479BA483" w14:textId="617F2AB7" w:rsidR="00351A0C" w:rsidRDefault="00351A0C" w:rsidP="001701C9">
      <w:pPr>
        <w:ind w:left="540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อาคารสำนักงานที่ให้เช่าเป็นสินทรัพย์ที่ตั้งอยู่บนสิทธิการเช่า โดยกรรมสิทธิ์จะตกเป็นสิทธิ์ของเจ้าของที่ดินตามเงื่อนไขที่ระบุไว้ในสัญญาเช่าที่แตกต่างกันในแต่ละสัญญา (ดูหมายเหตุข้อ </w:t>
      </w:r>
      <w:r>
        <w:rPr>
          <w:rFonts w:asciiTheme="majorBidi" w:hAnsiTheme="majorBidi" w:cstheme="majorBidi"/>
          <w:sz w:val="28"/>
          <w:szCs w:val="28"/>
        </w:rPr>
        <w:t>17</w:t>
      </w:r>
      <w:r>
        <w:rPr>
          <w:rFonts w:asciiTheme="majorBidi" w:hAnsiTheme="majorBidi" w:cstheme="majorBidi" w:hint="cs"/>
          <w:sz w:val="28"/>
          <w:szCs w:val="28"/>
          <w:cs/>
        </w:rPr>
        <w:t>)</w:t>
      </w:r>
    </w:p>
    <w:p w14:paraId="222578CF" w14:textId="2EDAA94E" w:rsidR="004A3682" w:rsidRDefault="001701C9" w:rsidP="00304A13">
      <w:pPr>
        <w:tabs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  <w:r w:rsidRPr="001701C9">
        <w:rPr>
          <w:rFonts w:asciiTheme="majorBidi" w:hAnsiTheme="majorBidi" w:cstheme="majorBidi"/>
          <w:sz w:val="28"/>
          <w:szCs w:val="28"/>
          <w:cs/>
        </w:rPr>
        <w:t>มูลค่ายุติธรรมของอสังหาริมทรัพย์เพื่อการลงทุน ประเมินราคาโดยผู้ประเมินราคาอิสระโดยวิธีมูลค่าตลาดสำหรับการใช้ประโยชน์ปัจจุบัน</w:t>
      </w:r>
      <w:r w:rsidR="004A3682">
        <w:rPr>
          <w:rFonts w:asciiTheme="majorBidi" w:hAnsiTheme="majorBidi" w:cstheme="majorBidi" w:hint="cs"/>
          <w:sz w:val="28"/>
          <w:szCs w:val="28"/>
          <w:cs/>
        </w:rPr>
        <w:t>มูลค่าต้นทุนทดแทนหักด้วยค่าเสื่อมราคาตามสภาพ</w:t>
      </w:r>
      <w:r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1701C9">
        <w:rPr>
          <w:rFonts w:asciiTheme="majorBidi" w:hAnsiTheme="majorBidi" w:cstheme="majorBidi"/>
          <w:sz w:val="28"/>
          <w:szCs w:val="28"/>
          <w:cs/>
        </w:rPr>
        <w:t xml:space="preserve">คิดลดกระแสเงินสดโดยใช้อัตราคิดลดที่ปรับค่าความเสี่ยง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1701C9">
        <w:rPr>
          <w:rFonts w:asciiTheme="majorBidi" w:hAnsiTheme="majorBidi" w:cstheme="majorBidi"/>
          <w:sz w:val="28"/>
          <w:szCs w:val="28"/>
        </w:rPr>
        <w:t>3</w:t>
      </w:r>
    </w:p>
    <w:p w14:paraId="4D0805B6" w14:textId="47CFFE71" w:rsidR="00527B5D" w:rsidRPr="00527B5D" w:rsidRDefault="00527B5D" w:rsidP="001701C9">
      <w:pPr>
        <w:ind w:left="540"/>
        <w:rPr>
          <w:rFonts w:asciiTheme="majorBidi" w:hAnsiTheme="majorBidi" w:cstheme="majorBidi"/>
          <w:sz w:val="14"/>
          <w:szCs w:val="14"/>
        </w:rPr>
      </w:pPr>
    </w:p>
    <w:p w14:paraId="564B128E" w14:textId="3692BC9A" w:rsidR="00527B5D" w:rsidRDefault="00527B5D" w:rsidP="00527B5D">
      <w:pPr>
        <w:spacing w:line="240" w:lineRule="auto"/>
        <w:ind w:firstLine="540"/>
        <w:rPr>
          <w:rFonts w:ascii="Angsana New" w:hAnsi="Angsana New"/>
          <w:b/>
          <w:bCs/>
          <w:i/>
          <w:iCs/>
          <w:sz w:val="28"/>
          <w:szCs w:val="28"/>
        </w:rPr>
      </w:pPr>
      <w:r w:rsidRPr="00527B5D">
        <w:rPr>
          <w:rFonts w:ascii="Angsana New" w:hAnsi="Angsana New"/>
          <w:b/>
          <w:bCs/>
          <w:i/>
          <w:iCs/>
          <w:sz w:val="28"/>
          <w:szCs w:val="28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365A2C4C" w14:textId="77777777" w:rsidR="00304A13" w:rsidRPr="002F5780" w:rsidRDefault="00304A13" w:rsidP="00527B5D">
      <w:pPr>
        <w:spacing w:line="240" w:lineRule="auto"/>
        <w:ind w:firstLine="540"/>
        <w:rPr>
          <w:rFonts w:ascii="Angsana New" w:hAnsi="Angsana New"/>
          <w:b/>
          <w:bCs/>
          <w:i/>
          <w:iCs/>
          <w:sz w:val="6"/>
          <w:szCs w:val="6"/>
        </w:rPr>
      </w:pPr>
    </w:p>
    <w:p w14:paraId="3976B0D4" w14:textId="196A972D" w:rsidR="00527B5D" w:rsidRPr="00304A13" w:rsidRDefault="00527B5D" w:rsidP="00527B5D">
      <w:pPr>
        <w:spacing w:line="240" w:lineRule="auto"/>
        <w:ind w:firstLine="540"/>
        <w:rPr>
          <w:rFonts w:ascii="Angsana New" w:hAnsi="Angsana New"/>
          <w:b/>
          <w:bCs/>
          <w:i/>
          <w:iCs/>
          <w:sz w:val="2"/>
          <w:szCs w:val="2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512"/>
        <w:gridCol w:w="2340"/>
        <w:gridCol w:w="3060"/>
        <w:gridCol w:w="2358"/>
      </w:tblGrid>
      <w:tr w:rsidR="00527B5D" w:rsidRPr="00527B5D" w14:paraId="65B851BA" w14:textId="77777777" w:rsidTr="00304A13">
        <w:trPr>
          <w:tblHeader/>
        </w:trPr>
        <w:tc>
          <w:tcPr>
            <w:tcW w:w="1512" w:type="dxa"/>
            <w:shd w:val="clear" w:color="auto" w:fill="auto"/>
          </w:tcPr>
          <w:p w14:paraId="56A0BC08" w14:textId="77777777" w:rsidR="00527B5D" w:rsidRPr="00527B5D" w:rsidRDefault="00527B5D" w:rsidP="00527B5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F5A5C44" w14:textId="77777777" w:rsidR="00527B5D" w:rsidRPr="00527B5D" w:rsidRDefault="00527B5D" w:rsidP="00527B5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89282FA" w14:textId="77777777" w:rsidR="00527B5D" w:rsidRPr="00527B5D" w:rsidRDefault="00527B5D" w:rsidP="00527B5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7B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ประเภทของสินทรัพย์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27B7AEC7" w14:textId="77777777" w:rsidR="00527B5D" w:rsidRPr="00527B5D" w:rsidRDefault="00527B5D" w:rsidP="00527B5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27B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  <w:tc>
          <w:tcPr>
            <w:tcW w:w="3060" w:type="dxa"/>
            <w:shd w:val="clear" w:color="auto" w:fill="auto"/>
            <w:vAlign w:val="bottom"/>
          </w:tcPr>
          <w:p w14:paraId="4CB8C8CE" w14:textId="77777777" w:rsidR="00527B5D" w:rsidRPr="00527B5D" w:rsidRDefault="00527B5D" w:rsidP="00527B5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27B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ข้อมูลที่ไม่สามารถสังเกตได้</w:t>
            </w:r>
          </w:p>
          <w:p w14:paraId="67FC6FBC" w14:textId="77777777" w:rsidR="00527B5D" w:rsidRPr="00527B5D" w:rsidRDefault="00527B5D" w:rsidP="00527B5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27B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ที่มีนัยสำคัญ</w:t>
            </w:r>
          </w:p>
        </w:tc>
        <w:tc>
          <w:tcPr>
            <w:tcW w:w="2358" w:type="dxa"/>
            <w:shd w:val="clear" w:color="auto" w:fill="auto"/>
            <w:vAlign w:val="bottom"/>
          </w:tcPr>
          <w:p w14:paraId="5A576486" w14:textId="77777777" w:rsidR="00527B5D" w:rsidRPr="00527B5D" w:rsidRDefault="00527B5D" w:rsidP="00527B5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7B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527B5D" w:rsidRPr="00A96F4F" w14:paraId="5376E11B" w14:textId="77777777" w:rsidTr="00304A13">
        <w:tc>
          <w:tcPr>
            <w:tcW w:w="1512" w:type="dxa"/>
            <w:shd w:val="clear" w:color="auto" w:fill="auto"/>
          </w:tcPr>
          <w:p w14:paraId="6B243FBC" w14:textId="77777777" w:rsidR="00527B5D" w:rsidRPr="00A96F4F" w:rsidRDefault="00527B5D" w:rsidP="00527B5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A96F4F">
              <w:rPr>
                <w:rFonts w:ascii="Angsana New" w:hAnsi="Angsana New" w:hint="cs"/>
                <w:sz w:val="26"/>
                <w:szCs w:val="26"/>
                <w:cs/>
              </w:rPr>
              <w:t>อสังหาริมทรัพย์</w:t>
            </w:r>
            <w:r w:rsidRPr="00A96F4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96F4F">
              <w:rPr>
                <w:rFonts w:ascii="Angsana New" w:hAnsi="Angsana New" w:hint="cs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2340" w:type="dxa"/>
            <w:shd w:val="clear" w:color="auto" w:fill="auto"/>
          </w:tcPr>
          <w:p w14:paraId="68ADF01A" w14:textId="77777777" w:rsidR="00527B5D" w:rsidRPr="00A96F4F" w:rsidRDefault="00527B5D" w:rsidP="00A96F4F">
            <w:pPr>
              <w:pStyle w:val="ListParagraph"/>
              <w:numPr>
                <w:ilvl w:val="0"/>
                <w:numId w:val="32"/>
              </w:numPr>
              <w:tabs>
                <w:tab w:val="left" w:pos="1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90" w:hanging="180"/>
              <w:contextualSpacing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A96F4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การคิดลดกระแสเงินสด</w:t>
            </w:r>
            <w:r w:rsidRPr="00A96F4F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 </w:t>
            </w:r>
            <w:r w:rsidRPr="00A96F4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รูปแบบ</w:t>
            </w:r>
            <w:r w:rsidRPr="00A96F4F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การ</w:t>
            </w:r>
            <w:r w:rsidRPr="00A96F4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ประเมินมูลค่าพิจารณาถึงมูลค่าปัจจุบันของกระแสเงินสดสุทธิที่ได้จากทรัพย์สิน</w:t>
            </w:r>
            <w:r w:rsidRPr="00A96F4F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</w:p>
          <w:p w14:paraId="73E1095B" w14:textId="7A99F26C" w:rsidR="00527B5D" w:rsidRPr="00A96F4F" w:rsidRDefault="00527B5D" w:rsidP="00A96F4F">
            <w:pPr>
              <w:tabs>
                <w:tab w:val="left" w:pos="540"/>
              </w:tabs>
              <w:spacing w:line="240" w:lineRule="auto"/>
              <w:ind w:left="90" w:hanging="90"/>
              <w:rPr>
                <w:rFonts w:ascii="Angsana New" w:hAnsi="Angsana New"/>
                <w:spacing w:val="-6"/>
                <w:sz w:val="26"/>
                <w:szCs w:val="26"/>
              </w:rPr>
            </w:pPr>
          </w:p>
          <w:p w14:paraId="413F9153" w14:textId="65149728" w:rsidR="00A96F4F" w:rsidRDefault="00A96F4F" w:rsidP="00A96F4F">
            <w:pPr>
              <w:tabs>
                <w:tab w:val="left" w:pos="540"/>
              </w:tabs>
              <w:spacing w:line="240" w:lineRule="auto"/>
              <w:ind w:left="90" w:hanging="90"/>
              <w:rPr>
                <w:rFonts w:ascii="Angsana New" w:hAnsi="Angsana New"/>
                <w:spacing w:val="-6"/>
                <w:sz w:val="26"/>
                <w:szCs w:val="26"/>
              </w:rPr>
            </w:pPr>
          </w:p>
          <w:p w14:paraId="61F7C6B3" w14:textId="77777777" w:rsidR="00A96F4F" w:rsidRPr="00A96F4F" w:rsidRDefault="00A96F4F" w:rsidP="00A96F4F">
            <w:pPr>
              <w:tabs>
                <w:tab w:val="left" w:pos="540"/>
              </w:tabs>
              <w:spacing w:line="240" w:lineRule="auto"/>
              <w:ind w:left="90" w:hanging="90"/>
              <w:rPr>
                <w:rFonts w:ascii="Angsana New" w:hAnsi="Angsana New"/>
                <w:spacing w:val="-6"/>
                <w:sz w:val="26"/>
                <w:szCs w:val="26"/>
              </w:rPr>
            </w:pPr>
          </w:p>
          <w:p w14:paraId="728CAB81" w14:textId="77777777" w:rsidR="00527B5D" w:rsidRPr="00A96F4F" w:rsidRDefault="00527B5D" w:rsidP="00A96F4F">
            <w:pPr>
              <w:pStyle w:val="ListParagraph"/>
              <w:numPr>
                <w:ilvl w:val="0"/>
                <w:numId w:val="32"/>
              </w:numPr>
              <w:tabs>
                <w:tab w:val="left" w:pos="18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90" w:hanging="180"/>
              <w:contextualSpacing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A96F4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การประมาณต้นทุนทดแทนหักด้วยค่าเสื่อมราคาตามสภาพ</w:t>
            </w:r>
          </w:p>
          <w:p w14:paraId="199C7ABD" w14:textId="210E3790" w:rsidR="00527B5D" w:rsidRPr="00A96F4F" w:rsidRDefault="00527B5D" w:rsidP="00A96F4F">
            <w:pPr>
              <w:pStyle w:val="ListParagraph"/>
              <w:tabs>
                <w:tab w:val="left" w:pos="251"/>
                <w:tab w:val="left" w:pos="540"/>
              </w:tabs>
              <w:spacing w:line="240" w:lineRule="auto"/>
              <w:ind w:left="90" w:hanging="90"/>
              <w:rPr>
                <w:rFonts w:ascii="Angsana New" w:hAnsi="Angsana New"/>
                <w:spacing w:val="-6"/>
                <w:sz w:val="26"/>
                <w:szCs w:val="26"/>
              </w:rPr>
            </w:pPr>
          </w:p>
          <w:p w14:paraId="39765706" w14:textId="21C405E9" w:rsidR="00A96F4F" w:rsidRDefault="00A96F4F" w:rsidP="00A96F4F">
            <w:pPr>
              <w:pStyle w:val="ListParagraph"/>
              <w:tabs>
                <w:tab w:val="left" w:pos="251"/>
                <w:tab w:val="left" w:pos="540"/>
              </w:tabs>
              <w:spacing w:line="240" w:lineRule="auto"/>
              <w:ind w:left="90" w:hanging="90"/>
              <w:rPr>
                <w:rFonts w:ascii="Angsana New" w:hAnsi="Angsana New"/>
                <w:spacing w:val="-6"/>
                <w:sz w:val="26"/>
                <w:szCs w:val="26"/>
              </w:rPr>
            </w:pPr>
          </w:p>
          <w:p w14:paraId="7823867F" w14:textId="77777777" w:rsidR="00A96F4F" w:rsidRPr="00A96F4F" w:rsidRDefault="00A96F4F" w:rsidP="00A96F4F">
            <w:pPr>
              <w:pStyle w:val="ListParagraph"/>
              <w:tabs>
                <w:tab w:val="left" w:pos="251"/>
                <w:tab w:val="left" w:pos="540"/>
              </w:tabs>
              <w:spacing w:line="240" w:lineRule="auto"/>
              <w:ind w:left="90" w:hanging="90"/>
              <w:rPr>
                <w:rFonts w:ascii="Angsana New" w:hAnsi="Angsana New"/>
                <w:spacing w:val="-6"/>
                <w:sz w:val="26"/>
                <w:szCs w:val="26"/>
              </w:rPr>
            </w:pPr>
          </w:p>
          <w:p w14:paraId="6F0FC5DC" w14:textId="77777777" w:rsidR="00527B5D" w:rsidRPr="00A96F4F" w:rsidRDefault="00527B5D" w:rsidP="00A96F4F">
            <w:pPr>
              <w:pStyle w:val="ListParagraph"/>
              <w:numPr>
                <w:ilvl w:val="0"/>
                <w:numId w:val="32"/>
              </w:numPr>
              <w:tabs>
                <w:tab w:val="left" w:pos="180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90" w:hanging="180"/>
              <w:contextualSpacing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A96F4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การเปรียบเทียบราคาตลาด</w:t>
            </w:r>
          </w:p>
        </w:tc>
        <w:tc>
          <w:tcPr>
            <w:tcW w:w="3060" w:type="dxa"/>
            <w:shd w:val="clear" w:color="auto" w:fill="auto"/>
          </w:tcPr>
          <w:p w14:paraId="4B266CBA" w14:textId="6322F7E6" w:rsidR="00527B5D" w:rsidRPr="00A96F4F" w:rsidRDefault="00527B5D" w:rsidP="00A96F4F">
            <w:pPr>
              <w:pStyle w:val="ListParagraph"/>
              <w:numPr>
                <w:ilvl w:val="0"/>
                <w:numId w:val="23"/>
              </w:numPr>
              <w:tabs>
                <w:tab w:val="clear" w:pos="340"/>
              </w:tabs>
              <w:spacing w:line="240" w:lineRule="auto"/>
              <w:ind w:left="180" w:hanging="180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A96F4F">
              <w:rPr>
                <w:rFonts w:ascii="Angsana New" w:hAnsi="Angsana New"/>
                <w:sz w:val="26"/>
                <w:szCs w:val="26"/>
                <w:cs/>
              </w:rPr>
              <w:t>อัตราการเพิ่มขึ้นของค่า</w:t>
            </w:r>
            <w:r w:rsidRPr="00A96F4F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เช่าในตลาดที่ประมา</w:t>
            </w:r>
            <w:r w:rsidRPr="00A96F4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ณ</w:t>
            </w:r>
            <w:r w:rsidRPr="00A96F4F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การ</w:t>
            </w:r>
            <w:r w:rsidRPr="00A96F4F">
              <w:rPr>
                <w:rFonts w:ascii="Angsana New" w:hAnsi="Angsana New"/>
                <w:spacing w:val="-8"/>
                <w:sz w:val="26"/>
                <w:szCs w:val="26"/>
                <w:cs/>
              </w:rPr>
              <w:t>ไว้</w:t>
            </w:r>
            <w:r w:rsidR="00304A13" w:rsidRPr="00A96F4F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 xml:space="preserve">สำหรับปี </w:t>
            </w:r>
            <w:r w:rsidR="00304A13" w:rsidRPr="00A96F4F">
              <w:rPr>
                <w:rFonts w:ascii="Angsana New" w:hAnsi="Angsana New"/>
                <w:spacing w:val="-8"/>
                <w:sz w:val="26"/>
                <w:szCs w:val="26"/>
              </w:rPr>
              <w:t>2563</w:t>
            </w:r>
            <w:r w:rsidR="00304A13" w:rsidRPr="00A96F4F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 xml:space="preserve"> </w:t>
            </w:r>
            <w:r w:rsidRPr="00A96F4F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 xml:space="preserve">ร้อยละ </w:t>
            </w:r>
            <w:r w:rsidR="004E172C" w:rsidRPr="00A96F4F">
              <w:rPr>
                <w:rFonts w:ascii="Angsana New" w:hAnsi="Angsana New"/>
                <w:spacing w:val="-8"/>
                <w:sz w:val="26"/>
                <w:szCs w:val="26"/>
              </w:rPr>
              <w:t>3.30</w:t>
            </w:r>
            <w:r w:rsidRPr="00A96F4F">
              <w:rPr>
                <w:rFonts w:ascii="Angsana New" w:hAnsi="Angsana New"/>
                <w:spacing w:val="-8"/>
                <w:sz w:val="26"/>
                <w:szCs w:val="26"/>
              </w:rPr>
              <w:t xml:space="preserve"> </w:t>
            </w:r>
            <w:r w:rsidRPr="00A96F4F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ถึงร้อยละ</w:t>
            </w:r>
            <w:r w:rsidRPr="00A96F4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E172C" w:rsidRPr="00A96F4F">
              <w:rPr>
                <w:rFonts w:ascii="Angsana New" w:hAnsi="Angsana New"/>
                <w:sz w:val="26"/>
                <w:szCs w:val="26"/>
              </w:rPr>
              <w:t>3.70</w:t>
            </w:r>
          </w:p>
          <w:p w14:paraId="1C25F350" w14:textId="6B388013" w:rsidR="00527B5D" w:rsidRPr="00A96F4F" w:rsidRDefault="00527B5D" w:rsidP="00EF4D13">
            <w:pPr>
              <w:pStyle w:val="ListParagraph"/>
              <w:numPr>
                <w:ilvl w:val="0"/>
                <w:numId w:val="23"/>
              </w:numPr>
              <w:tabs>
                <w:tab w:val="clear" w:pos="340"/>
              </w:tabs>
              <w:spacing w:line="240" w:lineRule="auto"/>
              <w:ind w:left="180" w:hanging="180"/>
              <w:contextualSpacing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96F4F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อัตราคิดลด</w:t>
            </w:r>
            <w:r w:rsidR="00304A13" w:rsidRPr="00A96F4F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 xml:space="preserve">สำหรับปี </w:t>
            </w:r>
            <w:r w:rsidR="00304A13" w:rsidRPr="00A96F4F">
              <w:rPr>
                <w:rFonts w:ascii="Angsana New" w:hAnsi="Angsana New"/>
                <w:spacing w:val="-8"/>
                <w:sz w:val="26"/>
                <w:szCs w:val="26"/>
              </w:rPr>
              <w:t xml:space="preserve">2563 </w:t>
            </w:r>
            <w:r w:rsidRPr="00A96F4F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ร้อยละ</w:t>
            </w:r>
            <w:r w:rsidR="007224E6" w:rsidRPr="00A96F4F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A96F4F">
              <w:rPr>
                <w:rFonts w:ascii="Angsana New" w:hAnsi="Angsana New"/>
                <w:spacing w:val="-4"/>
                <w:sz w:val="26"/>
                <w:szCs w:val="26"/>
              </w:rPr>
              <w:t>9</w:t>
            </w:r>
            <w:r w:rsidR="004E172C" w:rsidRPr="00A96F4F">
              <w:rPr>
                <w:rFonts w:ascii="Angsana New" w:hAnsi="Angsana New"/>
                <w:spacing w:val="-4"/>
                <w:sz w:val="26"/>
                <w:szCs w:val="26"/>
              </w:rPr>
              <w:t>.25</w:t>
            </w:r>
            <w:r w:rsidRPr="00A96F4F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</w:p>
          <w:p w14:paraId="6DDD4619" w14:textId="059F9176" w:rsidR="00A96F4F" w:rsidRDefault="00527B5D" w:rsidP="00A96F4F">
            <w:pPr>
              <w:pStyle w:val="ListParagraph"/>
              <w:numPr>
                <w:ilvl w:val="0"/>
                <w:numId w:val="23"/>
              </w:numPr>
              <w:tabs>
                <w:tab w:val="clear" w:pos="340"/>
              </w:tabs>
              <w:spacing w:line="240" w:lineRule="auto"/>
              <w:ind w:left="180" w:right="-17" w:hanging="180"/>
              <w:contextualSpacing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A96F4F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</w:t>
            </w:r>
            <w:r w:rsidRPr="00A96F4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ผลตอบแทนการลงทุน</w:t>
            </w:r>
            <w:r w:rsidR="00304A13" w:rsidRPr="00A96F4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สำหรับปี </w:t>
            </w:r>
            <w:r w:rsidR="00304A13" w:rsidRPr="00A96F4F">
              <w:rPr>
                <w:rFonts w:ascii="Angsana New" w:hAnsi="Angsana New"/>
                <w:spacing w:val="-6"/>
                <w:sz w:val="26"/>
                <w:szCs w:val="26"/>
              </w:rPr>
              <w:t>2563</w:t>
            </w:r>
            <w:r w:rsidR="00304A13" w:rsidRPr="00A96F4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A96F4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ร้อยละ</w:t>
            </w:r>
            <w:r w:rsidRPr="00A96F4F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Pr="00A96F4F">
              <w:rPr>
                <w:rFonts w:ascii="Angsana New" w:hAnsi="Angsana New"/>
                <w:spacing w:val="-6"/>
                <w:sz w:val="26"/>
                <w:szCs w:val="26"/>
              </w:rPr>
              <w:t xml:space="preserve">6 </w:t>
            </w:r>
            <w:r w:rsidRPr="00A96F4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ถึงร้อยละ</w:t>
            </w:r>
            <w:r w:rsidRPr="00A96F4F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Pr="00A96F4F">
              <w:rPr>
                <w:rFonts w:ascii="Angsana New" w:hAnsi="Angsana New"/>
                <w:spacing w:val="-6"/>
                <w:sz w:val="26"/>
                <w:szCs w:val="26"/>
              </w:rPr>
              <w:t>8</w:t>
            </w:r>
          </w:p>
          <w:p w14:paraId="559BFF28" w14:textId="75A28162" w:rsidR="00A96F4F" w:rsidRDefault="00A96F4F" w:rsidP="00A96F4F">
            <w:pPr>
              <w:pStyle w:val="ListParagraph"/>
              <w:spacing w:line="240" w:lineRule="auto"/>
              <w:ind w:left="180" w:right="-17" w:hanging="180"/>
              <w:contextualSpacing/>
              <w:rPr>
                <w:rFonts w:ascii="Angsana New" w:hAnsi="Angsana New"/>
                <w:spacing w:val="-6"/>
                <w:sz w:val="26"/>
                <w:szCs w:val="26"/>
              </w:rPr>
            </w:pPr>
          </w:p>
          <w:p w14:paraId="764A7832" w14:textId="77777777" w:rsidR="00A96F4F" w:rsidRPr="00A96F4F" w:rsidRDefault="00A96F4F" w:rsidP="00A96F4F">
            <w:pPr>
              <w:pStyle w:val="ListParagraph"/>
              <w:spacing w:line="240" w:lineRule="auto"/>
              <w:ind w:left="180" w:right="-17" w:hanging="180"/>
              <w:contextualSpacing/>
              <w:rPr>
                <w:rFonts w:ascii="Angsana New" w:hAnsi="Angsana New"/>
                <w:spacing w:val="-6"/>
                <w:sz w:val="26"/>
                <w:szCs w:val="26"/>
              </w:rPr>
            </w:pPr>
          </w:p>
          <w:p w14:paraId="0C742C61" w14:textId="71B8A661" w:rsidR="00527B5D" w:rsidRPr="00A96F4F" w:rsidRDefault="00527B5D" w:rsidP="00A96F4F">
            <w:pPr>
              <w:pStyle w:val="ListParagraph"/>
              <w:numPr>
                <w:ilvl w:val="0"/>
                <w:numId w:val="23"/>
              </w:numPr>
              <w:tabs>
                <w:tab w:val="clear" w:pos="340"/>
              </w:tabs>
              <w:spacing w:line="240" w:lineRule="auto"/>
              <w:ind w:left="180" w:right="-17" w:hanging="180"/>
              <w:contextualSpacing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A96F4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ราคาต้นทุนค่าก่อสร้างอาคารใหม่อยู่ระหว่าง</w:t>
            </w:r>
            <w:r w:rsidRPr="00A96F4F">
              <w:rPr>
                <w:rFonts w:ascii="Angsana New" w:hAnsi="Angsana New"/>
                <w:spacing w:val="-6"/>
                <w:sz w:val="26"/>
                <w:szCs w:val="26"/>
              </w:rPr>
              <w:t xml:space="preserve"> 1,</w:t>
            </w:r>
            <w:r w:rsidR="004E172C" w:rsidRPr="00A96F4F">
              <w:rPr>
                <w:rFonts w:ascii="Angsana New" w:hAnsi="Angsana New"/>
                <w:spacing w:val="-6"/>
                <w:sz w:val="26"/>
                <w:szCs w:val="26"/>
              </w:rPr>
              <w:t>2</w:t>
            </w:r>
            <w:r w:rsidRPr="00A96F4F">
              <w:rPr>
                <w:rFonts w:ascii="Angsana New" w:hAnsi="Angsana New"/>
                <w:spacing w:val="-6"/>
                <w:sz w:val="26"/>
                <w:szCs w:val="26"/>
              </w:rPr>
              <w:t xml:space="preserve">00 </w:t>
            </w:r>
            <w:r w:rsidRPr="00A96F4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บาท ถึง </w:t>
            </w:r>
            <w:r w:rsidR="004E172C" w:rsidRPr="00A96F4F">
              <w:rPr>
                <w:rFonts w:ascii="Angsana New" w:hAnsi="Angsana New"/>
                <w:spacing w:val="-6"/>
                <w:sz w:val="26"/>
                <w:szCs w:val="26"/>
              </w:rPr>
              <w:t>10</w:t>
            </w:r>
            <w:r w:rsidRPr="00A96F4F">
              <w:rPr>
                <w:rFonts w:ascii="Angsana New" w:hAnsi="Angsana New"/>
                <w:spacing w:val="-6"/>
                <w:sz w:val="26"/>
                <w:szCs w:val="26"/>
              </w:rPr>
              <w:t>,</w:t>
            </w:r>
            <w:r w:rsidR="004E172C" w:rsidRPr="00A96F4F">
              <w:rPr>
                <w:rFonts w:ascii="Angsana New" w:hAnsi="Angsana New"/>
                <w:spacing w:val="-6"/>
                <w:sz w:val="26"/>
                <w:szCs w:val="26"/>
              </w:rPr>
              <w:t>5</w:t>
            </w:r>
            <w:r w:rsidRPr="00A96F4F">
              <w:rPr>
                <w:rFonts w:ascii="Angsana New" w:hAnsi="Angsana New"/>
                <w:spacing w:val="-6"/>
                <w:sz w:val="26"/>
                <w:szCs w:val="26"/>
              </w:rPr>
              <w:t>00</w:t>
            </w:r>
            <w:r w:rsidRPr="00A96F4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บาทต่อตารางเมตร</w:t>
            </w:r>
            <w:r w:rsidRPr="00A96F4F">
              <w:rPr>
                <w:rFonts w:ascii="Angsana New" w:hAnsi="Angsana New"/>
                <w:i/>
                <w:iCs/>
                <w:spacing w:val="-6"/>
                <w:sz w:val="26"/>
                <w:szCs w:val="26"/>
              </w:rPr>
              <w:t>(256</w:t>
            </w:r>
            <w:r w:rsidR="004E172C" w:rsidRPr="00A96F4F">
              <w:rPr>
                <w:rFonts w:ascii="Angsana New" w:hAnsi="Angsana New"/>
                <w:i/>
                <w:iCs/>
                <w:spacing w:val="-6"/>
                <w:sz w:val="26"/>
                <w:szCs w:val="26"/>
              </w:rPr>
              <w:t>3</w:t>
            </w:r>
            <w:r w:rsidRPr="00A96F4F">
              <w:rPr>
                <w:rFonts w:ascii="Angsana New" w:hAnsi="Angsana New"/>
                <w:i/>
                <w:iCs/>
                <w:spacing w:val="-6"/>
                <w:sz w:val="26"/>
                <w:szCs w:val="26"/>
              </w:rPr>
              <w:t>:</w:t>
            </w:r>
            <w:r w:rsidR="002F5780">
              <w:rPr>
                <w:rFonts w:ascii="Angsana New" w:hAnsi="Angsana New"/>
                <w:i/>
                <w:iCs/>
                <w:spacing w:val="-6"/>
                <w:sz w:val="26"/>
                <w:szCs w:val="26"/>
              </w:rPr>
              <w:t xml:space="preserve"> </w:t>
            </w:r>
            <w:r w:rsidRPr="00A96F4F">
              <w:rPr>
                <w:rFonts w:ascii="Angsana New" w:hAnsi="Angsana New"/>
                <w:i/>
                <w:iCs/>
                <w:spacing w:val="-6"/>
                <w:sz w:val="26"/>
                <w:szCs w:val="26"/>
              </w:rPr>
              <w:t>1,</w:t>
            </w:r>
            <w:r w:rsidR="004E172C" w:rsidRPr="00A96F4F">
              <w:rPr>
                <w:rFonts w:ascii="Angsana New" w:hAnsi="Angsana New"/>
                <w:i/>
                <w:iCs/>
                <w:spacing w:val="-6"/>
                <w:sz w:val="26"/>
                <w:szCs w:val="26"/>
              </w:rPr>
              <w:t>5</w:t>
            </w:r>
            <w:r w:rsidRPr="00A96F4F">
              <w:rPr>
                <w:rFonts w:ascii="Angsana New" w:hAnsi="Angsana New"/>
                <w:i/>
                <w:iCs/>
                <w:spacing w:val="-6"/>
                <w:sz w:val="26"/>
                <w:szCs w:val="26"/>
              </w:rPr>
              <w:t>00</w:t>
            </w:r>
            <w:r w:rsidRPr="00A96F4F">
              <w:rPr>
                <w:rFonts w:ascii="Angsana New" w:hAnsi="Angsana New" w:hint="cs"/>
                <w:i/>
                <w:iCs/>
                <w:spacing w:val="-6"/>
                <w:sz w:val="26"/>
                <w:szCs w:val="26"/>
                <w:cs/>
              </w:rPr>
              <w:t xml:space="preserve"> บาท</w:t>
            </w:r>
            <w:r w:rsidRPr="00A96F4F">
              <w:rPr>
                <w:rFonts w:ascii="Angsana New" w:hAnsi="Angsana New"/>
                <w:i/>
                <w:iCs/>
                <w:spacing w:val="-6"/>
                <w:sz w:val="26"/>
                <w:szCs w:val="26"/>
              </w:rPr>
              <w:t xml:space="preserve"> </w:t>
            </w:r>
            <w:r w:rsidRPr="00A96F4F">
              <w:rPr>
                <w:rFonts w:ascii="Angsana New" w:hAnsi="Angsana New" w:hint="cs"/>
                <w:i/>
                <w:iCs/>
                <w:spacing w:val="-6"/>
                <w:sz w:val="26"/>
                <w:szCs w:val="26"/>
                <w:cs/>
              </w:rPr>
              <w:t xml:space="preserve">ถึง </w:t>
            </w:r>
            <w:r w:rsidR="004E172C" w:rsidRPr="00A96F4F">
              <w:rPr>
                <w:rFonts w:ascii="Angsana New" w:hAnsi="Angsana New"/>
                <w:i/>
                <w:iCs/>
                <w:spacing w:val="-6"/>
                <w:sz w:val="26"/>
                <w:szCs w:val="26"/>
              </w:rPr>
              <w:t>11</w:t>
            </w:r>
            <w:r w:rsidRPr="00A96F4F">
              <w:rPr>
                <w:rFonts w:ascii="Angsana New" w:hAnsi="Angsana New"/>
                <w:i/>
                <w:iCs/>
                <w:spacing w:val="-6"/>
                <w:sz w:val="26"/>
                <w:szCs w:val="26"/>
              </w:rPr>
              <w:t>,</w:t>
            </w:r>
            <w:r w:rsidR="004E172C" w:rsidRPr="00A96F4F">
              <w:rPr>
                <w:rFonts w:ascii="Angsana New" w:hAnsi="Angsana New"/>
                <w:i/>
                <w:iCs/>
                <w:spacing w:val="-6"/>
                <w:sz w:val="26"/>
                <w:szCs w:val="26"/>
              </w:rPr>
              <w:t>0</w:t>
            </w:r>
            <w:r w:rsidRPr="00A96F4F">
              <w:rPr>
                <w:rFonts w:ascii="Angsana New" w:hAnsi="Angsana New"/>
                <w:i/>
                <w:iCs/>
                <w:spacing w:val="-6"/>
                <w:sz w:val="26"/>
                <w:szCs w:val="26"/>
              </w:rPr>
              <w:t xml:space="preserve">00 </w:t>
            </w:r>
            <w:r w:rsidRPr="00A96F4F">
              <w:rPr>
                <w:rFonts w:ascii="Angsana New" w:hAnsi="Angsana New" w:hint="cs"/>
                <w:i/>
                <w:iCs/>
                <w:spacing w:val="-6"/>
                <w:sz w:val="26"/>
                <w:szCs w:val="26"/>
                <w:cs/>
              </w:rPr>
              <w:t>บาทต่อตารางเมตร</w:t>
            </w:r>
            <w:r w:rsidRPr="00A96F4F">
              <w:rPr>
                <w:rFonts w:ascii="Angsana New" w:hAnsi="Angsana New"/>
                <w:i/>
                <w:iCs/>
                <w:spacing w:val="-6"/>
                <w:sz w:val="26"/>
                <w:szCs w:val="26"/>
              </w:rPr>
              <w:t>)</w:t>
            </w:r>
            <w:r w:rsidRPr="00A96F4F">
              <w:rPr>
                <w:rFonts w:ascii="Angsana New" w:hAnsi="Angsana New" w:hint="cs"/>
                <w:i/>
                <w:iCs/>
                <w:spacing w:val="-6"/>
                <w:sz w:val="26"/>
                <w:szCs w:val="26"/>
                <w:cs/>
              </w:rPr>
              <w:t xml:space="preserve"> </w:t>
            </w:r>
          </w:p>
          <w:p w14:paraId="7D182157" w14:textId="77777777" w:rsidR="00A96F4F" w:rsidRPr="00A96F4F" w:rsidRDefault="00A96F4F" w:rsidP="00A96F4F">
            <w:pPr>
              <w:pStyle w:val="ListParagraph"/>
              <w:spacing w:line="240" w:lineRule="auto"/>
              <w:ind w:left="180" w:right="-17"/>
              <w:contextualSpacing/>
              <w:rPr>
                <w:rFonts w:ascii="Angsana New" w:hAnsi="Angsana New"/>
                <w:spacing w:val="-6"/>
                <w:sz w:val="26"/>
                <w:szCs w:val="26"/>
              </w:rPr>
            </w:pPr>
          </w:p>
          <w:p w14:paraId="5FD7490C" w14:textId="09938649" w:rsidR="00527B5D" w:rsidRPr="00A96F4F" w:rsidRDefault="00527B5D" w:rsidP="00A96F4F">
            <w:pPr>
              <w:pStyle w:val="ListParagraph"/>
              <w:numPr>
                <w:ilvl w:val="0"/>
                <w:numId w:val="23"/>
              </w:numPr>
              <w:tabs>
                <w:tab w:val="clear" w:pos="340"/>
              </w:tabs>
              <w:spacing w:line="240" w:lineRule="auto"/>
              <w:ind w:left="180" w:right="-17" w:hanging="180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A96F4F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ราคาตลาดของที่ดินอยู่ระหว่าง </w:t>
            </w:r>
            <w:r w:rsidR="00214EDA">
              <w:rPr>
                <w:rFonts w:ascii="Angsana New" w:hAnsi="Angsana New"/>
                <w:sz w:val="26"/>
                <w:szCs w:val="26"/>
              </w:rPr>
              <w:t>31,000</w:t>
            </w:r>
            <w:r w:rsidRPr="00A96F4F">
              <w:rPr>
                <w:rFonts w:ascii="Angsana New" w:hAnsi="Angsana New" w:hint="cs"/>
                <w:sz w:val="26"/>
                <w:szCs w:val="26"/>
                <w:cs/>
              </w:rPr>
              <w:t xml:space="preserve"> บาท ถึง </w:t>
            </w:r>
            <w:r w:rsidR="00214EDA">
              <w:rPr>
                <w:rFonts w:ascii="Angsana New" w:hAnsi="Angsana New"/>
                <w:sz w:val="26"/>
                <w:szCs w:val="26"/>
              </w:rPr>
              <w:t>63,000</w:t>
            </w:r>
            <w:r w:rsidRPr="00A96F4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96F4F">
              <w:rPr>
                <w:rFonts w:ascii="Angsana New" w:hAnsi="Angsana New" w:hint="cs"/>
                <w:sz w:val="26"/>
                <w:szCs w:val="26"/>
                <w:cs/>
              </w:rPr>
              <w:t xml:space="preserve">บาทต่อตารางเมตร </w:t>
            </w:r>
            <w:r w:rsidRPr="00A96F4F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="00214EDA">
              <w:rPr>
                <w:rFonts w:ascii="Angsana New" w:hAnsi="Angsana New"/>
                <w:i/>
                <w:iCs/>
                <w:sz w:val="26"/>
                <w:szCs w:val="26"/>
              </w:rPr>
              <w:t>2563</w:t>
            </w:r>
            <w:r w:rsidRPr="00A96F4F">
              <w:rPr>
                <w:rFonts w:ascii="Angsana New" w:hAnsi="Angsana New"/>
                <w:i/>
                <w:iCs/>
                <w:sz w:val="26"/>
                <w:szCs w:val="26"/>
              </w:rPr>
              <w:t>:</w:t>
            </w:r>
            <w:r w:rsidRPr="00A96F4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 </w:t>
            </w:r>
            <w:r w:rsidR="00214EDA">
              <w:rPr>
                <w:rFonts w:ascii="Angsana New" w:hAnsi="Angsana New"/>
                <w:i/>
                <w:iCs/>
                <w:sz w:val="26"/>
                <w:szCs w:val="26"/>
              </w:rPr>
              <w:t>38,250</w:t>
            </w:r>
            <w:r w:rsidRPr="00A96F4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 บาท ถึง</w:t>
            </w:r>
            <w:r w:rsidRPr="00A96F4F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</w:t>
            </w:r>
            <w:r w:rsidR="00214EDA">
              <w:rPr>
                <w:rFonts w:ascii="Angsana New" w:hAnsi="Angsana New"/>
                <w:i/>
                <w:iCs/>
                <w:sz w:val="26"/>
                <w:szCs w:val="26"/>
              </w:rPr>
              <w:t>42,500</w:t>
            </w:r>
            <w:r w:rsidRPr="00A96F4F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</w:t>
            </w:r>
            <w:r w:rsidRPr="00A96F4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บาทต่อตารางเมตร</w:t>
            </w:r>
            <w:r w:rsidRPr="00A96F4F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  <w:p w14:paraId="2F14F9D3" w14:textId="044F82DF" w:rsidR="00304A13" w:rsidRPr="00A96F4F" w:rsidRDefault="00304A13" w:rsidP="00A96F4F">
            <w:pPr>
              <w:pStyle w:val="ListParagraph"/>
              <w:numPr>
                <w:ilvl w:val="0"/>
                <w:numId w:val="23"/>
              </w:numPr>
              <w:tabs>
                <w:tab w:val="clear" w:pos="340"/>
              </w:tabs>
              <w:spacing w:line="240" w:lineRule="auto"/>
              <w:ind w:left="180" w:right="-17" w:hanging="180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A96F4F">
              <w:rPr>
                <w:rFonts w:ascii="Angsana New" w:hAnsi="Angsana New"/>
                <w:sz w:val="26"/>
                <w:szCs w:val="26"/>
                <w:cs/>
              </w:rPr>
              <w:t xml:space="preserve">ราคาตลาดของห้องชุดเพื่อการพาณิชย์อยู่ระหว่าง </w:t>
            </w:r>
            <w:r w:rsidR="00214EDA">
              <w:rPr>
                <w:rFonts w:ascii="Angsana New" w:hAnsi="Angsana New"/>
                <w:sz w:val="26"/>
                <w:szCs w:val="26"/>
              </w:rPr>
              <w:t>95,000</w:t>
            </w:r>
            <w:r w:rsidRPr="00A96F4F">
              <w:rPr>
                <w:rFonts w:ascii="Angsana New" w:hAnsi="Angsana New"/>
                <w:sz w:val="26"/>
                <w:szCs w:val="26"/>
                <w:cs/>
              </w:rPr>
              <w:t xml:space="preserve"> บาท ถึง </w:t>
            </w:r>
            <w:r w:rsidR="00214EDA">
              <w:rPr>
                <w:rFonts w:ascii="Angsana New" w:hAnsi="Angsana New"/>
                <w:sz w:val="26"/>
                <w:szCs w:val="26"/>
              </w:rPr>
              <w:t>110</w:t>
            </w:r>
            <w:r w:rsidRPr="00A96F4F">
              <w:rPr>
                <w:rFonts w:ascii="Angsana New" w:hAnsi="Angsana New"/>
                <w:sz w:val="26"/>
                <w:szCs w:val="26"/>
              </w:rPr>
              <w:t>,</w:t>
            </w:r>
            <w:r w:rsidRPr="00A96F4F">
              <w:rPr>
                <w:rFonts w:ascii="Angsana New" w:hAnsi="Angsana New"/>
                <w:sz w:val="26"/>
                <w:szCs w:val="26"/>
                <w:cs/>
              </w:rPr>
              <w:t xml:space="preserve">000 บาทต่อตารางเมตร </w:t>
            </w:r>
            <w:r w:rsidR="00214EDA" w:rsidRPr="00214EDA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="00214EDA">
              <w:rPr>
                <w:rFonts w:ascii="Angsana New" w:hAnsi="Angsana New"/>
                <w:i/>
                <w:iCs/>
                <w:sz w:val="26"/>
                <w:szCs w:val="26"/>
              </w:rPr>
              <w:t>2563</w:t>
            </w:r>
            <w:r w:rsidRPr="00A96F4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: </w:t>
            </w:r>
            <w:r w:rsidR="00214EDA">
              <w:rPr>
                <w:rFonts w:ascii="Angsana New" w:hAnsi="Angsana New"/>
                <w:i/>
                <w:iCs/>
                <w:sz w:val="26"/>
                <w:szCs w:val="26"/>
              </w:rPr>
              <w:t>73,000</w:t>
            </w:r>
            <w:r w:rsidRPr="00A96F4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 บาท ถึง </w:t>
            </w:r>
            <w:r w:rsidR="00214EDA">
              <w:rPr>
                <w:rFonts w:ascii="Angsana New" w:hAnsi="Angsana New"/>
                <w:i/>
                <w:iCs/>
                <w:sz w:val="26"/>
                <w:szCs w:val="26"/>
              </w:rPr>
              <w:t>105,000</w:t>
            </w:r>
            <w:r w:rsidRPr="00A96F4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 บาทต่อตารางเมตร)</w:t>
            </w:r>
          </w:p>
          <w:p w14:paraId="611A39F5" w14:textId="390A9B9C" w:rsidR="00527B5D" w:rsidRPr="00A96F4F" w:rsidRDefault="00304A13" w:rsidP="00A96F4F">
            <w:pPr>
              <w:pStyle w:val="ListParagraph"/>
              <w:numPr>
                <w:ilvl w:val="0"/>
                <w:numId w:val="23"/>
              </w:numPr>
              <w:tabs>
                <w:tab w:val="clear" w:pos="340"/>
              </w:tabs>
              <w:spacing w:line="240" w:lineRule="auto"/>
              <w:ind w:left="180" w:right="-17" w:hanging="180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A96F4F">
              <w:rPr>
                <w:rFonts w:ascii="Angsana New" w:hAnsi="Angsana New"/>
                <w:sz w:val="26"/>
                <w:szCs w:val="26"/>
                <w:cs/>
              </w:rPr>
              <w:t xml:space="preserve">ราคาตลาดของอาคารพาณิชย์เท่ากับ </w:t>
            </w:r>
            <w:r w:rsidR="00214EDA">
              <w:rPr>
                <w:rFonts w:ascii="Angsana New" w:hAnsi="Angsana New"/>
                <w:sz w:val="26"/>
                <w:szCs w:val="26"/>
              </w:rPr>
              <w:t>437,500</w:t>
            </w:r>
            <w:r w:rsidRPr="00A96F4F">
              <w:rPr>
                <w:rFonts w:ascii="Angsana New" w:hAnsi="Angsana New"/>
                <w:sz w:val="26"/>
                <w:szCs w:val="26"/>
                <w:cs/>
              </w:rPr>
              <w:t xml:space="preserve"> บาทต่อตารางวา </w:t>
            </w:r>
            <w:r w:rsidRPr="00A96F4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="00214EDA">
              <w:rPr>
                <w:rFonts w:ascii="Angsana New" w:hAnsi="Angsana New"/>
                <w:i/>
                <w:iCs/>
                <w:sz w:val="26"/>
                <w:szCs w:val="26"/>
              </w:rPr>
              <w:t>2563</w:t>
            </w:r>
            <w:r w:rsidRPr="00A96F4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: </w:t>
            </w:r>
            <w:r w:rsidR="00214EDA">
              <w:rPr>
                <w:rFonts w:ascii="Angsana New" w:hAnsi="Angsana New"/>
                <w:i/>
                <w:iCs/>
                <w:sz w:val="26"/>
                <w:szCs w:val="26"/>
              </w:rPr>
              <w:t>437,500</w:t>
            </w:r>
            <w:r w:rsidRPr="00A96F4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 บาทต่อตารางวา)</w:t>
            </w:r>
          </w:p>
        </w:tc>
        <w:tc>
          <w:tcPr>
            <w:tcW w:w="2358" w:type="dxa"/>
            <w:shd w:val="clear" w:color="auto" w:fill="auto"/>
          </w:tcPr>
          <w:p w14:paraId="462E5BB9" w14:textId="77777777" w:rsidR="00527B5D" w:rsidRPr="00A96F4F" w:rsidRDefault="00527B5D" w:rsidP="00527B5D">
            <w:pPr>
              <w:pStyle w:val="ListParagraph"/>
              <w:tabs>
                <w:tab w:val="left" w:pos="540"/>
              </w:tabs>
              <w:spacing w:line="240" w:lineRule="auto"/>
              <w:ind w:left="0"/>
              <w:rPr>
                <w:rFonts w:ascii="Angsana New" w:hAnsi="Angsana New"/>
                <w:sz w:val="26"/>
                <w:szCs w:val="26"/>
              </w:rPr>
            </w:pPr>
            <w:r w:rsidRPr="00A96F4F">
              <w:rPr>
                <w:rFonts w:ascii="Angsana New" w:hAnsi="Angsana New"/>
                <w:sz w:val="26"/>
                <w:szCs w:val="26"/>
                <w:cs/>
              </w:rPr>
              <w:t>มูลค่ายุติธรรมที่ประมาณ</w:t>
            </w:r>
            <w:r w:rsidRPr="00A96F4F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A96F4F">
              <w:rPr>
                <w:rFonts w:ascii="Angsana New" w:hAnsi="Angsana New"/>
                <w:sz w:val="26"/>
                <w:szCs w:val="26"/>
                <w:cs/>
              </w:rPr>
              <w:t>การไว้จะเพิ่มขึ้น (ลดลง) หาก</w:t>
            </w:r>
          </w:p>
          <w:p w14:paraId="7B819B60" w14:textId="1AAA73C8" w:rsidR="00527B5D" w:rsidRPr="00A96F4F" w:rsidRDefault="00527B5D" w:rsidP="00A96F4F">
            <w:pPr>
              <w:pStyle w:val="ListParagraph"/>
              <w:numPr>
                <w:ilvl w:val="0"/>
                <w:numId w:val="24"/>
              </w:numPr>
              <w:tabs>
                <w:tab w:val="clear" w:pos="340"/>
                <w:tab w:val="num" w:pos="180"/>
                <w:tab w:val="left" w:pos="540"/>
              </w:tabs>
              <w:spacing w:line="240" w:lineRule="auto"/>
              <w:ind w:left="90" w:hanging="180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A96F4F">
              <w:rPr>
                <w:rFonts w:ascii="Angsana New" w:hAnsi="Angsana New"/>
                <w:sz w:val="26"/>
                <w:szCs w:val="26"/>
                <w:cs/>
              </w:rPr>
              <w:t>อัตราการเพิ่มขึ้นของค่าเช่าที่ประมาณการไว้สูงขึ</w:t>
            </w:r>
            <w:r w:rsidR="00A96F4F">
              <w:rPr>
                <w:rFonts w:ascii="Angsana New" w:hAnsi="Angsana New" w:hint="cs"/>
                <w:sz w:val="26"/>
                <w:szCs w:val="26"/>
                <w:cs/>
              </w:rPr>
              <w:t xml:space="preserve">้น </w:t>
            </w:r>
            <w:r w:rsidRPr="00A96F4F">
              <w:rPr>
                <w:rFonts w:ascii="Angsana New" w:hAnsi="Angsana New"/>
                <w:sz w:val="26"/>
                <w:szCs w:val="26"/>
                <w:cs/>
              </w:rPr>
              <w:t>(ลดลง)</w:t>
            </w:r>
          </w:p>
          <w:p w14:paraId="3632A38B" w14:textId="1828821F" w:rsidR="00527B5D" w:rsidRPr="00A96F4F" w:rsidRDefault="00527B5D" w:rsidP="00A96F4F">
            <w:pPr>
              <w:pStyle w:val="ListParagraph"/>
              <w:numPr>
                <w:ilvl w:val="0"/>
                <w:numId w:val="24"/>
              </w:numPr>
              <w:tabs>
                <w:tab w:val="clear" w:pos="340"/>
                <w:tab w:val="num" w:pos="180"/>
                <w:tab w:val="left" w:pos="540"/>
              </w:tabs>
              <w:spacing w:line="240" w:lineRule="auto"/>
              <w:ind w:left="90" w:hanging="180"/>
              <w:contextualSpacing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96F4F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อัตราคิดลด ลดลง</w:t>
            </w:r>
            <w:r w:rsidR="00A96F4F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Pr="00A96F4F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Pr="00A96F4F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เพิ่มขึ้น</w:t>
            </w:r>
            <w:r w:rsidRPr="00A96F4F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  <w:p w14:paraId="4FB8D41A" w14:textId="5F6C6D27" w:rsidR="00527B5D" w:rsidRDefault="00527B5D" w:rsidP="00A96F4F">
            <w:pPr>
              <w:pStyle w:val="ListParagraph"/>
              <w:numPr>
                <w:ilvl w:val="0"/>
                <w:numId w:val="24"/>
              </w:numPr>
              <w:tabs>
                <w:tab w:val="clear" w:pos="340"/>
                <w:tab w:val="num" w:pos="180"/>
                <w:tab w:val="left" w:pos="540"/>
              </w:tabs>
              <w:spacing w:line="240" w:lineRule="auto"/>
              <w:ind w:left="90" w:hanging="180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A96F4F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  <w:r w:rsidRPr="00A96F4F">
              <w:rPr>
                <w:rFonts w:ascii="Angsana New" w:hAnsi="Angsana New" w:hint="cs"/>
                <w:sz w:val="26"/>
                <w:szCs w:val="26"/>
                <w:cs/>
              </w:rPr>
              <w:t>ผลตอบแทนการลงทุนลดลง</w:t>
            </w:r>
            <w:r w:rsidRPr="00A96F4F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A96F4F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Pr="00A96F4F">
              <w:rPr>
                <w:rFonts w:ascii="Angsana New" w:hAnsi="Angsana New"/>
                <w:sz w:val="26"/>
                <w:szCs w:val="26"/>
              </w:rPr>
              <w:t>)</w:t>
            </w:r>
          </w:p>
          <w:p w14:paraId="5DA457E5" w14:textId="77777777" w:rsidR="00A96F4F" w:rsidRPr="00A96F4F" w:rsidRDefault="00A96F4F" w:rsidP="00A96F4F">
            <w:pPr>
              <w:tabs>
                <w:tab w:val="num" w:pos="1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sz w:val="26"/>
                <w:szCs w:val="26"/>
              </w:rPr>
            </w:pPr>
          </w:p>
          <w:p w14:paraId="00ADC3AA" w14:textId="46116096" w:rsidR="00527B5D" w:rsidRPr="00A96F4F" w:rsidRDefault="00527B5D" w:rsidP="00A96F4F">
            <w:pPr>
              <w:pStyle w:val="ListParagraph"/>
              <w:numPr>
                <w:ilvl w:val="0"/>
                <w:numId w:val="24"/>
              </w:numPr>
              <w:tabs>
                <w:tab w:val="clear" w:pos="340"/>
                <w:tab w:val="num" w:pos="180"/>
                <w:tab w:val="left" w:pos="540"/>
              </w:tabs>
              <w:spacing w:line="240" w:lineRule="auto"/>
              <w:ind w:left="90" w:hanging="180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A96F4F">
              <w:rPr>
                <w:rFonts w:ascii="Angsana New" w:hAnsi="Angsana New" w:hint="cs"/>
                <w:sz w:val="26"/>
                <w:szCs w:val="26"/>
                <w:cs/>
              </w:rPr>
              <w:t>ราคาต้นทุนค่าก่อสร้าง</w:t>
            </w:r>
            <w:r w:rsidRPr="00A96F4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96F4F">
              <w:rPr>
                <w:rFonts w:ascii="Angsana New" w:hAnsi="Angsana New" w:hint="cs"/>
                <w:sz w:val="26"/>
                <w:szCs w:val="26"/>
                <w:cs/>
              </w:rPr>
              <w:t xml:space="preserve">สูงขึ้น </w:t>
            </w:r>
            <w:r w:rsidRPr="00A96F4F">
              <w:rPr>
                <w:rFonts w:ascii="Angsana New" w:hAnsi="Angsana New"/>
                <w:sz w:val="26"/>
                <w:szCs w:val="26"/>
              </w:rPr>
              <w:t>(</w:t>
            </w:r>
            <w:r w:rsidRPr="00A96F4F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  <w:r w:rsidRPr="00A96F4F">
              <w:rPr>
                <w:rFonts w:ascii="Angsana New" w:hAnsi="Angsana New"/>
                <w:sz w:val="26"/>
                <w:szCs w:val="26"/>
              </w:rPr>
              <w:t>)</w:t>
            </w:r>
          </w:p>
          <w:p w14:paraId="23B345B7" w14:textId="39CF5862" w:rsidR="00A96F4F" w:rsidRPr="00A96F4F" w:rsidRDefault="00A96F4F" w:rsidP="00A96F4F">
            <w:pPr>
              <w:tabs>
                <w:tab w:val="num" w:pos="180"/>
                <w:tab w:val="left" w:pos="540"/>
              </w:tabs>
              <w:spacing w:line="240" w:lineRule="auto"/>
              <w:ind w:left="90" w:hanging="180"/>
              <w:contextualSpacing/>
              <w:rPr>
                <w:rFonts w:ascii="Angsana New" w:hAnsi="Angsana New"/>
                <w:sz w:val="26"/>
                <w:szCs w:val="26"/>
              </w:rPr>
            </w:pPr>
          </w:p>
          <w:p w14:paraId="627E6989" w14:textId="05EBA196" w:rsidR="00A96F4F" w:rsidRDefault="00A96F4F" w:rsidP="00A96F4F">
            <w:pPr>
              <w:tabs>
                <w:tab w:val="num" w:pos="180"/>
                <w:tab w:val="left" w:pos="540"/>
              </w:tabs>
              <w:spacing w:line="240" w:lineRule="auto"/>
              <w:ind w:left="90" w:hanging="180"/>
              <w:contextualSpacing/>
              <w:rPr>
                <w:rFonts w:ascii="Angsana New" w:hAnsi="Angsana New"/>
                <w:sz w:val="26"/>
                <w:szCs w:val="26"/>
              </w:rPr>
            </w:pPr>
          </w:p>
          <w:p w14:paraId="3BA2BD40" w14:textId="77777777" w:rsidR="00A96F4F" w:rsidRPr="00A96F4F" w:rsidRDefault="00A96F4F" w:rsidP="00A96F4F">
            <w:pPr>
              <w:tabs>
                <w:tab w:val="num" w:pos="180"/>
                <w:tab w:val="left" w:pos="540"/>
              </w:tabs>
              <w:spacing w:line="240" w:lineRule="auto"/>
              <w:ind w:left="90" w:hanging="180"/>
              <w:contextualSpacing/>
              <w:rPr>
                <w:rFonts w:ascii="Angsana New" w:hAnsi="Angsana New"/>
                <w:sz w:val="26"/>
                <w:szCs w:val="26"/>
              </w:rPr>
            </w:pPr>
          </w:p>
          <w:p w14:paraId="677D7824" w14:textId="77777777" w:rsidR="00527B5D" w:rsidRPr="00A96F4F" w:rsidRDefault="00527B5D" w:rsidP="00A96F4F">
            <w:pPr>
              <w:pStyle w:val="ListParagraph"/>
              <w:numPr>
                <w:ilvl w:val="0"/>
                <w:numId w:val="33"/>
              </w:numPr>
              <w:tabs>
                <w:tab w:val="num" w:pos="180"/>
                <w:tab w:val="left" w:pos="540"/>
              </w:tabs>
              <w:spacing w:line="240" w:lineRule="auto"/>
              <w:ind w:left="90" w:hanging="180"/>
              <w:contextualSpacing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96F4F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(ลดลง)</w:t>
            </w:r>
          </w:p>
        </w:tc>
      </w:tr>
    </w:tbl>
    <w:p w14:paraId="409AA311" w14:textId="77777777" w:rsidR="00D027B2" w:rsidRPr="00FF6BDE" w:rsidRDefault="00D027B2" w:rsidP="00527B5D">
      <w:pPr>
        <w:spacing w:line="240" w:lineRule="auto"/>
        <w:rPr>
          <w:rFonts w:asciiTheme="majorBidi" w:hAnsiTheme="majorBidi" w:cstheme="majorBidi"/>
          <w:i/>
          <w:iCs/>
          <w:color w:val="0000FF"/>
          <w:sz w:val="28"/>
          <w:szCs w:val="28"/>
          <w:highlight w:val="lightGray"/>
        </w:rPr>
      </w:pPr>
    </w:p>
    <w:p w14:paraId="2B566EBD" w14:textId="77777777" w:rsidR="00B172A9" w:rsidRDefault="00B172A9" w:rsidP="00AE7679">
      <w:pPr>
        <w:framePr w:w="9585" w:wrap="auto" w:hAnchor="text" w:x="1710"/>
        <w:tabs>
          <w:tab w:val="left" w:pos="540"/>
        </w:tabs>
        <w:spacing w:before="240"/>
        <w:ind w:left="540"/>
        <w:rPr>
          <w:rFonts w:ascii="Angsana New" w:hAnsi="Angsana New"/>
          <w:sz w:val="28"/>
          <w:szCs w:val="28"/>
        </w:rPr>
      </w:pPr>
    </w:p>
    <w:p w14:paraId="3ADD2F59" w14:textId="6D608836" w:rsidR="00D027B2" w:rsidRPr="008860F2" w:rsidRDefault="00D027B2" w:rsidP="00AE7679">
      <w:pPr>
        <w:framePr w:w="9585" w:wrap="auto" w:hAnchor="text" w:x="1710"/>
        <w:tabs>
          <w:tab w:val="left" w:pos="540"/>
        </w:tabs>
        <w:spacing w:before="240"/>
        <w:ind w:left="540"/>
        <w:rPr>
          <w:rFonts w:ascii="Angsana New" w:hAnsi="Angsana New"/>
          <w:sz w:val="28"/>
          <w:szCs w:val="28"/>
          <w:cs/>
        </w:rPr>
        <w:sectPr w:rsidR="00D027B2" w:rsidRPr="008860F2" w:rsidSect="00584F28">
          <w:headerReference w:type="even" r:id="rId16"/>
          <w:headerReference w:type="default" r:id="rId17"/>
          <w:footerReference w:type="default" r:id="rId18"/>
          <w:headerReference w:type="first" r:id="rId19"/>
          <w:footerReference w:type="first" r:id="rId20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526E45A5" w14:textId="77777777" w:rsidR="003B14EA" w:rsidRPr="008860F2" w:rsidRDefault="003B14EA" w:rsidP="00BA7DB0">
      <w:pPr>
        <w:pStyle w:val="Heading1"/>
        <w:keepLines/>
        <w:numPr>
          <w:ilvl w:val="0"/>
          <w:numId w:val="16"/>
        </w:numPr>
        <w:shd w:val="clear" w:color="auto" w:fill="auto"/>
        <w:tabs>
          <w:tab w:val="left" w:pos="540"/>
        </w:tabs>
        <w:spacing w:line="240" w:lineRule="auto"/>
        <w:ind w:right="-45" w:hanging="1148"/>
        <w:rPr>
          <w:rFonts w:asciiTheme="majorBidi" w:hAnsiTheme="majorBidi" w:cstheme="majorBidi"/>
          <w:sz w:val="28"/>
          <w:szCs w:val="28"/>
          <w:u w:val="none"/>
        </w:rPr>
      </w:pPr>
      <w:r w:rsidRPr="008860F2">
        <w:rPr>
          <w:rFonts w:asciiTheme="majorBidi" w:hAnsiTheme="majorBidi" w:cstheme="majorBidi"/>
          <w:sz w:val="28"/>
          <w:szCs w:val="28"/>
          <w:u w:val="none"/>
          <w:cs/>
        </w:rPr>
        <w:t>ที่ดิน อาคารและอุปกรณ์</w:t>
      </w:r>
      <w:r w:rsidR="00F70B7C" w:rsidRPr="008860F2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6B729C63" w14:textId="28528291" w:rsidR="00285D51" w:rsidRDefault="00285D51" w:rsidP="00285D51">
      <w:pPr>
        <w:tabs>
          <w:tab w:val="left" w:pos="540"/>
        </w:tabs>
        <w:spacing w:line="240" w:lineRule="auto"/>
        <w:ind w:left="540" w:right="-43"/>
        <w:rPr>
          <w:rFonts w:ascii="Angsana New" w:hAnsi="Angsana New"/>
          <w:bCs/>
          <w:sz w:val="28"/>
          <w:szCs w:val="28"/>
        </w:rPr>
      </w:pPr>
    </w:p>
    <w:tbl>
      <w:tblPr>
        <w:tblW w:w="14293" w:type="dxa"/>
        <w:tblInd w:w="554" w:type="dxa"/>
        <w:tblLayout w:type="fixed"/>
        <w:tblLook w:val="01E0" w:firstRow="1" w:lastRow="1" w:firstColumn="1" w:lastColumn="1" w:noHBand="0" w:noVBand="0"/>
      </w:tblPr>
      <w:tblGrid>
        <w:gridCol w:w="4501"/>
        <w:gridCol w:w="1257"/>
        <w:gridCol w:w="270"/>
        <w:gridCol w:w="1170"/>
        <w:gridCol w:w="65"/>
        <w:gridCol w:w="174"/>
        <w:gridCol w:w="62"/>
        <w:gridCol w:w="1107"/>
        <w:gridCol w:w="63"/>
        <w:gridCol w:w="181"/>
        <w:gridCol w:w="55"/>
        <w:gridCol w:w="1062"/>
        <w:gridCol w:w="55"/>
        <w:gridCol w:w="187"/>
        <w:gridCol w:w="52"/>
        <w:gridCol w:w="1168"/>
        <w:gridCol w:w="52"/>
        <w:gridCol w:w="184"/>
        <w:gridCol w:w="52"/>
        <w:gridCol w:w="1117"/>
        <w:gridCol w:w="53"/>
        <w:gridCol w:w="193"/>
        <w:gridCol w:w="52"/>
        <w:gridCol w:w="1088"/>
        <w:gridCol w:w="73"/>
      </w:tblGrid>
      <w:tr w:rsidR="00FE55B1" w:rsidRPr="008860F2" w14:paraId="375BF805" w14:textId="77777777" w:rsidTr="00EE023B">
        <w:trPr>
          <w:trHeight w:val="288"/>
        </w:trPr>
        <w:tc>
          <w:tcPr>
            <w:tcW w:w="4501" w:type="dxa"/>
          </w:tcPr>
          <w:p w14:paraId="416C79CF" w14:textId="77777777" w:rsidR="00FE55B1" w:rsidRPr="008860F2" w:rsidRDefault="00FE55B1" w:rsidP="00FE55B1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92" w:type="dxa"/>
            <w:gridSpan w:val="24"/>
          </w:tcPr>
          <w:p w14:paraId="7989D276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E55B1" w:rsidRPr="008860F2" w14:paraId="4CBBE247" w14:textId="77777777" w:rsidTr="00EE023B">
        <w:trPr>
          <w:trHeight w:val="288"/>
        </w:trPr>
        <w:tc>
          <w:tcPr>
            <w:tcW w:w="4501" w:type="dxa"/>
          </w:tcPr>
          <w:p w14:paraId="5E46BB18" w14:textId="77777777" w:rsidR="00FE55B1" w:rsidRPr="008860F2" w:rsidRDefault="00FE55B1" w:rsidP="00FE55B1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</w:tcPr>
          <w:p w14:paraId="5A847B68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7F3001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55616D6E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5AFF15A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9CABBC0" w14:textId="77777777" w:rsidR="00FE55B1" w:rsidRPr="008860F2" w:rsidRDefault="00FE55B1" w:rsidP="00FE55B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191751E" w14:textId="77777777" w:rsidR="00FE55B1" w:rsidRPr="008860F2" w:rsidRDefault="00FE55B1" w:rsidP="00FE55B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1446B480" w14:textId="77777777" w:rsidR="00FE55B1" w:rsidRPr="008860F2" w:rsidRDefault="00FE55B1" w:rsidP="00FE55B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</w:tcPr>
          <w:p w14:paraId="7787599B" w14:textId="77777777" w:rsidR="00FE55B1" w:rsidRPr="008860F2" w:rsidRDefault="00FE55B1" w:rsidP="00FE55B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1E85779C" w14:textId="77777777" w:rsidR="00FE55B1" w:rsidRPr="008860F2" w:rsidRDefault="00FE55B1" w:rsidP="00FE55B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เครื่องตกแต่ง </w:t>
            </w:r>
          </w:p>
        </w:tc>
        <w:tc>
          <w:tcPr>
            <w:tcW w:w="236" w:type="dxa"/>
            <w:gridSpan w:val="2"/>
          </w:tcPr>
          <w:p w14:paraId="014A6F85" w14:textId="77777777" w:rsidR="00FE55B1" w:rsidRPr="008860F2" w:rsidRDefault="00FE55B1" w:rsidP="00FE55B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FA4FE9C" w14:textId="77777777" w:rsidR="00FE55B1" w:rsidRPr="008860F2" w:rsidRDefault="00FE55B1" w:rsidP="00FE55B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5" w:type="dxa"/>
            <w:gridSpan w:val="2"/>
          </w:tcPr>
          <w:p w14:paraId="17C8707B" w14:textId="77777777" w:rsidR="00FE55B1" w:rsidRPr="008860F2" w:rsidRDefault="00FE55B1" w:rsidP="00FE55B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7F8FDA6F" w14:textId="77777777" w:rsidR="00FE55B1" w:rsidRPr="008860F2" w:rsidRDefault="00FE55B1" w:rsidP="00FE55B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55B1" w:rsidRPr="008860F2" w14:paraId="41DE07B5" w14:textId="77777777" w:rsidTr="00EE023B">
        <w:trPr>
          <w:trHeight w:val="288"/>
        </w:trPr>
        <w:tc>
          <w:tcPr>
            <w:tcW w:w="4501" w:type="dxa"/>
          </w:tcPr>
          <w:p w14:paraId="5EE48918" w14:textId="77777777" w:rsidR="00FE55B1" w:rsidRPr="008860F2" w:rsidRDefault="00FE55B1" w:rsidP="00FE55B1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</w:tcPr>
          <w:p w14:paraId="006C4C9E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55C3F648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59CBFA6D" w14:textId="77777777" w:rsidR="00FE55B1" w:rsidRPr="008860F2" w:rsidRDefault="00FE55B1" w:rsidP="00FE55B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36" w:type="dxa"/>
            <w:gridSpan w:val="2"/>
          </w:tcPr>
          <w:p w14:paraId="01531DD7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CAC6658" w14:textId="77777777" w:rsidR="00FE55B1" w:rsidRPr="008860F2" w:rsidRDefault="00FE55B1" w:rsidP="00FE55B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CDF2260" w14:textId="77777777" w:rsidR="00FE55B1" w:rsidRPr="008860F2" w:rsidRDefault="00FE55B1" w:rsidP="00FE55B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07368B2E" w14:textId="77777777" w:rsidR="00FE55B1" w:rsidRPr="008860F2" w:rsidRDefault="00FE55B1" w:rsidP="00FE55B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gridSpan w:val="2"/>
          </w:tcPr>
          <w:p w14:paraId="52861011" w14:textId="77777777" w:rsidR="00FE55B1" w:rsidRPr="008860F2" w:rsidRDefault="00FE55B1" w:rsidP="00FE55B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7C234A64" w14:textId="77777777" w:rsidR="00FE55B1" w:rsidRPr="008860F2" w:rsidRDefault="00FE55B1" w:rsidP="00FE55B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ติดตั้ง เครื่องใช้</w:t>
            </w:r>
          </w:p>
        </w:tc>
        <w:tc>
          <w:tcPr>
            <w:tcW w:w="236" w:type="dxa"/>
            <w:gridSpan w:val="2"/>
          </w:tcPr>
          <w:p w14:paraId="70E9E5F2" w14:textId="77777777" w:rsidR="00FE55B1" w:rsidRPr="008860F2" w:rsidRDefault="00FE55B1" w:rsidP="00FE55B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8276C6C" w14:textId="77777777" w:rsidR="00FE55B1" w:rsidRPr="008860F2" w:rsidRDefault="00FE55B1" w:rsidP="00FE55B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45" w:type="dxa"/>
            <w:gridSpan w:val="2"/>
          </w:tcPr>
          <w:p w14:paraId="7B7760A5" w14:textId="77777777" w:rsidR="00FE55B1" w:rsidRPr="008860F2" w:rsidRDefault="00FE55B1" w:rsidP="00FE55B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2DC38BFC" w14:textId="77777777" w:rsidR="00FE55B1" w:rsidRPr="008860F2" w:rsidRDefault="00FE55B1" w:rsidP="00FE55B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55B1" w:rsidRPr="008860F2" w14:paraId="11EBB58F" w14:textId="77777777" w:rsidTr="00EE023B">
        <w:trPr>
          <w:trHeight w:val="288"/>
        </w:trPr>
        <w:tc>
          <w:tcPr>
            <w:tcW w:w="4501" w:type="dxa"/>
          </w:tcPr>
          <w:p w14:paraId="7DDA7754" w14:textId="77777777" w:rsidR="00FE55B1" w:rsidRPr="008860F2" w:rsidRDefault="00FE55B1" w:rsidP="00FE55B1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</w:tcPr>
          <w:p w14:paraId="4120C3C8" w14:textId="77777777" w:rsidR="00FE55B1" w:rsidRPr="008860F2" w:rsidRDefault="00FE55B1" w:rsidP="00FE55B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และสิทธิการเช่า</w:t>
            </w:r>
          </w:p>
        </w:tc>
        <w:tc>
          <w:tcPr>
            <w:tcW w:w="270" w:type="dxa"/>
          </w:tcPr>
          <w:p w14:paraId="2103A9A6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248FFE8D" w14:textId="77777777" w:rsidR="00FE55B1" w:rsidRPr="008860F2" w:rsidRDefault="00FE55B1" w:rsidP="00FE55B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36" w:type="dxa"/>
            <w:gridSpan w:val="2"/>
          </w:tcPr>
          <w:p w14:paraId="4325385F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5F0637D" w14:textId="77777777" w:rsidR="00FE55B1" w:rsidRPr="008860F2" w:rsidRDefault="00FE55B1" w:rsidP="00FE55B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36" w:type="dxa"/>
            <w:gridSpan w:val="2"/>
          </w:tcPr>
          <w:p w14:paraId="7225771E" w14:textId="77777777" w:rsidR="00FE55B1" w:rsidRPr="008860F2" w:rsidRDefault="00FE55B1" w:rsidP="00FE55B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2257A965" w14:textId="77777777" w:rsidR="00FE55B1" w:rsidRPr="008860F2" w:rsidRDefault="00FE55B1" w:rsidP="00FE55B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</w:tcPr>
          <w:p w14:paraId="180A45F6" w14:textId="77777777" w:rsidR="00FE55B1" w:rsidRPr="008860F2" w:rsidRDefault="00FE55B1" w:rsidP="00FE55B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5D2A9FAB" w14:textId="77777777" w:rsidR="00FE55B1" w:rsidRPr="008860F2" w:rsidRDefault="00FE55B1" w:rsidP="00FE55B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สำนักงาน และ</w:t>
            </w:r>
          </w:p>
        </w:tc>
        <w:tc>
          <w:tcPr>
            <w:tcW w:w="236" w:type="dxa"/>
            <w:gridSpan w:val="2"/>
          </w:tcPr>
          <w:p w14:paraId="473C50E4" w14:textId="77777777" w:rsidR="00FE55B1" w:rsidRPr="008860F2" w:rsidRDefault="00FE55B1" w:rsidP="00FE55B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FF818A3" w14:textId="77777777" w:rsidR="00FE55B1" w:rsidRPr="008860F2" w:rsidRDefault="00FE55B1" w:rsidP="00FE55B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45" w:type="dxa"/>
            <w:gridSpan w:val="2"/>
          </w:tcPr>
          <w:p w14:paraId="1BD60EF1" w14:textId="77777777" w:rsidR="00FE55B1" w:rsidRPr="008860F2" w:rsidRDefault="00FE55B1" w:rsidP="00FE55B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7E07F26A" w14:textId="77777777" w:rsidR="00FE55B1" w:rsidRPr="008860F2" w:rsidRDefault="00FE55B1" w:rsidP="00FE55B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55B1" w:rsidRPr="008860F2" w14:paraId="79A5F001" w14:textId="77777777" w:rsidTr="00EE023B">
        <w:trPr>
          <w:trHeight w:val="288"/>
        </w:trPr>
        <w:tc>
          <w:tcPr>
            <w:tcW w:w="4501" w:type="dxa"/>
          </w:tcPr>
          <w:p w14:paraId="1AA0FBE7" w14:textId="77BF2FFE" w:rsidR="00FE55B1" w:rsidRPr="008860F2" w:rsidRDefault="00FE55B1" w:rsidP="00FE55B1">
            <w:pPr>
              <w:spacing w:line="240" w:lineRule="auto"/>
              <w:ind w:right="6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</w:tcPr>
          <w:p w14:paraId="2CEC954D" w14:textId="77777777" w:rsidR="00FE55B1" w:rsidRPr="008860F2" w:rsidRDefault="00FE55B1" w:rsidP="00FE55B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0B287049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296854AC" w14:textId="77777777" w:rsidR="00FE55B1" w:rsidRPr="008860F2" w:rsidRDefault="00FE55B1" w:rsidP="00FE55B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236" w:type="dxa"/>
            <w:gridSpan w:val="2"/>
          </w:tcPr>
          <w:p w14:paraId="22850E26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57C7C1A" w14:textId="77777777" w:rsidR="00FE55B1" w:rsidRPr="008860F2" w:rsidRDefault="00FE55B1" w:rsidP="00FE55B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36" w:type="dxa"/>
            <w:gridSpan w:val="2"/>
          </w:tcPr>
          <w:p w14:paraId="73B1E967" w14:textId="77777777" w:rsidR="00FE55B1" w:rsidRPr="008860F2" w:rsidRDefault="00FE55B1" w:rsidP="00FE55B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0B540D35" w14:textId="77777777" w:rsidR="00FE55B1" w:rsidRPr="008860F2" w:rsidRDefault="00FE55B1" w:rsidP="00FE55B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9" w:type="dxa"/>
            <w:gridSpan w:val="2"/>
          </w:tcPr>
          <w:p w14:paraId="328B563D" w14:textId="77777777" w:rsidR="00FE55B1" w:rsidRPr="008860F2" w:rsidRDefault="00FE55B1" w:rsidP="00FE55B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26782D8A" w14:textId="77777777" w:rsidR="00FE55B1" w:rsidRPr="008860F2" w:rsidRDefault="00FE55B1" w:rsidP="00FE55B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  <w:gridSpan w:val="2"/>
          </w:tcPr>
          <w:p w14:paraId="6B77D6A1" w14:textId="77777777" w:rsidR="00FE55B1" w:rsidRPr="008860F2" w:rsidRDefault="00FE55B1" w:rsidP="00FE55B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F71D3F9" w14:textId="77777777" w:rsidR="00FE55B1" w:rsidRPr="008860F2" w:rsidRDefault="00FE55B1" w:rsidP="00FE55B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45" w:type="dxa"/>
            <w:gridSpan w:val="2"/>
          </w:tcPr>
          <w:p w14:paraId="7CDDF076" w14:textId="77777777" w:rsidR="00FE55B1" w:rsidRPr="008860F2" w:rsidRDefault="00FE55B1" w:rsidP="00FE55B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695EEC8E" w14:textId="77777777" w:rsidR="00FE55B1" w:rsidRPr="008860F2" w:rsidRDefault="00FE55B1" w:rsidP="00FE55B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E55B1" w:rsidRPr="008860F2" w14:paraId="1A3228D6" w14:textId="77777777" w:rsidTr="00EE023B">
        <w:trPr>
          <w:trHeight w:val="288"/>
        </w:trPr>
        <w:tc>
          <w:tcPr>
            <w:tcW w:w="4501" w:type="dxa"/>
          </w:tcPr>
          <w:p w14:paraId="6DF55032" w14:textId="77777777" w:rsidR="00FE55B1" w:rsidRPr="008860F2" w:rsidRDefault="00FE55B1" w:rsidP="00FE55B1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92" w:type="dxa"/>
            <w:gridSpan w:val="24"/>
          </w:tcPr>
          <w:p w14:paraId="7712757D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E55B1" w:rsidRPr="008860F2" w14:paraId="03C3626C" w14:textId="77777777" w:rsidTr="00EE023B">
        <w:trPr>
          <w:trHeight w:val="263"/>
        </w:trPr>
        <w:tc>
          <w:tcPr>
            <w:tcW w:w="4501" w:type="dxa"/>
          </w:tcPr>
          <w:p w14:paraId="115546ED" w14:textId="77777777" w:rsidR="00FE55B1" w:rsidRPr="008860F2" w:rsidRDefault="00FE55B1" w:rsidP="00FE55B1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57" w:type="dxa"/>
          </w:tcPr>
          <w:p w14:paraId="0F8EB9E2" w14:textId="77777777" w:rsidR="00FE55B1" w:rsidRPr="008860F2" w:rsidRDefault="00FE55B1" w:rsidP="00FE55B1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7DC706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01492CAA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F43366B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08B9DB6" w14:textId="77777777" w:rsidR="00FE55B1" w:rsidRPr="008860F2" w:rsidRDefault="00FE55B1" w:rsidP="00FE55B1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72E1148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7" w:type="dxa"/>
            <w:gridSpan w:val="2"/>
          </w:tcPr>
          <w:p w14:paraId="0D59B98C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gridSpan w:val="2"/>
          </w:tcPr>
          <w:p w14:paraId="462FEC4A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3788AC76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14CF74C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0B7DC93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gridSpan w:val="2"/>
          </w:tcPr>
          <w:p w14:paraId="3895D58F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672EA6D7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E55B1" w:rsidRPr="008860F2" w14:paraId="1343BFB4" w14:textId="77777777" w:rsidTr="00EE023B">
        <w:trPr>
          <w:trHeight w:val="288"/>
        </w:trPr>
        <w:tc>
          <w:tcPr>
            <w:tcW w:w="4501" w:type="dxa"/>
          </w:tcPr>
          <w:p w14:paraId="79A37451" w14:textId="77777777" w:rsidR="00FE55B1" w:rsidRPr="008860F2" w:rsidRDefault="00FE55B1" w:rsidP="00FE55B1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ตุลาคม </w:t>
            </w:r>
            <w:r w:rsidRPr="008860F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57" w:type="dxa"/>
          </w:tcPr>
          <w:p w14:paraId="0EB23247" w14:textId="77777777" w:rsidR="00FE55B1" w:rsidRPr="00FE75F4" w:rsidRDefault="00FE55B1" w:rsidP="005119F2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FE75F4">
              <w:rPr>
                <w:rFonts w:ascii="Angsana New" w:hAnsi="Angsana New"/>
                <w:sz w:val="28"/>
                <w:szCs w:val="28"/>
              </w:rPr>
              <w:t>203.54</w:t>
            </w:r>
          </w:p>
        </w:tc>
        <w:tc>
          <w:tcPr>
            <w:tcW w:w="270" w:type="dxa"/>
          </w:tcPr>
          <w:p w14:paraId="653F822A" w14:textId="77777777" w:rsidR="00FE55B1" w:rsidRPr="00FE75F4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50718430" w14:textId="77777777" w:rsidR="00FE55B1" w:rsidRPr="00FE75F4" w:rsidRDefault="00FE55B1" w:rsidP="005119F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FE75F4">
              <w:rPr>
                <w:rFonts w:ascii="Angsana New" w:hAnsi="Angsana New"/>
                <w:sz w:val="28"/>
                <w:szCs w:val="28"/>
              </w:rPr>
              <w:t>646.94</w:t>
            </w:r>
          </w:p>
        </w:tc>
        <w:tc>
          <w:tcPr>
            <w:tcW w:w="236" w:type="dxa"/>
            <w:gridSpan w:val="2"/>
          </w:tcPr>
          <w:p w14:paraId="2DE8F3BD" w14:textId="77777777" w:rsidR="00FE55B1" w:rsidRPr="00FE75F4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CDB6C61" w14:textId="77777777" w:rsidR="00FE55B1" w:rsidRPr="00FE75F4" w:rsidRDefault="00FE55B1" w:rsidP="005119F2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FE75F4">
              <w:rPr>
                <w:rFonts w:ascii="Angsana New" w:hAnsi="Angsana New"/>
                <w:sz w:val="28"/>
                <w:szCs w:val="28"/>
              </w:rPr>
              <w:t>194.11</w:t>
            </w:r>
          </w:p>
        </w:tc>
        <w:tc>
          <w:tcPr>
            <w:tcW w:w="236" w:type="dxa"/>
            <w:gridSpan w:val="2"/>
          </w:tcPr>
          <w:p w14:paraId="68D9B375" w14:textId="77777777" w:rsidR="00FE55B1" w:rsidRPr="00FE75F4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7" w:type="dxa"/>
            <w:gridSpan w:val="2"/>
          </w:tcPr>
          <w:p w14:paraId="02C670C4" w14:textId="77777777" w:rsidR="00FE55B1" w:rsidRPr="00FE75F4" w:rsidRDefault="00FE55B1" w:rsidP="005119F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FE75F4">
              <w:rPr>
                <w:rFonts w:ascii="Angsana New" w:hAnsi="Angsana New"/>
                <w:sz w:val="28"/>
                <w:szCs w:val="28"/>
              </w:rPr>
              <w:t>27.23</w:t>
            </w:r>
          </w:p>
        </w:tc>
        <w:tc>
          <w:tcPr>
            <w:tcW w:w="239" w:type="dxa"/>
            <w:gridSpan w:val="2"/>
          </w:tcPr>
          <w:p w14:paraId="11E0B9D7" w14:textId="77777777" w:rsidR="00FE55B1" w:rsidRPr="00FE75F4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75462E25" w14:textId="77777777" w:rsidR="00FE55B1" w:rsidRPr="00FE75F4" w:rsidRDefault="00FE55B1" w:rsidP="005119F2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 w:rsidRPr="00FE75F4">
              <w:rPr>
                <w:rFonts w:ascii="Angsana New" w:hAnsi="Angsana New"/>
                <w:sz w:val="28"/>
                <w:szCs w:val="28"/>
              </w:rPr>
              <w:t>423.74</w:t>
            </w:r>
          </w:p>
        </w:tc>
        <w:tc>
          <w:tcPr>
            <w:tcW w:w="236" w:type="dxa"/>
            <w:gridSpan w:val="2"/>
          </w:tcPr>
          <w:p w14:paraId="20652566" w14:textId="77777777" w:rsidR="00FE55B1" w:rsidRPr="00FE75F4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3587984" w14:textId="77777777" w:rsidR="00FE55B1" w:rsidRPr="00FE75F4" w:rsidRDefault="00FE55B1" w:rsidP="005119F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FE75F4">
              <w:rPr>
                <w:rFonts w:ascii="Angsana New" w:hAnsi="Angsana New"/>
                <w:sz w:val="28"/>
                <w:szCs w:val="28"/>
              </w:rPr>
              <w:t>4.09</w:t>
            </w:r>
          </w:p>
        </w:tc>
        <w:tc>
          <w:tcPr>
            <w:tcW w:w="245" w:type="dxa"/>
            <w:gridSpan w:val="2"/>
          </w:tcPr>
          <w:p w14:paraId="543AB763" w14:textId="77777777" w:rsidR="00FE55B1" w:rsidRPr="00FE75F4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6B9A2329" w14:textId="77777777" w:rsidR="00FE55B1" w:rsidRPr="00FE75F4" w:rsidRDefault="00FE55B1" w:rsidP="005119F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FE75F4">
              <w:rPr>
                <w:rFonts w:ascii="Angsana New" w:hAnsi="Angsana New"/>
                <w:sz w:val="28"/>
                <w:szCs w:val="28"/>
              </w:rPr>
              <w:t>1,499.65</w:t>
            </w:r>
          </w:p>
        </w:tc>
      </w:tr>
      <w:tr w:rsidR="00FE55B1" w:rsidRPr="008860F2" w14:paraId="1CD4E525" w14:textId="77777777" w:rsidTr="00EE023B">
        <w:trPr>
          <w:trHeight w:val="288"/>
        </w:trPr>
        <w:tc>
          <w:tcPr>
            <w:tcW w:w="4501" w:type="dxa"/>
          </w:tcPr>
          <w:p w14:paraId="291E0DC5" w14:textId="77777777" w:rsidR="00FE55B1" w:rsidRPr="008860F2" w:rsidRDefault="00FE55B1" w:rsidP="00FE55B1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57" w:type="dxa"/>
          </w:tcPr>
          <w:p w14:paraId="01030CF2" w14:textId="77777777" w:rsidR="00FE55B1" w:rsidRPr="008860F2" w:rsidRDefault="00FE55B1" w:rsidP="00FE55B1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14533D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3FCA3543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0.42</w:t>
            </w:r>
          </w:p>
        </w:tc>
        <w:tc>
          <w:tcPr>
            <w:tcW w:w="236" w:type="dxa"/>
            <w:gridSpan w:val="2"/>
          </w:tcPr>
          <w:p w14:paraId="4B6A1226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F47083B" w14:textId="77777777" w:rsidR="00FE55B1" w:rsidRPr="008860F2" w:rsidRDefault="00FE55B1" w:rsidP="00FE55B1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0.77</w:t>
            </w:r>
          </w:p>
        </w:tc>
        <w:tc>
          <w:tcPr>
            <w:tcW w:w="236" w:type="dxa"/>
            <w:gridSpan w:val="2"/>
          </w:tcPr>
          <w:p w14:paraId="2313A3C4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437E51FF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2.65</w:t>
            </w:r>
          </w:p>
        </w:tc>
        <w:tc>
          <w:tcPr>
            <w:tcW w:w="239" w:type="dxa"/>
            <w:gridSpan w:val="2"/>
          </w:tcPr>
          <w:p w14:paraId="601C7B87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3FBBC65B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12.53</w:t>
            </w:r>
          </w:p>
        </w:tc>
        <w:tc>
          <w:tcPr>
            <w:tcW w:w="236" w:type="dxa"/>
            <w:gridSpan w:val="2"/>
          </w:tcPr>
          <w:p w14:paraId="21B56282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690D9B6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12.78</w:t>
            </w:r>
          </w:p>
        </w:tc>
        <w:tc>
          <w:tcPr>
            <w:tcW w:w="245" w:type="dxa"/>
            <w:gridSpan w:val="2"/>
          </w:tcPr>
          <w:p w14:paraId="3DFCF5B5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2C6AEB62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29.15</w:t>
            </w:r>
          </w:p>
        </w:tc>
      </w:tr>
      <w:tr w:rsidR="00FE55B1" w:rsidRPr="008860F2" w14:paraId="60FBCB9A" w14:textId="77777777" w:rsidTr="00EE023B">
        <w:trPr>
          <w:trHeight w:val="288"/>
        </w:trPr>
        <w:tc>
          <w:tcPr>
            <w:tcW w:w="4501" w:type="dxa"/>
          </w:tcPr>
          <w:p w14:paraId="2E678E6A" w14:textId="77777777" w:rsidR="00FE55B1" w:rsidRPr="008860F2" w:rsidRDefault="00FE55B1" w:rsidP="00FE55B1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57" w:type="dxa"/>
          </w:tcPr>
          <w:p w14:paraId="55CF4768" w14:textId="77777777" w:rsidR="00FE55B1" w:rsidRPr="008860F2" w:rsidRDefault="00FE55B1" w:rsidP="00FE55B1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F344E4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0EA685B8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(18.18)</w:t>
            </w:r>
          </w:p>
        </w:tc>
        <w:tc>
          <w:tcPr>
            <w:tcW w:w="236" w:type="dxa"/>
            <w:gridSpan w:val="2"/>
          </w:tcPr>
          <w:p w14:paraId="2564A1BD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09D847D" w14:textId="77777777" w:rsidR="00FE55B1" w:rsidRPr="008860F2" w:rsidRDefault="00FE55B1" w:rsidP="00FE55B1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(0.34)</w:t>
            </w:r>
          </w:p>
        </w:tc>
        <w:tc>
          <w:tcPr>
            <w:tcW w:w="236" w:type="dxa"/>
            <w:gridSpan w:val="2"/>
          </w:tcPr>
          <w:p w14:paraId="55F0650F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0261CC64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gridSpan w:val="2"/>
          </w:tcPr>
          <w:p w14:paraId="7CEAC6EE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55DE97EA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(7.33)</w:t>
            </w:r>
          </w:p>
        </w:tc>
        <w:tc>
          <w:tcPr>
            <w:tcW w:w="236" w:type="dxa"/>
            <w:gridSpan w:val="2"/>
          </w:tcPr>
          <w:p w14:paraId="5776DBBA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5D841BF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(0.06)</w:t>
            </w:r>
          </w:p>
        </w:tc>
        <w:tc>
          <w:tcPr>
            <w:tcW w:w="245" w:type="dxa"/>
            <w:gridSpan w:val="2"/>
          </w:tcPr>
          <w:p w14:paraId="545EE153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56F71C0C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(25.91)</w:t>
            </w:r>
          </w:p>
        </w:tc>
      </w:tr>
      <w:tr w:rsidR="00FE55B1" w:rsidRPr="008860F2" w14:paraId="4CC22B17" w14:textId="77777777" w:rsidTr="00EE023B">
        <w:trPr>
          <w:trHeight w:val="288"/>
        </w:trPr>
        <w:tc>
          <w:tcPr>
            <w:tcW w:w="4501" w:type="dxa"/>
          </w:tcPr>
          <w:p w14:paraId="36BECB95" w14:textId="77777777" w:rsidR="00FE55B1" w:rsidRPr="008860F2" w:rsidRDefault="00FE55B1" w:rsidP="00FE55B1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57" w:type="dxa"/>
          </w:tcPr>
          <w:p w14:paraId="5094D78A" w14:textId="77777777" w:rsidR="00FE55B1" w:rsidRPr="008860F2" w:rsidRDefault="00FE55B1" w:rsidP="00FE55B1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1D9CC0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001366DE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(3.43)</w:t>
            </w:r>
          </w:p>
        </w:tc>
        <w:tc>
          <w:tcPr>
            <w:tcW w:w="236" w:type="dxa"/>
            <w:gridSpan w:val="2"/>
          </w:tcPr>
          <w:p w14:paraId="035E0288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893D181" w14:textId="77777777" w:rsidR="00FE55B1" w:rsidRPr="008860F2" w:rsidRDefault="00FE55B1" w:rsidP="00FE55B1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69D92EE7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4BE930E7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gridSpan w:val="2"/>
          </w:tcPr>
          <w:p w14:paraId="4C05F7B7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1BFD139B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(1.40)</w:t>
            </w:r>
          </w:p>
        </w:tc>
        <w:tc>
          <w:tcPr>
            <w:tcW w:w="236" w:type="dxa"/>
            <w:gridSpan w:val="2"/>
          </w:tcPr>
          <w:p w14:paraId="56E5D8E8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ABF0D94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gridSpan w:val="2"/>
          </w:tcPr>
          <w:p w14:paraId="1E78C3AE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19F7A6AE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(4.83)</w:t>
            </w:r>
          </w:p>
        </w:tc>
      </w:tr>
      <w:tr w:rsidR="00FE55B1" w:rsidRPr="008860F2" w14:paraId="0A8C4284" w14:textId="77777777" w:rsidTr="00EE023B">
        <w:trPr>
          <w:trHeight w:val="288"/>
        </w:trPr>
        <w:tc>
          <w:tcPr>
            <w:tcW w:w="4501" w:type="dxa"/>
          </w:tcPr>
          <w:p w14:paraId="4FFBEEF1" w14:textId="77777777" w:rsidR="00FE55B1" w:rsidRPr="008860F2" w:rsidRDefault="00FE55B1" w:rsidP="00FE55B1">
            <w:pPr>
              <w:spacing w:line="240" w:lineRule="auto"/>
              <w:ind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โอนเข้า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ออก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257" w:type="dxa"/>
          </w:tcPr>
          <w:p w14:paraId="0F0A685F" w14:textId="77777777" w:rsidR="00FE55B1" w:rsidRPr="008860F2" w:rsidRDefault="00FE55B1" w:rsidP="00FE55B1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52CFAB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0CF58DB8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3.45</w:t>
            </w:r>
          </w:p>
        </w:tc>
        <w:tc>
          <w:tcPr>
            <w:tcW w:w="236" w:type="dxa"/>
            <w:gridSpan w:val="2"/>
          </w:tcPr>
          <w:p w14:paraId="434A80F8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C427B9E" w14:textId="77777777" w:rsidR="00FE55B1" w:rsidRPr="008860F2" w:rsidRDefault="00FE55B1" w:rsidP="00FE55B1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5.55</w:t>
            </w:r>
          </w:p>
        </w:tc>
        <w:tc>
          <w:tcPr>
            <w:tcW w:w="236" w:type="dxa"/>
            <w:gridSpan w:val="2"/>
          </w:tcPr>
          <w:p w14:paraId="3D8D27DA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6B3EACA9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gridSpan w:val="2"/>
          </w:tcPr>
          <w:p w14:paraId="5E72C0C2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7359CBEF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1.84</w:t>
            </w:r>
          </w:p>
        </w:tc>
        <w:tc>
          <w:tcPr>
            <w:tcW w:w="236" w:type="dxa"/>
            <w:gridSpan w:val="2"/>
          </w:tcPr>
          <w:p w14:paraId="56F17A85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8F63356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(10.84)</w:t>
            </w:r>
          </w:p>
        </w:tc>
        <w:tc>
          <w:tcPr>
            <w:tcW w:w="245" w:type="dxa"/>
            <w:gridSpan w:val="2"/>
          </w:tcPr>
          <w:p w14:paraId="681C16BF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18A1998C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55B1" w:rsidRPr="008860F2" w14:paraId="07840CAF" w14:textId="77777777" w:rsidTr="00EE023B">
        <w:trPr>
          <w:trHeight w:val="288"/>
        </w:trPr>
        <w:tc>
          <w:tcPr>
            <w:tcW w:w="4501" w:type="dxa"/>
          </w:tcPr>
          <w:p w14:paraId="41E06D56" w14:textId="77777777" w:rsidR="00FE55B1" w:rsidRPr="008860F2" w:rsidRDefault="00FE55B1" w:rsidP="00FE55B1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โอนเข้ามาจาก (ออกไปที่) 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1257" w:type="dxa"/>
          </w:tcPr>
          <w:p w14:paraId="59CF5C99" w14:textId="77777777" w:rsidR="00FE55B1" w:rsidRPr="008860F2" w:rsidRDefault="00FE55B1" w:rsidP="00FE55B1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204A0E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08C5A0DA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0B893A8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40550F0" w14:textId="77777777" w:rsidR="00FE55B1" w:rsidRPr="008860F2" w:rsidRDefault="00FE55B1" w:rsidP="00FE55B1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AFEEBA1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60A258F3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</w:tcPr>
          <w:p w14:paraId="4F3B5DD5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338BA260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EE1093B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A2BD36E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gridSpan w:val="2"/>
          </w:tcPr>
          <w:p w14:paraId="2E5B093D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757E40AC" w14:textId="77777777" w:rsidR="00FE55B1" w:rsidRPr="008860F2" w:rsidRDefault="00FE55B1" w:rsidP="00FE55B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55F0" w:rsidRPr="008860F2" w14:paraId="4123A806" w14:textId="77777777" w:rsidTr="00EE023B">
        <w:trPr>
          <w:trHeight w:val="288"/>
        </w:trPr>
        <w:tc>
          <w:tcPr>
            <w:tcW w:w="4501" w:type="dxa"/>
          </w:tcPr>
          <w:p w14:paraId="7DF1BCBE" w14:textId="2DDE785A" w:rsidR="004755F0" w:rsidRPr="00FE1EB2" w:rsidRDefault="004755F0" w:rsidP="004755F0">
            <w:pPr>
              <w:ind w:left="150"/>
              <w:rPr>
                <w:rFonts w:ascii="Angsana New" w:hAnsi="Angsana New"/>
                <w:sz w:val="28"/>
                <w:szCs w:val="28"/>
                <w:cs/>
              </w:rPr>
            </w:pPr>
            <w:r w:rsidRPr="002C4E0E">
              <w:rPr>
                <w:rFonts w:ascii="Angsana New" w:hAnsi="Angsana New"/>
                <w:sz w:val="28"/>
                <w:szCs w:val="28"/>
                <w:cs/>
              </w:rPr>
              <w:t>สิน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ค้าคงเหลือ</w:t>
            </w:r>
            <w:r w:rsidRPr="002C4E0E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                                           </w:t>
            </w:r>
            <w:r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            </w:t>
            </w:r>
          </w:p>
        </w:tc>
        <w:tc>
          <w:tcPr>
            <w:tcW w:w="1257" w:type="dxa"/>
          </w:tcPr>
          <w:p w14:paraId="3DE2C66D" w14:textId="4ABBF07B" w:rsidR="004755F0" w:rsidRDefault="004755F0" w:rsidP="004755F0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E311C0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052CB78A" w14:textId="27058C15" w:rsidR="004755F0" w:rsidRDefault="004755F0" w:rsidP="004755F0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1F89D2DF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56B6F29" w14:textId="1ADBBC9A" w:rsidR="004755F0" w:rsidRDefault="004755F0" w:rsidP="004755F0">
            <w:pPr>
              <w:tabs>
                <w:tab w:val="decimal" w:pos="491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1.36</w:t>
            </w:r>
          </w:p>
        </w:tc>
        <w:tc>
          <w:tcPr>
            <w:tcW w:w="236" w:type="dxa"/>
            <w:gridSpan w:val="2"/>
          </w:tcPr>
          <w:p w14:paraId="05942993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200BB04A" w14:textId="7ADF118B" w:rsidR="004755F0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gridSpan w:val="2"/>
          </w:tcPr>
          <w:p w14:paraId="7B76D016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1819C798" w14:textId="5AB10B23" w:rsidR="004755F0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1.02</w:t>
            </w:r>
          </w:p>
        </w:tc>
        <w:tc>
          <w:tcPr>
            <w:tcW w:w="236" w:type="dxa"/>
            <w:gridSpan w:val="2"/>
          </w:tcPr>
          <w:p w14:paraId="300ABF67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75D9A33" w14:textId="5505317A" w:rsidR="004755F0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gridSpan w:val="2"/>
          </w:tcPr>
          <w:p w14:paraId="4CF170D1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6581D70B" w14:textId="43480783" w:rsidR="004755F0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2.38</w:t>
            </w:r>
          </w:p>
        </w:tc>
      </w:tr>
      <w:tr w:rsidR="004755F0" w:rsidRPr="008860F2" w14:paraId="21F0B5A5" w14:textId="77777777" w:rsidTr="00EE023B">
        <w:trPr>
          <w:trHeight w:val="288"/>
        </w:trPr>
        <w:tc>
          <w:tcPr>
            <w:tcW w:w="4501" w:type="dxa"/>
          </w:tcPr>
          <w:p w14:paraId="0B587C3A" w14:textId="0E46A585" w:rsidR="004755F0" w:rsidRPr="008860F2" w:rsidRDefault="004755F0" w:rsidP="004755F0">
            <w:pPr>
              <w:ind w:left="150"/>
              <w:rPr>
                <w:rFonts w:ascii="Angsana New" w:hAnsi="Angsana New"/>
                <w:sz w:val="28"/>
                <w:szCs w:val="28"/>
                <w:cs/>
              </w:rPr>
            </w:pPr>
            <w:r w:rsidRPr="00FE1EB2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</w:t>
            </w:r>
            <w:r w:rsidRPr="00FE1EB2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7" w:type="dxa"/>
          </w:tcPr>
          <w:p w14:paraId="5CA269CD" w14:textId="47488B26" w:rsidR="004755F0" w:rsidRPr="008860F2" w:rsidRDefault="004755F0" w:rsidP="004755F0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30.25</w:t>
            </w:r>
          </w:p>
        </w:tc>
        <w:tc>
          <w:tcPr>
            <w:tcW w:w="270" w:type="dxa"/>
          </w:tcPr>
          <w:p w14:paraId="5DC1C82B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6E290CA2" w14:textId="450F149C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18.47</w:t>
            </w:r>
          </w:p>
        </w:tc>
        <w:tc>
          <w:tcPr>
            <w:tcW w:w="236" w:type="dxa"/>
            <w:gridSpan w:val="2"/>
          </w:tcPr>
          <w:p w14:paraId="37D69C16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F2ECDEF" w14:textId="6E967C69" w:rsidR="004755F0" w:rsidRPr="008860F2" w:rsidRDefault="004755F0" w:rsidP="004755F0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019F30C8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531F0BCC" w14:textId="1E2FBCE3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gridSpan w:val="2"/>
          </w:tcPr>
          <w:p w14:paraId="69147237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506E9CDE" w14:textId="286E03F1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(0.53)</w:t>
            </w:r>
          </w:p>
        </w:tc>
        <w:tc>
          <w:tcPr>
            <w:tcW w:w="236" w:type="dxa"/>
            <w:gridSpan w:val="2"/>
          </w:tcPr>
          <w:p w14:paraId="3E84D846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969D74A" w14:textId="1F9A063A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48.73</w:t>
            </w:r>
          </w:p>
        </w:tc>
        <w:tc>
          <w:tcPr>
            <w:tcW w:w="245" w:type="dxa"/>
            <w:gridSpan w:val="2"/>
          </w:tcPr>
          <w:p w14:paraId="3C74EDE7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6CD77D59" w14:textId="72ED9218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96.92</w:t>
            </w:r>
          </w:p>
        </w:tc>
      </w:tr>
      <w:tr w:rsidR="004755F0" w:rsidRPr="008860F2" w14:paraId="162172FE" w14:textId="77777777" w:rsidTr="00EE023B">
        <w:trPr>
          <w:trHeight w:val="288"/>
        </w:trPr>
        <w:tc>
          <w:tcPr>
            <w:tcW w:w="4501" w:type="dxa"/>
          </w:tcPr>
          <w:p w14:paraId="2A754D97" w14:textId="77777777" w:rsidR="004755F0" w:rsidRPr="008860F2" w:rsidRDefault="004755F0" w:rsidP="004755F0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712E5ABE" w14:textId="77777777" w:rsidR="004755F0" w:rsidRPr="008860F2" w:rsidRDefault="004755F0" w:rsidP="004755F0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233.79</w:t>
            </w:r>
          </w:p>
        </w:tc>
        <w:tc>
          <w:tcPr>
            <w:tcW w:w="270" w:type="dxa"/>
          </w:tcPr>
          <w:p w14:paraId="1A5C1067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EE101D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647.67</w:t>
            </w:r>
          </w:p>
        </w:tc>
        <w:tc>
          <w:tcPr>
            <w:tcW w:w="236" w:type="dxa"/>
            <w:gridSpan w:val="2"/>
          </w:tcPr>
          <w:p w14:paraId="3FED1A6D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1BA509" w14:textId="77777777" w:rsidR="004755F0" w:rsidRPr="008860F2" w:rsidRDefault="004755F0" w:rsidP="004755F0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201.45</w:t>
            </w:r>
          </w:p>
        </w:tc>
        <w:tc>
          <w:tcPr>
            <w:tcW w:w="236" w:type="dxa"/>
            <w:gridSpan w:val="2"/>
          </w:tcPr>
          <w:p w14:paraId="6D971126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79D890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29.88</w:t>
            </w:r>
          </w:p>
        </w:tc>
        <w:tc>
          <w:tcPr>
            <w:tcW w:w="239" w:type="dxa"/>
            <w:gridSpan w:val="2"/>
          </w:tcPr>
          <w:p w14:paraId="7875EC98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026CB7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429.87</w:t>
            </w:r>
          </w:p>
        </w:tc>
        <w:tc>
          <w:tcPr>
            <w:tcW w:w="236" w:type="dxa"/>
            <w:gridSpan w:val="2"/>
          </w:tcPr>
          <w:p w14:paraId="7B119F17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1123CC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54.70</w:t>
            </w:r>
          </w:p>
        </w:tc>
        <w:tc>
          <w:tcPr>
            <w:tcW w:w="245" w:type="dxa"/>
            <w:gridSpan w:val="2"/>
          </w:tcPr>
          <w:p w14:paraId="22973F6C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68E4E2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1,597.36</w:t>
            </w:r>
          </w:p>
        </w:tc>
      </w:tr>
      <w:tr w:rsidR="004755F0" w:rsidRPr="008860F2" w14:paraId="118C79AE" w14:textId="77777777" w:rsidTr="00EE023B">
        <w:trPr>
          <w:trHeight w:val="288"/>
        </w:trPr>
        <w:tc>
          <w:tcPr>
            <w:tcW w:w="4501" w:type="dxa"/>
          </w:tcPr>
          <w:p w14:paraId="778E5E08" w14:textId="77777777" w:rsidR="004755F0" w:rsidRPr="008860F2" w:rsidRDefault="004755F0" w:rsidP="004755F0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2BBA43C1" w14:textId="77777777" w:rsidR="004755F0" w:rsidRDefault="004755F0" w:rsidP="004755F0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C61DDA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</w:tcBorders>
          </w:tcPr>
          <w:p w14:paraId="02740CC4" w14:textId="77777777" w:rsidR="004755F0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91A6324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445A2ECD" w14:textId="77777777" w:rsidR="004755F0" w:rsidRDefault="004755F0" w:rsidP="004755F0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2C24D55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</w:tcBorders>
          </w:tcPr>
          <w:p w14:paraId="031D8E13" w14:textId="77777777" w:rsidR="004755F0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gridSpan w:val="2"/>
          </w:tcPr>
          <w:p w14:paraId="1FE01A5D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</w:tcPr>
          <w:p w14:paraId="736022BF" w14:textId="77777777" w:rsidR="004755F0" w:rsidRDefault="004755F0" w:rsidP="004755F0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A21FCBC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14E9A22C" w14:textId="77777777" w:rsidR="004755F0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gridSpan w:val="2"/>
          </w:tcPr>
          <w:p w14:paraId="61FF3EB6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</w:tcPr>
          <w:p w14:paraId="1815A5F5" w14:textId="77777777" w:rsidR="004755F0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755F0" w:rsidRPr="008860F2" w14:paraId="6BDA2327" w14:textId="77777777" w:rsidTr="00EE023B">
        <w:trPr>
          <w:trHeight w:val="288"/>
        </w:trPr>
        <w:tc>
          <w:tcPr>
            <w:tcW w:w="4501" w:type="dxa"/>
          </w:tcPr>
          <w:p w14:paraId="3B525CC9" w14:textId="77777777" w:rsidR="004755F0" w:rsidRPr="008860F2" w:rsidRDefault="004755F0" w:rsidP="004755F0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7" w:type="dxa"/>
          </w:tcPr>
          <w:p w14:paraId="61BE5473" w14:textId="77777777" w:rsidR="004755F0" w:rsidRDefault="004755F0" w:rsidP="004755F0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DBA99EA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5AAF938D" w14:textId="77777777" w:rsidR="004755F0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CBC777E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540EC80" w14:textId="77777777" w:rsidR="004755F0" w:rsidRDefault="004755F0" w:rsidP="004755F0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6BDA82B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7" w:type="dxa"/>
            <w:gridSpan w:val="2"/>
          </w:tcPr>
          <w:p w14:paraId="54E93FE7" w14:textId="77777777" w:rsidR="004755F0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gridSpan w:val="2"/>
          </w:tcPr>
          <w:p w14:paraId="1345694C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68E53D0F" w14:textId="77777777" w:rsidR="004755F0" w:rsidRDefault="004755F0" w:rsidP="004755F0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D6447FC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B2A58BA" w14:textId="77777777" w:rsidR="004755F0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gridSpan w:val="2"/>
          </w:tcPr>
          <w:p w14:paraId="329AAAAB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72922674" w14:textId="77777777" w:rsidR="004755F0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755F0" w:rsidRPr="008860F2" w14:paraId="22D54818" w14:textId="77777777" w:rsidTr="00EE023B">
        <w:trPr>
          <w:trHeight w:val="288"/>
        </w:trPr>
        <w:tc>
          <w:tcPr>
            <w:tcW w:w="4501" w:type="dxa"/>
          </w:tcPr>
          <w:p w14:paraId="0087029B" w14:textId="77777777" w:rsidR="004755F0" w:rsidRPr="008860F2" w:rsidRDefault="004755F0" w:rsidP="004755F0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7" w:type="dxa"/>
          </w:tcPr>
          <w:p w14:paraId="567BAD2E" w14:textId="77777777" w:rsidR="004755F0" w:rsidRDefault="004755F0" w:rsidP="004755F0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AF9261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278F8249" w14:textId="77777777" w:rsidR="004755F0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785E557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6BC04A2" w14:textId="77777777" w:rsidR="004755F0" w:rsidRDefault="004755F0" w:rsidP="004755F0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60AA660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7" w:type="dxa"/>
            <w:gridSpan w:val="2"/>
          </w:tcPr>
          <w:p w14:paraId="019D7D88" w14:textId="77777777" w:rsidR="004755F0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gridSpan w:val="2"/>
          </w:tcPr>
          <w:p w14:paraId="11E576EB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2B0FC4CE" w14:textId="77777777" w:rsidR="004755F0" w:rsidRDefault="004755F0" w:rsidP="004755F0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6FDD0FE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2475A4F" w14:textId="77777777" w:rsidR="004755F0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gridSpan w:val="2"/>
          </w:tcPr>
          <w:p w14:paraId="2660431C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55FB400E" w14:textId="77777777" w:rsidR="004755F0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755F0" w:rsidRPr="008860F2" w14:paraId="630D4615" w14:textId="77777777" w:rsidTr="00EE023B">
        <w:trPr>
          <w:trHeight w:val="288"/>
        </w:trPr>
        <w:tc>
          <w:tcPr>
            <w:tcW w:w="4501" w:type="dxa"/>
          </w:tcPr>
          <w:p w14:paraId="0F98113D" w14:textId="77777777" w:rsidR="004755F0" w:rsidRPr="008860F2" w:rsidRDefault="004755F0" w:rsidP="004755F0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92" w:type="dxa"/>
            <w:gridSpan w:val="24"/>
          </w:tcPr>
          <w:p w14:paraId="57DA0C0D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755F0" w:rsidRPr="008860F2" w14:paraId="464AC9D0" w14:textId="77777777" w:rsidTr="00EE023B">
        <w:trPr>
          <w:trHeight w:val="288"/>
        </w:trPr>
        <w:tc>
          <w:tcPr>
            <w:tcW w:w="4501" w:type="dxa"/>
          </w:tcPr>
          <w:p w14:paraId="0F467B09" w14:textId="77777777" w:rsidR="004755F0" w:rsidRPr="008860F2" w:rsidRDefault="004755F0" w:rsidP="004755F0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</w:tcPr>
          <w:p w14:paraId="1DEAAEDC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42F64D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56EFD3A5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9973B74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9D0BB2A" w14:textId="77777777" w:rsidR="004755F0" w:rsidRPr="008860F2" w:rsidRDefault="004755F0" w:rsidP="004755F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7A914EB" w14:textId="77777777" w:rsidR="004755F0" w:rsidRPr="008860F2" w:rsidRDefault="004755F0" w:rsidP="004755F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5C947354" w14:textId="77777777" w:rsidR="004755F0" w:rsidRPr="008860F2" w:rsidRDefault="004755F0" w:rsidP="004755F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</w:tcPr>
          <w:p w14:paraId="4619564D" w14:textId="77777777" w:rsidR="004755F0" w:rsidRPr="008860F2" w:rsidRDefault="004755F0" w:rsidP="004755F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55109A51" w14:textId="77777777" w:rsidR="004755F0" w:rsidRPr="008860F2" w:rsidRDefault="004755F0" w:rsidP="004755F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เครื่องตกแต่ง </w:t>
            </w:r>
          </w:p>
        </w:tc>
        <w:tc>
          <w:tcPr>
            <w:tcW w:w="236" w:type="dxa"/>
            <w:gridSpan w:val="2"/>
          </w:tcPr>
          <w:p w14:paraId="78FD072A" w14:textId="77777777" w:rsidR="004755F0" w:rsidRPr="008860F2" w:rsidRDefault="004755F0" w:rsidP="004755F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E08CC1F" w14:textId="77777777" w:rsidR="004755F0" w:rsidRPr="008860F2" w:rsidRDefault="004755F0" w:rsidP="004755F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5" w:type="dxa"/>
            <w:gridSpan w:val="2"/>
          </w:tcPr>
          <w:p w14:paraId="528B9076" w14:textId="77777777" w:rsidR="004755F0" w:rsidRPr="008860F2" w:rsidRDefault="004755F0" w:rsidP="004755F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4F31D87B" w14:textId="77777777" w:rsidR="004755F0" w:rsidRPr="008860F2" w:rsidRDefault="004755F0" w:rsidP="004755F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55F0" w:rsidRPr="008860F2" w14:paraId="39803463" w14:textId="77777777" w:rsidTr="00EE023B">
        <w:trPr>
          <w:trHeight w:val="288"/>
        </w:trPr>
        <w:tc>
          <w:tcPr>
            <w:tcW w:w="4501" w:type="dxa"/>
          </w:tcPr>
          <w:p w14:paraId="3E2D1651" w14:textId="77777777" w:rsidR="004755F0" w:rsidRPr="008860F2" w:rsidRDefault="004755F0" w:rsidP="004755F0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</w:tcPr>
          <w:p w14:paraId="62BDEE86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2B74875D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3079B7DA" w14:textId="77777777" w:rsidR="004755F0" w:rsidRPr="008860F2" w:rsidRDefault="004755F0" w:rsidP="004755F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36" w:type="dxa"/>
            <w:gridSpan w:val="2"/>
          </w:tcPr>
          <w:p w14:paraId="488F0175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137C87C" w14:textId="77777777" w:rsidR="004755F0" w:rsidRPr="008860F2" w:rsidRDefault="004755F0" w:rsidP="004755F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41314DD" w14:textId="77777777" w:rsidR="004755F0" w:rsidRPr="008860F2" w:rsidRDefault="004755F0" w:rsidP="004755F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2B1437A1" w14:textId="77777777" w:rsidR="004755F0" w:rsidRPr="008860F2" w:rsidRDefault="004755F0" w:rsidP="004755F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gridSpan w:val="2"/>
          </w:tcPr>
          <w:p w14:paraId="41A6F10E" w14:textId="77777777" w:rsidR="004755F0" w:rsidRPr="008860F2" w:rsidRDefault="004755F0" w:rsidP="004755F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3C7A908F" w14:textId="77777777" w:rsidR="004755F0" w:rsidRPr="008860F2" w:rsidRDefault="004755F0" w:rsidP="004755F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ติดตั้ง เครื่องใช้</w:t>
            </w:r>
          </w:p>
        </w:tc>
        <w:tc>
          <w:tcPr>
            <w:tcW w:w="236" w:type="dxa"/>
            <w:gridSpan w:val="2"/>
          </w:tcPr>
          <w:p w14:paraId="45089C0F" w14:textId="77777777" w:rsidR="004755F0" w:rsidRPr="008860F2" w:rsidRDefault="004755F0" w:rsidP="004755F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657CAAE" w14:textId="77777777" w:rsidR="004755F0" w:rsidRPr="008860F2" w:rsidRDefault="004755F0" w:rsidP="004755F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45" w:type="dxa"/>
            <w:gridSpan w:val="2"/>
          </w:tcPr>
          <w:p w14:paraId="2107703F" w14:textId="77777777" w:rsidR="004755F0" w:rsidRPr="008860F2" w:rsidRDefault="004755F0" w:rsidP="004755F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3569DE41" w14:textId="77777777" w:rsidR="004755F0" w:rsidRPr="008860F2" w:rsidRDefault="004755F0" w:rsidP="004755F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55F0" w:rsidRPr="008860F2" w14:paraId="6FA0790B" w14:textId="77777777" w:rsidTr="00EE023B">
        <w:trPr>
          <w:trHeight w:val="288"/>
        </w:trPr>
        <w:tc>
          <w:tcPr>
            <w:tcW w:w="4501" w:type="dxa"/>
          </w:tcPr>
          <w:p w14:paraId="06668C77" w14:textId="77777777" w:rsidR="004755F0" w:rsidRPr="008860F2" w:rsidRDefault="004755F0" w:rsidP="004755F0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</w:tcPr>
          <w:p w14:paraId="2727642F" w14:textId="77777777" w:rsidR="004755F0" w:rsidRPr="008860F2" w:rsidRDefault="004755F0" w:rsidP="004755F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และสิทธิการเช่า</w:t>
            </w:r>
          </w:p>
        </w:tc>
        <w:tc>
          <w:tcPr>
            <w:tcW w:w="270" w:type="dxa"/>
          </w:tcPr>
          <w:p w14:paraId="2D3B2655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513A5AC0" w14:textId="77777777" w:rsidR="004755F0" w:rsidRPr="008860F2" w:rsidRDefault="004755F0" w:rsidP="004755F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36" w:type="dxa"/>
            <w:gridSpan w:val="2"/>
          </w:tcPr>
          <w:p w14:paraId="46B869B7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BBC75E3" w14:textId="77777777" w:rsidR="004755F0" w:rsidRPr="008860F2" w:rsidRDefault="004755F0" w:rsidP="004755F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36" w:type="dxa"/>
            <w:gridSpan w:val="2"/>
          </w:tcPr>
          <w:p w14:paraId="78034839" w14:textId="77777777" w:rsidR="004755F0" w:rsidRPr="008860F2" w:rsidRDefault="004755F0" w:rsidP="004755F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30F6ACD7" w14:textId="77777777" w:rsidR="004755F0" w:rsidRPr="008860F2" w:rsidRDefault="004755F0" w:rsidP="004755F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</w:tcPr>
          <w:p w14:paraId="025190F2" w14:textId="77777777" w:rsidR="004755F0" w:rsidRPr="008860F2" w:rsidRDefault="004755F0" w:rsidP="004755F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0E32496B" w14:textId="77777777" w:rsidR="004755F0" w:rsidRPr="008860F2" w:rsidRDefault="004755F0" w:rsidP="004755F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สำนักงาน และ</w:t>
            </w:r>
          </w:p>
        </w:tc>
        <w:tc>
          <w:tcPr>
            <w:tcW w:w="236" w:type="dxa"/>
            <w:gridSpan w:val="2"/>
          </w:tcPr>
          <w:p w14:paraId="3A373583" w14:textId="77777777" w:rsidR="004755F0" w:rsidRPr="008860F2" w:rsidRDefault="004755F0" w:rsidP="004755F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30CB070" w14:textId="77777777" w:rsidR="004755F0" w:rsidRPr="008860F2" w:rsidRDefault="004755F0" w:rsidP="004755F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45" w:type="dxa"/>
            <w:gridSpan w:val="2"/>
          </w:tcPr>
          <w:p w14:paraId="48D9AE53" w14:textId="77777777" w:rsidR="004755F0" w:rsidRPr="008860F2" w:rsidRDefault="004755F0" w:rsidP="004755F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620186E2" w14:textId="77777777" w:rsidR="004755F0" w:rsidRPr="008860F2" w:rsidRDefault="004755F0" w:rsidP="004755F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55F0" w:rsidRPr="008860F2" w14:paraId="532D3E01" w14:textId="77777777" w:rsidTr="00EE023B">
        <w:trPr>
          <w:trHeight w:val="288"/>
        </w:trPr>
        <w:tc>
          <w:tcPr>
            <w:tcW w:w="4501" w:type="dxa"/>
          </w:tcPr>
          <w:p w14:paraId="7A509F3E" w14:textId="77777777" w:rsidR="004755F0" w:rsidRPr="008860F2" w:rsidRDefault="004755F0" w:rsidP="004755F0">
            <w:pPr>
              <w:spacing w:line="240" w:lineRule="auto"/>
              <w:ind w:right="6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57" w:type="dxa"/>
          </w:tcPr>
          <w:p w14:paraId="01F9FE4B" w14:textId="77777777" w:rsidR="004755F0" w:rsidRPr="008860F2" w:rsidRDefault="004755F0" w:rsidP="004755F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6E9D44F5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226B5050" w14:textId="77777777" w:rsidR="004755F0" w:rsidRPr="008860F2" w:rsidRDefault="004755F0" w:rsidP="004755F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236" w:type="dxa"/>
            <w:gridSpan w:val="2"/>
          </w:tcPr>
          <w:p w14:paraId="09F4C76F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E93B3E9" w14:textId="77777777" w:rsidR="004755F0" w:rsidRPr="008860F2" w:rsidRDefault="004755F0" w:rsidP="004755F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36" w:type="dxa"/>
            <w:gridSpan w:val="2"/>
          </w:tcPr>
          <w:p w14:paraId="5369A92A" w14:textId="77777777" w:rsidR="004755F0" w:rsidRPr="008860F2" w:rsidRDefault="004755F0" w:rsidP="004755F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178BA0F4" w14:textId="77777777" w:rsidR="004755F0" w:rsidRPr="008860F2" w:rsidRDefault="004755F0" w:rsidP="004755F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9" w:type="dxa"/>
            <w:gridSpan w:val="2"/>
          </w:tcPr>
          <w:p w14:paraId="62AA6B4F" w14:textId="77777777" w:rsidR="004755F0" w:rsidRPr="008860F2" w:rsidRDefault="004755F0" w:rsidP="004755F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3EE39828" w14:textId="77777777" w:rsidR="004755F0" w:rsidRPr="008860F2" w:rsidRDefault="004755F0" w:rsidP="004755F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  <w:gridSpan w:val="2"/>
          </w:tcPr>
          <w:p w14:paraId="3C5103EF" w14:textId="77777777" w:rsidR="004755F0" w:rsidRPr="008860F2" w:rsidRDefault="004755F0" w:rsidP="004755F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B10B3A8" w14:textId="77777777" w:rsidR="004755F0" w:rsidRPr="008860F2" w:rsidRDefault="004755F0" w:rsidP="004755F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45" w:type="dxa"/>
            <w:gridSpan w:val="2"/>
          </w:tcPr>
          <w:p w14:paraId="1AC8E09E" w14:textId="77777777" w:rsidR="004755F0" w:rsidRPr="008860F2" w:rsidRDefault="004755F0" w:rsidP="004755F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275DC3CC" w14:textId="77777777" w:rsidR="004755F0" w:rsidRPr="008860F2" w:rsidRDefault="004755F0" w:rsidP="004755F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755F0" w:rsidRPr="008860F2" w14:paraId="0AF9B4F8" w14:textId="77777777" w:rsidTr="00EE023B">
        <w:trPr>
          <w:trHeight w:val="288"/>
        </w:trPr>
        <w:tc>
          <w:tcPr>
            <w:tcW w:w="4501" w:type="dxa"/>
          </w:tcPr>
          <w:p w14:paraId="09B07E7D" w14:textId="77777777" w:rsidR="004755F0" w:rsidRPr="008860F2" w:rsidRDefault="004755F0" w:rsidP="004755F0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92" w:type="dxa"/>
            <w:gridSpan w:val="24"/>
          </w:tcPr>
          <w:p w14:paraId="52F137E2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755F0" w:rsidRPr="008860F2" w14:paraId="7E325EAC" w14:textId="77777777" w:rsidTr="00EE023B">
        <w:trPr>
          <w:trHeight w:val="288"/>
        </w:trPr>
        <w:tc>
          <w:tcPr>
            <w:tcW w:w="4501" w:type="dxa"/>
          </w:tcPr>
          <w:p w14:paraId="28A035BC" w14:textId="77777777" w:rsidR="004755F0" w:rsidRPr="008860F2" w:rsidRDefault="004755F0" w:rsidP="004755F0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57" w:type="dxa"/>
          </w:tcPr>
          <w:p w14:paraId="253A2425" w14:textId="41C899A7" w:rsidR="004755F0" w:rsidRPr="008860F2" w:rsidRDefault="004755F0" w:rsidP="004755F0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28977C8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2EC5136A" w14:textId="3A008A5B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986A897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DFE95F4" w14:textId="4A0196BC" w:rsidR="004755F0" w:rsidRPr="008860F2" w:rsidRDefault="004755F0" w:rsidP="004755F0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ACB7719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7" w:type="dxa"/>
            <w:gridSpan w:val="2"/>
          </w:tcPr>
          <w:p w14:paraId="7AA4E287" w14:textId="5B042B65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gridSpan w:val="2"/>
          </w:tcPr>
          <w:p w14:paraId="22935D31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0A6AD5EE" w14:textId="7C1C0BF8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F9DB69F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073BD37" w14:textId="6926446D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gridSpan w:val="2"/>
          </w:tcPr>
          <w:p w14:paraId="132EBD73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0326AFC9" w14:textId="47AA3E56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755F0" w:rsidRPr="008860F2" w14:paraId="17C13206" w14:textId="77777777" w:rsidTr="00EE023B">
        <w:trPr>
          <w:trHeight w:val="288"/>
        </w:trPr>
        <w:tc>
          <w:tcPr>
            <w:tcW w:w="4501" w:type="dxa"/>
          </w:tcPr>
          <w:p w14:paraId="28D971BA" w14:textId="164839EC" w:rsidR="004755F0" w:rsidRPr="000510E7" w:rsidRDefault="004755F0" w:rsidP="004755F0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57" w:type="dxa"/>
          </w:tcPr>
          <w:p w14:paraId="38ECB0AE" w14:textId="2D034FA3" w:rsidR="004755F0" w:rsidRPr="000510E7" w:rsidRDefault="004755F0" w:rsidP="004755F0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233.79</w:t>
            </w:r>
          </w:p>
        </w:tc>
        <w:tc>
          <w:tcPr>
            <w:tcW w:w="270" w:type="dxa"/>
          </w:tcPr>
          <w:p w14:paraId="6B42E152" w14:textId="77777777" w:rsidR="004755F0" w:rsidRPr="000510E7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7FCAE605" w14:textId="0A79B27B" w:rsidR="004755F0" w:rsidRPr="000510E7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647.67</w:t>
            </w:r>
          </w:p>
        </w:tc>
        <w:tc>
          <w:tcPr>
            <w:tcW w:w="236" w:type="dxa"/>
            <w:gridSpan w:val="2"/>
          </w:tcPr>
          <w:p w14:paraId="25E748ED" w14:textId="77777777" w:rsidR="004755F0" w:rsidRPr="000510E7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4E5705C" w14:textId="594C7A6A" w:rsidR="004755F0" w:rsidRPr="000510E7" w:rsidRDefault="004755F0" w:rsidP="004755F0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201.45</w:t>
            </w:r>
          </w:p>
        </w:tc>
        <w:tc>
          <w:tcPr>
            <w:tcW w:w="236" w:type="dxa"/>
            <w:gridSpan w:val="2"/>
          </w:tcPr>
          <w:p w14:paraId="61143F1A" w14:textId="77777777" w:rsidR="004755F0" w:rsidRPr="000510E7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7" w:type="dxa"/>
            <w:gridSpan w:val="2"/>
          </w:tcPr>
          <w:p w14:paraId="60C5C5CC" w14:textId="48DB1141" w:rsidR="004755F0" w:rsidRPr="000510E7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29.88</w:t>
            </w:r>
          </w:p>
        </w:tc>
        <w:tc>
          <w:tcPr>
            <w:tcW w:w="239" w:type="dxa"/>
            <w:gridSpan w:val="2"/>
          </w:tcPr>
          <w:p w14:paraId="1E421EE5" w14:textId="77777777" w:rsidR="004755F0" w:rsidRPr="000510E7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69A7ED5D" w14:textId="44FEEF4B" w:rsidR="004755F0" w:rsidRPr="000510E7" w:rsidRDefault="004755F0" w:rsidP="004755F0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429.87</w:t>
            </w:r>
          </w:p>
        </w:tc>
        <w:tc>
          <w:tcPr>
            <w:tcW w:w="236" w:type="dxa"/>
            <w:gridSpan w:val="2"/>
          </w:tcPr>
          <w:p w14:paraId="6A49EF23" w14:textId="77777777" w:rsidR="004755F0" w:rsidRPr="000510E7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167F033" w14:textId="71704ACB" w:rsidR="004755F0" w:rsidRPr="000510E7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54.70</w:t>
            </w:r>
          </w:p>
        </w:tc>
        <w:tc>
          <w:tcPr>
            <w:tcW w:w="245" w:type="dxa"/>
            <w:gridSpan w:val="2"/>
          </w:tcPr>
          <w:p w14:paraId="7B76B03C" w14:textId="77777777" w:rsidR="004755F0" w:rsidRPr="000510E7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1353FA97" w14:textId="5317AFEB" w:rsidR="004755F0" w:rsidRPr="000510E7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1,597.36</w:t>
            </w:r>
          </w:p>
        </w:tc>
      </w:tr>
      <w:tr w:rsidR="004755F0" w:rsidRPr="008860F2" w14:paraId="72140ACA" w14:textId="77777777" w:rsidTr="00EE023B">
        <w:trPr>
          <w:trHeight w:val="288"/>
        </w:trPr>
        <w:tc>
          <w:tcPr>
            <w:tcW w:w="4501" w:type="dxa"/>
          </w:tcPr>
          <w:p w14:paraId="58B8BD88" w14:textId="77777777" w:rsidR="004755F0" w:rsidRPr="008860F2" w:rsidRDefault="004755F0" w:rsidP="004755F0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57" w:type="dxa"/>
          </w:tcPr>
          <w:p w14:paraId="424C0297" w14:textId="48F771B4" w:rsidR="004755F0" w:rsidRPr="008860F2" w:rsidRDefault="004755F0" w:rsidP="004755F0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0.09</w:t>
            </w:r>
          </w:p>
        </w:tc>
        <w:tc>
          <w:tcPr>
            <w:tcW w:w="270" w:type="dxa"/>
          </w:tcPr>
          <w:p w14:paraId="790C422E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6653CB0E" w14:textId="60D928A4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1.05</w:t>
            </w:r>
          </w:p>
        </w:tc>
        <w:tc>
          <w:tcPr>
            <w:tcW w:w="236" w:type="dxa"/>
            <w:gridSpan w:val="2"/>
          </w:tcPr>
          <w:p w14:paraId="37A1CB1A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4F97751" w14:textId="3637ECA9" w:rsidR="004755F0" w:rsidRPr="008860F2" w:rsidRDefault="004755F0" w:rsidP="004755F0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1.86</w:t>
            </w:r>
          </w:p>
        </w:tc>
        <w:tc>
          <w:tcPr>
            <w:tcW w:w="236" w:type="dxa"/>
            <w:gridSpan w:val="2"/>
          </w:tcPr>
          <w:p w14:paraId="01633439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55D7215C" w14:textId="5DBC20D6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10.31</w:t>
            </w:r>
          </w:p>
        </w:tc>
        <w:tc>
          <w:tcPr>
            <w:tcW w:w="239" w:type="dxa"/>
            <w:gridSpan w:val="2"/>
          </w:tcPr>
          <w:p w14:paraId="3927982C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3F059571" w14:textId="0FE21D52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5.50</w:t>
            </w:r>
          </w:p>
        </w:tc>
        <w:tc>
          <w:tcPr>
            <w:tcW w:w="236" w:type="dxa"/>
            <w:gridSpan w:val="2"/>
          </w:tcPr>
          <w:p w14:paraId="5442F880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8442848" w14:textId="3CE38F5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66.68</w:t>
            </w:r>
          </w:p>
        </w:tc>
        <w:tc>
          <w:tcPr>
            <w:tcW w:w="245" w:type="dxa"/>
            <w:gridSpan w:val="2"/>
          </w:tcPr>
          <w:p w14:paraId="59CA2D91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3C430498" w14:textId="4BFC9370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85.49</w:t>
            </w:r>
          </w:p>
        </w:tc>
      </w:tr>
      <w:tr w:rsidR="004755F0" w:rsidRPr="008860F2" w14:paraId="0545DEED" w14:textId="77777777" w:rsidTr="00EE023B">
        <w:trPr>
          <w:trHeight w:val="288"/>
        </w:trPr>
        <w:tc>
          <w:tcPr>
            <w:tcW w:w="4501" w:type="dxa"/>
          </w:tcPr>
          <w:p w14:paraId="05EEE3D8" w14:textId="77777777" w:rsidR="004755F0" w:rsidRPr="008860F2" w:rsidRDefault="004755F0" w:rsidP="004755F0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57" w:type="dxa"/>
          </w:tcPr>
          <w:p w14:paraId="38A77DB5" w14:textId="6E68F1C9" w:rsidR="004755F0" w:rsidRPr="008860F2" w:rsidRDefault="004755F0" w:rsidP="004755F0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(0.05)</w:t>
            </w:r>
          </w:p>
        </w:tc>
        <w:tc>
          <w:tcPr>
            <w:tcW w:w="270" w:type="dxa"/>
          </w:tcPr>
          <w:p w14:paraId="0C8E50FD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shd w:val="clear" w:color="auto" w:fill="auto"/>
          </w:tcPr>
          <w:p w14:paraId="4AC5B148" w14:textId="5FF613E9" w:rsidR="004755F0" w:rsidRPr="003D49C9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3D49C9">
              <w:rPr>
                <w:rFonts w:ascii="Angsana New" w:hAnsi="Angsana New"/>
                <w:sz w:val="28"/>
                <w:szCs w:val="28"/>
              </w:rPr>
              <w:t>(1.74)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D2EF9EA" w14:textId="77777777" w:rsidR="004755F0" w:rsidRPr="003D49C9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E3648EC" w14:textId="22E60771" w:rsidR="004755F0" w:rsidRPr="003D49C9" w:rsidRDefault="004755F0" w:rsidP="004755F0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3D49C9">
              <w:rPr>
                <w:rFonts w:ascii="Angsana New" w:hAnsi="Angsana New"/>
                <w:sz w:val="28"/>
                <w:szCs w:val="28"/>
              </w:rPr>
              <w:t>(0.01)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3984113" w14:textId="77777777" w:rsidR="004755F0" w:rsidRPr="003D49C9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shd w:val="clear" w:color="auto" w:fill="auto"/>
          </w:tcPr>
          <w:p w14:paraId="330570B6" w14:textId="6DB83E62" w:rsidR="004755F0" w:rsidRPr="003D49C9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3D49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72C1C4DD" w14:textId="77777777" w:rsidR="004755F0" w:rsidRPr="003D49C9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  <w:shd w:val="clear" w:color="auto" w:fill="auto"/>
          </w:tcPr>
          <w:p w14:paraId="0EAA4ED2" w14:textId="535AB855" w:rsidR="004755F0" w:rsidRPr="003D49C9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3D49C9">
              <w:rPr>
                <w:rFonts w:ascii="Angsana New" w:hAnsi="Angsana New"/>
                <w:sz w:val="28"/>
                <w:szCs w:val="28"/>
              </w:rPr>
              <w:t>(6.22)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69E7D92" w14:textId="77777777" w:rsidR="004755F0" w:rsidRPr="003D49C9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944151D" w14:textId="5A5E717D" w:rsidR="004755F0" w:rsidRPr="003D49C9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3D49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gridSpan w:val="2"/>
          </w:tcPr>
          <w:p w14:paraId="43EAF9E3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28815926" w14:textId="2F31BE56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(8.02)</w:t>
            </w:r>
          </w:p>
        </w:tc>
      </w:tr>
      <w:tr w:rsidR="004755F0" w:rsidRPr="008860F2" w14:paraId="7977A92A" w14:textId="77777777" w:rsidTr="00EE023B">
        <w:trPr>
          <w:trHeight w:val="288"/>
        </w:trPr>
        <w:tc>
          <w:tcPr>
            <w:tcW w:w="4501" w:type="dxa"/>
          </w:tcPr>
          <w:p w14:paraId="6485CE96" w14:textId="77777777" w:rsidR="004755F0" w:rsidRPr="008860F2" w:rsidRDefault="004755F0" w:rsidP="004755F0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57" w:type="dxa"/>
          </w:tcPr>
          <w:p w14:paraId="7C533BF0" w14:textId="48CDB26B" w:rsidR="004755F0" w:rsidRPr="008860F2" w:rsidRDefault="004755F0" w:rsidP="004755F0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2F5229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526FBEFE" w14:textId="5D8F242B" w:rsidR="004755F0" w:rsidRPr="00805B93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05B93">
              <w:rPr>
                <w:rFonts w:ascii="Angsana New" w:hAnsi="Angsana New"/>
                <w:sz w:val="28"/>
                <w:szCs w:val="28"/>
              </w:rPr>
              <w:t>(2.83)</w:t>
            </w:r>
          </w:p>
        </w:tc>
        <w:tc>
          <w:tcPr>
            <w:tcW w:w="236" w:type="dxa"/>
            <w:gridSpan w:val="2"/>
          </w:tcPr>
          <w:p w14:paraId="23FEF6C8" w14:textId="77777777" w:rsidR="004755F0" w:rsidRPr="003D7F2E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gridSpan w:val="2"/>
          </w:tcPr>
          <w:p w14:paraId="074E2EB3" w14:textId="576B73C4" w:rsidR="004755F0" w:rsidRPr="00844C3E" w:rsidRDefault="004755F0" w:rsidP="004755F0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44C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5D624CE9" w14:textId="77777777" w:rsidR="004755F0" w:rsidRPr="003D7F2E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17" w:type="dxa"/>
            <w:gridSpan w:val="2"/>
          </w:tcPr>
          <w:p w14:paraId="1F2D7637" w14:textId="61971CEC" w:rsidR="004755F0" w:rsidRPr="00844C3E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44C3E">
              <w:rPr>
                <w:rFonts w:ascii="Angsana New" w:hAnsi="Angsana New"/>
                <w:sz w:val="28"/>
                <w:szCs w:val="28"/>
              </w:rPr>
              <w:t>(4.64)</w:t>
            </w:r>
          </w:p>
        </w:tc>
        <w:tc>
          <w:tcPr>
            <w:tcW w:w="239" w:type="dxa"/>
            <w:gridSpan w:val="2"/>
          </w:tcPr>
          <w:p w14:paraId="2E1CE137" w14:textId="77777777" w:rsidR="004755F0" w:rsidRPr="00844C3E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24F8CE87" w14:textId="02696CFB" w:rsidR="004755F0" w:rsidRPr="00844C3E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44C3E">
              <w:rPr>
                <w:rFonts w:ascii="Angsana New" w:hAnsi="Angsana New"/>
                <w:sz w:val="28"/>
                <w:szCs w:val="28"/>
              </w:rPr>
              <w:t>(2.28)</w:t>
            </w:r>
          </w:p>
        </w:tc>
        <w:tc>
          <w:tcPr>
            <w:tcW w:w="236" w:type="dxa"/>
            <w:gridSpan w:val="2"/>
          </w:tcPr>
          <w:p w14:paraId="7817D8D2" w14:textId="77777777" w:rsidR="004755F0" w:rsidRPr="00844C3E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5E5F0F1" w14:textId="21867C67" w:rsidR="004755F0" w:rsidRPr="00844C3E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44C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gridSpan w:val="2"/>
          </w:tcPr>
          <w:p w14:paraId="215922BF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7396C104" w14:textId="22587984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(9.75)</w:t>
            </w:r>
          </w:p>
        </w:tc>
      </w:tr>
      <w:tr w:rsidR="004755F0" w:rsidRPr="008860F2" w14:paraId="3D2AA368" w14:textId="77777777" w:rsidTr="00EE023B">
        <w:trPr>
          <w:trHeight w:val="288"/>
        </w:trPr>
        <w:tc>
          <w:tcPr>
            <w:tcW w:w="4501" w:type="dxa"/>
          </w:tcPr>
          <w:p w14:paraId="4E14E88E" w14:textId="309DC5E8" w:rsidR="004755F0" w:rsidRPr="008860F2" w:rsidRDefault="004755F0" w:rsidP="004755F0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การจำหน่ายบริษัทย่อย</w:t>
            </w:r>
          </w:p>
        </w:tc>
        <w:tc>
          <w:tcPr>
            <w:tcW w:w="1257" w:type="dxa"/>
          </w:tcPr>
          <w:p w14:paraId="132A5DD0" w14:textId="000CBA15" w:rsidR="004755F0" w:rsidRPr="008860F2" w:rsidRDefault="004755F0" w:rsidP="004755F0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(138.14)</w:t>
            </w:r>
          </w:p>
        </w:tc>
        <w:tc>
          <w:tcPr>
            <w:tcW w:w="270" w:type="dxa"/>
          </w:tcPr>
          <w:p w14:paraId="5B5DC050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36A7AF67" w14:textId="5C996BCC" w:rsidR="004755F0" w:rsidRPr="00805B93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05B93">
              <w:rPr>
                <w:rFonts w:ascii="Angsana New" w:hAnsi="Angsana New"/>
                <w:sz w:val="28"/>
                <w:szCs w:val="28"/>
              </w:rPr>
              <w:t>(270.03)</w:t>
            </w:r>
          </w:p>
        </w:tc>
        <w:tc>
          <w:tcPr>
            <w:tcW w:w="236" w:type="dxa"/>
            <w:gridSpan w:val="2"/>
          </w:tcPr>
          <w:p w14:paraId="5A00E34D" w14:textId="77777777" w:rsidR="004755F0" w:rsidRPr="003D7F2E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gridSpan w:val="2"/>
          </w:tcPr>
          <w:p w14:paraId="6F1CD57D" w14:textId="15967310" w:rsidR="004755F0" w:rsidRPr="00844C3E" w:rsidRDefault="004755F0" w:rsidP="004755F0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44C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037186B" w14:textId="77777777" w:rsidR="004755F0" w:rsidRPr="003D7F2E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17" w:type="dxa"/>
            <w:gridSpan w:val="2"/>
          </w:tcPr>
          <w:p w14:paraId="1CB08C07" w14:textId="690DCAB9" w:rsidR="004755F0" w:rsidRPr="00844C3E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44C3E">
              <w:rPr>
                <w:rFonts w:ascii="Angsana New" w:hAnsi="Angsana New"/>
                <w:sz w:val="28"/>
                <w:szCs w:val="28"/>
              </w:rPr>
              <w:t>(0.99)</w:t>
            </w:r>
          </w:p>
        </w:tc>
        <w:tc>
          <w:tcPr>
            <w:tcW w:w="239" w:type="dxa"/>
            <w:gridSpan w:val="2"/>
          </w:tcPr>
          <w:p w14:paraId="3BF8A323" w14:textId="77777777" w:rsidR="004755F0" w:rsidRPr="00844C3E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4C975134" w14:textId="192F667B" w:rsidR="004755F0" w:rsidRPr="00844C3E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44C3E">
              <w:rPr>
                <w:rFonts w:ascii="Angsana New" w:hAnsi="Angsana New"/>
                <w:sz w:val="28"/>
                <w:szCs w:val="28"/>
              </w:rPr>
              <w:t>(229.68)</w:t>
            </w:r>
          </w:p>
        </w:tc>
        <w:tc>
          <w:tcPr>
            <w:tcW w:w="236" w:type="dxa"/>
            <w:gridSpan w:val="2"/>
          </w:tcPr>
          <w:p w14:paraId="64130969" w14:textId="77777777" w:rsidR="004755F0" w:rsidRPr="00844C3E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95CF2F6" w14:textId="4A7B2E36" w:rsidR="004755F0" w:rsidRPr="00844C3E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44C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gridSpan w:val="2"/>
          </w:tcPr>
          <w:p w14:paraId="0DE19DD6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2370E5BF" w14:textId="3A5E9DD6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(638.84)</w:t>
            </w:r>
          </w:p>
        </w:tc>
      </w:tr>
      <w:tr w:rsidR="004755F0" w:rsidRPr="008860F2" w14:paraId="2222E611" w14:textId="77777777" w:rsidTr="00EE023B">
        <w:trPr>
          <w:trHeight w:val="288"/>
        </w:trPr>
        <w:tc>
          <w:tcPr>
            <w:tcW w:w="4501" w:type="dxa"/>
          </w:tcPr>
          <w:p w14:paraId="13FB52EC" w14:textId="389B036E" w:rsidR="004755F0" w:rsidRDefault="004755F0" w:rsidP="004755F0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ส่วนเกินทุนจากการตีราคา</w:t>
            </w:r>
          </w:p>
        </w:tc>
        <w:tc>
          <w:tcPr>
            <w:tcW w:w="1257" w:type="dxa"/>
          </w:tcPr>
          <w:p w14:paraId="2BA8F044" w14:textId="7F203BF6" w:rsidR="004755F0" w:rsidRDefault="004755F0" w:rsidP="004755F0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44C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1633F4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6DD3C38C" w14:textId="650EB88F" w:rsidR="004755F0" w:rsidRPr="00805B93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7.50</w:t>
            </w:r>
          </w:p>
        </w:tc>
        <w:tc>
          <w:tcPr>
            <w:tcW w:w="236" w:type="dxa"/>
            <w:gridSpan w:val="2"/>
          </w:tcPr>
          <w:p w14:paraId="7001BCA1" w14:textId="77777777" w:rsidR="004755F0" w:rsidRPr="003D7F2E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gridSpan w:val="2"/>
          </w:tcPr>
          <w:p w14:paraId="0DAE668D" w14:textId="7A81CA93" w:rsidR="004755F0" w:rsidRPr="00844C3E" w:rsidRDefault="004755F0" w:rsidP="004755F0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44C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76A0DEA6" w14:textId="77777777" w:rsidR="004755F0" w:rsidRPr="003D7F2E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17" w:type="dxa"/>
            <w:gridSpan w:val="2"/>
          </w:tcPr>
          <w:p w14:paraId="148A85B0" w14:textId="7686BD29" w:rsidR="004755F0" w:rsidRPr="00844C3E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44C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gridSpan w:val="2"/>
          </w:tcPr>
          <w:p w14:paraId="21375C53" w14:textId="77777777" w:rsidR="004755F0" w:rsidRPr="00844C3E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63DD9625" w14:textId="388228F4" w:rsidR="004755F0" w:rsidRPr="00844C3E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44C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6D5F9E9" w14:textId="77777777" w:rsidR="004755F0" w:rsidRPr="00844C3E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9E12BC6" w14:textId="4AB4AEE1" w:rsidR="004755F0" w:rsidRPr="00844C3E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44C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gridSpan w:val="2"/>
          </w:tcPr>
          <w:p w14:paraId="6E591362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6A49893D" w14:textId="13AB85CA" w:rsidR="004755F0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7.50</w:t>
            </w:r>
          </w:p>
        </w:tc>
      </w:tr>
      <w:tr w:rsidR="004755F0" w:rsidRPr="008860F2" w14:paraId="5B065EEC" w14:textId="77777777" w:rsidTr="00EE023B">
        <w:trPr>
          <w:trHeight w:val="288"/>
        </w:trPr>
        <w:tc>
          <w:tcPr>
            <w:tcW w:w="4501" w:type="dxa"/>
          </w:tcPr>
          <w:p w14:paraId="7EA1B40E" w14:textId="77777777" w:rsidR="004755F0" w:rsidRPr="008860F2" w:rsidRDefault="004755F0" w:rsidP="004755F0">
            <w:pPr>
              <w:spacing w:line="240" w:lineRule="auto"/>
              <w:ind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โอนเข้า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ออก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257" w:type="dxa"/>
          </w:tcPr>
          <w:p w14:paraId="1C856A69" w14:textId="3F5B34A3" w:rsidR="004755F0" w:rsidRPr="008860F2" w:rsidRDefault="004755F0" w:rsidP="004755F0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4FF238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270C3167" w14:textId="2E7B6EDF" w:rsidR="004755F0" w:rsidRPr="00805B93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19CFF4D7" w14:textId="77777777" w:rsidR="004755F0" w:rsidRPr="003D7F2E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gridSpan w:val="2"/>
          </w:tcPr>
          <w:p w14:paraId="59F0AD54" w14:textId="5FD6E63F" w:rsidR="004755F0" w:rsidRPr="00844C3E" w:rsidRDefault="004755F0" w:rsidP="004755F0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44C3E">
              <w:rPr>
                <w:rFonts w:ascii="Angsana New" w:hAnsi="Angsana New"/>
                <w:sz w:val="28"/>
                <w:szCs w:val="28"/>
              </w:rPr>
              <w:t>(0.06)</w:t>
            </w:r>
          </w:p>
        </w:tc>
        <w:tc>
          <w:tcPr>
            <w:tcW w:w="236" w:type="dxa"/>
            <w:gridSpan w:val="2"/>
          </w:tcPr>
          <w:p w14:paraId="01364576" w14:textId="77777777" w:rsidR="004755F0" w:rsidRPr="003D7F2E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17" w:type="dxa"/>
            <w:gridSpan w:val="2"/>
          </w:tcPr>
          <w:p w14:paraId="1A138075" w14:textId="6EDB8A1E" w:rsidR="004755F0" w:rsidRPr="00844C3E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44C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gridSpan w:val="2"/>
          </w:tcPr>
          <w:p w14:paraId="7933D202" w14:textId="77777777" w:rsidR="004755F0" w:rsidRPr="00844C3E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540C8356" w14:textId="385BAB63" w:rsidR="004755F0" w:rsidRPr="00844C3E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44C3E">
              <w:rPr>
                <w:rFonts w:ascii="Angsana New" w:hAnsi="Angsana New"/>
                <w:sz w:val="28"/>
                <w:szCs w:val="28"/>
              </w:rPr>
              <w:t>1.78</w:t>
            </w:r>
          </w:p>
        </w:tc>
        <w:tc>
          <w:tcPr>
            <w:tcW w:w="236" w:type="dxa"/>
            <w:gridSpan w:val="2"/>
          </w:tcPr>
          <w:p w14:paraId="7F174BFC" w14:textId="77777777" w:rsidR="004755F0" w:rsidRPr="00844C3E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BCB0945" w14:textId="552EF432" w:rsidR="004755F0" w:rsidRPr="00844C3E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44C3E">
              <w:rPr>
                <w:rFonts w:ascii="Angsana New" w:hAnsi="Angsana New"/>
                <w:sz w:val="28"/>
                <w:szCs w:val="28"/>
              </w:rPr>
              <w:t>(1.7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844C3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5" w:type="dxa"/>
            <w:gridSpan w:val="2"/>
          </w:tcPr>
          <w:p w14:paraId="772F6651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707531DA" w14:textId="73464AFD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05B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755F0" w:rsidRPr="008860F2" w14:paraId="046284AA" w14:textId="77777777" w:rsidTr="00EE023B">
        <w:trPr>
          <w:trHeight w:val="288"/>
        </w:trPr>
        <w:tc>
          <w:tcPr>
            <w:tcW w:w="4501" w:type="dxa"/>
          </w:tcPr>
          <w:p w14:paraId="3239CA45" w14:textId="77777777" w:rsidR="004755F0" w:rsidRDefault="004755F0" w:rsidP="004755F0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ส่วนเกินทุนของอาคารโอนไป</w:t>
            </w:r>
          </w:p>
          <w:p w14:paraId="546F7949" w14:textId="33B10FF9" w:rsidR="004755F0" w:rsidRPr="008860F2" w:rsidRDefault="004755F0" w:rsidP="004755F0">
            <w:pPr>
              <w:tabs>
                <w:tab w:val="left" w:pos="15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2C4E0E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                </w:t>
            </w:r>
            <w:r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2C4E0E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 </w:t>
            </w:r>
            <w:r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i/>
                <w:iCs/>
                <w:sz w:val="28"/>
                <w:szCs w:val="28"/>
              </w:rPr>
              <w:t>15</w:t>
            </w:r>
            <w:r w:rsidRPr="002C4E0E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                 </w:t>
            </w:r>
            <w:r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      </w:t>
            </w:r>
          </w:p>
        </w:tc>
        <w:tc>
          <w:tcPr>
            <w:tcW w:w="1257" w:type="dxa"/>
            <w:vAlign w:val="bottom"/>
          </w:tcPr>
          <w:p w14:paraId="538CCA5F" w14:textId="3004B093" w:rsidR="004755F0" w:rsidRDefault="004755F0" w:rsidP="004755F0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3C8B15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bottom"/>
          </w:tcPr>
          <w:p w14:paraId="3CB08609" w14:textId="3EF6B2AC" w:rsidR="004755F0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(7.50)</w:t>
            </w:r>
          </w:p>
        </w:tc>
        <w:tc>
          <w:tcPr>
            <w:tcW w:w="236" w:type="dxa"/>
            <w:gridSpan w:val="2"/>
          </w:tcPr>
          <w:p w14:paraId="5B12E634" w14:textId="77777777" w:rsidR="004755F0" w:rsidRPr="003D7F2E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F16380C" w14:textId="19313DF7" w:rsidR="004755F0" w:rsidRPr="00844C3E" w:rsidRDefault="004755F0" w:rsidP="004755F0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1271186D" w14:textId="77777777" w:rsidR="004755F0" w:rsidRPr="003D7F2E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17C2CF03" w14:textId="1122D92B" w:rsidR="004755F0" w:rsidRPr="00844C3E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gridSpan w:val="2"/>
          </w:tcPr>
          <w:p w14:paraId="278C6F85" w14:textId="77777777" w:rsidR="004755F0" w:rsidRPr="00844C3E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  <w:vAlign w:val="bottom"/>
          </w:tcPr>
          <w:p w14:paraId="519F1B74" w14:textId="00F1EF16" w:rsidR="004755F0" w:rsidRPr="00844C3E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5FED1EAF" w14:textId="77777777" w:rsidR="004755F0" w:rsidRPr="00844C3E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6BF0ED8" w14:textId="5C6DD5C3" w:rsidR="004755F0" w:rsidRPr="00844C3E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gridSpan w:val="2"/>
          </w:tcPr>
          <w:p w14:paraId="0AA94432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1AA9EFD5" w14:textId="7CAE9193" w:rsidR="004755F0" w:rsidRPr="00805B93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(7.50)</w:t>
            </w:r>
          </w:p>
        </w:tc>
      </w:tr>
      <w:tr w:rsidR="004755F0" w:rsidRPr="008860F2" w14:paraId="75527619" w14:textId="77777777" w:rsidTr="00EE023B">
        <w:trPr>
          <w:trHeight w:val="288"/>
        </w:trPr>
        <w:tc>
          <w:tcPr>
            <w:tcW w:w="4501" w:type="dxa"/>
          </w:tcPr>
          <w:p w14:paraId="1E745EC6" w14:textId="77777777" w:rsidR="004755F0" w:rsidRPr="008860F2" w:rsidRDefault="004755F0" w:rsidP="004755F0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โอนเข้ามาจาก (ออกไปที่) 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1257" w:type="dxa"/>
          </w:tcPr>
          <w:p w14:paraId="7164A001" w14:textId="6C2BECE9" w:rsidR="004755F0" w:rsidRPr="008860F2" w:rsidRDefault="004755F0" w:rsidP="004755F0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5B2A8B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107BEACB" w14:textId="6E346C4E" w:rsidR="004755F0" w:rsidRPr="00805B93" w:rsidRDefault="004755F0" w:rsidP="004755F0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CEB2E7B" w14:textId="77777777" w:rsidR="004755F0" w:rsidRPr="003D7F2E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gridSpan w:val="2"/>
          </w:tcPr>
          <w:p w14:paraId="6563227C" w14:textId="0A760F44" w:rsidR="004755F0" w:rsidRPr="003D7F2E" w:rsidRDefault="004755F0" w:rsidP="004755F0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gridSpan w:val="2"/>
          </w:tcPr>
          <w:p w14:paraId="272EEE5A" w14:textId="77777777" w:rsidR="004755F0" w:rsidRPr="003D7F2E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17" w:type="dxa"/>
            <w:gridSpan w:val="2"/>
          </w:tcPr>
          <w:p w14:paraId="4E7ABD79" w14:textId="1FC9595D" w:rsidR="004755F0" w:rsidRPr="003D7F2E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9" w:type="dxa"/>
            <w:gridSpan w:val="2"/>
          </w:tcPr>
          <w:p w14:paraId="55C3AF6F" w14:textId="77777777" w:rsidR="004755F0" w:rsidRPr="003D7F2E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20" w:type="dxa"/>
            <w:gridSpan w:val="2"/>
          </w:tcPr>
          <w:p w14:paraId="4F2E256B" w14:textId="19885FA1" w:rsidR="004755F0" w:rsidRPr="003D7F2E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gridSpan w:val="2"/>
          </w:tcPr>
          <w:p w14:paraId="385E4985" w14:textId="77777777" w:rsidR="004755F0" w:rsidRPr="003D7F2E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gridSpan w:val="2"/>
          </w:tcPr>
          <w:p w14:paraId="14375061" w14:textId="4D7841FD" w:rsidR="004755F0" w:rsidRPr="003D7F2E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5" w:type="dxa"/>
            <w:gridSpan w:val="2"/>
          </w:tcPr>
          <w:p w14:paraId="291363A5" w14:textId="77777777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67E27294" w14:textId="3E7FF21E" w:rsidR="004755F0" w:rsidRPr="008860F2" w:rsidRDefault="004755F0" w:rsidP="004755F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3083" w:rsidRPr="008860F2" w14:paraId="7FB9B8A0" w14:textId="77777777" w:rsidTr="00EE023B">
        <w:trPr>
          <w:trHeight w:val="288"/>
        </w:trPr>
        <w:tc>
          <w:tcPr>
            <w:tcW w:w="4501" w:type="dxa"/>
          </w:tcPr>
          <w:p w14:paraId="196490F9" w14:textId="38E51552" w:rsidR="00EB3083" w:rsidRDefault="00EB3083" w:rsidP="00EB3083">
            <w:pPr>
              <w:ind w:left="150"/>
              <w:rPr>
                <w:rFonts w:ascii="Angsana New" w:hAnsi="Angsana New"/>
                <w:sz w:val="28"/>
                <w:szCs w:val="28"/>
                <w:cs/>
              </w:rPr>
            </w:pPr>
            <w:r w:rsidRPr="002C4E0E">
              <w:rPr>
                <w:rFonts w:ascii="Angsana New" w:hAnsi="Angsana New"/>
                <w:sz w:val="28"/>
                <w:szCs w:val="28"/>
                <w:cs/>
              </w:rPr>
              <w:t>สิน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ค้าคงเหลือ          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7" w:type="dxa"/>
          </w:tcPr>
          <w:p w14:paraId="421A6252" w14:textId="476FB74A" w:rsidR="00EB3083" w:rsidRDefault="00EB3083" w:rsidP="00EB3083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3AB0AB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2B985189" w14:textId="23D77D2F" w:rsidR="00EB3083" w:rsidRPr="00805B93" w:rsidRDefault="00EB3083" w:rsidP="00EB3083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0D7CBE34" w14:textId="77777777" w:rsidR="00EB3083" w:rsidRPr="00805B93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59984AC" w14:textId="1CEA2BC0" w:rsidR="00EB3083" w:rsidRPr="00805B93" w:rsidRDefault="00EB3083" w:rsidP="00EB3083">
            <w:pPr>
              <w:tabs>
                <w:tab w:val="decimal" w:pos="491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6D835B4D" w14:textId="77777777" w:rsidR="00EB3083" w:rsidRPr="00805B93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6352883D" w14:textId="5E9D16A7" w:rsidR="00EB3083" w:rsidRPr="00805B93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gridSpan w:val="2"/>
          </w:tcPr>
          <w:p w14:paraId="70418252" w14:textId="77777777" w:rsidR="00EB3083" w:rsidRPr="00805B93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1C316ECA" w14:textId="4B7ADD75" w:rsidR="00EB3083" w:rsidRPr="00805B93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236" w:type="dxa"/>
            <w:gridSpan w:val="2"/>
          </w:tcPr>
          <w:p w14:paraId="2F73FD8C" w14:textId="77777777" w:rsidR="00EB3083" w:rsidRPr="00805B93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FD2A640" w14:textId="438EB4B6" w:rsidR="00EB3083" w:rsidRPr="00805B93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gridSpan w:val="2"/>
          </w:tcPr>
          <w:p w14:paraId="1F40962E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0BCE2DA5" w14:textId="54B77079" w:rsidR="00EB3083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0.04</w:t>
            </w:r>
          </w:p>
        </w:tc>
      </w:tr>
      <w:tr w:rsidR="00EB3083" w:rsidRPr="008860F2" w14:paraId="70581E3C" w14:textId="77777777" w:rsidTr="00EE023B">
        <w:trPr>
          <w:trHeight w:val="288"/>
        </w:trPr>
        <w:tc>
          <w:tcPr>
            <w:tcW w:w="4501" w:type="dxa"/>
          </w:tcPr>
          <w:p w14:paraId="12ECE058" w14:textId="2E966226" w:rsidR="00EB3083" w:rsidRDefault="00EB3083" w:rsidP="00EB3083">
            <w:pPr>
              <w:ind w:left="150"/>
              <w:rPr>
                <w:rFonts w:ascii="Angsana New" w:hAnsi="Angsana New"/>
                <w:sz w:val="28"/>
                <w:szCs w:val="28"/>
                <w:cs/>
              </w:rPr>
            </w:pPr>
            <w:r w:rsidRPr="00FE1EB2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</w:t>
            </w:r>
            <w:r w:rsidRPr="00FE1EB2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7" w:type="dxa"/>
          </w:tcPr>
          <w:p w14:paraId="24673A28" w14:textId="5A4015C2" w:rsidR="00EB3083" w:rsidRDefault="00EB3083" w:rsidP="00EB3083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2ECE20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49A660F0" w14:textId="678F9807" w:rsidR="00EB3083" w:rsidRPr="00805B93" w:rsidRDefault="00EB3083" w:rsidP="00EB3083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 w:rsidRPr="00805B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0EE1C3B0" w14:textId="77777777" w:rsidR="00EB3083" w:rsidRPr="00805B93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61CEB04" w14:textId="0AC83B9C" w:rsidR="00EB3083" w:rsidRPr="00805B93" w:rsidRDefault="00EB3083" w:rsidP="00EB3083">
            <w:pPr>
              <w:tabs>
                <w:tab w:val="decimal" w:pos="491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05B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1E70B526" w14:textId="77777777" w:rsidR="00EB3083" w:rsidRPr="00805B93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64E22B39" w14:textId="3EA374D6" w:rsidR="00EB3083" w:rsidRPr="00805B93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05B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gridSpan w:val="2"/>
          </w:tcPr>
          <w:p w14:paraId="53A1214B" w14:textId="77777777" w:rsidR="00EB3083" w:rsidRPr="00805B93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67871030" w14:textId="1FC6132E" w:rsidR="00EB3083" w:rsidRPr="00805B93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05B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384E864" w14:textId="77777777" w:rsidR="00EB3083" w:rsidRPr="00805B93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CD40DD5" w14:textId="0CDA9299" w:rsidR="00EB3083" w:rsidRPr="00805B93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05B93">
              <w:rPr>
                <w:rFonts w:ascii="Angsana New" w:hAnsi="Angsana New"/>
                <w:sz w:val="28"/>
                <w:szCs w:val="28"/>
              </w:rPr>
              <w:t>(0.29)</w:t>
            </w:r>
          </w:p>
        </w:tc>
        <w:tc>
          <w:tcPr>
            <w:tcW w:w="245" w:type="dxa"/>
            <w:gridSpan w:val="2"/>
          </w:tcPr>
          <w:p w14:paraId="4E23857C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43C4CF79" w14:textId="3836A49D" w:rsidR="00EB3083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(0.29)</w:t>
            </w:r>
          </w:p>
        </w:tc>
      </w:tr>
      <w:tr w:rsidR="00EB3083" w:rsidRPr="008860F2" w14:paraId="37CF60D6" w14:textId="77777777" w:rsidTr="00EE023B">
        <w:trPr>
          <w:trHeight w:val="288"/>
        </w:trPr>
        <w:tc>
          <w:tcPr>
            <w:tcW w:w="4501" w:type="dxa"/>
          </w:tcPr>
          <w:p w14:paraId="4F9FD117" w14:textId="25B8BB29" w:rsidR="00EB3083" w:rsidRPr="002C4E0E" w:rsidRDefault="00EB3083" w:rsidP="00EB3083">
            <w:pPr>
              <w:ind w:left="15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2C4E0E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                         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   </w:t>
            </w:r>
            <w:r w:rsidR="0069577A">
              <w:rPr>
                <w:rFonts w:ascii="Angsana New" w:hAnsi="Angsana New"/>
                <w:i/>
                <w:iCs/>
                <w:sz w:val="28"/>
                <w:szCs w:val="28"/>
              </w:rPr>
              <w:t>15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2C4E0E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                 </w:t>
            </w:r>
            <w:r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      </w:t>
            </w:r>
          </w:p>
        </w:tc>
        <w:tc>
          <w:tcPr>
            <w:tcW w:w="1257" w:type="dxa"/>
          </w:tcPr>
          <w:p w14:paraId="412536F2" w14:textId="6A9E2C58" w:rsidR="00EB3083" w:rsidRPr="008860F2" w:rsidRDefault="00EB3083" w:rsidP="00EB3083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B9C8B7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3155F66A" w14:textId="38DD0891" w:rsidR="00EB3083" w:rsidRPr="00805B93" w:rsidRDefault="00EB3083" w:rsidP="00EB3083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 w:rsidRPr="00805B93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9.15</w:t>
            </w:r>
            <w:r w:rsidRPr="00805B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49DB037E" w14:textId="77777777" w:rsidR="00EB3083" w:rsidRPr="00805B93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221E172" w14:textId="6ECB968B" w:rsidR="00EB3083" w:rsidRPr="00805B93" w:rsidRDefault="00EB3083" w:rsidP="00EB3083">
            <w:pPr>
              <w:tabs>
                <w:tab w:val="decimal" w:pos="491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05B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18D2C91A" w14:textId="77777777" w:rsidR="00EB3083" w:rsidRPr="00805B93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6979B97E" w14:textId="135B56D3" w:rsidR="00EB3083" w:rsidRPr="00805B93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05B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gridSpan w:val="2"/>
          </w:tcPr>
          <w:p w14:paraId="7DCE08D0" w14:textId="77777777" w:rsidR="00EB3083" w:rsidRPr="00805B93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6434FEEF" w14:textId="321E87BD" w:rsidR="00EB3083" w:rsidRPr="00805B93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05B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6024FBE7" w14:textId="77777777" w:rsidR="00EB3083" w:rsidRPr="00805B93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5E0A809" w14:textId="584A2225" w:rsidR="00EB3083" w:rsidRPr="00805B93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05B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gridSpan w:val="2"/>
          </w:tcPr>
          <w:p w14:paraId="169B0FF4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55BFBD56" w14:textId="3F3BC47F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(9.15)</w:t>
            </w:r>
          </w:p>
        </w:tc>
      </w:tr>
      <w:tr w:rsidR="00EB3083" w:rsidRPr="008860F2" w14:paraId="043B0579" w14:textId="77777777" w:rsidTr="00EE023B">
        <w:trPr>
          <w:trHeight w:val="288"/>
        </w:trPr>
        <w:tc>
          <w:tcPr>
            <w:tcW w:w="4501" w:type="dxa"/>
          </w:tcPr>
          <w:p w14:paraId="3A6A0119" w14:textId="38F77D84" w:rsidR="00EB3083" w:rsidRPr="008860F2" w:rsidRDefault="00EB3083" w:rsidP="00EB3083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0FB8F061" w14:textId="4C8CFBA7" w:rsidR="00EB3083" w:rsidRPr="008860F2" w:rsidRDefault="00EB3083" w:rsidP="00EB3083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95.69</w:t>
            </w:r>
          </w:p>
        </w:tc>
        <w:tc>
          <w:tcPr>
            <w:tcW w:w="270" w:type="dxa"/>
          </w:tcPr>
          <w:p w14:paraId="44EA79FA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564342" w14:textId="109AE99B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364.97</w:t>
            </w:r>
          </w:p>
        </w:tc>
        <w:tc>
          <w:tcPr>
            <w:tcW w:w="236" w:type="dxa"/>
            <w:gridSpan w:val="2"/>
          </w:tcPr>
          <w:p w14:paraId="725F3A34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48C737" w14:textId="018B4824" w:rsidR="00EB3083" w:rsidRPr="008860F2" w:rsidRDefault="00EB3083" w:rsidP="00EB3083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203.24</w:t>
            </w:r>
          </w:p>
        </w:tc>
        <w:tc>
          <w:tcPr>
            <w:tcW w:w="236" w:type="dxa"/>
            <w:gridSpan w:val="2"/>
          </w:tcPr>
          <w:p w14:paraId="650F593A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DEF484" w14:textId="321FFFBA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34.56</w:t>
            </w:r>
          </w:p>
        </w:tc>
        <w:tc>
          <w:tcPr>
            <w:tcW w:w="239" w:type="dxa"/>
            <w:gridSpan w:val="2"/>
          </w:tcPr>
          <w:p w14:paraId="3C573BC1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9C1FBF" w14:textId="3AD0267A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199.01</w:t>
            </w:r>
          </w:p>
        </w:tc>
        <w:tc>
          <w:tcPr>
            <w:tcW w:w="236" w:type="dxa"/>
            <w:gridSpan w:val="2"/>
          </w:tcPr>
          <w:p w14:paraId="757ACAE9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C73579" w14:textId="0C1F56B8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119.37</w:t>
            </w:r>
          </w:p>
        </w:tc>
        <w:tc>
          <w:tcPr>
            <w:tcW w:w="245" w:type="dxa"/>
            <w:gridSpan w:val="2"/>
          </w:tcPr>
          <w:p w14:paraId="2F5B1AEE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24EA3D" w14:textId="4257050F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1,016.84</w:t>
            </w:r>
          </w:p>
        </w:tc>
      </w:tr>
      <w:tr w:rsidR="00EB3083" w:rsidRPr="008860F2" w14:paraId="355CB8A3" w14:textId="77777777" w:rsidTr="00EE023B">
        <w:trPr>
          <w:gridAfter w:val="1"/>
          <w:wAfter w:w="73" w:type="dxa"/>
          <w:trHeight w:val="288"/>
        </w:trPr>
        <w:tc>
          <w:tcPr>
            <w:tcW w:w="4501" w:type="dxa"/>
          </w:tcPr>
          <w:p w14:paraId="293BBEE5" w14:textId="77777777" w:rsidR="00EB3083" w:rsidRPr="008860F2" w:rsidRDefault="00EB3083" w:rsidP="00EB3083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br w:type="page"/>
            </w:r>
          </w:p>
        </w:tc>
        <w:tc>
          <w:tcPr>
            <w:tcW w:w="9719" w:type="dxa"/>
            <w:gridSpan w:val="23"/>
          </w:tcPr>
          <w:p w14:paraId="74171A66" w14:textId="77777777" w:rsidR="00EB3083" w:rsidRPr="008860F2" w:rsidRDefault="00EB3083" w:rsidP="00EB308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B3083" w:rsidRPr="008860F2" w14:paraId="6854E133" w14:textId="77777777" w:rsidTr="00EE023B">
        <w:trPr>
          <w:gridAfter w:val="1"/>
          <w:wAfter w:w="73" w:type="dxa"/>
          <w:trHeight w:val="288"/>
        </w:trPr>
        <w:tc>
          <w:tcPr>
            <w:tcW w:w="4501" w:type="dxa"/>
          </w:tcPr>
          <w:p w14:paraId="4124092D" w14:textId="77777777" w:rsidR="00EB3083" w:rsidRPr="008860F2" w:rsidRDefault="00EB3083" w:rsidP="00EB3083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7" w:type="dxa"/>
          </w:tcPr>
          <w:p w14:paraId="1E80D386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3F7CCB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A34BAA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gridSpan w:val="2"/>
          </w:tcPr>
          <w:p w14:paraId="009AA363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14:paraId="477AAC49" w14:textId="77777777" w:rsidR="00EB3083" w:rsidRPr="008860F2" w:rsidRDefault="00EB3083" w:rsidP="00EB308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48304383" w14:textId="77777777" w:rsidR="00EB3083" w:rsidRPr="008860F2" w:rsidRDefault="00EB3083" w:rsidP="00EB308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7E9AD978" w14:textId="77777777" w:rsidR="00EB3083" w:rsidRPr="008860F2" w:rsidRDefault="00EB3083" w:rsidP="00EB308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1595CB7B" w14:textId="77777777" w:rsidR="00EB3083" w:rsidRPr="008860F2" w:rsidRDefault="00EB3083" w:rsidP="00EB308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2EABDCF7" w14:textId="77777777" w:rsidR="00EB3083" w:rsidRPr="008860F2" w:rsidRDefault="00EB3083" w:rsidP="00EB308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เครื่องตกแต่ง </w:t>
            </w:r>
          </w:p>
        </w:tc>
        <w:tc>
          <w:tcPr>
            <w:tcW w:w="236" w:type="dxa"/>
            <w:gridSpan w:val="2"/>
          </w:tcPr>
          <w:p w14:paraId="1248BAD0" w14:textId="77777777" w:rsidR="00EB3083" w:rsidRPr="008860F2" w:rsidRDefault="00EB3083" w:rsidP="00EB308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14:paraId="0B337131" w14:textId="77777777" w:rsidR="00EB3083" w:rsidRPr="008860F2" w:rsidRDefault="00EB3083" w:rsidP="00EB308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6" w:type="dxa"/>
            <w:gridSpan w:val="2"/>
          </w:tcPr>
          <w:p w14:paraId="4F8A1E0C" w14:textId="77777777" w:rsidR="00EB3083" w:rsidRPr="008860F2" w:rsidRDefault="00EB3083" w:rsidP="00EB308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00AF8383" w14:textId="77777777" w:rsidR="00EB3083" w:rsidRPr="008860F2" w:rsidRDefault="00EB3083" w:rsidP="00EB308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3083" w:rsidRPr="008860F2" w14:paraId="789B5885" w14:textId="77777777" w:rsidTr="00EE023B">
        <w:trPr>
          <w:gridAfter w:val="1"/>
          <w:wAfter w:w="73" w:type="dxa"/>
          <w:trHeight w:val="288"/>
        </w:trPr>
        <w:tc>
          <w:tcPr>
            <w:tcW w:w="4501" w:type="dxa"/>
          </w:tcPr>
          <w:p w14:paraId="1B504C9B" w14:textId="77777777" w:rsidR="00EB3083" w:rsidRPr="008860F2" w:rsidRDefault="00EB3083" w:rsidP="00EB3083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7" w:type="dxa"/>
          </w:tcPr>
          <w:p w14:paraId="72978489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39C47EBF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3F2C58" w14:textId="77777777" w:rsidR="00EB3083" w:rsidRPr="008860F2" w:rsidRDefault="00EB3083" w:rsidP="00EB308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39" w:type="dxa"/>
            <w:gridSpan w:val="2"/>
          </w:tcPr>
          <w:p w14:paraId="0C950656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14:paraId="4C20C6F7" w14:textId="77777777" w:rsidR="00EB3083" w:rsidRPr="008860F2" w:rsidRDefault="00EB3083" w:rsidP="00EB308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207DD4A3" w14:textId="77777777" w:rsidR="00EB3083" w:rsidRPr="008860F2" w:rsidRDefault="00EB3083" w:rsidP="00EB308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16534211" w14:textId="77777777" w:rsidR="00EB3083" w:rsidRPr="008860F2" w:rsidRDefault="00EB3083" w:rsidP="00EB308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131A3948" w14:textId="77777777" w:rsidR="00EB3083" w:rsidRPr="008860F2" w:rsidRDefault="00EB3083" w:rsidP="00EB308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70142DFC" w14:textId="77777777" w:rsidR="00EB3083" w:rsidRPr="008860F2" w:rsidRDefault="00EB3083" w:rsidP="00EB308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ติดตั้ง เครื่องใช้</w:t>
            </w:r>
          </w:p>
        </w:tc>
        <w:tc>
          <w:tcPr>
            <w:tcW w:w="236" w:type="dxa"/>
            <w:gridSpan w:val="2"/>
          </w:tcPr>
          <w:p w14:paraId="51350A8A" w14:textId="77777777" w:rsidR="00EB3083" w:rsidRPr="008860F2" w:rsidRDefault="00EB3083" w:rsidP="00EB308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14:paraId="7AE242D8" w14:textId="77777777" w:rsidR="00EB3083" w:rsidRPr="008860F2" w:rsidRDefault="00EB3083" w:rsidP="00EB308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46" w:type="dxa"/>
            <w:gridSpan w:val="2"/>
          </w:tcPr>
          <w:p w14:paraId="552B5C31" w14:textId="77777777" w:rsidR="00EB3083" w:rsidRPr="008860F2" w:rsidRDefault="00EB3083" w:rsidP="00EB308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7B7CAA39" w14:textId="77777777" w:rsidR="00EB3083" w:rsidRPr="008860F2" w:rsidRDefault="00EB3083" w:rsidP="00EB308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3083" w:rsidRPr="008860F2" w14:paraId="0EE0B5FA" w14:textId="77777777" w:rsidTr="00EE023B">
        <w:trPr>
          <w:gridAfter w:val="1"/>
          <w:wAfter w:w="73" w:type="dxa"/>
          <w:trHeight w:val="288"/>
        </w:trPr>
        <w:tc>
          <w:tcPr>
            <w:tcW w:w="4501" w:type="dxa"/>
          </w:tcPr>
          <w:p w14:paraId="7A9FE46B" w14:textId="77777777" w:rsidR="00EB3083" w:rsidRPr="008860F2" w:rsidRDefault="00EB3083" w:rsidP="00EB3083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7" w:type="dxa"/>
          </w:tcPr>
          <w:p w14:paraId="630AD1AF" w14:textId="77777777" w:rsidR="00EB3083" w:rsidRPr="008860F2" w:rsidRDefault="00EB3083" w:rsidP="00EB308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และสิทธิการเช่า</w:t>
            </w:r>
          </w:p>
        </w:tc>
        <w:tc>
          <w:tcPr>
            <w:tcW w:w="270" w:type="dxa"/>
          </w:tcPr>
          <w:p w14:paraId="311B074F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F42847" w14:textId="77777777" w:rsidR="00EB3083" w:rsidRPr="008860F2" w:rsidRDefault="00EB3083" w:rsidP="00EB308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39" w:type="dxa"/>
            <w:gridSpan w:val="2"/>
          </w:tcPr>
          <w:p w14:paraId="55BA300A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14:paraId="62D1E066" w14:textId="77777777" w:rsidR="00EB3083" w:rsidRPr="008860F2" w:rsidRDefault="00EB3083" w:rsidP="00EB308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44" w:type="dxa"/>
            <w:gridSpan w:val="2"/>
          </w:tcPr>
          <w:p w14:paraId="289A910F" w14:textId="77777777" w:rsidR="00EB3083" w:rsidRPr="008860F2" w:rsidRDefault="00EB3083" w:rsidP="00EB308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4CBBA46C" w14:textId="77777777" w:rsidR="00EB3083" w:rsidRPr="008860F2" w:rsidRDefault="00EB3083" w:rsidP="00EB308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559F9102" w14:textId="77777777" w:rsidR="00EB3083" w:rsidRPr="008860F2" w:rsidRDefault="00EB3083" w:rsidP="00EB308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658AE865" w14:textId="77777777" w:rsidR="00EB3083" w:rsidRPr="008860F2" w:rsidRDefault="00EB3083" w:rsidP="00EB308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สำนักงาน และ</w:t>
            </w:r>
          </w:p>
        </w:tc>
        <w:tc>
          <w:tcPr>
            <w:tcW w:w="236" w:type="dxa"/>
            <w:gridSpan w:val="2"/>
          </w:tcPr>
          <w:p w14:paraId="1D024F66" w14:textId="77777777" w:rsidR="00EB3083" w:rsidRPr="008860F2" w:rsidRDefault="00EB3083" w:rsidP="00EB308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14:paraId="7CACB453" w14:textId="77777777" w:rsidR="00EB3083" w:rsidRPr="008860F2" w:rsidRDefault="00EB3083" w:rsidP="00EB308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46" w:type="dxa"/>
            <w:gridSpan w:val="2"/>
          </w:tcPr>
          <w:p w14:paraId="088EBDCE" w14:textId="77777777" w:rsidR="00EB3083" w:rsidRPr="008860F2" w:rsidRDefault="00EB3083" w:rsidP="00EB308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67143FCE" w14:textId="77777777" w:rsidR="00EB3083" w:rsidRPr="008860F2" w:rsidRDefault="00EB3083" w:rsidP="00EB308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3083" w:rsidRPr="008860F2" w14:paraId="05234C25" w14:textId="77777777" w:rsidTr="00EE023B">
        <w:trPr>
          <w:gridAfter w:val="1"/>
          <w:wAfter w:w="73" w:type="dxa"/>
          <w:trHeight w:val="288"/>
        </w:trPr>
        <w:tc>
          <w:tcPr>
            <w:tcW w:w="4501" w:type="dxa"/>
          </w:tcPr>
          <w:p w14:paraId="5DB20020" w14:textId="3792620F" w:rsidR="00EB3083" w:rsidRPr="008860F2" w:rsidRDefault="00EB3083" w:rsidP="00EB3083">
            <w:pPr>
              <w:spacing w:line="240" w:lineRule="auto"/>
              <w:jc w:val="right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7" w:type="dxa"/>
          </w:tcPr>
          <w:p w14:paraId="10BBB055" w14:textId="77777777" w:rsidR="00EB3083" w:rsidRPr="008860F2" w:rsidRDefault="00EB3083" w:rsidP="00EB308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0B686527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FD4C74" w14:textId="77777777" w:rsidR="00EB3083" w:rsidRPr="008860F2" w:rsidRDefault="00EB3083" w:rsidP="00EB308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239" w:type="dxa"/>
            <w:gridSpan w:val="2"/>
          </w:tcPr>
          <w:p w14:paraId="166ADC54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14:paraId="1C93425B" w14:textId="77777777" w:rsidR="00EB3083" w:rsidRPr="008860F2" w:rsidRDefault="00EB3083" w:rsidP="00EB308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44" w:type="dxa"/>
            <w:gridSpan w:val="2"/>
          </w:tcPr>
          <w:p w14:paraId="58656D9B" w14:textId="77777777" w:rsidR="00EB3083" w:rsidRPr="008860F2" w:rsidRDefault="00EB3083" w:rsidP="00EB308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462AB743" w14:textId="77777777" w:rsidR="00EB3083" w:rsidRPr="008860F2" w:rsidRDefault="00EB3083" w:rsidP="00EB308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2" w:type="dxa"/>
            <w:gridSpan w:val="2"/>
          </w:tcPr>
          <w:p w14:paraId="6FC56B04" w14:textId="77777777" w:rsidR="00EB3083" w:rsidRPr="008860F2" w:rsidRDefault="00EB3083" w:rsidP="00EB308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03A764F4" w14:textId="77777777" w:rsidR="00EB3083" w:rsidRPr="008860F2" w:rsidRDefault="00EB3083" w:rsidP="00EB308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  <w:gridSpan w:val="2"/>
          </w:tcPr>
          <w:p w14:paraId="47D898B7" w14:textId="77777777" w:rsidR="00EB3083" w:rsidRPr="008860F2" w:rsidRDefault="00EB3083" w:rsidP="00EB308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14:paraId="5B678789" w14:textId="77777777" w:rsidR="00EB3083" w:rsidRPr="008860F2" w:rsidRDefault="00EB3083" w:rsidP="00EB308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46" w:type="dxa"/>
            <w:gridSpan w:val="2"/>
          </w:tcPr>
          <w:p w14:paraId="2DC7718E" w14:textId="77777777" w:rsidR="00EB3083" w:rsidRPr="008860F2" w:rsidRDefault="00EB3083" w:rsidP="00EB308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575C25CF" w14:textId="77777777" w:rsidR="00EB3083" w:rsidRPr="008860F2" w:rsidRDefault="00EB3083" w:rsidP="00EB308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B3083" w:rsidRPr="008860F2" w14:paraId="4B235140" w14:textId="77777777" w:rsidTr="00EE023B">
        <w:trPr>
          <w:gridAfter w:val="1"/>
          <w:wAfter w:w="73" w:type="dxa"/>
          <w:trHeight w:val="288"/>
        </w:trPr>
        <w:tc>
          <w:tcPr>
            <w:tcW w:w="4501" w:type="dxa"/>
          </w:tcPr>
          <w:p w14:paraId="362CE808" w14:textId="77777777" w:rsidR="00EB3083" w:rsidRPr="008860F2" w:rsidRDefault="00EB3083" w:rsidP="00EB3083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19" w:type="dxa"/>
            <w:gridSpan w:val="23"/>
          </w:tcPr>
          <w:p w14:paraId="73CE4468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B3083" w:rsidRPr="008860F2" w14:paraId="72CFA8DB" w14:textId="77777777" w:rsidTr="00EE023B">
        <w:trPr>
          <w:gridAfter w:val="1"/>
          <w:wAfter w:w="73" w:type="dxa"/>
          <w:trHeight w:val="288"/>
        </w:trPr>
        <w:tc>
          <w:tcPr>
            <w:tcW w:w="4501" w:type="dxa"/>
          </w:tcPr>
          <w:p w14:paraId="24F0EDAD" w14:textId="7C82E09A" w:rsidR="00EB3083" w:rsidRPr="008860F2" w:rsidRDefault="00EB3083" w:rsidP="00EB3083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ค่าเสื่อมราคาสะสมและขาดทุนจากการด้อยค่า</w:t>
            </w:r>
          </w:p>
        </w:tc>
        <w:tc>
          <w:tcPr>
            <w:tcW w:w="1257" w:type="dxa"/>
          </w:tcPr>
          <w:p w14:paraId="49DACF21" w14:textId="77777777" w:rsidR="00EB3083" w:rsidRPr="008860F2" w:rsidRDefault="00EB3083" w:rsidP="00EB3083">
            <w:pPr>
              <w:tabs>
                <w:tab w:val="decimal" w:pos="52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48F130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59B43A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</w:tcPr>
          <w:p w14:paraId="0B63DD3B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14:paraId="112AD0D7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329A889F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6D77FE4C" w14:textId="77777777" w:rsidR="00EB3083" w:rsidRPr="008860F2" w:rsidRDefault="00EB3083" w:rsidP="00EB3083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2F638ED7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196B90DF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EA1686B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14:paraId="212FAD8F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3D2214E0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5F87AB9E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3083" w:rsidRPr="008860F2" w14:paraId="2F3EA9D2" w14:textId="77777777" w:rsidTr="00EE023B">
        <w:trPr>
          <w:gridAfter w:val="1"/>
          <w:wAfter w:w="73" w:type="dxa"/>
          <w:trHeight w:val="288"/>
        </w:trPr>
        <w:tc>
          <w:tcPr>
            <w:tcW w:w="4501" w:type="dxa"/>
          </w:tcPr>
          <w:p w14:paraId="238DDF4F" w14:textId="52A9BA2C" w:rsidR="00EB3083" w:rsidRPr="008860F2" w:rsidRDefault="00EB3083" w:rsidP="00EB3083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ตุลาคม </w:t>
            </w:r>
            <w:r w:rsidRPr="008860F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57" w:type="dxa"/>
          </w:tcPr>
          <w:p w14:paraId="14BC9605" w14:textId="53437D09" w:rsidR="00EB3083" w:rsidRPr="008860F2" w:rsidRDefault="00EB3083" w:rsidP="00EB3083">
            <w:pPr>
              <w:tabs>
                <w:tab w:val="decimal" w:pos="52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4.82</w:t>
            </w:r>
          </w:p>
        </w:tc>
        <w:tc>
          <w:tcPr>
            <w:tcW w:w="270" w:type="dxa"/>
          </w:tcPr>
          <w:p w14:paraId="21D3F9C3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216D4D" w14:textId="00459908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223.94</w:t>
            </w:r>
          </w:p>
        </w:tc>
        <w:tc>
          <w:tcPr>
            <w:tcW w:w="239" w:type="dxa"/>
            <w:gridSpan w:val="2"/>
          </w:tcPr>
          <w:p w14:paraId="096B1D69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14:paraId="6D53F0FA" w14:textId="3CAFE9C1" w:rsidR="00EB3083" w:rsidRPr="008860F2" w:rsidRDefault="00EB3083" w:rsidP="00EB3083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132.71</w:t>
            </w:r>
          </w:p>
        </w:tc>
        <w:tc>
          <w:tcPr>
            <w:tcW w:w="244" w:type="dxa"/>
            <w:gridSpan w:val="2"/>
          </w:tcPr>
          <w:p w14:paraId="48508AA0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54E2F3DD" w14:textId="060407BB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16.97</w:t>
            </w:r>
          </w:p>
        </w:tc>
        <w:tc>
          <w:tcPr>
            <w:tcW w:w="242" w:type="dxa"/>
            <w:gridSpan w:val="2"/>
          </w:tcPr>
          <w:p w14:paraId="21B25A07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523471DE" w14:textId="6FE8DF5B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154.22</w:t>
            </w:r>
          </w:p>
        </w:tc>
        <w:tc>
          <w:tcPr>
            <w:tcW w:w="236" w:type="dxa"/>
            <w:gridSpan w:val="2"/>
          </w:tcPr>
          <w:p w14:paraId="41013BBF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14:paraId="675DF004" w14:textId="13228D82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19CDBD4B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04E3B90C" w14:textId="77425D6E" w:rsidR="00EB3083" w:rsidRPr="008860F2" w:rsidRDefault="00EB3083" w:rsidP="00EB3083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532.66</w:t>
            </w:r>
          </w:p>
        </w:tc>
      </w:tr>
      <w:tr w:rsidR="00EB3083" w:rsidRPr="008860F2" w14:paraId="59322DF5" w14:textId="77777777" w:rsidTr="00EE023B">
        <w:trPr>
          <w:gridAfter w:val="1"/>
          <w:wAfter w:w="73" w:type="dxa"/>
          <w:trHeight w:val="288"/>
        </w:trPr>
        <w:tc>
          <w:tcPr>
            <w:tcW w:w="4501" w:type="dxa"/>
          </w:tcPr>
          <w:p w14:paraId="1205BA6E" w14:textId="5A99068F" w:rsidR="00EB3083" w:rsidRPr="008860F2" w:rsidRDefault="00EB3083" w:rsidP="00EB3083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57" w:type="dxa"/>
          </w:tcPr>
          <w:p w14:paraId="00CDB8F9" w14:textId="21F640FB" w:rsidR="00EB3083" w:rsidRPr="008860F2" w:rsidRDefault="00EB3083" w:rsidP="00EB3083">
            <w:pPr>
              <w:tabs>
                <w:tab w:val="decimal" w:pos="52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0.63</w:t>
            </w:r>
          </w:p>
        </w:tc>
        <w:tc>
          <w:tcPr>
            <w:tcW w:w="270" w:type="dxa"/>
          </w:tcPr>
          <w:p w14:paraId="6F3DE5F8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AC602B" w14:textId="2E32BA8E" w:rsidR="00EB3083" w:rsidRPr="008860F2" w:rsidRDefault="00EB3083" w:rsidP="00EB3083">
            <w:pPr>
              <w:tabs>
                <w:tab w:val="decimal" w:pos="61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28.99</w:t>
            </w:r>
          </w:p>
        </w:tc>
        <w:tc>
          <w:tcPr>
            <w:tcW w:w="239" w:type="dxa"/>
            <w:gridSpan w:val="2"/>
          </w:tcPr>
          <w:p w14:paraId="53F2276A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14:paraId="0BDEE687" w14:textId="06613058" w:rsidR="00EB3083" w:rsidRPr="008860F2" w:rsidRDefault="00EB3083" w:rsidP="00EB3083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17.34</w:t>
            </w:r>
          </w:p>
        </w:tc>
        <w:tc>
          <w:tcPr>
            <w:tcW w:w="244" w:type="dxa"/>
            <w:gridSpan w:val="2"/>
          </w:tcPr>
          <w:p w14:paraId="013E746E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540559F4" w14:textId="5C4CA13A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3.03</w:t>
            </w:r>
          </w:p>
        </w:tc>
        <w:tc>
          <w:tcPr>
            <w:tcW w:w="242" w:type="dxa"/>
            <w:gridSpan w:val="2"/>
          </w:tcPr>
          <w:p w14:paraId="6C58D61B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271AC7C4" w14:textId="4DDF8ED1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44.77</w:t>
            </w:r>
          </w:p>
        </w:tc>
        <w:tc>
          <w:tcPr>
            <w:tcW w:w="236" w:type="dxa"/>
            <w:gridSpan w:val="2"/>
          </w:tcPr>
          <w:p w14:paraId="496E6AB7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14:paraId="2C00D762" w14:textId="2C365665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37538978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1ACD8348" w14:textId="18403793" w:rsidR="00EB3083" w:rsidRPr="008860F2" w:rsidRDefault="00EB3083" w:rsidP="00EB3083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94.76</w:t>
            </w:r>
          </w:p>
        </w:tc>
      </w:tr>
      <w:tr w:rsidR="00EB3083" w:rsidRPr="008860F2" w14:paraId="45299A60" w14:textId="77777777" w:rsidTr="00EE023B">
        <w:trPr>
          <w:gridAfter w:val="1"/>
          <w:wAfter w:w="73" w:type="dxa"/>
          <w:trHeight w:val="288"/>
        </w:trPr>
        <w:tc>
          <w:tcPr>
            <w:tcW w:w="4501" w:type="dxa"/>
          </w:tcPr>
          <w:p w14:paraId="7519F0CF" w14:textId="1C70D343" w:rsidR="00EB3083" w:rsidRPr="008860F2" w:rsidRDefault="00EB3083" w:rsidP="00EB3083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57" w:type="dxa"/>
          </w:tcPr>
          <w:p w14:paraId="7F38291C" w14:textId="643A8529" w:rsidR="00EB3083" w:rsidRPr="008860F2" w:rsidRDefault="00EB3083" w:rsidP="00EB3083">
            <w:pPr>
              <w:tabs>
                <w:tab w:val="decimal" w:pos="621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8E1760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238F9F" w14:textId="6470AAC2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(3.04)</w:t>
            </w:r>
          </w:p>
        </w:tc>
        <w:tc>
          <w:tcPr>
            <w:tcW w:w="239" w:type="dxa"/>
            <w:gridSpan w:val="2"/>
          </w:tcPr>
          <w:p w14:paraId="6549A71E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14:paraId="559D1A84" w14:textId="171BB402" w:rsidR="00EB3083" w:rsidRPr="008860F2" w:rsidRDefault="00EB3083" w:rsidP="00EB3083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(0.33)</w:t>
            </w:r>
          </w:p>
        </w:tc>
        <w:tc>
          <w:tcPr>
            <w:tcW w:w="244" w:type="dxa"/>
            <w:gridSpan w:val="2"/>
          </w:tcPr>
          <w:p w14:paraId="070F1405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687FC407" w14:textId="42BF6190" w:rsidR="00EB3083" w:rsidRPr="008860F2" w:rsidRDefault="00EB3083" w:rsidP="00EB3083">
            <w:pPr>
              <w:tabs>
                <w:tab w:val="decimal" w:pos="709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</w:tcPr>
          <w:p w14:paraId="089033F0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1F25272D" w14:textId="22112824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(4.09)</w:t>
            </w:r>
          </w:p>
        </w:tc>
        <w:tc>
          <w:tcPr>
            <w:tcW w:w="236" w:type="dxa"/>
            <w:gridSpan w:val="2"/>
          </w:tcPr>
          <w:p w14:paraId="6F5CAA88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14:paraId="510724A8" w14:textId="622E3A4A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1A16279C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5EFA58B2" w14:textId="0277CCC1" w:rsidR="00EB3083" w:rsidRPr="008860F2" w:rsidRDefault="00EB3083" w:rsidP="00EB3083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(7.46)</w:t>
            </w:r>
          </w:p>
        </w:tc>
      </w:tr>
      <w:tr w:rsidR="00EB3083" w:rsidRPr="008860F2" w14:paraId="5EAFF9F8" w14:textId="77777777" w:rsidTr="00EE023B">
        <w:trPr>
          <w:gridAfter w:val="1"/>
          <w:wAfter w:w="73" w:type="dxa"/>
          <w:trHeight w:val="288"/>
        </w:trPr>
        <w:tc>
          <w:tcPr>
            <w:tcW w:w="4501" w:type="dxa"/>
          </w:tcPr>
          <w:p w14:paraId="68143C6C" w14:textId="3EA3C937" w:rsidR="00EB3083" w:rsidRPr="008860F2" w:rsidRDefault="00EB3083" w:rsidP="00EB3083">
            <w:pPr>
              <w:tabs>
                <w:tab w:val="left" w:pos="409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E75F4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257" w:type="dxa"/>
          </w:tcPr>
          <w:p w14:paraId="6B5EFC7C" w14:textId="267F3BF8" w:rsidR="00EB3083" w:rsidRPr="008860F2" w:rsidRDefault="00EB3083" w:rsidP="00EB3083">
            <w:pPr>
              <w:tabs>
                <w:tab w:val="decimal" w:pos="621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09078D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737249" w14:textId="12C9D476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gridSpan w:val="2"/>
          </w:tcPr>
          <w:p w14:paraId="4EF407A0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14:paraId="02D56C4E" w14:textId="66B9437B" w:rsidR="00EB3083" w:rsidRPr="008860F2" w:rsidRDefault="00EB3083" w:rsidP="00EB3083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gridSpan w:val="2"/>
          </w:tcPr>
          <w:p w14:paraId="50A8A462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70B71858" w14:textId="0A396E62" w:rsidR="00EB3083" w:rsidRPr="008860F2" w:rsidRDefault="00EB3083" w:rsidP="00EB3083">
            <w:pPr>
              <w:tabs>
                <w:tab w:val="decimal" w:pos="709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</w:tcPr>
          <w:p w14:paraId="3B2DE985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6B646F67" w14:textId="040DA56D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0.63</w:t>
            </w:r>
          </w:p>
        </w:tc>
        <w:tc>
          <w:tcPr>
            <w:tcW w:w="236" w:type="dxa"/>
            <w:gridSpan w:val="2"/>
          </w:tcPr>
          <w:p w14:paraId="0712A554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14:paraId="715D31FF" w14:textId="1DEFD9CE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1F540377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7515C192" w14:textId="6EA62825" w:rsidR="00EB3083" w:rsidRPr="008860F2" w:rsidRDefault="00EB3083" w:rsidP="00EB3083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0.63</w:t>
            </w:r>
          </w:p>
        </w:tc>
      </w:tr>
      <w:tr w:rsidR="00EB3083" w:rsidRPr="008860F2" w14:paraId="11DC0CFD" w14:textId="77777777" w:rsidTr="00EE023B">
        <w:trPr>
          <w:gridAfter w:val="1"/>
          <w:wAfter w:w="73" w:type="dxa"/>
          <w:trHeight w:val="288"/>
        </w:trPr>
        <w:tc>
          <w:tcPr>
            <w:tcW w:w="4501" w:type="dxa"/>
          </w:tcPr>
          <w:p w14:paraId="201589B8" w14:textId="11EF5BD1" w:rsidR="00EB3083" w:rsidRPr="008860F2" w:rsidRDefault="00EB3083" w:rsidP="00EB3083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57" w:type="dxa"/>
          </w:tcPr>
          <w:p w14:paraId="75511D86" w14:textId="34DE2F1B" w:rsidR="00EB3083" w:rsidRPr="008860F2" w:rsidRDefault="00EB3083" w:rsidP="00EB3083">
            <w:pPr>
              <w:tabs>
                <w:tab w:val="decimal" w:pos="621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E69B09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D67DC4" w14:textId="0CDA5C16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(0.23)</w:t>
            </w:r>
          </w:p>
        </w:tc>
        <w:tc>
          <w:tcPr>
            <w:tcW w:w="239" w:type="dxa"/>
            <w:gridSpan w:val="2"/>
          </w:tcPr>
          <w:p w14:paraId="3FA38558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14:paraId="7F3F6333" w14:textId="414EEA75" w:rsidR="00EB3083" w:rsidRPr="008860F2" w:rsidRDefault="00EB3083" w:rsidP="00EB3083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gridSpan w:val="2"/>
          </w:tcPr>
          <w:p w14:paraId="3DCD85DA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1094CC72" w14:textId="147077C9" w:rsidR="00EB3083" w:rsidRPr="008860F2" w:rsidRDefault="00EB3083" w:rsidP="00EB3083">
            <w:pPr>
              <w:tabs>
                <w:tab w:val="decimal" w:pos="709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</w:tcPr>
          <w:p w14:paraId="3773F97F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77374CEF" w14:textId="34023BCA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(0.31)</w:t>
            </w:r>
          </w:p>
        </w:tc>
        <w:tc>
          <w:tcPr>
            <w:tcW w:w="236" w:type="dxa"/>
            <w:gridSpan w:val="2"/>
          </w:tcPr>
          <w:p w14:paraId="1F8F57D3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14:paraId="5928FBD0" w14:textId="5FE57B2C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14514351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0C902B5C" w14:textId="51AE3CED" w:rsidR="00EB3083" w:rsidRPr="008860F2" w:rsidRDefault="00EB3083" w:rsidP="00EB3083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(0.54)</w:t>
            </w:r>
          </w:p>
        </w:tc>
      </w:tr>
      <w:tr w:rsidR="00EB3083" w:rsidRPr="008860F2" w14:paraId="0F8E406F" w14:textId="77777777" w:rsidTr="00EE023B">
        <w:trPr>
          <w:gridAfter w:val="1"/>
          <w:wAfter w:w="73" w:type="dxa"/>
          <w:trHeight w:val="288"/>
        </w:trPr>
        <w:tc>
          <w:tcPr>
            <w:tcW w:w="4501" w:type="dxa"/>
          </w:tcPr>
          <w:p w14:paraId="41EB11F6" w14:textId="30F1CD24" w:rsidR="00EB3083" w:rsidRPr="008860F2" w:rsidRDefault="00EB3083" w:rsidP="00EB3083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bookmarkStart w:id="15" w:name="_Hlk528601475"/>
            <w:r>
              <w:rPr>
                <w:rFonts w:ascii="Angsana New" w:hAnsi="Angsana New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257" w:type="dxa"/>
          </w:tcPr>
          <w:p w14:paraId="721CF237" w14:textId="09127CBF" w:rsidR="00EB3083" w:rsidRPr="008860F2" w:rsidRDefault="00EB3083" w:rsidP="00EB3083">
            <w:pPr>
              <w:tabs>
                <w:tab w:val="decimal" w:pos="621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851EBE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F9351E" w14:textId="67549476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gridSpan w:val="2"/>
          </w:tcPr>
          <w:p w14:paraId="1F778E6D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14:paraId="489FACDC" w14:textId="7D0FE26E" w:rsidR="00EB3083" w:rsidRPr="008860F2" w:rsidRDefault="00EB3083" w:rsidP="00EB3083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3.11</w:t>
            </w:r>
          </w:p>
        </w:tc>
        <w:tc>
          <w:tcPr>
            <w:tcW w:w="244" w:type="dxa"/>
            <w:gridSpan w:val="2"/>
          </w:tcPr>
          <w:p w14:paraId="30B755C8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046295AE" w14:textId="5DB1C485" w:rsidR="00EB3083" w:rsidRPr="008860F2" w:rsidRDefault="00EB3083" w:rsidP="00EB3083">
            <w:pPr>
              <w:tabs>
                <w:tab w:val="decimal" w:pos="614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242" w:type="dxa"/>
            <w:gridSpan w:val="2"/>
          </w:tcPr>
          <w:p w14:paraId="5514D447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1B209E1B" w14:textId="5F0EEF66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(3.16)</w:t>
            </w:r>
          </w:p>
        </w:tc>
        <w:tc>
          <w:tcPr>
            <w:tcW w:w="236" w:type="dxa"/>
            <w:gridSpan w:val="2"/>
          </w:tcPr>
          <w:p w14:paraId="4D5E4461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14:paraId="34721D86" w14:textId="1DA86C75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18E360D1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6606022C" w14:textId="2A0AA5C6" w:rsidR="00EB3083" w:rsidRPr="008860F2" w:rsidRDefault="00EB3083" w:rsidP="00EB3083">
            <w:pPr>
              <w:tabs>
                <w:tab w:val="decimal" w:pos="720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3083" w:rsidRPr="008860F2" w14:paraId="790B8CDA" w14:textId="77777777" w:rsidTr="00EE023B">
        <w:trPr>
          <w:gridAfter w:val="1"/>
          <w:wAfter w:w="73" w:type="dxa"/>
          <w:trHeight w:val="288"/>
        </w:trPr>
        <w:tc>
          <w:tcPr>
            <w:tcW w:w="4501" w:type="dxa"/>
          </w:tcPr>
          <w:p w14:paraId="5F4A8BC2" w14:textId="42A11413" w:rsidR="00EB3083" w:rsidRPr="008860F2" w:rsidRDefault="00EB3083" w:rsidP="00EB3083">
            <w:pPr>
              <w:spacing w:line="240" w:lineRule="auto"/>
              <w:ind w:right="-1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โอนเข้ามาจาก (ออกไปที่) 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1257" w:type="dxa"/>
          </w:tcPr>
          <w:p w14:paraId="49E07C79" w14:textId="77777777" w:rsidR="00EB3083" w:rsidRPr="008860F2" w:rsidRDefault="00EB3083" w:rsidP="00EB3083">
            <w:pPr>
              <w:tabs>
                <w:tab w:val="decimal" w:pos="621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14167B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AF556F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</w:tcPr>
          <w:p w14:paraId="4E6D5A9D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14:paraId="543A2A53" w14:textId="77777777" w:rsidR="00EB3083" w:rsidRPr="008860F2" w:rsidRDefault="00EB3083" w:rsidP="00EB3083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5676A491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20943687" w14:textId="77777777" w:rsidR="00EB3083" w:rsidRPr="008860F2" w:rsidRDefault="00EB3083" w:rsidP="00EB3083">
            <w:pPr>
              <w:tabs>
                <w:tab w:val="decimal" w:pos="709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70FCA970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27FD2A12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643BC19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14:paraId="5F93D077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44B146B6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5FF29A05" w14:textId="77777777" w:rsidR="00EB3083" w:rsidRPr="008860F2" w:rsidRDefault="00EB3083" w:rsidP="00EB3083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15"/>
      <w:tr w:rsidR="00EB3083" w:rsidRPr="008860F2" w14:paraId="5DCB682B" w14:textId="77777777" w:rsidTr="00EE023B">
        <w:trPr>
          <w:gridAfter w:val="1"/>
          <w:wAfter w:w="73" w:type="dxa"/>
          <w:trHeight w:val="288"/>
        </w:trPr>
        <w:tc>
          <w:tcPr>
            <w:tcW w:w="4501" w:type="dxa"/>
          </w:tcPr>
          <w:p w14:paraId="4B277BA2" w14:textId="05C8B4B7" w:rsidR="00EB3083" w:rsidRPr="008860F2" w:rsidRDefault="00EB3083" w:rsidP="00EB3083">
            <w:pPr>
              <w:tabs>
                <w:tab w:val="left" w:pos="4098"/>
              </w:tabs>
              <w:ind w:left="150" w:right="6"/>
              <w:rPr>
                <w:rFonts w:ascii="Angsana New" w:hAnsi="Angsana New"/>
                <w:sz w:val="28"/>
                <w:szCs w:val="28"/>
                <w:cs/>
              </w:rPr>
            </w:pPr>
            <w:r w:rsidRPr="00FE1EB2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</w:t>
            </w:r>
            <w:r w:rsidRPr="00FE1EB2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44BEDA2E" w14:textId="37DB3FD2" w:rsidR="00EB3083" w:rsidRPr="008860F2" w:rsidRDefault="00EB3083" w:rsidP="00EB3083">
            <w:pPr>
              <w:tabs>
                <w:tab w:val="decimal" w:pos="621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C4F8DD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8C348A" w14:textId="465877AC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(4.15)</w:t>
            </w:r>
          </w:p>
        </w:tc>
        <w:tc>
          <w:tcPr>
            <w:tcW w:w="239" w:type="dxa"/>
            <w:gridSpan w:val="2"/>
          </w:tcPr>
          <w:p w14:paraId="08C86E73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0C41DCDD" w14:textId="06EFDF50" w:rsidR="00EB3083" w:rsidRPr="008860F2" w:rsidRDefault="00EB3083" w:rsidP="00EB3083">
            <w:pPr>
              <w:tabs>
                <w:tab w:val="decimal" w:pos="5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gridSpan w:val="2"/>
          </w:tcPr>
          <w:p w14:paraId="55C2CEC5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tcBorders>
              <w:bottom w:val="single" w:sz="4" w:space="0" w:color="auto"/>
            </w:tcBorders>
          </w:tcPr>
          <w:p w14:paraId="2D833628" w14:textId="084F4584" w:rsidR="00EB3083" w:rsidRPr="008860F2" w:rsidRDefault="00EB3083" w:rsidP="00EB3083">
            <w:pPr>
              <w:tabs>
                <w:tab w:val="decimal" w:pos="709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</w:tcPr>
          <w:p w14:paraId="1DC1672A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  <w:tcBorders>
              <w:bottom w:val="single" w:sz="4" w:space="0" w:color="auto"/>
            </w:tcBorders>
          </w:tcPr>
          <w:p w14:paraId="1F9F6670" w14:textId="4EDBAF53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(0.23)</w:t>
            </w:r>
          </w:p>
        </w:tc>
        <w:tc>
          <w:tcPr>
            <w:tcW w:w="236" w:type="dxa"/>
            <w:gridSpan w:val="2"/>
          </w:tcPr>
          <w:p w14:paraId="4129A8A9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76382A4B" w14:textId="5E4420D3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63BB6359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</w:tcPr>
          <w:p w14:paraId="26DF40F3" w14:textId="47113EF5" w:rsidR="00EB3083" w:rsidRPr="008860F2" w:rsidRDefault="00EB3083" w:rsidP="00EB3083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(4.38)</w:t>
            </w:r>
          </w:p>
        </w:tc>
      </w:tr>
      <w:tr w:rsidR="00EB3083" w:rsidRPr="008860F2" w14:paraId="094E0144" w14:textId="77777777" w:rsidTr="00EE023B">
        <w:trPr>
          <w:gridAfter w:val="1"/>
          <w:wAfter w:w="73" w:type="dxa"/>
          <w:trHeight w:val="288"/>
        </w:trPr>
        <w:tc>
          <w:tcPr>
            <w:tcW w:w="4501" w:type="dxa"/>
          </w:tcPr>
          <w:p w14:paraId="5F6814CF" w14:textId="2117AB8E" w:rsidR="00EB3083" w:rsidRPr="00B8744D" w:rsidRDefault="00EB3083" w:rsidP="00B8744D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74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8744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B874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B8744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36F32536" w14:textId="1057719E" w:rsidR="00EB3083" w:rsidRPr="008860F2" w:rsidRDefault="00EB3083" w:rsidP="00EB3083">
            <w:pPr>
              <w:tabs>
                <w:tab w:val="decimal" w:pos="510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5.45</w:t>
            </w:r>
          </w:p>
        </w:tc>
        <w:tc>
          <w:tcPr>
            <w:tcW w:w="270" w:type="dxa"/>
          </w:tcPr>
          <w:p w14:paraId="28E7648E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009708E" w14:textId="13129583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245.51</w:t>
            </w:r>
          </w:p>
        </w:tc>
        <w:tc>
          <w:tcPr>
            <w:tcW w:w="239" w:type="dxa"/>
            <w:gridSpan w:val="2"/>
          </w:tcPr>
          <w:p w14:paraId="152FD0AE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655590" w14:textId="1EE1BD67" w:rsidR="00EB3083" w:rsidRPr="008860F2" w:rsidRDefault="00EB3083" w:rsidP="00EB3083">
            <w:pPr>
              <w:tabs>
                <w:tab w:val="decimal" w:pos="540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152.83</w:t>
            </w:r>
          </w:p>
        </w:tc>
        <w:tc>
          <w:tcPr>
            <w:tcW w:w="244" w:type="dxa"/>
            <w:gridSpan w:val="2"/>
          </w:tcPr>
          <w:p w14:paraId="5890518C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9558B4" w14:textId="0DD20F81" w:rsidR="00EB3083" w:rsidRPr="008860F2" w:rsidRDefault="00EB3083" w:rsidP="00EB3083">
            <w:pPr>
              <w:tabs>
                <w:tab w:val="decimal" w:pos="623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20.05</w:t>
            </w:r>
          </w:p>
        </w:tc>
        <w:tc>
          <w:tcPr>
            <w:tcW w:w="242" w:type="dxa"/>
            <w:gridSpan w:val="2"/>
          </w:tcPr>
          <w:p w14:paraId="0378BA00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8445DA" w14:textId="55669BDD" w:rsidR="00EB3083" w:rsidRPr="008860F2" w:rsidRDefault="00EB3083" w:rsidP="00EB3083">
            <w:pPr>
              <w:tabs>
                <w:tab w:val="decimal" w:pos="650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191.83</w:t>
            </w:r>
          </w:p>
        </w:tc>
        <w:tc>
          <w:tcPr>
            <w:tcW w:w="236" w:type="dxa"/>
            <w:gridSpan w:val="2"/>
          </w:tcPr>
          <w:p w14:paraId="72788A58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03D1F" w14:textId="440300B9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28157826" w14:textId="77777777" w:rsidR="00EB3083" w:rsidRPr="008860F2" w:rsidRDefault="00EB3083" w:rsidP="00EB308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AF11E2" w14:textId="1CA57D46" w:rsidR="00EB3083" w:rsidRPr="008860F2" w:rsidRDefault="00EB3083" w:rsidP="00EB3083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615.67</w:t>
            </w:r>
          </w:p>
        </w:tc>
      </w:tr>
    </w:tbl>
    <w:p w14:paraId="468AB19A" w14:textId="77777777" w:rsidR="00BA3533" w:rsidRPr="008860F2" w:rsidRDefault="00BA3533">
      <w:pPr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</w:rPr>
        <w:br w:type="page"/>
      </w:r>
    </w:p>
    <w:tbl>
      <w:tblPr>
        <w:tblW w:w="14236" w:type="dxa"/>
        <w:tblInd w:w="554" w:type="dxa"/>
        <w:tblLayout w:type="fixed"/>
        <w:tblLook w:val="01E0" w:firstRow="1" w:lastRow="1" w:firstColumn="1" w:lastColumn="1" w:noHBand="0" w:noVBand="0"/>
      </w:tblPr>
      <w:tblGrid>
        <w:gridCol w:w="4500"/>
        <w:gridCol w:w="1258"/>
        <w:gridCol w:w="259"/>
        <w:gridCol w:w="11"/>
        <w:gridCol w:w="1170"/>
        <w:gridCol w:w="239"/>
        <w:gridCol w:w="1169"/>
        <w:gridCol w:w="244"/>
        <w:gridCol w:w="1117"/>
        <w:gridCol w:w="242"/>
        <w:gridCol w:w="1206"/>
        <w:gridCol w:w="14"/>
        <w:gridCol w:w="236"/>
        <w:gridCol w:w="1169"/>
        <w:gridCol w:w="246"/>
        <w:gridCol w:w="1156"/>
      </w:tblGrid>
      <w:tr w:rsidR="003A581F" w:rsidRPr="008860F2" w14:paraId="50EB13E4" w14:textId="77777777" w:rsidTr="005E6F11">
        <w:trPr>
          <w:trHeight w:val="288"/>
          <w:tblHeader/>
        </w:trPr>
        <w:tc>
          <w:tcPr>
            <w:tcW w:w="4500" w:type="dxa"/>
          </w:tcPr>
          <w:p w14:paraId="51CC352A" w14:textId="77777777" w:rsidR="003A581F" w:rsidRPr="008860F2" w:rsidRDefault="003A581F" w:rsidP="00A70DDC">
            <w:pPr>
              <w:tabs>
                <w:tab w:val="left" w:pos="4098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36" w:type="dxa"/>
            <w:gridSpan w:val="15"/>
          </w:tcPr>
          <w:p w14:paraId="22206C65" w14:textId="77777777" w:rsidR="003A581F" w:rsidRPr="008860F2" w:rsidRDefault="003A581F" w:rsidP="003A581F">
            <w:pPr>
              <w:tabs>
                <w:tab w:val="decimal" w:pos="644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A3533" w:rsidRPr="008860F2" w14:paraId="0CF0969E" w14:textId="77777777" w:rsidTr="005E6F11">
        <w:trPr>
          <w:trHeight w:val="288"/>
          <w:tblHeader/>
        </w:trPr>
        <w:tc>
          <w:tcPr>
            <w:tcW w:w="4500" w:type="dxa"/>
          </w:tcPr>
          <w:p w14:paraId="6566EA51" w14:textId="77777777" w:rsidR="00BA3533" w:rsidRPr="008860F2" w:rsidRDefault="00BA3533" w:rsidP="00BA3533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3838131F" w14:textId="77777777" w:rsidR="00BA3533" w:rsidRPr="008860F2" w:rsidRDefault="00BA3533" w:rsidP="00BA353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A42631A" w14:textId="77777777" w:rsidR="00BA3533" w:rsidRPr="008860F2" w:rsidRDefault="00BA3533" w:rsidP="00BA353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E0CA4A" w14:textId="77777777" w:rsidR="00BA3533" w:rsidRPr="008860F2" w:rsidRDefault="00BA3533" w:rsidP="00BA353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2DBD5DAA" w14:textId="77777777" w:rsidR="00BA3533" w:rsidRPr="008860F2" w:rsidRDefault="00BA3533" w:rsidP="00BA353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54BF01FF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3EBC792A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5F811ED1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77881A9A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3B718E9D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เครื่องตกแต่ง </w:t>
            </w:r>
          </w:p>
        </w:tc>
        <w:tc>
          <w:tcPr>
            <w:tcW w:w="236" w:type="dxa"/>
          </w:tcPr>
          <w:p w14:paraId="0E7902DE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36FAC5B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6" w:type="dxa"/>
          </w:tcPr>
          <w:p w14:paraId="7E33F140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29BB2E6B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533" w:rsidRPr="008860F2" w14:paraId="700B186D" w14:textId="77777777" w:rsidTr="005E6F11">
        <w:trPr>
          <w:trHeight w:val="288"/>
          <w:tblHeader/>
        </w:trPr>
        <w:tc>
          <w:tcPr>
            <w:tcW w:w="4500" w:type="dxa"/>
          </w:tcPr>
          <w:p w14:paraId="04CED36A" w14:textId="77777777" w:rsidR="00BA3533" w:rsidRPr="008860F2" w:rsidRDefault="00BA3533" w:rsidP="00452358">
            <w:pPr>
              <w:tabs>
                <w:tab w:val="left" w:pos="4098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0D913CD6" w14:textId="77777777" w:rsidR="00BA3533" w:rsidRPr="008860F2" w:rsidRDefault="00BA3533" w:rsidP="00BA353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17D7A17B" w14:textId="77777777" w:rsidR="00BA3533" w:rsidRPr="008860F2" w:rsidRDefault="00BA3533" w:rsidP="00BA353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5AA6F4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39" w:type="dxa"/>
          </w:tcPr>
          <w:p w14:paraId="1EC3AC1E" w14:textId="77777777" w:rsidR="00BA3533" w:rsidRPr="008860F2" w:rsidRDefault="00BA3533" w:rsidP="00BA353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53AECDB1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7415F47C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09513C8D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0C8C984F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08BBD330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ติดตั้ง เครื่องใช้</w:t>
            </w:r>
          </w:p>
        </w:tc>
        <w:tc>
          <w:tcPr>
            <w:tcW w:w="236" w:type="dxa"/>
          </w:tcPr>
          <w:p w14:paraId="28A18CAA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89E2063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46" w:type="dxa"/>
          </w:tcPr>
          <w:p w14:paraId="454D4C82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417CE933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533" w:rsidRPr="008860F2" w14:paraId="055C87E0" w14:textId="77777777" w:rsidTr="005E6F11">
        <w:trPr>
          <w:trHeight w:val="288"/>
          <w:tblHeader/>
        </w:trPr>
        <w:tc>
          <w:tcPr>
            <w:tcW w:w="4500" w:type="dxa"/>
          </w:tcPr>
          <w:p w14:paraId="74B4F1B3" w14:textId="77777777" w:rsidR="00BA3533" w:rsidRPr="008860F2" w:rsidRDefault="00BA3533" w:rsidP="00226A55">
            <w:pPr>
              <w:spacing w:line="240" w:lineRule="auto"/>
              <w:jc w:val="right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5CA953A4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และสิทธิการเช่า</w:t>
            </w:r>
          </w:p>
        </w:tc>
        <w:tc>
          <w:tcPr>
            <w:tcW w:w="270" w:type="dxa"/>
            <w:gridSpan w:val="2"/>
          </w:tcPr>
          <w:p w14:paraId="66FA9EE8" w14:textId="77777777" w:rsidR="00BA3533" w:rsidRPr="008860F2" w:rsidRDefault="00BA3533" w:rsidP="00BA353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AF0C70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39" w:type="dxa"/>
          </w:tcPr>
          <w:p w14:paraId="517CFC94" w14:textId="77777777" w:rsidR="00BA3533" w:rsidRPr="008860F2" w:rsidRDefault="00BA3533" w:rsidP="00BA353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42F29614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44" w:type="dxa"/>
          </w:tcPr>
          <w:p w14:paraId="6F744EB6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5BFC86F7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01D28C79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0563B02A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สำนักงาน และ</w:t>
            </w:r>
          </w:p>
        </w:tc>
        <w:tc>
          <w:tcPr>
            <w:tcW w:w="236" w:type="dxa"/>
          </w:tcPr>
          <w:p w14:paraId="5C69E332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653DDEE0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46" w:type="dxa"/>
          </w:tcPr>
          <w:p w14:paraId="119C339C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3074A14B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6A55" w:rsidRPr="008860F2" w14:paraId="656A3A6F" w14:textId="77777777" w:rsidTr="005E6F11">
        <w:trPr>
          <w:trHeight w:val="288"/>
          <w:tblHeader/>
        </w:trPr>
        <w:tc>
          <w:tcPr>
            <w:tcW w:w="4500" w:type="dxa"/>
          </w:tcPr>
          <w:p w14:paraId="49D556BE" w14:textId="43E8FEED" w:rsidR="00226A55" w:rsidRPr="008860F2" w:rsidRDefault="00226A55" w:rsidP="00226A55">
            <w:pPr>
              <w:spacing w:line="240" w:lineRule="auto"/>
              <w:jc w:val="right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186DA3F9" w14:textId="77777777" w:rsidR="00226A55" w:rsidRPr="008860F2" w:rsidRDefault="00226A55" w:rsidP="00226A55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41383EFB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D4ED84" w14:textId="77777777" w:rsidR="00226A55" w:rsidRPr="008860F2" w:rsidRDefault="00226A55" w:rsidP="00226A55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239" w:type="dxa"/>
          </w:tcPr>
          <w:p w14:paraId="74A89B9E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03670539" w14:textId="77777777" w:rsidR="00226A55" w:rsidRPr="008860F2" w:rsidRDefault="00226A55" w:rsidP="00226A55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44" w:type="dxa"/>
          </w:tcPr>
          <w:p w14:paraId="224002E6" w14:textId="77777777" w:rsidR="00226A55" w:rsidRPr="008860F2" w:rsidRDefault="00226A55" w:rsidP="00226A55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0CBBE4F5" w14:textId="77777777" w:rsidR="00226A55" w:rsidRPr="008860F2" w:rsidRDefault="00226A55" w:rsidP="00226A55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2" w:type="dxa"/>
          </w:tcPr>
          <w:p w14:paraId="1F4B55B6" w14:textId="77777777" w:rsidR="00226A55" w:rsidRPr="008860F2" w:rsidRDefault="00226A55" w:rsidP="00226A55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2823DE44" w14:textId="77777777" w:rsidR="00226A55" w:rsidRPr="008860F2" w:rsidRDefault="00226A55" w:rsidP="00226A55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</w:tcPr>
          <w:p w14:paraId="0312A48F" w14:textId="77777777" w:rsidR="00226A55" w:rsidRPr="008860F2" w:rsidRDefault="00226A55" w:rsidP="00226A55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7D3FAADB" w14:textId="77777777" w:rsidR="00226A55" w:rsidRPr="008860F2" w:rsidRDefault="00226A55" w:rsidP="00226A55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46" w:type="dxa"/>
          </w:tcPr>
          <w:p w14:paraId="0E8A9A83" w14:textId="77777777" w:rsidR="00226A55" w:rsidRPr="008860F2" w:rsidRDefault="00226A55" w:rsidP="00226A55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76563CDF" w14:textId="77777777" w:rsidR="00226A55" w:rsidRPr="008860F2" w:rsidRDefault="00226A55" w:rsidP="00226A55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26A55" w:rsidRPr="008860F2" w14:paraId="4D16942D" w14:textId="77777777" w:rsidTr="005E6F11">
        <w:trPr>
          <w:trHeight w:val="288"/>
          <w:tblHeader/>
        </w:trPr>
        <w:tc>
          <w:tcPr>
            <w:tcW w:w="4500" w:type="dxa"/>
          </w:tcPr>
          <w:p w14:paraId="3750A53E" w14:textId="77777777" w:rsidR="00226A55" w:rsidRPr="008860F2" w:rsidRDefault="00226A55" w:rsidP="00846CDD">
            <w:pPr>
              <w:tabs>
                <w:tab w:val="left" w:pos="4116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36" w:type="dxa"/>
            <w:gridSpan w:val="15"/>
          </w:tcPr>
          <w:p w14:paraId="2BE00B19" w14:textId="77777777" w:rsidR="00226A55" w:rsidRPr="008860F2" w:rsidRDefault="00226A55" w:rsidP="00226A55">
            <w:pPr>
              <w:tabs>
                <w:tab w:val="decimal" w:pos="644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26A55" w:rsidRPr="008860F2" w14:paraId="2F632C8C" w14:textId="77777777" w:rsidTr="00713E2C">
        <w:trPr>
          <w:trHeight w:val="288"/>
        </w:trPr>
        <w:tc>
          <w:tcPr>
            <w:tcW w:w="4500" w:type="dxa"/>
          </w:tcPr>
          <w:p w14:paraId="763F50DF" w14:textId="77777777" w:rsidR="00226A55" w:rsidRPr="008860F2" w:rsidRDefault="00226A55" w:rsidP="00226A55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ค่าเสื่อมราคาสะสมและขาดทุนจากการด้อยค่า</w:t>
            </w:r>
          </w:p>
        </w:tc>
        <w:tc>
          <w:tcPr>
            <w:tcW w:w="1258" w:type="dxa"/>
          </w:tcPr>
          <w:p w14:paraId="760E62A2" w14:textId="77777777" w:rsidR="00226A55" w:rsidRPr="008860F2" w:rsidRDefault="00226A55" w:rsidP="00226A55">
            <w:pPr>
              <w:tabs>
                <w:tab w:val="decimal" w:pos="522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0EAE926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FF19DD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4B9022EE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7398D0CF" w14:textId="77777777" w:rsidR="00226A55" w:rsidRPr="008860F2" w:rsidRDefault="00226A55" w:rsidP="00226A55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488F98EC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</w:tcPr>
          <w:p w14:paraId="47EA7C29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09AA165A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5D282BEC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929E389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070AE0B4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475B1C60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</w:tcPr>
          <w:p w14:paraId="0D5C778E" w14:textId="77777777" w:rsidR="00226A55" w:rsidRPr="008860F2" w:rsidRDefault="00226A55" w:rsidP="00226A55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21BD7" w:rsidRPr="008860F2" w14:paraId="2E7662CF" w14:textId="77777777" w:rsidTr="00713E2C">
        <w:trPr>
          <w:trHeight w:val="288"/>
        </w:trPr>
        <w:tc>
          <w:tcPr>
            <w:tcW w:w="4500" w:type="dxa"/>
          </w:tcPr>
          <w:p w14:paraId="4F559153" w14:textId="33E44135" w:rsidR="00221BD7" w:rsidRPr="00221BD7" w:rsidRDefault="00221BD7" w:rsidP="00221BD7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ตุลาคม </w:t>
            </w:r>
            <w:r w:rsidRPr="008860F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58" w:type="dxa"/>
          </w:tcPr>
          <w:p w14:paraId="20B4F1AD" w14:textId="6EB7A632" w:rsidR="00221BD7" w:rsidRPr="00221BD7" w:rsidRDefault="00221BD7" w:rsidP="00221BD7">
            <w:pPr>
              <w:tabs>
                <w:tab w:val="decimal" w:pos="52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221BD7">
              <w:rPr>
                <w:rFonts w:ascii="Angsana New" w:hAnsi="Angsana New"/>
                <w:sz w:val="28"/>
                <w:szCs w:val="28"/>
              </w:rPr>
              <w:t>5.45</w:t>
            </w:r>
          </w:p>
        </w:tc>
        <w:tc>
          <w:tcPr>
            <w:tcW w:w="270" w:type="dxa"/>
            <w:gridSpan w:val="2"/>
          </w:tcPr>
          <w:p w14:paraId="58A83783" w14:textId="77777777" w:rsidR="00221BD7" w:rsidRPr="00221BD7" w:rsidRDefault="00221BD7" w:rsidP="00221BD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66893C" w14:textId="166FAC60" w:rsidR="00221BD7" w:rsidRPr="00221BD7" w:rsidRDefault="00221BD7" w:rsidP="00221BD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221BD7">
              <w:rPr>
                <w:rFonts w:ascii="Angsana New" w:hAnsi="Angsana New"/>
                <w:sz w:val="28"/>
                <w:szCs w:val="28"/>
              </w:rPr>
              <w:t>245.51</w:t>
            </w:r>
          </w:p>
        </w:tc>
        <w:tc>
          <w:tcPr>
            <w:tcW w:w="239" w:type="dxa"/>
          </w:tcPr>
          <w:p w14:paraId="20ABAB2D" w14:textId="77777777" w:rsidR="00221BD7" w:rsidRPr="00221BD7" w:rsidRDefault="00221BD7" w:rsidP="00221BD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74D291CB" w14:textId="55349B0B" w:rsidR="00221BD7" w:rsidRPr="00221BD7" w:rsidRDefault="00221BD7" w:rsidP="00221BD7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221BD7">
              <w:rPr>
                <w:rFonts w:ascii="Angsana New" w:hAnsi="Angsana New"/>
                <w:sz w:val="28"/>
                <w:szCs w:val="28"/>
              </w:rPr>
              <w:t>152.83</w:t>
            </w:r>
          </w:p>
        </w:tc>
        <w:tc>
          <w:tcPr>
            <w:tcW w:w="244" w:type="dxa"/>
          </w:tcPr>
          <w:p w14:paraId="4D301EA4" w14:textId="77777777" w:rsidR="00221BD7" w:rsidRPr="00221BD7" w:rsidRDefault="00221BD7" w:rsidP="00221BD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4A146A32" w14:textId="5E2CC95D" w:rsidR="00221BD7" w:rsidRPr="00221BD7" w:rsidRDefault="00221BD7" w:rsidP="00221BD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221BD7">
              <w:rPr>
                <w:rFonts w:ascii="Angsana New" w:hAnsi="Angsana New"/>
                <w:sz w:val="28"/>
                <w:szCs w:val="28"/>
              </w:rPr>
              <w:t>20.05</w:t>
            </w:r>
          </w:p>
        </w:tc>
        <w:tc>
          <w:tcPr>
            <w:tcW w:w="242" w:type="dxa"/>
          </w:tcPr>
          <w:p w14:paraId="0C3ADA3B" w14:textId="77777777" w:rsidR="00221BD7" w:rsidRPr="00221BD7" w:rsidRDefault="00221BD7" w:rsidP="00221BD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48D2C9A6" w14:textId="7735E2DA" w:rsidR="00221BD7" w:rsidRPr="00221BD7" w:rsidRDefault="00221BD7" w:rsidP="00221BD7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 w:rsidRPr="00221BD7">
              <w:rPr>
                <w:rFonts w:ascii="Angsana New" w:hAnsi="Angsana New"/>
                <w:sz w:val="28"/>
                <w:szCs w:val="28"/>
              </w:rPr>
              <w:t>191.83</w:t>
            </w:r>
          </w:p>
        </w:tc>
        <w:tc>
          <w:tcPr>
            <w:tcW w:w="236" w:type="dxa"/>
          </w:tcPr>
          <w:p w14:paraId="598EB254" w14:textId="77777777" w:rsidR="00221BD7" w:rsidRPr="00221BD7" w:rsidRDefault="00221BD7" w:rsidP="00221BD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25C363A" w14:textId="694CBEE0" w:rsidR="00221BD7" w:rsidRPr="008860F2" w:rsidRDefault="00221BD7" w:rsidP="00221BD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221B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3699369F" w14:textId="77777777" w:rsidR="00221BD7" w:rsidRPr="00221BD7" w:rsidRDefault="00221BD7" w:rsidP="00221BD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2ED14CA7" w14:textId="404396FA" w:rsidR="00221BD7" w:rsidRPr="00221BD7" w:rsidRDefault="00221BD7" w:rsidP="00221BD7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221BD7">
              <w:rPr>
                <w:rFonts w:ascii="Angsana New" w:hAnsi="Angsana New"/>
                <w:sz w:val="28"/>
                <w:szCs w:val="28"/>
              </w:rPr>
              <w:t>615.67</w:t>
            </w:r>
          </w:p>
        </w:tc>
      </w:tr>
      <w:tr w:rsidR="00EC2B6C" w:rsidRPr="008860F2" w14:paraId="2FD99939" w14:textId="77777777" w:rsidTr="00713E2C">
        <w:trPr>
          <w:trHeight w:val="288"/>
        </w:trPr>
        <w:tc>
          <w:tcPr>
            <w:tcW w:w="4500" w:type="dxa"/>
          </w:tcPr>
          <w:p w14:paraId="22F7D432" w14:textId="77777777" w:rsidR="00EC2B6C" w:rsidRPr="008860F2" w:rsidRDefault="00EC2B6C" w:rsidP="00EC2B6C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58" w:type="dxa"/>
          </w:tcPr>
          <w:p w14:paraId="18945554" w14:textId="71058D93" w:rsidR="00EC2B6C" w:rsidRPr="008860F2" w:rsidRDefault="002D16B7" w:rsidP="00EC2B6C">
            <w:pPr>
              <w:tabs>
                <w:tab w:val="decimal" w:pos="52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0.64</w:t>
            </w:r>
          </w:p>
        </w:tc>
        <w:tc>
          <w:tcPr>
            <w:tcW w:w="270" w:type="dxa"/>
            <w:gridSpan w:val="2"/>
          </w:tcPr>
          <w:p w14:paraId="0D9A3393" w14:textId="77777777" w:rsidR="00EC2B6C" w:rsidRPr="008860F2" w:rsidRDefault="00EC2B6C" w:rsidP="00EC2B6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B94523" w14:textId="5A3FAF0C" w:rsidR="00EC2B6C" w:rsidRPr="008860F2" w:rsidRDefault="002D16B7" w:rsidP="00EC2B6C">
            <w:pPr>
              <w:tabs>
                <w:tab w:val="decimal" w:pos="61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26.3</w:t>
            </w:r>
            <w:r w:rsidR="0011041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9" w:type="dxa"/>
          </w:tcPr>
          <w:p w14:paraId="319E30C9" w14:textId="77777777" w:rsidR="00EC2B6C" w:rsidRPr="008860F2" w:rsidRDefault="00EC2B6C" w:rsidP="00EC2B6C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CC261D1" w14:textId="388AF25C" w:rsidR="00EC2B6C" w:rsidRPr="008860F2" w:rsidRDefault="002D16B7" w:rsidP="00EC2B6C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17.04</w:t>
            </w:r>
          </w:p>
        </w:tc>
        <w:tc>
          <w:tcPr>
            <w:tcW w:w="244" w:type="dxa"/>
          </w:tcPr>
          <w:p w14:paraId="682F5DC0" w14:textId="77777777" w:rsidR="00EC2B6C" w:rsidRPr="008860F2" w:rsidRDefault="00EC2B6C" w:rsidP="00EC2B6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7C2C6BE2" w14:textId="06C50B72" w:rsidR="00EC2B6C" w:rsidRPr="008860F2" w:rsidRDefault="002D16B7" w:rsidP="00EC2B6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3.83</w:t>
            </w:r>
          </w:p>
        </w:tc>
        <w:tc>
          <w:tcPr>
            <w:tcW w:w="242" w:type="dxa"/>
          </w:tcPr>
          <w:p w14:paraId="4F33B4D6" w14:textId="77777777" w:rsidR="00EC2B6C" w:rsidRPr="008860F2" w:rsidRDefault="00EC2B6C" w:rsidP="00EC2B6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0DAD59C6" w14:textId="2DF196DA" w:rsidR="00EC2B6C" w:rsidRPr="008860F2" w:rsidRDefault="002D16B7" w:rsidP="00EC2B6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43.</w:t>
            </w:r>
            <w:r w:rsidR="00110418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36" w:type="dxa"/>
          </w:tcPr>
          <w:p w14:paraId="4E59C736" w14:textId="77777777" w:rsidR="00EC2B6C" w:rsidRPr="008860F2" w:rsidRDefault="00EC2B6C" w:rsidP="00EC2B6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653C4AFE" w14:textId="13534DD4" w:rsidR="00EC2B6C" w:rsidRPr="008860F2" w:rsidRDefault="002D16B7" w:rsidP="00EC2B6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5515CD16" w14:textId="77777777" w:rsidR="00EC2B6C" w:rsidRPr="008860F2" w:rsidRDefault="00EC2B6C" w:rsidP="00EC2B6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4069A487" w14:textId="137AC0F4" w:rsidR="00EC2B6C" w:rsidRPr="008860F2" w:rsidRDefault="002D16B7" w:rsidP="00EC2B6C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91.22</w:t>
            </w:r>
          </w:p>
        </w:tc>
      </w:tr>
      <w:tr w:rsidR="002D16B7" w:rsidRPr="008860F2" w14:paraId="116A15EE" w14:textId="77777777" w:rsidTr="00713E2C">
        <w:trPr>
          <w:trHeight w:val="288"/>
        </w:trPr>
        <w:tc>
          <w:tcPr>
            <w:tcW w:w="4500" w:type="dxa"/>
          </w:tcPr>
          <w:p w14:paraId="49D7F2CD" w14:textId="77777777" w:rsidR="002D16B7" w:rsidRPr="008860F2" w:rsidRDefault="002D16B7" w:rsidP="002D16B7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58" w:type="dxa"/>
          </w:tcPr>
          <w:p w14:paraId="7C8A8D2B" w14:textId="5E20A946" w:rsidR="002D16B7" w:rsidRPr="008860F2" w:rsidRDefault="002D16B7" w:rsidP="002D16B7">
            <w:pPr>
              <w:tabs>
                <w:tab w:val="decimal" w:pos="635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6A569DA2" w14:textId="77777777" w:rsidR="002D16B7" w:rsidRPr="008860F2" w:rsidRDefault="002D16B7" w:rsidP="002D16B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EA492A" w14:textId="60A524F0" w:rsidR="002D16B7" w:rsidRPr="008860F2" w:rsidRDefault="002D16B7" w:rsidP="002D16B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(1.32)</w:t>
            </w:r>
          </w:p>
        </w:tc>
        <w:tc>
          <w:tcPr>
            <w:tcW w:w="239" w:type="dxa"/>
          </w:tcPr>
          <w:p w14:paraId="120586A9" w14:textId="77777777" w:rsidR="002D16B7" w:rsidRPr="008860F2" w:rsidRDefault="002D16B7" w:rsidP="002D16B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790BAFEC" w14:textId="3A86EDCB" w:rsidR="002D16B7" w:rsidRPr="008860F2" w:rsidRDefault="002D16B7" w:rsidP="002D16B7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5068E938" w14:textId="77777777" w:rsidR="002D16B7" w:rsidRPr="008860F2" w:rsidRDefault="002D16B7" w:rsidP="002D16B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63C7E62E" w14:textId="7A340DE2" w:rsidR="002D16B7" w:rsidRPr="008860F2" w:rsidRDefault="002D16B7" w:rsidP="008779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06D64E94" w14:textId="77777777" w:rsidR="002D16B7" w:rsidRPr="008860F2" w:rsidRDefault="002D16B7" w:rsidP="002D16B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66912B67" w14:textId="4BB202CC" w:rsidR="002D16B7" w:rsidRPr="008860F2" w:rsidRDefault="002D16B7" w:rsidP="002D16B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(4.80)</w:t>
            </w:r>
          </w:p>
        </w:tc>
        <w:tc>
          <w:tcPr>
            <w:tcW w:w="236" w:type="dxa"/>
          </w:tcPr>
          <w:p w14:paraId="6A3AEBA0" w14:textId="77777777" w:rsidR="002D16B7" w:rsidRPr="008860F2" w:rsidRDefault="002D16B7" w:rsidP="002D16B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716E57D3" w14:textId="1A9FA327" w:rsidR="002D16B7" w:rsidRPr="008860F2" w:rsidRDefault="002D16B7" w:rsidP="002D16B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BE00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312C3FC6" w14:textId="77777777" w:rsidR="002D16B7" w:rsidRPr="008860F2" w:rsidRDefault="002D16B7" w:rsidP="002D16B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09976E2B" w14:textId="58FD17F2" w:rsidR="002D16B7" w:rsidRPr="008860F2" w:rsidRDefault="002D16B7" w:rsidP="002D16B7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(6.12)</w:t>
            </w:r>
          </w:p>
        </w:tc>
      </w:tr>
      <w:tr w:rsidR="002D16B7" w:rsidRPr="008860F2" w14:paraId="57B71761" w14:textId="77777777" w:rsidTr="00713E2C">
        <w:trPr>
          <w:trHeight w:val="288"/>
        </w:trPr>
        <w:tc>
          <w:tcPr>
            <w:tcW w:w="4500" w:type="dxa"/>
          </w:tcPr>
          <w:p w14:paraId="75F61C1E" w14:textId="65FFC693" w:rsidR="002D16B7" w:rsidRPr="008860F2" w:rsidRDefault="008E7168" w:rsidP="002D16B7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="002D16B7" w:rsidRPr="00FE75F4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258" w:type="dxa"/>
          </w:tcPr>
          <w:p w14:paraId="7DA19BA9" w14:textId="6AA26EAA" w:rsidR="002D16B7" w:rsidRPr="008860F2" w:rsidRDefault="002D16B7" w:rsidP="002D16B7">
            <w:pPr>
              <w:tabs>
                <w:tab w:val="decimal" w:pos="635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EF2C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BDDB0D5" w14:textId="77777777" w:rsidR="002D16B7" w:rsidRPr="008860F2" w:rsidRDefault="002D16B7" w:rsidP="002D16B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D5C0C2" w14:textId="41C4A43A" w:rsidR="002D16B7" w:rsidRDefault="002D16B7" w:rsidP="002D16B7">
            <w:pPr>
              <w:tabs>
                <w:tab w:val="decimal" w:pos="687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1D50A31A" w14:textId="77777777" w:rsidR="002D16B7" w:rsidRPr="008860F2" w:rsidRDefault="002D16B7" w:rsidP="002D16B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98DE101" w14:textId="7CD1C5BA" w:rsidR="002D16B7" w:rsidRDefault="002D16B7" w:rsidP="008779E2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4161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.32)</w:t>
            </w:r>
          </w:p>
        </w:tc>
        <w:tc>
          <w:tcPr>
            <w:tcW w:w="244" w:type="dxa"/>
          </w:tcPr>
          <w:p w14:paraId="12FDC4EC" w14:textId="77777777" w:rsidR="002D16B7" w:rsidRPr="008860F2" w:rsidRDefault="002D16B7" w:rsidP="002D16B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2C78583E" w14:textId="4BFC34A2" w:rsidR="002D16B7" w:rsidRPr="008860F2" w:rsidRDefault="002D16B7" w:rsidP="008779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1FDE1971" w14:textId="77777777" w:rsidR="002D16B7" w:rsidRPr="008860F2" w:rsidRDefault="002D16B7" w:rsidP="002D16B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2682D281" w14:textId="24413332" w:rsidR="002D16B7" w:rsidRDefault="002D16B7" w:rsidP="002D16B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(0.63)</w:t>
            </w:r>
          </w:p>
        </w:tc>
        <w:tc>
          <w:tcPr>
            <w:tcW w:w="236" w:type="dxa"/>
          </w:tcPr>
          <w:p w14:paraId="03D25929" w14:textId="77777777" w:rsidR="002D16B7" w:rsidRPr="008860F2" w:rsidRDefault="002D16B7" w:rsidP="002D16B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7B33982" w14:textId="7942D66C" w:rsidR="002D16B7" w:rsidRPr="008860F2" w:rsidRDefault="002D16B7" w:rsidP="002D16B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BE00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71B2123B" w14:textId="77777777" w:rsidR="002D16B7" w:rsidRPr="008860F2" w:rsidRDefault="002D16B7" w:rsidP="002D16B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577251C0" w14:textId="136FD089" w:rsidR="002D16B7" w:rsidRDefault="002D16B7" w:rsidP="002D16B7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(0.95)</w:t>
            </w:r>
          </w:p>
        </w:tc>
      </w:tr>
      <w:tr w:rsidR="002D16B7" w:rsidRPr="008860F2" w14:paraId="7F076810" w14:textId="77777777" w:rsidTr="00713E2C">
        <w:trPr>
          <w:trHeight w:val="288"/>
        </w:trPr>
        <w:tc>
          <w:tcPr>
            <w:tcW w:w="4500" w:type="dxa"/>
          </w:tcPr>
          <w:p w14:paraId="2DD808AE" w14:textId="77777777" w:rsidR="002D16B7" w:rsidRPr="008860F2" w:rsidRDefault="002D16B7" w:rsidP="002D16B7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58" w:type="dxa"/>
          </w:tcPr>
          <w:p w14:paraId="53D1BE0C" w14:textId="747C6491" w:rsidR="002D16B7" w:rsidRPr="008860F2" w:rsidRDefault="002D16B7" w:rsidP="002D16B7">
            <w:pPr>
              <w:tabs>
                <w:tab w:val="decimal" w:pos="635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EF2C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074AD19" w14:textId="77777777" w:rsidR="002D16B7" w:rsidRPr="008860F2" w:rsidRDefault="002D16B7" w:rsidP="002D16B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2170A7" w14:textId="293B6E10" w:rsidR="002D16B7" w:rsidRPr="008860F2" w:rsidRDefault="008779E2" w:rsidP="002D16B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(1.25)</w:t>
            </w:r>
          </w:p>
        </w:tc>
        <w:tc>
          <w:tcPr>
            <w:tcW w:w="239" w:type="dxa"/>
          </w:tcPr>
          <w:p w14:paraId="28EB5E9B" w14:textId="77777777" w:rsidR="002D16B7" w:rsidRPr="008860F2" w:rsidRDefault="002D16B7" w:rsidP="002D16B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68993307" w14:textId="4D59FEB1" w:rsidR="002D16B7" w:rsidRPr="008860F2" w:rsidRDefault="008779E2" w:rsidP="008779E2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584781C3" w14:textId="77777777" w:rsidR="002D16B7" w:rsidRPr="008860F2" w:rsidRDefault="002D16B7" w:rsidP="002D16B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4A49F719" w14:textId="12B191F4" w:rsidR="002D16B7" w:rsidRPr="008860F2" w:rsidRDefault="008779E2" w:rsidP="008779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(2.03)</w:t>
            </w:r>
          </w:p>
        </w:tc>
        <w:tc>
          <w:tcPr>
            <w:tcW w:w="242" w:type="dxa"/>
          </w:tcPr>
          <w:p w14:paraId="12994B15" w14:textId="77777777" w:rsidR="002D16B7" w:rsidRPr="008860F2" w:rsidRDefault="002D16B7" w:rsidP="002D16B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1DE225AB" w14:textId="42A4C972" w:rsidR="002D16B7" w:rsidRPr="008860F2" w:rsidRDefault="00EB42FB" w:rsidP="002D16B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(1.85)</w:t>
            </w:r>
          </w:p>
        </w:tc>
        <w:tc>
          <w:tcPr>
            <w:tcW w:w="236" w:type="dxa"/>
          </w:tcPr>
          <w:p w14:paraId="07CBDE14" w14:textId="77777777" w:rsidR="002D16B7" w:rsidRPr="008860F2" w:rsidRDefault="002D16B7" w:rsidP="002D16B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3134749" w14:textId="1428E379" w:rsidR="002D16B7" w:rsidRPr="008860F2" w:rsidRDefault="002D16B7" w:rsidP="002D16B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BE00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05A280D5" w14:textId="77777777" w:rsidR="002D16B7" w:rsidRPr="008860F2" w:rsidRDefault="002D16B7" w:rsidP="002D16B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46351F87" w14:textId="1F0DD1A6" w:rsidR="002D16B7" w:rsidRPr="008860F2" w:rsidRDefault="00EB42FB" w:rsidP="002D16B7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(5.13)</w:t>
            </w:r>
          </w:p>
        </w:tc>
      </w:tr>
      <w:tr w:rsidR="00EB42FB" w:rsidRPr="008860F2" w14:paraId="01848777" w14:textId="77777777" w:rsidTr="00713E2C">
        <w:trPr>
          <w:trHeight w:val="288"/>
        </w:trPr>
        <w:tc>
          <w:tcPr>
            <w:tcW w:w="4500" w:type="dxa"/>
          </w:tcPr>
          <w:p w14:paraId="17BF4CE3" w14:textId="1DD28F1B" w:rsidR="00EB42FB" w:rsidRDefault="008E7168" w:rsidP="002D16B7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="00EB42FB">
              <w:rPr>
                <w:rFonts w:ascii="Angsana New" w:hAnsi="Angsana New" w:hint="cs"/>
                <w:sz w:val="28"/>
                <w:szCs w:val="28"/>
                <w:cs/>
              </w:rPr>
              <w:t>จำหน่ายบริษัทย่อย</w:t>
            </w:r>
          </w:p>
        </w:tc>
        <w:tc>
          <w:tcPr>
            <w:tcW w:w="1258" w:type="dxa"/>
          </w:tcPr>
          <w:p w14:paraId="20F55AC3" w14:textId="1C479E2E" w:rsidR="00EB42FB" w:rsidRPr="00EF2C51" w:rsidRDefault="00EB42FB" w:rsidP="00EB42FB">
            <w:pPr>
              <w:tabs>
                <w:tab w:val="decimal" w:pos="63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(1.9</w:t>
            </w:r>
            <w:r w:rsidR="00C60E1B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7FA7AA73" w14:textId="77777777" w:rsidR="00EB42FB" w:rsidRPr="008860F2" w:rsidRDefault="00EB42FB" w:rsidP="002D16B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430625" w14:textId="0FBB042B" w:rsidR="00EB42FB" w:rsidRDefault="00EB42FB" w:rsidP="0069577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(14.07)</w:t>
            </w:r>
          </w:p>
        </w:tc>
        <w:tc>
          <w:tcPr>
            <w:tcW w:w="239" w:type="dxa"/>
          </w:tcPr>
          <w:p w14:paraId="4C4FA9C2" w14:textId="77777777" w:rsidR="00EB42FB" w:rsidRPr="008860F2" w:rsidRDefault="00EB42FB" w:rsidP="002D16B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27305C08" w14:textId="149B8C10" w:rsidR="00EB42FB" w:rsidRDefault="00EB42FB" w:rsidP="002D16B7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05476F9C" w14:textId="77777777" w:rsidR="00EB42FB" w:rsidRPr="008860F2" w:rsidRDefault="00EB42FB" w:rsidP="002D16B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209158D7" w14:textId="694BB0CF" w:rsidR="00EB42FB" w:rsidRDefault="00EB42FB" w:rsidP="008779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(0.61)</w:t>
            </w:r>
          </w:p>
        </w:tc>
        <w:tc>
          <w:tcPr>
            <w:tcW w:w="242" w:type="dxa"/>
          </w:tcPr>
          <w:p w14:paraId="0309E72F" w14:textId="77777777" w:rsidR="00EB42FB" w:rsidRPr="008860F2" w:rsidRDefault="00EB42FB" w:rsidP="002D16B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2DF69698" w14:textId="2E1DD987" w:rsidR="00EB42FB" w:rsidRDefault="00EB42FB" w:rsidP="002D16B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(72.39)</w:t>
            </w:r>
          </w:p>
        </w:tc>
        <w:tc>
          <w:tcPr>
            <w:tcW w:w="236" w:type="dxa"/>
          </w:tcPr>
          <w:p w14:paraId="67FC189D" w14:textId="77777777" w:rsidR="00EB42FB" w:rsidRPr="008860F2" w:rsidRDefault="00EB42FB" w:rsidP="002D16B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4D49363F" w14:textId="4A2ED9B3" w:rsidR="00EB42FB" w:rsidRPr="00BE0081" w:rsidRDefault="00EB42FB" w:rsidP="002D16B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0CB2E85B" w14:textId="77777777" w:rsidR="00EB42FB" w:rsidRPr="008860F2" w:rsidRDefault="00EB42FB" w:rsidP="002D16B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468899E4" w14:textId="57E44D3C" w:rsidR="00EB42FB" w:rsidRDefault="00EB42FB" w:rsidP="002D16B7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(88.9</w:t>
            </w:r>
            <w:r w:rsidR="00C60E1B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60E1B" w:rsidRPr="008860F2" w14:paraId="0DAA8633" w14:textId="77777777" w:rsidTr="00C60E1B">
        <w:trPr>
          <w:trHeight w:val="288"/>
        </w:trPr>
        <w:tc>
          <w:tcPr>
            <w:tcW w:w="4500" w:type="dxa"/>
          </w:tcPr>
          <w:p w14:paraId="4C58FDB0" w14:textId="77777777" w:rsidR="00AB500A" w:rsidRDefault="00AB500A" w:rsidP="00AA6F62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AB500A">
              <w:rPr>
                <w:rFonts w:ascii="Angsana New" w:hAnsi="Angsana New"/>
                <w:sz w:val="28"/>
                <w:szCs w:val="28"/>
                <w:cs/>
              </w:rPr>
              <w:t>หักค่าเสื่อมราคาสะสมของอาคารที่โอนไป</w:t>
            </w:r>
          </w:p>
          <w:p w14:paraId="71620E71" w14:textId="286B0182" w:rsidR="00C60E1B" w:rsidRDefault="00AB500A" w:rsidP="00AA6F62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AB500A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58" w:type="dxa"/>
            <w:vAlign w:val="bottom"/>
          </w:tcPr>
          <w:p w14:paraId="59D0F8AA" w14:textId="442BB146" w:rsidR="00C60E1B" w:rsidRDefault="00C60E1B" w:rsidP="00C60E1B">
            <w:pPr>
              <w:tabs>
                <w:tab w:val="decimal" w:pos="635"/>
              </w:tabs>
              <w:spacing w:line="240" w:lineRule="auto"/>
              <w:ind w:right="-10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F2C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0E07616" w14:textId="77777777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1F0C25" w14:textId="7DE2E3F0" w:rsidR="00C60E1B" w:rsidRDefault="00C60E1B" w:rsidP="0069577A">
            <w:pPr>
              <w:tabs>
                <w:tab w:val="decimal" w:pos="600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(0.84)</w:t>
            </w:r>
          </w:p>
        </w:tc>
        <w:tc>
          <w:tcPr>
            <w:tcW w:w="239" w:type="dxa"/>
            <w:vAlign w:val="bottom"/>
          </w:tcPr>
          <w:p w14:paraId="0821E5B3" w14:textId="77777777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775BA0E" w14:textId="5B7BF31C" w:rsidR="00C60E1B" w:rsidRDefault="00C60E1B" w:rsidP="00C60E1B">
            <w:pPr>
              <w:tabs>
                <w:tab w:val="decimal" w:pos="493"/>
              </w:tabs>
              <w:spacing w:line="240" w:lineRule="auto"/>
              <w:ind w:left="-115" w:right="-10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F2C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vAlign w:val="bottom"/>
          </w:tcPr>
          <w:p w14:paraId="1A6F5D24" w14:textId="77777777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3D54EE71" w14:textId="24F4F8BD" w:rsidR="00C60E1B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F2C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bottom"/>
          </w:tcPr>
          <w:p w14:paraId="7E4C4003" w14:textId="77777777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  <w:vAlign w:val="bottom"/>
          </w:tcPr>
          <w:p w14:paraId="4E40A08F" w14:textId="77BFFBA1" w:rsidR="00C60E1B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F2C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05C7654" w14:textId="77777777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63428F8" w14:textId="698B9D43" w:rsidR="00C60E1B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F2C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6A146B43" w14:textId="77777777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2C63D9E2" w14:textId="5FB75BF8" w:rsidR="00C60E1B" w:rsidRDefault="00C60E1B" w:rsidP="00C60E1B">
            <w:pPr>
              <w:tabs>
                <w:tab w:val="decimal" w:pos="570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(0.84)</w:t>
            </w:r>
          </w:p>
        </w:tc>
      </w:tr>
      <w:tr w:rsidR="00C60E1B" w:rsidRPr="008860F2" w14:paraId="7C2FC35E" w14:textId="77777777" w:rsidTr="00713E2C">
        <w:trPr>
          <w:trHeight w:val="288"/>
        </w:trPr>
        <w:tc>
          <w:tcPr>
            <w:tcW w:w="4500" w:type="dxa"/>
          </w:tcPr>
          <w:p w14:paraId="2ACBB813" w14:textId="42600B6A" w:rsidR="00C60E1B" w:rsidRPr="008860F2" w:rsidRDefault="00C60E1B" w:rsidP="00C60E1B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258" w:type="dxa"/>
          </w:tcPr>
          <w:p w14:paraId="64616EA4" w14:textId="632B15B2" w:rsidR="00C60E1B" w:rsidRDefault="00C60E1B" w:rsidP="00C60E1B">
            <w:pPr>
              <w:tabs>
                <w:tab w:val="decimal" w:pos="635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EF2C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8DE7D32" w14:textId="77777777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75A50E" w14:textId="15DD5FAB" w:rsidR="00C60E1B" w:rsidRDefault="00C60E1B" w:rsidP="00C60E1B">
            <w:pPr>
              <w:tabs>
                <w:tab w:val="decimal" w:pos="687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6E49E545" w14:textId="77777777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23ED8A72" w14:textId="0F5E183D" w:rsidR="00C60E1B" w:rsidRDefault="00C60E1B" w:rsidP="00C60E1B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(1.74)</w:t>
            </w:r>
          </w:p>
        </w:tc>
        <w:tc>
          <w:tcPr>
            <w:tcW w:w="244" w:type="dxa"/>
          </w:tcPr>
          <w:p w14:paraId="6AE4ECFC" w14:textId="77777777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6B647AE0" w14:textId="27D49ED9" w:rsidR="00C60E1B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08CAE2FB" w14:textId="77777777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6A72778B" w14:textId="7A12EFAD" w:rsidR="00C60E1B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1.74</w:t>
            </w:r>
          </w:p>
        </w:tc>
        <w:tc>
          <w:tcPr>
            <w:tcW w:w="236" w:type="dxa"/>
          </w:tcPr>
          <w:p w14:paraId="446110D3" w14:textId="77777777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ACF35C2" w14:textId="7FAB64B5" w:rsidR="00C60E1B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BE00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5A4E3BC7" w14:textId="77777777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06581524" w14:textId="245F68AB" w:rsidR="00C60E1B" w:rsidRDefault="00C60E1B" w:rsidP="00C60E1B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BE008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60E1B" w:rsidRPr="008860F2" w14:paraId="022A6A8E" w14:textId="77777777" w:rsidTr="00713E2C">
        <w:trPr>
          <w:trHeight w:val="288"/>
        </w:trPr>
        <w:tc>
          <w:tcPr>
            <w:tcW w:w="4500" w:type="dxa"/>
          </w:tcPr>
          <w:p w14:paraId="33ED4FCA" w14:textId="776B4BDB" w:rsidR="00C60E1B" w:rsidRPr="008860F2" w:rsidRDefault="00C60E1B" w:rsidP="00C60E1B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321ACC3B" w14:textId="53E1D839" w:rsidR="00C60E1B" w:rsidRPr="008860F2" w:rsidRDefault="00C60E1B" w:rsidP="00C60E1B">
            <w:pPr>
              <w:tabs>
                <w:tab w:val="decimal" w:pos="522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4.19</w:t>
            </w:r>
          </w:p>
        </w:tc>
        <w:tc>
          <w:tcPr>
            <w:tcW w:w="270" w:type="dxa"/>
            <w:gridSpan w:val="2"/>
          </w:tcPr>
          <w:p w14:paraId="4919B0BA" w14:textId="77777777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99D995F" w14:textId="381F64AB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254.41</w:t>
            </w:r>
          </w:p>
        </w:tc>
        <w:tc>
          <w:tcPr>
            <w:tcW w:w="239" w:type="dxa"/>
          </w:tcPr>
          <w:p w14:paraId="2E11CE7E" w14:textId="77777777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7C2B90B6" w14:textId="30ACD1A6" w:rsidR="00C60E1B" w:rsidRPr="008860F2" w:rsidRDefault="00C60E1B" w:rsidP="00C60E1B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167.81</w:t>
            </w:r>
          </w:p>
        </w:tc>
        <w:tc>
          <w:tcPr>
            <w:tcW w:w="244" w:type="dxa"/>
          </w:tcPr>
          <w:p w14:paraId="2E5B8743" w14:textId="77777777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0860D39C" w14:textId="648727FD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21.24</w:t>
            </w:r>
          </w:p>
        </w:tc>
        <w:tc>
          <w:tcPr>
            <w:tcW w:w="242" w:type="dxa"/>
          </w:tcPr>
          <w:p w14:paraId="05A2B8FB" w14:textId="77777777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4E9F163A" w14:textId="5C1F212A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157.23</w:t>
            </w:r>
          </w:p>
        </w:tc>
        <w:tc>
          <w:tcPr>
            <w:tcW w:w="250" w:type="dxa"/>
            <w:gridSpan w:val="2"/>
          </w:tcPr>
          <w:p w14:paraId="48248CE1" w14:textId="77777777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3D3D7D76" w14:textId="5812F832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7B02FD04" w14:textId="77777777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3CB18AE6" w14:textId="21B14E83" w:rsidR="00C60E1B" w:rsidRPr="008860F2" w:rsidRDefault="00C60E1B" w:rsidP="00C60E1B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604.88</w:t>
            </w:r>
          </w:p>
        </w:tc>
      </w:tr>
      <w:tr w:rsidR="00C60E1B" w:rsidRPr="008860F2" w14:paraId="446A769B" w14:textId="77777777" w:rsidTr="00713E2C">
        <w:trPr>
          <w:trHeight w:val="288"/>
        </w:trPr>
        <w:tc>
          <w:tcPr>
            <w:tcW w:w="4500" w:type="dxa"/>
          </w:tcPr>
          <w:p w14:paraId="316FC001" w14:textId="77777777" w:rsidR="00C60E1B" w:rsidRPr="00713E2C" w:rsidRDefault="00C60E1B" w:rsidP="00C60E1B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2725AEF8" w14:textId="77777777" w:rsidR="00C60E1B" w:rsidRPr="00713E2C" w:rsidRDefault="00C60E1B" w:rsidP="00C60E1B">
            <w:pPr>
              <w:tabs>
                <w:tab w:val="decimal" w:pos="522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gridSpan w:val="2"/>
          </w:tcPr>
          <w:p w14:paraId="6BB63A4E" w14:textId="77777777" w:rsidR="00C60E1B" w:rsidRPr="00713E2C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E7B6D9" w14:textId="77777777" w:rsidR="00C60E1B" w:rsidRPr="00713E2C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39" w:type="dxa"/>
          </w:tcPr>
          <w:p w14:paraId="7C5E8E0D" w14:textId="77777777" w:rsidR="00C60E1B" w:rsidRPr="00713E2C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27C8627" w14:textId="77777777" w:rsidR="00C60E1B" w:rsidRPr="00713E2C" w:rsidRDefault="00C60E1B" w:rsidP="00C60E1B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44" w:type="dxa"/>
          </w:tcPr>
          <w:p w14:paraId="0E3362B5" w14:textId="77777777" w:rsidR="00C60E1B" w:rsidRPr="00713E2C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645E79BE" w14:textId="77777777" w:rsidR="00C60E1B" w:rsidRPr="00713E2C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42" w:type="dxa"/>
          </w:tcPr>
          <w:p w14:paraId="17714C83" w14:textId="77777777" w:rsidR="00C60E1B" w:rsidRPr="00713E2C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7090F2F0" w14:textId="77777777" w:rsidR="00C60E1B" w:rsidRPr="00713E2C" w:rsidRDefault="00C60E1B" w:rsidP="00C60E1B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50" w:type="dxa"/>
            <w:gridSpan w:val="2"/>
          </w:tcPr>
          <w:p w14:paraId="03C4C79E" w14:textId="77777777" w:rsidR="00C60E1B" w:rsidRPr="00713E2C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F2AB790" w14:textId="77777777" w:rsidR="00C60E1B" w:rsidRPr="00713E2C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46" w:type="dxa"/>
          </w:tcPr>
          <w:p w14:paraId="14D0EDE0" w14:textId="77777777" w:rsidR="00C60E1B" w:rsidRPr="00713E2C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2E4266B2" w14:textId="77777777" w:rsidR="00C60E1B" w:rsidRPr="00713E2C" w:rsidRDefault="00C60E1B" w:rsidP="00C60E1B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C60E1B" w:rsidRPr="008860F2" w14:paraId="0FC44C67" w14:textId="77777777" w:rsidTr="00713E2C">
        <w:trPr>
          <w:trHeight w:val="288"/>
        </w:trPr>
        <w:tc>
          <w:tcPr>
            <w:tcW w:w="4500" w:type="dxa"/>
          </w:tcPr>
          <w:p w14:paraId="593509E3" w14:textId="248EEE78" w:rsidR="00C60E1B" w:rsidRPr="008860F2" w:rsidRDefault="00C60E1B" w:rsidP="00C60E1B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58" w:type="dxa"/>
          </w:tcPr>
          <w:p w14:paraId="62C92061" w14:textId="77777777" w:rsidR="00C60E1B" w:rsidRPr="008860F2" w:rsidRDefault="00C60E1B" w:rsidP="00C60E1B">
            <w:pPr>
              <w:tabs>
                <w:tab w:val="decimal" w:pos="522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</w:tcPr>
          <w:p w14:paraId="58EC1E0D" w14:textId="77777777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gridSpan w:val="2"/>
          </w:tcPr>
          <w:p w14:paraId="7549B961" w14:textId="77777777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2859A438" w14:textId="77777777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11FDB411" w14:textId="77777777" w:rsidR="00C60E1B" w:rsidRPr="008860F2" w:rsidRDefault="00C60E1B" w:rsidP="00C60E1B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4CF19ABC" w14:textId="77777777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</w:tcPr>
          <w:p w14:paraId="6BC9FEBA" w14:textId="77777777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3F3E1D02" w14:textId="77777777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4CEB9DE2" w14:textId="77777777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614BDDF" w14:textId="77777777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64C4D486" w14:textId="77777777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6E1A0194" w14:textId="77777777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</w:tcPr>
          <w:p w14:paraId="76BB6FFE" w14:textId="77777777" w:rsidR="00C60E1B" w:rsidRPr="008860F2" w:rsidRDefault="00C60E1B" w:rsidP="00C60E1B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60E1B" w:rsidRPr="008860F2" w14:paraId="0EBC8494" w14:textId="77777777" w:rsidTr="00713E2C">
        <w:trPr>
          <w:trHeight w:val="288"/>
        </w:trPr>
        <w:tc>
          <w:tcPr>
            <w:tcW w:w="4500" w:type="dxa"/>
          </w:tcPr>
          <w:p w14:paraId="453A7156" w14:textId="5DF33077" w:rsidR="00C60E1B" w:rsidRPr="005E6F11" w:rsidRDefault="00C60E1B" w:rsidP="00C60E1B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E6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E6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5E6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5E6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58" w:type="dxa"/>
          </w:tcPr>
          <w:p w14:paraId="6E1AD4A5" w14:textId="611C8F36" w:rsidR="00C60E1B" w:rsidRPr="008860F2" w:rsidRDefault="00C60E1B" w:rsidP="00C60E1B">
            <w:pPr>
              <w:tabs>
                <w:tab w:val="decimal" w:pos="522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228.34</w:t>
            </w:r>
          </w:p>
        </w:tc>
        <w:tc>
          <w:tcPr>
            <w:tcW w:w="259" w:type="dxa"/>
          </w:tcPr>
          <w:p w14:paraId="165CA712" w14:textId="77777777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gridSpan w:val="2"/>
          </w:tcPr>
          <w:p w14:paraId="7B820B04" w14:textId="1FAF038E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402.16</w:t>
            </w:r>
          </w:p>
        </w:tc>
        <w:tc>
          <w:tcPr>
            <w:tcW w:w="239" w:type="dxa"/>
          </w:tcPr>
          <w:p w14:paraId="46EDA279" w14:textId="77777777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257EC5EA" w14:textId="18281882" w:rsidR="00C60E1B" w:rsidRPr="008860F2" w:rsidRDefault="00C60E1B" w:rsidP="00C60E1B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2D7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48.62</w:t>
            </w:r>
          </w:p>
        </w:tc>
        <w:tc>
          <w:tcPr>
            <w:tcW w:w="244" w:type="dxa"/>
          </w:tcPr>
          <w:p w14:paraId="0B7B6034" w14:textId="77777777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</w:tcPr>
          <w:p w14:paraId="1726553A" w14:textId="5540F65D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2D73">
              <w:rPr>
                <w:rFonts w:ascii="Angsana New" w:hAnsi="Angsana New"/>
                <w:b/>
                <w:bCs/>
                <w:sz w:val="28"/>
                <w:szCs w:val="28"/>
              </w:rPr>
              <w:t>9.8</w:t>
            </w:r>
            <w:r w:rsidRPr="009D2D7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242" w:type="dxa"/>
          </w:tcPr>
          <w:p w14:paraId="34A05D99" w14:textId="77777777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07339405" w14:textId="38381E09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2D7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238.04</w:t>
            </w:r>
          </w:p>
        </w:tc>
        <w:tc>
          <w:tcPr>
            <w:tcW w:w="236" w:type="dxa"/>
          </w:tcPr>
          <w:p w14:paraId="60C24AB2" w14:textId="77777777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18B8886D" w14:textId="5BE50759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54.70</w:t>
            </w:r>
          </w:p>
        </w:tc>
        <w:tc>
          <w:tcPr>
            <w:tcW w:w="246" w:type="dxa"/>
          </w:tcPr>
          <w:p w14:paraId="7A567770" w14:textId="77777777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</w:tcPr>
          <w:p w14:paraId="62310C94" w14:textId="7C57D77E" w:rsidR="00C60E1B" w:rsidRPr="008860F2" w:rsidRDefault="00C60E1B" w:rsidP="00C60E1B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981.69</w:t>
            </w:r>
          </w:p>
        </w:tc>
      </w:tr>
      <w:tr w:rsidR="00C60E1B" w:rsidRPr="008860F2" w14:paraId="18C9A785" w14:textId="77777777" w:rsidTr="00EB42FB">
        <w:trPr>
          <w:trHeight w:val="288"/>
        </w:trPr>
        <w:tc>
          <w:tcPr>
            <w:tcW w:w="4500" w:type="dxa"/>
          </w:tcPr>
          <w:p w14:paraId="78B3B8E5" w14:textId="58D47272" w:rsidR="00C60E1B" w:rsidRPr="005E6F11" w:rsidRDefault="00C60E1B" w:rsidP="00C60E1B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E6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E6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5E6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5E6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58" w:type="dxa"/>
          </w:tcPr>
          <w:p w14:paraId="21C93336" w14:textId="446DB091" w:rsidR="00C60E1B" w:rsidRPr="008860F2" w:rsidRDefault="00C60E1B" w:rsidP="00C60E1B">
            <w:pPr>
              <w:tabs>
                <w:tab w:val="decimal" w:pos="522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91.50</w:t>
            </w:r>
          </w:p>
        </w:tc>
        <w:tc>
          <w:tcPr>
            <w:tcW w:w="259" w:type="dxa"/>
          </w:tcPr>
          <w:p w14:paraId="3EBE6892" w14:textId="77777777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gridSpan w:val="2"/>
          </w:tcPr>
          <w:p w14:paraId="29BE8D98" w14:textId="3E92D76A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110.56</w:t>
            </w:r>
          </w:p>
        </w:tc>
        <w:tc>
          <w:tcPr>
            <w:tcW w:w="239" w:type="dxa"/>
          </w:tcPr>
          <w:p w14:paraId="0E4AD0EB" w14:textId="77777777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673D92E6" w14:textId="2902ABF2" w:rsidR="00C60E1B" w:rsidRPr="008860F2" w:rsidRDefault="00C60E1B" w:rsidP="00C60E1B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35.43</w:t>
            </w:r>
          </w:p>
        </w:tc>
        <w:tc>
          <w:tcPr>
            <w:tcW w:w="244" w:type="dxa"/>
          </w:tcPr>
          <w:p w14:paraId="40395EFE" w14:textId="77777777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</w:tcPr>
          <w:p w14:paraId="73FDFD27" w14:textId="1752F60D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13.32</w:t>
            </w:r>
          </w:p>
        </w:tc>
        <w:tc>
          <w:tcPr>
            <w:tcW w:w="242" w:type="dxa"/>
          </w:tcPr>
          <w:p w14:paraId="71E5BAEC" w14:textId="77777777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1540F662" w14:textId="2AD18A82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41.78</w:t>
            </w:r>
          </w:p>
        </w:tc>
        <w:tc>
          <w:tcPr>
            <w:tcW w:w="236" w:type="dxa"/>
          </w:tcPr>
          <w:p w14:paraId="7838D0CF" w14:textId="77777777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36AF92C8" w14:textId="52E4728F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119.37</w:t>
            </w:r>
          </w:p>
        </w:tc>
        <w:tc>
          <w:tcPr>
            <w:tcW w:w="246" w:type="dxa"/>
          </w:tcPr>
          <w:p w14:paraId="089EC69F" w14:textId="77777777" w:rsidR="00C60E1B" w:rsidRPr="008860F2" w:rsidRDefault="00C60E1B" w:rsidP="00C60E1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</w:tcPr>
          <w:p w14:paraId="4E366B92" w14:textId="7C9536D4" w:rsidR="00C60E1B" w:rsidRPr="008860F2" w:rsidRDefault="00C60E1B" w:rsidP="00C60E1B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411.96</w:t>
            </w:r>
          </w:p>
        </w:tc>
      </w:tr>
    </w:tbl>
    <w:p w14:paraId="799B0EEF" w14:textId="77777777" w:rsidR="00836E3A" w:rsidRDefault="005E6F11">
      <w:pPr>
        <w:sectPr w:rsidR="00836E3A" w:rsidSect="00584F28">
          <w:headerReference w:type="default" r:id="rId21"/>
          <w:footerReference w:type="default" r:id="rId22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  <w:r>
        <w:br w:type="page"/>
      </w:r>
    </w:p>
    <w:p w14:paraId="07758C44" w14:textId="5120FD1C" w:rsidR="005E6F11" w:rsidRDefault="005E6F11"/>
    <w:tbl>
      <w:tblPr>
        <w:tblW w:w="9561" w:type="dxa"/>
        <w:tblInd w:w="554" w:type="dxa"/>
        <w:tblLayout w:type="fixed"/>
        <w:tblLook w:val="01E0" w:firstRow="1" w:lastRow="1" w:firstColumn="1" w:lastColumn="1" w:noHBand="0" w:noVBand="0"/>
      </w:tblPr>
      <w:tblGrid>
        <w:gridCol w:w="3845"/>
        <w:gridCol w:w="241"/>
        <w:gridCol w:w="1172"/>
        <w:gridCol w:w="236"/>
        <w:gridCol w:w="1242"/>
        <w:gridCol w:w="248"/>
        <w:gridCol w:w="26"/>
        <w:gridCol w:w="1166"/>
        <w:gridCol w:w="270"/>
        <w:gridCol w:w="1115"/>
      </w:tblGrid>
      <w:tr w:rsidR="00BF0ED3" w:rsidRPr="008860F2" w14:paraId="030BE85E" w14:textId="77777777" w:rsidTr="00862FA9">
        <w:tc>
          <w:tcPr>
            <w:tcW w:w="3845" w:type="dxa"/>
          </w:tcPr>
          <w:p w14:paraId="7FB640A9" w14:textId="77777777" w:rsidR="00BF0ED3" w:rsidRPr="008860F2" w:rsidRDefault="00BF0ED3" w:rsidP="005E6F11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0DDB8FC7" w14:textId="77777777" w:rsidR="00BF0ED3" w:rsidRPr="008860F2" w:rsidRDefault="00BF0ED3" w:rsidP="005E6F11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0" w:type="dxa"/>
            <w:gridSpan w:val="8"/>
          </w:tcPr>
          <w:p w14:paraId="10ED84CA" w14:textId="3EE58B2B" w:rsidR="00BF0ED3" w:rsidRPr="008860F2" w:rsidRDefault="00BF0ED3" w:rsidP="005E6F11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0ED3" w:rsidRPr="008860F2" w14:paraId="5C77B0E4" w14:textId="77777777" w:rsidTr="00862FA9">
        <w:tc>
          <w:tcPr>
            <w:tcW w:w="3845" w:type="dxa"/>
          </w:tcPr>
          <w:p w14:paraId="04289735" w14:textId="77777777" w:rsidR="00BF0ED3" w:rsidRPr="008860F2" w:rsidRDefault="00BF0ED3" w:rsidP="005E6F11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243D6CC6" w14:textId="77777777" w:rsidR="00BF0ED3" w:rsidRPr="008860F2" w:rsidRDefault="00BF0ED3" w:rsidP="005E6F11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9593F5D" w14:textId="77777777" w:rsidR="00BF0ED3" w:rsidRPr="008860F2" w:rsidRDefault="00BF0ED3" w:rsidP="005E6F11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FE08EF3" w14:textId="77777777" w:rsidR="00BF0ED3" w:rsidRPr="008860F2" w:rsidRDefault="00BF0ED3" w:rsidP="005E6F11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44D8FB03" w14:textId="77777777" w:rsidR="00BF0ED3" w:rsidRPr="008860F2" w:rsidRDefault="00BF0ED3" w:rsidP="005E6F11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48" w:type="dxa"/>
          </w:tcPr>
          <w:p w14:paraId="532269CC" w14:textId="77777777" w:rsidR="00BF0ED3" w:rsidRPr="008860F2" w:rsidRDefault="00BF0ED3" w:rsidP="005E6F11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6A418A6D" w14:textId="77777777" w:rsidR="00BF0ED3" w:rsidRPr="008860F2" w:rsidRDefault="00BF0ED3" w:rsidP="005E6F11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687733" w14:textId="77777777" w:rsidR="00BF0ED3" w:rsidRPr="008860F2" w:rsidRDefault="00BF0ED3" w:rsidP="005E6F11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</w:tcPr>
          <w:p w14:paraId="6069F8B9" w14:textId="77777777" w:rsidR="00BF0ED3" w:rsidRPr="008860F2" w:rsidRDefault="00BF0ED3" w:rsidP="005E6F11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F0ED3" w:rsidRPr="008860F2" w14:paraId="0F8106CD" w14:textId="77777777" w:rsidTr="00862FA9">
        <w:tc>
          <w:tcPr>
            <w:tcW w:w="3845" w:type="dxa"/>
          </w:tcPr>
          <w:p w14:paraId="76C9F2F1" w14:textId="77777777" w:rsidR="00BF0ED3" w:rsidRPr="008860F2" w:rsidRDefault="00BF0ED3" w:rsidP="005E6F11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3C79F8C5" w14:textId="77777777" w:rsidR="00BF0ED3" w:rsidRPr="008860F2" w:rsidRDefault="00BF0ED3" w:rsidP="005E6F11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05D4625" w14:textId="77777777" w:rsidR="00BF0ED3" w:rsidRPr="008860F2" w:rsidRDefault="00BF0ED3" w:rsidP="005E6F11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36" w:type="dxa"/>
          </w:tcPr>
          <w:p w14:paraId="2558EBB6" w14:textId="77777777" w:rsidR="00BF0ED3" w:rsidRPr="008860F2" w:rsidRDefault="00BF0ED3" w:rsidP="005E6F11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F5758AB" w14:textId="77777777" w:rsidR="00BF0ED3" w:rsidRPr="008860F2" w:rsidRDefault="00BF0ED3" w:rsidP="005E6F11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ติดตั้ง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48" w:type="dxa"/>
          </w:tcPr>
          <w:p w14:paraId="34F170C3" w14:textId="77777777" w:rsidR="00BF0ED3" w:rsidRPr="008860F2" w:rsidRDefault="00BF0ED3" w:rsidP="005E6F11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2D7FBE1C" w14:textId="77777777" w:rsidR="00BF0ED3" w:rsidRPr="008860F2" w:rsidRDefault="00BF0ED3" w:rsidP="005E6F11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AD06C6" w14:textId="77777777" w:rsidR="00BF0ED3" w:rsidRPr="008860F2" w:rsidRDefault="00BF0ED3" w:rsidP="005E6F11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</w:tcPr>
          <w:p w14:paraId="1562EF3F" w14:textId="77777777" w:rsidR="00BF0ED3" w:rsidRPr="008860F2" w:rsidRDefault="00BF0ED3" w:rsidP="005E6F11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F0ED3" w:rsidRPr="008860F2" w14:paraId="54A364FD" w14:textId="77777777" w:rsidTr="00862FA9">
        <w:tc>
          <w:tcPr>
            <w:tcW w:w="3845" w:type="dxa"/>
          </w:tcPr>
          <w:p w14:paraId="63EEA1D0" w14:textId="77777777" w:rsidR="00BF0ED3" w:rsidRPr="008860F2" w:rsidRDefault="00BF0ED3" w:rsidP="005E6F11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54C2A35E" w14:textId="77777777" w:rsidR="00BF0ED3" w:rsidRPr="008860F2" w:rsidRDefault="00BF0ED3" w:rsidP="005E6F11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3B1FAA3" w14:textId="77777777" w:rsidR="00BF0ED3" w:rsidRPr="008860F2" w:rsidRDefault="00BF0ED3" w:rsidP="005E6F11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36" w:type="dxa"/>
          </w:tcPr>
          <w:p w14:paraId="6DE918D4" w14:textId="77777777" w:rsidR="00BF0ED3" w:rsidRPr="008860F2" w:rsidRDefault="00BF0ED3" w:rsidP="005E6F11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226A6026" w14:textId="77777777" w:rsidR="00BF0ED3" w:rsidRPr="008860F2" w:rsidRDefault="00BF0ED3" w:rsidP="005E6F11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สำนักงาน และ</w:t>
            </w:r>
          </w:p>
        </w:tc>
        <w:tc>
          <w:tcPr>
            <w:tcW w:w="248" w:type="dxa"/>
          </w:tcPr>
          <w:p w14:paraId="65F75144" w14:textId="77777777" w:rsidR="00BF0ED3" w:rsidRPr="008860F2" w:rsidRDefault="00BF0ED3" w:rsidP="005E6F11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5BF59822" w14:textId="77777777" w:rsidR="00BF0ED3" w:rsidRPr="008860F2" w:rsidRDefault="00BF0ED3" w:rsidP="005E6F11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7DA48E8" w14:textId="77777777" w:rsidR="00BF0ED3" w:rsidRPr="008860F2" w:rsidRDefault="00BF0ED3" w:rsidP="005E6F11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</w:tcPr>
          <w:p w14:paraId="7901C9B0" w14:textId="77777777" w:rsidR="00BF0ED3" w:rsidRPr="008860F2" w:rsidRDefault="00BF0ED3" w:rsidP="005E6F11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0ED3" w:rsidRPr="008860F2" w14:paraId="1B6351F0" w14:textId="77777777" w:rsidTr="00862FA9">
        <w:tc>
          <w:tcPr>
            <w:tcW w:w="3845" w:type="dxa"/>
          </w:tcPr>
          <w:p w14:paraId="1B662816" w14:textId="77777777" w:rsidR="00BF0ED3" w:rsidRPr="008860F2" w:rsidRDefault="00BF0ED3" w:rsidP="005E6F11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391C963B" w14:textId="77777777" w:rsidR="00BF0ED3" w:rsidRPr="008860F2" w:rsidRDefault="00BF0ED3" w:rsidP="005E6F11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3F5FE8F" w14:textId="77777777" w:rsidR="00BF0ED3" w:rsidRPr="008860F2" w:rsidRDefault="00BF0ED3" w:rsidP="005E6F11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236" w:type="dxa"/>
          </w:tcPr>
          <w:p w14:paraId="0F3358E4" w14:textId="77777777" w:rsidR="00BF0ED3" w:rsidRPr="008860F2" w:rsidRDefault="00BF0ED3" w:rsidP="005E6F11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3FE5EB5C" w14:textId="77777777" w:rsidR="00BF0ED3" w:rsidRPr="008860F2" w:rsidRDefault="00BF0ED3" w:rsidP="005E6F11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48" w:type="dxa"/>
          </w:tcPr>
          <w:p w14:paraId="7282FBAA" w14:textId="77777777" w:rsidR="00BF0ED3" w:rsidRPr="008860F2" w:rsidRDefault="00BF0ED3" w:rsidP="005E6F11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25FDA165" w14:textId="77777777" w:rsidR="00BF0ED3" w:rsidRPr="008860F2" w:rsidRDefault="00BF0ED3" w:rsidP="005E6F11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0E256441" w14:textId="77777777" w:rsidR="00BF0ED3" w:rsidRPr="008860F2" w:rsidRDefault="00BF0ED3" w:rsidP="005E6F11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</w:tcPr>
          <w:p w14:paraId="4649E1AC" w14:textId="77777777" w:rsidR="00BF0ED3" w:rsidRPr="008860F2" w:rsidRDefault="00BF0ED3" w:rsidP="005E6F11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F0ED3" w:rsidRPr="008860F2" w14:paraId="5A204766" w14:textId="77777777" w:rsidTr="00862FA9">
        <w:tc>
          <w:tcPr>
            <w:tcW w:w="3845" w:type="dxa"/>
          </w:tcPr>
          <w:p w14:paraId="4C4B1E7B" w14:textId="77777777" w:rsidR="00BF0ED3" w:rsidRPr="008860F2" w:rsidRDefault="00BF0ED3" w:rsidP="005E6F11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1D1C99A4" w14:textId="77777777" w:rsidR="00BF0ED3" w:rsidRPr="008860F2" w:rsidRDefault="00BF0ED3" w:rsidP="005E6F11">
            <w:pPr>
              <w:spacing w:line="240" w:lineRule="auto"/>
              <w:ind w:left="144" w:right="-12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470" w:type="dxa"/>
            <w:gridSpan w:val="8"/>
          </w:tcPr>
          <w:p w14:paraId="78DD3AA8" w14:textId="51F7A535" w:rsidR="00BF0ED3" w:rsidRPr="008860F2" w:rsidRDefault="00BF0ED3" w:rsidP="00BF0ED3">
            <w:pPr>
              <w:spacing w:line="240" w:lineRule="auto"/>
              <w:ind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F0ED3" w:rsidRPr="008860F2" w14:paraId="6D365CEE" w14:textId="77777777" w:rsidTr="00862FA9">
        <w:tc>
          <w:tcPr>
            <w:tcW w:w="3845" w:type="dxa"/>
          </w:tcPr>
          <w:p w14:paraId="23600460" w14:textId="77777777" w:rsidR="00BF0ED3" w:rsidRPr="008860F2" w:rsidRDefault="00BF0ED3" w:rsidP="005E6F11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241" w:type="dxa"/>
          </w:tcPr>
          <w:p w14:paraId="35949511" w14:textId="77777777" w:rsidR="00BF0ED3" w:rsidRPr="008860F2" w:rsidRDefault="00BF0ED3" w:rsidP="005E6F11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2614C5E8" w14:textId="77777777" w:rsidR="00BF0ED3" w:rsidRPr="008860F2" w:rsidRDefault="00BF0ED3" w:rsidP="005E6F11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5F90C5B" w14:textId="77777777" w:rsidR="00BF0ED3" w:rsidRPr="008860F2" w:rsidRDefault="00BF0ED3" w:rsidP="005E6F11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3E5BC5F1" w14:textId="77777777" w:rsidR="00BF0ED3" w:rsidRPr="008860F2" w:rsidRDefault="00BF0ED3" w:rsidP="005E6F11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</w:tcPr>
          <w:p w14:paraId="61C581F2" w14:textId="77777777" w:rsidR="00BF0ED3" w:rsidRPr="008860F2" w:rsidRDefault="00BF0ED3" w:rsidP="005E6F11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7117011F" w14:textId="77777777" w:rsidR="00BF0ED3" w:rsidRPr="008860F2" w:rsidRDefault="00BF0ED3" w:rsidP="005E6F11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A92E4CC" w14:textId="77777777" w:rsidR="00BF0ED3" w:rsidRPr="008860F2" w:rsidRDefault="00BF0ED3" w:rsidP="005E6F11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</w:tcPr>
          <w:p w14:paraId="25489985" w14:textId="77777777" w:rsidR="00BF0ED3" w:rsidRPr="008860F2" w:rsidRDefault="00BF0ED3" w:rsidP="005E6F11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F0ED3" w:rsidRPr="008860F2" w14:paraId="6C923835" w14:textId="77777777" w:rsidTr="00862FA9">
        <w:tc>
          <w:tcPr>
            <w:tcW w:w="3845" w:type="dxa"/>
          </w:tcPr>
          <w:p w14:paraId="5997F997" w14:textId="5EE17C08" w:rsidR="00BF0ED3" w:rsidRPr="008860F2" w:rsidRDefault="00BF0ED3" w:rsidP="005E6F11">
            <w:pPr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ตุลาคม </w:t>
            </w:r>
            <w:r w:rsidRPr="008860F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41" w:type="dxa"/>
          </w:tcPr>
          <w:p w14:paraId="364EFBAF" w14:textId="77777777" w:rsidR="00BF0ED3" w:rsidRPr="008860F2" w:rsidRDefault="00BF0ED3" w:rsidP="005E6F1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C955822" w14:textId="1963C296" w:rsidR="00BF0ED3" w:rsidRPr="00A2627A" w:rsidRDefault="00BF0ED3" w:rsidP="005119F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A2627A">
              <w:rPr>
                <w:rFonts w:ascii="Angsana New" w:hAnsi="Angsana New"/>
                <w:sz w:val="28"/>
                <w:szCs w:val="28"/>
              </w:rPr>
              <w:t>29.27</w:t>
            </w:r>
          </w:p>
        </w:tc>
        <w:tc>
          <w:tcPr>
            <w:tcW w:w="236" w:type="dxa"/>
          </w:tcPr>
          <w:p w14:paraId="08631A86" w14:textId="77777777" w:rsidR="00BF0ED3" w:rsidRPr="00A2627A" w:rsidRDefault="00BF0ED3" w:rsidP="005E6F1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CFD380E" w14:textId="07173A06" w:rsidR="00BF0ED3" w:rsidRPr="00A2627A" w:rsidRDefault="00BF0ED3" w:rsidP="005119F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A2627A">
              <w:rPr>
                <w:rFonts w:ascii="Angsana New" w:hAnsi="Angsana New"/>
                <w:sz w:val="28"/>
                <w:szCs w:val="28"/>
              </w:rPr>
              <w:t>53.06</w:t>
            </w:r>
          </w:p>
        </w:tc>
        <w:tc>
          <w:tcPr>
            <w:tcW w:w="248" w:type="dxa"/>
          </w:tcPr>
          <w:p w14:paraId="795C65D2" w14:textId="77777777" w:rsidR="00BF0ED3" w:rsidRPr="00A2627A" w:rsidRDefault="00BF0ED3" w:rsidP="005E6F1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68BB2957" w14:textId="6FD2A999" w:rsidR="00BF0ED3" w:rsidRPr="00A2627A" w:rsidRDefault="00BF0ED3" w:rsidP="005119F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A2627A">
              <w:rPr>
                <w:rFonts w:ascii="Angsana New" w:hAnsi="Angsana New"/>
                <w:sz w:val="28"/>
                <w:szCs w:val="28"/>
              </w:rPr>
              <w:t>7.78</w:t>
            </w:r>
          </w:p>
        </w:tc>
        <w:tc>
          <w:tcPr>
            <w:tcW w:w="270" w:type="dxa"/>
          </w:tcPr>
          <w:p w14:paraId="6F2DD8C7" w14:textId="77777777" w:rsidR="00BF0ED3" w:rsidRPr="00A2627A" w:rsidRDefault="00BF0ED3" w:rsidP="005E6F1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5" w:type="dxa"/>
          </w:tcPr>
          <w:p w14:paraId="239D8208" w14:textId="19E87DE8" w:rsidR="00BF0ED3" w:rsidRPr="00A2627A" w:rsidRDefault="00BF0ED3" w:rsidP="005119F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A2627A">
              <w:rPr>
                <w:rFonts w:ascii="Angsana New" w:hAnsi="Angsana New"/>
                <w:sz w:val="28"/>
                <w:szCs w:val="28"/>
              </w:rPr>
              <w:t>90.11</w:t>
            </w:r>
          </w:p>
        </w:tc>
      </w:tr>
      <w:tr w:rsidR="00BF0ED3" w:rsidRPr="008860F2" w14:paraId="17149B14" w14:textId="77777777" w:rsidTr="00862FA9">
        <w:tc>
          <w:tcPr>
            <w:tcW w:w="3845" w:type="dxa"/>
          </w:tcPr>
          <w:p w14:paraId="40833826" w14:textId="38866183" w:rsidR="00BF0ED3" w:rsidRPr="008860F2" w:rsidRDefault="00BF0ED3" w:rsidP="005E6F11">
            <w:pPr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41" w:type="dxa"/>
          </w:tcPr>
          <w:p w14:paraId="050DDD0E" w14:textId="77777777" w:rsidR="00BF0ED3" w:rsidRPr="008860F2" w:rsidRDefault="00BF0ED3" w:rsidP="005E6F1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7B3B40C" w14:textId="494F1CD5" w:rsidR="00BF0ED3" w:rsidRPr="008860F2" w:rsidRDefault="00BF0ED3" w:rsidP="005E6F1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0F040F" w14:textId="77777777" w:rsidR="00BF0ED3" w:rsidRPr="008860F2" w:rsidRDefault="00BF0ED3" w:rsidP="005E6F1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4F1B62CE" w14:textId="7C486D07" w:rsidR="00BF0ED3" w:rsidRPr="008860F2" w:rsidRDefault="00BF0ED3" w:rsidP="005E6F1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1.39</w:t>
            </w:r>
          </w:p>
        </w:tc>
        <w:tc>
          <w:tcPr>
            <w:tcW w:w="248" w:type="dxa"/>
          </w:tcPr>
          <w:p w14:paraId="68AA4AE1" w14:textId="77777777" w:rsidR="00BF0ED3" w:rsidRPr="008860F2" w:rsidRDefault="00BF0ED3" w:rsidP="005E6F1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680795F8" w14:textId="63CFF43D" w:rsidR="00BF0ED3" w:rsidRPr="008860F2" w:rsidRDefault="00BF0ED3" w:rsidP="005E6F1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1.41</w:t>
            </w:r>
          </w:p>
        </w:tc>
        <w:tc>
          <w:tcPr>
            <w:tcW w:w="270" w:type="dxa"/>
          </w:tcPr>
          <w:p w14:paraId="06112B15" w14:textId="77777777" w:rsidR="00BF0ED3" w:rsidRPr="008860F2" w:rsidRDefault="00BF0ED3" w:rsidP="005E6F1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5" w:type="dxa"/>
          </w:tcPr>
          <w:p w14:paraId="0CCC5CE6" w14:textId="56F83491" w:rsidR="00BF0ED3" w:rsidRPr="008860F2" w:rsidRDefault="00BF0ED3" w:rsidP="005E6F1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2.80</w:t>
            </w:r>
          </w:p>
        </w:tc>
      </w:tr>
      <w:tr w:rsidR="00BF0ED3" w:rsidRPr="008860F2" w14:paraId="04E928E5" w14:textId="77777777" w:rsidTr="00862FA9">
        <w:tc>
          <w:tcPr>
            <w:tcW w:w="3845" w:type="dxa"/>
          </w:tcPr>
          <w:p w14:paraId="03E15388" w14:textId="3EA441A0" w:rsidR="00BF0ED3" w:rsidRPr="008860F2" w:rsidRDefault="00BF0ED3" w:rsidP="005E6F11">
            <w:pPr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41" w:type="dxa"/>
          </w:tcPr>
          <w:p w14:paraId="764E4864" w14:textId="77777777" w:rsidR="00BF0ED3" w:rsidRPr="008860F2" w:rsidRDefault="00BF0ED3" w:rsidP="005E6F1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14:paraId="03047F24" w14:textId="6DAD9D73" w:rsidR="00BF0ED3" w:rsidRPr="008860F2" w:rsidRDefault="00BF0ED3" w:rsidP="005E6F1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E8E28BF" w14:textId="77777777" w:rsidR="00BF0ED3" w:rsidRPr="008860F2" w:rsidRDefault="00BF0ED3" w:rsidP="005E6F1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EBE08B9" w14:textId="5ABC95E2" w:rsidR="00BF0ED3" w:rsidRPr="008860F2" w:rsidRDefault="00BF0ED3" w:rsidP="005E6F1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(1.36)</w:t>
            </w:r>
          </w:p>
        </w:tc>
        <w:tc>
          <w:tcPr>
            <w:tcW w:w="248" w:type="dxa"/>
          </w:tcPr>
          <w:p w14:paraId="2B6169D0" w14:textId="77777777" w:rsidR="00BF0ED3" w:rsidRPr="008860F2" w:rsidRDefault="00BF0ED3" w:rsidP="005E6F1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53252AC6" w14:textId="103CA682" w:rsidR="00BF0ED3" w:rsidRPr="008860F2" w:rsidRDefault="00BF0ED3" w:rsidP="005E6F1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E6E271" w14:textId="77777777" w:rsidR="00BF0ED3" w:rsidRPr="008860F2" w:rsidRDefault="00BF0ED3" w:rsidP="005E6F1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5" w:type="dxa"/>
          </w:tcPr>
          <w:p w14:paraId="3F3F92A2" w14:textId="1909FE74" w:rsidR="00BF0ED3" w:rsidRPr="008860F2" w:rsidRDefault="00BF0ED3" w:rsidP="005E6F1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(1.36)</w:t>
            </w:r>
          </w:p>
        </w:tc>
      </w:tr>
      <w:tr w:rsidR="00BF0ED3" w:rsidRPr="008860F2" w14:paraId="7B7726D3" w14:textId="77777777" w:rsidTr="00862FA9">
        <w:tc>
          <w:tcPr>
            <w:tcW w:w="3845" w:type="dxa"/>
          </w:tcPr>
          <w:p w14:paraId="7FD29D13" w14:textId="6E19C0DB" w:rsidR="00BF0ED3" w:rsidRPr="008860F2" w:rsidRDefault="00BF0ED3" w:rsidP="005E6F11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41" w:type="dxa"/>
          </w:tcPr>
          <w:p w14:paraId="4DE0D178" w14:textId="77777777" w:rsidR="00BF0ED3" w:rsidRPr="008860F2" w:rsidRDefault="00BF0ED3" w:rsidP="005E6F1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1A6C0F38" w14:textId="2F73674E" w:rsidR="00BF0ED3" w:rsidRPr="008860F2" w:rsidRDefault="00BF0ED3" w:rsidP="005E6F1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29.27</w:t>
            </w:r>
          </w:p>
        </w:tc>
        <w:tc>
          <w:tcPr>
            <w:tcW w:w="236" w:type="dxa"/>
          </w:tcPr>
          <w:p w14:paraId="3E909B01" w14:textId="77777777" w:rsidR="00BF0ED3" w:rsidRPr="008860F2" w:rsidRDefault="00BF0ED3" w:rsidP="005E6F1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4C975007" w14:textId="794EF9E4" w:rsidR="00BF0ED3" w:rsidRPr="008860F2" w:rsidRDefault="00BF0ED3" w:rsidP="005E6F1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53.09</w:t>
            </w:r>
          </w:p>
        </w:tc>
        <w:tc>
          <w:tcPr>
            <w:tcW w:w="248" w:type="dxa"/>
          </w:tcPr>
          <w:p w14:paraId="63E5EE23" w14:textId="77777777" w:rsidR="00BF0ED3" w:rsidRPr="008860F2" w:rsidRDefault="00BF0ED3" w:rsidP="005E6F1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</w:tcBorders>
          </w:tcPr>
          <w:p w14:paraId="06EDAD81" w14:textId="65D5A8DF" w:rsidR="00BF0ED3" w:rsidRPr="008860F2" w:rsidRDefault="00BF0ED3" w:rsidP="005E6F1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9.19</w:t>
            </w:r>
          </w:p>
        </w:tc>
        <w:tc>
          <w:tcPr>
            <w:tcW w:w="270" w:type="dxa"/>
          </w:tcPr>
          <w:p w14:paraId="6725D9D8" w14:textId="77777777" w:rsidR="00BF0ED3" w:rsidRPr="008860F2" w:rsidRDefault="00BF0ED3" w:rsidP="005E6F1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76DC4605" w14:textId="6424CA1F" w:rsidR="00BF0ED3" w:rsidRPr="008860F2" w:rsidRDefault="00BF0ED3" w:rsidP="005E6F1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91.55</w:t>
            </w:r>
          </w:p>
        </w:tc>
      </w:tr>
      <w:tr w:rsidR="00BF0ED3" w:rsidRPr="008860F2" w14:paraId="538CE075" w14:textId="77777777" w:rsidTr="00862FA9">
        <w:tc>
          <w:tcPr>
            <w:tcW w:w="3845" w:type="dxa"/>
          </w:tcPr>
          <w:p w14:paraId="251953FB" w14:textId="77777777" w:rsidR="00BF0ED3" w:rsidRPr="008860F2" w:rsidRDefault="00BF0ED3" w:rsidP="002B6875">
            <w:pPr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41" w:type="dxa"/>
          </w:tcPr>
          <w:p w14:paraId="57B78A3E" w14:textId="77777777" w:rsidR="00BF0ED3" w:rsidRPr="008860F2" w:rsidRDefault="00BF0ED3" w:rsidP="002B687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1086DA74" w14:textId="2A443D2A" w:rsidR="00BF0ED3" w:rsidRPr="008860F2" w:rsidRDefault="00BF0ED3" w:rsidP="002B687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0.86</w:t>
            </w:r>
          </w:p>
        </w:tc>
        <w:tc>
          <w:tcPr>
            <w:tcW w:w="236" w:type="dxa"/>
          </w:tcPr>
          <w:p w14:paraId="20774C30" w14:textId="77777777" w:rsidR="00BF0ED3" w:rsidRPr="008860F2" w:rsidRDefault="00BF0ED3" w:rsidP="002B687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BB2A22F" w14:textId="23BC1486" w:rsidR="00BF0ED3" w:rsidRPr="008860F2" w:rsidRDefault="00BF0ED3" w:rsidP="002B687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2.89</w:t>
            </w:r>
          </w:p>
        </w:tc>
        <w:tc>
          <w:tcPr>
            <w:tcW w:w="248" w:type="dxa"/>
          </w:tcPr>
          <w:p w14:paraId="2F04A943" w14:textId="77777777" w:rsidR="00BF0ED3" w:rsidRPr="008860F2" w:rsidRDefault="00BF0ED3" w:rsidP="002B687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60DE2E0E" w14:textId="7DEBBE93" w:rsidR="00BF0ED3" w:rsidRPr="008860F2" w:rsidRDefault="00BF0ED3" w:rsidP="002B687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6.11</w:t>
            </w:r>
          </w:p>
        </w:tc>
        <w:tc>
          <w:tcPr>
            <w:tcW w:w="270" w:type="dxa"/>
          </w:tcPr>
          <w:p w14:paraId="4699AA33" w14:textId="77777777" w:rsidR="00BF0ED3" w:rsidRPr="008860F2" w:rsidRDefault="00BF0ED3" w:rsidP="002B687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5" w:type="dxa"/>
          </w:tcPr>
          <w:p w14:paraId="528F03AD" w14:textId="552BE64B" w:rsidR="00BF0ED3" w:rsidRPr="008860F2" w:rsidRDefault="00BF0ED3" w:rsidP="002B687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9.86</w:t>
            </w:r>
          </w:p>
        </w:tc>
      </w:tr>
      <w:tr w:rsidR="00BF0ED3" w:rsidRPr="008860F2" w14:paraId="4FCEAE3A" w14:textId="77777777" w:rsidTr="00862FA9">
        <w:tc>
          <w:tcPr>
            <w:tcW w:w="3845" w:type="dxa"/>
          </w:tcPr>
          <w:p w14:paraId="1366D3F7" w14:textId="5A4FCC50" w:rsidR="00BF0ED3" w:rsidRPr="006A4A3A" w:rsidRDefault="00BF0ED3" w:rsidP="002B6875">
            <w:pPr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41" w:type="dxa"/>
          </w:tcPr>
          <w:p w14:paraId="6ADE567C" w14:textId="77777777" w:rsidR="00BF0ED3" w:rsidRPr="008860F2" w:rsidRDefault="00BF0ED3" w:rsidP="002B687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E300AD2" w14:textId="1431D5AB" w:rsidR="00BF0ED3" w:rsidRPr="008860F2" w:rsidRDefault="00BF0ED3" w:rsidP="002B687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(1.73)</w:t>
            </w:r>
          </w:p>
        </w:tc>
        <w:tc>
          <w:tcPr>
            <w:tcW w:w="236" w:type="dxa"/>
          </w:tcPr>
          <w:p w14:paraId="741C15B1" w14:textId="77777777" w:rsidR="00BF0ED3" w:rsidRPr="008860F2" w:rsidRDefault="00BF0ED3" w:rsidP="002B687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4792DB8" w14:textId="1FCBB577" w:rsidR="00BF0ED3" w:rsidRPr="008860F2" w:rsidRDefault="00BF0ED3" w:rsidP="002B687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(3.04)</w:t>
            </w:r>
          </w:p>
        </w:tc>
        <w:tc>
          <w:tcPr>
            <w:tcW w:w="248" w:type="dxa"/>
          </w:tcPr>
          <w:p w14:paraId="67DBE6F3" w14:textId="77777777" w:rsidR="00BF0ED3" w:rsidRPr="008860F2" w:rsidRDefault="00BF0ED3" w:rsidP="002B687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7A37E2E6" w14:textId="64FD65A7" w:rsidR="00BF0ED3" w:rsidRPr="008860F2" w:rsidRDefault="00BF0ED3" w:rsidP="002B687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087D9A" w14:textId="77777777" w:rsidR="00BF0ED3" w:rsidRPr="008860F2" w:rsidRDefault="00BF0ED3" w:rsidP="002B687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5" w:type="dxa"/>
          </w:tcPr>
          <w:p w14:paraId="297A31A1" w14:textId="30B74489" w:rsidR="00BF0ED3" w:rsidRPr="008860F2" w:rsidRDefault="00BF0ED3" w:rsidP="002B687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(4.77)</w:t>
            </w:r>
          </w:p>
        </w:tc>
      </w:tr>
      <w:tr w:rsidR="00BF0ED3" w:rsidRPr="008860F2" w14:paraId="390F7913" w14:textId="77777777" w:rsidTr="00862FA9">
        <w:tc>
          <w:tcPr>
            <w:tcW w:w="3845" w:type="dxa"/>
          </w:tcPr>
          <w:p w14:paraId="5E8BD5D3" w14:textId="55B2F137" w:rsidR="00BF0ED3" w:rsidRPr="008860F2" w:rsidRDefault="00BF0ED3" w:rsidP="002B6875">
            <w:pPr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 w:rsidRPr="004A14A3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4A14A3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41" w:type="dxa"/>
          </w:tcPr>
          <w:p w14:paraId="3596DA04" w14:textId="77777777" w:rsidR="00BF0ED3" w:rsidRPr="008860F2" w:rsidRDefault="00BF0ED3" w:rsidP="002B687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6C63C0B" w14:textId="5206C017" w:rsidR="00BF0ED3" w:rsidRPr="008860F2" w:rsidRDefault="00BF0ED3" w:rsidP="002B687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(2.83)</w:t>
            </w:r>
          </w:p>
        </w:tc>
        <w:tc>
          <w:tcPr>
            <w:tcW w:w="236" w:type="dxa"/>
          </w:tcPr>
          <w:p w14:paraId="7DFA1C7A" w14:textId="77777777" w:rsidR="00BF0ED3" w:rsidRPr="008860F2" w:rsidRDefault="00BF0ED3" w:rsidP="002B687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F237425" w14:textId="790F0923" w:rsidR="00BF0ED3" w:rsidRPr="008860F2" w:rsidRDefault="00BF0ED3" w:rsidP="002B687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(1.50)</w:t>
            </w:r>
          </w:p>
        </w:tc>
        <w:tc>
          <w:tcPr>
            <w:tcW w:w="248" w:type="dxa"/>
          </w:tcPr>
          <w:p w14:paraId="0E2BAB27" w14:textId="77777777" w:rsidR="00BF0ED3" w:rsidRPr="008860F2" w:rsidRDefault="00BF0ED3" w:rsidP="002B687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3C51A673" w14:textId="7FA01093" w:rsidR="00BF0ED3" w:rsidRPr="008860F2" w:rsidRDefault="00BF0ED3" w:rsidP="002B687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(4.64)</w:t>
            </w:r>
          </w:p>
        </w:tc>
        <w:tc>
          <w:tcPr>
            <w:tcW w:w="270" w:type="dxa"/>
          </w:tcPr>
          <w:p w14:paraId="236B54DC" w14:textId="77777777" w:rsidR="00BF0ED3" w:rsidRPr="008860F2" w:rsidRDefault="00BF0ED3" w:rsidP="002B687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5" w:type="dxa"/>
          </w:tcPr>
          <w:p w14:paraId="6699E5BD" w14:textId="4D2FF7A2" w:rsidR="00BF0ED3" w:rsidRPr="008860F2" w:rsidRDefault="00BF0ED3" w:rsidP="002B687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(8.97)</w:t>
            </w:r>
          </w:p>
        </w:tc>
      </w:tr>
      <w:tr w:rsidR="00BF0ED3" w:rsidRPr="008860F2" w14:paraId="78FD706B" w14:textId="77777777" w:rsidTr="00862FA9">
        <w:tc>
          <w:tcPr>
            <w:tcW w:w="3845" w:type="dxa"/>
          </w:tcPr>
          <w:p w14:paraId="5846AF0D" w14:textId="414C80A0" w:rsidR="00BF0ED3" w:rsidRPr="008860F2" w:rsidRDefault="00BF0ED3" w:rsidP="002B6875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1" w:type="dxa"/>
          </w:tcPr>
          <w:p w14:paraId="2AB67AB0" w14:textId="77777777" w:rsidR="00BF0ED3" w:rsidRPr="008860F2" w:rsidRDefault="00BF0ED3" w:rsidP="002B687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0F94A15C" w14:textId="27B593FC" w:rsidR="00BF0ED3" w:rsidRPr="008860F2" w:rsidRDefault="00BF0ED3" w:rsidP="002B687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25.57</w:t>
            </w:r>
          </w:p>
        </w:tc>
        <w:tc>
          <w:tcPr>
            <w:tcW w:w="236" w:type="dxa"/>
          </w:tcPr>
          <w:p w14:paraId="53FF02D0" w14:textId="77777777" w:rsidR="00BF0ED3" w:rsidRPr="008860F2" w:rsidRDefault="00BF0ED3" w:rsidP="002B687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791BCED5" w14:textId="23B4EC96" w:rsidR="00BF0ED3" w:rsidRPr="008860F2" w:rsidRDefault="00BF0ED3" w:rsidP="002B687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51.44</w:t>
            </w:r>
          </w:p>
        </w:tc>
        <w:tc>
          <w:tcPr>
            <w:tcW w:w="248" w:type="dxa"/>
          </w:tcPr>
          <w:p w14:paraId="3ADAC973" w14:textId="77777777" w:rsidR="00BF0ED3" w:rsidRPr="008860F2" w:rsidRDefault="00BF0ED3" w:rsidP="002B687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6F1538" w14:textId="35D71B83" w:rsidR="00BF0ED3" w:rsidRPr="008860F2" w:rsidRDefault="00BF0ED3" w:rsidP="002B687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10.66</w:t>
            </w:r>
          </w:p>
        </w:tc>
        <w:tc>
          <w:tcPr>
            <w:tcW w:w="270" w:type="dxa"/>
          </w:tcPr>
          <w:p w14:paraId="1E8DFA62" w14:textId="77777777" w:rsidR="00BF0ED3" w:rsidRPr="008860F2" w:rsidRDefault="00BF0ED3" w:rsidP="002B687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14:paraId="76CEDCE7" w14:textId="1D5EBEFA" w:rsidR="00BF0ED3" w:rsidRPr="008860F2" w:rsidRDefault="00BF0ED3" w:rsidP="002B687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87.67</w:t>
            </w:r>
          </w:p>
        </w:tc>
      </w:tr>
      <w:tr w:rsidR="00862FA9" w:rsidRPr="008860F2" w14:paraId="39028620" w14:textId="77777777" w:rsidTr="00247346">
        <w:tc>
          <w:tcPr>
            <w:tcW w:w="3845" w:type="dxa"/>
          </w:tcPr>
          <w:p w14:paraId="3EBDAADD" w14:textId="77777777" w:rsidR="00862FA9" w:rsidRPr="008860F2" w:rsidRDefault="00862FA9" w:rsidP="002B6875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0D50A7D8" w14:textId="77777777" w:rsidR="00862FA9" w:rsidRPr="008860F2" w:rsidRDefault="00862FA9" w:rsidP="002B687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6A43CEDA" w14:textId="77777777" w:rsidR="00862FA9" w:rsidRDefault="00862FA9" w:rsidP="002B687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66362AD" w14:textId="77777777" w:rsidR="00862FA9" w:rsidRPr="008860F2" w:rsidRDefault="00862FA9" w:rsidP="002B687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6DCD6CBF" w14:textId="77777777" w:rsidR="00862FA9" w:rsidRDefault="00862FA9" w:rsidP="002B687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</w:tcPr>
          <w:p w14:paraId="7CD1DCC9" w14:textId="77777777" w:rsidR="00862FA9" w:rsidRPr="008860F2" w:rsidRDefault="00862FA9" w:rsidP="002B687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</w:tcBorders>
          </w:tcPr>
          <w:p w14:paraId="1A0FFF89" w14:textId="77777777" w:rsidR="00862FA9" w:rsidRDefault="00862FA9" w:rsidP="002B687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CAEFA0" w14:textId="77777777" w:rsidR="00862FA9" w:rsidRPr="008860F2" w:rsidRDefault="00862FA9" w:rsidP="002B687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6E57CA8D" w14:textId="77777777" w:rsidR="00862FA9" w:rsidRDefault="00862FA9" w:rsidP="002B687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F0ED3" w:rsidRPr="008860F2" w14:paraId="5AC7C16C" w14:textId="77777777" w:rsidTr="00862FA9">
        <w:tc>
          <w:tcPr>
            <w:tcW w:w="3845" w:type="dxa"/>
          </w:tcPr>
          <w:p w14:paraId="3795F25E" w14:textId="77777777" w:rsidR="00BF0ED3" w:rsidRPr="008860F2" w:rsidRDefault="00BF0ED3" w:rsidP="00BE7A75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41" w:type="dxa"/>
          </w:tcPr>
          <w:p w14:paraId="0E7FD63F" w14:textId="77777777" w:rsidR="00BF0ED3" w:rsidRPr="008860F2" w:rsidRDefault="00BF0ED3" w:rsidP="00BF0ED3">
            <w:pPr>
              <w:tabs>
                <w:tab w:val="decimal" w:pos="1161"/>
              </w:tabs>
              <w:spacing w:line="240" w:lineRule="auto"/>
              <w:ind w:left="-500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2728CEFD" w14:textId="77777777" w:rsidR="00BF0ED3" w:rsidRPr="008860F2" w:rsidRDefault="00BF0ED3" w:rsidP="00315C3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997B67" w14:textId="77777777" w:rsidR="00BF0ED3" w:rsidRPr="008860F2" w:rsidRDefault="00BF0ED3" w:rsidP="00BE7A75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122000CD" w14:textId="77777777" w:rsidR="00BF0ED3" w:rsidRPr="008860F2" w:rsidRDefault="00BF0ED3" w:rsidP="00E74BB5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70CB7EE7" w14:textId="77777777" w:rsidR="00BF0ED3" w:rsidRPr="008860F2" w:rsidRDefault="00BF0ED3" w:rsidP="00E74BB5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49D05A3B" w14:textId="77777777" w:rsidR="00BF0ED3" w:rsidRPr="008860F2" w:rsidRDefault="00BF0ED3" w:rsidP="00BE7A75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9225C14" w14:textId="77777777" w:rsidR="00BF0ED3" w:rsidRPr="008860F2" w:rsidRDefault="00BF0ED3" w:rsidP="00BE7A75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</w:tcPr>
          <w:p w14:paraId="4F7BC880" w14:textId="77777777" w:rsidR="00BF0ED3" w:rsidRPr="008860F2" w:rsidRDefault="00BF0ED3" w:rsidP="00BE7A75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F0ED3" w:rsidRPr="008860F2" w14:paraId="6BB4736E" w14:textId="77777777" w:rsidTr="00862FA9">
        <w:tc>
          <w:tcPr>
            <w:tcW w:w="3845" w:type="dxa"/>
          </w:tcPr>
          <w:p w14:paraId="3C542DCB" w14:textId="52BC719E" w:rsidR="00BF0ED3" w:rsidRPr="008860F2" w:rsidRDefault="00BF0ED3" w:rsidP="00A2627A">
            <w:pPr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ตุลาคม </w:t>
            </w:r>
            <w:r w:rsidRPr="008860F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41" w:type="dxa"/>
          </w:tcPr>
          <w:p w14:paraId="046D8B42" w14:textId="77777777" w:rsidR="00BF0ED3" w:rsidRPr="008860F2" w:rsidRDefault="00BF0ED3" w:rsidP="00A2627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AEE16DB" w14:textId="266F0EC9" w:rsidR="00BF0ED3" w:rsidRPr="00A2627A" w:rsidRDefault="00BF0ED3" w:rsidP="00A00BB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A2627A">
              <w:rPr>
                <w:rFonts w:ascii="Angsana New" w:hAnsi="Angsana New"/>
                <w:sz w:val="28"/>
                <w:szCs w:val="28"/>
              </w:rPr>
              <w:t>11.21</w:t>
            </w:r>
          </w:p>
        </w:tc>
        <w:tc>
          <w:tcPr>
            <w:tcW w:w="236" w:type="dxa"/>
          </w:tcPr>
          <w:p w14:paraId="7AEFB04A" w14:textId="77777777" w:rsidR="00BF0ED3" w:rsidRPr="00A2627A" w:rsidRDefault="00BF0ED3" w:rsidP="00A2627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84AF3D4" w14:textId="75DFEE13" w:rsidR="00BF0ED3" w:rsidRPr="00A2627A" w:rsidRDefault="00BF0ED3" w:rsidP="00A00BB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A2627A">
              <w:rPr>
                <w:rFonts w:ascii="Angsana New" w:hAnsi="Angsana New"/>
                <w:sz w:val="28"/>
                <w:szCs w:val="28"/>
              </w:rPr>
              <w:t>34.91</w:t>
            </w:r>
          </w:p>
        </w:tc>
        <w:tc>
          <w:tcPr>
            <w:tcW w:w="274" w:type="dxa"/>
            <w:gridSpan w:val="2"/>
          </w:tcPr>
          <w:p w14:paraId="4E78EA0D" w14:textId="77777777" w:rsidR="00BF0ED3" w:rsidRPr="00A2627A" w:rsidRDefault="00BF0ED3" w:rsidP="00A2627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0FB7CCFE" w14:textId="3BAD4F43" w:rsidR="00BF0ED3" w:rsidRPr="00A2627A" w:rsidRDefault="00BF0ED3" w:rsidP="00A00BB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A2627A">
              <w:rPr>
                <w:rFonts w:ascii="Angsana New" w:hAnsi="Angsana New"/>
                <w:sz w:val="28"/>
                <w:szCs w:val="28"/>
              </w:rPr>
              <w:t>2.83</w:t>
            </w:r>
          </w:p>
        </w:tc>
        <w:tc>
          <w:tcPr>
            <w:tcW w:w="270" w:type="dxa"/>
          </w:tcPr>
          <w:p w14:paraId="193FDEB4" w14:textId="77777777" w:rsidR="00BF0ED3" w:rsidRPr="00A2627A" w:rsidRDefault="00BF0ED3" w:rsidP="00A2627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5" w:type="dxa"/>
          </w:tcPr>
          <w:p w14:paraId="784E3782" w14:textId="6EAF906F" w:rsidR="00BF0ED3" w:rsidRPr="00A2627A" w:rsidRDefault="00BF0ED3" w:rsidP="00A00BB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A2627A">
              <w:rPr>
                <w:rFonts w:ascii="Angsana New" w:hAnsi="Angsana New"/>
                <w:sz w:val="28"/>
                <w:szCs w:val="28"/>
              </w:rPr>
              <w:t>48.95</w:t>
            </w:r>
          </w:p>
        </w:tc>
      </w:tr>
      <w:tr w:rsidR="00BF0ED3" w:rsidRPr="008860F2" w14:paraId="696D05E2" w14:textId="77777777" w:rsidTr="00862FA9">
        <w:tc>
          <w:tcPr>
            <w:tcW w:w="3845" w:type="dxa"/>
          </w:tcPr>
          <w:p w14:paraId="04BD30E2" w14:textId="77777777" w:rsidR="00BF0ED3" w:rsidRPr="008860F2" w:rsidRDefault="00BF0ED3" w:rsidP="00A2627A">
            <w:pPr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41" w:type="dxa"/>
          </w:tcPr>
          <w:p w14:paraId="6909138F" w14:textId="77777777" w:rsidR="00BF0ED3" w:rsidRPr="008860F2" w:rsidRDefault="00BF0ED3" w:rsidP="00A2627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78053D6" w14:textId="4F837D84" w:rsidR="00BF0ED3" w:rsidRPr="008860F2" w:rsidRDefault="00BF0ED3" w:rsidP="00A2627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2.02</w:t>
            </w:r>
          </w:p>
        </w:tc>
        <w:tc>
          <w:tcPr>
            <w:tcW w:w="236" w:type="dxa"/>
          </w:tcPr>
          <w:p w14:paraId="411D1428" w14:textId="77777777" w:rsidR="00BF0ED3" w:rsidRPr="008860F2" w:rsidRDefault="00BF0ED3" w:rsidP="00A2627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39B0D17" w14:textId="110A8F96" w:rsidR="00BF0ED3" w:rsidRPr="008860F2" w:rsidRDefault="00BF0ED3" w:rsidP="00A2627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5.39</w:t>
            </w:r>
          </w:p>
        </w:tc>
        <w:tc>
          <w:tcPr>
            <w:tcW w:w="274" w:type="dxa"/>
            <w:gridSpan w:val="2"/>
          </w:tcPr>
          <w:p w14:paraId="3E51D491" w14:textId="77777777" w:rsidR="00BF0ED3" w:rsidRPr="008860F2" w:rsidRDefault="00BF0ED3" w:rsidP="00A2627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645494C4" w14:textId="0FE8F73A" w:rsidR="00BF0ED3" w:rsidRPr="008860F2" w:rsidRDefault="00BF0ED3" w:rsidP="00A2627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1.40</w:t>
            </w:r>
          </w:p>
        </w:tc>
        <w:tc>
          <w:tcPr>
            <w:tcW w:w="270" w:type="dxa"/>
          </w:tcPr>
          <w:p w14:paraId="1BDC1818" w14:textId="77777777" w:rsidR="00BF0ED3" w:rsidRPr="008860F2" w:rsidRDefault="00BF0ED3" w:rsidP="00A2627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5" w:type="dxa"/>
          </w:tcPr>
          <w:p w14:paraId="79D7DE03" w14:textId="426F8BF4" w:rsidR="00BF0ED3" w:rsidRPr="008860F2" w:rsidRDefault="00BF0ED3" w:rsidP="00A2627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8.81</w:t>
            </w:r>
          </w:p>
        </w:tc>
      </w:tr>
      <w:tr w:rsidR="00BF0ED3" w:rsidRPr="008860F2" w14:paraId="63B72EBA" w14:textId="77777777" w:rsidTr="00862FA9">
        <w:tc>
          <w:tcPr>
            <w:tcW w:w="3845" w:type="dxa"/>
          </w:tcPr>
          <w:p w14:paraId="1687A56B" w14:textId="77777777" w:rsidR="00BF0ED3" w:rsidRPr="008860F2" w:rsidRDefault="00BF0ED3" w:rsidP="00A2627A">
            <w:pPr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bookmarkStart w:id="16" w:name="_Hlk379540925"/>
            <w:r w:rsidRPr="008860F2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41" w:type="dxa"/>
          </w:tcPr>
          <w:p w14:paraId="6CE1A614" w14:textId="77777777" w:rsidR="00BF0ED3" w:rsidRPr="008860F2" w:rsidRDefault="00BF0ED3" w:rsidP="00A2627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9B93D6F" w14:textId="083BB9CB" w:rsidR="00BF0ED3" w:rsidRPr="008860F2" w:rsidRDefault="00BF0ED3" w:rsidP="00A2627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76A28B" w14:textId="77777777" w:rsidR="00BF0ED3" w:rsidRPr="008860F2" w:rsidRDefault="00BF0ED3" w:rsidP="00A2627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6C467274" w14:textId="759962F6" w:rsidR="00BF0ED3" w:rsidRPr="008860F2" w:rsidRDefault="00BF0ED3" w:rsidP="00A2627A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(0.97)</w:t>
            </w:r>
          </w:p>
        </w:tc>
        <w:tc>
          <w:tcPr>
            <w:tcW w:w="274" w:type="dxa"/>
            <w:gridSpan w:val="2"/>
          </w:tcPr>
          <w:p w14:paraId="65A1C2AD" w14:textId="77777777" w:rsidR="00BF0ED3" w:rsidRPr="008860F2" w:rsidRDefault="00BF0ED3" w:rsidP="00A2627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09B64E7A" w14:textId="14A4E47A" w:rsidR="00BF0ED3" w:rsidRPr="008860F2" w:rsidRDefault="00BF0ED3" w:rsidP="00A2627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ED59D1" w14:textId="77777777" w:rsidR="00BF0ED3" w:rsidRPr="008860F2" w:rsidRDefault="00BF0ED3" w:rsidP="00A2627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5" w:type="dxa"/>
          </w:tcPr>
          <w:p w14:paraId="13C0BA49" w14:textId="3D7787CD" w:rsidR="00BF0ED3" w:rsidRPr="008860F2" w:rsidRDefault="00BF0ED3" w:rsidP="00A2627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(0.97)</w:t>
            </w:r>
          </w:p>
        </w:tc>
      </w:tr>
      <w:bookmarkEnd w:id="16"/>
      <w:tr w:rsidR="00BF0ED3" w:rsidRPr="008860F2" w14:paraId="3F4B1FB3" w14:textId="77777777" w:rsidTr="00862FA9">
        <w:tc>
          <w:tcPr>
            <w:tcW w:w="3845" w:type="dxa"/>
          </w:tcPr>
          <w:p w14:paraId="058875DB" w14:textId="0B5D26EF" w:rsidR="00BF0ED3" w:rsidRPr="008860F2" w:rsidRDefault="00BF0ED3" w:rsidP="00A2627A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41" w:type="dxa"/>
          </w:tcPr>
          <w:p w14:paraId="5F1E15B1" w14:textId="77777777" w:rsidR="00BF0ED3" w:rsidRPr="008860F2" w:rsidRDefault="00BF0ED3" w:rsidP="00A2627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640F6216" w14:textId="2DA1A388" w:rsidR="00BF0ED3" w:rsidRPr="008860F2" w:rsidRDefault="00BF0ED3" w:rsidP="00A2627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13.23</w:t>
            </w:r>
          </w:p>
        </w:tc>
        <w:tc>
          <w:tcPr>
            <w:tcW w:w="236" w:type="dxa"/>
          </w:tcPr>
          <w:p w14:paraId="3D32DC28" w14:textId="77777777" w:rsidR="00BF0ED3" w:rsidRPr="008860F2" w:rsidRDefault="00BF0ED3" w:rsidP="00A2627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6334AF2A" w14:textId="2D0B6D00" w:rsidR="00BF0ED3" w:rsidRPr="008860F2" w:rsidRDefault="00BF0ED3" w:rsidP="00A2627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39.33</w:t>
            </w:r>
          </w:p>
        </w:tc>
        <w:tc>
          <w:tcPr>
            <w:tcW w:w="274" w:type="dxa"/>
            <w:gridSpan w:val="2"/>
          </w:tcPr>
          <w:p w14:paraId="7730C6C8" w14:textId="77777777" w:rsidR="00BF0ED3" w:rsidRPr="008860F2" w:rsidRDefault="00BF0ED3" w:rsidP="00A2627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2546CF68" w14:textId="2A61759D" w:rsidR="00BF0ED3" w:rsidRPr="008860F2" w:rsidRDefault="00BF0ED3" w:rsidP="00A2627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4.23</w:t>
            </w:r>
          </w:p>
        </w:tc>
        <w:tc>
          <w:tcPr>
            <w:tcW w:w="270" w:type="dxa"/>
          </w:tcPr>
          <w:p w14:paraId="288FA039" w14:textId="77777777" w:rsidR="00BF0ED3" w:rsidRPr="008860F2" w:rsidRDefault="00BF0ED3" w:rsidP="00A2627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6B8A9A37" w14:textId="5FB6C0A3" w:rsidR="00BF0ED3" w:rsidRPr="008860F2" w:rsidRDefault="00BF0ED3" w:rsidP="00A2627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56.79</w:t>
            </w:r>
          </w:p>
        </w:tc>
      </w:tr>
      <w:tr w:rsidR="00BF0ED3" w:rsidRPr="008860F2" w14:paraId="418A0630" w14:textId="77777777" w:rsidTr="00862FA9">
        <w:tc>
          <w:tcPr>
            <w:tcW w:w="3845" w:type="dxa"/>
          </w:tcPr>
          <w:p w14:paraId="400BE946" w14:textId="77777777" w:rsidR="00BF0ED3" w:rsidRPr="008860F2" w:rsidRDefault="00BF0ED3" w:rsidP="001D4A32">
            <w:pPr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41" w:type="dxa"/>
          </w:tcPr>
          <w:p w14:paraId="2400F4B4" w14:textId="77777777" w:rsidR="00BF0ED3" w:rsidRPr="008860F2" w:rsidRDefault="00BF0ED3" w:rsidP="001D4A3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38CC917" w14:textId="3A572C39" w:rsidR="00BF0ED3" w:rsidRPr="008860F2" w:rsidRDefault="00BF0ED3" w:rsidP="001D4A3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1.81</w:t>
            </w:r>
          </w:p>
        </w:tc>
        <w:tc>
          <w:tcPr>
            <w:tcW w:w="236" w:type="dxa"/>
          </w:tcPr>
          <w:p w14:paraId="2B0B6C78" w14:textId="77777777" w:rsidR="00BF0ED3" w:rsidRPr="008860F2" w:rsidRDefault="00BF0ED3" w:rsidP="001D4A3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04D0DC2" w14:textId="5C7B6122" w:rsidR="00BF0ED3" w:rsidRPr="008860F2" w:rsidRDefault="00BF0ED3" w:rsidP="001D4A3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5.08</w:t>
            </w:r>
          </w:p>
        </w:tc>
        <w:tc>
          <w:tcPr>
            <w:tcW w:w="274" w:type="dxa"/>
            <w:gridSpan w:val="2"/>
          </w:tcPr>
          <w:p w14:paraId="5715C755" w14:textId="77777777" w:rsidR="00BF0ED3" w:rsidRPr="008860F2" w:rsidRDefault="00BF0ED3" w:rsidP="001D4A3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98CEB75" w14:textId="60C8ADE6" w:rsidR="00BF0ED3" w:rsidRPr="008860F2" w:rsidRDefault="00BF0ED3" w:rsidP="001D4A3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1.42</w:t>
            </w:r>
          </w:p>
        </w:tc>
        <w:tc>
          <w:tcPr>
            <w:tcW w:w="270" w:type="dxa"/>
          </w:tcPr>
          <w:p w14:paraId="2E31D0B4" w14:textId="77777777" w:rsidR="00BF0ED3" w:rsidRPr="008860F2" w:rsidRDefault="00BF0ED3" w:rsidP="001D4A3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5" w:type="dxa"/>
          </w:tcPr>
          <w:p w14:paraId="3BD6FBE3" w14:textId="25A4890B" w:rsidR="00BF0ED3" w:rsidRPr="008860F2" w:rsidRDefault="00BF0ED3" w:rsidP="001D4A3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8.31</w:t>
            </w:r>
          </w:p>
        </w:tc>
      </w:tr>
      <w:tr w:rsidR="00BF0ED3" w:rsidRPr="008860F2" w14:paraId="53DC20E1" w14:textId="77777777" w:rsidTr="00862FA9">
        <w:tc>
          <w:tcPr>
            <w:tcW w:w="3845" w:type="dxa"/>
          </w:tcPr>
          <w:p w14:paraId="481C3B13" w14:textId="0F12D380" w:rsidR="00BF0ED3" w:rsidRPr="00353734" w:rsidRDefault="00BF0ED3" w:rsidP="001D4A32">
            <w:pPr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41" w:type="dxa"/>
          </w:tcPr>
          <w:p w14:paraId="7E1321E3" w14:textId="77777777" w:rsidR="00BF0ED3" w:rsidRPr="008860F2" w:rsidRDefault="00BF0ED3" w:rsidP="001D4A3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21224D6" w14:textId="2CAF2506" w:rsidR="00BF0ED3" w:rsidRPr="008860F2" w:rsidRDefault="00BF0ED3" w:rsidP="001D4A3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(1.32)</w:t>
            </w:r>
          </w:p>
        </w:tc>
        <w:tc>
          <w:tcPr>
            <w:tcW w:w="236" w:type="dxa"/>
          </w:tcPr>
          <w:p w14:paraId="7D1BF4B7" w14:textId="77777777" w:rsidR="00BF0ED3" w:rsidRPr="008860F2" w:rsidRDefault="00BF0ED3" w:rsidP="001D4A3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487FB8E" w14:textId="14D2864E" w:rsidR="00BF0ED3" w:rsidRPr="008860F2" w:rsidRDefault="00BF0ED3" w:rsidP="001D4A32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(2.57)</w:t>
            </w:r>
          </w:p>
        </w:tc>
        <w:tc>
          <w:tcPr>
            <w:tcW w:w="274" w:type="dxa"/>
            <w:gridSpan w:val="2"/>
          </w:tcPr>
          <w:p w14:paraId="5FCA3FCA" w14:textId="77777777" w:rsidR="00BF0ED3" w:rsidRPr="008860F2" w:rsidRDefault="00BF0ED3" w:rsidP="001D4A3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6CFE13FA" w14:textId="6B770CB7" w:rsidR="00BF0ED3" w:rsidRPr="008860F2" w:rsidRDefault="00BF0ED3" w:rsidP="001D4A3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5157BA" w14:textId="77777777" w:rsidR="00BF0ED3" w:rsidRPr="008860F2" w:rsidRDefault="00BF0ED3" w:rsidP="001D4A3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5" w:type="dxa"/>
          </w:tcPr>
          <w:p w14:paraId="1B66DA94" w14:textId="279212A7" w:rsidR="00BF0ED3" w:rsidRPr="008860F2" w:rsidRDefault="00BF0ED3" w:rsidP="001D4A3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(3.89)</w:t>
            </w:r>
          </w:p>
        </w:tc>
      </w:tr>
      <w:tr w:rsidR="00BF0ED3" w:rsidRPr="008860F2" w14:paraId="6F51D4F0" w14:textId="77777777" w:rsidTr="00862FA9">
        <w:tc>
          <w:tcPr>
            <w:tcW w:w="3845" w:type="dxa"/>
          </w:tcPr>
          <w:p w14:paraId="671C274B" w14:textId="467754DE" w:rsidR="00BF0ED3" w:rsidRPr="008860F2" w:rsidRDefault="00BF0ED3" w:rsidP="001D4A32">
            <w:pPr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DD2FD6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DD2FD6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41" w:type="dxa"/>
          </w:tcPr>
          <w:p w14:paraId="3E1C4981" w14:textId="77777777" w:rsidR="00BF0ED3" w:rsidRPr="008860F2" w:rsidRDefault="00BF0ED3" w:rsidP="001D4A3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873A152" w14:textId="72EE70D2" w:rsidR="00BF0ED3" w:rsidRPr="008860F2" w:rsidRDefault="00BF0ED3" w:rsidP="001D4A3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(1.25)</w:t>
            </w:r>
          </w:p>
        </w:tc>
        <w:tc>
          <w:tcPr>
            <w:tcW w:w="236" w:type="dxa"/>
          </w:tcPr>
          <w:p w14:paraId="6700BA1A" w14:textId="77777777" w:rsidR="00BF0ED3" w:rsidRPr="008860F2" w:rsidRDefault="00BF0ED3" w:rsidP="001D4A3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1F06631" w14:textId="1FF04830" w:rsidR="00BF0ED3" w:rsidRPr="008860F2" w:rsidRDefault="00BF0ED3" w:rsidP="001D4A32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(1.26)</w:t>
            </w:r>
          </w:p>
        </w:tc>
        <w:tc>
          <w:tcPr>
            <w:tcW w:w="274" w:type="dxa"/>
            <w:gridSpan w:val="2"/>
          </w:tcPr>
          <w:p w14:paraId="1E8D2B1D" w14:textId="77777777" w:rsidR="00BF0ED3" w:rsidRPr="008860F2" w:rsidRDefault="00BF0ED3" w:rsidP="001D4A3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8BBABB0" w14:textId="45BB69CB" w:rsidR="00BF0ED3" w:rsidRPr="008860F2" w:rsidRDefault="00BF0ED3" w:rsidP="001D4A3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(2.03)</w:t>
            </w:r>
          </w:p>
        </w:tc>
        <w:tc>
          <w:tcPr>
            <w:tcW w:w="270" w:type="dxa"/>
          </w:tcPr>
          <w:p w14:paraId="42B64299" w14:textId="77777777" w:rsidR="00BF0ED3" w:rsidRPr="008860F2" w:rsidRDefault="00BF0ED3" w:rsidP="001D4A3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5" w:type="dxa"/>
          </w:tcPr>
          <w:p w14:paraId="48E0B378" w14:textId="3C60FE26" w:rsidR="00BF0ED3" w:rsidRPr="008860F2" w:rsidRDefault="00BF0ED3" w:rsidP="001D4A3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(4.54)</w:t>
            </w:r>
          </w:p>
        </w:tc>
      </w:tr>
      <w:tr w:rsidR="00BF0ED3" w:rsidRPr="008860F2" w14:paraId="16443887" w14:textId="77777777" w:rsidTr="00862FA9">
        <w:tc>
          <w:tcPr>
            <w:tcW w:w="3845" w:type="dxa"/>
          </w:tcPr>
          <w:p w14:paraId="3162ECEE" w14:textId="55F1688D" w:rsidR="00BF0ED3" w:rsidRPr="008860F2" w:rsidRDefault="00BF0ED3" w:rsidP="001D4A32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1" w:type="dxa"/>
          </w:tcPr>
          <w:p w14:paraId="3B28361C" w14:textId="77777777" w:rsidR="00BF0ED3" w:rsidRPr="008860F2" w:rsidRDefault="00BF0ED3" w:rsidP="001D4A3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64F2A133" w14:textId="00CC430E" w:rsidR="00BF0ED3" w:rsidRPr="008860F2" w:rsidRDefault="00BF0ED3" w:rsidP="001D4A3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12.47</w:t>
            </w:r>
          </w:p>
        </w:tc>
        <w:tc>
          <w:tcPr>
            <w:tcW w:w="236" w:type="dxa"/>
          </w:tcPr>
          <w:p w14:paraId="4B1F0987" w14:textId="77777777" w:rsidR="00BF0ED3" w:rsidRPr="008860F2" w:rsidRDefault="00BF0ED3" w:rsidP="001D4A3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00BD5E62" w14:textId="6D7E25DA" w:rsidR="00BF0ED3" w:rsidRPr="008860F2" w:rsidRDefault="00BF0ED3" w:rsidP="001D4A3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40.58</w:t>
            </w:r>
          </w:p>
        </w:tc>
        <w:tc>
          <w:tcPr>
            <w:tcW w:w="274" w:type="dxa"/>
            <w:gridSpan w:val="2"/>
          </w:tcPr>
          <w:p w14:paraId="7BDA7D03" w14:textId="77777777" w:rsidR="00BF0ED3" w:rsidRPr="008860F2" w:rsidRDefault="00BF0ED3" w:rsidP="001D4A3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07FACAC4" w14:textId="5821B47A" w:rsidR="00BF0ED3" w:rsidRPr="008860F2" w:rsidRDefault="00BF0ED3" w:rsidP="001D4A3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3.62</w:t>
            </w:r>
          </w:p>
        </w:tc>
        <w:tc>
          <w:tcPr>
            <w:tcW w:w="270" w:type="dxa"/>
          </w:tcPr>
          <w:p w14:paraId="3B4164CB" w14:textId="77777777" w:rsidR="00BF0ED3" w:rsidRPr="008860F2" w:rsidRDefault="00BF0ED3" w:rsidP="001D4A3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14:paraId="39D40803" w14:textId="729CF074" w:rsidR="00BF0ED3" w:rsidRPr="008860F2" w:rsidRDefault="00BF0ED3" w:rsidP="001D4A3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56.67</w:t>
            </w:r>
          </w:p>
        </w:tc>
      </w:tr>
      <w:tr w:rsidR="00BF0ED3" w:rsidRPr="008860F2" w14:paraId="0568D776" w14:textId="77777777" w:rsidTr="00862FA9">
        <w:tc>
          <w:tcPr>
            <w:tcW w:w="3845" w:type="dxa"/>
          </w:tcPr>
          <w:p w14:paraId="523959ED" w14:textId="77777777" w:rsidR="00BF0ED3" w:rsidRPr="008860F2" w:rsidRDefault="00BF0ED3" w:rsidP="001D4A32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7D3BAC7D" w14:textId="77777777" w:rsidR="00BF0ED3" w:rsidRPr="008860F2" w:rsidRDefault="00BF0ED3" w:rsidP="001D4A3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6237A8B6" w14:textId="77777777" w:rsidR="00BF0ED3" w:rsidRPr="008860F2" w:rsidRDefault="00BF0ED3" w:rsidP="001D4A3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C5048EE" w14:textId="77777777" w:rsidR="00BF0ED3" w:rsidRPr="008860F2" w:rsidRDefault="00BF0ED3" w:rsidP="001D4A3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F0A7AC5" w14:textId="77777777" w:rsidR="00BF0ED3" w:rsidRPr="008860F2" w:rsidRDefault="00BF0ED3" w:rsidP="001D4A3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5014CD21" w14:textId="77777777" w:rsidR="00BF0ED3" w:rsidRPr="008860F2" w:rsidRDefault="00BF0ED3" w:rsidP="001D4A3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490E44AD" w14:textId="77777777" w:rsidR="00BF0ED3" w:rsidRPr="008860F2" w:rsidRDefault="00BF0ED3" w:rsidP="001D4A3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6D8AF2" w14:textId="77777777" w:rsidR="00BF0ED3" w:rsidRPr="008860F2" w:rsidRDefault="00BF0ED3" w:rsidP="001D4A3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59EA1D09" w14:textId="77777777" w:rsidR="00BF0ED3" w:rsidRPr="008860F2" w:rsidRDefault="00BF0ED3" w:rsidP="001D4A3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F0ED3" w:rsidRPr="008860F2" w14:paraId="6764C045" w14:textId="77777777" w:rsidTr="00862FA9">
        <w:tc>
          <w:tcPr>
            <w:tcW w:w="3845" w:type="dxa"/>
          </w:tcPr>
          <w:p w14:paraId="221E80A4" w14:textId="6C51A668" w:rsidR="00BF0ED3" w:rsidRPr="008860F2" w:rsidRDefault="00BF0ED3" w:rsidP="004D4D44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241" w:type="dxa"/>
          </w:tcPr>
          <w:p w14:paraId="0739E4F4" w14:textId="77777777" w:rsidR="00BF0ED3" w:rsidRPr="008860F2" w:rsidRDefault="00BF0ED3" w:rsidP="004D4D4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5358373D" w14:textId="77777777" w:rsidR="00BF0ED3" w:rsidRPr="008860F2" w:rsidRDefault="00BF0ED3" w:rsidP="004D4D4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A4C0FC6" w14:textId="77777777" w:rsidR="00BF0ED3" w:rsidRPr="008860F2" w:rsidRDefault="00BF0ED3" w:rsidP="004D4D4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53061F5B" w14:textId="77777777" w:rsidR="00BF0ED3" w:rsidRPr="008860F2" w:rsidRDefault="00BF0ED3" w:rsidP="004D4D4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2CEDCCC9" w14:textId="77777777" w:rsidR="00BF0ED3" w:rsidRPr="008860F2" w:rsidRDefault="00BF0ED3" w:rsidP="004D4D4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39D615FC" w14:textId="77777777" w:rsidR="00BF0ED3" w:rsidRPr="008860F2" w:rsidRDefault="00BF0ED3" w:rsidP="004D4D4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162BA7" w14:textId="77777777" w:rsidR="00BF0ED3" w:rsidRPr="008860F2" w:rsidRDefault="00BF0ED3" w:rsidP="004D4D4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</w:tcPr>
          <w:p w14:paraId="076C78D9" w14:textId="77777777" w:rsidR="00BF0ED3" w:rsidRPr="008860F2" w:rsidRDefault="00BF0ED3" w:rsidP="004D4D4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F0ED3" w:rsidRPr="008860F2" w14:paraId="192247CD" w14:textId="77777777" w:rsidTr="00862FA9">
        <w:tc>
          <w:tcPr>
            <w:tcW w:w="3845" w:type="dxa"/>
          </w:tcPr>
          <w:p w14:paraId="1F31140D" w14:textId="5F7EB653" w:rsidR="00BF0ED3" w:rsidRPr="008860F2" w:rsidRDefault="00BF0ED3" w:rsidP="0045073A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6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E6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5E6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5E6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41" w:type="dxa"/>
          </w:tcPr>
          <w:p w14:paraId="38DAE94D" w14:textId="77777777" w:rsidR="00BF0ED3" w:rsidRPr="008860F2" w:rsidRDefault="00BF0ED3" w:rsidP="0045073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285E1F3B" w14:textId="50DF923D" w:rsidR="00BF0ED3" w:rsidRPr="008860F2" w:rsidRDefault="00BF0ED3" w:rsidP="0045073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16.04</w:t>
            </w:r>
          </w:p>
        </w:tc>
        <w:tc>
          <w:tcPr>
            <w:tcW w:w="236" w:type="dxa"/>
          </w:tcPr>
          <w:p w14:paraId="3DE0E42A" w14:textId="77777777" w:rsidR="00BF0ED3" w:rsidRPr="008860F2" w:rsidRDefault="00BF0ED3" w:rsidP="0045073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779DEEE7" w14:textId="2BF9FC29" w:rsidR="00BF0ED3" w:rsidRPr="008860F2" w:rsidRDefault="00BF0ED3" w:rsidP="0045073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13.76</w:t>
            </w:r>
          </w:p>
        </w:tc>
        <w:tc>
          <w:tcPr>
            <w:tcW w:w="274" w:type="dxa"/>
            <w:gridSpan w:val="2"/>
          </w:tcPr>
          <w:p w14:paraId="00E31759" w14:textId="77777777" w:rsidR="00BF0ED3" w:rsidRPr="008860F2" w:rsidRDefault="00BF0ED3" w:rsidP="0045073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23035586" w14:textId="304B8E1B" w:rsidR="00BF0ED3" w:rsidRPr="008860F2" w:rsidRDefault="00BF0ED3" w:rsidP="0045073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4.96</w:t>
            </w:r>
          </w:p>
        </w:tc>
        <w:tc>
          <w:tcPr>
            <w:tcW w:w="270" w:type="dxa"/>
          </w:tcPr>
          <w:p w14:paraId="51F4C541" w14:textId="77777777" w:rsidR="00BF0ED3" w:rsidRPr="008860F2" w:rsidRDefault="00BF0ED3" w:rsidP="0045073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</w:tcPr>
          <w:p w14:paraId="54173392" w14:textId="1735E391" w:rsidR="00BF0ED3" w:rsidRPr="008860F2" w:rsidRDefault="00BF0ED3" w:rsidP="0045073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34.76</w:t>
            </w:r>
          </w:p>
        </w:tc>
      </w:tr>
      <w:tr w:rsidR="00BF0ED3" w:rsidRPr="008860F2" w14:paraId="67B25CEE" w14:textId="77777777" w:rsidTr="00862FA9">
        <w:tc>
          <w:tcPr>
            <w:tcW w:w="3845" w:type="dxa"/>
          </w:tcPr>
          <w:p w14:paraId="6737BBFF" w14:textId="162FE3A2" w:rsidR="00BF0ED3" w:rsidRPr="008860F2" w:rsidRDefault="00BF0ED3" w:rsidP="0045073A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E6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E6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5E6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5E6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1" w:type="dxa"/>
          </w:tcPr>
          <w:p w14:paraId="60341487" w14:textId="77777777" w:rsidR="00BF0ED3" w:rsidRPr="008860F2" w:rsidRDefault="00BF0ED3" w:rsidP="0045073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4B9570F0" w14:textId="53048A9C" w:rsidR="00BF0ED3" w:rsidRDefault="00BF0ED3" w:rsidP="0045073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13.10</w:t>
            </w:r>
          </w:p>
        </w:tc>
        <w:tc>
          <w:tcPr>
            <w:tcW w:w="236" w:type="dxa"/>
          </w:tcPr>
          <w:p w14:paraId="3F1A91F6" w14:textId="77777777" w:rsidR="00BF0ED3" w:rsidRPr="008860F2" w:rsidRDefault="00BF0ED3" w:rsidP="0045073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795E5DFC" w14:textId="15827E8A" w:rsidR="00BF0ED3" w:rsidRDefault="00BF0ED3" w:rsidP="0045073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10.86</w:t>
            </w:r>
          </w:p>
        </w:tc>
        <w:tc>
          <w:tcPr>
            <w:tcW w:w="274" w:type="dxa"/>
            <w:gridSpan w:val="2"/>
          </w:tcPr>
          <w:p w14:paraId="344881A9" w14:textId="77777777" w:rsidR="00BF0ED3" w:rsidRPr="008860F2" w:rsidRDefault="00BF0ED3" w:rsidP="0045073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5CA306A3" w14:textId="728FFFAC" w:rsidR="00BF0ED3" w:rsidRDefault="00BF0ED3" w:rsidP="0045073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7.04</w:t>
            </w:r>
          </w:p>
        </w:tc>
        <w:tc>
          <w:tcPr>
            <w:tcW w:w="270" w:type="dxa"/>
          </w:tcPr>
          <w:p w14:paraId="754277AC" w14:textId="77777777" w:rsidR="00BF0ED3" w:rsidRPr="008860F2" w:rsidRDefault="00BF0ED3" w:rsidP="0045073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</w:tcPr>
          <w:p w14:paraId="21E84BD8" w14:textId="0877784F" w:rsidR="00BF0ED3" w:rsidRDefault="00BF0ED3" w:rsidP="0045073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31.00</w:t>
            </w:r>
          </w:p>
        </w:tc>
      </w:tr>
      <w:tr w:rsidR="00BF0ED3" w:rsidRPr="008860F2" w14:paraId="4D9563DE" w14:textId="77777777" w:rsidTr="00862FA9">
        <w:tc>
          <w:tcPr>
            <w:tcW w:w="3845" w:type="dxa"/>
          </w:tcPr>
          <w:p w14:paraId="0891B71C" w14:textId="463C6CAF" w:rsidR="00BF0ED3" w:rsidRPr="008860F2" w:rsidRDefault="00BF0ED3" w:rsidP="0045073A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592A74A7" w14:textId="77777777" w:rsidR="00BF0ED3" w:rsidRPr="008860F2" w:rsidRDefault="00BF0ED3" w:rsidP="0045073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7EBF6E03" w14:textId="77777777" w:rsidR="00BF0ED3" w:rsidRDefault="00BF0ED3" w:rsidP="0045073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0EC74FC" w14:textId="77777777" w:rsidR="00BF0ED3" w:rsidRPr="008860F2" w:rsidRDefault="00BF0ED3" w:rsidP="0045073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5A509FD1" w14:textId="77777777" w:rsidR="00BF0ED3" w:rsidRDefault="00BF0ED3" w:rsidP="0045073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620FFE93" w14:textId="77777777" w:rsidR="00BF0ED3" w:rsidRPr="008860F2" w:rsidRDefault="00BF0ED3" w:rsidP="0045073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1AA62B97" w14:textId="77777777" w:rsidR="00BF0ED3" w:rsidRDefault="00BF0ED3" w:rsidP="0045073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E2FFB1" w14:textId="77777777" w:rsidR="00BF0ED3" w:rsidRPr="008860F2" w:rsidRDefault="00BF0ED3" w:rsidP="0045073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</w:tcPr>
          <w:p w14:paraId="12F7F597" w14:textId="77777777" w:rsidR="00BF0ED3" w:rsidRDefault="00BF0ED3" w:rsidP="0045073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0C9F8248" w14:textId="7B51EA30" w:rsidR="003B14EA" w:rsidRDefault="003B14EA" w:rsidP="008D60B0">
      <w:pPr>
        <w:tabs>
          <w:tab w:val="left" w:pos="13050"/>
        </w:tabs>
        <w:spacing w:line="240" w:lineRule="auto"/>
        <w:ind w:right="-405"/>
        <w:jc w:val="both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990"/>
        <w:gridCol w:w="1260"/>
        <w:gridCol w:w="270"/>
        <w:gridCol w:w="1260"/>
        <w:gridCol w:w="270"/>
        <w:gridCol w:w="1170"/>
      </w:tblGrid>
      <w:tr w:rsidR="00D80E95" w:rsidRPr="00EB16EC" w14:paraId="23BEE121" w14:textId="77777777" w:rsidTr="00D80E95">
        <w:trPr>
          <w:trHeight w:val="20"/>
          <w:tblHeader/>
        </w:trPr>
        <w:tc>
          <w:tcPr>
            <w:tcW w:w="4050" w:type="dxa"/>
            <w:shd w:val="clear" w:color="auto" w:fill="auto"/>
            <w:vAlign w:val="bottom"/>
          </w:tcPr>
          <w:p w14:paraId="599DB140" w14:textId="77777777" w:rsidR="00D80E95" w:rsidRPr="00EB16EC" w:rsidRDefault="00D80E95" w:rsidP="00C9573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EE4A53F" w14:textId="77777777" w:rsidR="00D80E95" w:rsidRPr="00EB16EC" w:rsidRDefault="00D80E95" w:rsidP="00C9573B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4230" w:type="dxa"/>
            <w:gridSpan w:val="5"/>
          </w:tcPr>
          <w:p w14:paraId="65E8818D" w14:textId="5FE7FBBD" w:rsidR="00D80E95" w:rsidRPr="00EB16EC" w:rsidRDefault="00D80E95" w:rsidP="00C9573B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80E95" w:rsidRPr="00EB16EC" w14:paraId="7EFA4524" w14:textId="77777777" w:rsidTr="00D80E95">
        <w:trPr>
          <w:trHeight w:val="20"/>
          <w:tblHeader/>
        </w:trPr>
        <w:tc>
          <w:tcPr>
            <w:tcW w:w="4050" w:type="dxa"/>
            <w:shd w:val="clear" w:color="auto" w:fill="auto"/>
            <w:vAlign w:val="bottom"/>
          </w:tcPr>
          <w:p w14:paraId="6CCF7FD5" w14:textId="77777777" w:rsidR="00D80E95" w:rsidRPr="00EB16EC" w:rsidRDefault="00D80E95" w:rsidP="00C9573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05F5DC9A" w14:textId="77777777" w:rsidR="00D80E95" w:rsidRPr="00EB16EC" w:rsidRDefault="00D80E95" w:rsidP="00C9573B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B16E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GB"/>
              </w:rPr>
              <w:t>หมายเหตุ</w:t>
            </w:r>
          </w:p>
        </w:tc>
        <w:tc>
          <w:tcPr>
            <w:tcW w:w="1260" w:type="dxa"/>
          </w:tcPr>
          <w:p w14:paraId="1B7B0F27" w14:textId="77777777" w:rsidR="00D80E95" w:rsidRPr="00EB16EC" w:rsidRDefault="00D80E95" w:rsidP="00C9573B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อาคาร</w:t>
            </w:r>
          </w:p>
        </w:tc>
        <w:tc>
          <w:tcPr>
            <w:tcW w:w="270" w:type="dxa"/>
          </w:tcPr>
          <w:p w14:paraId="5B00FECB" w14:textId="77777777" w:rsidR="00D80E95" w:rsidRPr="00EB16EC" w:rsidRDefault="00D80E95" w:rsidP="00C9573B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503B915B" w14:textId="77777777" w:rsidR="00D80E95" w:rsidRPr="00EB16EC" w:rsidRDefault="00D80E95" w:rsidP="00C9573B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อื่น ๆ</w:t>
            </w:r>
          </w:p>
        </w:tc>
        <w:tc>
          <w:tcPr>
            <w:tcW w:w="270" w:type="dxa"/>
          </w:tcPr>
          <w:p w14:paraId="18442135" w14:textId="77777777" w:rsidR="00D80E95" w:rsidRPr="00EB16EC" w:rsidRDefault="00D80E95" w:rsidP="00C9573B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8BABD3B" w14:textId="77777777" w:rsidR="00D80E95" w:rsidRPr="00EB16EC" w:rsidRDefault="00D80E95" w:rsidP="00C9573B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D80E95" w:rsidRPr="00EB16EC" w14:paraId="1523ED66" w14:textId="77777777" w:rsidTr="00D80E95">
        <w:trPr>
          <w:trHeight w:val="20"/>
          <w:tblHeader/>
        </w:trPr>
        <w:tc>
          <w:tcPr>
            <w:tcW w:w="4050" w:type="dxa"/>
            <w:shd w:val="clear" w:color="auto" w:fill="auto"/>
            <w:vAlign w:val="bottom"/>
          </w:tcPr>
          <w:p w14:paraId="623B6592" w14:textId="77777777" w:rsidR="00D80E95" w:rsidRPr="00EB16EC" w:rsidRDefault="00D80E95" w:rsidP="00C9573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753955C9" w14:textId="77777777" w:rsidR="00D80E95" w:rsidRPr="00EB16EC" w:rsidRDefault="00D80E95" w:rsidP="00C9573B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4230" w:type="dxa"/>
            <w:gridSpan w:val="5"/>
          </w:tcPr>
          <w:p w14:paraId="265B3C45" w14:textId="77777777" w:rsidR="00D80E95" w:rsidRPr="00EB16EC" w:rsidRDefault="00D80E95" w:rsidP="00C9573B">
            <w:pPr>
              <w:pStyle w:val="Pa4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EB16E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D80E95" w:rsidRPr="00EB16EC" w14:paraId="00B145BA" w14:textId="77777777" w:rsidTr="00D80E95">
        <w:trPr>
          <w:trHeight w:val="20"/>
        </w:trPr>
        <w:tc>
          <w:tcPr>
            <w:tcW w:w="4050" w:type="dxa"/>
          </w:tcPr>
          <w:p w14:paraId="1E571CBA" w14:textId="77777777" w:rsidR="00D80E95" w:rsidRPr="00EB16EC" w:rsidRDefault="00D80E95" w:rsidP="00C9573B">
            <w:pPr>
              <w:spacing w:line="160" w:lineRule="atLeast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90" w:type="dxa"/>
          </w:tcPr>
          <w:p w14:paraId="05F9922A" w14:textId="77777777" w:rsidR="00D80E95" w:rsidRPr="00EB16EC" w:rsidRDefault="00D80E95" w:rsidP="00C9573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675E28" w14:textId="77777777" w:rsidR="00D80E95" w:rsidRDefault="00D80E95" w:rsidP="00C9573B">
            <w:pPr>
              <w:tabs>
                <w:tab w:val="decimal" w:pos="423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93DAEE" w14:textId="77777777" w:rsidR="00D80E95" w:rsidRPr="00EB16EC" w:rsidRDefault="00D80E95" w:rsidP="00C9573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42B15B" w14:textId="77777777" w:rsidR="00D80E95" w:rsidRDefault="00D80E95" w:rsidP="00511134">
            <w:pPr>
              <w:tabs>
                <w:tab w:val="decimal" w:pos="393"/>
                <w:tab w:val="left" w:pos="906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9AC22E" w14:textId="77777777" w:rsidR="00D80E95" w:rsidRPr="00EB16EC" w:rsidRDefault="00D80E95" w:rsidP="00C9573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183B8D" w14:textId="77777777" w:rsidR="00D80E95" w:rsidRDefault="00D80E95" w:rsidP="00CC14AB">
            <w:pPr>
              <w:tabs>
                <w:tab w:val="decimal" w:pos="387"/>
                <w:tab w:val="left" w:pos="840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0E95" w:rsidRPr="00EB16EC" w14:paraId="3375B768" w14:textId="77777777" w:rsidTr="009101E4">
        <w:trPr>
          <w:trHeight w:val="20"/>
        </w:trPr>
        <w:tc>
          <w:tcPr>
            <w:tcW w:w="4050" w:type="dxa"/>
          </w:tcPr>
          <w:p w14:paraId="2BCC9835" w14:textId="30D28657" w:rsidR="00D80E95" w:rsidRPr="00D80E95" w:rsidRDefault="00D80E95" w:rsidP="00C9573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B16E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B16EC">
              <w:rPr>
                <w:rFonts w:ascii="Angsana New" w:hAnsi="Angsana New"/>
                <w:sz w:val="28"/>
                <w:szCs w:val="28"/>
              </w:rPr>
              <w:t>3</w:t>
            </w:r>
            <w:r w:rsidRPr="00EB16EC">
              <w:rPr>
                <w:rFonts w:ascii="Angsana New" w:hAnsi="Angsana New" w:hint="cs"/>
                <w:b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Cs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ตามที่รายงานในงวดก่อน</w:t>
            </w:r>
          </w:p>
        </w:tc>
        <w:tc>
          <w:tcPr>
            <w:tcW w:w="990" w:type="dxa"/>
          </w:tcPr>
          <w:p w14:paraId="601CE712" w14:textId="77777777" w:rsidR="00D80E95" w:rsidRPr="00EB16EC" w:rsidRDefault="00D80E95" w:rsidP="00C9573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7DC1258" w14:textId="77777777" w:rsidR="00D80E95" w:rsidRPr="00EB16EC" w:rsidRDefault="00D80E95" w:rsidP="00666E25">
            <w:pPr>
              <w:tabs>
                <w:tab w:val="decimal" w:pos="423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B8A4F8" w14:textId="77777777" w:rsidR="00D80E95" w:rsidRPr="00EB16EC" w:rsidRDefault="00D80E95" w:rsidP="00C9573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9D8041" w14:textId="77777777" w:rsidR="00D80E95" w:rsidRPr="00EB16EC" w:rsidRDefault="00D80E95" w:rsidP="00C9573B">
            <w:pPr>
              <w:tabs>
                <w:tab w:val="decimal" w:pos="393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4E265E" w14:textId="77777777" w:rsidR="00D80E95" w:rsidRPr="00EB16EC" w:rsidRDefault="00D80E95" w:rsidP="00C9573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22A08B" w14:textId="77777777" w:rsidR="00D80E95" w:rsidRPr="00EB16EC" w:rsidRDefault="00D80E95" w:rsidP="00C9573B">
            <w:pPr>
              <w:tabs>
                <w:tab w:val="decimal" w:pos="387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0E95" w:rsidRPr="00EB16EC" w14:paraId="3589739A" w14:textId="77777777" w:rsidTr="009101E4">
        <w:trPr>
          <w:trHeight w:val="20"/>
        </w:trPr>
        <w:tc>
          <w:tcPr>
            <w:tcW w:w="4050" w:type="dxa"/>
          </w:tcPr>
          <w:p w14:paraId="4609F27D" w14:textId="77777777" w:rsidR="00D80E95" w:rsidRPr="009A60AA" w:rsidRDefault="00D80E95" w:rsidP="00C9573B">
            <w:pPr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A60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การรับรู้สินทรัพย์สิทธิการใช้จากการ  </w:t>
            </w:r>
          </w:p>
          <w:p w14:paraId="06A879DC" w14:textId="5B5CA264" w:rsidR="00D80E95" w:rsidRPr="009A60AA" w:rsidRDefault="00D80E95" w:rsidP="00C9573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</w:t>
            </w:r>
            <w:r w:rsidRPr="009A60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ถือปฏิบัติตาม </w:t>
            </w:r>
            <w:r w:rsidRPr="009A60AA">
              <w:rPr>
                <w:rFonts w:asciiTheme="majorBidi" w:hAnsiTheme="majorBidi" w:cstheme="majorBidi"/>
                <w:sz w:val="28"/>
                <w:szCs w:val="28"/>
              </w:rPr>
              <w:t xml:space="preserve">TFRS 16 </w:t>
            </w:r>
          </w:p>
        </w:tc>
        <w:tc>
          <w:tcPr>
            <w:tcW w:w="990" w:type="dxa"/>
            <w:vAlign w:val="bottom"/>
          </w:tcPr>
          <w:p w14:paraId="2304EE00" w14:textId="4384D3A5" w:rsidR="00D80E95" w:rsidRPr="00557769" w:rsidRDefault="00D80E95" w:rsidP="00317C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557769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Pr="0055776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(ข</w:t>
            </w:r>
            <w:r w:rsidR="00F32373"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  <w:t>.2</w:t>
            </w:r>
            <w:r w:rsidRPr="0055776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EAE65E" w14:textId="77777777" w:rsidR="00D80E95" w:rsidRDefault="00D80E95" w:rsidP="00666E25">
            <w:pPr>
              <w:tabs>
                <w:tab w:val="decimal" w:pos="423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589F1FE" w14:textId="24A34DC3" w:rsidR="00D80E95" w:rsidRDefault="00D80E95" w:rsidP="00666E25">
            <w:pPr>
              <w:tabs>
                <w:tab w:val="decimal" w:pos="423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70.13</w:t>
            </w:r>
          </w:p>
        </w:tc>
        <w:tc>
          <w:tcPr>
            <w:tcW w:w="270" w:type="dxa"/>
          </w:tcPr>
          <w:p w14:paraId="38156A60" w14:textId="77777777" w:rsidR="00D80E95" w:rsidRPr="00666E25" w:rsidRDefault="00D80E95" w:rsidP="00666E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786720" w14:textId="77777777" w:rsidR="00D80E95" w:rsidRDefault="00D80E95" w:rsidP="00666E25">
            <w:pPr>
              <w:tabs>
                <w:tab w:val="decimal" w:pos="420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C802A3A" w14:textId="36CDC6BC" w:rsidR="00D80E95" w:rsidRDefault="00D80E95" w:rsidP="00666E25">
            <w:pPr>
              <w:tabs>
                <w:tab w:val="decimal" w:pos="420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6.46</w:t>
            </w:r>
          </w:p>
        </w:tc>
        <w:tc>
          <w:tcPr>
            <w:tcW w:w="270" w:type="dxa"/>
          </w:tcPr>
          <w:p w14:paraId="0BE0F4B3" w14:textId="77777777" w:rsidR="00D80E95" w:rsidRPr="00666E25" w:rsidRDefault="00D80E95" w:rsidP="00666E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22A2CC" w14:textId="77777777" w:rsidR="00D80E95" w:rsidRDefault="00D80E95" w:rsidP="00666E25">
            <w:pPr>
              <w:tabs>
                <w:tab w:val="decimal" w:pos="387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B87D880" w14:textId="1E0164AC" w:rsidR="00D80E95" w:rsidRDefault="00D80E95" w:rsidP="00666E25">
            <w:pPr>
              <w:tabs>
                <w:tab w:val="decimal" w:pos="387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76.59</w:t>
            </w:r>
          </w:p>
        </w:tc>
      </w:tr>
      <w:tr w:rsidR="00D80E95" w:rsidRPr="00EB16EC" w14:paraId="0F469B37" w14:textId="77777777" w:rsidTr="009101E4">
        <w:trPr>
          <w:trHeight w:val="20"/>
        </w:trPr>
        <w:tc>
          <w:tcPr>
            <w:tcW w:w="4050" w:type="dxa"/>
          </w:tcPr>
          <w:p w14:paraId="7524B143" w14:textId="357D70D3" w:rsidR="00D80E95" w:rsidRPr="00666E25" w:rsidRDefault="00D80E95" w:rsidP="00666E2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A60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9A60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 </w:t>
            </w:r>
            <w:r w:rsidRPr="009A60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Pr="009A60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</w:t>
            </w:r>
            <w:r w:rsidR="00B12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  <w:r w:rsidRPr="009A60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A60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990" w:type="dxa"/>
          </w:tcPr>
          <w:p w14:paraId="792872E7" w14:textId="77777777" w:rsidR="00D80E95" w:rsidRPr="00EB16EC" w:rsidRDefault="00D80E95" w:rsidP="00666E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467A57F" w14:textId="235E8607" w:rsidR="00D80E95" w:rsidRPr="00666E25" w:rsidRDefault="00D80E95" w:rsidP="00666E25">
            <w:pPr>
              <w:tabs>
                <w:tab w:val="decimal" w:pos="423"/>
              </w:tabs>
              <w:spacing w:line="240" w:lineRule="auto"/>
              <w:ind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6E25">
              <w:rPr>
                <w:rFonts w:ascii="Angsana New" w:hAnsi="Angsana New"/>
                <w:b/>
                <w:bCs/>
                <w:sz w:val="28"/>
                <w:szCs w:val="28"/>
              </w:rPr>
              <w:t>70.13</w:t>
            </w:r>
          </w:p>
        </w:tc>
        <w:tc>
          <w:tcPr>
            <w:tcW w:w="270" w:type="dxa"/>
          </w:tcPr>
          <w:p w14:paraId="6744B66D" w14:textId="77777777" w:rsidR="00D80E95" w:rsidRPr="00666E25" w:rsidRDefault="00D80E95" w:rsidP="00666E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21763C4" w14:textId="03AE509A" w:rsidR="00D80E95" w:rsidRPr="00666E25" w:rsidRDefault="00D80E95" w:rsidP="00917121">
            <w:pPr>
              <w:tabs>
                <w:tab w:val="decimal" w:pos="420"/>
              </w:tabs>
              <w:spacing w:line="240" w:lineRule="auto"/>
              <w:ind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6E25">
              <w:rPr>
                <w:rFonts w:ascii="Angsana New" w:hAnsi="Angsana New"/>
                <w:b/>
                <w:bCs/>
                <w:sz w:val="28"/>
                <w:szCs w:val="28"/>
              </w:rPr>
              <w:t>6.46</w:t>
            </w:r>
          </w:p>
        </w:tc>
        <w:tc>
          <w:tcPr>
            <w:tcW w:w="270" w:type="dxa"/>
          </w:tcPr>
          <w:p w14:paraId="665B2CD1" w14:textId="77777777" w:rsidR="00D80E95" w:rsidRPr="00666E25" w:rsidRDefault="00D80E95" w:rsidP="00666E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D34D3A" w14:textId="0B709D76" w:rsidR="00D80E95" w:rsidRPr="00666E25" w:rsidRDefault="00D80E95" w:rsidP="00666E25">
            <w:pPr>
              <w:tabs>
                <w:tab w:val="decimal" w:pos="636"/>
              </w:tabs>
              <w:spacing w:line="240" w:lineRule="auto"/>
              <w:ind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6E25">
              <w:rPr>
                <w:rFonts w:ascii="Angsana New" w:hAnsi="Angsana New"/>
                <w:b/>
                <w:bCs/>
                <w:sz w:val="28"/>
                <w:szCs w:val="28"/>
              </w:rPr>
              <w:t>76.59</w:t>
            </w:r>
          </w:p>
        </w:tc>
      </w:tr>
      <w:tr w:rsidR="00D80E95" w:rsidRPr="00EB16EC" w14:paraId="107EB151" w14:textId="77777777" w:rsidTr="00D80E95">
        <w:trPr>
          <w:trHeight w:val="20"/>
        </w:trPr>
        <w:tc>
          <w:tcPr>
            <w:tcW w:w="4050" w:type="dxa"/>
          </w:tcPr>
          <w:p w14:paraId="22BD4B19" w14:textId="77777777" w:rsidR="00D80E95" w:rsidRPr="00EB16EC" w:rsidRDefault="00D80E95" w:rsidP="00666E2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990" w:type="dxa"/>
          </w:tcPr>
          <w:p w14:paraId="605C4636" w14:textId="77777777" w:rsidR="00D80E95" w:rsidRPr="00EB16EC" w:rsidRDefault="00D80E95" w:rsidP="00666E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1C779E" w14:textId="7D61CECD" w:rsidR="00D80E95" w:rsidRPr="00EB16EC" w:rsidRDefault="00D80E95" w:rsidP="00666E25">
            <w:pPr>
              <w:tabs>
                <w:tab w:val="decimal" w:pos="423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6.63</w:t>
            </w:r>
          </w:p>
        </w:tc>
        <w:tc>
          <w:tcPr>
            <w:tcW w:w="270" w:type="dxa"/>
          </w:tcPr>
          <w:p w14:paraId="2F25AA09" w14:textId="77777777" w:rsidR="00D80E95" w:rsidRPr="00EB16EC" w:rsidRDefault="00D80E95" w:rsidP="00666E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F8F99A" w14:textId="41CFB443" w:rsidR="00D80E95" w:rsidRPr="00EB16EC" w:rsidRDefault="00D80E95" w:rsidP="00666E25">
            <w:pPr>
              <w:tabs>
                <w:tab w:val="decimal" w:pos="420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0.40</w:t>
            </w:r>
          </w:p>
        </w:tc>
        <w:tc>
          <w:tcPr>
            <w:tcW w:w="270" w:type="dxa"/>
          </w:tcPr>
          <w:p w14:paraId="348C7D16" w14:textId="77777777" w:rsidR="00D80E95" w:rsidRPr="00EB16EC" w:rsidRDefault="00D80E95" w:rsidP="00666E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A77D4D" w14:textId="00B438E8" w:rsidR="00D80E95" w:rsidRPr="00EB16EC" w:rsidRDefault="00D80E95" w:rsidP="00666E25">
            <w:pPr>
              <w:tabs>
                <w:tab w:val="decimal" w:pos="387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7.03</w:t>
            </w:r>
          </w:p>
        </w:tc>
      </w:tr>
      <w:tr w:rsidR="00D80E95" w:rsidRPr="00EB16EC" w14:paraId="357E7BD8" w14:textId="77777777" w:rsidTr="00D80E95">
        <w:trPr>
          <w:trHeight w:val="20"/>
        </w:trPr>
        <w:tc>
          <w:tcPr>
            <w:tcW w:w="4050" w:type="dxa"/>
          </w:tcPr>
          <w:p w14:paraId="5F8D88B5" w14:textId="52C6437B" w:rsidR="00D80E95" w:rsidRPr="00EB16EC" w:rsidRDefault="00D80E95" w:rsidP="00666E2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ตัด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</w:tcPr>
          <w:p w14:paraId="683FDB2D" w14:textId="77777777" w:rsidR="00D80E95" w:rsidRPr="00EB16EC" w:rsidRDefault="00D80E95" w:rsidP="00666E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D61FA0" w14:textId="4F8C071C" w:rsidR="00D80E95" w:rsidRDefault="00D80E95" w:rsidP="00666E25">
            <w:pPr>
              <w:tabs>
                <w:tab w:val="decimal" w:pos="423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(6.74)</w:t>
            </w:r>
          </w:p>
        </w:tc>
        <w:tc>
          <w:tcPr>
            <w:tcW w:w="270" w:type="dxa"/>
          </w:tcPr>
          <w:p w14:paraId="37881577" w14:textId="77777777" w:rsidR="00D80E95" w:rsidRPr="00EB16EC" w:rsidRDefault="00D80E95" w:rsidP="00666E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AC55FC" w14:textId="49F99FB4" w:rsidR="00D80E95" w:rsidRDefault="00D80E95" w:rsidP="00EC5FAD">
            <w:pPr>
              <w:tabs>
                <w:tab w:val="decimal" w:pos="456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(0.46)</w:t>
            </w:r>
          </w:p>
        </w:tc>
        <w:tc>
          <w:tcPr>
            <w:tcW w:w="270" w:type="dxa"/>
          </w:tcPr>
          <w:p w14:paraId="406BA9FF" w14:textId="77777777" w:rsidR="00D80E95" w:rsidRPr="00EB16EC" w:rsidRDefault="00D80E95" w:rsidP="00666E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656271" w14:textId="087090C3" w:rsidR="00D80E95" w:rsidRDefault="00D80E95" w:rsidP="00666E25">
            <w:pPr>
              <w:tabs>
                <w:tab w:val="decimal" w:pos="387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(7.20)</w:t>
            </w:r>
          </w:p>
        </w:tc>
      </w:tr>
      <w:tr w:rsidR="00D80E95" w:rsidRPr="00EB16EC" w14:paraId="1C90830B" w14:textId="77777777" w:rsidTr="00D80E95">
        <w:trPr>
          <w:trHeight w:val="20"/>
        </w:trPr>
        <w:tc>
          <w:tcPr>
            <w:tcW w:w="4050" w:type="dxa"/>
          </w:tcPr>
          <w:p w14:paraId="676528B2" w14:textId="7206206E" w:rsidR="00D80E95" w:rsidRPr="00EB16EC" w:rsidRDefault="00AD0D36" w:rsidP="00666E2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การ</w:t>
            </w:r>
            <w:r w:rsidR="00D80E95" w:rsidRPr="00EB16EC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="00D80E9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990" w:type="dxa"/>
          </w:tcPr>
          <w:p w14:paraId="0DB2C140" w14:textId="77777777" w:rsidR="00D80E95" w:rsidRPr="00EB16EC" w:rsidRDefault="00D80E95" w:rsidP="00666E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EE66E6" w14:textId="4DDB4974" w:rsidR="00D80E95" w:rsidRPr="00EB16EC" w:rsidRDefault="00D80E95" w:rsidP="00666E25">
            <w:pPr>
              <w:tabs>
                <w:tab w:val="decimal" w:pos="460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EE8FE0" w14:textId="77777777" w:rsidR="00D80E95" w:rsidRPr="00EB16EC" w:rsidRDefault="00D80E95" w:rsidP="00666E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1243D6" w14:textId="306948BA" w:rsidR="00D80E95" w:rsidRPr="00EB16EC" w:rsidRDefault="00D80E95" w:rsidP="00EC5FAD">
            <w:pPr>
              <w:tabs>
                <w:tab w:val="decimal" w:pos="456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(0.28)</w:t>
            </w:r>
          </w:p>
        </w:tc>
        <w:tc>
          <w:tcPr>
            <w:tcW w:w="270" w:type="dxa"/>
          </w:tcPr>
          <w:p w14:paraId="41C1632D" w14:textId="77777777" w:rsidR="00D80E95" w:rsidRPr="00EB16EC" w:rsidRDefault="00D80E95" w:rsidP="00666E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0687B2" w14:textId="375EB1E5" w:rsidR="00D80E95" w:rsidRPr="00EB16EC" w:rsidRDefault="00D80E95" w:rsidP="00666E25">
            <w:pPr>
              <w:tabs>
                <w:tab w:val="decimal" w:pos="387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(0.28)</w:t>
            </w:r>
          </w:p>
        </w:tc>
      </w:tr>
      <w:tr w:rsidR="00D80E95" w:rsidRPr="002878B9" w14:paraId="570311B7" w14:textId="77777777" w:rsidTr="00D80E95">
        <w:trPr>
          <w:trHeight w:val="20"/>
        </w:trPr>
        <w:tc>
          <w:tcPr>
            <w:tcW w:w="4050" w:type="dxa"/>
            <w:vAlign w:val="bottom"/>
          </w:tcPr>
          <w:p w14:paraId="6F000C7E" w14:textId="4A36C266" w:rsidR="00D80E95" w:rsidRPr="00EB16EC" w:rsidRDefault="00D80E95" w:rsidP="00666E25">
            <w:pPr>
              <w:ind w:left="175" w:hanging="17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Pr="00EB16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ยน 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537763FC" w14:textId="77777777" w:rsidR="00D80E95" w:rsidRPr="00EB16EC" w:rsidRDefault="00D80E95" w:rsidP="00666E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BA5D45D" w14:textId="694D3163" w:rsidR="00D80E95" w:rsidRPr="002878B9" w:rsidRDefault="00D80E95" w:rsidP="00666E25">
            <w:pPr>
              <w:tabs>
                <w:tab w:val="decimal" w:pos="423"/>
              </w:tabs>
              <w:spacing w:line="240" w:lineRule="auto"/>
              <w:ind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70.02</w:t>
            </w:r>
          </w:p>
        </w:tc>
        <w:tc>
          <w:tcPr>
            <w:tcW w:w="270" w:type="dxa"/>
          </w:tcPr>
          <w:p w14:paraId="73D099EC" w14:textId="77777777" w:rsidR="00D80E95" w:rsidRPr="002878B9" w:rsidRDefault="00D80E95" w:rsidP="00666E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4ADDE09" w14:textId="12D00907" w:rsidR="00D80E95" w:rsidRPr="002878B9" w:rsidRDefault="00D80E95" w:rsidP="00666E25">
            <w:pPr>
              <w:tabs>
                <w:tab w:val="decimal" w:pos="393"/>
              </w:tabs>
              <w:spacing w:line="240" w:lineRule="auto"/>
              <w:ind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6.12</w:t>
            </w:r>
          </w:p>
        </w:tc>
        <w:tc>
          <w:tcPr>
            <w:tcW w:w="270" w:type="dxa"/>
          </w:tcPr>
          <w:p w14:paraId="3D2BB6F1" w14:textId="77777777" w:rsidR="00D80E95" w:rsidRPr="002878B9" w:rsidRDefault="00D80E95" w:rsidP="00666E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11613D1" w14:textId="55701208" w:rsidR="00D80E95" w:rsidRPr="002878B9" w:rsidRDefault="00D80E95" w:rsidP="00666E25">
            <w:pPr>
              <w:tabs>
                <w:tab w:val="decimal" w:pos="387"/>
              </w:tabs>
              <w:spacing w:line="240" w:lineRule="auto"/>
              <w:ind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76.14</w:t>
            </w:r>
          </w:p>
        </w:tc>
      </w:tr>
      <w:tr w:rsidR="00D80E95" w:rsidRPr="002878B9" w14:paraId="13472B25" w14:textId="77777777" w:rsidTr="00D80E95">
        <w:trPr>
          <w:trHeight w:val="136"/>
        </w:trPr>
        <w:tc>
          <w:tcPr>
            <w:tcW w:w="4050" w:type="dxa"/>
            <w:vAlign w:val="bottom"/>
          </w:tcPr>
          <w:p w14:paraId="2BCB7CB0" w14:textId="77777777" w:rsidR="00D80E95" w:rsidRPr="00317CF4" w:rsidRDefault="00D80E95" w:rsidP="00666E25">
            <w:pPr>
              <w:ind w:left="175" w:hanging="175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990" w:type="dxa"/>
          </w:tcPr>
          <w:p w14:paraId="69455696" w14:textId="77777777" w:rsidR="00D80E95" w:rsidRPr="00317CF4" w:rsidRDefault="00D80E95" w:rsidP="00666E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9C9BC5" w14:textId="77777777" w:rsidR="00D80E95" w:rsidRPr="00317CF4" w:rsidRDefault="00D80E95" w:rsidP="00666E25">
            <w:pPr>
              <w:tabs>
                <w:tab w:val="decimal" w:pos="423"/>
              </w:tabs>
              <w:spacing w:line="240" w:lineRule="auto"/>
              <w:ind w:right="-104"/>
              <w:jc w:val="center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</w:tcPr>
          <w:p w14:paraId="5F109B39" w14:textId="77777777" w:rsidR="00D80E95" w:rsidRPr="00317CF4" w:rsidRDefault="00D80E95" w:rsidP="00666E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B1FBE90" w14:textId="77777777" w:rsidR="00D80E95" w:rsidRPr="00317CF4" w:rsidRDefault="00D80E95" w:rsidP="00666E25">
            <w:pPr>
              <w:tabs>
                <w:tab w:val="decimal" w:pos="393"/>
              </w:tabs>
              <w:spacing w:line="240" w:lineRule="auto"/>
              <w:ind w:right="-104"/>
              <w:jc w:val="center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</w:tcPr>
          <w:p w14:paraId="2BDE6086" w14:textId="77777777" w:rsidR="00D80E95" w:rsidRPr="00317CF4" w:rsidRDefault="00D80E95" w:rsidP="00666E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29AFBA" w14:textId="77777777" w:rsidR="00D80E95" w:rsidRPr="00317CF4" w:rsidRDefault="00D80E95" w:rsidP="00666E25">
            <w:pPr>
              <w:tabs>
                <w:tab w:val="decimal" w:pos="387"/>
              </w:tabs>
              <w:spacing w:line="240" w:lineRule="auto"/>
              <w:ind w:right="-104"/>
              <w:jc w:val="center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</w:tr>
      <w:tr w:rsidR="00D80E95" w:rsidRPr="002878B9" w14:paraId="62B2EE2D" w14:textId="77777777" w:rsidTr="00D80E95">
        <w:trPr>
          <w:trHeight w:val="20"/>
        </w:trPr>
        <w:tc>
          <w:tcPr>
            <w:tcW w:w="4050" w:type="dxa"/>
            <w:vAlign w:val="bottom"/>
          </w:tcPr>
          <w:p w14:paraId="2C4EE33D" w14:textId="77777777" w:rsidR="00D80E95" w:rsidRPr="00557769" w:rsidRDefault="00D80E95" w:rsidP="00666E25">
            <w:pPr>
              <w:spacing w:line="160" w:lineRule="atLeast"/>
              <w:ind w:left="158" w:hanging="1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5776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1873A7A0" w14:textId="77777777" w:rsidR="00D80E95" w:rsidRPr="00EB664E" w:rsidRDefault="00D80E95" w:rsidP="00666E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97CC3C1" w14:textId="77777777" w:rsidR="00D80E95" w:rsidRPr="00EB664E" w:rsidRDefault="00D80E95" w:rsidP="00666E25">
            <w:pPr>
              <w:tabs>
                <w:tab w:val="decimal" w:pos="423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6E89EB" w14:textId="77777777" w:rsidR="00D80E95" w:rsidRPr="00EB664E" w:rsidRDefault="00D80E95" w:rsidP="00666E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5ADEF29" w14:textId="77777777" w:rsidR="00D80E95" w:rsidRPr="00EB664E" w:rsidRDefault="00D80E95" w:rsidP="00666E25">
            <w:pPr>
              <w:tabs>
                <w:tab w:val="decimal" w:pos="393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BCDC39" w14:textId="77777777" w:rsidR="00D80E95" w:rsidRPr="00EB664E" w:rsidRDefault="00D80E95" w:rsidP="00666E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45958DD" w14:textId="77777777" w:rsidR="00D80E95" w:rsidRPr="00EB664E" w:rsidRDefault="00D80E95" w:rsidP="00666E25">
            <w:pPr>
              <w:tabs>
                <w:tab w:val="decimal" w:pos="387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0E95" w:rsidRPr="002878B9" w14:paraId="064BF196" w14:textId="77777777" w:rsidTr="00D80E95">
        <w:trPr>
          <w:trHeight w:val="20"/>
        </w:trPr>
        <w:tc>
          <w:tcPr>
            <w:tcW w:w="4050" w:type="dxa"/>
          </w:tcPr>
          <w:p w14:paraId="056810AA" w14:textId="77777777" w:rsidR="00D80E95" w:rsidRPr="00EB664E" w:rsidRDefault="00D80E95" w:rsidP="00666E25">
            <w:pPr>
              <w:spacing w:line="160" w:lineRule="atLeast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16EC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Pr="00EB16E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B16EC">
              <w:rPr>
                <w:rFonts w:ascii="Angsana New" w:hAnsi="Angsana New"/>
                <w:sz w:val="28"/>
                <w:szCs w:val="28"/>
              </w:rPr>
              <w:t>3</w:t>
            </w:r>
            <w:r w:rsidRPr="00EB16EC">
              <w:rPr>
                <w:rFonts w:ascii="Angsana New" w:hAnsi="Angsana New" w:hint="cs"/>
                <w:b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23E4C6F5" w14:textId="77777777" w:rsidR="00D80E95" w:rsidRPr="00EB664E" w:rsidRDefault="00D80E95" w:rsidP="00666E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20B8F710" w14:textId="77777777" w:rsidR="00D80E95" w:rsidRPr="00EB664E" w:rsidRDefault="00D80E95" w:rsidP="00666E25">
            <w:pPr>
              <w:tabs>
                <w:tab w:val="decimal" w:pos="423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EAF75A" w14:textId="77777777" w:rsidR="00D80E95" w:rsidRPr="00EB664E" w:rsidRDefault="00D80E95" w:rsidP="00666E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3B203008" w14:textId="77777777" w:rsidR="00D80E95" w:rsidRPr="00EB664E" w:rsidRDefault="00D80E95" w:rsidP="00666E25">
            <w:pPr>
              <w:tabs>
                <w:tab w:val="decimal" w:pos="393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CDF71F4" w14:textId="77777777" w:rsidR="00D80E95" w:rsidRPr="00EB664E" w:rsidRDefault="00D80E95" w:rsidP="00666E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3238FAF" w14:textId="77777777" w:rsidR="00D80E95" w:rsidRPr="00EB664E" w:rsidRDefault="00D80E95" w:rsidP="00666E25">
            <w:pPr>
              <w:tabs>
                <w:tab w:val="decimal" w:pos="387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0E95" w:rsidRPr="002878B9" w14:paraId="4CD9D336" w14:textId="77777777" w:rsidTr="00D80E95">
        <w:trPr>
          <w:trHeight w:val="20"/>
        </w:trPr>
        <w:tc>
          <w:tcPr>
            <w:tcW w:w="4050" w:type="dxa"/>
          </w:tcPr>
          <w:p w14:paraId="742E62C8" w14:textId="77777777" w:rsidR="00D80E95" w:rsidRPr="00EB664E" w:rsidRDefault="00D80E95" w:rsidP="00666E25">
            <w:pPr>
              <w:spacing w:line="160" w:lineRule="atLeast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77619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6D39CC4B" w14:textId="77777777" w:rsidR="00D80E95" w:rsidRPr="00EB664E" w:rsidRDefault="00D80E95" w:rsidP="00666E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2B202352" w14:textId="0A99F8B3" w:rsidR="00D80E95" w:rsidRPr="00EB664E" w:rsidRDefault="00D80E95" w:rsidP="00666E25">
            <w:pPr>
              <w:tabs>
                <w:tab w:val="decimal" w:pos="423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30.42</w:t>
            </w:r>
          </w:p>
        </w:tc>
        <w:tc>
          <w:tcPr>
            <w:tcW w:w="270" w:type="dxa"/>
          </w:tcPr>
          <w:p w14:paraId="0AF7C893" w14:textId="77777777" w:rsidR="00D80E95" w:rsidRPr="00EB664E" w:rsidRDefault="00D80E95" w:rsidP="00666E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5ED66353" w14:textId="1CEE71FC" w:rsidR="00D80E95" w:rsidRPr="00EB664E" w:rsidRDefault="00D80E95" w:rsidP="00EC5FAD">
            <w:pPr>
              <w:tabs>
                <w:tab w:val="decimal" w:pos="420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1.65</w:t>
            </w:r>
          </w:p>
        </w:tc>
        <w:tc>
          <w:tcPr>
            <w:tcW w:w="270" w:type="dxa"/>
          </w:tcPr>
          <w:p w14:paraId="61AD62A2" w14:textId="77777777" w:rsidR="00D80E95" w:rsidRPr="00EB664E" w:rsidRDefault="00D80E95" w:rsidP="00666E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3ADC7E1" w14:textId="5AA45A83" w:rsidR="00D80E95" w:rsidRPr="00EB664E" w:rsidRDefault="00D80E95" w:rsidP="00E54876">
            <w:pPr>
              <w:tabs>
                <w:tab w:val="decimal" w:pos="642"/>
              </w:tabs>
              <w:spacing w:line="160" w:lineRule="atLeast"/>
              <w:ind w:left="158" w:right="-104" w:hanging="15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32.07</w:t>
            </w:r>
          </w:p>
        </w:tc>
      </w:tr>
      <w:tr w:rsidR="00D80E95" w:rsidRPr="002878B9" w14:paraId="681FDD1B" w14:textId="77777777" w:rsidTr="00D80E95">
        <w:trPr>
          <w:trHeight w:val="20"/>
        </w:trPr>
        <w:tc>
          <w:tcPr>
            <w:tcW w:w="4050" w:type="dxa"/>
          </w:tcPr>
          <w:p w14:paraId="2385033D" w14:textId="1E65B19B" w:rsidR="00D80E95" w:rsidRPr="00776195" w:rsidRDefault="00D80E95" w:rsidP="00666E25">
            <w:pPr>
              <w:spacing w:line="160" w:lineRule="atLeast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</w:tcPr>
          <w:p w14:paraId="08F73797" w14:textId="77777777" w:rsidR="00D80E95" w:rsidRPr="00EB664E" w:rsidRDefault="00D80E95" w:rsidP="00666E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C83BCE5" w14:textId="1F4B16B9" w:rsidR="00D80E95" w:rsidRDefault="00D80E95" w:rsidP="00666E25">
            <w:pPr>
              <w:tabs>
                <w:tab w:val="decimal" w:pos="423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(1.34)</w:t>
            </w:r>
          </w:p>
        </w:tc>
        <w:tc>
          <w:tcPr>
            <w:tcW w:w="270" w:type="dxa"/>
          </w:tcPr>
          <w:p w14:paraId="74F27BAC" w14:textId="77777777" w:rsidR="00D80E95" w:rsidRPr="00EB664E" w:rsidRDefault="00D80E95" w:rsidP="00666E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57F7790" w14:textId="21452E14" w:rsidR="00D80E95" w:rsidRDefault="00D80E95" w:rsidP="00EC5FAD">
            <w:pPr>
              <w:tabs>
                <w:tab w:val="decimal" w:pos="456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(0.29)</w:t>
            </w:r>
          </w:p>
        </w:tc>
        <w:tc>
          <w:tcPr>
            <w:tcW w:w="270" w:type="dxa"/>
          </w:tcPr>
          <w:p w14:paraId="561A8F60" w14:textId="77777777" w:rsidR="00D80E95" w:rsidRPr="00EB664E" w:rsidRDefault="00D80E95" w:rsidP="00666E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3FB3B54" w14:textId="0E24D4CD" w:rsidR="00D80E95" w:rsidRDefault="00D80E95" w:rsidP="00E54876">
            <w:pPr>
              <w:tabs>
                <w:tab w:val="decimal" w:pos="642"/>
              </w:tabs>
              <w:spacing w:line="160" w:lineRule="atLeast"/>
              <w:ind w:left="-78" w:right="10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(1.63)</w:t>
            </w:r>
          </w:p>
        </w:tc>
      </w:tr>
      <w:tr w:rsidR="00D80E95" w:rsidRPr="002878B9" w14:paraId="4E2CC9C5" w14:textId="77777777" w:rsidTr="00D80E95">
        <w:trPr>
          <w:trHeight w:val="20"/>
        </w:trPr>
        <w:tc>
          <w:tcPr>
            <w:tcW w:w="4050" w:type="dxa"/>
          </w:tcPr>
          <w:p w14:paraId="5B889B9A" w14:textId="31B4336A" w:rsidR="00D80E95" w:rsidRPr="00EB664E" w:rsidRDefault="00AD0D36" w:rsidP="00666E25">
            <w:pPr>
              <w:spacing w:line="160" w:lineRule="atLeast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="00D80E95" w:rsidRPr="00EB16EC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="00D80E9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C7B0125" w14:textId="77777777" w:rsidR="00D80E95" w:rsidRPr="00EB664E" w:rsidRDefault="00D80E95" w:rsidP="00666E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B32EB8" w14:textId="18F8D521" w:rsidR="00D80E95" w:rsidRPr="00EB664E" w:rsidRDefault="00D80E95" w:rsidP="00666E25">
            <w:pPr>
              <w:tabs>
                <w:tab w:val="decimal" w:pos="423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13FF65" w14:textId="77777777" w:rsidR="00D80E95" w:rsidRPr="00EB664E" w:rsidRDefault="00D80E95" w:rsidP="00666E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398229" w14:textId="6528979C" w:rsidR="00D80E95" w:rsidRPr="00EB664E" w:rsidRDefault="00D80E95" w:rsidP="00EC5FAD">
            <w:pPr>
              <w:tabs>
                <w:tab w:val="decimal" w:pos="456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(0.03)</w:t>
            </w:r>
          </w:p>
        </w:tc>
        <w:tc>
          <w:tcPr>
            <w:tcW w:w="270" w:type="dxa"/>
          </w:tcPr>
          <w:p w14:paraId="4B4328C6" w14:textId="77777777" w:rsidR="00D80E95" w:rsidRPr="00EB664E" w:rsidRDefault="00D80E95" w:rsidP="00666E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801183" w14:textId="659968D3" w:rsidR="00D80E95" w:rsidRPr="00EB664E" w:rsidRDefault="00D80E95" w:rsidP="00666E25">
            <w:pPr>
              <w:tabs>
                <w:tab w:val="decimal" w:pos="387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(0.03)</w:t>
            </w:r>
          </w:p>
        </w:tc>
      </w:tr>
      <w:tr w:rsidR="00D80E95" w:rsidRPr="002878B9" w14:paraId="186681C4" w14:textId="77777777" w:rsidTr="00D80E95">
        <w:trPr>
          <w:trHeight w:val="20"/>
        </w:trPr>
        <w:tc>
          <w:tcPr>
            <w:tcW w:w="4050" w:type="dxa"/>
            <w:vAlign w:val="bottom"/>
          </w:tcPr>
          <w:p w14:paraId="27457C16" w14:textId="7DA219FF" w:rsidR="00D80E95" w:rsidRPr="00EB664E" w:rsidRDefault="00D80E95" w:rsidP="00666E25">
            <w:pPr>
              <w:spacing w:line="160" w:lineRule="atLeast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</w:t>
            </w:r>
            <w:r w:rsidRPr="00EB16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น 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76F3DFFA" w14:textId="77777777" w:rsidR="00D80E95" w:rsidRPr="00EB664E" w:rsidRDefault="00D80E95" w:rsidP="00666E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AEAF835" w14:textId="24ECF4F5" w:rsidR="00D80E95" w:rsidRPr="00776195" w:rsidRDefault="00D80E95" w:rsidP="00666E25">
            <w:pPr>
              <w:tabs>
                <w:tab w:val="decimal" w:pos="423"/>
              </w:tabs>
              <w:spacing w:line="240" w:lineRule="auto"/>
              <w:ind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29.08</w:t>
            </w:r>
          </w:p>
        </w:tc>
        <w:tc>
          <w:tcPr>
            <w:tcW w:w="270" w:type="dxa"/>
          </w:tcPr>
          <w:p w14:paraId="3340DFB9" w14:textId="77777777" w:rsidR="00D80E95" w:rsidRPr="00776195" w:rsidRDefault="00D80E95" w:rsidP="00666E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AD38735" w14:textId="6126A9CF" w:rsidR="00D80E95" w:rsidRPr="00776195" w:rsidRDefault="00D80E95" w:rsidP="00666E25">
            <w:pPr>
              <w:tabs>
                <w:tab w:val="decimal" w:pos="393"/>
              </w:tabs>
              <w:spacing w:line="240" w:lineRule="auto"/>
              <w:ind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1.33</w:t>
            </w:r>
          </w:p>
        </w:tc>
        <w:tc>
          <w:tcPr>
            <w:tcW w:w="270" w:type="dxa"/>
          </w:tcPr>
          <w:p w14:paraId="7FF6F5A2" w14:textId="77777777" w:rsidR="00D80E95" w:rsidRPr="00776195" w:rsidRDefault="00D80E95" w:rsidP="00666E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03A51F2" w14:textId="55A49C0F" w:rsidR="00D80E95" w:rsidRPr="00776195" w:rsidRDefault="00D80E95" w:rsidP="00666E25">
            <w:pPr>
              <w:tabs>
                <w:tab w:val="decimal" w:pos="387"/>
              </w:tabs>
              <w:spacing w:line="240" w:lineRule="auto"/>
              <w:ind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30.41</w:t>
            </w:r>
          </w:p>
        </w:tc>
      </w:tr>
      <w:tr w:rsidR="00D80E95" w:rsidRPr="002878B9" w14:paraId="2271DC96" w14:textId="77777777" w:rsidTr="00D80E95">
        <w:trPr>
          <w:trHeight w:val="20"/>
        </w:trPr>
        <w:tc>
          <w:tcPr>
            <w:tcW w:w="4050" w:type="dxa"/>
          </w:tcPr>
          <w:p w14:paraId="2F8CEF4E" w14:textId="3CC7A441" w:rsidR="00D80E95" w:rsidRPr="00EB16EC" w:rsidRDefault="00D80E95" w:rsidP="00666E25">
            <w:pPr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9E2210A" w14:textId="77777777" w:rsidR="00D80E95" w:rsidRPr="00EB664E" w:rsidRDefault="00D80E95" w:rsidP="00666E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26EC8E9" w14:textId="77777777" w:rsidR="00D80E95" w:rsidRDefault="00D80E95" w:rsidP="00666E25">
            <w:pPr>
              <w:tabs>
                <w:tab w:val="decimal" w:pos="423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1E5290" w14:textId="77777777" w:rsidR="00D80E95" w:rsidRPr="00776195" w:rsidRDefault="00D80E95" w:rsidP="00666E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9522679" w14:textId="77777777" w:rsidR="00D80E95" w:rsidRPr="00776195" w:rsidRDefault="00D80E95" w:rsidP="00666E25">
            <w:pPr>
              <w:tabs>
                <w:tab w:val="decimal" w:pos="393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F9AA05B" w14:textId="77777777" w:rsidR="00D80E95" w:rsidRPr="00776195" w:rsidRDefault="00D80E95" w:rsidP="00666E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A06D04C" w14:textId="77777777" w:rsidR="00D80E95" w:rsidRPr="00776195" w:rsidRDefault="00D80E95" w:rsidP="00666E25">
            <w:pPr>
              <w:tabs>
                <w:tab w:val="decimal" w:pos="387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80E95" w:rsidRPr="002878B9" w14:paraId="268C224B" w14:textId="77777777" w:rsidTr="00D80E95">
        <w:trPr>
          <w:trHeight w:val="20"/>
        </w:trPr>
        <w:tc>
          <w:tcPr>
            <w:tcW w:w="4050" w:type="dxa"/>
          </w:tcPr>
          <w:p w14:paraId="05282C54" w14:textId="44CB4E2A" w:rsidR="00D80E95" w:rsidRPr="00237A77" w:rsidRDefault="00D80E95" w:rsidP="00CC14AB">
            <w:pPr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3EE85FCE" w14:textId="77777777" w:rsidR="00D80E95" w:rsidRPr="00EB664E" w:rsidRDefault="00D80E95" w:rsidP="00CC14A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B782750" w14:textId="61DB3304" w:rsidR="00D80E95" w:rsidRDefault="00D80E95" w:rsidP="00CC14AB">
            <w:pPr>
              <w:tabs>
                <w:tab w:val="decimal" w:pos="423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88FB9B" w14:textId="77777777" w:rsidR="00D80E95" w:rsidRPr="00776195" w:rsidRDefault="00D80E95" w:rsidP="00CC14A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31295774" w14:textId="45F84E28" w:rsidR="00D80E95" w:rsidRPr="00776195" w:rsidRDefault="00D80E95" w:rsidP="00CC14AB">
            <w:pPr>
              <w:tabs>
                <w:tab w:val="decimal" w:pos="393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A0CD76F" w14:textId="77777777" w:rsidR="00D80E95" w:rsidRPr="00776195" w:rsidRDefault="00D80E95" w:rsidP="00CC14A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9B16C14" w14:textId="51F52E26" w:rsidR="00D80E95" w:rsidRPr="00776195" w:rsidRDefault="00D80E95" w:rsidP="00CC14AB">
            <w:pPr>
              <w:tabs>
                <w:tab w:val="decimal" w:pos="387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80E95" w:rsidRPr="002878B9" w14:paraId="16EA31E0" w14:textId="77777777" w:rsidTr="00D80E95">
        <w:trPr>
          <w:trHeight w:val="20"/>
        </w:trPr>
        <w:tc>
          <w:tcPr>
            <w:tcW w:w="4050" w:type="dxa"/>
          </w:tcPr>
          <w:p w14:paraId="690C67CB" w14:textId="468275C7" w:rsidR="00D80E95" w:rsidRPr="00EB16EC" w:rsidRDefault="00D80E95" w:rsidP="00CC14AB">
            <w:pPr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7A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237A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กันยายน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  <w:r w:rsidRPr="00237A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</w:tcPr>
          <w:p w14:paraId="63654AB4" w14:textId="77777777" w:rsidR="00D80E95" w:rsidRPr="00EB664E" w:rsidRDefault="00D80E95" w:rsidP="00CC14A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CD429E7" w14:textId="15ED28F0" w:rsidR="00D80E95" w:rsidRDefault="00D80E95" w:rsidP="00CC14AB">
            <w:pPr>
              <w:tabs>
                <w:tab w:val="decimal" w:pos="423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5865FA" w14:textId="77777777" w:rsidR="00D80E95" w:rsidRPr="00776195" w:rsidRDefault="00D80E95" w:rsidP="00CC14A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344CE064" w14:textId="46484A44" w:rsidR="00D80E95" w:rsidRPr="00776195" w:rsidRDefault="00D80E95" w:rsidP="00CC14AB">
            <w:pPr>
              <w:tabs>
                <w:tab w:val="decimal" w:pos="393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493B7E" w14:textId="77777777" w:rsidR="00D80E95" w:rsidRPr="00776195" w:rsidRDefault="00D80E95" w:rsidP="00CC14A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87BF81D" w14:textId="5E55ECB1" w:rsidR="00D80E95" w:rsidRPr="00776195" w:rsidRDefault="00D80E95" w:rsidP="00CC14AB">
            <w:pPr>
              <w:tabs>
                <w:tab w:val="decimal" w:pos="387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D80E95" w:rsidRPr="002878B9" w14:paraId="5DBE3B34" w14:textId="77777777" w:rsidTr="00D80E95">
        <w:trPr>
          <w:trHeight w:val="20"/>
        </w:trPr>
        <w:tc>
          <w:tcPr>
            <w:tcW w:w="4050" w:type="dxa"/>
          </w:tcPr>
          <w:p w14:paraId="318820D6" w14:textId="216621E9" w:rsidR="00D80E95" w:rsidRPr="00EB16EC" w:rsidRDefault="00D80E95" w:rsidP="00CC14AB">
            <w:pPr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E6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Pr="00EB16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ยน 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69813D2B" w14:textId="77777777" w:rsidR="00D80E95" w:rsidRPr="00EB664E" w:rsidRDefault="00D80E95" w:rsidP="00CC14A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581D97A" w14:textId="662FB8CA" w:rsidR="00D80E95" w:rsidRDefault="00D80E95" w:rsidP="00CC14AB">
            <w:pPr>
              <w:tabs>
                <w:tab w:val="decimal" w:pos="423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40.94</w:t>
            </w:r>
          </w:p>
        </w:tc>
        <w:tc>
          <w:tcPr>
            <w:tcW w:w="270" w:type="dxa"/>
          </w:tcPr>
          <w:p w14:paraId="3180D91D" w14:textId="77777777" w:rsidR="00D80E95" w:rsidRPr="00776195" w:rsidRDefault="00D80E95" w:rsidP="00CC14A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3716056D" w14:textId="4FD112B8" w:rsidR="00D80E95" w:rsidRPr="00776195" w:rsidRDefault="00D80E95" w:rsidP="00CC14AB">
            <w:pPr>
              <w:tabs>
                <w:tab w:val="decimal" w:pos="393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4.79</w:t>
            </w:r>
          </w:p>
        </w:tc>
        <w:tc>
          <w:tcPr>
            <w:tcW w:w="270" w:type="dxa"/>
          </w:tcPr>
          <w:p w14:paraId="62DB02E8" w14:textId="77777777" w:rsidR="00D80E95" w:rsidRPr="00776195" w:rsidRDefault="00D80E95" w:rsidP="00CC14A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70B7618" w14:textId="22C807EB" w:rsidR="00D80E95" w:rsidRPr="00776195" w:rsidRDefault="00D80E95" w:rsidP="00CC14AB">
            <w:pPr>
              <w:tabs>
                <w:tab w:val="decimal" w:pos="387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45.73</w:t>
            </w:r>
          </w:p>
        </w:tc>
      </w:tr>
    </w:tbl>
    <w:p w14:paraId="2D4789C2" w14:textId="37797BA7" w:rsidR="00875875" w:rsidRDefault="00875875" w:rsidP="008D60B0">
      <w:pPr>
        <w:tabs>
          <w:tab w:val="left" w:pos="13050"/>
        </w:tabs>
        <w:spacing w:line="240" w:lineRule="auto"/>
        <w:ind w:right="-405"/>
        <w:jc w:val="both"/>
        <w:rPr>
          <w:rFonts w:ascii="Angsana New" w:hAnsi="Angsana New"/>
          <w:sz w:val="28"/>
          <w:szCs w:val="28"/>
        </w:rPr>
      </w:pPr>
    </w:p>
    <w:p w14:paraId="4A898E3C" w14:textId="77777777" w:rsidR="00875875" w:rsidRDefault="00875875">
      <w:pPr>
        <w:spacing w:line="240" w:lineRule="auto"/>
        <w:jc w:val="lef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260"/>
        <w:gridCol w:w="180"/>
        <w:gridCol w:w="1260"/>
        <w:gridCol w:w="180"/>
        <w:gridCol w:w="1170"/>
      </w:tblGrid>
      <w:tr w:rsidR="004D6873" w:rsidRPr="00EB16EC" w14:paraId="73C7732E" w14:textId="77777777" w:rsidTr="004D6873">
        <w:trPr>
          <w:trHeight w:val="20"/>
          <w:tblHeader/>
        </w:trPr>
        <w:tc>
          <w:tcPr>
            <w:tcW w:w="4140" w:type="dxa"/>
            <w:shd w:val="clear" w:color="auto" w:fill="auto"/>
            <w:vAlign w:val="bottom"/>
          </w:tcPr>
          <w:p w14:paraId="2B4E99C1" w14:textId="77777777" w:rsidR="004D6873" w:rsidRPr="005E07C7" w:rsidRDefault="004D6873" w:rsidP="00C9573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983C89E" w14:textId="77777777" w:rsidR="004D6873" w:rsidRPr="00EB16EC" w:rsidRDefault="004D6873" w:rsidP="00C9573B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4050" w:type="dxa"/>
            <w:gridSpan w:val="5"/>
          </w:tcPr>
          <w:p w14:paraId="2DAD7DFF" w14:textId="515A0830" w:rsidR="004D6873" w:rsidRPr="00EB16EC" w:rsidRDefault="004D6873" w:rsidP="00C9573B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6873" w:rsidRPr="00EB16EC" w14:paraId="5C1382F4" w14:textId="77777777" w:rsidTr="004D6873">
        <w:trPr>
          <w:trHeight w:val="20"/>
          <w:tblHeader/>
        </w:trPr>
        <w:tc>
          <w:tcPr>
            <w:tcW w:w="4140" w:type="dxa"/>
            <w:shd w:val="clear" w:color="auto" w:fill="auto"/>
            <w:vAlign w:val="bottom"/>
          </w:tcPr>
          <w:p w14:paraId="459A99DB" w14:textId="77777777" w:rsidR="004D6873" w:rsidRPr="00EB16EC" w:rsidRDefault="004D6873" w:rsidP="00C9573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328359B1" w14:textId="6A431306" w:rsidR="004D6873" w:rsidRPr="00875875" w:rsidRDefault="004D6873" w:rsidP="00C9573B">
            <w:pPr>
              <w:pStyle w:val="Pa4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  <w:r w:rsidRPr="0087587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GB"/>
              </w:rPr>
              <w:t>หมายเหตุ</w:t>
            </w:r>
          </w:p>
        </w:tc>
        <w:tc>
          <w:tcPr>
            <w:tcW w:w="1260" w:type="dxa"/>
          </w:tcPr>
          <w:p w14:paraId="5A33AF37" w14:textId="77777777" w:rsidR="004D6873" w:rsidRPr="00EB16EC" w:rsidRDefault="004D6873" w:rsidP="00C9573B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0BD5A6ED" w14:textId="77777777" w:rsidR="004D6873" w:rsidRPr="00EB16EC" w:rsidRDefault="004D6873" w:rsidP="00C9573B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1E7192B0" w14:textId="77777777" w:rsidR="004D6873" w:rsidRPr="00EB16EC" w:rsidRDefault="004D6873" w:rsidP="00C9573B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อื่น ๆ</w:t>
            </w:r>
          </w:p>
        </w:tc>
        <w:tc>
          <w:tcPr>
            <w:tcW w:w="180" w:type="dxa"/>
          </w:tcPr>
          <w:p w14:paraId="06153372" w14:textId="77777777" w:rsidR="004D6873" w:rsidRPr="00EB16EC" w:rsidRDefault="004D6873" w:rsidP="00C9573B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6635728" w14:textId="77777777" w:rsidR="004D6873" w:rsidRPr="00EB16EC" w:rsidRDefault="004D6873" w:rsidP="00C9573B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4D6873" w:rsidRPr="00EB16EC" w14:paraId="6BB23FB3" w14:textId="77777777" w:rsidTr="004D6873">
        <w:trPr>
          <w:trHeight w:val="20"/>
          <w:tblHeader/>
        </w:trPr>
        <w:tc>
          <w:tcPr>
            <w:tcW w:w="4140" w:type="dxa"/>
            <w:shd w:val="clear" w:color="auto" w:fill="auto"/>
            <w:vAlign w:val="bottom"/>
          </w:tcPr>
          <w:p w14:paraId="7393BA5B" w14:textId="0B23A1A6" w:rsidR="004D6873" w:rsidRPr="00EB16EC" w:rsidRDefault="004D6873" w:rsidP="00C9573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7C4548AB" w14:textId="77777777" w:rsidR="004D6873" w:rsidRPr="00EB16EC" w:rsidRDefault="004D6873" w:rsidP="00C9573B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4050" w:type="dxa"/>
            <w:gridSpan w:val="5"/>
          </w:tcPr>
          <w:p w14:paraId="23ED8FCC" w14:textId="77777777" w:rsidR="004D6873" w:rsidRPr="00EB16EC" w:rsidRDefault="004D6873" w:rsidP="00C9573B">
            <w:pPr>
              <w:pStyle w:val="Pa4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EB16E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4D6873" w:rsidRPr="00EB16EC" w14:paraId="3B14F09F" w14:textId="77777777" w:rsidTr="004D6873">
        <w:trPr>
          <w:trHeight w:val="20"/>
        </w:trPr>
        <w:tc>
          <w:tcPr>
            <w:tcW w:w="4140" w:type="dxa"/>
          </w:tcPr>
          <w:p w14:paraId="5538C154" w14:textId="70FD08E9" w:rsidR="004D6873" w:rsidRPr="00EB16EC" w:rsidRDefault="004D6873" w:rsidP="00C9573B">
            <w:pPr>
              <w:spacing w:line="160" w:lineRule="atLeast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09E7C384" w14:textId="77777777" w:rsidR="004D6873" w:rsidRPr="00EB16EC" w:rsidRDefault="004D6873" w:rsidP="00C9573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00B645" w14:textId="77777777" w:rsidR="004D6873" w:rsidRDefault="004D6873" w:rsidP="001E2256">
            <w:pPr>
              <w:tabs>
                <w:tab w:val="decimal" w:pos="423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85D3307" w14:textId="77777777" w:rsidR="004D6873" w:rsidRPr="00EB16EC" w:rsidRDefault="004D6873" w:rsidP="001E225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7B9C10" w14:textId="77777777" w:rsidR="004D6873" w:rsidRDefault="004D6873" w:rsidP="001E2256">
            <w:pPr>
              <w:tabs>
                <w:tab w:val="decimal" w:pos="393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31EE9DA" w14:textId="77777777" w:rsidR="004D6873" w:rsidRPr="00EB16EC" w:rsidRDefault="004D6873" w:rsidP="001E225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FE3A72" w14:textId="77777777" w:rsidR="004D6873" w:rsidRDefault="004D6873" w:rsidP="001E2256">
            <w:pPr>
              <w:tabs>
                <w:tab w:val="decimal" w:pos="387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2B76" w:rsidRPr="00EB16EC" w14:paraId="2BEDCFBE" w14:textId="77777777" w:rsidTr="00856DA9">
        <w:trPr>
          <w:trHeight w:val="20"/>
        </w:trPr>
        <w:tc>
          <w:tcPr>
            <w:tcW w:w="4140" w:type="dxa"/>
          </w:tcPr>
          <w:p w14:paraId="3042B7E1" w14:textId="1F2B16AF" w:rsidR="00952B76" w:rsidRPr="00EB16EC" w:rsidRDefault="00952B76" w:rsidP="00952B76">
            <w:pPr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B16E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B16EC">
              <w:rPr>
                <w:rFonts w:ascii="Angsana New" w:hAnsi="Angsana New"/>
                <w:sz w:val="28"/>
                <w:szCs w:val="28"/>
              </w:rPr>
              <w:t>3</w:t>
            </w:r>
            <w:r w:rsidRPr="00EB16EC">
              <w:rPr>
                <w:rFonts w:ascii="Angsana New" w:hAnsi="Angsana New" w:hint="cs"/>
                <w:b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Cs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ตามที่รายงานในงวดก่อน</w:t>
            </w:r>
          </w:p>
        </w:tc>
        <w:tc>
          <w:tcPr>
            <w:tcW w:w="1170" w:type="dxa"/>
          </w:tcPr>
          <w:p w14:paraId="11D429AB" w14:textId="352361A1" w:rsidR="00952B76" w:rsidRPr="00EB16EC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01BA42F" w14:textId="540D205C" w:rsidR="00952B76" w:rsidRPr="00EB16EC" w:rsidRDefault="00952B76" w:rsidP="00952B76">
            <w:pPr>
              <w:tabs>
                <w:tab w:val="decimal" w:pos="423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F7694F0" w14:textId="77777777" w:rsidR="00952B76" w:rsidRPr="00EB16EC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3C8A50" w14:textId="3D2C124D" w:rsidR="00952B76" w:rsidRPr="00EB16EC" w:rsidRDefault="00952B76" w:rsidP="00952B76">
            <w:pPr>
              <w:tabs>
                <w:tab w:val="decimal" w:pos="393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492F1B5" w14:textId="77777777" w:rsidR="00952B76" w:rsidRPr="00EB16EC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4F9401" w14:textId="11AF40F4" w:rsidR="00952B76" w:rsidRPr="00EB16EC" w:rsidRDefault="00952B76" w:rsidP="00952B76">
            <w:pPr>
              <w:tabs>
                <w:tab w:val="decimal" w:pos="387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52B76" w:rsidRPr="00EB16EC" w14:paraId="5A302625" w14:textId="77777777" w:rsidTr="00856DA9">
        <w:trPr>
          <w:trHeight w:val="20"/>
        </w:trPr>
        <w:tc>
          <w:tcPr>
            <w:tcW w:w="4140" w:type="dxa"/>
          </w:tcPr>
          <w:p w14:paraId="33FE0ECA" w14:textId="77777777" w:rsidR="00952B76" w:rsidRPr="009A60AA" w:rsidRDefault="00952B76" w:rsidP="00952B76">
            <w:pPr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A60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การรับรู้สินทรัพย์สิทธิการใช้จากการ  </w:t>
            </w:r>
          </w:p>
          <w:p w14:paraId="468FAF3C" w14:textId="771AA5EB" w:rsidR="00952B76" w:rsidRPr="009A60AA" w:rsidRDefault="00952B76" w:rsidP="00952B7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A60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</w:t>
            </w:r>
            <w:r w:rsidRPr="009A60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ถือปฏิบัติตาม </w:t>
            </w:r>
            <w:r w:rsidRPr="009A60AA">
              <w:rPr>
                <w:rFonts w:asciiTheme="majorBidi" w:hAnsiTheme="majorBidi" w:cstheme="majorBidi"/>
                <w:sz w:val="28"/>
                <w:szCs w:val="28"/>
              </w:rPr>
              <w:t xml:space="preserve">TFRS 16 </w:t>
            </w:r>
            <w:r w:rsidRPr="009A60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1170" w:type="dxa"/>
            <w:vAlign w:val="bottom"/>
          </w:tcPr>
          <w:p w14:paraId="3BCB2358" w14:textId="3C89AB58" w:rsidR="00952B76" w:rsidRPr="00875875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875875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Pr="0087587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(ข</w:t>
            </w:r>
            <w:r w:rsidR="001178B6"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  <w:t>.2</w:t>
            </w:r>
            <w:r w:rsidRPr="0087587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2C5883" w14:textId="77777777" w:rsidR="00952B76" w:rsidRDefault="00952B76" w:rsidP="00952B76">
            <w:pPr>
              <w:tabs>
                <w:tab w:val="decimal" w:pos="423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977B4EE" w14:textId="41FD016C" w:rsidR="00952B76" w:rsidRDefault="00952B76" w:rsidP="00952B76">
            <w:pPr>
              <w:tabs>
                <w:tab w:val="decimal" w:pos="423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35.94</w:t>
            </w:r>
          </w:p>
        </w:tc>
        <w:tc>
          <w:tcPr>
            <w:tcW w:w="180" w:type="dxa"/>
          </w:tcPr>
          <w:p w14:paraId="6064F6D6" w14:textId="77777777" w:rsidR="00952B76" w:rsidRPr="00EB16EC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8B4D9D" w14:textId="77777777" w:rsidR="00952B76" w:rsidRDefault="00952B76" w:rsidP="00952B76">
            <w:pPr>
              <w:tabs>
                <w:tab w:val="decimal" w:pos="420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C5E4A8F" w14:textId="270BCB84" w:rsidR="00952B76" w:rsidRDefault="00952B76" w:rsidP="00952B76">
            <w:pPr>
              <w:tabs>
                <w:tab w:val="decimal" w:pos="420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1.63</w:t>
            </w:r>
          </w:p>
        </w:tc>
        <w:tc>
          <w:tcPr>
            <w:tcW w:w="180" w:type="dxa"/>
          </w:tcPr>
          <w:p w14:paraId="685F091E" w14:textId="77777777" w:rsidR="00952B76" w:rsidRPr="00EB16EC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C48740" w14:textId="77777777" w:rsidR="00952B76" w:rsidRDefault="00952B76" w:rsidP="00952B76">
            <w:pPr>
              <w:tabs>
                <w:tab w:val="decimal" w:pos="387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0EDB471" w14:textId="015740A3" w:rsidR="00952B76" w:rsidRDefault="00952B76" w:rsidP="00952B76">
            <w:pPr>
              <w:tabs>
                <w:tab w:val="decimal" w:pos="387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37.57</w:t>
            </w:r>
          </w:p>
        </w:tc>
      </w:tr>
      <w:tr w:rsidR="00952B76" w:rsidRPr="00EB16EC" w14:paraId="7054D5CC" w14:textId="77777777" w:rsidTr="00856DA9">
        <w:trPr>
          <w:trHeight w:val="20"/>
        </w:trPr>
        <w:tc>
          <w:tcPr>
            <w:tcW w:w="4140" w:type="dxa"/>
          </w:tcPr>
          <w:p w14:paraId="04344425" w14:textId="3373B10A" w:rsidR="00952B76" w:rsidRPr="009A60AA" w:rsidRDefault="00952B76" w:rsidP="00952B7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A60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9A60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 </w:t>
            </w:r>
            <w:r w:rsidRPr="009A60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Pr="009A60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2563 - </w:t>
            </w:r>
            <w:r w:rsidRPr="009A60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170" w:type="dxa"/>
          </w:tcPr>
          <w:p w14:paraId="434809CE" w14:textId="77777777" w:rsidR="00952B76" w:rsidRPr="00EB16EC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FF16E81" w14:textId="49D390C1" w:rsidR="00952B76" w:rsidRPr="001E2256" w:rsidRDefault="00952B76" w:rsidP="00952B76">
            <w:pPr>
              <w:tabs>
                <w:tab w:val="decimal" w:pos="423"/>
              </w:tabs>
              <w:spacing w:line="240" w:lineRule="auto"/>
              <w:ind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1E225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35.94</w:t>
            </w:r>
          </w:p>
        </w:tc>
        <w:tc>
          <w:tcPr>
            <w:tcW w:w="180" w:type="dxa"/>
          </w:tcPr>
          <w:p w14:paraId="5C291C9C" w14:textId="77777777" w:rsidR="00952B76" w:rsidRPr="001E2256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03B6D08" w14:textId="7FEA28FE" w:rsidR="00952B76" w:rsidRPr="001E2256" w:rsidRDefault="00952B76" w:rsidP="00952B76">
            <w:pPr>
              <w:tabs>
                <w:tab w:val="decimal" w:pos="420"/>
              </w:tabs>
              <w:spacing w:line="240" w:lineRule="auto"/>
              <w:ind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E2256">
              <w:rPr>
                <w:rFonts w:ascii="Angsana New" w:hAnsi="Angsana New"/>
                <w:b/>
                <w:bCs/>
                <w:sz w:val="28"/>
                <w:szCs w:val="28"/>
              </w:rPr>
              <w:t>1.63</w:t>
            </w:r>
          </w:p>
        </w:tc>
        <w:tc>
          <w:tcPr>
            <w:tcW w:w="180" w:type="dxa"/>
          </w:tcPr>
          <w:p w14:paraId="72D29602" w14:textId="77777777" w:rsidR="00952B76" w:rsidRPr="001E2256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D1BD38" w14:textId="55DFCB8A" w:rsidR="00952B76" w:rsidRPr="001E2256" w:rsidRDefault="00952B76" w:rsidP="00952B76">
            <w:pPr>
              <w:tabs>
                <w:tab w:val="decimal" w:pos="387"/>
              </w:tabs>
              <w:spacing w:line="240" w:lineRule="auto"/>
              <w:ind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E2256">
              <w:rPr>
                <w:rFonts w:ascii="Angsana New" w:hAnsi="Angsana New"/>
                <w:b/>
                <w:bCs/>
                <w:sz w:val="28"/>
                <w:szCs w:val="28"/>
              </w:rPr>
              <w:t>37.57</w:t>
            </w:r>
          </w:p>
        </w:tc>
      </w:tr>
      <w:tr w:rsidR="00952B76" w:rsidRPr="00EB16EC" w14:paraId="76057795" w14:textId="77777777" w:rsidTr="004D6873">
        <w:trPr>
          <w:trHeight w:val="20"/>
        </w:trPr>
        <w:tc>
          <w:tcPr>
            <w:tcW w:w="4140" w:type="dxa"/>
          </w:tcPr>
          <w:p w14:paraId="5D477CB8" w14:textId="77777777" w:rsidR="00952B76" w:rsidRPr="00EB16EC" w:rsidRDefault="00952B76" w:rsidP="00952B7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1170" w:type="dxa"/>
          </w:tcPr>
          <w:p w14:paraId="042559BD" w14:textId="77777777" w:rsidR="00952B76" w:rsidRPr="00EB16EC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0DE01B" w14:textId="0B4811F4" w:rsidR="00952B76" w:rsidRPr="00EB16EC" w:rsidRDefault="00952B76" w:rsidP="00952B76">
            <w:pPr>
              <w:tabs>
                <w:tab w:val="decimal" w:pos="423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75B4C04" w14:textId="77777777" w:rsidR="00952B76" w:rsidRPr="00EB16EC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8017FB" w14:textId="13B144D7" w:rsidR="00952B76" w:rsidRPr="00EB16EC" w:rsidRDefault="00952B76" w:rsidP="00952B76">
            <w:pPr>
              <w:tabs>
                <w:tab w:val="decimal" w:pos="420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0.40</w:t>
            </w:r>
          </w:p>
        </w:tc>
        <w:tc>
          <w:tcPr>
            <w:tcW w:w="180" w:type="dxa"/>
          </w:tcPr>
          <w:p w14:paraId="2124F2EB" w14:textId="77777777" w:rsidR="00952B76" w:rsidRPr="00EB16EC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87E914" w14:textId="24CDAAE0" w:rsidR="00952B76" w:rsidRPr="00EB16EC" w:rsidRDefault="00952B76" w:rsidP="00952B76">
            <w:pPr>
              <w:tabs>
                <w:tab w:val="decimal" w:pos="387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0.40</w:t>
            </w:r>
          </w:p>
        </w:tc>
      </w:tr>
      <w:tr w:rsidR="00952B76" w:rsidRPr="00EB16EC" w14:paraId="6E894B2C" w14:textId="77777777" w:rsidTr="007D00B0">
        <w:trPr>
          <w:trHeight w:val="20"/>
        </w:trPr>
        <w:tc>
          <w:tcPr>
            <w:tcW w:w="4140" w:type="dxa"/>
          </w:tcPr>
          <w:p w14:paraId="4AC98EBB" w14:textId="6DACB0A9" w:rsidR="00952B76" w:rsidRPr="00EB16EC" w:rsidRDefault="00952B76" w:rsidP="00952B7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ตัด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</w:tcPr>
          <w:p w14:paraId="0422685D" w14:textId="77777777" w:rsidR="00952B76" w:rsidRPr="00EB16EC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F31B58" w14:textId="43E0423B" w:rsidR="00952B76" w:rsidRPr="00EB16EC" w:rsidRDefault="00952B76" w:rsidP="00952B76">
            <w:pPr>
              <w:tabs>
                <w:tab w:val="decimal" w:pos="460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(6.74)</w:t>
            </w:r>
          </w:p>
        </w:tc>
        <w:tc>
          <w:tcPr>
            <w:tcW w:w="180" w:type="dxa"/>
          </w:tcPr>
          <w:p w14:paraId="636CD2D0" w14:textId="77777777" w:rsidR="00952B76" w:rsidRPr="00EB16EC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E05937" w14:textId="7C89623D" w:rsidR="00952B76" w:rsidRPr="00EB16EC" w:rsidRDefault="00952B76" w:rsidP="00952B76">
            <w:pPr>
              <w:tabs>
                <w:tab w:val="decimal" w:pos="393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(0.46)</w:t>
            </w:r>
          </w:p>
        </w:tc>
        <w:tc>
          <w:tcPr>
            <w:tcW w:w="180" w:type="dxa"/>
          </w:tcPr>
          <w:p w14:paraId="19CB8327" w14:textId="77777777" w:rsidR="00952B76" w:rsidRPr="00EB16EC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731F6C" w14:textId="0A7A498F" w:rsidR="00952B76" w:rsidRPr="00EB16EC" w:rsidRDefault="00952B76" w:rsidP="00952B76">
            <w:pPr>
              <w:tabs>
                <w:tab w:val="decimal" w:pos="387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(7.20)</w:t>
            </w:r>
          </w:p>
        </w:tc>
      </w:tr>
      <w:tr w:rsidR="00952B76" w:rsidRPr="002878B9" w14:paraId="028BB529" w14:textId="77777777" w:rsidTr="007D00B0">
        <w:trPr>
          <w:trHeight w:val="20"/>
        </w:trPr>
        <w:tc>
          <w:tcPr>
            <w:tcW w:w="4140" w:type="dxa"/>
            <w:vAlign w:val="bottom"/>
          </w:tcPr>
          <w:p w14:paraId="0D34A6CC" w14:textId="784ACB4A" w:rsidR="00952B76" w:rsidRPr="00EB16EC" w:rsidRDefault="00952B76" w:rsidP="00952B76">
            <w:pPr>
              <w:ind w:left="175" w:hanging="17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Pr="00EB16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ยน 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7C84F898" w14:textId="77777777" w:rsidR="00952B76" w:rsidRPr="00EB16EC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B452517" w14:textId="54859D82" w:rsidR="00952B76" w:rsidRPr="002878B9" w:rsidRDefault="00952B76" w:rsidP="00952B76">
            <w:pPr>
              <w:tabs>
                <w:tab w:val="decimal" w:pos="423"/>
              </w:tabs>
              <w:spacing w:line="240" w:lineRule="auto"/>
              <w:ind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29.20</w:t>
            </w:r>
          </w:p>
        </w:tc>
        <w:tc>
          <w:tcPr>
            <w:tcW w:w="180" w:type="dxa"/>
          </w:tcPr>
          <w:p w14:paraId="66ACB088" w14:textId="77777777" w:rsidR="00952B76" w:rsidRPr="002878B9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9FD2EB2" w14:textId="75E2EEF3" w:rsidR="00952B76" w:rsidRPr="002878B9" w:rsidRDefault="00952B76" w:rsidP="00952B76">
            <w:pPr>
              <w:tabs>
                <w:tab w:val="decimal" w:pos="393"/>
              </w:tabs>
              <w:spacing w:line="240" w:lineRule="auto"/>
              <w:ind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2878B9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180" w:type="dxa"/>
          </w:tcPr>
          <w:p w14:paraId="50F51B9C" w14:textId="77777777" w:rsidR="00952B76" w:rsidRPr="002878B9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6310B4F" w14:textId="024D8353" w:rsidR="00952B76" w:rsidRPr="002878B9" w:rsidRDefault="00952B76" w:rsidP="00952B76">
            <w:pPr>
              <w:tabs>
                <w:tab w:val="decimal" w:pos="387"/>
              </w:tabs>
              <w:spacing w:line="240" w:lineRule="auto"/>
              <w:ind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30.77</w:t>
            </w:r>
          </w:p>
        </w:tc>
      </w:tr>
      <w:tr w:rsidR="00952B76" w:rsidRPr="002878B9" w14:paraId="2043715F" w14:textId="77777777" w:rsidTr="007D00B0">
        <w:trPr>
          <w:trHeight w:val="20"/>
        </w:trPr>
        <w:tc>
          <w:tcPr>
            <w:tcW w:w="4140" w:type="dxa"/>
            <w:vAlign w:val="bottom"/>
          </w:tcPr>
          <w:p w14:paraId="43602729" w14:textId="77777777" w:rsidR="00952B76" w:rsidRPr="00EB16EC" w:rsidRDefault="00952B76" w:rsidP="00952B76">
            <w:pPr>
              <w:ind w:left="175" w:hanging="1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F82BDAB" w14:textId="77777777" w:rsidR="00952B76" w:rsidRPr="00EB16EC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1ECC497" w14:textId="77777777" w:rsidR="00952B76" w:rsidRDefault="00952B76" w:rsidP="00952B76">
            <w:pPr>
              <w:tabs>
                <w:tab w:val="decimal" w:pos="423"/>
              </w:tabs>
              <w:spacing w:line="240" w:lineRule="auto"/>
              <w:ind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33E8350" w14:textId="77777777" w:rsidR="00952B76" w:rsidRPr="002878B9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0405F37" w14:textId="77777777" w:rsidR="00952B76" w:rsidRDefault="00952B76" w:rsidP="00952B76">
            <w:pPr>
              <w:tabs>
                <w:tab w:val="decimal" w:pos="393"/>
              </w:tabs>
              <w:spacing w:line="240" w:lineRule="auto"/>
              <w:ind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091A1F0" w14:textId="77777777" w:rsidR="00952B76" w:rsidRPr="002878B9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DFE4FAC" w14:textId="77777777" w:rsidR="00952B76" w:rsidRDefault="00952B76" w:rsidP="00952B76">
            <w:pPr>
              <w:tabs>
                <w:tab w:val="decimal" w:pos="387"/>
              </w:tabs>
              <w:spacing w:line="240" w:lineRule="auto"/>
              <w:ind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52B76" w:rsidRPr="002878B9" w14:paraId="56000605" w14:textId="77777777" w:rsidTr="004D6873">
        <w:trPr>
          <w:trHeight w:val="20"/>
        </w:trPr>
        <w:tc>
          <w:tcPr>
            <w:tcW w:w="4140" w:type="dxa"/>
            <w:vAlign w:val="bottom"/>
          </w:tcPr>
          <w:p w14:paraId="360EAC58" w14:textId="05964599" w:rsidR="00952B76" w:rsidRPr="00875875" w:rsidRDefault="00952B76" w:rsidP="00952B76">
            <w:pPr>
              <w:spacing w:line="160" w:lineRule="atLeast"/>
              <w:ind w:left="158" w:hanging="1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7587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170" w:type="dxa"/>
          </w:tcPr>
          <w:p w14:paraId="69560071" w14:textId="77777777" w:rsidR="00952B76" w:rsidRPr="00EB664E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5810A1F" w14:textId="77777777" w:rsidR="00952B76" w:rsidRPr="00EB664E" w:rsidRDefault="00952B76" w:rsidP="00952B76">
            <w:pPr>
              <w:tabs>
                <w:tab w:val="decimal" w:pos="423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6DFD96" w14:textId="77777777" w:rsidR="00952B76" w:rsidRPr="00EB664E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20A6316B" w14:textId="77777777" w:rsidR="00952B76" w:rsidRPr="00EB664E" w:rsidRDefault="00952B76" w:rsidP="00952B76">
            <w:pPr>
              <w:tabs>
                <w:tab w:val="decimal" w:pos="393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C2AC1E" w14:textId="77777777" w:rsidR="00952B76" w:rsidRPr="00EB664E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151B100" w14:textId="77777777" w:rsidR="00952B76" w:rsidRPr="00EB664E" w:rsidRDefault="00952B76" w:rsidP="00952B76">
            <w:pPr>
              <w:tabs>
                <w:tab w:val="decimal" w:pos="387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2B76" w:rsidRPr="002878B9" w14:paraId="24E833B3" w14:textId="77777777" w:rsidTr="004D6873">
        <w:trPr>
          <w:trHeight w:val="20"/>
        </w:trPr>
        <w:tc>
          <w:tcPr>
            <w:tcW w:w="4140" w:type="dxa"/>
          </w:tcPr>
          <w:p w14:paraId="0DCB8999" w14:textId="7C659D27" w:rsidR="00952B76" w:rsidRPr="00EB664E" w:rsidRDefault="00952B76" w:rsidP="00952B76">
            <w:pPr>
              <w:spacing w:line="160" w:lineRule="atLeast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16EC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Pr="00EB16E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B16EC">
              <w:rPr>
                <w:rFonts w:ascii="Angsana New" w:hAnsi="Angsana New"/>
                <w:sz w:val="28"/>
                <w:szCs w:val="28"/>
              </w:rPr>
              <w:t>3</w:t>
            </w:r>
            <w:r w:rsidRPr="00EB16EC">
              <w:rPr>
                <w:rFonts w:ascii="Angsana New" w:hAnsi="Angsana New" w:hint="cs"/>
                <w:b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13BFBDC2" w14:textId="77777777" w:rsidR="00952B76" w:rsidRPr="00EB664E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142C635" w14:textId="256B0829" w:rsidR="00952B76" w:rsidRPr="00EB664E" w:rsidRDefault="00952B76" w:rsidP="00952B76">
            <w:pPr>
              <w:tabs>
                <w:tab w:val="decimal" w:pos="423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9BAB725" w14:textId="77777777" w:rsidR="00952B76" w:rsidRPr="00EB664E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B10E2C1" w14:textId="1624D7AD" w:rsidR="00952B76" w:rsidRPr="00EB664E" w:rsidRDefault="00952B76" w:rsidP="00952B76">
            <w:pPr>
              <w:tabs>
                <w:tab w:val="decimal" w:pos="393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1D7D78F" w14:textId="77777777" w:rsidR="00952B76" w:rsidRPr="00EB664E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07573CC" w14:textId="1E72C5F7" w:rsidR="00952B76" w:rsidRPr="00EB664E" w:rsidRDefault="00952B76" w:rsidP="00952B76">
            <w:pPr>
              <w:tabs>
                <w:tab w:val="decimal" w:pos="387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52B76" w:rsidRPr="002878B9" w14:paraId="2D6C23B1" w14:textId="77777777" w:rsidTr="004D6873">
        <w:trPr>
          <w:trHeight w:val="20"/>
        </w:trPr>
        <w:tc>
          <w:tcPr>
            <w:tcW w:w="4140" w:type="dxa"/>
          </w:tcPr>
          <w:p w14:paraId="300ECDC0" w14:textId="6947AD17" w:rsidR="00952B76" w:rsidRPr="00EB664E" w:rsidRDefault="00952B76" w:rsidP="00952B76">
            <w:pPr>
              <w:spacing w:line="160" w:lineRule="atLeast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77619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411C5E50" w14:textId="77777777" w:rsidR="00952B76" w:rsidRPr="00EB664E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5814BF86" w14:textId="0704DDDB" w:rsidR="00952B76" w:rsidRPr="00EB664E" w:rsidRDefault="00952B76" w:rsidP="00952B76">
            <w:pPr>
              <w:tabs>
                <w:tab w:val="decimal" w:pos="423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13.00</w:t>
            </w:r>
          </w:p>
        </w:tc>
        <w:tc>
          <w:tcPr>
            <w:tcW w:w="180" w:type="dxa"/>
          </w:tcPr>
          <w:p w14:paraId="2F046B98" w14:textId="77777777" w:rsidR="00952B76" w:rsidRPr="00EB664E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57A07FFB" w14:textId="198BBEDD" w:rsidR="00952B76" w:rsidRPr="00EB664E" w:rsidRDefault="00952B76" w:rsidP="00952B76">
            <w:pPr>
              <w:tabs>
                <w:tab w:val="decimal" w:pos="393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0.98</w:t>
            </w:r>
          </w:p>
        </w:tc>
        <w:tc>
          <w:tcPr>
            <w:tcW w:w="180" w:type="dxa"/>
          </w:tcPr>
          <w:p w14:paraId="435AB140" w14:textId="77777777" w:rsidR="00952B76" w:rsidRPr="00EB664E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94EC1C4" w14:textId="0B22E342" w:rsidR="00952B76" w:rsidRPr="00EB664E" w:rsidRDefault="00952B76" w:rsidP="00952B76">
            <w:pPr>
              <w:tabs>
                <w:tab w:val="decimal" w:pos="387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13.98</w:t>
            </w:r>
          </w:p>
        </w:tc>
      </w:tr>
      <w:tr w:rsidR="00952B76" w:rsidRPr="002878B9" w14:paraId="00950031" w14:textId="77777777" w:rsidTr="004D6873">
        <w:trPr>
          <w:trHeight w:val="20"/>
        </w:trPr>
        <w:tc>
          <w:tcPr>
            <w:tcW w:w="4140" w:type="dxa"/>
          </w:tcPr>
          <w:p w14:paraId="63EFDA84" w14:textId="296E1937" w:rsidR="00952B76" w:rsidRPr="00EB664E" w:rsidRDefault="00952B76" w:rsidP="00952B76">
            <w:pPr>
              <w:spacing w:line="160" w:lineRule="atLeast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</w:tcPr>
          <w:p w14:paraId="02B0BC13" w14:textId="77777777" w:rsidR="00952B76" w:rsidRPr="00EB664E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10B5D5" w14:textId="70F8522F" w:rsidR="00952B76" w:rsidRPr="00EB664E" w:rsidRDefault="00952B76" w:rsidP="00952B76">
            <w:pPr>
              <w:tabs>
                <w:tab w:val="decimal" w:pos="423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(1.34)</w:t>
            </w:r>
          </w:p>
        </w:tc>
        <w:tc>
          <w:tcPr>
            <w:tcW w:w="180" w:type="dxa"/>
          </w:tcPr>
          <w:p w14:paraId="771C768E" w14:textId="77777777" w:rsidR="00952B76" w:rsidRPr="00EB664E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FD1F0C" w14:textId="40225494" w:rsidR="00952B76" w:rsidRPr="00EB664E" w:rsidRDefault="00952B76" w:rsidP="00952B76">
            <w:pPr>
              <w:tabs>
                <w:tab w:val="decimal" w:pos="393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(0.29)</w:t>
            </w:r>
          </w:p>
        </w:tc>
        <w:tc>
          <w:tcPr>
            <w:tcW w:w="180" w:type="dxa"/>
          </w:tcPr>
          <w:p w14:paraId="1E9CD3C5" w14:textId="77777777" w:rsidR="00952B76" w:rsidRPr="00EB664E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750031" w14:textId="2ABDDE0C" w:rsidR="00952B76" w:rsidRPr="00EB664E" w:rsidRDefault="00952B76" w:rsidP="00952B76">
            <w:pPr>
              <w:tabs>
                <w:tab w:val="decimal" w:pos="387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(1.63)</w:t>
            </w:r>
          </w:p>
        </w:tc>
      </w:tr>
      <w:tr w:rsidR="00952B76" w:rsidRPr="002878B9" w14:paraId="7B35893C" w14:textId="77777777" w:rsidTr="004D6873">
        <w:trPr>
          <w:trHeight w:val="20"/>
        </w:trPr>
        <w:tc>
          <w:tcPr>
            <w:tcW w:w="4140" w:type="dxa"/>
            <w:vAlign w:val="bottom"/>
          </w:tcPr>
          <w:p w14:paraId="6F35079B" w14:textId="7C3BAF33" w:rsidR="00952B76" w:rsidRPr="00EB664E" w:rsidRDefault="00952B76" w:rsidP="00952B76">
            <w:pPr>
              <w:spacing w:line="160" w:lineRule="atLeast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EB16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0305B32A" w14:textId="77777777" w:rsidR="00952B76" w:rsidRPr="00EB664E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B72B38" w14:textId="42EA4FFD" w:rsidR="00952B76" w:rsidRPr="00776195" w:rsidRDefault="00952B76" w:rsidP="00952B76">
            <w:pPr>
              <w:tabs>
                <w:tab w:val="decimal" w:pos="423"/>
              </w:tabs>
              <w:spacing w:line="240" w:lineRule="auto"/>
              <w:ind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11.66</w:t>
            </w:r>
          </w:p>
        </w:tc>
        <w:tc>
          <w:tcPr>
            <w:tcW w:w="180" w:type="dxa"/>
          </w:tcPr>
          <w:p w14:paraId="6201EF4E" w14:textId="77777777" w:rsidR="00952B76" w:rsidRPr="00776195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466A6F" w14:textId="7B0E69FB" w:rsidR="00952B76" w:rsidRPr="00776195" w:rsidRDefault="00952B76" w:rsidP="00952B76">
            <w:pPr>
              <w:tabs>
                <w:tab w:val="decimal" w:pos="393"/>
              </w:tabs>
              <w:spacing w:line="240" w:lineRule="auto"/>
              <w:ind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6195">
              <w:rPr>
                <w:rFonts w:ascii="Angsana New" w:hAnsi="Angsana New"/>
                <w:b/>
                <w:bCs/>
                <w:sz w:val="28"/>
                <w:szCs w:val="28"/>
              </w:rPr>
              <w:t>0.6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4B6E2221" w14:textId="77777777" w:rsidR="00952B76" w:rsidRPr="00776195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B2024ED" w14:textId="3512D8DC" w:rsidR="00952B76" w:rsidRPr="00776195" w:rsidRDefault="00952B76" w:rsidP="00952B76">
            <w:pPr>
              <w:tabs>
                <w:tab w:val="decimal" w:pos="387"/>
              </w:tabs>
              <w:spacing w:line="240" w:lineRule="auto"/>
              <w:ind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6195">
              <w:rPr>
                <w:rFonts w:ascii="Angsana New" w:hAnsi="Angsana New"/>
                <w:b/>
                <w:bCs/>
                <w:sz w:val="28"/>
                <w:szCs w:val="28"/>
              </w:rPr>
              <w:t>12.35</w:t>
            </w:r>
          </w:p>
        </w:tc>
      </w:tr>
      <w:tr w:rsidR="00952B76" w:rsidRPr="002878B9" w14:paraId="01A21AB7" w14:textId="77777777" w:rsidTr="004D6873">
        <w:trPr>
          <w:trHeight w:val="20"/>
        </w:trPr>
        <w:tc>
          <w:tcPr>
            <w:tcW w:w="4140" w:type="dxa"/>
          </w:tcPr>
          <w:p w14:paraId="43D44B8B" w14:textId="7E151B58" w:rsidR="00952B76" w:rsidRPr="00EB16EC" w:rsidRDefault="00952B76" w:rsidP="00952B76">
            <w:pPr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7EA3167" w14:textId="77777777" w:rsidR="00952B76" w:rsidRPr="00EB664E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85C98CE" w14:textId="77777777" w:rsidR="00952B76" w:rsidRDefault="00952B76" w:rsidP="00952B76">
            <w:pPr>
              <w:tabs>
                <w:tab w:val="decimal" w:pos="423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35EF4F2" w14:textId="77777777" w:rsidR="00952B76" w:rsidRPr="00776195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E7C725" w14:textId="77777777" w:rsidR="00952B76" w:rsidRPr="00776195" w:rsidRDefault="00952B76" w:rsidP="00952B76">
            <w:pPr>
              <w:tabs>
                <w:tab w:val="decimal" w:pos="393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2CFD179" w14:textId="77777777" w:rsidR="00952B76" w:rsidRPr="00776195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9A3F2AF" w14:textId="77777777" w:rsidR="00952B76" w:rsidRPr="00776195" w:rsidRDefault="00952B76" w:rsidP="00952B76">
            <w:pPr>
              <w:tabs>
                <w:tab w:val="decimal" w:pos="387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52B76" w:rsidRPr="002878B9" w14:paraId="075CDF9A" w14:textId="77777777" w:rsidTr="004D6873">
        <w:trPr>
          <w:trHeight w:val="20"/>
        </w:trPr>
        <w:tc>
          <w:tcPr>
            <w:tcW w:w="4140" w:type="dxa"/>
          </w:tcPr>
          <w:p w14:paraId="490EF85C" w14:textId="0AC70A57" w:rsidR="00952B76" w:rsidRPr="008860F2" w:rsidRDefault="00952B76" w:rsidP="00952B76">
            <w:pPr>
              <w:spacing w:line="160" w:lineRule="atLeast"/>
              <w:ind w:left="158" w:hanging="1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5BB1B549" w14:textId="77777777" w:rsidR="00952B76" w:rsidRPr="00EB664E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368CDDF9" w14:textId="77777777" w:rsidR="00952B76" w:rsidRDefault="00952B76" w:rsidP="00952B76">
            <w:pPr>
              <w:tabs>
                <w:tab w:val="decimal" w:pos="423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52C7B63" w14:textId="77777777" w:rsidR="00952B76" w:rsidRPr="00776195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26866E51" w14:textId="77777777" w:rsidR="00952B76" w:rsidRPr="00776195" w:rsidRDefault="00952B76" w:rsidP="00952B76">
            <w:pPr>
              <w:tabs>
                <w:tab w:val="decimal" w:pos="393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E42DBBE" w14:textId="77777777" w:rsidR="00952B76" w:rsidRPr="00776195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5F4B1FC" w14:textId="77777777" w:rsidR="00952B76" w:rsidRPr="00776195" w:rsidRDefault="00952B76" w:rsidP="00952B76">
            <w:pPr>
              <w:tabs>
                <w:tab w:val="decimal" w:pos="387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52B76" w:rsidRPr="002878B9" w14:paraId="47A77427" w14:textId="77777777" w:rsidTr="004D6873">
        <w:trPr>
          <w:trHeight w:val="20"/>
        </w:trPr>
        <w:tc>
          <w:tcPr>
            <w:tcW w:w="4140" w:type="dxa"/>
          </w:tcPr>
          <w:p w14:paraId="42E78A9D" w14:textId="38459AAE" w:rsidR="00952B76" w:rsidRPr="00EB16EC" w:rsidRDefault="00952B76" w:rsidP="00952B76">
            <w:pPr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E6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5E6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5E6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4C3E896A" w14:textId="77777777" w:rsidR="00952B76" w:rsidRPr="00EB664E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ABEE1D3" w14:textId="3D24C2EE" w:rsidR="00952B76" w:rsidRDefault="00952B76" w:rsidP="00952B76">
            <w:pPr>
              <w:tabs>
                <w:tab w:val="decimal" w:pos="423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7EA5304" w14:textId="77777777" w:rsidR="00952B76" w:rsidRPr="00776195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37F8191" w14:textId="4656ECD7" w:rsidR="00952B76" w:rsidRPr="00776195" w:rsidRDefault="00952B76" w:rsidP="00952B76">
            <w:pPr>
              <w:tabs>
                <w:tab w:val="decimal" w:pos="393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D9A6B99" w14:textId="77777777" w:rsidR="00952B76" w:rsidRPr="00776195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81E90D7" w14:textId="0FC8DFC8" w:rsidR="00952B76" w:rsidRPr="00776195" w:rsidRDefault="00952B76" w:rsidP="00952B76">
            <w:pPr>
              <w:tabs>
                <w:tab w:val="decimal" w:pos="387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952B76" w:rsidRPr="002878B9" w14:paraId="5BDACD16" w14:textId="77777777" w:rsidTr="004D6873">
        <w:trPr>
          <w:trHeight w:val="20"/>
        </w:trPr>
        <w:tc>
          <w:tcPr>
            <w:tcW w:w="4140" w:type="dxa"/>
          </w:tcPr>
          <w:p w14:paraId="679AA6A5" w14:textId="61CFEE73" w:rsidR="00952B76" w:rsidRPr="00EB16EC" w:rsidRDefault="00952B76" w:rsidP="00952B76">
            <w:pPr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E6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E6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5E6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5E6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7065E4B9" w14:textId="77777777" w:rsidR="00952B76" w:rsidRPr="00EB664E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7C63CEF" w14:textId="2F04D580" w:rsidR="00952B76" w:rsidRDefault="00952B76" w:rsidP="00952B76">
            <w:pPr>
              <w:tabs>
                <w:tab w:val="decimal" w:pos="423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17.54</w:t>
            </w:r>
          </w:p>
        </w:tc>
        <w:tc>
          <w:tcPr>
            <w:tcW w:w="180" w:type="dxa"/>
          </w:tcPr>
          <w:p w14:paraId="2B1C5E03" w14:textId="77777777" w:rsidR="00952B76" w:rsidRPr="00776195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A4F73FA" w14:textId="70F2B487" w:rsidR="00952B76" w:rsidRPr="00776195" w:rsidRDefault="00952B76" w:rsidP="00952B76">
            <w:pPr>
              <w:tabs>
                <w:tab w:val="decimal" w:pos="393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0.88</w:t>
            </w:r>
          </w:p>
        </w:tc>
        <w:tc>
          <w:tcPr>
            <w:tcW w:w="180" w:type="dxa"/>
          </w:tcPr>
          <w:p w14:paraId="55212452" w14:textId="77777777" w:rsidR="00952B76" w:rsidRPr="00776195" w:rsidRDefault="00952B76" w:rsidP="00952B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160" w:lineRule="atLeast"/>
              <w:ind w:left="158" w:right="11" w:hanging="1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37B4A35" w14:textId="40E2EC52" w:rsidR="00952B76" w:rsidRPr="00776195" w:rsidRDefault="00952B76" w:rsidP="00952B76">
            <w:pPr>
              <w:tabs>
                <w:tab w:val="decimal" w:pos="387"/>
              </w:tabs>
              <w:spacing w:line="160" w:lineRule="atLeast"/>
              <w:ind w:left="158" w:right="-104" w:hanging="1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18.42</w:t>
            </w:r>
          </w:p>
        </w:tc>
      </w:tr>
    </w:tbl>
    <w:p w14:paraId="2D07F5A5" w14:textId="77777777" w:rsidR="0073254A" w:rsidRDefault="0073254A" w:rsidP="007205A0">
      <w:pPr>
        <w:rPr>
          <w:rFonts w:ascii="Angsana New" w:hAnsi="Angsana New"/>
          <w:sz w:val="28"/>
          <w:szCs w:val="28"/>
        </w:rPr>
      </w:pPr>
    </w:p>
    <w:p w14:paraId="41D98B97" w14:textId="21C869A4" w:rsidR="002C3BBD" w:rsidRDefault="0073254A" w:rsidP="004D6873">
      <w:pPr>
        <w:ind w:left="540" w:right="-115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</w:t>
      </w:r>
      <w:r w:rsidR="00875875">
        <w:rPr>
          <w:rFonts w:ascii="Angsana New" w:hAnsi="Angsana New" w:hint="cs"/>
          <w:sz w:val="28"/>
          <w:szCs w:val="28"/>
          <w:cs/>
        </w:rPr>
        <w:t>า</w:t>
      </w:r>
      <w:r w:rsidRPr="008860F2">
        <w:rPr>
          <w:rFonts w:ascii="Angsana New" w:hAnsi="Angsana New"/>
          <w:sz w:val="28"/>
          <w:szCs w:val="28"/>
          <w:cs/>
        </w:rPr>
        <w:t xml:space="preserve">เต็มจำนวนแล้ว แต่ยังคงใช้งานจนถึง ณ วันที่ </w:t>
      </w:r>
      <w:r>
        <w:rPr>
          <w:rFonts w:ascii="Angsana New" w:hAnsi="Angsana New"/>
          <w:sz w:val="28"/>
          <w:szCs w:val="28"/>
        </w:rPr>
        <w:t>30</w:t>
      </w:r>
      <w:r w:rsidRPr="008860F2">
        <w:rPr>
          <w:rFonts w:ascii="Angsana New" w:hAnsi="Angsana New"/>
          <w:sz w:val="28"/>
          <w:szCs w:val="28"/>
          <w:cs/>
        </w:rPr>
        <w:t xml:space="preserve"> กันยายน </w:t>
      </w:r>
      <w:r>
        <w:rPr>
          <w:rFonts w:ascii="Angsana New" w:hAnsi="Angsana New"/>
          <w:sz w:val="28"/>
          <w:szCs w:val="28"/>
        </w:rPr>
        <w:t>2564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มีจำนวน</w:t>
      </w:r>
      <w:r w:rsidR="00234D39">
        <w:rPr>
          <w:rFonts w:ascii="Angsana New" w:hAnsi="Angsana New" w:hint="cs"/>
          <w:sz w:val="28"/>
          <w:szCs w:val="28"/>
          <w:cs/>
        </w:rPr>
        <w:t xml:space="preserve"> </w:t>
      </w:r>
      <w:r w:rsidR="002C3BBD">
        <w:rPr>
          <w:rFonts w:ascii="Angsana New" w:hAnsi="Angsana New"/>
          <w:sz w:val="28"/>
          <w:szCs w:val="28"/>
        </w:rPr>
        <w:t>263</w:t>
      </w:r>
      <w:r w:rsidR="00234D39">
        <w:rPr>
          <w:rFonts w:ascii="Angsana New" w:hAnsi="Angsana New"/>
          <w:sz w:val="28"/>
          <w:szCs w:val="28"/>
        </w:rPr>
        <w:t>.</w:t>
      </w:r>
      <w:r w:rsidR="002C3BBD">
        <w:rPr>
          <w:rFonts w:ascii="Angsana New" w:hAnsi="Angsana New"/>
          <w:sz w:val="28"/>
          <w:szCs w:val="28"/>
        </w:rPr>
        <w:t>11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ล้านบาท และ</w:t>
      </w:r>
      <w:r>
        <w:rPr>
          <w:rFonts w:ascii="Angsana New" w:hAnsi="Angsana New"/>
          <w:sz w:val="28"/>
          <w:szCs w:val="28"/>
        </w:rPr>
        <w:t xml:space="preserve"> 26.42 </w:t>
      </w:r>
      <w:r w:rsidRPr="008860F2">
        <w:rPr>
          <w:rFonts w:ascii="Angsana New" w:hAnsi="Angsana New"/>
          <w:sz w:val="28"/>
          <w:szCs w:val="28"/>
          <w:cs/>
        </w:rPr>
        <w:t xml:space="preserve">ล้านบาท ตามลำดับ </w:t>
      </w:r>
      <w:r w:rsidRPr="008860F2">
        <w:rPr>
          <w:rFonts w:ascii="Angsana New" w:hAnsi="Angsana New"/>
          <w:i/>
          <w:iCs/>
          <w:sz w:val="28"/>
          <w:szCs w:val="28"/>
          <w:cs/>
        </w:rPr>
        <w:t>(</w:t>
      </w:r>
      <w:r w:rsidRPr="008860F2">
        <w:rPr>
          <w:rFonts w:ascii="Angsana New" w:hAnsi="Angsana New"/>
          <w:i/>
          <w:iCs/>
          <w:sz w:val="28"/>
          <w:szCs w:val="28"/>
        </w:rPr>
        <w:t>256</w:t>
      </w:r>
      <w:r>
        <w:rPr>
          <w:rFonts w:ascii="Angsana New" w:hAnsi="Angsana New"/>
          <w:i/>
          <w:iCs/>
          <w:sz w:val="28"/>
          <w:szCs w:val="28"/>
        </w:rPr>
        <w:t>3</w:t>
      </w:r>
      <w:r w:rsidRPr="008860F2">
        <w:rPr>
          <w:rFonts w:ascii="Angsana New" w:hAnsi="Angsana New"/>
          <w:i/>
          <w:iCs/>
          <w:sz w:val="28"/>
          <w:szCs w:val="28"/>
        </w:rPr>
        <w:t xml:space="preserve">: </w:t>
      </w:r>
      <w:r>
        <w:rPr>
          <w:rFonts w:ascii="Angsana New" w:hAnsi="Angsana New"/>
          <w:i/>
          <w:iCs/>
          <w:sz w:val="28"/>
          <w:szCs w:val="28"/>
        </w:rPr>
        <w:t>160.58</w:t>
      </w:r>
      <w:r w:rsidRPr="008860F2">
        <w:rPr>
          <w:rFonts w:ascii="Angsana New" w:hAnsi="Angsana New"/>
          <w:i/>
          <w:iCs/>
          <w:sz w:val="28"/>
          <w:szCs w:val="28"/>
        </w:rPr>
        <w:t xml:space="preserve"> </w:t>
      </w:r>
      <w:r w:rsidRPr="008860F2">
        <w:rPr>
          <w:rFonts w:ascii="Angsana New" w:hAnsi="Angsana New"/>
          <w:i/>
          <w:iCs/>
          <w:sz w:val="28"/>
          <w:szCs w:val="28"/>
          <w:cs/>
        </w:rPr>
        <w:t>ล้านบาท และ</w:t>
      </w:r>
      <w:r w:rsidRPr="008860F2">
        <w:rPr>
          <w:rFonts w:ascii="Angsana New" w:hAnsi="Angsana New"/>
          <w:i/>
          <w:iCs/>
          <w:sz w:val="28"/>
          <w:szCs w:val="28"/>
        </w:rPr>
        <w:t xml:space="preserve"> </w:t>
      </w:r>
      <w:r>
        <w:rPr>
          <w:rFonts w:ascii="Angsana New" w:hAnsi="Angsana New"/>
          <w:i/>
          <w:iCs/>
          <w:sz w:val="28"/>
          <w:szCs w:val="28"/>
        </w:rPr>
        <w:t xml:space="preserve">27.61 </w:t>
      </w:r>
      <w:r w:rsidRPr="008860F2">
        <w:rPr>
          <w:rFonts w:ascii="Angsana New" w:hAnsi="Angsana New"/>
          <w:i/>
          <w:iCs/>
          <w:sz w:val="28"/>
          <w:szCs w:val="28"/>
          <w:cs/>
        </w:rPr>
        <w:t>ล้านบาท ตามลำดับ)</w:t>
      </w:r>
    </w:p>
    <w:p w14:paraId="41DB7915" w14:textId="77777777" w:rsidR="002C3BBD" w:rsidRDefault="002C3BBD" w:rsidP="002C3BBD">
      <w:pPr>
        <w:ind w:left="540" w:right="562"/>
        <w:rPr>
          <w:rFonts w:ascii="Angsana New" w:hAnsi="Angsana New"/>
          <w:i/>
          <w:iCs/>
          <w:sz w:val="28"/>
          <w:szCs w:val="28"/>
        </w:rPr>
      </w:pPr>
    </w:p>
    <w:p w14:paraId="4BC2484D" w14:textId="51CD08E7" w:rsidR="00F4233F" w:rsidRPr="00EE1E31" w:rsidRDefault="00F4233F" w:rsidP="004D6873">
      <w:pPr>
        <w:ind w:left="540" w:right="-115"/>
        <w:rPr>
          <w:rFonts w:ascii="Angsana New" w:hAnsi="Angsana New"/>
          <w:sz w:val="28"/>
          <w:szCs w:val="28"/>
        </w:rPr>
      </w:pPr>
      <w:r w:rsidRPr="00EE1E31">
        <w:rPr>
          <w:rFonts w:ascii="Angsana New" w:hAnsi="Angsana New"/>
          <w:sz w:val="28"/>
          <w:szCs w:val="28"/>
          <w:cs/>
        </w:rPr>
        <w:t>กลุ่มบริษัทเช่า</w:t>
      </w:r>
      <w:r w:rsidR="00EE1E31" w:rsidRPr="00EE1E31">
        <w:rPr>
          <w:rFonts w:ascii="Angsana New" w:hAnsi="Angsana New" w:hint="cs"/>
          <w:sz w:val="28"/>
          <w:szCs w:val="28"/>
          <w:cs/>
        </w:rPr>
        <w:t>อาคารสำนักงาน</w:t>
      </w:r>
      <w:r w:rsidRPr="00EE1E31">
        <w:rPr>
          <w:rFonts w:ascii="Angsana New" w:hAnsi="Angsana New" w:hint="cs"/>
          <w:sz w:val="28"/>
          <w:szCs w:val="28"/>
          <w:cs/>
        </w:rPr>
        <w:t>หลายแห่งเป็น</w:t>
      </w:r>
      <w:r w:rsidRPr="00EE1E31">
        <w:rPr>
          <w:rFonts w:ascii="Angsana New" w:hAnsi="Angsana New"/>
          <w:sz w:val="28"/>
          <w:szCs w:val="28"/>
          <w:cs/>
        </w:rPr>
        <w:t xml:space="preserve">ระยะเวลา </w:t>
      </w:r>
      <w:r w:rsidR="00EE1E31" w:rsidRPr="00EE1E31">
        <w:rPr>
          <w:rFonts w:ascii="Angsana New" w:hAnsi="Angsana New"/>
          <w:sz w:val="28"/>
          <w:szCs w:val="28"/>
        </w:rPr>
        <w:t xml:space="preserve">3 </w:t>
      </w:r>
      <w:r w:rsidRPr="00EE1E31">
        <w:rPr>
          <w:rFonts w:ascii="Angsana New" w:hAnsi="Angsana New"/>
          <w:sz w:val="28"/>
          <w:szCs w:val="28"/>
          <w:cs/>
        </w:rPr>
        <w:t>ปี</w:t>
      </w:r>
      <w:r w:rsidRPr="00EE1E31">
        <w:rPr>
          <w:rFonts w:ascii="Angsana New" w:hAnsi="Angsana New" w:hint="cs"/>
          <w:sz w:val="28"/>
          <w:szCs w:val="28"/>
          <w:cs/>
        </w:rPr>
        <w:t xml:space="preserve"> </w:t>
      </w:r>
      <w:r w:rsidRPr="00EE1E31">
        <w:rPr>
          <w:rFonts w:ascii="Angsana New" w:hAnsi="Angsana New"/>
          <w:sz w:val="28"/>
          <w:szCs w:val="28"/>
          <w:cs/>
        </w:rPr>
        <w:t xml:space="preserve">โดยมีสิทธิต่ออายุสัญญาเช่าเมื่อสิ้นสุดอายุสัญญา </w:t>
      </w:r>
      <w:r w:rsidRPr="00EE1E31">
        <w:rPr>
          <w:rFonts w:ascii="Angsana New" w:hAnsi="Angsana New" w:hint="cs"/>
          <w:sz w:val="28"/>
          <w:szCs w:val="28"/>
          <w:cs/>
        </w:rPr>
        <w:t>ค่าเช่า</w:t>
      </w:r>
      <w:r w:rsidRPr="00EE1E31">
        <w:rPr>
          <w:rFonts w:ascii="Angsana New" w:hAnsi="Angsana New"/>
          <w:sz w:val="28"/>
          <w:szCs w:val="28"/>
          <w:cs/>
        </w:rPr>
        <w:t>กำหนดชำระเป็นรายเดือนตามอัตราที่</w:t>
      </w:r>
      <w:r w:rsidRPr="00EE1E31">
        <w:rPr>
          <w:rFonts w:ascii="Angsana New" w:hAnsi="Angsana New" w:hint="cs"/>
          <w:sz w:val="28"/>
          <w:szCs w:val="28"/>
          <w:cs/>
        </w:rPr>
        <w:t>ระบุ</w:t>
      </w:r>
      <w:r w:rsidRPr="00EE1E31">
        <w:rPr>
          <w:rFonts w:ascii="Angsana New" w:hAnsi="Angsana New"/>
          <w:sz w:val="28"/>
          <w:szCs w:val="28"/>
          <w:cs/>
        </w:rPr>
        <w:t>ไว้ในสัญญา</w:t>
      </w:r>
    </w:p>
    <w:p w14:paraId="775C7FD2" w14:textId="77777777" w:rsidR="00F4233F" w:rsidRPr="00EE1E31" w:rsidRDefault="00F4233F" w:rsidP="00F4233F">
      <w:pPr>
        <w:pStyle w:val="block"/>
        <w:spacing w:after="0" w:line="240" w:lineRule="auto"/>
        <w:ind w:left="547" w:right="43"/>
        <w:rPr>
          <w:rFonts w:ascii="Angsana New" w:hAnsi="Angsana New" w:cs="Angsana New"/>
          <w:sz w:val="28"/>
          <w:szCs w:val="28"/>
          <w:lang w:val="en-US" w:bidi="th-TH"/>
        </w:rPr>
      </w:pPr>
    </w:p>
    <w:p w14:paraId="32A090ED" w14:textId="2313EF9E" w:rsidR="00F4233F" w:rsidRPr="00EE1E31" w:rsidRDefault="00F4233F" w:rsidP="004D6873">
      <w:pPr>
        <w:ind w:left="540" w:right="-115"/>
        <w:rPr>
          <w:rFonts w:ascii="Angsana New" w:hAnsi="Angsana New"/>
          <w:sz w:val="28"/>
          <w:szCs w:val="28"/>
        </w:rPr>
      </w:pPr>
      <w:r w:rsidRPr="00EE1E31">
        <w:rPr>
          <w:rFonts w:ascii="Angsana New" w:hAnsi="Angsana New"/>
          <w:sz w:val="28"/>
          <w:szCs w:val="28"/>
          <w:cs/>
        </w:rPr>
        <w:t>ใน</w:t>
      </w:r>
      <w:r w:rsidR="005E07C7">
        <w:rPr>
          <w:rFonts w:ascii="Angsana New" w:hAnsi="Angsana New" w:hint="cs"/>
          <w:sz w:val="28"/>
          <w:szCs w:val="28"/>
          <w:cs/>
        </w:rPr>
        <w:t>ระหว่าง</w:t>
      </w:r>
      <w:r w:rsidRPr="00EE1E31">
        <w:rPr>
          <w:rFonts w:ascii="Angsana New" w:hAnsi="Angsana New"/>
          <w:sz w:val="28"/>
          <w:szCs w:val="28"/>
          <w:cs/>
        </w:rPr>
        <w:t xml:space="preserve">ปี </w:t>
      </w:r>
      <w:r w:rsidRPr="00EE1E31">
        <w:rPr>
          <w:rFonts w:ascii="Angsana New" w:hAnsi="Angsana New"/>
          <w:sz w:val="28"/>
          <w:szCs w:val="28"/>
        </w:rPr>
        <w:t xml:space="preserve">2564 </w:t>
      </w:r>
      <w:r w:rsidRPr="00EE1E31">
        <w:rPr>
          <w:rFonts w:ascii="Angsana New" w:hAnsi="Angsana New"/>
          <w:sz w:val="28"/>
          <w:szCs w:val="28"/>
          <w:cs/>
        </w:rPr>
        <w:t xml:space="preserve">กลุ่มบริษัทเช่าเครื่องถ่ายเอกสารเป็นเวลา </w:t>
      </w:r>
      <w:r w:rsidR="00EE1E31" w:rsidRPr="00EE1E31">
        <w:rPr>
          <w:rFonts w:ascii="Angsana New" w:hAnsi="Angsana New"/>
          <w:sz w:val="28"/>
          <w:szCs w:val="28"/>
        </w:rPr>
        <w:t>4</w:t>
      </w:r>
      <w:r w:rsidRPr="00EE1E31">
        <w:rPr>
          <w:rFonts w:ascii="Angsana New" w:hAnsi="Angsana New"/>
          <w:sz w:val="28"/>
          <w:szCs w:val="28"/>
        </w:rPr>
        <w:t xml:space="preserve"> </w:t>
      </w:r>
      <w:r w:rsidRPr="00EE1E31">
        <w:rPr>
          <w:rFonts w:ascii="Angsana New" w:hAnsi="Angsana New"/>
          <w:sz w:val="28"/>
          <w:szCs w:val="28"/>
          <w:cs/>
        </w:rPr>
        <w:t>ปี และ</w:t>
      </w:r>
      <w:r w:rsidRPr="00EE1E31">
        <w:rPr>
          <w:rFonts w:ascii="Angsana New" w:hAnsi="Angsana New" w:hint="cs"/>
          <w:sz w:val="28"/>
          <w:szCs w:val="28"/>
          <w:cs/>
        </w:rPr>
        <w:t>จ่ายค่าเช่าคงที่และค่าเช่าผันแปรซึ่งขึ้นอยู่กับการใช้งานสินทรัพย์ตลอดระยะเวลาเช่า</w:t>
      </w:r>
      <w:r w:rsidRPr="00EE1E31">
        <w:rPr>
          <w:rFonts w:ascii="Angsana New" w:hAnsi="Angsana New"/>
          <w:sz w:val="28"/>
          <w:szCs w:val="28"/>
          <w:cs/>
        </w:rPr>
        <w:t xml:space="preserve">โดยเงื่อนไขในการจ่ายชำระเป็นเงื่อนไขปกติทั่วไป </w:t>
      </w:r>
    </w:p>
    <w:p w14:paraId="54E4B4D4" w14:textId="77777777" w:rsidR="00F4233F" w:rsidRPr="00EE1E31" w:rsidRDefault="00F4233F" w:rsidP="00F4233F">
      <w:pPr>
        <w:pStyle w:val="block"/>
        <w:spacing w:after="0" w:line="240" w:lineRule="auto"/>
        <w:ind w:left="547" w:right="43"/>
        <w:rPr>
          <w:rFonts w:ascii="Angsana New" w:hAnsi="Angsana New" w:cs="Angsana New"/>
          <w:i/>
          <w:iCs/>
          <w:sz w:val="28"/>
          <w:szCs w:val="28"/>
          <w:lang w:val="en-US" w:bidi="th-TH"/>
        </w:rPr>
      </w:pPr>
    </w:p>
    <w:p w14:paraId="424C68E6" w14:textId="77777777" w:rsidR="00875875" w:rsidRDefault="00875875">
      <w:pPr>
        <w:spacing w:line="240" w:lineRule="auto"/>
        <w:jc w:val="left"/>
        <w:rPr>
          <w:rFonts w:ascii="Angsana New" w:hAnsi="Angsana New"/>
          <w:i/>
          <w:iCs/>
          <w:sz w:val="28"/>
          <w:szCs w:val="28"/>
        </w:rPr>
      </w:pPr>
      <w:r>
        <w:rPr>
          <w:rFonts w:ascii="Angsana New" w:hAnsi="Angsana New"/>
          <w:i/>
          <w:iCs/>
          <w:sz w:val="28"/>
          <w:szCs w:val="28"/>
        </w:rPr>
        <w:br w:type="page"/>
      </w:r>
    </w:p>
    <w:p w14:paraId="64FA15F6" w14:textId="631546DD" w:rsidR="00F4233F" w:rsidRPr="00EE1E31" w:rsidRDefault="00F4233F" w:rsidP="00F4233F">
      <w:pPr>
        <w:ind w:left="540"/>
        <w:rPr>
          <w:rFonts w:ascii="Angsana New" w:hAnsi="Angsana New"/>
          <w:i/>
          <w:iCs/>
          <w:sz w:val="28"/>
          <w:szCs w:val="28"/>
        </w:rPr>
      </w:pPr>
      <w:r w:rsidRPr="00EE1E31">
        <w:rPr>
          <w:rFonts w:ascii="Angsana New" w:hAnsi="Angsana New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577337A2" w14:textId="77777777" w:rsidR="002C3BBD" w:rsidRDefault="002C3BBD" w:rsidP="00F4233F">
      <w:pPr>
        <w:ind w:left="540"/>
        <w:rPr>
          <w:rFonts w:ascii="Angsana New" w:hAnsi="Angsana New"/>
          <w:sz w:val="28"/>
          <w:szCs w:val="28"/>
        </w:rPr>
      </w:pPr>
    </w:p>
    <w:p w14:paraId="69295C40" w14:textId="7A2A352A" w:rsidR="00F4233F" w:rsidRPr="00EE1E31" w:rsidRDefault="00F4233F" w:rsidP="00F4233F">
      <w:pPr>
        <w:ind w:left="540"/>
        <w:rPr>
          <w:rFonts w:ascii="Angsana New" w:hAnsi="Angsana New"/>
          <w:sz w:val="28"/>
          <w:szCs w:val="28"/>
        </w:rPr>
      </w:pPr>
      <w:r w:rsidRPr="00EE1E31">
        <w:rPr>
          <w:rFonts w:ascii="Angsana New" w:hAnsi="Angsana New"/>
          <w:sz w:val="28"/>
          <w:szCs w:val="28"/>
          <w:cs/>
        </w:rPr>
        <w:t>กลุ่มบริษัท</w:t>
      </w:r>
      <w:r w:rsidRPr="00EE1E31">
        <w:rPr>
          <w:rFonts w:ascii="Angsana New" w:hAnsi="Angsana New" w:hint="cs"/>
          <w:sz w:val="28"/>
          <w:szCs w:val="28"/>
          <w:cs/>
        </w:rPr>
        <w:t>มีสิทธิ</w:t>
      </w:r>
      <w:r w:rsidRPr="00EE1E31">
        <w:rPr>
          <w:rFonts w:ascii="Angsana New" w:hAnsi="Angsana New"/>
          <w:sz w:val="28"/>
          <w:szCs w:val="28"/>
          <w:cs/>
        </w:rPr>
        <w:t>เลือกขยายอายุสัญญาเช่า</w:t>
      </w:r>
      <w:r w:rsidRPr="00EE1E31">
        <w:rPr>
          <w:rFonts w:ascii="Angsana New" w:hAnsi="Angsana New" w:hint="cs"/>
          <w:sz w:val="28"/>
          <w:szCs w:val="28"/>
          <w:cs/>
        </w:rPr>
        <w:t>อสังหาริมทรัพย์</w:t>
      </w:r>
      <w:r w:rsidRPr="00EE1E31">
        <w:rPr>
          <w:rFonts w:ascii="Angsana New" w:hAnsi="Angsana New"/>
          <w:sz w:val="28"/>
          <w:szCs w:val="28"/>
          <w:cs/>
        </w:rPr>
        <w:t xml:space="preserve">ภายในหนึ่งปีก่อนสิ้นสุดระยะเวลาเช่า </w:t>
      </w:r>
      <w:r w:rsidRPr="00EE1E31">
        <w:rPr>
          <w:rFonts w:ascii="Angsana New" w:hAnsi="Angsana New" w:hint="cs"/>
          <w:sz w:val="28"/>
          <w:szCs w:val="28"/>
          <w:cs/>
        </w:rPr>
        <w:t>ซึ่ง</w:t>
      </w:r>
      <w:r w:rsidRPr="00EE1E31">
        <w:rPr>
          <w:rFonts w:ascii="Angsana New" w:hAnsi="Angsana New"/>
          <w:sz w:val="28"/>
          <w:szCs w:val="28"/>
          <w:cs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</w:t>
      </w:r>
      <w:r w:rsidR="002C3BBD">
        <w:rPr>
          <w:rFonts w:ascii="Angsana New" w:hAnsi="Angsana New"/>
          <w:sz w:val="28"/>
          <w:szCs w:val="28"/>
        </w:rPr>
        <w:t xml:space="preserve"> </w:t>
      </w:r>
      <w:r w:rsidRPr="00EE1E31">
        <w:rPr>
          <w:rFonts w:ascii="Angsana New" w:hAnsi="Angsana New"/>
          <w:sz w:val="28"/>
          <w:szCs w:val="28"/>
          <w:cs/>
        </w:rPr>
        <w:t>และจะทบทวนการประเมิน</w:t>
      </w:r>
      <w:r w:rsidRPr="00EE1E31">
        <w:rPr>
          <w:rFonts w:ascii="Angsana New" w:hAnsi="Angsana New" w:hint="cs"/>
          <w:sz w:val="28"/>
          <w:szCs w:val="28"/>
          <w:cs/>
        </w:rPr>
        <w:t>ดังกล่าวอย่างสม่ำเสมอ</w:t>
      </w:r>
      <w:r w:rsidRPr="00EE1E31">
        <w:rPr>
          <w:rFonts w:ascii="Angsana New" w:hAnsi="Angsana New"/>
          <w:sz w:val="28"/>
          <w:szCs w:val="28"/>
          <w:cs/>
        </w:rPr>
        <w:t xml:space="preserve"> </w:t>
      </w:r>
    </w:p>
    <w:p w14:paraId="56DCB2DE" w14:textId="08610684" w:rsidR="00862FA9" w:rsidRDefault="00862FA9">
      <w:pPr>
        <w:spacing w:line="240" w:lineRule="auto"/>
        <w:jc w:val="left"/>
        <w:rPr>
          <w:rFonts w:asciiTheme="majorBidi" w:hAnsiTheme="majorBidi" w:cstheme="majorBidi"/>
          <w:i/>
          <w:iCs/>
          <w:color w:val="0000FF"/>
          <w:sz w:val="28"/>
          <w:szCs w:val="28"/>
          <w:highlight w:val="lightGray"/>
        </w:rPr>
      </w:pPr>
    </w:p>
    <w:p w14:paraId="4B70E91C" w14:textId="092D7A5D" w:rsidR="006B31AD" w:rsidRDefault="005443B2" w:rsidP="00BF32A7">
      <w:pPr>
        <w:spacing w:line="240" w:lineRule="auto"/>
        <w:ind w:left="547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30BBF9AF" w14:textId="77777777" w:rsidR="00BF5ED7" w:rsidRPr="008860F2" w:rsidRDefault="00BF5ED7" w:rsidP="00BF32A7">
      <w:pPr>
        <w:spacing w:line="240" w:lineRule="auto"/>
        <w:ind w:left="547"/>
        <w:rPr>
          <w:rFonts w:ascii="Angsana New" w:hAnsi="Angsana New"/>
          <w:i/>
          <w:iCs/>
          <w:sz w:val="28"/>
          <w:szCs w:val="28"/>
        </w:rPr>
      </w:pPr>
    </w:p>
    <w:p w14:paraId="666AB4FE" w14:textId="7A1A2C5C" w:rsidR="003B79CF" w:rsidRDefault="005E07C7" w:rsidP="00495F07">
      <w:pPr>
        <w:ind w:left="540" w:right="65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</w:t>
      </w:r>
      <w:r w:rsidR="0032708F">
        <w:rPr>
          <w:rFonts w:ascii="Angsana New" w:hAnsi="Angsana New" w:hint="cs"/>
          <w:sz w:val="28"/>
          <w:szCs w:val="28"/>
          <w:cs/>
        </w:rPr>
        <w:t xml:space="preserve">วันที่ </w:t>
      </w:r>
      <w:r>
        <w:rPr>
          <w:rFonts w:ascii="Angsana New" w:hAnsi="Angsana New"/>
          <w:sz w:val="28"/>
          <w:szCs w:val="28"/>
        </w:rPr>
        <w:t xml:space="preserve">30 </w:t>
      </w:r>
      <w:r>
        <w:rPr>
          <w:rFonts w:ascii="Angsana New" w:hAnsi="Angsana New" w:hint="cs"/>
          <w:sz w:val="28"/>
          <w:szCs w:val="28"/>
          <w:cs/>
        </w:rPr>
        <w:t xml:space="preserve">กันยายน </w:t>
      </w:r>
      <w:r>
        <w:rPr>
          <w:rFonts w:ascii="Angsana New" w:hAnsi="Angsana New"/>
          <w:sz w:val="28"/>
          <w:szCs w:val="28"/>
        </w:rPr>
        <w:t xml:space="preserve">2563 </w:t>
      </w:r>
      <w:r w:rsidR="003B79CF" w:rsidRPr="008860F2">
        <w:rPr>
          <w:rFonts w:ascii="Angsana New" w:hAnsi="Angsana New"/>
          <w:sz w:val="28"/>
          <w:szCs w:val="28"/>
          <w:cs/>
        </w:rPr>
        <w:t>บริษัทย่อยได้นำที่ดินพร้อมสิ่งปลูกสร้างส่วนใหญ่</w:t>
      </w:r>
      <w:r w:rsidR="00544C83">
        <w:rPr>
          <w:rFonts w:ascii="Angsana New" w:hAnsi="Angsana New" w:hint="cs"/>
          <w:sz w:val="28"/>
          <w:szCs w:val="28"/>
          <w:cs/>
        </w:rPr>
        <w:t>และสิ่งปลูกสร้างที่จะมีในภายหน้า</w:t>
      </w:r>
      <w:r w:rsidR="003B79CF" w:rsidRPr="008860F2">
        <w:rPr>
          <w:rFonts w:ascii="Angsana New" w:hAnsi="Angsana New"/>
          <w:sz w:val="28"/>
          <w:szCs w:val="28"/>
          <w:cs/>
        </w:rPr>
        <w:t>ไปจดจำนองเพื่อใช้เป็นหลักประกัน</w:t>
      </w:r>
      <w:r w:rsidR="009A75D9" w:rsidRPr="008860F2">
        <w:rPr>
          <w:rFonts w:ascii="Angsana New" w:hAnsi="Angsana New"/>
          <w:sz w:val="28"/>
          <w:szCs w:val="28"/>
          <w:cs/>
        </w:rPr>
        <w:t>เงินเบิกเกินบัญชีธนาคารและ</w:t>
      </w:r>
      <w:r w:rsidR="003B79CF" w:rsidRPr="008860F2">
        <w:rPr>
          <w:rFonts w:ascii="Angsana New" w:hAnsi="Angsana New"/>
          <w:sz w:val="28"/>
          <w:szCs w:val="28"/>
          <w:cs/>
        </w:rPr>
        <w:t>เงินกู้ยืมจากสถาบันการเงินของบริษัทย่อย</w:t>
      </w:r>
      <w:r w:rsidR="00BF1672" w:rsidRPr="008860F2">
        <w:rPr>
          <w:rFonts w:ascii="Angsana New" w:hAnsi="Angsana New"/>
          <w:sz w:val="28"/>
          <w:szCs w:val="28"/>
          <w:cs/>
        </w:rPr>
        <w:t xml:space="preserve"> (ดูหมายเหตุข้อ</w:t>
      </w:r>
      <w:r w:rsidR="0078798C" w:rsidRPr="008860F2">
        <w:rPr>
          <w:rFonts w:ascii="Angsana New" w:hAnsi="Angsana New"/>
          <w:sz w:val="28"/>
          <w:szCs w:val="28"/>
        </w:rPr>
        <w:t xml:space="preserve"> 1</w:t>
      </w:r>
      <w:r w:rsidR="009A0FD8">
        <w:rPr>
          <w:rFonts w:ascii="Angsana New" w:hAnsi="Angsana New"/>
          <w:sz w:val="28"/>
          <w:szCs w:val="28"/>
        </w:rPr>
        <w:t>9</w:t>
      </w:r>
      <w:r w:rsidR="00BF1672" w:rsidRPr="008860F2">
        <w:rPr>
          <w:rFonts w:ascii="Angsana New" w:hAnsi="Angsana New"/>
          <w:sz w:val="28"/>
          <w:szCs w:val="28"/>
          <w:cs/>
        </w:rPr>
        <w:t>)</w:t>
      </w:r>
    </w:p>
    <w:p w14:paraId="3F5301FF" w14:textId="77777777" w:rsidR="00F31236" w:rsidRPr="008860F2" w:rsidRDefault="00F31236" w:rsidP="00AA7431">
      <w:pPr>
        <w:ind w:left="540" w:right="-247"/>
        <w:rPr>
          <w:rFonts w:ascii="Angsana New" w:hAnsi="Angsana New"/>
          <w:sz w:val="28"/>
          <w:szCs w:val="28"/>
        </w:rPr>
      </w:pPr>
    </w:p>
    <w:p w14:paraId="0BD73398" w14:textId="77777777" w:rsidR="003B14EA" w:rsidRPr="008860F2" w:rsidRDefault="00AA0AB3" w:rsidP="00BA7DB0">
      <w:pPr>
        <w:pStyle w:val="Heading1"/>
        <w:keepLines/>
        <w:numPr>
          <w:ilvl w:val="0"/>
          <w:numId w:val="1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8860F2">
        <w:rPr>
          <w:rFonts w:asciiTheme="majorBidi" w:hAnsiTheme="majorBidi" w:cstheme="majorBidi"/>
          <w:sz w:val="28"/>
          <w:szCs w:val="28"/>
          <w:u w:val="none"/>
          <w:cs/>
        </w:rPr>
        <w:t>สิทธิการเช่า</w:t>
      </w:r>
    </w:p>
    <w:p w14:paraId="59E2FEEC" w14:textId="77777777" w:rsidR="007E302E" w:rsidRPr="00674758" w:rsidRDefault="007E302E" w:rsidP="007E302E">
      <w:pPr>
        <w:pStyle w:val="NoSpacing"/>
        <w:rPr>
          <w:rFonts w:ascii="Angsana New" w:hAnsi="Angsana New"/>
          <w:sz w:val="20"/>
          <w:szCs w:val="20"/>
        </w:rPr>
      </w:pPr>
    </w:p>
    <w:p w14:paraId="349DBC93" w14:textId="13031D48" w:rsidR="00845439" w:rsidRPr="008860F2" w:rsidRDefault="00544C83" w:rsidP="00845439">
      <w:pPr>
        <w:spacing w:line="240" w:lineRule="auto"/>
        <w:ind w:left="547"/>
        <w:rPr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9C51DF">
        <w:rPr>
          <w:rFonts w:ascii="Angsana New" w:hAnsi="Angsana New"/>
          <w:spacing w:val="-2"/>
          <w:sz w:val="28"/>
          <w:szCs w:val="28"/>
        </w:rPr>
        <w:t>30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 กันยายน </w:t>
      </w:r>
      <w:r w:rsidR="009C51DF">
        <w:rPr>
          <w:rFonts w:ascii="Angsana New" w:hAnsi="Angsana New"/>
          <w:spacing w:val="-2"/>
          <w:sz w:val="28"/>
          <w:szCs w:val="28"/>
        </w:rPr>
        <w:t>256</w:t>
      </w:r>
      <w:r w:rsidR="00A2627A">
        <w:rPr>
          <w:rFonts w:ascii="Angsana New" w:hAnsi="Angsana New"/>
          <w:spacing w:val="-2"/>
          <w:sz w:val="28"/>
          <w:szCs w:val="28"/>
        </w:rPr>
        <w:t>4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845439" w:rsidRPr="008860F2">
        <w:rPr>
          <w:rFonts w:ascii="Angsana New" w:hAnsi="Angsana New"/>
          <w:spacing w:val="-2"/>
          <w:sz w:val="28"/>
          <w:szCs w:val="28"/>
          <w:cs/>
        </w:rPr>
        <w:t>กลุ่มบริษัท</w:t>
      </w:r>
      <w:r>
        <w:rPr>
          <w:rFonts w:ascii="Angsana New" w:hAnsi="Angsana New" w:hint="cs"/>
          <w:spacing w:val="-2"/>
          <w:sz w:val="28"/>
          <w:szCs w:val="28"/>
          <w:cs/>
        </w:rPr>
        <w:t>มีสิทธิการเช่า</w:t>
      </w:r>
      <w:r w:rsidR="00845439" w:rsidRPr="008860F2">
        <w:rPr>
          <w:rFonts w:ascii="Angsana New" w:hAnsi="Angsana New"/>
          <w:spacing w:val="-2"/>
          <w:sz w:val="28"/>
          <w:szCs w:val="28"/>
          <w:cs/>
        </w:rPr>
        <w:t>ดังรายละเอียดต่อไปนี้</w:t>
      </w:r>
    </w:p>
    <w:p w14:paraId="22582E5E" w14:textId="77777777" w:rsidR="00845439" w:rsidRPr="00674758" w:rsidRDefault="00845439" w:rsidP="007E302E">
      <w:pPr>
        <w:pStyle w:val="NoSpacing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3148"/>
        <w:gridCol w:w="2243"/>
        <w:gridCol w:w="1257"/>
        <w:gridCol w:w="2417"/>
      </w:tblGrid>
      <w:tr w:rsidR="0093132F" w:rsidRPr="008860F2" w14:paraId="26594B00" w14:textId="77777777" w:rsidTr="00544C83">
        <w:tc>
          <w:tcPr>
            <w:tcW w:w="3148" w:type="dxa"/>
          </w:tcPr>
          <w:p w14:paraId="2BF79342" w14:textId="77777777" w:rsidR="0093132F" w:rsidRPr="008860F2" w:rsidRDefault="0093132F" w:rsidP="0093132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2243" w:type="dxa"/>
          </w:tcPr>
          <w:p w14:paraId="53D90CEA" w14:textId="77777777" w:rsidR="0093132F" w:rsidRPr="008860F2" w:rsidRDefault="0093132F" w:rsidP="005443B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1257" w:type="dxa"/>
          </w:tcPr>
          <w:p w14:paraId="48D140DA" w14:textId="77777777" w:rsidR="0093132F" w:rsidRPr="008860F2" w:rsidRDefault="0093132F" w:rsidP="0093132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2417" w:type="dxa"/>
          </w:tcPr>
          <w:p w14:paraId="1EB1CEDA" w14:textId="77777777" w:rsidR="0093132F" w:rsidRPr="008860F2" w:rsidRDefault="0093132F" w:rsidP="0093132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วันที่มีผลบังคับตามสัญญา</w:t>
            </w:r>
          </w:p>
        </w:tc>
      </w:tr>
      <w:tr w:rsidR="0093132F" w:rsidRPr="008860F2" w14:paraId="2439BF5E" w14:textId="77777777" w:rsidTr="00544C83">
        <w:tc>
          <w:tcPr>
            <w:tcW w:w="3148" w:type="dxa"/>
          </w:tcPr>
          <w:p w14:paraId="3FA7D116" w14:textId="77777777" w:rsidR="0093132F" w:rsidRPr="008860F2" w:rsidRDefault="0093132F" w:rsidP="006B2296">
            <w:pPr>
              <w:spacing w:line="240" w:lineRule="auto"/>
              <w:ind w:left="-86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โครงการสิริอพาร์ทเม้นท์</w:t>
            </w:r>
          </w:p>
        </w:tc>
        <w:tc>
          <w:tcPr>
            <w:tcW w:w="2243" w:type="dxa"/>
          </w:tcPr>
          <w:p w14:paraId="240D1DC6" w14:textId="77777777" w:rsidR="0093132F" w:rsidRPr="008860F2" w:rsidRDefault="0093132F" w:rsidP="0093132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บุคคลธรรมดา</w:t>
            </w:r>
          </w:p>
        </w:tc>
        <w:tc>
          <w:tcPr>
            <w:tcW w:w="1257" w:type="dxa"/>
          </w:tcPr>
          <w:p w14:paraId="263BF42C" w14:textId="77777777" w:rsidR="0093132F" w:rsidRPr="008860F2" w:rsidRDefault="0093132F" w:rsidP="0093132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5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17" w:type="dxa"/>
          </w:tcPr>
          <w:p w14:paraId="6512FB26" w14:textId="7465C9BF" w:rsidR="0093132F" w:rsidRPr="009D5854" w:rsidRDefault="009D5854" w:rsidP="0093132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93132F" w:rsidRPr="009D5854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</w:tbl>
    <w:p w14:paraId="0362F88A" w14:textId="6AB1CD35" w:rsidR="009073AC" w:rsidRPr="008860F2" w:rsidRDefault="009073AC">
      <w:pPr>
        <w:rPr>
          <w:rFonts w:ascii="Angsana New" w:hAnsi="Angsana New"/>
          <w:sz w:val="28"/>
          <w:szCs w:val="28"/>
        </w:rPr>
      </w:pP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490"/>
        <w:gridCol w:w="1047"/>
        <w:gridCol w:w="1005"/>
        <w:gridCol w:w="1530"/>
      </w:tblGrid>
      <w:tr w:rsidR="00E868B3" w:rsidRPr="008860F2" w14:paraId="5BA0F618" w14:textId="77777777" w:rsidTr="001D6DC6">
        <w:tc>
          <w:tcPr>
            <w:tcW w:w="5490" w:type="dxa"/>
          </w:tcPr>
          <w:p w14:paraId="06E5859A" w14:textId="77777777" w:rsidR="00E868B3" w:rsidRPr="008860F2" w:rsidRDefault="007E302E" w:rsidP="00E868B3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047" w:type="dxa"/>
          </w:tcPr>
          <w:p w14:paraId="2E4312A7" w14:textId="77777777" w:rsidR="00E868B3" w:rsidRPr="008860F2" w:rsidRDefault="00E868B3" w:rsidP="00E868B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5" w:type="dxa"/>
          </w:tcPr>
          <w:p w14:paraId="5E2F62DD" w14:textId="77777777" w:rsidR="00E868B3" w:rsidRPr="008860F2" w:rsidRDefault="00E868B3" w:rsidP="00E868B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AF09C17" w14:textId="77777777" w:rsidR="00E868B3" w:rsidRPr="008860F2" w:rsidRDefault="00E868B3" w:rsidP="00E868B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868B3" w:rsidRPr="008860F2" w14:paraId="607321FD" w14:textId="77777777" w:rsidTr="001D6DC6">
        <w:tc>
          <w:tcPr>
            <w:tcW w:w="5490" w:type="dxa"/>
          </w:tcPr>
          <w:p w14:paraId="490DEB75" w14:textId="77777777" w:rsidR="00E868B3" w:rsidRPr="008860F2" w:rsidRDefault="00E868B3" w:rsidP="00E868B3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</w:tcPr>
          <w:p w14:paraId="360EC132" w14:textId="77777777" w:rsidR="00E868B3" w:rsidRPr="008860F2" w:rsidRDefault="00226A55" w:rsidP="00E868B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05" w:type="dxa"/>
          </w:tcPr>
          <w:p w14:paraId="6F165EE6" w14:textId="77777777" w:rsidR="00E868B3" w:rsidRPr="008860F2" w:rsidRDefault="00E868B3" w:rsidP="00E868B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8437F30" w14:textId="77777777" w:rsidR="00E868B3" w:rsidRPr="008860F2" w:rsidRDefault="00E868B3" w:rsidP="00E868B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868B3" w:rsidRPr="008860F2" w14:paraId="57B91414" w14:textId="77777777" w:rsidTr="001D6DC6">
        <w:tc>
          <w:tcPr>
            <w:tcW w:w="5490" w:type="dxa"/>
          </w:tcPr>
          <w:p w14:paraId="3BEBC0AD" w14:textId="77777777" w:rsidR="00E868B3" w:rsidRPr="008860F2" w:rsidRDefault="00E868B3" w:rsidP="006B2296">
            <w:pPr>
              <w:spacing w:line="240" w:lineRule="auto"/>
              <w:ind w:left="-103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47" w:type="dxa"/>
          </w:tcPr>
          <w:p w14:paraId="5E4B778D" w14:textId="77777777" w:rsidR="00E868B3" w:rsidRPr="008860F2" w:rsidRDefault="00E868B3" w:rsidP="00E868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</w:tcPr>
          <w:p w14:paraId="103639BD" w14:textId="77777777" w:rsidR="00E868B3" w:rsidRPr="008860F2" w:rsidRDefault="00E868B3" w:rsidP="00E868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0B51AF27" w14:textId="77777777" w:rsidR="00E868B3" w:rsidRPr="008860F2" w:rsidRDefault="00E868B3" w:rsidP="00E868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A2627A" w:rsidRPr="008860F2" w14:paraId="5F11A5F3" w14:textId="77777777" w:rsidTr="001D6DC6">
        <w:tc>
          <w:tcPr>
            <w:tcW w:w="5490" w:type="dxa"/>
          </w:tcPr>
          <w:p w14:paraId="724423D8" w14:textId="20155AD8" w:rsidR="00A2627A" w:rsidRPr="008860F2" w:rsidRDefault="00A2627A" w:rsidP="006B2296">
            <w:pPr>
              <w:spacing w:line="240" w:lineRule="auto"/>
              <w:ind w:left="-103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ตุลาคม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47" w:type="dxa"/>
          </w:tcPr>
          <w:p w14:paraId="3B201AD7" w14:textId="77777777" w:rsidR="00A2627A" w:rsidRPr="008860F2" w:rsidRDefault="00A2627A" w:rsidP="00A262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5" w:type="dxa"/>
          </w:tcPr>
          <w:p w14:paraId="59B2903B" w14:textId="77777777" w:rsidR="00A2627A" w:rsidRPr="008860F2" w:rsidRDefault="00A2627A" w:rsidP="00A262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32541761" w14:textId="5635AEE0" w:rsidR="00A2627A" w:rsidRPr="00A2627A" w:rsidRDefault="00A2627A" w:rsidP="00A262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627A">
              <w:rPr>
                <w:rFonts w:ascii="Angsana New" w:hAnsi="Angsana New"/>
                <w:sz w:val="28"/>
                <w:szCs w:val="28"/>
                <w:lang w:val="en-US" w:bidi="th-TH"/>
              </w:rPr>
              <w:t>480.33</w:t>
            </w:r>
          </w:p>
        </w:tc>
      </w:tr>
      <w:tr w:rsidR="00A2627A" w:rsidRPr="008860F2" w14:paraId="1D5775A7" w14:textId="77777777" w:rsidTr="001D6DC6">
        <w:tc>
          <w:tcPr>
            <w:tcW w:w="5490" w:type="dxa"/>
          </w:tcPr>
          <w:p w14:paraId="43184095" w14:textId="77777777" w:rsidR="00A2627A" w:rsidRPr="008860F2" w:rsidRDefault="00A2627A" w:rsidP="006B2296">
            <w:pPr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47" w:type="dxa"/>
          </w:tcPr>
          <w:p w14:paraId="14725DC9" w14:textId="77777777" w:rsidR="00A2627A" w:rsidRPr="008860F2" w:rsidRDefault="00A2627A" w:rsidP="00A262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5" w:type="dxa"/>
          </w:tcPr>
          <w:p w14:paraId="0284B0B4" w14:textId="77777777" w:rsidR="00A2627A" w:rsidRPr="008860F2" w:rsidRDefault="00A2627A" w:rsidP="00A262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377BA436" w14:textId="049A5F29" w:rsidR="00A2627A" w:rsidRPr="008860F2" w:rsidRDefault="00A2627A" w:rsidP="00A262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33.85</w:t>
            </w:r>
          </w:p>
        </w:tc>
      </w:tr>
      <w:tr w:rsidR="00A2627A" w:rsidRPr="008860F2" w14:paraId="0E3F40B0" w14:textId="77777777" w:rsidTr="001D6DC6">
        <w:tc>
          <w:tcPr>
            <w:tcW w:w="5490" w:type="dxa"/>
          </w:tcPr>
          <w:p w14:paraId="181EFC5C" w14:textId="4BC2081A" w:rsidR="00A2627A" w:rsidRPr="008860F2" w:rsidRDefault="00A2627A" w:rsidP="006B2296">
            <w:pPr>
              <w:spacing w:line="240" w:lineRule="auto"/>
              <w:ind w:left="-103" w:right="-10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ตุลาคม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47" w:type="dxa"/>
          </w:tcPr>
          <w:p w14:paraId="77C423B8" w14:textId="77777777" w:rsidR="00A2627A" w:rsidRPr="008860F2" w:rsidRDefault="00A2627A" w:rsidP="00A262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5" w:type="dxa"/>
          </w:tcPr>
          <w:p w14:paraId="3A9B42EE" w14:textId="77777777" w:rsidR="00A2627A" w:rsidRPr="008860F2" w:rsidRDefault="00A2627A" w:rsidP="00A262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1636C51" w14:textId="31415D2B" w:rsidR="00A2627A" w:rsidRPr="008860F2" w:rsidRDefault="00A2627A" w:rsidP="00A262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514.18</w:t>
            </w:r>
          </w:p>
        </w:tc>
      </w:tr>
      <w:tr w:rsidR="00413EEE" w:rsidRPr="008860F2" w14:paraId="04737381" w14:textId="77777777" w:rsidTr="001D6DC6">
        <w:tc>
          <w:tcPr>
            <w:tcW w:w="5490" w:type="dxa"/>
          </w:tcPr>
          <w:p w14:paraId="00F7DD5E" w14:textId="524875B4" w:rsidR="00413EEE" w:rsidRPr="008860F2" w:rsidRDefault="00413EEE" w:rsidP="006B2296">
            <w:pPr>
              <w:spacing w:line="240" w:lineRule="auto"/>
              <w:ind w:left="-103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ผลกระทบจากการถือปฏิบัติตาม </w:t>
            </w:r>
            <w:r>
              <w:rPr>
                <w:rFonts w:ascii="Angsana New" w:hAnsi="Angsana New"/>
                <w:sz w:val="28"/>
                <w:szCs w:val="28"/>
              </w:rPr>
              <w:t>TFRS 16</w:t>
            </w:r>
          </w:p>
        </w:tc>
        <w:tc>
          <w:tcPr>
            <w:tcW w:w="1047" w:type="dxa"/>
          </w:tcPr>
          <w:p w14:paraId="3FF40C2E" w14:textId="711D3793" w:rsidR="00413EEE" w:rsidRPr="007170E2" w:rsidRDefault="00317CF4" w:rsidP="00317CF4">
            <w:pPr>
              <w:pStyle w:val="acctfourfigures"/>
              <w:tabs>
                <w:tab w:val="clear" w:pos="765"/>
              </w:tabs>
              <w:spacing w:line="240" w:lineRule="auto"/>
              <w:ind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7170E2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3</w:t>
            </w:r>
            <w:r w:rsidRPr="007170E2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(ข</w:t>
            </w:r>
            <w:r w:rsidR="00462962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.2</w:t>
            </w:r>
            <w:r w:rsidRPr="007170E2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005" w:type="dxa"/>
          </w:tcPr>
          <w:p w14:paraId="108420EC" w14:textId="77777777" w:rsidR="00413EEE" w:rsidRPr="008860F2" w:rsidRDefault="00413EEE" w:rsidP="00A262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37EFC55E" w14:textId="21C81D03" w:rsidR="00413EEE" w:rsidRDefault="00413EEE" w:rsidP="00A262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(477.77)</w:t>
            </w:r>
          </w:p>
        </w:tc>
      </w:tr>
      <w:tr w:rsidR="00AA3B94" w:rsidRPr="008860F2" w14:paraId="7E2A83DE" w14:textId="77777777" w:rsidTr="001D6DC6">
        <w:tc>
          <w:tcPr>
            <w:tcW w:w="5490" w:type="dxa"/>
          </w:tcPr>
          <w:p w14:paraId="05D083DD" w14:textId="05F2E58D" w:rsidR="00AA3B94" w:rsidRPr="008860F2" w:rsidRDefault="00AA3B94" w:rsidP="006B2296">
            <w:pPr>
              <w:spacing w:line="240" w:lineRule="auto"/>
              <w:ind w:left="-103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47" w:type="dxa"/>
          </w:tcPr>
          <w:p w14:paraId="2B5F6A69" w14:textId="77777777" w:rsidR="00AA3B94" w:rsidRPr="007170E2" w:rsidRDefault="00AA3B94" w:rsidP="00A262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05" w:type="dxa"/>
          </w:tcPr>
          <w:p w14:paraId="06820FAC" w14:textId="77777777" w:rsidR="00AA3B94" w:rsidRPr="008860F2" w:rsidRDefault="00AA3B94" w:rsidP="00A262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469FDE93" w14:textId="4AC0B192" w:rsidR="00AA3B94" w:rsidRDefault="00AA3B94" w:rsidP="00A262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6.</w:t>
            </w:r>
            <w:r w:rsidR="00413EEE">
              <w:rPr>
                <w:rFonts w:ascii="Angsana New" w:hAnsi="Angsana New"/>
                <w:sz w:val="28"/>
                <w:szCs w:val="28"/>
                <w:lang w:val="en-US" w:bidi="th-TH"/>
              </w:rPr>
              <w:t>79</w:t>
            </w:r>
          </w:p>
        </w:tc>
      </w:tr>
      <w:tr w:rsidR="00A2627A" w:rsidRPr="008860F2" w14:paraId="3BF556DF" w14:textId="77777777" w:rsidTr="001D6DC6">
        <w:tc>
          <w:tcPr>
            <w:tcW w:w="5490" w:type="dxa"/>
          </w:tcPr>
          <w:p w14:paraId="360E0D82" w14:textId="1E4BFE44" w:rsidR="00A2627A" w:rsidRPr="008860F2" w:rsidRDefault="00A2627A" w:rsidP="006B2296">
            <w:pPr>
              <w:spacing w:line="240" w:lineRule="auto"/>
              <w:ind w:left="-103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47" w:type="dxa"/>
          </w:tcPr>
          <w:p w14:paraId="54290705" w14:textId="77777777" w:rsidR="00A2627A" w:rsidRPr="007170E2" w:rsidRDefault="00A2627A" w:rsidP="00A262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</w:tcPr>
          <w:p w14:paraId="44FF4001" w14:textId="77777777" w:rsidR="00A2627A" w:rsidRPr="008860F2" w:rsidRDefault="00A2627A" w:rsidP="00A262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F474381" w14:textId="2184CBE5" w:rsidR="00A2627A" w:rsidRPr="008860F2" w:rsidRDefault="00413EEE" w:rsidP="00A262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43</w:t>
            </w:r>
            <w:r w:rsidR="001C71D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</w:t>
            </w:r>
          </w:p>
        </w:tc>
      </w:tr>
      <w:tr w:rsidR="0078196D" w:rsidRPr="008860F2" w14:paraId="44CB1E0D" w14:textId="77777777" w:rsidTr="001D6DC6">
        <w:tc>
          <w:tcPr>
            <w:tcW w:w="5490" w:type="dxa"/>
          </w:tcPr>
          <w:p w14:paraId="2F103092" w14:textId="77777777" w:rsidR="0078196D" w:rsidRPr="00674758" w:rsidRDefault="0078196D" w:rsidP="006B2296">
            <w:pPr>
              <w:spacing w:line="240" w:lineRule="auto"/>
              <w:ind w:left="-103" w:right="-108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47" w:type="dxa"/>
          </w:tcPr>
          <w:p w14:paraId="1B242C61" w14:textId="77777777" w:rsidR="0078196D" w:rsidRPr="007170E2" w:rsidRDefault="0078196D" w:rsidP="00A262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i/>
                <w:iCs/>
                <w:sz w:val="20"/>
                <w:lang w:bidi="th-TH"/>
              </w:rPr>
            </w:pPr>
          </w:p>
        </w:tc>
        <w:tc>
          <w:tcPr>
            <w:tcW w:w="1005" w:type="dxa"/>
          </w:tcPr>
          <w:p w14:paraId="55C748D3" w14:textId="77777777" w:rsidR="0078196D" w:rsidRPr="00674758" w:rsidRDefault="0078196D" w:rsidP="00A262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530" w:type="dxa"/>
          </w:tcPr>
          <w:p w14:paraId="59419A59" w14:textId="77777777" w:rsidR="0078196D" w:rsidRPr="00674758" w:rsidRDefault="0078196D" w:rsidP="00A262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A2627A" w:rsidRPr="008860F2" w14:paraId="2169ADC0" w14:textId="77777777" w:rsidTr="001D6DC6">
        <w:tc>
          <w:tcPr>
            <w:tcW w:w="5490" w:type="dxa"/>
          </w:tcPr>
          <w:p w14:paraId="6C4A3649" w14:textId="55BE82E5" w:rsidR="00A2627A" w:rsidRPr="008860F2" w:rsidRDefault="00A2627A" w:rsidP="006B2296">
            <w:pPr>
              <w:spacing w:line="240" w:lineRule="auto"/>
              <w:ind w:left="-103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047" w:type="dxa"/>
          </w:tcPr>
          <w:p w14:paraId="7611843B" w14:textId="77777777" w:rsidR="00A2627A" w:rsidRPr="007170E2" w:rsidRDefault="00A2627A" w:rsidP="00A262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</w:tcPr>
          <w:p w14:paraId="190ABE9A" w14:textId="77777777" w:rsidR="00A2627A" w:rsidRPr="008860F2" w:rsidRDefault="00A2627A" w:rsidP="00A262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4C3ED477" w14:textId="77777777" w:rsidR="00A2627A" w:rsidRPr="008860F2" w:rsidRDefault="00A2627A" w:rsidP="00A262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2627A" w:rsidRPr="008860F2" w14:paraId="7C2719F6" w14:textId="77777777" w:rsidTr="001D6DC6">
        <w:tc>
          <w:tcPr>
            <w:tcW w:w="5490" w:type="dxa"/>
          </w:tcPr>
          <w:p w14:paraId="6E3B7464" w14:textId="5DB56518" w:rsidR="00A2627A" w:rsidRPr="008860F2" w:rsidRDefault="00A2627A" w:rsidP="006B2296">
            <w:pPr>
              <w:spacing w:line="240" w:lineRule="auto"/>
              <w:ind w:left="-103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ตุลาคม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47" w:type="dxa"/>
          </w:tcPr>
          <w:p w14:paraId="79ED11C4" w14:textId="77777777" w:rsidR="00A2627A" w:rsidRPr="007170E2" w:rsidRDefault="00A2627A" w:rsidP="00A262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</w:tcPr>
          <w:p w14:paraId="16CF8CB5" w14:textId="77777777" w:rsidR="00A2627A" w:rsidRPr="008860F2" w:rsidRDefault="00A2627A" w:rsidP="00A262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3355C303" w14:textId="4DDF1253" w:rsidR="00A2627A" w:rsidRPr="00A2627A" w:rsidRDefault="00A2627A" w:rsidP="00A262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627A">
              <w:rPr>
                <w:rFonts w:ascii="Angsana New" w:hAnsi="Angsana New"/>
                <w:sz w:val="28"/>
                <w:szCs w:val="28"/>
                <w:lang w:bidi="th-TH"/>
              </w:rPr>
              <w:t>302.85</w:t>
            </w:r>
          </w:p>
        </w:tc>
      </w:tr>
      <w:tr w:rsidR="00A2627A" w:rsidRPr="008860F2" w14:paraId="4F5D0648" w14:textId="77777777" w:rsidTr="001D6DC6">
        <w:tc>
          <w:tcPr>
            <w:tcW w:w="5490" w:type="dxa"/>
          </w:tcPr>
          <w:p w14:paraId="031BE456" w14:textId="77777777" w:rsidR="00A2627A" w:rsidRPr="008860F2" w:rsidRDefault="00A2627A" w:rsidP="006B2296">
            <w:pPr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047" w:type="dxa"/>
          </w:tcPr>
          <w:p w14:paraId="6013755B" w14:textId="77777777" w:rsidR="00A2627A" w:rsidRPr="007170E2" w:rsidRDefault="00A2627A" w:rsidP="00A262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</w:tcPr>
          <w:p w14:paraId="658A1427" w14:textId="77777777" w:rsidR="00A2627A" w:rsidRPr="008860F2" w:rsidRDefault="00A2627A" w:rsidP="00A262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7D3402D1" w14:textId="779EBDD2" w:rsidR="00A2627A" w:rsidRPr="008860F2" w:rsidRDefault="00A2627A" w:rsidP="00A262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47.73</w:t>
            </w:r>
          </w:p>
        </w:tc>
      </w:tr>
      <w:tr w:rsidR="00A2627A" w:rsidRPr="008860F2" w14:paraId="60A838B4" w14:textId="77777777" w:rsidTr="001D6DC6">
        <w:tc>
          <w:tcPr>
            <w:tcW w:w="5490" w:type="dxa"/>
          </w:tcPr>
          <w:p w14:paraId="4ACA760B" w14:textId="0B21D610" w:rsidR="00A2627A" w:rsidRPr="008860F2" w:rsidRDefault="00A2627A" w:rsidP="006B2296">
            <w:pPr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ตุลาคม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47" w:type="dxa"/>
          </w:tcPr>
          <w:p w14:paraId="541F66AD" w14:textId="77777777" w:rsidR="00A2627A" w:rsidRPr="007170E2" w:rsidRDefault="00A2627A" w:rsidP="00A262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05" w:type="dxa"/>
          </w:tcPr>
          <w:p w14:paraId="53B2DD27" w14:textId="77777777" w:rsidR="00A2627A" w:rsidRPr="008860F2" w:rsidRDefault="00A2627A" w:rsidP="00A262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FDB0700" w14:textId="1FE517E8" w:rsidR="00A2627A" w:rsidRPr="008860F2" w:rsidRDefault="00A2627A" w:rsidP="00A262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350.58</w:t>
            </w:r>
          </w:p>
        </w:tc>
      </w:tr>
      <w:tr w:rsidR="00317CF4" w:rsidRPr="008860F2" w14:paraId="162E1979" w14:textId="77777777" w:rsidTr="001D6DC6">
        <w:tc>
          <w:tcPr>
            <w:tcW w:w="5490" w:type="dxa"/>
          </w:tcPr>
          <w:p w14:paraId="7F86BE12" w14:textId="13116C5C" w:rsidR="00317CF4" w:rsidRPr="008860F2" w:rsidRDefault="00317CF4" w:rsidP="00317CF4">
            <w:pPr>
              <w:spacing w:line="240" w:lineRule="auto"/>
              <w:ind w:left="-103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ผลกระทบจากการถือปฏิบัติตาม </w:t>
            </w:r>
            <w:r>
              <w:rPr>
                <w:rFonts w:ascii="Angsana New" w:hAnsi="Angsana New"/>
                <w:sz w:val="28"/>
                <w:szCs w:val="28"/>
              </w:rPr>
              <w:t>TFRS 16</w:t>
            </w:r>
          </w:p>
        </w:tc>
        <w:tc>
          <w:tcPr>
            <w:tcW w:w="1047" w:type="dxa"/>
          </w:tcPr>
          <w:p w14:paraId="6F36B585" w14:textId="104B35E9" w:rsidR="00317CF4" w:rsidRPr="007170E2" w:rsidRDefault="00317CF4" w:rsidP="00317CF4">
            <w:pPr>
              <w:pStyle w:val="acctfourfigures"/>
              <w:tabs>
                <w:tab w:val="clear" w:pos="76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7170E2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3</w:t>
            </w:r>
            <w:r w:rsidRPr="007170E2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(ข</w:t>
            </w:r>
            <w:r w:rsidR="00462962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.2</w:t>
            </w:r>
            <w:r w:rsidRPr="007170E2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005" w:type="dxa"/>
          </w:tcPr>
          <w:p w14:paraId="20DE96A5" w14:textId="77777777" w:rsidR="00317CF4" w:rsidRPr="008860F2" w:rsidRDefault="00317CF4" w:rsidP="00317C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1645FE01" w14:textId="22124C65" w:rsidR="00317CF4" w:rsidRDefault="00317CF4" w:rsidP="00317C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(315.96)</w:t>
            </w:r>
          </w:p>
        </w:tc>
      </w:tr>
      <w:tr w:rsidR="00317CF4" w:rsidRPr="008860F2" w14:paraId="11294428" w14:textId="77777777" w:rsidTr="001D6DC6">
        <w:tc>
          <w:tcPr>
            <w:tcW w:w="5490" w:type="dxa"/>
          </w:tcPr>
          <w:p w14:paraId="309449F4" w14:textId="257E915D" w:rsidR="00317CF4" w:rsidRPr="008860F2" w:rsidRDefault="00317CF4" w:rsidP="00317CF4">
            <w:pPr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047" w:type="dxa"/>
          </w:tcPr>
          <w:p w14:paraId="43E5D315" w14:textId="77777777" w:rsidR="00317CF4" w:rsidRPr="008860F2" w:rsidRDefault="00317CF4" w:rsidP="00317C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5" w:type="dxa"/>
          </w:tcPr>
          <w:p w14:paraId="62DFA45E" w14:textId="77777777" w:rsidR="00317CF4" w:rsidRPr="008860F2" w:rsidRDefault="00317CF4" w:rsidP="00317C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38B19EE3" w14:textId="61AC18E6" w:rsidR="00317CF4" w:rsidRPr="008860F2" w:rsidRDefault="00317CF4" w:rsidP="00317C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6.86</w:t>
            </w:r>
          </w:p>
        </w:tc>
      </w:tr>
      <w:tr w:rsidR="00317CF4" w:rsidRPr="008860F2" w14:paraId="2316F2B7" w14:textId="77777777" w:rsidTr="001D6DC6">
        <w:tc>
          <w:tcPr>
            <w:tcW w:w="5490" w:type="dxa"/>
          </w:tcPr>
          <w:p w14:paraId="671C5FC9" w14:textId="0D8E9DF1" w:rsidR="00317CF4" w:rsidRPr="008860F2" w:rsidRDefault="00317CF4" w:rsidP="00317CF4">
            <w:pPr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47" w:type="dxa"/>
          </w:tcPr>
          <w:p w14:paraId="469391F6" w14:textId="77777777" w:rsidR="00317CF4" w:rsidRPr="008860F2" w:rsidRDefault="00317CF4" w:rsidP="00317C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</w:tcPr>
          <w:p w14:paraId="26537272" w14:textId="77777777" w:rsidR="00317CF4" w:rsidRPr="008860F2" w:rsidRDefault="00317CF4" w:rsidP="00317C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A5A3E5A" w14:textId="0E509792" w:rsidR="00317CF4" w:rsidRPr="008860F2" w:rsidRDefault="00317CF4" w:rsidP="00317C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41.48</w:t>
            </w:r>
          </w:p>
        </w:tc>
      </w:tr>
      <w:tr w:rsidR="001D6DC6" w:rsidRPr="008860F2" w14:paraId="1E7F563F" w14:textId="77777777" w:rsidTr="001D6DC6">
        <w:tc>
          <w:tcPr>
            <w:tcW w:w="5490" w:type="dxa"/>
          </w:tcPr>
          <w:p w14:paraId="1B818825" w14:textId="77777777" w:rsidR="001D6DC6" w:rsidRPr="008860F2" w:rsidRDefault="001D6DC6" w:rsidP="001D6DC6">
            <w:pPr>
              <w:spacing w:line="240" w:lineRule="auto"/>
              <w:ind w:left="-123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47" w:type="dxa"/>
          </w:tcPr>
          <w:p w14:paraId="5350B8AD" w14:textId="77777777" w:rsidR="001D6DC6" w:rsidRPr="008860F2" w:rsidRDefault="001D6DC6" w:rsidP="001D6DC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</w:tcPr>
          <w:p w14:paraId="5AC99864" w14:textId="77777777" w:rsidR="001D6DC6" w:rsidRPr="008860F2" w:rsidRDefault="001D6DC6" w:rsidP="001D6DC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02E8227A" w14:textId="03833BD8" w:rsidR="001D6DC6" w:rsidRPr="008860F2" w:rsidRDefault="001D6DC6" w:rsidP="001D6DC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D6DC6" w:rsidRPr="008860F2" w14:paraId="63695C0E" w14:textId="77777777" w:rsidTr="001D6DC6">
        <w:tc>
          <w:tcPr>
            <w:tcW w:w="5490" w:type="dxa"/>
          </w:tcPr>
          <w:p w14:paraId="53F185D4" w14:textId="77777777" w:rsidR="001D6DC6" w:rsidRPr="008860F2" w:rsidRDefault="001D6DC6" w:rsidP="001D6DC6">
            <w:pPr>
              <w:spacing w:line="240" w:lineRule="auto"/>
              <w:ind w:left="-123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47" w:type="dxa"/>
          </w:tcPr>
          <w:p w14:paraId="73A804FB" w14:textId="77777777" w:rsidR="001D6DC6" w:rsidRPr="008860F2" w:rsidRDefault="001D6DC6" w:rsidP="001D6DC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</w:tcPr>
          <w:p w14:paraId="0FD411C4" w14:textId="77777777" w:rsidR="001D6DC6" w:rsidRPr="008860F2" w:rsidRDefault="001D6DC6" w:rsidP="001D6DC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55BA33FD" w14:textId="5C9B7DDF" w:rsidR="001D6DC6" w:rsidRPr="008860F2" w:rsidRDefault="001D6DC6" w:rsidP="001D6DC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D6DC6" w:rsidRPr="008860F2" w14:paraId="501B5FFD" w14:textId="77777777" w:rsidTr="001D6DC6">
        <w:tc>
          <w:tcPr>
            <w:tcW w:w="5490" w:type="dxa"/>
          </w:tcPr>
          <w:p w14:paraId="5E955433" w14:textId="025784E0" w:rsidR="001D6DC6" w:rsidRPr="008860F2" w:rsidRDefault="001D6DC6" w:rsidP="001D6DC6">
            <w:pPr>
              <w:spacing w:line="240" w:lineRule="auto"/>
              <w:ind w:left="-123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47" w:type="dxa"/>
          </w:tcPr>
          <w:p w14:paraId="21CC115B" w14:textId="77777777" w:rsidR="001D6DC6" w:rsidRPr="008860F2" w:rsidRDefault="001D6DC6" w:rsidP="001D6DC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</w:tcPr>
          <w:p w14:paraId="2CC287F5" w14:textId="77777777" w:rsidR="001D6DC6" w:rsidRPr="008860F2" w:rsidRDefault="001D6DC6" w:rsidP="001D6DC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3DE688D0" w14:textId="77777777" w:rsidR="001D6DC6" w:rsidRPr="008860F2" w:rsidRDefault="001D6DC6" w:rsidP="001D6DC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1D6DC6" w:rsidRPr="008860F2" w14:paraId="4C39D068" w14:textId="77777777" w:rsidTr="001D6DC6">
        <w:tc>
          <w:tcPr>
            <w:tcW w:w="5490" w:type="dxa"/>
          </w:tcPr>
          <w:p w14:paraId="23D05411" w14:textId="241A01B3" w:rsidR="001D6DC6" w:rsidRPr="008860F2" w:rsidRDefault="001D6DC6" w:rsidP="001D6DC6">
            <w:pPr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47" w:type="dxa"/>
          </w:tcPr>
          <w:p w14:paraId="0A35C78D" w14:textId="77777777" w:rsidR="001D6DC6" w:rsidRPr="008860F2" w:rsidRDefault="001D6DC6" w:rsidP="001D6DC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5" w:type="dxa"/>
          </w:tcPr>
          <w:p w14:paraId="4C35289D" w14:textId="77777777" w:rsidR="001D6DC6" w:rsidRPr="008860F2" w:rsidRDefault="001D6DC6" w:rsidP="001D6DC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2E63F850" w14:textId="2B11873B" w:rsidR="001D6DC6" w:rsidRPr="008860F2" w:rsidRDefault="001D6DC6" w:rsidP="001D6DC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163.60</w:t>
            </w:r>
          </w:p>
        </w:tc>
      </w:tr>
      <w:tr w:rsidR="001D6DC6" w:rsidRPr="008860F2" w14:paraId="67DD65F0" w14:textId="77777777" w:rsidTr="001D6DC6">
        <w:tc>
          <w:tcPr>
            <w:tcW w:w="5490" w:type="dxa"/>
          </w:tcPr>
          <w:p w14:paraId="60FCFA39" w14:textId="23369EA1" w:rsidR="001D6DC6" w:rsidRPr="008860F2" w:rsidRDefault="001D6DC6" w:rsidP="001D6DC6">
            <w:pPr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47" w:type="dxa"/>
          </w:tcPr>
          <w:p w14:paraId="641851BE" w14:textId="77777777" w:rsidR="001D6DC6" w:rsidRPr="008860F2" w:rsidRDefault="001D6DC6" w:rsidP="001D6DC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</w:tcPr>
          <w:p w14:paraId="1404DB97" w14:textId="77777777" w:rsidR="001D6DC6" w:rsidRPr="008860F2" w:rsidRDefault="001D6DC6" w:rsidP="001D6DC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1968E31C" w14:textId="47F87FD5" w:rsidR="001D6DC6" w:rsidRPr="008860F2" w:rsidRDefault="001D6DC6" w:rsidP="001D6DC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1.72</w:t>
            </w:r>
          </w:p>
        </w:tc>
      </w:tr>
    </w:tbl>
    <w:p w14:paraId="43350BE3" w14:textId="77777777" w:rsidR="00875875" w:rsidRPr="00F90DE3" w:rsidRDefault="00875875" w:rsidP="0087587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0"/>
          <w:szCs w:val="20"/>
          <w:u w:val="none"/>
        </w:rPr>
      </w:pPr>
    </w:p>
    <w:p w14:paraId="06AEC6A6" w14:textId="2800D696" w:rsidR="003B14EA" w:rsidRPr="008860F2" w:rsidRDefault="003B14EA" w:rsidP="00BA7DB0">
      <w:pPr>
        <w:pStyle w:val="Heading1"/>
        <w:keepLines/>
        <w:numPr>
          <w:ilvl w:val="0"/>
          <w:numId w:val="1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  <w:cs/>
        </w:rPr>
      </w:pPr>
      <w:r w:rsidRPr="008860F2">
        <w:rPr>
          <w:rFonts w:asciiTheme="majorBidi" w:hAnsiTheme="majorBidi" w:cstheme="majorBidi"/>
          <w:sz w:val="28"/>
          <w:szCs w:val="28"/>
          <w:u w:val="none"/>
          <w:cs/>
        </w:rPr>
        <w:t>สินทรัพย์ไม่มีตัวตน</w:t>
      </w:r>
    </w:p>
    <w:p w14:paraId="7A07921D" w14:textId="77777777" w:rsidR="003B14EA" w:rsidRPr="00016341" w:rsidRDefault="003B14EA" w:rsidP="007E302E">
      <w:pPr>
        <w:pStyle w:val="NoSpacing"/>
        <w:rPr>
          <w:rFonts w:ascii="Angsana New" w:hAnsi="Angsana New"/>
          <w:sz w:val="20"/>
          <w:szCs w:val="20"/>
        </w:rPr>
      </w:pPr>
    </w:p>
    <w:tbl>
      <w:tblPr>
        <w:tblW w:w="93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80"/>
        <w:gridCol w:w="792"/>
        <w:gridCol w:w="1530"/>
        <w:gridCol w:w="270"/>
        <w:gridCol w:w="1260"/>
        <w:gridCol w:w="270"/>
        <w:gridCol w:w="1440"/>
      </w:tblGrid>
      <w:tr w:rsidR="00E36D38" w:rsidRPr="008860F2" w14:paraId="47A4216C" w14:textId="77777777" w:rsidTr="00862FA9">
        <w:trPr>
          <w:tblHeader/>
        </w:trPr>
        <w:tc>
          <w:tcPr>
            <w:tcW w:w="3780" w:type="dxa"/>
          </w:tcPr>
          <w:p w14:paraId="0F7D4B23" w14:textId="77777777" w:rsidR="00E36D38" w:rsidRPr="008860F2" w:rsidRDefault="00E36D38" w:rsidP="00D623A7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2" w:type="dxa"/>
          </w:tcPr>
          <w:p w14:paraId="54B84712" w14:textId="77777777" w:rsidR="00E36D38" w:rsidRPr="008860F2" w:rsidRDefault="00E36D38" w:rsidP="00D623A7">
            <w:pPr>
              <w:spacing w:line="240" w:lineRule="auto"/>
              <w:ind w:left="-603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5"/>
          </w:tcPr>
          <w:p w14:paraId="3C8B50B6" w14:textId="77777777" w:rsidR="00E36D38" w:rsidRPr="008860F2" w:rsidRDefault="00E36D38" w:rsidP="00D623A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E361A" w:rsidRPr="008860F2" w14:paraId="2DF0C3B6" w14:textId="77777777" w:rsidTr="00862FA9">
        <w:trPr>
          <w:tblHeader/>
        </w:trPr>
        <w:tc>
          <w:tcPr>
            <w:tcW w:w="3780" w:type="dxa"/>
          </w:tcPr>
          <w:p w14:paraId="7EA2F4C3" w14:textId="77777777" w:rsidR="00FE361A" w:rsidRPr="008860F2" w:rsidRDefault="00FE361A" w:rsidP="00D623A7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2" w:type="dxa"/>
          </w:tcPr>
          <w:p w14:paraId="4C94D673" w14:textId="77777777" w:rsidR="00FE361A" w:rsidRPr="008860F2" w:rsidRDefault="00FE361A" w:rsidP="000B693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4F3CC21" w14:textId="77777777" w:rsidR="00FE361A" w:rsidRPr="008860F2" w:rsidRDefault="00FE361A" w:rsidP="00E36D3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ค่าลิขสิทธิ์</w:t>
            </w:r>
          </w:p>
        </w:tc>
        <w:tc>
          <w:tcPr>
            <w:tcW w:w="270" w:type="dxa"/>
          </w:tcPr>
          <w:p w14:paraId="17EAB301" w14:textId="77777777" w:rsidR="00FE361A" w:rsidRPr="008860F2" w:rsidRDefault="00FE361A" w:rsidP="00D623A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1E1FCDD" w14:textId="77777777" w:rsidR="00FE361A" w:rsidRPr="008860F2" w:rsidRDefault="00E36D38" w:rsidP="00D623A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75AE7968" w14:textId="77777777" w:rsidR="00FE361A" w:rsidRPr="008860F2" w:rsidRDefault="00FE361A" w:rsidP="00D623A7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17483CA" w14:textId="77777777" w:rsidR="00FE361A" w:rsidRPr="008860F2" w:rsidRDefault="00FE361A" w:rsidP="00D623A7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61A" w:rsidRPr="008860F2" w14:paraId="519C5A15" w14:textId="77777777" w:rsidTr="00862FA9">
        <w:trPr>
          <w:tblHeader/>
        </w:trPr>
        <w:tc>
          <w:tcPr>
            <w:tcW w:w="3780" w:type="dxa"/>
          </w:tcPr>
          <w:p w14:paraId="0890E31B" w14:textId="77777777" w:rsidR="00FE361A" w:rsidRPr="008860F2" w:rsidRDefault="00FE361A" w:rsidP="00D623A7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2" w:type="dxa"/>
          </w:tcPr>
          <w:p w14:paraId="396528F3" w14:textId="27231233" w:rsidR="00FE361A" w:rsidRPr="008860F2" w:rsidRDefault="00FE361A" w:rsidP="00E36D38">
            <w:pPr>
              <w:pStyle w:val="NoSpacing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78E0B735" w14:textId="77777777" w:rsidR="00FE361A" w:rsidRPr="008860F2" w:rsidRDefault="00E36D38" w:rsidP="00E36D3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270" w:type="dxa"/>
          </w:tcPr>
          <w:p w14:paraId="5FE170A7" w14:textId="77777777" w:rsidR="00FE361A" w:rsidRPr="008860F2" w:rsidRDefault="00FE361A" w:rsidP="00D623A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AB8F02" w14:textId="77777777" w:rsidR="00FE361A" w:rsidRPr="008860F2" w:rsidRDefault="00E36D38" w:rsidP="00E36D3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การติดตั้ง</w:t>
            </w:r>
          </w:p>
        </w:tc>
        <w:tc>
          <w:tcPr>
            <w:tcW w:w="270" w:type="dxa"/>
          </w:tcPr>
          <w:p w14:paraId="5E9A1F7C" w14:textId="77777777" w:rsidR="00FE361A" w:rsidRPr="008860F2" w:rsidRDefault="00FE361A" w:rsidP="00D623A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9B6B721" w14:textId="77777777" w:rsidR="00FE361A" w:rsidRPr="008860F2" w:rsidRDefault="00E36D38" w:rsidP="00E36D3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36D38" w:rsidRPr="008860F2" w14:paraId="6D67636C" w14:textId="77777777" w:rsidTr="00862FA9">
        <w:tc>
          <w:tcPr>
            <w:tcW w:w="3780" w:type="dxa"/>
          </w:tcPr>
          <w:p w14:paraId="7638C373" w14:textId="77777777" w:rsidR="00E36D38" w:rsidRPr="008860F2" w:rsidRDefault="00E36D38" w:rsidP="00D623A7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2" w:type="dxa"/>
          </w:tcPr>
          <w:p w14:paraId="7AAEFB39" w14:textId="77777777" w:rsidR="00E36D38" w:rsidRPr="008860F2" w:rsidRDefault="00E36D38" w:rsidP="00E868B3">
            <w:pPr>
              <w:spacing w:line="240" w:lineRule="auto"/>
              <w:ind w:left="-6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5"/>
          </w:tcPr>
          <w:p w14:paraId="25E8C201" w14:textId="77777777" w:rsidR="00E36D38" w:rsidRPr="008860F2" w:rsidRDefault="00E36D38" w:rsidP="00E36D3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FE361A" w:rsidRPr="008860F2" w14:paraId="5B29FCC4" w14:textId="77777777" w:rsidTr="00862FA9">
        <w:tc>
          <w:tcPr>
            <w:tcW w:w="3780" w:type="dxa"/>
          </w:tcPr>
          <w:p w14:paraId="325E15E1" w14:textId="77777777" w:rsidR="00FE361A" w:rsidRPr="008860F2" w:rsidRDefault="00FE361A" w:rsidP="00D623A7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92" w:type="dxa"/>
          </w:tcPr>
          <w:p w14:paraId="5E7A2517" w14:textId="77777777" w:rsidR="00FE361A" w:rsidRPr="008860F2" w:rsidRDefault="00FE361A" w:rsidP="00D623A7">
            <w:pPr>
              <w:spacing w:line="240" w:lineRule="auto"/>
              <w:ind w:left="-6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EEDC0B8" w14:textId="77777777" w:rsidR="00FE361A" w:rsidRPr="008860F2" w:rsidRDefault="00FE361A" w:rsidP="00D623A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0712C2" w14:textId="77777777" w:rsidR="00FE361A" w:rsidRPr="008860F2" w:rsidRDefault="00FE361A" w:rsidP="00D623A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6773FD" w14:textId="77777777" w:rsidR="00FE361A" w:rsidRPr="008860F2" w:rsidRDefault="00FE361A" w:rsidP="00D623A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D9B71B" w14:textId="77777777" w:rsidR="00FE361A" w:rsidRPr="008860F2" w:rsidRDefault="00FE361A" w:rsidP="00D623A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E526CF0" w14:textId="77777777" w:rsidR="00FE361A" w:rsidRPr="008860F2" w:rsidRDefault="00FE361A" w:rsidP="00D623A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627A" w:rsidRPr="00A2627A" w14:paraId="782B13B2" w14:textId="77777777" w:rsidTr="00862FA9">
        <w:tc>
          <w:tcPr>
            <w:tcW w:w="3780" w:type="dxa"/>
          </w:tcPr>
          <w:p w14:paraId="74D2D347" w14:textId="31A974C3" w:rsidR="00A2627A" w:rsidRPr="008860F2" w:rsidRDefault="00A2627A" w:rsidP="00A2627A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sz w:val="28"/>
                <w:szCs w:val="28"/>
              </w:rPr>
              <w:t>1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ตุลาคม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792" w:type="dxa"/>
          </w:tcPr>
          <w:p w14:paraId="57003018" w14:textId="77777777" w:rsidR="00A2627A" w:rsidRPr="008860F2" w:rsidRDefault="00A2627A" w:rsidP="00A2627A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3D41F8BD" w14:textId="5D15737E" w:rsidR="00A2627A" w:rsidRPr="00A2627A" w:rsidRDefault="00A2627A" w:rsidP="00A2627A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  <w:cs/>
              </w:rPr>
            </w:pPr>
            <w:r w:rsidRPr="00A2627A">
              <w:rPr>
                <w:rFonts w:ascii="Angsana New" w:hAnsi="Angsana New"/>
                <w:sz w:val="28"/>
                <w:szCs w:val="28"/>
              </w:rPr>
              <w:t>59.23</w:t>
            </w:r>
          </w:p>
        </w:tc>
        <w:tc>
          <w:tcPr>
            <w:tcW w:w="270" w:type="dxa"/>
          </w:tcPr>
          <w:p w14:paraId="26F03358" w14:textId="77777777" w:rsidR="00A2627A" w:rsidRPr="00A2627A" w:rsidRDefault="00A2627A" w:rsidP="00A2627A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EE71C9" w14:textId="6802A67A" w:rsidR="00A2627A" w:rsidRPr="00A2627A" w:rsidRDefault="00A2627A" w:rsidP="00A2627A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A2627A">
              <w:rPr>
                <w:rFonts w:ascii="Angsana New" w:hAnsi="Angsana New"/>
                <w:sz w:val="28"/>
                <w:szCs w:val="28"/>
              </w:rPr>
              <w:t>3.40</w:t>
            </w:r>
          </w:p>
        </w:tc>
        <w:tc>
          <w:tcPr>
            <w:tcW w:w="270" w:type="dxa"/>
          </w:tcPr>
          <w:p w14:paraId="41901C6A" w14:textId="77777777" w:rsidR="00A2627A" w:rsidRPr="00A2627A" w:rsidRDefault="00A2627A" w:rsidP="00A2627A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09ED3AA" w14:textId="0E809604" w:rsidR="00A2627A" w:rsidRPr="00A2627A" w:rsidRDefault="00A2627A" w:rsidP="00A2627A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  <w:cs/>
              </w:rPr>
            </w:pPr>
            <w:r w:rsidRPr="00A2627A">
              <w:rPr>
                <w:rFonts w:ascii="Angsana New" w:hAnsi="Angsana New"/>
                <w:sz w:val="28"/>
                <w:szCs w:val="28"/>
              </w:rPr>
              <w:t>62.63</w:t>
            </w:r>
          </w:p>
        </w:tc>
      </w:tr>
      <w:tr w:rsidR="00A2627A" w:rsidRPr="008860F2" w14:paraId="4759ED13" w14:textId="77777777" w:rsidTr="00862FA9">
        <w:tc>
          <w:tcPr>
            <w:tcW w:w="3780" w:type="dxa"/>
          </w:tcPr>
          <w:p w14:paraId="279F85EE" w14:textId="77777777" w:rsidR="00A2627A" w:rsidRPr="008860F2" w:rsidRDefault="00A2627A" w:rsidP="00A2627A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92" w:type="dxa"/>
          </w:tcPr>
          <w:p w14:paraId="2DE1D574" w14:textId="77777777" w:rsidR="00A2627A" w:rsidRPr="008860F2" w:rsidRDefault="00A2627A" w:rsidP="00A2627A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BC67C63" w14:textId="255F8E5B" w:rsidR="00A2627A" w:rsidRPr="008860F2" w:rsidRDefault="00A2627A" w:rsidP="00A2627A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7.14</w:t>
            </w:r>
          </w:p>
        </w:tc>
        <w:tc>
          <w:tcPr>
            <w:tcW w:w="270" w:type="dxa"/>
          </w:tcPr>
          <w:p w14:paraId="189EB31D" w14:textId="77777777" w:rsidR="00A2627A" w:rsidRPr="008860F2" w:rsidRDefault="00A2627A" w:rsidP="00A2627A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4A2E83" w14:textId="37665AFD" w:rsidR="00A2627A" w:rsidRPr="008860F2" w:rsidRDefault="00A2627A" w:rsidP="00A2627A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3.64</w:t>
            </w:r>
          </w:p>
        </w:tc>
        <w:tc>
          <w:tcPr>
            <w:tcW w:w="270" w:type="dxa"/>
          </w:tcPr>
          <w:p w14:paraId="07E71C4E" w14:textId="77777777" w:rsidR="00A2627A" w:rsidRPr="008860F2" w:rsidRDefault="00A2627A" w:rsidP="00A2627A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8357F1A" w14:textId="38197DED" w:rsidR="00A2627A" w:rsidRPr="008860F2" w:rsidRDefault="00A2627A" w:rsidP="00A2627A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10.78</w:t>
            </w:r>
          </w:p>
        </w:tc>
      </w:tr>
      <w:tr w:rsidR="00A2627A" w:rsidRPr="008860F2" w14:paraId="53C39DFC" w14:textId="77777777" w:rsidTr="00862FA9">
        <w:tc>
          <w:tcPr>
            <w:tcW w:w="3780" w:type="dxa"/>
          </w:tcPr>
          <w:p w14:paraId="5FE8C991" w14:textId="3E9CAA91" w:rsidR="00A2627A" w:rsidRPr="008860F2" w:rsidRDefault="002C3BBD" w:rsidP="00A2627A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792" w:type="dxa"/>
          </w:tcPr>
          <w:p w14:paraId="0089AD73" w14:textId="7DBD35B0" w:rsidR="00A2627A" w:rsidRPr="008860F2" w:rsidRDefault="00A2627A" w:rsidP="00A2627A">
            <w:pPr>
              <w:pStyle w:val="acctfourfigures"/>
              <w:tabs>
                <w:tab w:val="clear" w:pos="765"/>
              </w:tabs>
              <w:spacing w:line="240" w:lineRule="auto"/>
              <w:ind w:left="27" w:right="-11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3CCFCC3A" w14:textId="4AABAD8C" w:rsidR="00A2627A" w:rsidRPr="008860F2" w:rsidRDefault="00A2627A" w:rsidP="00A2627A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270" w:type="dxa"/>
          </w:tcPr>
          <w:p w14:paraId="0ADA9070" w14:textId="77777777" w:rsidR="00A2627A" w:rsidRPr="008860F2" w:rsidRDefault="00A2627A" w:rsidP="00A2627A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E3BC93" w14:textId="6FE32CE2" w:rsidR="00A2627A" w:rsidRPr="008860F2" w:rsidRDefault="00A2627A" w:rsidP="00A2627A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(0.</w:t>
            </w:r>
            <w:r>
              <w:rPr>
                <w:rFonts w:ascii="Angsana New" w:hAnsi="Angsana New"/>
                <w:sz w:val="28"/>
                <w:szCs w:val="28"/>
              </w:rPr>
              <w:t>28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24C653D5" w14:textId="77777777" w:rsidR="00A2627A" w:rsidRPr="008860F2" w:rsidRDefault="00A2627A" w:rsidP="00A2627A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8AD2BD" w14:textId="550F3288" w:rsidR="00A2627A" w:rsidRPr="008860F2" w:rsidRDefault="00A2627A" w:rsidP="00A2627A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2627A" w:rsidRPr="008860F2" w14:paraId="61B15A61" w14:textId="77777777" w:rsidTr="00862FA9">
        <w:tc>
          <w:tcPr>
            <w:tcW w:w="3780" w:type="dxa"/>
          </w:tcPr>
          <w:p w14:paraId="1290BA05" w14:textId="73219973" w:rsidR="00A2627A" w:rsidRPr="008860F2" w:rsidRDefault="002C3BBD" w:rsidP="00A2627A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792" w:type="dxa"/>
            <w:vAlign w:val="center"/>
          </w:tcPr>
          <w:p w14:paraId="553D13C1" w14:textId="08225AB0" w:rsidR="00A2627A" w:rsidRPr="008860F2" w:rsidRDefault="00A2627A" w:rsidP="00A2627A">
            <w:pPr>
              <w:pStyle w:val="acctfourfigures"/>
              <w:tabs>
                <w:tab w:val="clear" w:pos="765"/>
              </w:tabs>
              <w:spacing w:line="240" w:lineRule="auto"/>
              <w:ind w:left="27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232BA6F6" w14:textId="33167B52" w:rsidR="00A2627A" w:rsidRPr="008860F2" w:rsidRDefault="00A2627A" w:rsidP="00A2627A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CB0E8A8" w14:textId="77777777" w:rsidR="00A2627A" w:rsidRPr="008860F2" w:rsidRDefault="00A2627A" w:rsidP="00A2627A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DA6534" w14:textId="25ACA1AB" w:rsidR="00A2627A" w:rsidRPr="008860F2" w:rsidRDefault="00A2627A" w:rsidP="00A2627A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(0.1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1A692C26" w14:textId="77777777" w:rsidR="00A2627A" w:rsidRPr="008860F2" w:rsidRDefault="00A2627A" w:rsidP="00A2627A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FCF6061" w14:textId="4F985171" w:rsidR="00A2627A" w:rsidRPr="008860F2" w:rsidRDefault="00A2627A" w:rsidP="00A2627A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(0.1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A2627A" w:rsidRPr="008860F2" w14:paraId="5C347962" w14:textId="77777777" w:rsidTr="00862FA9">
        <w:tc>
          <w:tcPr>
            <w:tcW w:w="3780" w:type="dxa"/>
          </w:tcPr>
          <w:p w14:paraId="63A30C08" w14:textId="06F1C51D" w:rsidR="00A2627A" w:rsidRPr="008860F2" w:rsidRDefault="00A2627A" w:rsidP="00A2627A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ตุลาคม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92" w:type="dxa"/>
          </w:tcPr>
          <w:p w14:paraId="011170C4" w14:textId="77777777" w:rsidR="00A2627A" w:rsidRPr="008860F2" w:rsidRDefault="00A2627A" w:rsidP="00A2627A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51FCB39" w14:textId="21794E3E" w:rsidR="00A2627A" w:rsidRPr="008860F2" w:rsidRDefault="00A2627A" w:rsidP="00A2627A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66.65</w:t>
            </w:r>
          </w:p>
        </w:tc>
        <w:tc>
          <w:tcPr>
            <w:tcW w:w="270" w:type="dxa"/>
          </w:tcPr>
          <w:p w14:paraId="7FC41023" w14:textId="77777777" w:rsidR="00A2627A" w:rsidRPr="008860F2" w:rsidRDefault="00A2627A" w:rsidP="00A2627A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FAC1088" w14:textId="45BB7378" w:rsidR="00A2627A" w:rsidRPr="008860F2" w:rsidRDefault="00A2627A" w:rsidP="00A2627A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6.6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702EC60" w14:textId="77777777" w:rsidR="00A2627A" w:rsidRPr="008860F2" w:rsidRDefault="00A2627A" w:rsidP="00A2627A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32F6D7" w14:textId="43499F5B" w:rsidR="00A2627A" w:rsidRPr="008860F2" w:rsidRDefault="00A2627A" w:rsidP="00A2627A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73.28</w:t>
            </w:r>
          </w:p>
        </w:tc>
      </w:tr>
      <w:tr w:rsidR="00A2627A" w:rsidRPr="008860F2" w14:paraId="6D9624E2" w14:textId="77777777" w:rsidTr="00862FA9">
        <w:tc>
          <w:tcPr>
            <w:tcW w:w="3780" w:type="dxa"/>
          </w:tcPr>
          <w:p w14:paraId="6421984A" w14:textId="77777777" w:rsidR="00A2627A" w:rsidRPr="008860F2" w:rsidRDefault="00A2627A" w:rsidP="00A2627A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92" w:type="dxa"/>
          </w:tcPr>
          <w:p w14:paraId="77DC3A1A" w14:textId="77777777" w:rsidR="00A2627A" w:rsidRPr="008860F2" w:rsidRDefault="00A2627A" w:rsidP="00A2627A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6ADF4E0" w14:textId="0B445689" w:rsidR="00A2627A" w:rsidRPr="00D77CE1" w:rsidRDefault="00D77CE1" w:rsidP="00A2627A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D77CE1">
              <w:rPr>
                <w:rFonts w:ascii="Angsana New" w:hAnsi="Angsana New"/>
                <w:sz w:val="28"/>
                <w:szCs w:val="28"/>
              </w:rPr>
              <w:t>6</w:t>
            </w:r>
            <w:r w:rsidR="001C3AC2" w:rsidRPr="00D77CE1">
              <w:rPr>
                <w:rFonts w:ascii="Angsana New" w:hAnsi="Angsana New" w:hint="cs"/>
                <w:sz w:val="28"/>
                <w:szCs w:val="28"/>
                <w:cs/>
              </w:rPr>
              <w:t>.6</w:t>
            </w:r>
            <w:r w:rsidR="00A6163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A9811E9" w14:textId="77777777" w:rsidR="00A2627A" w:rsidRPr="00D77CE1" w:rsidRDefault="00A2627A" w:rsidP="00A2627A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F3FDFF" w14:textId="7234C1CD" w:rsidR="00A2627A" w:rsidRPr="00D77CE1" w:rsidRDefault="00D77CE1" w:rsidP="00A2627A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D77CE1">
              <w:rPr>
                <w:rFonts w:ascii="Angsana New" w:hAnsi="Angsana New"/>
                <w:sz w:val="28"/>
                <w:szCs w:val="28"/>
              </w:rPr>
              <w:t>0.</w:t>
            </w:r>
            <w:r w:rsidR="007D3D5D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270" w:type="dxa"/>
          </w:tcPr>
          <w:p w14:paraId="3963FE1F" w14:textId="77777777" w:rsidR="00A2627A" w:rsidRPr="00D77CE1" w:rsidRDefault="00A2627A" w:rsidP="00A2627A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18C6F9" w14:textId="69FB26EF" w:rsidR="00A2627A" w:rsidRPr="00D77CE1" w:rsidRDefault="001C3AC2" w:rsidP="00A2627A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D77CE1">
              <w:rPr>
                <w:rFonts w:ascii="Angsana New" w:hAnsi="Angsana New" w:hint="cs"/>
                <w:sz w:val="28"/>
                <w:szCs w:val="28"/>
                <w:cs/>
              </w:rPr>
              <w:t>7.</w:t>
            </w:r>
            <w:r w:rsidR="00A6163D"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2C3BBD" w:rsidRPr="008860F2" w14:paraId="59A6A556" w14:textId="77777777" w:rsidTr="00862FA9">
        <w:tc>
          <w:tcPr>
            <w:tcW w:w="3780" w:type="dxa"/>
          </w:tcPr>
          <w:p w14:paraId="228EB437" w14:textId="690344FC" w:rsidR="002C3BBD" w:rsidRPr="008860F2" w:rsidRDefault="002C3BBD" w:rsidP="002C3BBD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792" w:type="dxa"/>
            <w:vAlign w:val="center"/>
          </w:tcPr>
          <w:p w14:paraId="57A46EEE" w14:textId="77777777" w:rsidR="002C3BBD" w:rsidRPr="008860F2" w:rsidRDefault="002C3BBD" w:rsidP="002C3BBD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A408F34" w14:textId="6BD6642E" w:rsidR="002C3BBD" w:rsidRPr="00D77CE1" w:rsidRDefault="002C3BBD" w:rsidP="002C3BB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5C4101">
              <w:rPr>
                <w:rFonts w:ascii="Angsana New" w:hAnsi="Angsana New" w:hint="cs"/>
                <w:sz w:val="28"/>
                <w:szCs w:val="28"/>
                <w:cs/>
              </w:rPr>
              <w:t>(0.</w:t>
            </w:r>
            <w:r w:rsidR="00A6163D">
              <w:rPr>
                <w:rFonts w:ascii="Angsana New" w:hAnsi="Angsana New"/>
                <w:sz w:val="28"/>
                <w:szCs w:val="28"/>
              </w:rPr>
              <w:t>1</w:t>
            </w:r>
            <w:r w:rsidRPr="005C4101">
              <w:rPr>
                <w:rFonts w:ascii="Angsana New" w:hAnsi="Angsana New" w:hint="cs"/>
                <w:sz w:val="28"/>
                <w:szCs w:val="28"/>
                <w:cs/>
              </w:rPr>
              <w:t>8)</w:t>
            </w:r>
          </w:p>
        </w:tc>
        <w:tc>
          <w:tcPr>
            <w:tcW w:w="270" w:type="dxa"/>
          </w:tcPr>
          <w:p w14:paraId="79C2A98F" w14:textId="77777777" w:rsidR="002C3BBD" w:rsidRPr="00D77CE1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EFD3D4" w14:textId="1D53DDCE" w:rsidR="002C3BBD" w:rsidRPr="00D77CE1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5C410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A9E2FAC" w14:textId="77777777" w:rsidR="002C3BBD" w:rsidRPr="00D77CE1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197DA83" w14:textId="21A95E59" w:rsidR="002C3BBD" w:rsidRPr="00D77CE1" w:rsidRDefault="002C3BBD" w:rsidP="002C3BB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  <w:cs/>
              </w:rPr>
            </w:pPr>
            <w:r w:rsidRPr="005C4101">
              <w:rPr>
                <w:rFonts w:ascii="Angsana New" w:hAnsi="Angsana New" w:hint="cs"/>
                <w:sz w:val="28"/>
                <w:szCs w:val="28"/>
                <w:cs/>
              </w:rPr>
              <w:t>(0.</w:t>
            </w:r>
            <w:r w:rsidR="00A6163D">
              <w:rPr>
                <w:rFonts w:ascii="Angsana New" w:hAnsi="Angsana New"/>
                <w:sz w:val="28"/>
                <w:szCs w:val="28"/>
              </w:rPr>
              <w:t>18</w:t>
            </w:r>
            <w:r w:rsidRPr="005C410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2C3BBD" w:rsidRPr="008860F2" w14:paraId="219BB8DA" w14:textId="77777777" w:rsidTr="00862FA9">
        <w:tc>
          <w:tcPr>
            <w:tcW w:w="3780" w:type="dxa"/>
          </w:tcPr>
          <w:p w14:paraId="18A51806" w14:textId="58D3B49A" w:rsidR="002C3BBD" w:rsidRPr="008860F2" w:rsidRDefault="002C3BBD" w:rsidP="002C3BBD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การจำหน่ายบริษัทย่อย</w:t>
            </w:r>
          </w:p>
        </w:tc>
        <w:tc>
          <w:tcPr>
            <w:tcW w:w="792" w:type="dxa"/>
          </w:tcPr>
          <w:p w14:paraId="10974D63" w14:textId="77777777" w:rsidR="002C3BBD" w:rsidRPr="008860F2" w:rsidRDefault="002C3BBD" w:rsidP="002C3BBD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7809314" w14:textId="2913B981" w:rsidR="002C3BBD" w:rsidRPr="005C4101" w:rsidRDefault="002C3BBD" w:rsidP="002C3BB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5C4101">
              <w:rPr>
                <w:rFonts w:ascii="Angsana New" w:hAnsi="Angsana New" w:hint="cs"/>
                <w:sz w:val="28"/>
                <w:szCs w:val="28"/>
                <w:cs/>
              </w:rPr>
              <w:t>(3.00)</w:t>
            </w:r>
          </w:p>
        </w:tc>
        <w:tc>
          <w:tcPr>
            <w:tcW w:w="270" w:type="dxa"/>
          </w:tcPr>
          <w:p w14:paraId="3A971E03" w14:textId="77777777" w:rsidR="002C3BBD" w:rsidRPr="005C4101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673853" w14:textId="4D048ADB" w:rsidR="002C3BBD" w:rsidRPr="005C4101" w:rsidRDefault="007D3D5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(0.25)</w:t>
            </w:r>
          </w:p>
        </w:tc>
        <w:tc>
          <w:tcPr>
            <w:tcW w:w="270" w:type="dxa"/>
          </w:tcPr>
          <w:p w14:paraId="5CE89CD2" w14:textId="77777777" w:rsidR="002C3BBD" w:rsidRPr="005C4101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2D507DE" w14:textId="5E7953D8" w:rsidR="002C3BBD" w:rsidRPr="005C4101" w:rsidRDefault="002C3BBD" w:rsidP="002C3BB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5C4101">
              <w:rPr>
                <w:rFonts w:ascii="Angsana New" w:hAnsi="Angsana New" w:hint="cs"/>
                <w:sz w:val="28"/>
                <w:szCs w:val="28"/>
                <w:cs/>
              </w:rPr>
              <w:t>(3.</w:t>
            </w:r>
            <w:r w:rsidR="007D3D5D">
              <w:rPr>
                <w:rFonts w:ascii="Angsana New" w:hAnsi="Angsana New"/>
                <w:sz w:val="28"/>
                <w:szCs w:val="28"/>
              </w:rPr>
              <w:t>25</w:t>
            </w:r>
            <w:r w:rsidRPr="005C410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2C3BBD" w:rsidRPr="008860F2" w14:paraId="76E98318" w14:textId="77777777" w:rsidTr="00862FA9">
        <w:tc>
          <w:tcPr>
            <w:tcW w:w="3780" w:type="dxa"/>
          </w:tcPr>
          <w:p w14:paraId="70A2A88A" w14:textId="2DDB2A4F" w:rsidR="002C3BBD" w:rsidRPr="008860F2" w:rsidRDefault="002C3BBD" w:rsidP="002C3BBD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792" w:type="dxa"/>
            <w:vAlign w:val="center"/>
          </w:tcPr>
          <w:p w14:paraId="2B28B98F" w14:textId="77777777" w:rsidR="002C3BBD" w:rsidRPr="008860F2" w:rsidRDefault="002C3BBD" w:rsidP="002C3BBD">
            <w:pPr>
              <w:pStyle w:val="acctfourfigures"/>
              <w:tabs>
                <w:tab w:val="clear" w:pos="765"/>
              </w:tabs>
              <w:spacing w:line="240" w:lineRule="auto"/>
              <w:ind w:left="27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4636D80" w14:textId="5364EC96" w:rsidR="002C3BBD" w:rsidRPr="005C4101" w:rsidRDefault="002C3BBD" w:rsidP="002C3BB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5C4101">
              <w:rPr>
                <w:rFonts w:ascii="Angsana New" w:hAnsi="Angsana New"/>
                <w:sz w:val="28"/>
                <w:szCs w:val="28"/>
              </w:rPr>
              <w:t>6.63</w:t>
            </w:r>
          </w:p>
        </w:tc>
        <w:tc>
          <w:tcPr>
            <w:tcW w:w="270" w:type="dxa"/>
          </w:tcPr>
          <w:p w14:paraId="056CBD71" w14:textId="77777777" w:rsidR="002C3BBD" w:rsidRPr="005C4101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AC47C8" w14:textId="27F385CD" w:rsidR="002C3BBD" w:rsidRPr="005C4101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5C410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C4101">
              <w:rPr>
                <w:rFonts w:ascii="Angsana New" w:hAnsi="Angsana New"/>
                <w:sz w:val="28"/>
                <w:szCs w:val="28"/>
              </w:rPr>
              <w:t>6</w:t>
            </w:r>
            <w:r w:rsidRPr="005C410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C4101">
              <w:rPr>
                <w:rFonts w:ascii="Angsana New" w:hAnsi="Angsana New"/>
                <w:sz w:val="28"/>
                <w:szCs w:val="28"/>
              </w:rPr>
              <w:t>63</w:t>
            </w:r>
            <w:r w:rsidRPr="005C410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674A922E" w14:textId="77777777" w:rsidR="002C3BBD" w:rsidRPr="005C4101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2D6D657" w14:textId="2E03C1C3" w:rsidR="002C3BBD" w:rsidRPr="005C4101" w:rsidRDefault="002C3BBD" w:rsidP="002C3BB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5C410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C3BBD" w:rsidRPr="008860F2" w14:paraId="266F2C13" w14:textId="77777777" w:rsidTr="00862FA9">
        <w:tc>
          <w:tcPr>
            <w:tcW w:w="3780" w:type="dxa"/>
          </w:tcPr>
          <w:p w14:paraId="7F3E0B5B" w14:textId="6511D059" w:rsidR="002C3BBD" w:rsidRPr="008860F2" w:rsidRDefault="002C3BBD" w:rsidP="002C3BBD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92" w:type="dxa"/>
          </w:tcPr>
          <w:p w14:paraId="0A46ACAE" w14:textId="77777777" w:rsidR="002C3BBD" w:rsidRPr="008860F2" w:rsidRDefault="002C3BBD" w:rsidP="002C3BBD">
            <w:pPr>
              <w:pStyle w:val="acctfourfigures"/>
              <w:tabs>
                <w:tab w:val="clear" w:pos="765"/>
              </w:tabs>
              <w:spacing w:line="240" w:lineRule="auto"/>
              <w:ind w:left="27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B442F" w14:textId="6FB9C5F8" w:rsidR="002C3BBD" w:rsidRPr="008860F2" w:rsidRDefault="002C3BBD" w:rsidP="002C3BB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76.</w:t>
            </w:r>
            <w:r w:rsidR="00A6163D">
              <w:rPr>
                <w:rFonts w:ascii="Angsana New" w:hAnsi="Angsana New"/>
                <w:b/>
                <w:bCs/>
                <w:sz w:val="28"/>
                <w:szCs w:val="28"/>
              </w:rPr>
              <w:t>74</w:t>
            </w:r>
          </w:p>
        </w:tc>
        <w:tc>
          <w:tcPr>
            <w:tcW w:w="270" w:type="dxa"/>
          </w:tcPr>
          <w:p w14:paraId="4C53A906" w14:textId="77777777" w:rsidR="002C3BBD" w:rsidRPr="008860F2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0881EE0" w14:textId="0EB7D071" w:rsidR="002C3BBD" w:rsidRPr="008860F2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0.70</w:t>
            </w:r>
          </w:p>
        </w:tc>
        <w:tc>
          <w:tcPr>
            <w:tcW w:w="270" w:type="dxa"/>
          </w:tcPr>
          <w:p w14:paraId="41154D18" w14:textId="77777777" w:rsidR="002C3BBD" w:rsidRPr="008860F2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B63C3" w14:textId="45485630" w:rsidR="002C3BBD" w:rsidRPr="008860F2" w:rsidRDefault="002C3BBD" w:rsidP="002C3BB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77.</w:t>
            </w:r>
            <w:r w:rsidR="00A6163D">
              <w:rPr>
                <w:rFonts w:ascii="Angsana New" w:hAnsi="Angsana New"/>
                <w:b/>
                <w:bCs/>
                <w:sz w:val="28"/>
                <w:szCs w:val="28"/>
              </w:rPr>
              <w:t>44</w:t>
            </w:r>
          </w:p>
        </w:tc>
      </w:tr>
      <w:tr w:rsidR="002C3BBD" w:rsidRPr="008860F2" w14:paraId="5D6C0020" w14:textId="77777777" w:rsidTr="00862FA9">
        <w:trPr>
          <w:trHeight w:val="227"/>
        </w:trPr>
        <w:tc>
          <w:tcPr>
            <w:tcW w:w="3780" w:type="dxa"/>
          </w:tcPr>
          <w:p w14:paraId="7387A69D" w14:textId="77777777" w:rsidR="002C3BBD" w:rsidRPr="008860F2" w:rsidRDefault="002C3BBD" w:rsidP="002C3BBD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92" w:type="dxa"/>
          </w:tcPr>
          <w:p w14:paraId="360FBD7C" w14:textId="77777777" w:rsidR="002C3BBD" w:rsidRPr="008860F2" w:rsidRDefault="002C3BBD" w:rsidP="002C3BBD">
            <w:pPr>
              <w:pStyle w:val="acctfourfigures"/>
              <w:tabs>
                <w:tab w:val="clear" w:pos="765"/>
              </w:tabs>
              <w:spacing w:line="240" w:lineRule="auto"/>
              <w:ind w:left="27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4E51FFB" w14:textId="77777777" w:rsidR="002C3BBD" w:rsidRPr="008860F2" w:rsidRDefault="002C3BBD" w:rsidP="002C3BB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08A32C" w14:textId="77777777" w:rsidR="002C3BBD" w:rsidRPr="008860F2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68914C" w14:textId="77777777" w:rsidR="002C3BBD" w:rsidRPr="008860F2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9AE0EE" w14:textId="77777777" w:rsidR="002C3BBD" w:rsidRPr="008860F2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B3FFDF" w14:textId="77777777" w:rsidR="002C3BBD" w:rsidRPr="008860F2" w:rsidRDefault="002C3BBD" w:rsidP="002C3BB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3BBD" w:rsidRPr="008860F2" w14:paraId="3EC48536" w14:textId="77777777" w:rsidTr="00862FA9">
        <w:tc>
          <w:tcPr>
            <w:tcW w:w="3780" w:type="dxa"/>
          </w:tcPr>
          <w:p w14:paraId="1973640F" w14:textId="7E63FF3C" w:rsidR="002C3BBD" w:rsidRPr="008860F2" w:rsidRDefault="002C3BBD" w:rsidP="002C3BBD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ค่าตัดจำหน่ายสะสม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และขาดทุนจากการด้อยค่า</w:t>
            </w:r>
          </w:p>
        </w:tc>
        <w:tc>
          <w:tcPr>
            <w:tcW w:w="792" w:type="dxa"/>
          </w:tcPr>
          <w:p w14:paraId="7AD252AF" w14:textId="77777777" w:rsidR="002C3BBD" w:rsidRPr="008860F2" w:rsidRDefault="002C3BBD" w:rsidP="002C3BBD">
            <w:pPr>
              <w:pStyle w:val="acctfourfigures"/>
              <w:tabs>
                <w:tab w:val="clear" w:pos="765"/>
              </w:tabs>
              <w:spacing w:line="240" w:lineRule="auto"/>
              <w:ind w:left="27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71BB0F76" w14:textId="77777777" w:rsidR="002C3BBD" w:rsidRPr="008860F2" w:rsidRDefault="002C3BBD" w:rsidP="002C3BB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4D26DE" w14:textId="77777777" w:rsidR="002C3BBD" w:rsidRPr="008860F2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D8D603" w14:textId="77777777" w:rsidR="002C3BBD" w:rsidRPr="008860F2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96EFE2" w14:textId="77777777" w:rsidR="002C3BBD" w:rsidRPr="008860F2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7D6CD2" w14:textId="77777777" w:rsidR="002C3BBD" w:rsidRPr="008860F2" w:rsidRDefault="002C3BBD" w:rsidP="002C3BB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3BBD" w:rsidRPr="008860F2" w14:paraId="54DE2D50" w14:textId="77777777" w:rsidTr="00862FA9">
        <w:tc>
          <w:tcPr>
            <w:tcW w:w="3780" w:type="dxa"/>
          </w:tcPr>
          <w:p w14:paraId="1437490E" w14:textId="1D43EA5B" w:rsidR="002C3BBD" w:rsidRPr="008860F2" w:rsidRDefault="002C3BBD" w:rsidP="002C3BBD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sz w:val="28"/>
                <w:szCs w:val="28"/>
              </w:rPr>
              <w:t>1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ตุลาคม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792" w:type="dxa"/>
          </w:tcPr>
          <w:p w14:paraId="27FA48CC" w14:textId="77777777" w:rsidR="002C3BBD" w:rsidRPr="008860F2" w:rsidRDefault="002C3BBD" w:rsidP="002C3BBD">
            <w:pPr>
              <w:pStyle w:val="acctfourfigures"/>
              <w:tabs>
                <w:tab w:val="clear" w:pos="765"/>
              </w:tabs>
              <w:spacing w:line="240" w:lineRule="auto"/>
              <w:ind w:left="27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7C7821E" w14:textId="25F25770" w:rsidR="002C3BBD" w:rsidRPr="00A2627A" w:rsidRDefault="002C3BBD" w:rsidP="002C3BB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A2627A">
              <w:rPr>
                <w:rFonts w:ascii="Angsana New" w:hAnsi="Angsana New"/>
                <w:sz w:val="28"/>
                <w:szCs w:val="28"/>
              </w:rPr>
              <w:t>40.69</w:t>
            </w:r>
          </w:p>
        </w:tc>
        <w:tc>
          <w:tcPr>
            <w:tcW w:w="270" w:type="dxa"/>
          </w:tcPr>
          <w:p w14:paraId="4BD781BA" w14:textId="77777777" w:rsidR="002C3BBD" w:rsidRPr="00A2627A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98ABB1" w14:textId="77F9A6A7" w:rsidR="002C3BBD" w:rsidRPr="00A2627A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A262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FF6716" w14:textId="77777777" w:rsidR="002C3BBD" w:rsidRPr="00A2627A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D22A344" w14:textId="79CCDCD2" w:rsidR="002C3BBD" w:rsidRPr="00A2627A" w:rsidRDefault="002C3BBD" w:rsidP="002C3BB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A2627A">
              <w:rPr>
                <w:rFonts w:ascii="Angsana New" w:hAnsi="Angsana New"/>
                <w:sz w:val="28"/>
                <w:szCs w:val="28"/>
              </w:rPr>
              <w:t>40.69</w:t>
            </w:r>
          </w:p>
        </w:tc>
      </w:tr>
      <w:tr w:rsidR="002C3BBD" w:rsidRPr="008860F2" w14:paraId="4177E76E" w14:textId="77777777" w:rsidTr="00862FA9">
        <w:tc>
          <w:tcPr>
            <w:tcW w:w="3780" w:type="dxa"/>
          </w:tcPr>
          <w:p w14:paraId="6A7D2615" w14:textId="267ED9EC" w:rsidR="002C3BBD" w:rsidRPr="008860F2" w:rsidRDefault="002C3BBD" w:rsidP="002C3BBD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792" w:type="dxa"/>
          </w:tcPr>
          <w:p w14:paraId="5E2AF388" w14:textId="77777777" w:rsidR="002C3BBD" w:rsidRPr="008860F2" w:rsidRDefault="002C3BBD" w:rsidP="002C3BBD">
            <w:pPr>
              <w:pStyle w:val="acctfourfigures"/>
              <w:tabs>
                <w:tab w:val="clear" w:pos="765"/>
              </w:tabs>
              <w:spacing w:line="240" w:lineRule="auto"/>
              <w:ind w:left="27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30CD8492" w14:textId="187BA62D" w:rsidR="002C3BBD" w:rsidRPr="008860F2" w:rsidRDefault="002C3BBD" w:rsidP="002C3BB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3.20</w:t>
            </w:r>
          </w:p>
        </w:tc>
        <w:tc>
          <w:tcPr>
            <w:tcW w:w="270" w:type="dxa"/>
          </w:tcPr>
          <w:p w14:paraId="5763988C" w14:textId="77777777" w:rsidR="002C3BBD" w:rsidRPr="008860F2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E025F4" w14:textId="319FE813" w:rsidR="002C3BBD" w:rsidRPr="008860F2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C1CB51F" w14:textId="77777777" w:rsidR="002C3BBD" w:rsidRPr="008860F2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45D1192" w14:textId="5F10145C" w:rsidR="002C3BBD" w:rsidRPr="008860F2" w:rsidRDefault="002C3BBD" w:rsidP="002C3BB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3.20</w:t>
            </w:r>
          </w:p>
        </w:tc>
      </w:tr>
      <w:tr w:rsidR="002C3BBD" w:rsidRPr="008860F2" w14:paraId="7AD6FA16" w14:textId="77777777" w:rsidTr="00862FA9">
        <w:tc>
          <w:tcPr>
            <w:tcW w:w="3780" w:type="dxa"/>
          </w:tcPr>
          <w:p w14:paraId="789C5AC2" w14:textId="6626288B" w:rsidR="002C3BBD" w:rsidRPr="008860F2" w:rsidRDefault="002C3BBD" w:rsidP="002C3BBD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792" w:type="dxa"/>
          </w:tcPr>
          <w:p w14:paraId="2152C2F5" w14:textId="4433D041" w:rsidR="002C3BBD" w:rsidRPr="008860F2" w:rsidRDefault="002C3BBD" w:rsidP="002C3BBD">
            <w:pPr>
              <w:pStyle w:val="acctfourfigures"/>
              <w:tabs>
                <w:tab w:val="clear" w:pos="765"/>
              </w:tabs>
              <w:spacing w:line="240" w:lineRule="auto"/>
              <w:ind w:left="27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F0DFBDB" w14:textId="5A113C34" w:rsidR="002C3BBD" w:rsidRPr="008860F2" w:rsidRDefault="002C3BBD" w:rsidP="002C3BB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0.14</w:t>
            </w:r>
          </w:p>
        </w:tc>
        <w:tc>
          <w:tcPr>
            <w:tcW w:w="270" w:type="dxa"/>
          </w:tcPr>
          <w:p w14:paraId="5683EC01" w14:textId="77777777" w:rsidR="002C3BBD" w:rsidRPr="008860F2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01CE7D" w14:textId="394FCB06" w:rsidR="002C3BBD" w:rsidRPr="008860F2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65B4902" w14:textId="77777777" w:rsidR="002C3BBD" w:rsidRPr="008860F2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0CA306" w14:textId="587EC410" w:rsidR="002C3BBD" w:rsidRPr="008860F2" w:rsidRDefault="002C3BBD" w:rsidP="002C3BB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0.14</w:t>
            </w:r>
          </w:p>
        </w:tc>
      </w:tr>
      <w:tr w:rsidR="002C3BBD" w:rsidRPr="008860F2" w14:paraId="6D5AE46F" w14:textId="77777777" w:rsidTr="00862FA9">
        <w:tc>
          <w:tcPr>
            <w:tcW w:w="3780" w:type="dxa"/>
          </w:tcPr>
          <w:p w14:paraId="24452730" w14:textId="5BC890F3" w:rsidR="002C3BBD" w:rsidRPr="008860F2" w:rsidRDefault="002C3BBD" w:rsidP="002C3BBD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ตุลาคม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92" w:type="dxa"/>
          </w:tcPr>
          <w:p w14:paraId="0BFD2665" w14:textId="77777777" w:rsidR="002C3BBD" w:rsidRPr="008860F2" w:rsidRDefault="002C3BBD" w:rsidP="002C3BBD">
            <w:pPr>
              <w:pStyle w:val="acctfourfigures"/>
              <w:tabs>
                <w:tab w:val="clear" w:pos="765"/>
              </w:tabs>
              <w:spacing w:line="240" w:lineRule="auto"/>
              <w:ind w:left="27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9B6AEE3" w14:textId="123480EB" w:rsidR="002C3BBD" w:rsidRPr="008860F2" w:rsidRDefault="002C3BBD" w:rsidP="002C3BB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44.03</w:t>
            </w:r>
          </w:p>
        </w:tc>
        <w:tc>
          <w:tcPr>
            <w:tcW w:w="270" w:type="dxa"/>
          </w:tcPr>
          <w:p w14:paraId="405FE4CD" w14:textId="77777777" w:rsidR="002C3BBD" w:rsidRPr="008860F2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9D95800" w14:textId="03426874" w:rsidR="002C3BBD" w:rsidRPr="008860F2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211D56F" w14:textId="77777777" w:rsidR="002C3BBD" w:rsidRPr="008860F2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35F091" w14:textId="25ADDCA5" w:rsidR="002C3BBD" w:rsidRPr="008860F2" w:rsidRDefault="002C3BBD" w:rsidP="002C3BB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44.03</w:t>
            </w:r>
          </w:p>
        </w:tc>
      </w:tr>
      <w:tr w:rsidR="002C3BBD" w:rsidRPr="008860F2" w14:paraId="226A2151" w14:textId="77777777" w:rsidTr="00862FA9">
        <w:tc>
          <w:tcPr>
            <w:tcW w:w="3780" w:type="dxa"/>
          </w:tcPr>
          <w:p w14:paraId="52FA5688" w14:textId="77777777" w:rsidR="002C3BBD" w:rsidRPr="008860F2" w:rsidRDefault="002C3BBD" w:rsidP="002C3BBD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792" w:type="dxa"/>
          </w:tcPr>
          <w:p w14:paraId="68D681EF" w14:textId="77777777" w:rsidR="002C3BBD" w:rsidRPr="008860F2" w:rsidRDefault="002C3BBD" w:rsidP="002C3BBD">
            <w:pPr>
              <w:pStyle w:val="acctfourfigures"/>
              <w:tabs>
                <w:tab w:val="clear" w:pos="765"/>
              </w:tabs>
              <w:spacing w:line="240" w:lineRule="auto"/>
              <w:ind w:left="27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0843A88F" w14:textId="631CD106" w:rsidR="002C3BBD" w:rsidRPr="008860F2" w:rsidRDefault="002C3BBD" w:rsidP="002C3BB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4.1</w:t>
            </w:r>
            <w:r w:rsidR="00A6163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6A63DA8" w14:textId="77777777" w:rsidR="002C3BBD" w:rsidRPr="008860F2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98295A" w14:textId="12B2C8FE" w:rsidR="002C3BBD" w:rsidRPr="008860F2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2773AF0" w14:textId="77777777" w:rsidR="002C3BBD" w:rsidRPr="008860F2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31CC97A" w14:textId="015117CC" w:rsidR="002C3BBD" w:rsidRPr="008860F2" w:rsidRDefault="002C3BBD" w:rsidP="002C3BB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4.1</w:t>
            </w:r>
            <w:r w:rsidR="00A6163D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2C3BBD" w:rsidRPr="008860F2" w14:paraId="269A5B82" w14:textId="77777777" w:rsidTr="00862FA9">
        <w:tc>
          <w:tcPr>
            <w:tcW w:w="3780" w:type="dxa"/>
          </w:tcPr>
          <w:p w14:paraId="10131E6C" w14:textId="7ED52BB0" w:rsidR="002C3BBD" w:rsidRPr="008860F2" w:rsidRDefault="002C3BBD" w:rsidP="002C3BBD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792" w:type="dxa"/>
          </w:tcPr>
          <w:p w14:paraId="4882D513" w14:textId="77777777" w:rsidR="002C3BBD" w:rsidRPr="008860F2" w:rsidRDefault="002C3BBD" w:rsidP="002C3BBD">
            <w:pPr>
              <w:pStyle w:val="acctfourfigures"/>
              <w:tabs>
                <w:tab w:val="clear" w:pos="765"/>
              </w:tabs>
              <w:spacing w:line="240" w:lineRule="auto"/>
              <w:ind w:left="27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E350A73" w14:textId="3412A4E6" w:rsidR="002C3BBD" w:rsidRDefault="002C3BBD" w:rsidP="002C3BB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(0.</w:t>
            </w:r>
            <w:r w:rsidR="00A6163D">
              <w:rPr>
                <w:rFonts w:ascii="Angsana New" w:hAnsi="Angsana New"/>
                <w:sz w:val="28"/>
                <w:szCs w:val="28"/>
              </w:rPr>
              <w:t>03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33DEC1BC" w14:textId="77777777" w:rsidR="002C3BBD" w:rsidRPr="008860F2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BB089E" w14:textId="59457646" w:rsidR="002C3BBD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946352B" w14:textId="77777777" w:rsidR="002C3BBD" w:rsidRPr="008860F2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5728D0F" w14:textId="21B1EB29" w:rsidR="002C3BBD" w:rsidRDefault="002C3BBD" w:rsidP="002C3BB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(0.</w:t>
            </w:r>
            <w:r w:rsidR="00A6163D">
              <w:rPr>
                <w:rFonts w:ascii="Angsana New" w:hAnsi="Angsana New"/>
                <w:sz w:val="28"/>
                <w:szCs w:val="28"/>
              </w:rPr>
              <w:t>03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2C3BBD" w:rsidRPr="008860F2" w14:paraId="3CCB59C2" w14:textId="77777777" w:rsidTr="00862FA9">
        <w:tc>
          <w:tcPr>
            <w:tcW w:w="3780" w:type="dxa"/>
          </w:tcPr>
          <w:p w14:paraId="09737D91" w14:textId="1A22442F" w:rsidR="002C3BBD" w:rsidRPr="008860F2" w:rsidRDefault="002C3BBD" w:rsidP="002C3BBD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การจำหน่ายบริษัทย่อย</w:t>
            </w:r>
          </w:p>
        </w:tc>
        <w:tc>
          <w:tcPr>
            <w:tcW w:w="792" w:type="dxa"/>
          </w:tcPr>
          <w:p w14:paraId="2EA4E7DD" w14:textId="77777777" w:rsidR="002C3BBD" w:rsidRPr="008860F2" w:rsidRDefault="002C3BBD" w:rsidP="002C3BBD">
            <w:pPr>
              <w:pStyle w:val="acctfourfigures"/>
              <w:tabs>
                <w:tab w:val="clear" w:pos="765"/>
              </w:tabs>
              <w:spacing w:line="240" w:lineRule="auto"/>
              <w:ind w:left="27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075FC801" w14:textId="62A2E26E" w:rsidR="002C3BBD" w:rsidRDefault="002C3BBD" w:rsidP="002C3BB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(0.8</w:t>
            </w:r>
            <w:r w:rsidR="003D12A9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088831E" w14:textId="77777777" w:rsidR="002C3BBD" w:rsidRPr="008860F2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1AC495" w14:textId="5CCAD9D5" w:rsidR="002C3BBD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F441D3" w14:textId="77777777" w:rsidR="002C3BBD" w:rsidRPr="008860F2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E8E1BBF" w14:textId="22B87FEB" w:rsidR="002C3BBD" w:rsidRDefault="002C3BBD" w:rsidP="002C3BB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(0.8</w:t>
            </w:r>
            <w:r w:rsidR="003D12A9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C3BBD" w:rsidRPr="008860F2" w14:paraId="184F11F1" w14:textId="77777777" w:rsidTr="00862FA9">
        <w:tc>
          <w:tcPr>
            <w:tcW w:w="3780" w:type="dxa"/>
          </w:tcPr>
          <w:p w14:paraId="34D27E30" w14:textId="742F2729" w:rsidR="002C3BBD" w:rsidRPr="008860F2" w:rsidRDefault="008D007B" w:rsidP="002C3BBD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="002C3BBD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792" w:type="dxa"/>
          </w:tcPr>
          <w:p w14:paraId="0A3FC67E" w14:textId="77777777" w:rsidR="002C3BBD" w:rsidRPr="008860F2" w:rsidRDefault="002C3BBD" w:rsidP="002C3BBD">
            <w:pPr>
              <w:pStyle w:val="acctfourfigures"/>
              <w:tabs>
                <w:tab w:val="clear" w:pos="765"/>
              </w:tabs>
              <w:spacing w:line="240" w:lineRule="auto"/>
              <w:ind w:left="27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BAE7516" w14:textId="5606606E" w:rsidR="002C3BBD" w:rsidRDefault="002C3BBD" w:rsidP="002C3BB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(0.1</w:t>
            </w:r>
            <w:r w:rsidR="003D12A9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7ECEB85C" w14:textId="77777777" w:rsidR="002C3BBD" w:rsidRPr="008860F2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83ACCA" w14:textId="531ADC0F" w:rsidR="002C3BBD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5889586" w14:textId="77777777" w:rsidR="002C3BBD" w:rsidRPr="008860F2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3DD3535" w14:textId="2EAC12A6" w:rsidR="002C3BBD" w:rsidRDefault="002C3BBD" w:rsidP="002C3BB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(0.1</w:t>
            </w:r>
            <w:r w:rsidR="003D12A9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2C3BBD" w:rsidRPr="008860F2" w14:paraId="119824F2" w14:textId="77777777" w:rsidTr="00862FA9">
        <w:tc>
          <w:tcPr>
            <w:tcW w:w="3780" w:type="dxa"/>
          </w:tcPr>
          <w:p w14:paraId="44BE7E9D" w14:textId="5E7C18B5" w:rsidR="002C3BBD" w:rsidRPr="008860F2" w:rsidRDefault="002C3BBD" w:rsidP="002C3BBD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92" w:type="dxa"/>
          </w:tcPr>
          <w:p w14:paraId="5B0C272C" w14:textId="77777777" w:rsidR="002C3BBD" w:rsidRPr="008860F2" w:rsidRDefault="002C3BBD" w:rsidP="002C3BBD">
            <w:pPr>
              <w:pStyle w:val="acctfourfigures"/>
              <w:tabs>
                <w:tab w:val="clear" w:pos="765"/>
              </w:tabs>
              <w:spacing w:line="240" w:lineRule="auto"/>
              <w:ind w:left="27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7B087" w14:textId="032E83B0" w:rsidR="002C3BBD" w:rsidRPr="008860F2" w:rsidRDefault="002C3BBD" w:rsidP="002C3BB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47.1</w:t>
            </w:r>
            <w:r w:rsidR="00A6163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54C1A4F" w14:textId="77777777" w:rsidR="002C3BBD" w:rsidRPr="008860F2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39A3EDD" w14:textId="2B0AA311" w:rsidR="002C3BBD" w:rsidRPr="008860F2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F6A68EB" w14:textId="77777777" w:rsidR="002C3BBD" w:rsidRPr="008860F2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7E7E5" w14:textId="5603B136" w:rsidR="002C3BBD" w:rsidRPr="008860F2" w:rsidRDefault="002C3BBD" w:rsidP="002C3BB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47.1</w:t>
            </w:r>
            <w:r w:rsidR="00A6163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2C3BBD" w:rsidRPr="008860F2" w14:paraId="78655B11" w14:textId="77777777" w:rsidTr="00862FA9">
        <w:tc>
          <w:tcPr>
            <w:tcW w:w="3780" w:type="dxa"/>
          </w:tcPr>
          <w:p w14:paraId="14CE08FF" w14:textId="77777777" w:rsidR="002C3BBD" w:rsidRPr="003A173E" w:rsidRDefault="002C3BBD" w:rsidP="002C3BBD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792" w:type="dxa"/>
          </w:tcPr>
          <w:p w14:paraId="3F3BD124" w14:textId="77777777" w:rsidR="002C3BBD" w:rsidRPr="003A173E" w:rsidRDefault="002C3BBD" w:rsidP="002C3BBD">
            <w:pPr>
              <w:pStyle w:val="acctfourfigures"/>
              <w:tabs>
                <w:tab w:val="clear" w:pos="765"/>
              </w:tabs>
              <w:spacing w:line="240" w:lineRule="auto"/>
              <w:ind w:left="27" w:right="-115"/>
              <w:jc w:val="center"/>
              <w:rPr>
                <w:rFonts w:ascii="Angsana New" w:hAnsi="Angsana New"/>
                <w:i/>
                <w:iCs/>
                <w:szCs w:val="22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4D315E3" w14:textId="77777777" w:rsidR="002C3BBD" w:rsidRPr="003A173E" w:rsidRDefault="002C3BBD" w:rsidP="002C3BB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0FB8E10" w14:textId="77777777" w:rsidR="002C3BBD" w:rsidRPr="003A173E" w:rsidRDefault="002C3BBD" w:rsidP="002C3BBD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D85EB88" w14:textId="77777777" w:rsidR="002C3BBD" w:rsidRPr="003A173E" w:rsidRDefault="002C3BBD" w:rsidP="002C3BBD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270" w:type="dxa"/>
          </w:tcPr>
          <w:p w14:paraId="05A99395" w14:textId="77777777" w:rsidR="002C3BBD" w:rsidRPr="003A173E" w:rsidRDefault="002C3BBD" w:rsidP="002C3BBD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8F6011" w14:textId="77777777" w:rsidR="002C3BBD" w:rsidRPr="003A173E" w:rsidRDefault="002C3BBD" w:rsidP="002C3BB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3BBD" w:rsidRPr="008860F2" w14:paraId="3439A53D" w14:textId="77777777" w:rsidTr="00862FA9">
        <w:tc>
          <w:tcPr>
            <w:tcW w:w="3780" w:type="dxa"/>
          </w:tcPr>
          <w:p w14:paraId="636394C8" w14:textId="77777777" w:rsidR="002C3BBD" w:rsidRPr="008860F2" w:rsidRDefault="002C3BBD" w:rsidP="002C3BBD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792" w:type="dxa"/>
          </w:tcPr>
          <w:p w14:paraId="7E4FB55D" w14:textId="77777777" w:rsidR="002C3BBD" w:rsidRPr="008860F2" w:rsidRDefault="002C3BBD" w:rsidP="002C3BBD">
            <w:pPr>
              <w:pStyle w:val="acctfourfigures"/>
              <w:tabs>
                <w:tab w:val="clear" w:pos="765"/>
              </w:tabs>
              <w:spacing w:line="240" w:lineRule="auto"/>
              <w:ind w:left="27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2EDA287" w14:textId="77777777" w:rsidR="002C3BBD" w:rsidRPr="008860F2" w:rsidRDefault="002C3BBD" w:rsidP="002C3BB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80E4B2" w14:textId="77777777" w:rsidR="002C3BBD" w:rsidRPr="008860F2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D2375D" w14:textId="77777777" w:rsidR="002C3BBD" w:rsidRPr="008860F2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A2B531" w14:textId="77777777" w:rsidR="002C3BBD" w:rsidRPr="008860F2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40DE5E7" w14:textId="77777777" w:rsidR="002C3BBD" w:rsidRPr="008860F2" w:rsidRDefault="002C3BBD" w:rsidP="002C3BB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3BBD" w:rsidRPr="008860F2" w14:paraId="1D1565F0" w14:textId="77777777" w:rsidTr="00862FA9">
        <w:trPr>
          <w:trHeight w:val="281"/>
        </w:trPr>
        <w:tc>
          <w:tcPr>
            <w:tcW w:w="3780" w:type="dxa"/>
          </w:tcPr>
          <w:p w14:paraId="2284D23B" w14:textId="18F5056B" w:rsidR="002C3BBD" w:rsidRPr="008860F2" w:rsidRDefault="002C3BBD" w:rsidP="002C3BBD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92" w:type="dxa"/>
          </w:tcPr>
          <w:p w14:paraId="5C81D655" w14:textId="77777777" w:rsidR="002C3BBD" w:rsidRPr="008860F2" w:rsidRDefault="002C3BBD" w:rsidP="002C3BBD">
            <w:pPr>
              <w:pStyle w:val="acctfourfigures"/>
              <w:tabs>
                <w:tab w:val="clear" w:pos="765"/>
              </w:tabs>
              <w:spacing w:line="240" w:lineRule="auto"/>
              <w:ind w:left="27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7C085DDB" w14:textId="4D45B793" w:rsidR="002C3BBD" w:rsidRPr="008860F2" w:rsidRDefault="002C3BBD" w:rsidP="002C3BB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22.6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80598BC" w14:textId="77777777" w:rsidR="002C3BBD" w:rsidRPr="008860F2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C16001" w14:textId="50057372" w:rsidR="002C3BBD" w:rsidRPr="008860F2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6.6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A8CDBEE" w14:textId="77777777" w:rsidR="002C3BBD" w:rsidRPr="008860F2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8DE23F0" w14:textId="0F8A372C" w:rsidR="002C3BBD" w:rsidRPr="008860F2" w:rsidRDefault="002C3BBD" w:rsidP="002C3BB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29.25</w:t>
            </w:r>
          </w:p>
        </w:tc>
      </w:tr>
      <w:tr w:rsidR="002C3BBD" w:rsidRPr="008860F2" w14:paraId="27F434DB" w14:textId="77777777" w:rsidTr="00862FA9">
        <w:trPr>
          <w:trHeight w:val="281"/>
        </w:trPr>
        <w:tc>
          <w:tcPr>
            <w:tcW w:w="3780" w:type="dxa"/>
          </w:tcPr>
          <w:p w14:paraId="58F4610F" w14:textId="6F876C62" w:rsidR="002C3BBD" w:rsidRPr="008860F2" w:rsidRDefault="002C3BBD" w:rsidP="002C3BBD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92" w:type="dxa"/>
          </w:tcPr>
          <w:p w14:paraId="323C511F" w14:textId="77777777" w:rsidR="002C3BBD" w:rsidRPr="008860F2" w:rsidRDefault="002C3BBD" w:rsidP="002C3BBD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F00CF7A" w14:textId="4BA4CF39" w:rsidR="002C3BBD" w:rsidRPr="008860F2" w:rsidRDefault="002C3BBD" w:rsidP="002C3BB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29.57</w:t>
            </w:r>
          </w:p>
        </w:tc>
        <w:tc>
          <w:tcPr>
            <w:tcW w:w="270" w:type="dxa"/>
          </w:tcPr>
          <w:p w14:paraId="6D246484" w14:textId="77777777" w:rsidR="002C3BBD" w:rsidRPr="008860F2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311D0E" w14:textId="37191BBE" w:rsidR="002C3BBD" w:rsidRPr="008860F2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0.70</w:t>
            </w:r>
          </w:p>
        </w:tc>
        <w:tc>
          <w:tcPr>
            <w:tcW w:w="270" w:type="dxa"/>
          </w:tcPr>
          <w:p w14:paraId="7F347AB9" w14:textId="77777777" w:rsidR="002C3BBD" w:rsidRPr="008860F2" w:rsidRDefault="002C3BBD" w:rsidP="002C3BB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B5506D7" w14:textId="3B9D92AF" w:rsidR="002C3BBD" w:rsidRPr="008860F2" w:rsidRDefault="002C3BBD" w:rsidP="002C3BB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30.27</w:t>
            </w:r>
          </w:p>
        </w:tc>
      </w:tr>
    </w:tbl>
    <w:p w14:paraId="32966CA2" w14:textId="4EAECC88" w:rsidR="002077B8" w:rsidRDefault="002077B8"/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80"/>
        <w:gridCol w:w="792"/>
        <w:gridCol w:w="1530"/>
        <w:gridCol w:w="270"/>
        <w:gridCol w:w="1278"/>
        <w:gridCol w:w="270"/>
        <w:gridCol w:w="1440"/>
      </w:tblGrid>
      <w:tr w:rsidR="00895B33" w:rsidRPr="008860F2" w14:paraId="46CE31E4" w14:textId="77777777" w:rsidTr="00862FA9">
        <w:trPr>
          <w:tblHeader/>
        </w:trPr>
        <w:tc>
          <w:tcPr>
            <w:tcW w:w="3780" w:type="dxa"/>
          </w:tcPr>
          <w:p w14:paraId="36A93410" w14:textId="2CA4351D" w:rsidR="00895B33" w:rsidRPr="008860F2" w:rsidRDefault="00895B33" w:rsidP="0055087B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2" w:type="dxa"/>
          </w:tcPr>
          <w:p w14:paraId="143F2D52" w14:textId="77777777" w:rsidR="00895B33" w:rsidRPr="008860F2" w:rsidRDefault="00895B33" w:rsidP="0055087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88" w:type="dxa"/>
            <w:gridSpan w:val="5"/>
          </w:tcPr>
          <w:p w14:paraId="56BA5EA8" w14:textId="77777777" w:rsidR="00895B33" w:rsidRPr="008860F2" w:rsidRDefault="00895B33" w:rsidP="0055087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5B33" w:rsidRPr="008860F2" w14:paraId="6668491F" w14:textId="77777777" w:rsidTr="00862FA9">
        <w:trPr>
          <w:tblHeader/>
        </w:trPr>
        <w:tc>
          <w:tcPr>
            <w:tcW w:w="3780" w:type="dxa"/>
          </w:tcPr>
          <w:p w14:paraId="6F5CD004" w14:textId="77777777" w:rsidR="00895B33" w:rsidRPr="008860F2" w:rsidRDefault="00895B33" w:rsidP="00895B33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2" w:type="dxa"/>
          </w:tcPr>
          <w:p w14:paraId="56A521A3" w14:textId="77777777" w:rsidR="00895B33" w:rsidRPr="008860F2" w:rsidRDefault="00895B33" w:rsidP="00895B3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808518B" w14:textId="77777777" w:rsidR="00895B33" w:rsidRPr="008860F2" w:rsidRDefault="00895B33" w:rsidP="00895B3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ค่าลิขสิทธิ์</w:t>
            </w:r>
          </w:p>
        </w:tc>
        <w:tc>
          <w:tcPr>
            <w:tcW w:w="270" w:type="dxa"/>
          </w:tcPr>
          <w:p w14:paraId="122D077B" w14:textId="77777777" w:rsidR="00895B33" w:rsidRPr="008860F2" w:rsidRDefault="00895B33" w:rsidP="00895B3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6484C62F" w14:textId="77777777" w:rsidR="00895B33" w:rsidRPr="008860F2" w:rsidRDefault="00895B33" w:rsidP="00895B3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54B3E45F" w14:textId="77777777" w:rsidR="00895B33" w:rsidRPr="008860F2" w:rsidRDefault="00895B33" w:rsidP="00895B33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44CEE8D" w14:textId="77777777" w:rsidR="00895B33" w:rsidRPr="008860F2" w:rsidRDefault="00895B33" w:rsidP="00895B33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5B33" w:rsidRPr="008860F2" w14:paraId="201E42D5" w14:textId="77777777" w:rsidTr="00862FA9">
        <w:trPr>
          <w:tblHeader/>
        </w:trPr>
        <w:tc>
          <w:tcPr>
            <w:tcW w:w="3780" w:type="dxa"/>
          </w:tcPr>
          <w:p w14:paraId="49CA296A" w14:textId="77777777" w:rsidR="00895B33" w:rsidRPr="008860F2" w:rsidRDefault="00895B33" w:rsidP="00895B33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2" w:type="dxa"/>
          </w:tcPr>
          <w:p w14:paraId="6BA3AAB6" w14:textId="77777777" w:rsidR="00895B33" w:rsidRPr="008860F2" w:rsidRDefault="00895B33" w:rsidP="00895B33">
            <w:pPr>
              <w:pStyle w:val="NoSpacing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0D8F4D8" w14:textId="77777777" w:rsidR="00895B33" w:rsidRPr="008860F2" w:rsidRDefault="00895B33" w:rsidP="00895B3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270" w:type="dxa"/>
          </w:tcPr>
          <w:p w14:paraId="1E35A52A" w14:textId="77777777" w:rsidR="00895B33" w:rsidRPr="008860F2" w:rsidRDefault="00895B33" w:rsidP="00895B3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B0DF38F" w14:textId="77777777" w:rsidR="00895B33" w:rsidRPr="008860F2" w:rsidRDefault="00895B33" w:rsidP="00895B3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การติดตั้ง</w:t>
            </w:r>
          </w:p>
        </w:tc>
        <w:tc>
          <w:tcPr>
            <w:tcW w:w="270" w:type="dxa"/>
          </w:tcPr>
          <w:p w14:paraId="314575E0" w14:textId="77777777" w:rsidR="00895B33" w:rsidRPr="008860F2" w:rsidRDefault="00895B33" w:rsidP="00895B3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0C7E80E" w14:textId="77777777" w:rsidR="00895B33" w:rsidRPr="008860F2" w:rsidRDefault="00895B33" w:rsidP="00895B3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95B33" w:rsidRPr="008860F2" w14:paraId="0BC6AEB8" w14:textId="77777777" w:rsidTr="00862FA9">
        <w:tc>
          <w:tcPr>
            <w:tcW w:w="3780" w:type="dxa"/>
          </w:tcPr>
          <w:p w14:paraId="43F6AA2A" w14:textId="77777777" w:rsidR="00895B33" w:rsidRPr="008860F2" w:rsidRDefault="00895B33" w:rsidP="00895B33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92" w:type="dxa"/>
          </w:tcPr>
          <w:p w14:paraId="68EADD5B" w14:textId="77777777" w:rsidR="00895B33" w:rsidRPr="008860F2" w:rsidRDefault="00895B33" w:rsidP="00895B33">
            <w:pPr>
              <w:spacing w:line="240" w:lineRule="auto"/>
              <w:ind w:left="-6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8" w:type="dxa"/>
            <w:gridSpan w:val="5"/>
          </w:tcPr>
          <w:p w14:paraId="153ACC92" w14:textId="77777777" w:rsidR="00895B33" w:rsidRPr="008860F2" w:rsidRDefault="00895B33" w:rsidP="00895B3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895B33" w:rsidRPr="008860F2" w14:paraId="0C1D9C4C" w14:textId="77777777" w:rsidTr="00862FA9">
        <w:tc>
          <w:tcPr>
            <w:tcW w:w="3780" w:type="dxa"/>
          </w:tcPr>
          <w:p w14:paraId="60298CBA" w14:textId="77777777" w:rsidR="00895B33" w:rsidRPr="008860F2" w:rsidRDefault="00895B33" w:rsidP="00895B33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92" w:type="dxa"/>
          </w:tcPr>
          <w:p w14:paraId="3508AB24" w14:textId="77777777" w:rsidR="00895B33" w:rsidRPr="008860F2" w:rsidRDefault="00895B33" w:rsidP="00895B33">
            <w:pPr>
              <w:spacing w:line="240" w:lineRule="auto"/>
              <w:ind w:left="-6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89A4950" w14:textId="77777777" w:rsidR="00895B33" w:rsidRPr="008860F2" w:rsidRDefault="00895B33" w:rsidP="00895B33">
            <w:pPr>
              <w:spacing w:line="240" w:lineRule="auto"/>
              <w:ind w:left="-6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FB559C" w14:textId="77777777" w:rsidR="00895B33" w:rsidRPr="008860F2" w:rsidRDefault="00895B33" w:rsidP="00895B3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2100974" w14:textId="77777777" w:rsidR="00895B33" w:rsidRPr="008860F2" w:rsidRDefault="00895B33" w:rsidP="00895B33">
            <w:pPr>
              <w:spacing w:line="240" w:lineRule="auto"/>
              <w:ind w:left="-6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47816F" w14:textId="77777777" w:rsidR="00895B33" w:rsidRPr="008860F2" w:rsidRDefault="00895B33" w:rsidP="00895B3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E3D2E13" w14:textId="77777777" w:rsidR="00895B33" w:rsidRPr="008860F2" w:rsidRDefault="00895B33" w:rsidP="00895B3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627A" w:rsidRPr="008860F2" w14:paraId="7BF79FA2" w14:textId="77777777" w:rsidTr="00862FA9">
        <w:tc>
          <w:tcPr>
            <w:tcW w:w="3780" w:type="dxa"/>
          </w:tcPr>
          <w:p w14:paraId="6701B9CB" w14:textId="42FE569E" w:rsidR="00A2627A" w:rsidRPr="008860F2" w:rsidRDefault="00A2627A" w:rsidP="00A2627A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sz w:val="28"/>
                <w:szCs w:val="28"/>
              </w:rPr>
              <w:t>1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ตุลาคม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792" w:type="dxa"/>
          </w:tcPr>
          <w:p w14:paraId="484184B3" w14:textId="77777777" w:rsidR="00A2627A" w:rsidRPr="008860F2" w:rsidRDefault="00A2627A" w:rsidP="00A2627A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148CACB5" w14:textId="0ACA3C43" w:rsidR="00A2627A" w:rsidRPr="00A2627A" w:rsidRDefault="00A2627A" w:rsidP="00F3123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A2627A">
              <w:rPr>
                <w:rFonts w:ascii="Angsana New" w:hAnsi="Angsana New"/>
                <w:sz w:val="28"/>
                <w:szCs w:val="28"/>
              </w:rPr>
              <w:t>31.33</w:t>
            </w:r>
          </w:p>
        </w:tc>
        <w:tc>
          <w:tcPr>
            <w:tcW w:w="270" w:type="dxa"/>
          </w:tcPr>
          <w:p w14:paraId="73CA61E2" w14:textId="77777777" w:rsidR="00A2627A" w:rsidRPr="00A2627A" w:rsidRDefault="00A2627A" w:rsidP="00A2627A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61A1BE7" w14:textId="60C243DE" w:rsidR="00A2627A" w:rsidRPr="00A2627A" w:rsidRDefault="00A2627A" w:rsidP="00F3123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A2627A">
              <w:rPr>
                <w:rFonts w:ascii="Angsana New" w:hAnsi="Angsana New"/>
                <w:sz w:val="28"/>
                <w:szCs w:val="28"/>
              </w:rPr>
              <w:t>1.79</w:t>
            </w:r>
          </w:p>
        </w:tc>
        <w:tc>
          <w:tcPr>
            <w:tcW w:w="270" w:type="dxa"/>
          </w:tcPr>
          <w:p w14:paraId="22AD500D" w14:textId="77777777" w:rsidR="00A2627A" w:rsidRPr="00A2627A" w:rsidRDefault="00A2627A" w:rsidP="00A2627A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DE4C21C" w14:textId="37152E45" w:rsidR="00A2627A" w:rsidRPr="00A2627A" w:rsidRDefault="00A2627A" w:rsidP="00F3123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A2627A">
              <w:rPr>
                <w:rFonts w:ascii="Angsana New" w:hAnsi="Angsana New"/>
                <w:sz w:val="28"/>
                <w:szCs w:val="28"/>
              </w:rPr>
              <w:t>33.12</w:t>
            </w:r>
          </w:p>
        </w:tc>
      </w:tr>
      <w:tr w:rsidR="00A2627A" w:rsidRPr="008860F2" w14:paraId="04130040" w14:textId="77777777" w:rsidTr="00862FA9">
        <w:tc>
          <w:tcPr>
            <w:tcW w:w="3780" w:type="dxa"/>
          </w:tcPr>
          <w:p w14:paraId="65B4069B" w14:textId="77777777" w:rsidR="00A2627A" w:rsidRPr="008860F2" w:rsidRDefault="00A2627A" w:rsidP="00A2627A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92" w:type="dxa"/>
          </w:tcPr>
          <w:p w14:paraId="466E52C8" w14:textId="77777777" w:rsidR="00A2627A" w:rsidRPr="008860F2" w:rsidRDefault="00A2627A" w:rsidP="00A2627A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116AA0C5" w14:textId="15CF40ED" w:rsidR="00A2627A" w:rsidRPr="008860F2" w:rsidRDefault="00A2627A" w:rsidP="00A2627A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0.50</w:t>
            </w:r>
          </w:p>
        </w:tc>
        <w:tc>
          <w:tcPr>
            <w:tcW w:w="270" w:type="dxa"/>
          </w:tcPr>
          <w:p w14:paraId="42A65E70" w14:textId="77777777" w:rsidR="00A2627A" w:rsidRPr="008860F2" w:rsidRDefault="00A2627A" w:rsidP="00A2627A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381C35C" w14:textId="0614D0B7" w:rsidR="00A2627A" w:rsidRPr="008860F2" w:rsidRDefault="00A2627A" w:rsidP="00A2627A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1.24</w:t>
            </w:r>
          </w:p>
        </w:tc>
        <w:tc>
          <w:tcPr>
            <w:tcW w:w="270" w:type="dxa"/>
          </w:tcPr>
          <w:p w14:paraId="24305DA4" w14:textId="77777777" w:rsidR="00A2627A" w:rsidRPr="008860F2" w:rsidRDefault="00A2627A" w:rsidP="00A2627A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E851F69" w14:textId="42658EBE" w:rsidR="00A2627A" w:rsidRPr="008860F2" w:rsidRDefault="00A2627A" w:rsidP="00A2627A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1.74</w:t>
            </w:r>
          </w:p>
        </w:tc>
      </w:tr>
      <w:tr w:rsidR="00A2627A" w:rsidRPr="008860F2" w14:paraId="2D2D53A8" w14:textId="77777777" w:rsidTr="00862FA9">
        <w:tc>
          <w:tcPr>
            <w:tcW w:w="3780" w:type="dxa"/>
          </w:tcPr>
          <w:p w14:paraId="5546710F" w14:textId="4266CA17" w:rsidR="00A2627A" w:rsidRPr="008860F2" w:rsidRDefault="00A2627A" w:rsidP="00A2627A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ตุลาคม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92" w:type="dxa"/>
          </w:tcPr>
          <w:p w14:paraId="0A6C3CB2" w14:textId="77777777" w:rsidR="00A2627A" w:rsidRPr="008860F2" w:rsidRDefault="00A2627A" w:rsidP="00A2627A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5612FE2" w14:textId="4D21F24E" w:rsidR="00A2627A" w:rsidRPr="008860F2" w:rsidRDefault="00A2627A" w:rsidP="00A2627A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31.83</w:t>
            </w:r>
          </w:p>
        </w:tc>
        <w:tc>
          <w:tcPr>
            <w:tcW w:w="270" w:type="dxa"/>
          </w:tcPr>
          <w:p w14:paraId="2C76EC49" w14:textId="77777777" w:rsidR="00A2627A" w:rsidRPr="008860F2" w:rsidRDefault="00A2627A" w:rsidP="00A2627A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95377AC" w14:textId="2A5967AA" w:rsidR="00A2627A" w:rsidRPr="008860F2" w:rsidRDefault="00A2627A" w:rsidP="00A2627A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3.03</w:t>
            </w:r>
          </w:p>
        </w:tc>
        <w:tc>
          <w:tcPr>
            <w:tcW w:w="270" w:type="dxa"/>
          </w:tcPr>
          <w:p w14:paraId="4222E271" w14:textId="77777777" w:rsidR="00A2627A" w:rsidRPr="008860F2" w:rsidRDefault="00A2627A" w:rsidP="00A2627A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55E48A" w14:textId="42EAA99E" w:rsidR="00A2627A" w:rsidRPr="008860F2" w:rsidRDefault="00A2627A" w:rsidP="00A2627A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34.86</w:t>
            </w:r>
          </w:p>
        </w:tc>
      </w:tr>
      <w:tr w:rsidR="00F74473" w:rsidRPr="008860F2" w14:paraId="598B80AB" w14:textId="77777777" w:rsidTr="00862FA9">
        <w:tc>
          <w:tcPr>
            <w:tcW w:w="3780" w:type="dxa"/>
          </w:tcPr>
          <w:p w14:paraId="504C3826" w14:textId="7C7389A7" w:rsidR="00F74473" w:rsidRPr="008860F2" w:rsidRDefault="00F74473" w:rsidP="00A2627A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92" w:type="dxa"/>
          </w:tcPr>
          <w:p w14:paraId="1712DA95" w14:textId="77777777" w:rsidR="00F74473" w:rsidRPr="008860F2" w:rsidRDefault="00F74473" w:rsidP="00A2627A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49583243" w14:textId="5325A06C" w:rsidR="00F74473" w:rsidRDefault="00F74473" w:rsidP="00A2627A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0.29</w:t>
            </w:r>
          </w:p>
        </w:tc>
        <w:tc>
          <w:tcPr>
            <w:tcW w:w="270" w:type="dxa"/>
          </w:tcPr>
          <w:p w14:paraId="578D0DA7" w14:textId="77777777" w:rsidR="00F74473" w:rsidRPr="008860F2" w:rsidRDefault="00F74473" w:rsidP="00A2627A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951AD49" w14:textId="65882ADF" w:rsidR="00F74473" w:rsidRDefault="00F74473" w:rsidP="00A2627A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71BFC2" w14:textId="77777777" w:rsidR="00F74473" w:rsidRPr="008860F2" w:rsidRDefault="00F74473" w:rsidP="00A2627A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D64113" w14:textId="5FF8AD10" w:rsidR="00F74473" w:rsidRDefault="00F74473" w:rsidP="00A2627A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0.29</w:t>
            </w:r>
          </w:p>
        </w:tc>
      </w:tr>
      <w:tr w:rsidR="003C7BCB" w:rsidRPr="008860F2" w14:paraId="116ECFCD" w14:textId="77777777" w:rsidTr="00862FA9">
        <w:tc>
          <w:tcPr>
            <w:tcW w:w="3780" w:type="dxa"/>
          </w:tcPr>
          <w:p w14:paraId="7985A34C" w14:textId="034A009F" w:rsidR="003C7BCB" w:rsidRPr="008860F2" w:rsidRDefault="003C7BCB" w:rsidP="003C7BCB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792" w:type="dxa"/>
          </w:tcPr>
          <w:p w14:paraId="16D68CF4" w14:textId="77777777" w:rsidR="003C7BCB" w:rsidRPr="008860F2" w:rsidRDefault="003C7BCB" w:rsidP="003C7BC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3FEA274F" w14:textId="49067DA5" w:rsidR="003C7BCB" w:rsidRDefault="003C7BCB" w:rsidP="003C7BCB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(0.11)</w:t>
            </w:r>
          </w:p>
        </w:tc>
        <w:tc>
          <w:tcPr>
            <w:tcW w:w="270" w:type="dxa"/>
          </w:tcPr>
          <w:p w14:paraId="14F2E428" w14:textId="77777777" w:rsidR="003C7BCB" w:rsidRPr="008860F2" w:rsidRDefault="003C7BCB" w:rsidP="003C7BCB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5279FEF" w14:textId="190F1164" w:rsidR="003C7BCB" w:rsidRDefault="003C7BCB" w:rsidP="003C7BCB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2F5FA7" w14:textId="77777777" w:rsidR="003C7BCB" w:rsidRPr="008860F2" w:rsidRDefault="003C7BCB" w:rsidP="003C7BCB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0755C9D" w14:textId="721AE9C4" w:rsidR="003C7BCB" w:rsidRDefault="003C7BCB" w:rsidP="003C7BCB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(0.11)</w:t>
            </w:r>
          </w:p>
        </w:tc>
      </w:tr>
      <w:tr w:rsidR="003C7BCB" w:rsidRPr="008860F2" w14:paraId="3415E7D5" w14:textId="77777777" w:rsidTr="00862FA9">
        <w:tc>
          <w:tcPr>
            <w:tcW w:w="3780" w:type="dxa"/>
          </w:tcPr>
          <w:p w14:paraId="3EEF1F7C" w14:textId="037D122E" w:rsidR="003C7BCB" w:rsidRPr="008860F2" w:rsidRDefault="003C7BCB" w:rsidP="003C7BCB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792" w:type="dxa"/>
          </w:tcPr>
          <w:p w14:paraId="7697AE83" w14:textId="77777777" w:rsidR="003C7BCB" w:rsidRPr="008860F2" w:rsidRDefault="003C7BCB" w:rsidP="003C7BC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340EC8F5" w14:textId="702F2E2C" w:rsidR="003C7BCB" w:rsidRPr="008860F2" w:rsidRDefault="003C7BCB" w:rsidP="003C7BCB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3.03</w:t>
            </w:r>
          </w:p>
        </w:tc>
        <w:tc>
          <w:tcPr>
            <w:tcW w:w="270" w:type="dxa"/>
          </w:tcPr>
          <w:p w14:paraId="3640321A" w14:textId="77777777" w:rsidR="003C7BCB" w:rsidRPr="008860F2" w:rsidRDefault="003C7BCB" w:rsidP="003C7BCB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7CED3C7" w14:textId="5D0B486A" w:rsidR="003C7BCB" w:rsidRPr="008860F2" w:rsidRDefault="003C7BCB" w:rsidP="003C7BCB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(3.03)</w:t>
            </w:r>
          </w:p>
        </w:tc>
        <w:tc>
          <w:tcPr>
            <w:tcW w:w="270" w:type="dxa"/>
          </w:tcPr>
          <w:p w14:paraId="349F6C4F" w14:textId="77777777" w:rsidR="003C7BCB" w:rsidRPr="008860F2" w:rsidRDefault="003C7BCB" w:rsidP="003C7BCB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0AE591" w14:textId="14E60338" w:rsidR="003C7BCB" w:rsidRPr="008860F2" w:rsidRDefault="003C7BCB" w:rsidP="003C7BCB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7BCB" w:rsidRPr="008860F2" w14:paraId="44246F45" w14:textId="77777777" w:rsidTr="00862FA9">
        <w:tc>
          <w:tcPr>
            <w:tcW w:w="3780" w:type="dxa"/>
          </w:tcPr>
          <w:p w14:paraId="34F3B79C" w14:textId="15A0370A" w:rsidR="003C7BCB" w:rsidRPr="008860F2" w:rsidRDefault="003C7BCB" w:rsidP="003C7BCB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92" w:type="dxa"/>
          </w:tcPr>
          <w:p w14:paraId="04D7AA93" w14:textId="77777777" w:rsidR="003C7BCB" w:rsidRPr="008860F2" w:rsidRDefault="003C7BCB" w:rsidP="003C7BC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0B78724" w14:textId="76CA9783" w:rsidR="003C7BCB" w:rsidRPr="008860F2" w:rsidRDefault="003C7BCB" w:rsidP="003C7BCB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35.04</w:t>
            </w:r>
          </w:p>
        </w:tc>
        <w:tc>
          <w:tcPr>
            <w:tcW w:w="270" w:type="dxa"/>
          </w:tcPr>
          <w:p w14:paraId="7BC863B0" w14:textId="77777777" w:rsidR="003C7BCB" w:rsidRPr="008860F2" w:rsidRDefault="003C7BCB" w:rsidP="003C7BCB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1A5618E" w14:textId="4C497EAD" w:rsidR="003C7BCB" w:rsidRPr="008860F2" w:rsidRDefault="003C7BCB" w:rsidP="003C7BCB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9C5FEC" w14:textId="77777777" w:rsidR="003C7BCB" w:rsidRPr="008860F2" w:rsidRDefault="003C7BCB" w:rsidP="003C7BCB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18CAB0" w14:textId="00CD0EA7" w:rsidR="003C7BCB" w:rsidRPr="008860F2" w:rsidRDefault="003C7BCB" w:rsidP="003C7BCB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35.04</w:t>
            </w:r>
          </w:p>
        </w:tc>
      </w:tr>
      <w:tr w:rsidR="003C7BCB" w:rsidRPr="008860F2" w14:paraId="16557355" w14:textId="77777777" w:rsidTr="00862FA9">
        <w:tc>
          <w:tcPr>
            <w:tcW w:w="3780" w:type="dxa"/>
          </w:tcPr>
          <w:p w14:paraId="1D109147" w14:textId="77777777" w:rsidR="003C7BCB" w:rsidRPr="008860F2" w:rsidRDefault="003C7BCB" w:rsidP="003C7BCB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2" w:type="dxa"/>
          </w:tcPr>
          <w:p w14:paraId="1FA21BB9" w14:textId="77777777" w:rsidR="003C7BCB" w:rsidRPr="008860F2" w:rsidRDefault="003C7BCB" w:rsidP="003C7BC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90E5443" w14:textId="77777777" w:rsidR="003C7BCB" w:rsidRDefault="003C7BCB" w:rsidP="003C7BCB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C34FD4" w14:textId="77777777" w:rsidR="003C7BCB" w:rsidRPr="008860F2" w:rsidRDefault="003C7BCB" w:rsidP="003C7BCB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50DA486A" w14:textId="77777777" w:rsidR="003C7BCB" w:rsidRDefault="003C7BCB" w:rsidP="003C7BCB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18E086" w14:textId="77777777" w:rsidR="003C7BCB" w:rsidRPr="008860F2" w:rsidRDefault="003C7BCB" w:rsidP="003C7BCB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6A629A" w14:textId="77777777" w:rsidR="003C7BCB" w:rsidRDefault="003C7BCB" w:rsidP="003C7BCB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C7BCB" w:rsidRPr="008860F2" w14:paraId="113CD14E" w14:textId="77777777" w:rsidTr="00862FA9">
        <w:tc>
          <w:tcPr>
            <w:tcW w:w="3780" w:type="dxa"/>
          </w:tcPr>
          <w:p w14:paraId="524EDA31" w14:textId="77777777" w:rsidR="003C7BCB" w:rsidRPr="008860F2" w:rsidRDefault="003C7BCB" w:rsidP="003C7BCB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792" w:type="dxa"/>
          </w:tcPr>
          <w:p w14:paraId="36156297" w14:textId="77777777" w:rsidR="003C7BCB" w:rsidRPr="008860F2" w:rsidRDefault="003C7BCB" w:rsidP="003C7BC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D741E0F" w14:textId="77777777" w:rsidR="003C7BCB" w:rsidRPr="008860F2" w:rsidRDefault="003C7BCB" w:rsidP="003C7BCB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B2122C" w14:textId="77777777" w:rsidR="003C7BCB" w:rsidRPr="008860F2" w:rsidRDefault="003C7BCB" w:rsidP="003C7BC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C6FEB0A" w14:textId="77777777" w:rsidR="003C7BCB" w:rsidRPr="008860F2" w:rsidRDefault="003C7BCB" w:rsidP="003C7BCB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98BC4B" w14:textId="77777777" w:rsidR="003C7BCB" w:rsidRPr="008860F2" w:rsidRDefault="003C7BCB" w:rsidP="003C7BC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A7C6508" w14:textId="77777777" w:rsidR="003C7BCB" w:rsidRPr="008860F2" w:rsidRDefault="003C7BCB" w:rsidP="003C7BCB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7BCB" w:rsidRPr="00A2627A" w14:paraId="7B156225" w14:textId="77777777" w:rsidTr="00862FA9">
        <w:tc>
          <w:tcPr>
            <w:tcW w:w="3780" w:type="dxa"/>
          </w:tcPr>
          <w:p w14:paraId="6536584D" w14:textId="43C217C2" w:rsidR="003C7BCB" w:rsidRPr="008860F2" w:rsidRDefault="003C7BCB" w:rsidP="003C7BCB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sz w:val="28"/>
                <w:szCs w:val="28"/>
              </w:rPr>
              <w:t>1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ตุลาคม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792" w:type="dxa"/>
          </w:tcPr>
          <w:p w14:paraId="70E6804D" w14:textId="77777777" w:rsidR="003C7BCB" w:rsidRPr="008860F2" w:rsidRDefault="003C7BCB" w:rsidP="003C7BC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55D4ED40" w14:textId="3654C165" w:rsidR="003C7BCB" w:rsidRPr="00A2627A" w:rsidRDefault="003C7BCB" w:rsidP="003C7BCB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A2627A">
              <w:rPr>
                <w:rFonts w:ascii="Angsana New" w:hAnsi="Angsana New"/>
                <w:sz w:val="28"/>
                <w:szCs w:val="28"/>
              </w:rPr>
              <w:t>24.82</w:t>
            </w:r>
          </w:p>
        </w:tc>
        <w:tc>
          <w:tcPr>
            <w:tcW w:w="270" w:type="dxa"/>
          </w:tcPr>
          <w:p w14:paraId="649EA403" w14:textId="77777777" w:rsidR="003C7BCB" w:rsidRPr="00A2627A" w:rsidRDefault="003C7BCB" w:rsidP="003C7BCB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506F948" w14:textId="55E48644" w:rsidR="003C7BCB" w:rsidRPr="00A2627A" w:rsidRDefault="003C7BCB" w:rsidP="003C7BCB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A262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96121A" w14:textId="77777777" w:rsidR="003C7BCB" w:rsidRPr="00A2627A" w:rsidRDefault="003C7BCB" w:rsidP="003C7BCB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414C36" w14:textId="02205E19" w:rsidR="003C7BCB" w:rsidRPr="00A2627A" w:rsidRDefault="003C7BCB" w:rsidP="003C7BCB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A2627A">
              <w:rPr>
                <w:rFonts w:ascii="Angsana New" w:hAnsi="Angsana New"/>
                <w:sz w:val="28"/>
                <w:szCs w:val="28"/>
              </w:rPr>
              <w:t>24.82</w:t>
            </w:r>
          </w:p>
        </w:tc>
      </w:tr>
      <w:tr w:rsidR="003C7BCB" w:rsidRPr="008860F2" w14:paraId="3A3F0E57" w14:textId="77777777" w:rsidTr="00862FA9">
        <w:tc>
          <w:tcPr>
            <w:tcW w:w="3780" w:type="dxa"/>
          </w:tcPr>
          <w:p w14:paraId="7E631DED" w14:textId="77777777" w:rsidR="003C7BCB" w:rsidRPr="008860F2" w:rsidRDefault="003C7BCB" w:rsidP="003C7BCB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792" w:type="dxa"/>
          </w:tcPr>
          <w:p w14:paraId="3B800103" w14:textId="77777777" w:rsidR="003C7BCB" w:rsidRPr="008860F2" w:rsidRDefault="003C7BCB" w:rsidP="003C7BC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8B3A9EE" w14:textId="15D7209B" w:rsidR="003C7BCB" w:rsidRPr="008860F2" w:rsidRDefault="003C7BCB" w:rsidP="003C7BCB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0.92</w:t>
            </w:r>
          </w:p>
        </w:tc>
        <w:tc>
          <w:tcPr>
            <w:tcW w:w="270" w:type="dxa"/>
          </w:tcPr>
          <w:p w14:paraId="5F8AE122" w14:textId="77777777" w:rsidR="003C7BCB" w:rsidRPr="008860F2" w:rsidRDefault="003C7BCB" w:rsidP="003C7BCB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DEBAEBD" w14:textId="279D2AC9" w:rsidR="003C7BCB" w:rsidRPr="008860F2" w:rsidRDefault="003C7BCB" w:rsidP="003C7BCB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59B7D41" w14:textId="77777777" w:rsidR="003C7BCB" w:rsidRPr="008860F2" w:rsidRDefault="003C7BCB" w:rsidP="003C7BCB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20CC01" w14:textId="4F13C8DB" w:rsidR="003C7BCB" w:rsidRPr="008860F2" w:rsidRDefault="003C7BCB" w:rsidP="003C7BCB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0.92</w:t>
            </w:r>
          </w:p>
        </w:tc>
      </w:tr>
      <w:tr w:rsidR="003C7BCB" w:rsidRPr="008860F2" w14:paraId="4E795087" w14:textId="77777777" w:rsidTr="00862FA9">
        <w:tc>
          <w:tcPr>
            <w:tcW w:w="3780" w:type="dxa"/>
          </w:tcPr>
          <w:p w14:paraId="2016007D" w14:textId="755EEF7F" w:rsidR="003C7BCB" w:rsidRPr="008860F2" w:rsidRDefault="003C7BCB" w:rsidP="003C7BCB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ตุลาคม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92" w:type="dxa"/>
          </w:tcPr>
          <w:p w14:paraId="071D8FEF" w14:textId="77777777" w:rsidR="003C7BCB" w:rsidRPr="008860F2" w:rsidRDefault="003C7BCB" w:rsidP="003C7BC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427731B" w14:textId="450D69E0" w:rsidR="003C7BCB" w:rsidRPr="008860F2" w:rsidRDefault="003C7BCB" w:rsidP="003C7BCB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25.74</w:t>
            </w:r>
          </w:p>
        </w:tc>
        <w:tc>
          <w:tcPr>
            <w:tcW w:w="270" w:type="dxa"/>
          </w:tcPr>
          <w:p w14:paraId="48779DE3" w14:textId="77777777" w:rsidR="003C7BCB" w:rsidRPr="008860F2" w:rsidRDefault="003C7BCB" w:rsidP="003C7BCB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FF0E774" w14:textId="2EA39AEE" w:rsidR="003C7BCB" w:rsidRPr="008860F2" w:rsidRDefault="003C7BCB" w:rsidP="003C7BCB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7EC2CC0" w14:textId="77777777" w:rsidR="003C7BCB" w:rsidRPr="008860F2" w:rsidRDefault="003C7BCB" w:rsidP="003C7BCB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7D92E6" w14:textId="557B6D28" w:rsidR="003C7BCB" w:rsidRPr="008860F2" w:rsidRDefault="003C7BCB" w:rsidP="003C7BCB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25.74</w:t>
            </w:r>
          </w:p>
        </w:tc>
      </w:tr>
      <w:tr w:rsidR="003C7BCB" w:rsidRPr="008860F2" w14:paraId="6FF2DD03" w14:textId="77777777" w:rsidTr="00862FA9">
        <w:tc>
          <w:tcPr>
            <w:tcW w:w="3780" w:type="dxa"/>
          </w:tcPr>
          <w:p w14:paraId="070CC417" w14:textId="38423912" w:rsidR="003C7BCB" w:rsidRPr="008860F2" w:rsidRDefault="003C7BCB" w:rsidP="003C7BCB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792" w:type="dxa"/>
          </w:tcPr>
          <w:p w14:paraId="0FCB5976" w14:textId="77777777" w:rsidR="003C7BCB" w:rsidRPr="008860F2" w:rsidRDefault="003C7BCB" w:rsidP="003C7BC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0733B2B3" w14:textId="3F739F87" w:rsidR="003C7BCB" w:rsidRDefault="003C7BCB" w:rsidP="003C7BCB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1.21</w:t>
            </w:r>
          </w:p>
        </w:tc>
        <w:tc>
          <w:tcPr>
            <w:tcW w:w="270" w:type="dxa"/>
          </w:tcPr>
          <w:p w14:paraId="655B44A8" w14:textId="77777777" w:rsidR="003C7BCB" w:rsidRPr="008860F2" w:rsidRDefault="003C7BCB" w:rsidP="003C7BCB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965D3BE" w14:textId="51BBD1D0" w:rsidR="003C7BCB" w:rsidRDefault="003C7BCB" w:rsidP="003C7BCB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7923BF" w14:textId="77777777" w:rsidR="003C7BCB" w:rsidRPr="008860F2" w:rsidRDefault="003C7BCB" w:rsidP="003C7BCB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5D3CD1" w14:textId="72E75750" w:rsidR="003C7BCB" w:rsidRDefault="003C7BCB" w:rsidP="003C7BCB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1.21</w:t>
            </w:r>
          </w:p>
        </w:tc>
      </w:tr>
      <w:tr w:rsidR="003C7BCB" w:rsidRPr="008860F2" w14:paraId="61F94E42" w14:textId="77777777" w:rsidTr="00862FA9">
        <w:tc>
          <w:tcPr>
            <w:tcW w:w="3780" w:type="dxa"/>
          </w:tcPr>
          <w:p w14:paraId="1F13361E" w14:textId="45C0B9C7" w:rsidR="003C7BCB" w:rsidRPr="008860F2" w:rsidRDefault="003C7BCB" w:rsidP="003C7BCB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792" w:type="dxa"/>
          </w:tcPr>
          <w:p w14:paraId="3F0FE607" w14:textId="77777777" w:rsidR="003C7BCB" w:rsidRPr="008860F2" w:rsidRDefault="003C7BCB" w:rsidP="003C7BC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FF87F2C" w14:textId="30471CE5" w:rsidR="003C7BCB" w:rsidRPr="008860F2" w:rsidRDefault="003C7BCB" w:rsidP="003C7BCB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(0.09)</w:t>
            </w:r>
          </w:p>
        </w:tc>
        <w:tc>
          <w:tcPr>
            <w:tcW w:w="270" w:type="dxa"/>
          </w:tcPr>
          <w:p w14:paraId="5B3392A6" w14:textId="77777777" w:rsidR="003C7BCB" w:rsidRPr="008860F2" w:rsidRDefault="003C7BCB" w:rsidP="003C7BCB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48DD813" w14:textId="77EDA969" w:rsidR="003C7BCB" w:rsidRPr="008860F2" w:rsidRDefault="003C7BCB" w:rsidP="003C7BCB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A72EB7" w14:textId="77777777" w:rsidR="003C7BCB" w:rsidRPr="008860F2" w:rsidRDefault="003C7BCB" w:rsidP="003C7BCB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B7E5D8" w14:textId="1B874D15" w:rsidR="003C7BCB" w:rsidRPr="008860F2" w:rsidRDefault="003C7BCB" w:rsidP="003C7BCB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(0.09)</w:t>
            </w:r>
          </w:p>
        </w:tc>
      </w:tr>
      <w:tr w:rsidR="003C7BCB" w:rsidRPr="008860F2" w14:paraId="4B1FD964" w14:textId="77777777" w:rsidTr="00862FA9">
        <w:tc>
          <w:tcPr>
            <w:tcW w:w="3780" w:type="dxa"/>
          </w:tcPr>
          <w:p w14:paraId="343C1C0F" w14:textId="465C652E" w:rsidR="003C7BCB" w:rsidRPr="008860F2" w:rsidRDefault="003C7BCB" w:rsidP="003C7BCB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92" w:type="dxa"/>
          </w:tcPr>
          <w:p w14:paraId="010D3C60" w14:textId="77777777" w:rsidR="003C7BCB" w:rsidRPr="008860F2" w:rsidRDefault="003C7BCB" w:rsidP="003C7BC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3D1E8F1" w14:textId="45BA1AAE" w:rsidR="003C7BCB" w:rsidRPr="008860F2" w:rsidRDefault="003C7BCB" w:rsidP="003C7BCB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26.86</w:t>
            </w:r>
          </w:p>
        </w:tc>
        <w:tc>
          <w:tcPr>
            <w:tcW w:w="270" w:type="dxa"/>
          </w:tcPr>
          <w:p w14:paraId="56E25CFD" w14:textId="77777777" w:rsidR="003C7BCB" w:rsidRPr="008860F2" w:rsidRDefault="003C7BCB" w:rsidP="003C7BCB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5162975" w14:textId="7798D575" w:rsidR="003C7BCB" w:rsidRPr="008860F2" w:rsidRDefault="003C7BCB" w:rsidP="003C7BCB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413548" w14:textId="77777777" w:rsidR="003C7BCB" w:rsidRPr="008860F2" w:rsidRDefault="003C7BCB" w:rsidP="003C7BCB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A60BCF" w14:textId="18C142EE" w:rsidR="003C7BCB" w:rsidRPr="008860F2" w:rsidRDefault="003C7BCB" w:rsidP="003C7BCB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26.86</w:t>
            </w:r>
          </w:p>
        </w:tc>
      </w:tr>
      <w:tr w:rsidR="003C7BCB" w:rsidRPr="008860F2" w14:paraId="1EA9DFFD" w14:textId="77777777" w:rsidTr="00862FA9">
        <w:tc>
          <w:tcPr>
            <w:tcW w:w="3780" w:type="dxa"/>
          </w:tcPr>
          <w:p w14:paraId="1FE3BF53" w14:textId="77777777" w:rsidR="003C7BCB" w:rsidRPr="008860F2" w:rsidRDefault="003C7BCB" w:rsidP="003C7BC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2" w:type="dxa"/>
          </w:tcPr>
          <w:p w14:paraId="7F2F9F80" w14:textId="77777777" w:rsidR="003C7BCB" w:rsidRPr="008860F2" w:rsidRDefault="003C7BCB" w:rsidP="003C7BC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106F539" w14:textId="77777777" w:rsidR="003C7BCB" w:rsidRPr="008860F2" w:rsidRDefault="003C7BCB" w:rsidP="003C7BCB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FA7222" w14:textId="77777777" w:rsidR="003C7BCB" w:rsidRPr="008860F2" w:rsidRDefault="003C7BCB" w:rsidP="003C7BC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3CF967CE" w14:textId="77777777" w:rsidR="003C7BCB" w:rsidRPr="008860F2" w:rsidRDefault="003C7BCB" w:rsidP="003C7BCB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10216D" w14:textId="77777777" w:rsidR="003C7BCB" w:rsidRPr="008860F2" w:rsidRDefault="003C7BCB" w:rsidP="003C7BC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DF3966" w14:textId="77777777" w:rsidR="003C7BCB" w:rsidRPr="008860F2" w:rsidRDefault="003C7BCB" w:rsidP="003C7BCB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7BCB" w:rsidRPr="008860F2" w14:paraId="5E38F884" w14:textId="77777777" w:rsidTr="00862FA9">
        <w:tc>
          <w:tcPr>
            <w:tcW w:w="3780" w:type="dxa"/>
          </w:tcPr>
          <w:p w14:paraId="7602AFE5" w14:textId="77777777" w:rsidR="003C7BCB" w:rsidRPr="008860F2" w:rsidRDefault="003C7BCB" w:rsidP="003C7BCB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792" w:type="dxa"/>
          </w:tcPr>
          <w:p w14:paraId="6022CCDD" w14:textId="77777777" w:rsidR="003C7BCB" w:rsidRPr="008860F2" w:rsidRDefault="003C7BCB" w:rsidP="003C7BC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321A310C" w14:textId="77777777" w:rsidR="003C7BCB" w:rsidRPr="008860F2" w:rsidRDefault="003C7BCB" w:rsidP="003C7BCB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D86F61" w14:textId="77777777" w:rsidR="003C7BCB" w:rsidRPr="008860F2" w:rsidRDefault="003C7BCB" w:rsidP="003C7BCB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735A3CB" w14:textId="77777777" w:rsidR="003C7BCB" w:rsidRPr="008860F2" w:rsidRDefault="003C7BCB" w:rsidP="003C7BCB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D98E7E" w14:textId="77777777" w:rsidR="003C7BCB" w:rsidRPr="008860F2" w:rsidRDefault="003C7BCB" w:rsidP="003C7BCB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3C5942" w14:textId="77777777" w:rsidR="003C7BCB" w:rsidRPr="008860F2" w:rsidRDefault="003C7BCB" w:rsidP="003C7BCB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7BCB" w:rsidRPr="008860F2" w14:paraId="4A19DED4" w14:textId="77777777" w:rsidTr="00862FA9">
        <w:tc>
          <w:tcPr>
            <w:tcW w:w="3780" w:type="dxa"/>
          </w:tcPr>
          <w:p w14:paraId="4AA2BAFE" w14:textId="7848F74F" w:rsidR="003C7BCB" w:rsidRPr="008860F2" w:rsidRDefault="003C7BCB" w:rsidP="003C7BCB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92" w:type="dxa"/>
          </w:tcPr>
          <w:p w14:paraId="5FEC7059" w14:textId="77777777" w:rsidR="003C7BCB" w:rsidRPr="008860F2" w:rsidRDefault="003C7BCB" w:rsidP="003C7BC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0C9EEA84" w14:textId="37035ED1" w:rsidR="003C7BCB" w:rsidRPr="008860F2" w:rsidRDefault="003C7BCB" w:rsidP="003C7BCB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6.09</w:t>
            </w:r>
          </w:p>
        </w:tc>
        <w:tc>
          <w:tcPr>
            <w:tcW w:w="270" w:type="dxa"/>
          </w:tcPr>
          <w:p w14:paraId="479777CF" w14:textId="77777777" w:rsidR="003C7BCB" w:rsidRPr="008860F2" w:rsidRDefault="003C7BCB" w:rsidP="003C7BCB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18DC2056" w14:textId="5940B6C3" w:rsidR="003C7BCB" w:rsidRPr="008860F2" w:rsidRDefault="003C7BCB" w:rsidP="003C7BCB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3.03</w:t>
            </w:r>
          </w:p>
        </w:tc>
        <w:tc>
          <w:tcPr>
            <w:tcW w:w="270" w:type="dxa"/>
          </w:tcPr>
          <w:p w14:paraId="4FD13871" w14:textId="77777777" w:rsidR="003C7BCB" w:rsidRPr="008860F2" w:rsidRDefault="003C7BCB" w:rsidP="003C7BCB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86F1F8B" w14:textId="5CBE2F94" w:rsidR="003C7BCB" w:rsidRPr="008860F2" w:rsidRDefault="003C7BCB" w:rsidP="003C7BCB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9.12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3C7BCB" w:rsidRPr="008860F2" w14:paraId="2FC491B2" w14:textId="77777777" w:rsidTr="00862FA9">
        <w:trPr>
          <w:trHeight w:val="281"/>
        </w:trPr>
        <w:tc>
          <w:tcPr>
            <w:tcW w:w="3780" w:type="dxa"/>
          </w:tcPr>
          <w:p w14:paraId="5D8641DB" w14:textId="3ADD8541" w:rsidR="003C7BCB" w:rsidRPr="008860F2" w:rsidRDefault="003C7BCB" w:rsidP="003C7BCB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92" w:type="dxa"/>
          </w:tcPr>
          <w:p w14:paraId="02995C68" w14:textId="77777777" w:rsidR="003C7BCB" w:rsidRPr="008860F2" w:rsidRDefault="003C7BCB" w:rsidP="003C7BC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07AC032" w14:textId="79318916" w:rsidR="003C7BCB" w:rsidRPr="008860F2" w:rsidRDefault="003C7BCB" w:rsidP="003C7BCB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8.18</w:t>
            </w:r>
          </w:p>
        </w:tc>
        <w:tc>
          <w:tcPr>
            <w:tcW w:w="270" w:type="dxa"/>
          </w:tcPr>
          <w:p w14:paraId="102C23C6" w14:textId="77777777" w:rsidR="003C7BCB" w:rsidRPr="008860F2" w:rsidRDefault="003C7BCB" w:rsidP="003C7BCB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086512BD" w14:textId="7C6509D9" w:rsidR="003C7BCB" w:rsidRPr="008860F2" w:rsidRDefault="003C7BCB" w:rsidP="003C7BCB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8C8BCB" w14:textId="77777777" w:rsidR="003C7BCB" w:rsidRPr="008860F2" w:rsidRDefault="003C7BCB" w:rsidP="003C7BCB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2DBA7E4" w14:textId="3002BE74" w:rsidR="003C7BCB" w:rsidRPr="008860F2" w:rsidRDefault="003C7BCB" w:rsidP="003C7BCB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8.18</w:t>
            </w:r>
          </w:p>
        </w:tc>
      </w:tr>
    </w:tbl>
    <w:p w14:paraId="268344DF" w14:textId="3F820571" w:rsidR="007D3D5D" w:rsidRDefault="007D3D5D" w:rsidP="00DE1AAE">
      <w:pPr>
        <w:tabs>
          <w:tab w:val="left" w:pos="0"/>
          <w:tab w:val="left" w:pos="540"/>
          <w:tab w:val="left" w:pos="990"/>
        </w:tabs>
        <w:spacing w:line="240" w:lineRule="auto"/>
        <w:ind w:right="-43"/>
        <w:rPr>
          <w:rFonts w:ascii="Angsana New" w:hAnsi="Angsana New"/>
          <w:sz w:val="28"/>
          <w:szCs w:val="28"/>
        </w:rPr>
      </w:pPr>
    </w:p>
    <w:p w14:paraId="7A17A32D" w14:textId="77777777" w:rsidR="007D3D5D" w:rsidRDefault="007D3D5D">
      <w:pPr>
        <w:spacing w:line="240" w:lineRule="auto"/>
        <w:jc w:val="lef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14F5F0D6" w14:textId="3FAE42E9" w:rsidR="003B14EA" w:rsidRPr="008860F2" w:rsidRDefault="003B14EA" w:rsidP="00BA7DB0">
      <w:pPr>
        <w:pStyle w:val="Heading1"/>
        <w:keepLines/>
        <w:numPr>
          <w:ilvl w:val="0"/>
          <w:numId w:val="1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8860F2">
        <w:rPr>
          <w:rFonts w:asciiTheme="majorBidi" w:hAnsiTheme="majorBidi" w:cstheme="majorBidi"/>
          <w:sz w:val="28"/>
          <w:szCs w:val="28"/>
          <w:u w:val="none"/>
          <w:cs/>
        </w:rPr>
        <w:t>หนี้สินที่มีภาระดอกเบี้ย</w:t>
      </w:r>
    </w:p>
    <w:p w14:paraId="3A2502B5" w14:textId="77777777" w:rsidR="00F4355A" w:rsidRPr="008860F2" w:rsidRDefault="00F4355A" w:rsidP="00F4355A">
      <w:pPr>
        <w:tabs>
          <w:tab w:val="left" w:pos="0"/>
          <w:tab w:val="left" w:pos="540"/>
          <w:tab w:val="left" w:pos="990"/>
        </w:tabs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</w:p>
    <w:tbl>
      <w:tblPr>
        <w:tblStyle w:val="TableGrid"/>
        <w:tblW w:w="98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7"/>
        <w:gridCol w:w="696"/>
        <w:gridCol w:w="907"/>
        <w:gridCol w:w="237"/>
        <w:gridCol w:w="897"/>
        <w:gridCol w:w="236"/>
        <w:gridCol w:w="845"/>
        <w:gridCol w:w="232"/>
        <w:gridCol w:w="974"/>
        <w:gridCol w:w="243"/>
        <w:gridCol w:w="895"/>
        <w:gridCol w:w="232"/>
        <w:gridCol w:w="771"/>
      </w:tblGrid>
      <w:tr w:rsidR="000E2DF9" w:rsidRPr="008860F2" w14:paraId="234177D6" w14:textId="77777777" w:rsidTr="006C63D2">
        <w:trPr>
          <w:tblHeader/>
        </w:trPr>
        <w:tc>
          <w:tcPr>
            <w:tcW w:w="2749" w:type="dxa"/>
          </w:tcPr>
          <w:p w14:paraId="38E59FBD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</w:tcPr>
          <w:p w14:paraId="5C2DE229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6399" w:type="dxa"/>
            <w:gridSpan w:val="11"/>
          </w:tcPr>
          <w:p w14:paraId="674A2A31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860F2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E2DF9" w:rsidRPr="008860F2" w14:paraId="7BEA9BE8" w14:textId="77777777" w:rsidTr="006C63D2">
        <w:trPr>
          <w:tblHeader/>
        </w:trPr>
        <w:tc>
          <w:tcPr>
            <w:tcW w:w="2749" w:type="dxa"/>
          </w:tcPr>
          <w:p w14:paraId="219F2503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</w:tcPr>
          <w:p w14:paraId="715B9684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50" w:type="dxa"/>
            <w:gridSpan w:val="5"/>
          </w:tcPr>
          <w:p w14:paraId="61AA2928" w14:textId="10A58313" w:rsidR="000E2DF9" w:rsidRPr="008860F2" w:rsidRDefault="00A2627A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2" w:type="dxa"/>
          </w:tcPr>
          <w:p w14:paraId="57F9D040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7" w:type="dxa"/>
            <w:gridSpan w:val="5"/>
          </w:tcPr>
          <w:p w14:paraId="25B71698" w14:textId="2B9B61E1" w:rsidR="000E2DF9" w:rsidRPr="008860F2" w:rsidRDefault="00A2627A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0E2DF9" w:rsidRPr="008860F2" w14:paraId="263C878C" w14:textId="77777777" w:rsidTr="006C63D2">
        <w:trPr>
          <w:tblHeader/>
        </w:trPr>
        <w:tc>
          <w:tcPr>
            <w:tcW w:w="2749" w:type="dxa"/>
          </w:tcPr>
          <w:p w14:paraId="726C198D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  <w:vAlign w:val="bottom"/>
          </w:tcPr>
          <w:p w14:paraId="381D233E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07" w:type="dxa"/>
            <w:vAlign w:val="bottom"/>
          </w:tcPr>
          <w:p w14:paraId="50DDE673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860F2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6BDEBD50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5B11A9B6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860F2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FA88A80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0FD6331C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860F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2" w:type="dxa"/>
            <w:vAlign w:val="center"/>
          </w:tcPr>
          <w:p w14:paraId="27736E26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  <w:vAlign w:val="bottom"/>
          </w:tcPr>
          <w:p w14:paraId="12556B65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860F2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4" w:type="dxa"/>
            <w:vAlign w:val="bottom"/>
          </w:tcPr>
          <w:p w14:paraId="7205AF05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5F184EE5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860F2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42979F9A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4DD2ACD0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860F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E2DF9" w:rsidRPr="008860F2" w14:paraId="57B240EA" w14:textId="77777777" w:rsidTr="006C63D2">
        <w:trPr>
          <w:tblHeader/>
        </w:trPr>
        <w:tc>
          <w:tcPr>
            <w:tcW w:w="2749" w:type="dxa"/>
          </w:tcPr>
          <w:p w14:paraId="7B28D37B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</w:tcPr>
          <w:p w14:paraId="68461CC7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399" w:type="dxa"/>
            <w:gridSpan w:val="11"/>
            <w:vAlign w:val="bottom"/>
          </w:tcPr>
          <w:p w14:paraId="64CAEB50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8860F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A2627A" w:rsidRPr="008860F2" w14:paraId="70CC4495" w14:textId="77777777" w:rsidTr="006C63D2">
        <w:tc>
          <w:tcPr>
            <w:tcW w:w="2749" w:type="dxa"/>
          </w:tcPr>
          <w:p w14:paraId="5888DFB1" w14:textId="77777777" w:rsidR="00A2627A" w:rsidRPr="008860F2" w:rsidRDefault="00A2627A" w:rsidP="00A2627A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8860F2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04" w:type="dxa"/>
          </w:tcPr>
          <w:p w14:paraId="15FA79B2" w14:textId="77777777" w:rsidR="00A2627A" w:rsidRPr="008860F2" w:rsidRDefault="00A2627A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451B66D3" w14:textId="0C4EA4A5" w:rsidR="00A2627A" w:rsidRPr="008860F2" w:rsidRDefault="003E633F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1,700.00</w:t>
            </w:r>
          </w:p>
        </w:tc>
        <w:tc>
          <w:tcPr>
            <w:tcW w:w="238" w:type="dxa"/>
            <w:vAlign w:val="bottom"/>
          </w:tcPr>
          <w:p w14:paraId="4744793B" w14:textId="77777777" w:rsidR="00A2627A" w:rsidRPr="008860F2" w:rsidRDefault="00A2627A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28EB9856" w14:textId="2A8D79F6" w:rsidR="00A2627A" w:rsidRPr="008860F2" w:rsidRDefault="00FF52AE" w:rsidP="00921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13FF527" w14:textId="77777777" w:rsidR="00A2627A" w:rsidRPr="008860F2" w:rsidRDefault="00A2627A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3DACD82C" w14:textId="2FF866AB" w:rsidR="00A2627A" w:rsidRPr="008302CD" w:rsidRDefault="003E633F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1,700.00</w:t>
            </w:r>
          </w:p>
        </w:tc>
        <w:tc>
          <w:tcPr>
            <w:tcW w:w="232" w:type="dxa"/>
            <w:vAlign w:val="bottom"/>
          </w:tcPr>
          <w:p w14:paraId="2AEDE554" w14:textId="77777777" w:rsidR="00A2627A" w:rsidRPr="008860F2" w:rsidRDefault="00A2627A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  <w:vAlign w:val="bottom"/>
          </w:tcPr>
          <w:p w14:paraId="03839D16" w14:textId="1F061CE7" w:rsidR="00A2627A" w:rsidRPr="008860F2" w:rsidRDefault="00A2627A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1,700.00</w:t>
            </w:r>
          </w:p>
        </w:tc>
        <w:tc>
          <w:tcPr>
            <w:tcW w:w="244" w:type="dxa"/>
            <w:vAlign w:val="bottom"/>
          </w:tcPr>
          <w:p w14:paraId="6B2E191A" w14:textId="77777777" w:rsidR="00A2627A" w:rsidRPr="008860F2" w:rsidRDefault="00A2627A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6285D88E" w14:textId="48A4257F" w:rsidR="00A2627A" w:rsidRPr="008860F2" w:rsidRDefault="00A2627A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450.00</w:t>
            </w:r>
          </w:p>
        </w:tc>
        <w:tc>
          <w:tcPr>
            <w:tcW w:w="232" w:type="dxa"/>
            <w:vAlign w:val="bottom"/>
          </w:tcPr>
          <w:p w14:paraId="43D19ED2" w14:textId="77777777" w:rsidR="00A2627A" w:rsidRPr="008860F2" w:rsidRDefault="00A2627A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5BC6B2F5" w14:textId="01F7EE2C" w:rsidR="00A2627A" w:rsidRPr="00896B72" w:rsidRDefault="00A2627A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2,150.00</w:t>
            </w:r>
          </w:p>
        </w:tc>
      </w:tr>
      <w:tr w:rsidR="00A2627A" w:rsidRPr="008860F2" w14:paraId="6467DAEC" w14:textId="77777777" w:rsidTr="006C63D2">
        <w:tc>
          <w:tcPr>
            <w:tcW w:w="2749" w:type="dxa"/>
          </w:tcPr>
          <w:p w14:paraId="53B1D728" w14:textId="77777777" w:rsidR="008202E1" w:rsidRDefault="00A2627A" w:rsidP="00A2627A">
            <w:pPr>
              <w:pStyle w:val="ListParagraph"/>
              <w:ind w:left="166" w:right="-107" w:hanging="180"/>
              <w:rPr>
                <w:rFonts w:ascii="Angsana New" w:hAnsi="Angsana New"/>
                <w:sz w:val="24"/>
                <w:szCs w:val="24"/>
              </w:rPr>
            </w:pPr>
            <w:r w:rsidRPr="008860F2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เงินกู้ยืมระยะสั้นจากกิจการที่</w:t>
            </w:r>
          </w:p>
          <w:p w14:paraId="676FF153" w14:textId="7EEC1928" w:rsidR="00A2627A" w:rsidRPr="008860F2" w:rsidRDefault="008202E1" w:rsidP="008202E1">
            <w:pPr>
              <w:pStyle w:val="ListParagraph"/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="00A2627A" w:rsidRPr="008860F2">
              <w:rPr>
                <w:rFonts w:ascii="Angsana New" w:hAnsi="Angsana New"/>
                <w:sz w:val="24"/>
                <w:szCs w:val="24"/>
                <w:cs/>
              </w:rPr>
              <w:t xml:space="preserve">เกี่ยวข้องกัน </w:t>
            </w:r>
          </w:p>
        </w:tc>
        <w:tc>
          <w:tcPr>
            <w:tcW w:w="704" w:type="dxa"/>
            <w:vAlign w:val="bottom"/>
          </w:tcPr>
          <w:p w14:paraId="4C89FE41" w14:textId="77777777" w:rsidR="00A2627A" w:rsidRPr="008860F2" w:rsidRDefault="00A2627A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860F2">
              <w:rPr>
                <w:rFonts w:ascii="Angsana New" w:hAnsi="Angsana New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07" w:type="dxa"/>
            <w:vAlign w:val="bottom"/>
          </w:tcPr>
          <w:p w14:paraId="64EBDC2D" w14:textId="6D6ECDED" w:rsidR="00A2627A" w:rsidRPr="00A61EC4" w:rsidRDefault="00315AE9" w:rsidP="007D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476A9F03" w14:textId="77777777" w:rsidR="00A2627A" w:rsidRPr="008860F2" w:rsidRDefault="00A2627A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606308CF" w14:textId="56899F14" w:rsidR="00A2627A" w:rsidRPr="008860F2" w:rsidRDefault="005B7A7B" w:rsidP="007D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236" w:type="dxa"/>
            <w:vAlign w:val="bottom"/>
          </w:tcPr>
          <w:p w14:paraId="5255DB6B" w14:textId="77777777" w:rsidR="00A2627A" w:rsidRPr="008860F2" w:rsidRDefault="00A2627A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42CF7921" w14:textId="54973931" w:rsidR="00A2627A" w:rsidRPr="008302CD" w:rsidRDefault="005B7A7B" w:rsidP="005B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232" w:type="dxa"/>
            <w:vAlign w:val="bottom"/>
          </w:tcPr>
          <w:p w14:paraId="2C66B7FD" w14:textId="77777777" w:rsidR="00A2627A" w:rsidRPr="008860F2" w:rsidRDefault="00A2627A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  <w:vAlign w:val="bottom"/>
          </w:tcPr>
          <w:p w14:paraId="7BAD25F2" w14:textId="76801F17" w:rsidR="00A2627A" w:rsidRPr="008860F2" w:rsidRDefault="00A2627A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A61EC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44" w:type="dxa"/>
            <w:vAlign w:val="bottom"/>
          </w:tcPr>
          <w:p w14:paraId="3C95A83B" w14:textId="77777777" w:rsidR="00A2627A" w:rsidRPr="008860F2" w:rsidRDefault="00A2627A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5463A7E3" w14:textId="22CDE8C5" w:rsidR="00A2627A" w:rsidRPr="008860F2" w:rsidRDefault="00A2627A" w:rsidP="00B83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vAlign w:val="bottom"/>
          </w:tcPr>
          <w:p w14:paraId="0E2CA21C" w14:textId="77777777" w:rsidR="00A2627A" w:rsidRPr="008860F2" w:rsidRDefault="00A2627A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6153BC33" w14:textId="3226C29F" w:rsidR="00A2627A" w:rsidRPr="00896B72" w:rsidRDefault="00A2627A" w:rsidP="00B83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8302C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A2627A" w:rsidRPr="008860F2" w14:paraId="7799BF0B" w14:textId="77777777" w:rsidTr="006C63D2">
        <w:tc>
          <w:tcPr>
            <w:tcW w:w="2749" w:type="dxa"/>
          </w:tcPr>
          <w:p w14:paraId="7F468D3C" w14:textId="77777777" w:rsidR="00A2627A" w:rsidRPr="008860F2" w:rsidRDefault="00A2627A" w:rsidP="00A2627A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8860F2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04" w:type="dxa"/>
          </w:tcPr>
          <w:p w14:paraId="50A54084" w14:textId="77777777" w:rsidR="00A2627A" w:rsidRPr="008860F2" w:rsidRDefault="00A2627A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EA8DC65" w14:textId="7F3EE3FB" w:rsidR="00A2627A" w:rsidRPr="008860F2" w:rsidRDefault="005B7A7B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,060.66</w:t>
            </w:r>
          </w:p>
        </w:tc>
        <w:tc>
          <w:tcPr>
            <w:tcW w:w="238" w:type="dxa"/>
            <w:vAlign w:val="bottom"/>
          </w:tcPr>
          <w:p w14:paraId="5F1C03BA" w14:textId="77777777" w:rsidR="00A2627A" w:rsidRPr="008860F2" w:rsidRDefault="00A2627A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50C7EC48" w14:textId="32B09B15" w:rsidR="00A2627A" w:rsidRPr="008860F2" w:rsidRDefault="00315AE9" w:rsidP="00315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0C06DB6" w14:textId="77777777" w:rsidR="00A2627A" w:rsidRPr="008860F2" w:rsidRDefault="00A2627A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113D93A5" w14:textId="71BA3152" w:rsidR="00A2627A" w:rsidRPr="008302CD" w:rsidRDefault="005B7A7B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,060.66</w:t>
            </w:r>
          </w:p>
        </w:tc>
        <w:tc>
          <w:tcPr>
            <w:tcW w:w="232" w:type="dxa"/>
            <w:vAlign w:val="bottom"/>
          </w:tcPr>
          <w:p w14:paraId="0255E116" w14:textId="77777777" w:rsidR="00A2627A" w:rsidRPr="008860F2" w:rsidRDefault="00A2627A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  <w:vAlign w:val="bottom"/>
          </w:tcPr>
          <w:p w14:paraId="33A8A8B0" w14:textId="2171974A" w:rsidR="00A2627A" w:rsidRPr="008860F2" w:rsidRDefault="00A2627A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1,298.20</w:t>
            </w:r>
          </w:p>
        </w:tc>
        <w:tc>
          <w:tcPr>
            <w:tcW w:w="244" w:type="dxa"/>
            <w:vAlign w:val="bottom"/>
          </w:tcPr>
          <w:p w14:paraId="685C3B68" w14:textId="77777777" w:rsidR="00A2627A" w:rsidRPr="008860F2" w:rsidRDefault="00A2627A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356002F6" w14:textId="4303A4FB" w:rsidR="00A2627A" w:rsidRPr="008860F2" w:rsidRDefault="00A2627A" w:rsidP="00B83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vAlign w:val="bottom"/>
          </w:tcPr>
          <w:p w14:paraId="3F5E6CB6" w14:textId="77777777" w:rsidR="00A2627A" w:rsidRPr="008860F2" w:rsidRDefault="00A2627A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247D57B0" w14:textId="2472918D" w:rsidR="00A2627A" w:rsidRPr="00896B72" w:rsidRDefault="00A2627A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1,298.20</w:t>
            </w:r>
          </w:p>
        </w:tc>
      </w:tr>
      <w:tr w:rsidR="00A2627A" w:rsidRPr="008860F2" w14:paraId="09C71D8B" w14:textId="77777777" w:rsidTr="006C63D2">
        <w:tc>
          <w:tcPr>
            <w:tcW w:w="2749" w:type="dxa"/>
          </w:tcPr>
          <w:p w14:paraId="6F8B40B5" w14:textId="3CA6D7E5" w:rsidR="00A2627A" w:rsidRPr="009E20C4" w:rsidRDefault="00A2627A" w:rsidP="00A2627A">
            <w:pPr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9E20C4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04" w:type="dxa"/>
          </w:tcPr>
          <w:p w14:paraId="4C3E5B4F" w14:textId="5D70B1A6" w:rsidR="00A2627A" w:rsidRPr="00112C16" w:rsidRDefault="00112C16" w:rsidP="001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112C16">
              <w:rPr>
                <w:rFonts w:ascii="Angsana New" w:hAnsi="Angsana New"/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907" w:type="dxa"/>
            <w:vAlign w:val="bottom"/>
          </w:tcPr>
          <w:p w14:paraId="0F41D3C6" w14:textId="0B42C530" w:rsidR="00A2627A" w:rsidRPr="008860F2" w:rsidRDefault="00315AE9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6B65FFE2" w14:textId="77777777" w:rsidR="00A2627A" w:rsidRPr="008860F2" w:rsidRDefault="00A2627A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31680B4" w14:textId="40795F1D" w:rsidR="00A2627A" w:rsidRPr="008860F2" w:rsidRDefault="00315AE9" w:rsidP="00D1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993.85</w:t>
            </w:r>
          </w:p>
        </w:tc>
        <w:tc>
          <w:tcPr>
            <w:tcW w:w="236" w:type="dxa"/>
            <w:vAlign w:val="bottom"/>
          </w:tcPr>
          <w:p w14:paraId="5154601E" w14:textId="77777777" w:rsidR="00A2627A" w:rsidRPr="008860F2" w:rsidRDefault="00A2627A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2CF839DD" w14:textId="25AF1F4A" w:rsidR="00A2627A" w:rsidRPr="008302CD" w:rsidRDefault="00315AE9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993.85</w:t>
            </w:r>
          </w:p>
        </w:tc>
        <w:tc>
          <w:tcPr>
            <w:tcW w:w="232" w:type="dxa"/>
            <w:vAlign w:val="bottom"/>
          </w:tcPr>
          <w:p w14:paraId="49D09A64" w14:textId="77777777" w:rsidR="00A2627A" w:rsidRPr="008860F2" w:rsidRDefault="00A2627A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  <w:vAlign w:val="bottom"/>
          </w:tcPr>
          <w:p w14:paraId="62BFD6A0" w14:textId="6148DAE6" w:rsidR="00A2627A" w:rsidRPr="008860F2" w:rsidRDefault="00A2627A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44" w:type="dxa"/>
            <w:vAlign w:val="bottom"/>
          </w:tcPr>
          <w:p w14:paraId="7499B255" w14:textId="77777777" w:rsidR="00A2627A" w:rsidRPr="008860F2" w:rsidRDefault="00A2627A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75B4A89" w14:textId="56D898ED" w:rsidR="00A2627A" w:rsidRPr="008860F2" w:rsidRDefault="00A2627A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998.55</w:t>
            </w:r>
          </w:p>
        </w:tc>
        <w:tc>
          <w:tcPr>
            <w:tcW w:w="232" w:type="dxa"/>
            <w:vAlign w:val="bottom"/>
          </w:tcPr>
          <w:p w14:paraId="144733BA" w14:textId="77777777" w:rsidR="00A2627A" w:rsidRPr="008860F2" w:rsidRDefault="00A2627A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0A9824C4" w14:textId="2A61E3A7" w:rsidR="00A2627A" w:rsidRPr="00896B72" w:rsidRDefault="00A2627A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02CD">
              <w:rPr>
                <w:rFonts w:ascii="Angsana New" w:hAnsi="Angsana New" w:hint="cs"/>
                <w:sz w:val="24"/>
                <w:szCs w:val="24"/>
                <w:cs/>
              </w:rPr>
              <w:t>998.5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</w:p>
        </w:tc>
      </w:tr>
      <w:tr w:rsidR="006C63D2" w:rsidRPr="008860F2" w14:paraId="58C5948A" w14:textId="77777777" w:rsidTr="00C56AFE">
        <w:tc>
          <w:tcPr>
            <w:tcW w:w="2749" w:type="dxa"/>
          </w:tcPr>
          <w:p w14:paraId="20C8A857" w14:textId="711C7B1B" w:rsidR="006C63D2" w:rsidRPr="009E20C4" w:rsidRDefault="006C63D2" w:rsidP="006C63D2">
            <w:pPr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9E20C4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  <w:r w:rsidRPr="009E20C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E20C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E20C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9E20C4">
              <w:rPr>
                <w:rFonts w:ascii="Angsana New" w:hAnsi="Angsana New"/>
                <w:i/>
                <w:iCs/>
                <w:sz w:val="24"/>
                <w:szCs w:val="24"/>
              </w:rPr>
              <w:t xml:space="preserve">2563: </w:t>
            </w:r>
            <w:r w:rsidRPr="009E20C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หนี้สินตามสัญญาเช่าการเงิน)</w:t>
            </w:r>
          </w:p>
        </w:tc>
        <w:tc>
          <w:tcPr>
            <w:tcW w:w="704" w:type="dxa"/>
          </w:tcPr>
          <w:p w14:paraId="4CEECF45" w14:textId="77777777" w:rsidR="006C63D2" w:rsidRPr="008860F2" w:rsidRDefault="006C63D2" w:rsidP="006C63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09276B7" w14:textId="566D7C6F" w:rsidR="006C63D2" w:rsidRPr="008860F2" w:rsidRDefault="006C63D2" w:rsidP="006C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C56AF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0DE10C7F" w14:textId="77777777" w:rsidR="006C63D2" w:rsidRPr="008860F2" w:rsidRDefault="006C63D2" w:rsidP="006C63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0DA91897" w14:textId="4A2B7AA4" w:rsidR="006C63D2" w:rsidRPr="008860F2" w:rsidRDefault="006C63D2" w:rsidP="00D1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491.66</w:t>
            </w:r>
          </w:p>
        </w:tc>
        <w:tc>
          <w:tcPr>
            <w:tcW w:w="236" w:type="dxa"/>
            <w:vAlign w:val="bottom"/>
          </w:tcPr>
          <w:p w14:paraId="2B211D87" w14:textId="77777777" w:rsidR="006C63D2" w:rsidRPr="008860F2" w:rsidRDefault="006C63D2" w:rsidP="006C63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30769CDF" w14:textId="5E72C4F6" w:rsidR="006C63D2" w:rsidRPr="008302CD" w:rsidRDefault="006C63D2" w:rsidP="006C63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491.66</w:t>
            </w:r>
          </w:p>
        </w:tc>
        <w:tc>
          <w:tcPr>
            <w:tcW w:w="232" w:type="dxa"/>
            <w:vAlign w:val="bottom"/>
          </w:tcPr>
          <w:p w14:paraId="516CEA85" w14:textId="77777777" w:rsidR="006C63D2" w:rsidRPr="008860F2" w:rsidRDefault="006C63D2" w:rsidP="006C63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  <w:vAlign w:val="bottom"/>
          </w:tcPr>
          <w:p w14:paraId="5A6DC7CB" w14:textId="5A369E2B" w:rsidR="006C63D2" w:rsidRDefault="006C63D2" w:rsidP="006C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44" w:type="dxa"/>
            <w:vAlign w:val="bottom"/>
          </w:tcPr>
          <w:p w14:paraId="4096A63D" w14:textId="77777777" w:rsidR="006C63D2" w:rsidRPr="008860F2" w:rsidRDefault="006C63D2" w:rsidP="006C63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6E7456C9" w14:textId="1C785B4F" w:rsidR="006C63D2" w:rsidRDefault="006C63D2" w:rsidP="006C63D2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10.27</w:t>
            </w:r>
          </w:p>
        </w:tc>
        <w:tc>
          <w:tcPr>
            <w:tcW w:w="232" w:type="dxa"/>
            <w:vAlign w:val="bottom"/>
          </w:tcPr>
          <w:p w14:paraId="00325B0E" w14:textId="77777777" w:rsidR="006C63D2" w:rsidRPr="008860F2" w:rsidRDefault="006C63D2" w:rsidP="006C63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26DBC948" w14:textId="23906B39" w:rsidR="006C63D2" w:rsidRPr="008302CD" w:rsidRDefault="006C63D2" w:rsidP="006C63D2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10.27</w:t>
            </w:r>
          </w:p>
        </w:tc>
      </w:tr>
      <w:tr w:rsidR="00A2627A" w:rsidRPr="008860F2" w14:paraId="69F00984" w14:textId="77777777" w:rsidTr="006C63D2">
        <w:tc>
          <w:tcPr>
            <w:tcW w:w="2749" w:type="dxa"/>
          </w:tcPr>
          <w:p w14:paraId="734EFAB6" w14:textId="77777777" w:rsidR="00A2627A" w:rsidRPr="008860F2" w:rsidRDefault="00A2627A" w:rsidP="00A2627A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8860F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704" w:type="dxa"/>
          </w:tcPr>
          <w:p w14:paraId="37F51087" w14:textId="77777777" w:rsidR="00A2627A" w:rsidRPr="008860F2" w:rsidRDefault="00A2627A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7E0FC" w14:textId="5838831E" w:rsidR="00A2627A" w:rsidRPr="008302CD" w:rsidRDefault="005B7A7B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3,760.66</w:t>
            </w:r>
          </w:p>
        </w:tc>
        <w:tc>
          <w:tcPr>
            <w:tcW w:w="238" w:type="dxa"/>
            <w:vAlign w:val="bottom"/>
          </w:tcPr>
          <w:p w14:paraId="2ACF0A80" w14:textId="77777777" w:rsidR="00A2627A" w:rsidRPr="008302CD" w:rsidRDefault="00A2627A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29A01" w14:textId="6D9A5A71" w:rsidR="00A2627A" w:rsidRPr="008302CD" w:rsidRDefault="006C63D2" w:rsidP="00D1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1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,48</w:t>
            </w:r>
            <w:r w:rsidR="005B7A7B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.</w:t>
            </w:r>
            <w:r w:rsidR="005B7A7B">
              <w:rPr>
                <w:rFonts w:ascii="Angsana New" w:hAnsi="Angsana New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36" w:type="dxa"/>
            <w:vAlign w:val="bottom"/>
          </w:tcPr>
          <w:p w14:paraId="216AF979" w14:textId="77777777" w:rsidR="00A2627A" w:rsidRPr="008302CD" w:rsidRDefault="00A2627A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F15A05" w14:textId="3B221927" w:rsidR="00A2627A" w:rsidRPr="008302CD" w:rsidRDefault="006C63D2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5,</w:t>
            </w:r>
            <w:r w:rsidR="005B7A7B">
              <w:rPr>
                <w:rFonts w:ascii="Angsana New" w:hAnsi="Angsana New"/>
                <w:b/>
                <w:bCs/>
                <w:sz w:val="24"/>
                <w:szCs w:val="24"/>
              </w:rPr>
              <w:t>246.67</w:t>
            </w:r>
          </w:p>
        </w:tc>
        <w:tc>
          <w:tcPr>
            <w:tcW w:w="232" w:type="dxa"/>
            <w:vAlign w:val="bottom"/>
          </w:tcPr>
          <w:p w14:paraId="09173B1A" w14:textId="77777777" w:rsidR="00A2627A" w:rsidRPr="008302CD" w:rsidRDefault="00A2627A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2FA48" w14:textId="7E9DB304" w:rsidR="00A2627A" w:rsidRPr="008302CD" w:rsidRDefault="00A2627A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2,998.20</w:t>
            </w:r>
          </w:p>
        </w:tc>
        <w:tc>
          <w:tcPr>
            <w:tcW w:w="244" w:type="dxa"/>
            <w:vAlign w:val="bottom"/>
          </w:tcPr>
          <w:p w14:paraId="338891F2" w14:textId="77777777" w:rsidR="00A2627A" w:rsidRPr="008302CD" w:rsidRDefault="00A2627A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53B913" w14:textId="3B07EAA6" w:rsidR="00A2627A" w:rsidRPr="008302CD" w:rsidRDefault="00A2627A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</w:t>
            </w:r>
            <w:r w:rsidR="006C63D2">
              <w:rPr>
                <w:rFonts w:ascii="Angsana New" w:hAnsi="Angsana New"/>
                <w:b/>
                <w:bCs/>
                <w:sz w:val="24"/>
                <w:szCs w:val="24"/>
              </w:rPr>
              <w:t>458.82</w:t>
            </w:r>
          </w:p>
        </w:tc>
        <w:tc>
          <w:tcPr>
            <w:tcW w:w="232" w:type="dxa"/>
            <w:vAlign w:val="bottom"/>
          </w:tcPr>
          <w:p w14:paraId="3BEFBE4E" w14:textId="77777777" w:rsidR="00A2627A" w:rsidRPr="008302CD" w:rsidRDefault="00A2627A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49D36" w14:textId="72FC379A" w:rsidR="00A2627A" w:rsidRPr="008302CD" w:rsidRDefault="00A2627A" w:rsidP="00A2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4,</w:t>
            </w:r>
            <w:r w:rsidR="006C63D2">
              <w:rPr>
                <w:rFonts w:ascii="Angsana New" w:hAnsi="Angsana New"/>
                <w:b/>
                <w:bCs/>
                <w:sz w:val="24"/>
                <w:szCs w:val="24"/>
              </w:rPr>
              <w:t>457.02</w:t>
            </w:r>
          </w:p>
        </w:tc>
      </w:tr>
    </w:tbl>
    <w:p w14:paraId="38A9F22F" w14:textId="2F8D16D5" w:rsidR="00317CF4" w:rsidRDefault="00317CF4">
      <w:pPr>
        <w:rPr>
          <w:sz w:val="28"/>
          <w:szCs w:val="28"/>
          <w:cs/>
        </w:rPr>
      </w:pPr>
    </w:p>
    <w:tbl>
      <w:tblPr>
        <w:tblStyle w:val="TableGrid"/>
        <w:tblW w:w="99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2"/>
        <w:gridCol w:w="693"/>
        <w:gridCol w:w="907"/>
        <w:gridCol w:w="236"/>
        <w:gridCol w:w="897"/>
        <w:gridCol w:w="234"/>
        <w:gridCol w:w="775"/>
        <w:gridCol w:w="232"/>
        <w:gridCol w:w="907"/>
        <w:gridCol w:w="243"/>
        <w:gridCol w:w="974"/>
        <w:gridCol w:w="232"/>
        <w:gridCol w:w="864"/>
      </w:tblGrid>
      <w:tr w:rsidR="000E2DF9" w:rsidRPr="008860F2" w14:paraId="75454783" w14:textId="77777777" w:rsidTr="00112C16">
        <w:trPr>
          <w:tblHeader/>
        </w:trPr>
        <w:tc>
          <w:tcPr>
            <w:tcW w:w="2772" w:type="dxa"/>
          </w:tcPr>
          <w:p w14:paraId="6ABCB7C2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3" w:type="dxa"/>
          </w:tcPr>
          <w:p w14:paraId="64E280A4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6501" w:type="dxa"/>
            <w:gridSpan w:val="11"/>
          </w:tcPr>
          <w:p w14:paraId="606DF462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860F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E2DF9" w:rsidRPr="008860F2" w14:paraId="4B3EE6DD" w14:textId="77777777" w:rsidTr="00112C16">
        <w:trPr>
          <w:tblHeader/>
        </w:trPr>
        <w:tc>
          <w:tcPr>
            <w:tcW w:w="2772" w:type="dxa"/>
          </w:tcPr>
          <w:p w14:paraId="7DD56CB7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3" w:type="dxa"/>
          </w:tcPr>
          <w:p w14:paraId="7FB899B2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49" w:type="dxa"/>
            <w:gridSpan w:val="5"/>
          </w:tcPr>
          <w:p w14:paraId="67ED2D2F" w14:textId="0B8053CC" w:rsidR="000E2DF9" w:rsidRPr="008860F2" w:rsidRDefault="00A2627A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2" w:type="dxa"/>
          </w:tcPr>
          <w:p w14:paraId="10EB5718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20" w:type="dxa"/>
            <w:gridSpan w:val="5"/>
          </w:tcPr>
          <w:p w14:paraId="2F78E03A" w14:textId="17095449" w:rsidR="000E2DF9" w:rsidRPr="008860F2" w:rsidRDefault="00A2627A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8D4C64" w:rsidRPr="008860F2" w14:paraId="453EE676" w14:textId="77777777" w:rsidTr="00862FA9">
        <w:trPr>
          <w:tblHeader/>
        </w:trPr>
        <w:tc>
          <w:tcPr>
            <w:tcW w:w="2772" w:type="dxa"/>
          </w:tcPr>
          <w:p w14:paraId="472B854D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3" w:type="dxa"/>
            <w:vAlign w:val="bottom"/>
          </w:tcPr>
          <w:p w14:paraId="6BA5ACB8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07" w:type="dxa"/>
            <w:vAlign w:val="bottom"/>
          </w:tcPr>
          <w:p w14:paraId="4DDFEF33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860F2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2E86826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8F02D81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860F2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4" w:type="dxa"/>
            <w:vAlign w:val="bottom"/>
          </w:tcPr>
          <w:p w14:paraId="410E9471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5" w:type="dxa"/>
            <w:vAlign w:val="bottom"/>
          </w:tcPr>
          <w:p w14:paraId="67618013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860F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2" w:type="dxa"/>
            <w:vAlign w:val="center"/>
          </w:tcPr>
          <w:p w14:paraId="227B4E9E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F83C495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860F2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2D198962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  <w:vAlign w:val="bottom"/>
          </w:tcPr>
          <w:p w14:paraId="47B834D1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860F2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00CF02F5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0B119FE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860F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E2DF9" w:rsidRPr="008860F2" w14:paraId="1837C40C" w14:textId="77777777" w:rsidTr="00112C16">
        <w:trPr>
          <w:tblHeader/>
        </w:trPr>
        <w:tc>
          <w:tcPr>
            <w:tcW w:w="2772" w:type="dxa"/>
          </w:tcPr>
          <w:p w14:paraId="191C2342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3" w:type="dxa"/>
          </w:tcPr>
          <w:p w14:paraId="678169CD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501" w:type="dxa"/>
            <w:gridSpan w:val="11"/>
            <w:vAlign w:val="bottom"/>
          </w:tcPr>
          <w:p w14:paraId="6AC4BA9B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8860F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036B15" w:rsidRPr="008860F2" w14:paraId="3855FCF5" w14:textId="77777777" w:rsidTr="00862FA9">
        <w:tc>
          <w:tcPr>
            <w:tcW w:w="2772" w:type="dxa"/>
          </w:tcPr>
          <w:p w14:paraId="3B713A12" w14:textId="77777777" w:rsidR="00036B15" w:rsidRPr="008860F2" w:rsidRDefault="00036B15" w:rsidP="00036B15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8860F2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93" w:type="dxa"/>
          </w:tcPr>
          <w:p w14:paraId="01CDA307" w14:textId="77777777" w:rsidR="00036B15" w:rsidRPr="008860F2" w:rsidRDefault="00036B15" w:rsidP="000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48F3F8E4" w14:textId="774737C1" w:rsidR="00036B15" w:rsidRPr="008860F2" w:rsidRDefault="00036B15" w:rsidP="000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2A02942" w14:textId="77777777" w:rsidR="00036B15" w:rsidRPr="008860F2" w:rsidRDefault="00036B15" w:rsidP="000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55B9F11" w14:textId="0C232540" w:rsidR="00036B15" w:rsidRPr="008860F2" w:rsidRDefault="00036B15" w:rsidP="00921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06F24411" w14:textId="77777777" w:rsidR="00036B15" w:rsidRPr="008860F2" w:rsidRDefault="00036B15" w:rsidP="000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5" w:type="dxa"/>
            <w:vAlign w:val="bottom"/>
          </w:tcPr>
          <w:p w14:paraId="172A0171" w14:textId="3F6AE397" w:rsidR="00036B15" w:rsidRPr="00A61EC4" w:rsidRDefault="00036B15" w:rsidP="00921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vAlign w:val="bottom"/>
          </w:tcPr>
          <w:p w14:paraId="4186078B" w14:textId="77777777" w:rsidR="00036B15" w:rsidRPr="00A61EC4" w:rsidRDefault="00036B15" w:rsidP="000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4DDC41E0" w14:textId="6788857A" w:rsidR="00036B15" w:rsidRPr="008860F2" w:rsidRDefault="00036B15" w:rsidP="000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15D81B2C" w14:textId="77777777" w:rsidR="00036B15" w:rsidRPr="008860F2" w:rsidRDefault="00036B15" w:rsidP="000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  <w:vAlign w:val="bottom"/>
          </w:tcPr>
          <w:p w14:paraId="1E9736EF" w14:textId="498F9A96" w:rsidR="00036B15" w:rsidRPr="008860F2" w:rsidRDefault="00036B15" w:rsidP="000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32" w:type="dxa"/>
            <w:vAlign w:val="bottom"/>
          </w:tcPr>
          <w:p w14:paraId="2A234166" w14:textId="77777777" w:rsidR="00036B15" w:rsidRPr="008860F2" w:rsidRDefault="00036B15" w:rsidP="000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5909FFA" w14:textId="344CE1A6" w:rsidR="00036B15" w:rsidRPr="002E4946" w:rsidRDefault="00036B15" w:rsidP="000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61EC4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</w:tr>
      <w:tr w:rsidR="00036B15" w:rsidRPr="008860F2" w14:paraId="2C0239DA" w14:textId="77777777" w:rsidTr="00862FA9">
        <w:tc>
          <w:tcPr>
            <w:tcW w:w="2772" w:type="dxa"/>
          </w:tcPr>
          <w:p w14:paraId="55D61340" w14:textId="77777777" w:rsidR="00036B15" w:rsidRPr="008860F2" w:rsidRDefault="00036B15" w:rsidP="00036B15">
            <w:pPr>
              <w:pStyle w:val="ListParagraph"/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8860F2">
              <w:rPr>
                <w:rFonts w:ascii="Angsana New" w:hAnsi="Angsana New"/>
                <w:sz w:val="24"/>
                <w:szCs w:val="24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693" w:type="dxa"/>
            <w:vAlign w:val="bottom"/>
          </w:tcPr>
          <w:p w14:paraId="10AD6CB3" w14:textId="77777777" w:rsidR="00036B15" w:rsidRPr="008860F2" w:rsidRDefault="00036B15" w:rsidP="000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860F2">
              <w:rPr>
                <w:rFonts w:ascii="Angsana New" w:hAnsi="Angsana New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07" w:type="dxa"/>
            <w:vAlign w:val="bottom"/>
          </w:tcPr>
          <w:p w14:paraId="682FB876" w14:textId="0232D483" w:rsidR="00036B15" w:rsidRPr="008860F2" w:rsidRDefault="00036B15" w:rsidP="000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9C471DE" w14:textId="77777777" w:rsidR="00036B15" w:rsidRPr="008860F2" w:rsidRDefault="00036B15" w:rsidP="000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05113CF" w14:textId="76A406E9" w:rsidR="00036B15" w:rsidRPr="008860F2" w:rsidRDefault="00036B15" w:rsidP="00921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1,200.40</w:t>
            </w:r>
          </w:p>
        </w:tc>
        <w:tc>
          <w:tcPr>
            <w:tcW w:w="234" w:type="dxa"/>
            <w:vAlign w:val="bottom"/>
          </w:tcPr>
          <w:p w14:paraId="5171D4F3" w14:textId="77777777" w:rsidR="00036B15" w:rsidRPr="008860F2" w:rsidRDefault="00036B15" w:rsidP="000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5" w:type="dxa"/>
            <w:vAlign w:val="bottom"/>
          </w:tcPr>
          <w:p w14:paraId="17034592" w14:textId="57D88662" w:rsidR="00036B15" w:rsidRPr="008860F2" w:rsidRDefault="00036B15" w:rsidP="00921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1,200.40</w:t>
            </w:r>
          </w:p>
        </w:tc>
        <w:tc>
          <w:tcPr>
            <w:tcW w:w="232" w:type="dxa"/>
            <w:vAlign w:val="bottom"/>
          </w:tcPr>
          <w:p w14:paraId="7390BCF7" w14:textId="77777777" w:rsidR="00036B15" w:rsidRPr="008860F2" w:rsidRDefault="00036B15" w:rsidP="000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12AE4226" w14:textId="0E68D392" w:rsidR="00036B15" w:rsidRPr="008860F2" w:rsidRDefault="00036B15" w:rsidP="000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422C6D5E" w14:textId="6BA5958E" w:rsidR="00036B15" w:rsidRPr="008860F2" w:rsidRDefault="00036B15" w:rsidP="000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  <w:vAlign w:val="bottom"/>
          </w:tcPr>
          <w:p w14:paraId="3D6C8684" w14:textId="5FE1F32E" w:rsidR="00036B15" w:rsidRPr="008860F2" w:rsidRDefault="00036B15" w:rsidP="000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1,657.80</w:t>
            </w:r>
          </w:p>
        </w:tc>
        <w:tc>
          <w:tcPr>
            <w:tcW w:w="232" w:type="dxa"/>
            <w:vAlign w:val="bottom"/>
          </w:tcPr>
          <w:p w14:paraId="077147DB" w14:textId="77777777" w:rsidR="00036B15" w:rsidRPr="008860F2" w:rsidRDefault="00036B15" w:rsidP="000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FDE3E21" w14:textId="4155A9B4" w:rsidR="00036B15" w:rsidRPr="002E4946" w:rsidRDefault="00036B15" w:rsidP="000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1,657.80</w:t>
            </w:r>
          </w:p>
        </w:tc>
      </w:tr>
      <w:tr w:rsidR="00036B15" w:rsidRPr="008860F2" w14:paraId="60A30CFF" w14:textId="77777777" w:rsidTr="00862FA9">
        <w:tc>
          <w:tcPr>
            <w:tcW w:w="2772" w:type="dxa"/>
          </w:tcPr>
          <w:p w14:paraId="1560FD93" w14:textId="77777777" w:rsidR="00036B15" w:rsidRPr="008860F2" w:rsidRDefault="00036B15" w:rsidP="00036B15">
            <w:pPr>
              <w:pStyle w:val="ListParagraph"/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8860F2">
              <w:rPr>
                <w:rFonts w:ascii="Angsana New" w:hAnsi="Angsana New"/>
                <w:sz w:val="24"/>
                <w:szCs w:val="24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693" w:type="dxa"/>
            <w:vAlign w:val="bottom"/>
          </w:tcPr>
          <w:p w14:paraId="44ECB351" w14:textId="77777777" w:rsidR="00036B15" w:rsidRPr="008860F2" w:rsidRDefault="00036B15" w:rsidP="000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860F2">
              <w:rPr>
                <w:rFonts w:ascii="Angsana New" w:hAnsi="Angsana New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07" w:type="dxa"/>
            <w:vAlign w:val="bottom"/>
          </w:tcPr>
          <w:p w14:paraId="47A7FCC6" w14:textId="730F608E" w:rsidR="00036B15" w:rsidRPr="008860F2" w:rsidRDefault="00036B15" w:rsidP="000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2990350" w14:textId="77777777" w:rsidR="00036B15" w:rsidRPr="008860F2" w:rsidRDefault="00036B15" w:rsidP="000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320BD34" w14:textId="567CDC5D" w:rsidR="00036B15" w:rsidRPr="008860F2" w:rsidRDefault="00036B15" w:rsidP="000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4" w:type="dxa"/>
            <w:vAlign w:val="bottom"/>
          </w:tcPr>
          <w:p w14:paraId="6A071CA6" w14:textId="77777777" w:rsidR="00036B15" w:rsidRPr="008860F2" w:rsidRDefault="00036B15" w:rsidP="000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5" w:type="dxa"/>
            <w:vAlign w:val="bottom"/>
          </w:tcPr>
          <w:p w14:paraId="2DE30551" w14:textId="22C4E485" w:rsidR="00036B15" w:rsidRPr="008860F2" w:rsidRDefault="00036B15" w:rsidP="00921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794FB54F" w14:textId="77777777" w:rsidR="00036B15" w:rsidRPr="008860F2" w:rsidRDefault="00036B15" w:rsidP="000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01EBA372" w14:textId="30133298" w:rsidR="00036B15" w:rsidRPr="008860F2" w:rsidRDefault="00036B15" w:rsidP="000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47E9F6C0" w14:textId="77777777" w:rsidR="00036B15" w:rsidRPr="008860F2" w:rsidRDefault="00036B15" w:rsidP="000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  <w:vAlign w:val="bottom"/>
          </w:tcPr>
          <w:p w14:paraId="75ABEF47" w14:textId="49D72FC7" w:rsidR="00036B15" w:rsidRPr="008860F2" w:rsidRDefault="00036B15" w:rsidP="000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5.00</w:t>
            </w:r>
          </w:p>
        </w:tc>
        <w:tc>
          <w:tcPr>
            <w:tcW w:w="232" w:type="dxa"/>
            <w:vAlign w:val="bottom"/>
          </w:tcPr>
          <w:p w14:paraId="60076B3B" w14:textId="77777777" w:rsidR="00036B15" w:rsidRPr="008860F2" w:rsidRDefault="00036B15" w:rsidP="000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7A99AC4" w14:textId="0095DBC0" w:rsidR="00036B15" w:rsidRPr="002E4946" w:rsidRDefault="00036B15" w:rsidP="0003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5.00</w:t>
            </w:r>
          </w:p>
        </w:tc>
      </w:tr>
      <w:tr w:rsidR="00112C16" w:rsidRPr="008860F2" w14:paraId="53F3CA53" w14:textId="77777777" w:rsidTr="00862FA9">
        <w:tc>
          <w:tcPr>
            <w:tcW w:w="2772" w:type="dxa"/>
          </w:tcPr>
          <w:p w14:paraId="0A9AC9BF" w14:textId="30BA6F93" w:rsidR="00112C16" w:rsidRPr="002F7F3E" w:rsidRDefault="00112C16" w:rsidP="00112C16">
            <w:pPr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2F7F3E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693" w:type="dxa"/>
          </w:tcPr>
          <w:p w14:paraId="6F3A5E14" w14:textId="5352F1A6" w:rsidR="00112C16" w:rsidRPr="008860F2" w:rsidRDefault="00112C16" w:rsidP="001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12C16">
              <w:rPr>
                <w:rFonts w:ascii="Angsana New" w:hAnsi="Angsana New"/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907" w:type="dxa"/>
            <w:vAlign w:val="bottom"/>
          </w:tcPr>
          <w:p w14:paraId="2D382039" w14:textId="2FF825EB" w:rsidR="00112C16" w:rsidRPr="008860F2" w:rsidRDefault="00112C16" w:rsidP="001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D390764" w14:textId="77777777" w:rsidR="00112C16" w:rsidRPr="008860F2" w:rsidRDefault="00112C16" w:rsidP="001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FDD7B9D" w14:textId="6790A897" w:rsidR="00112C16" w:rsidRPr="008860F2" w:rsidRDefault="00112C16" w:rsidP="001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993.85</w:t>
            </w:r>
          </w:p>
        </w:tc>
        <w:tc>
          <w:tcPr>
            <w:tcW w:w="234" w:type="dxa"/>
            <w:vAlign w:val="bottom"/>
          </w:tcPr>
          <w:p w14:paraId="1EDC32A5" w14:textId="77777777" w:rsidR="00112C16" w:rsidRPr="008860F2" w:rsidRDefault="00112C16" w:rsidP="001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5" w:type="dxa"/>
            <w:vAlign w:val="bottom"/>
          </w:tcPr>
          <w:p w14:paraId="008F9A1E" w14:textId="5ED1A80D" w:rsidR="00112C16" w:rsidRPr="008860F2" w:rsidRDefault="00112C16" w:rsidP="001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993.85</w:t>
            </w:r>
          </w:p>
        </w:tc>
        <w:tc>
          <w:tcPr>
            <w:tcW w:w="232" w:type="dxa"/>
            <w:vAlign w:val="bottom"/>
          </w:tcPr>
          <w:p w14:paraId="201830E4" w14:textId="77777777" w:rsidR="00112C16" w:rsidRPr="008860F2" w:rsidRDefault="00112C16" w:rsidP="001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5B1852F3" w14:textId="7A220D46" w:rsidR="00112C16" w:rsidRPr="008860F2" w:rsidRDefault="00112C16" w:rsidP="001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4F331B7E" w14:textId="77777777" w:rsidR="00112C16" w:rsidRPr="008860F2" w:rsidRDefault="00112C16" w:rsidP="001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  <w:vAlign w:val="bottom"/>
          </w:tcPr>
          <w:p w14:paraId="76B27F72" w14:textId="3606A0F1" w:rsidR="00112C16" w:rsidRPr="008860F2" w:rsidRDefault="00112C16" w:rsidP="001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998.55</w:t>
            </w:r>
          </w:p>
        </w:tc>
        <w:tc>
          <w:tcPr>
            <w:tcW w:w="232" w:type="dxa"/>
            <w:vAlign w:val="bottom"/>
          </w:tcPr>
          <w:p w14:paraId="38D02DFA" w14:textId="77777777" w:rsidR="00112C16" w:rsidRPr="008860F2" w:rsidRDefault="00112C16" w:rsidP="001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580A983" w14:textId="1F20E2FC" w:rsidR="00112C16" w:rsidRPr="002E4946" w:rsidRDefault="00112C16" w:rsidP="001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998.55</w:t>
            </w:r>
          </w:p>
        </w:tc>
      </w:tr>
      <w:tr w:rsidR="00112C16" w:rsidRPr="008860F2" w14:paraId="0EF86797" w14:textId="77777777" w:rsidTr="00862FA9">
        <w:tc>
          <w:tcPr>
            <w:tcW w:w="2772" w:type="dxa"/>
          </w:tcPr>
          <w:p w14:paraId="692C0F56" w14:textId="237420F9" w:rsidR="00112C16" w:rsidRPr="002F7F3E" w:rsidRDefault="00112C16" w:rsidP="00112C16">
            <w:pPr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2F7F3E">
              <w:rPr>
                <w:rFonts w:ascii="Angsana New" w:hAnsi="Angsana New"/>
                <w:sz w:val="24"/>
                <w:szCs w:val="24"/>
                <w:cs/>
              </w:rPr>
              <w:t xml:space="preserve">หนี้สินตามสัญญาเช่า </w:t>
            </w:r>
            <w:r w:rsidRPr="002F7F3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2F7F3E">
              <w:rPr>
                <w:rFonts w:ascii="Angsana New" w:hAnsi="Angsana New"/>
                <w:i/>
                <w:iCs/>
                <w:sz w:val="24"/>
                <w:szCs w:val="24"/>
              </w:rPr>
              <w:t xml:space="preserve">2563: </w:t>
            </w:r>
            <w:r w:rsidRPr="002F7F3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หนี้สินตามสัญญาเช่าการเงิน)</w:t>
            </w:r>
          </w:p>
        </w:tc>
        <w:tc>
          <w:tcPr>
            <w:tcW w:w="693" w:type="dxa"/>
          </w:tcPr>
          <w:p w14:paraId="5A55589E" w14:textId="77777777" w:rsidR="00112C16" w:rsidRPr="008860F2" w:rsidRDefault="00112C16" w:rsidP="00112C1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17358157" w14:textId="366E7307" w:rsidR="00112C16" w:rsidRPr="008860F2" w:rsidRDefault="00112C16" w:rsidP="001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AAF9535" w14:textId="77777777" w:rsidR="00112C16" w:rsidRPr="008860F2" w:rsidRDefault="00112C16" w:rsidP="00112C1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3CFC11B5" w14:textId="48C60DB7" w:rsidR="00112C16" w:rsidRPr="008860F2" w:rsidRDefault="00112C16" w:rsidP="00112C1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25.87</w:t>
            </w:r>
          </w:p>
        </w:tc>
        <w:tc>
          <w:tcPr>
            <w:tcW w:w="234" w:type="dxa"/>
            <w:vAlign w:val="bottom"/>
          </w:tcPr>
          <w:p w14:paraId="2D40258C" w14:textId="77777777" w:rsidR="00112C16" w:rsidRPr="008860F2" w:rsidRDefault="00112C16" w:rsidP="00112C1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5" w:type="dxa"/>
            <w:vAlign w:val="bottom"/>
          </w:tcPr>
          <w:p w14:paraId="10ED28B4" w14:textId="372FC2E1" w:rsidR="00112C16" w:rsidRPr="008860F2" w:rsidRDefault="00112C16" w:rsidP="00112C16">
            <w:pPr>
              <w:ind w:right="-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25.87</w:t>
            </w:r>
          </w:p>
        </w:tc>
        <w:tc>
          <w:tcPr>
            <w:tcW w:w="232" w:type="dxa"/>
            <w:vAlign w:val="bottom"/>
          </w:tcPr>
          <w:p w14:paraId="753F47BF" w14:textId="77777777" w:rsidR="00112C16" w:rsidRPr="008860F2" w:rsidRDefault="00112C16" w:rsidP="00112C1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17B059BC" w14:textId="417B7E22" w:rsidR="00112C16" w:rsidRDefault="00112C16" w:rsidP="001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636F31C6" w14:textId="77777777" w:rsidR="00112C16" w:rsidRPr="008860F2" w:rsidRDefault="00112C16" w:rsidP="001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  <w:vAlign w:val="bottom"/>
          </w:tcPr>
          <w:p w14:paraId="3BD566C6" w14:textId="5154C1A8" w:rsidR="00112C16" w:rsidRDefault="00112C16" w:rsidP="00112C1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5.08</w:t>
            </w:r>
          </w:p>
        </w:tc>
        <w:tc>
          <w:tcPr>
            <w:tcW w:w="232" w:type="dxa"/>
            <w:vAlign w:val="bottom"/>
          </w:tcPr>
          <w:p w14:paraId="04D49EB6" w14:textId="77777777" w:rsidR="00112C16" w:rsidRPr="008860F2" w:rsidRDefault="00112C16" w:rsidP="00112C1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BD96B5B" w14:textId="2F297E1F" w:rsidR="00112C16" w:rsidRDefault="00112C16" w:rsidP="00112C1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5.08</w:t>
            </w:r>
          </w:p>
        </w:tc>
      </w:tr>
      <w:tr w:rsidR="00112C16" w:rsidRPr="008860F2" w14:paraId="23EBA86D" w14:textId="77777777" w:rsidTr="00862FA9">
        <w:tc>
          <w:tcPr>
            <w:tcW w:w="2772" w:type="dxa"/>
          </w:tcPr>
          <w:p w14:paraId="4215E89D" w14:textId="77777777" w:rsidR="00112C16" w:rsidRPr="008860F2" w:rsidRDefault="00112C16" w:rsidP="00112C16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8860F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693" w:type="dxa"/>
          </w:tcPr>
          <w:p w14:paraId="5D899431" w14:textId="77777777" w:rsidR="00112C16" w:rsidRPr="008860F2" w:rsidRDefault="00112C16" w:rsidP="001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070EBF" w14:textId="5DD37C5D" w:rsidR="00112C16" w:rsidRPr="00A61EC4" w:rsidRDefault="00112C16" w:rsidP="001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  <w:cs/>
              </w:rPr>
            </w:pPr>
            <w:r w:rsidRPr="00A61EC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3CD5AED" w14:textId="77777777" w:rsidR="00112C16" w:rsidRPr="002E4946" w:rsidRDefault="00112C16" w:rsidP="001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61003" w14:textId="4C698D02" w:rsidR="00112C16" w:rsidRPr="002E4946" w:rsidRDefault="00112C16" w:rsidP="001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2,220.12</w:t>
            </w:r>
          </w:p>
        </w:tc>
        <w:tc>
          <w:tcPr>
            <w:tcW w:w="234" w:type="dxa"/>
            <w:vAlign w:val="bottom"/>
          </w:tcPr>
          <w:p w14:paraId="474132BC" w14:textId="77777777" w:rsidR="00112C16" w:rsidRPr="002E4946" w:rsidRDefault="00112C16" w:rsidP="001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442280" w14:textId="022624AB" w:rsidR="00112C16" w:rsidRPr="002E4946" w:rsidRDefault="00112C16" w:rsidP="001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2,220.12</w:t>
            </w:r>
          </w:p>
        </w:tc>
        <w:tc>
          <w:tcPr>
            <w:tcW w:w="232" w:type="dxa"/>
            <w:vAlign w:val="bottom"/>
          </w:tcPr>
          <w:p w14:paraId="6FEC57EC" w14:textId="77777777" w:rsidR="00112C16" w:rsidRPr="002E4946" w:rsidRDefault="00112C16" w:rsidP="001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5E741" w14:textId="07642840" w:rsidR="00112C16" w:rsidRPr="00A61EC4" w:rsidRDefault="00112C16" w:rsidP="001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  <w:cs/>
              </w:rPr>
            </w:pPr>
            <w:r w:rsidRPr="00A61EC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6CB57F74" w14:textId="77777777" w:rsidR="00112C16" w:rsidRPr="002E4946" w:rsidRDefault="00112C16" w:rsidP="001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772FD" w14:textId="5A103FC4" w:rsidR="00112C16" w:rsidRPr="002E4946" w:rsidRDefault="00112C16" w:rsidP="001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E4946">
              <w:rPr>
                <w:rFonts w:ascii="Angsana New" w:hAnsi="Angsana New"/>
                <w:b/>
                <w:bCs/>
                <w:sz w:val="24"/>
                <w:szCs w:val="24"/>
              </w:rPr>
              <w:t>2,7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66</w:t>
            </w:r>
            <w:r w:rsidRPr="002E4946">
              <w:rPr>
                <w:rFonts w:ascii="Angsana New" w:hAnsi="Angsana New"/>
                <w:b/>
                <w:bCs/>
                <w:sz w:val="24"/>
                <w:szCs w:val="24"/>
              </w:rPr>
              <w:t>.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232" w:type="dxa"/>
            <w:vAlign w:val="bottom"/>
          </w:tcPr>
          <w:p w14:paraId="0F33127B" w14:textId="77777777" w:rsidR="00112C16" w:rsidRPr="002E4946" w:rsidRDefault="00112C16" w:rsidP="001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589F7F" w14:textId="3CE4F572" w:rsidR="00112C16" w:rsidRPr="002E4946" w:rsidRDefault="00112C16" w:rsidP="001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E4946">
              <w:rPr>
                <w:rFonts w:ascii="Angsana New" w:hAnsi="Angsana New"/>
                <w:b/>
                <w:bCs/>
                <w:sz w:val="24"/>
                <w:szCs w:val="24"/>
              </w:rPr>
              <w:t>2,7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66</w:t>
            </w:r>
            <w:r w:rsidRPr="002E4946">
              <w:rPr>
                <w:rFonts w:ascii="Angsana New" w:hAnsi="Angsana New"/>
                <w:b/>
                <w:bCs/>
                <w:sz w:val="24"/>
                <w:szCs w:val="24"/>
              </w:rPr>
              <w:t>.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43</w:t>
            </w:r>
          </w:p>
        </w:tc>
      </w:tr>
    </w:tbl>
    <w:p w14:paraId="22A9168C" w14:textId="62A2F051" w:rsidR="00F4355A" w:rsidRPr="008860F2" w:rsidRDefault="00F4355A">
      <w:pPr>
        <w:rPr>
          <w:sz w:val="28"/>
          <w:szCs w:val="28"/>
        </w:rPr>
      </w:pPr>
    </w:p>
    <w:tbl>
      <w:tblPr>
        <w:tblW w:w="9853" w:type="dxa"/>
        <w:tblInd w:w="450" w:type="dxa"/>
        <w:tblLook w:val="01E0" w:firstRow="1" w:lastRow="1" w:firstColumn="1" w:lastColumn="1" w:noHBand="0" w:noVBand="0"/>
      </w:tblPr>
      <w:tblGrid>
        <w:gridCol w:w="4422"/>
        <w:gridCol w:w="1147"/>
        <w:gridCol w:w="984"/>
        <w:gridCol w:w="252"/>
        <w:gridCol w:w="895"/>
        <w:gridCol w:w="238"/>
        <w:gridCol w:w="908"/>
        <w:gridCol w:w="241"/>
        <w:gridCol w:w="766"/>
      </w:tblGrid>
      <w:tr w:rsidR="000E2DF9" w:rsidRPr="008860F2" w14:paraId="5F7FF7B9" w14:textId="77777777" w:rsidTr="00940FBC">
        <w:trPr>
          <w:tblHeader/>
        </w:trPr>
        <w:tc>
          <w:tcPr>
            <w:tcW w:w="4422" w:type="dxa"/>
            <w:vMerge w:val="restart"/>
            <w:shd w:val="clear" w:color="auto" w:fill="auto"/>
          </w:tcPr>
          <w:p w14:paraId="4BD2AE22" w14:textId="77777777" w:rsidR="000E2DF9" w:rsidRPr="008860F2" w:rsidRDefault="000E2DF9" w:rsidP="00693CF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  <w:p w14:paraId="6C6F2DCF" w14:textId="77777777" w:rsidR="000E2DF9" w:rsidRPr="008860F2" w:rsidRDefault="000E2DF9" w:rsidP="00693CF9">
            <w:pPr>
              <w:tabs>
                <w:tab w:val="left" w:pos="163"/>
              </w:tabs>
              <w:ind w:left="163" w:right="-108" w:hanging="163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ab/>
              <w:t xml:space="preserve">ณ วันที่ </w:t>
            </w:r>
            <w:r w:rsidRPr="008860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8860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8860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47" w:type="dxa"/>
          </w:tcPr>
          <w:p w14:paraId="003D47C7" w14:textId="77777777" w:rsidR="000E2DF9" w:rsidRPr="008860F2" w:rsidRDefault="000E2DF9" w:rsidP="00693CF9">
            <w:pPr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31" w:type="dxa"/>
            <w:gridSpan w:val="3"/>
          </w:tcPr>
          <w:p w14:paraId="49F74E39" w14:textId="77777777" w:rsidR="000E2DF9" w:rsidRPr="008860F2" w:rsidRDefault="000E2DF9" w:rsidP="00693CF9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2F80ABA3" w14:textId="77777777" w:rsidR="000E2DF9" w:rsidRPr="008860F2" w:rsidRDefault="000E2DF9" w:rsidP="00693CF9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915" w:type="dxa"/>
            <w:gridSpan w:val="3"/>
          </w:tcPr>
          <w:p w14:paraId="764566A6" w14:textId="77777777" w:rsidR="000E2DF9" w:rsidRPr="008860F2" w:rsidRDefault="000E2DF9" w:rsidP="00693CF9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627A" w:rsidRPr="008860F2" w14:paraId="2014E0DE" w14:textId="77777777" w:rsidTr="00D9304C">
        <w:trPr>
          <w:tblHeader/>
        </w:trPr>
        <w:tc>
          <w:tcPr>
            <w:tcW w:w="4422" w:type="dxa"/>
            <w:vMerge/>
          </w:tcPr>
          <w:p w14:paraId="4B4F5324" w14:textId="77777777" w:rsidR="00A2627A" w:rsidRPr="008860F2" w:rsidRDefault="00A2627A" w:rsidP="00A2627A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7" w:type="dxa"/>
          </w:tcPr>
          <w:p w14:paraId="3D356B3D" w14:textId="77777777" w:rsidR="00A2627A" w:rsidRPr="008860F2" w:rsidRDefault="00A2627A" w:rsidP="00A2627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455FD0DC" w14:textId="06548993" w:rsidR="00A2627A" w:rsidRPr="008860F2" w:rsidRDefault="00A2627A" w:rsidP="00A2627A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07DC6FA0" w14:textId="77777777" w:rsidR="00A2627A" w:rsidRPr="008860F2" w:rsidRDefault="00A2627A" w:rsidP="00A2627A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14:paraId="2EB30F96" w14:textId="37DB58AC" w:rsidR="00A2627A" w:rsidRPr="008860F2" w:rsidRDefault="00A2627A" w:rsidP="00A2627A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8" w:type="dxa"/>
            <w:shd w:val="clear" w:color="auto" w:fill="auto"/>
          </w:tcPr>
          <w:p w14:paraId="2669CBC1" w14:textId="77777777" w:rsidR="00A2627A" w:rsidRPr="008860F2" w:rsidRDefault="00A2627A" w:rsidP="00A2627A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auto"/>
            <w:vAlign w:val="center"/>
          </w:tcPr>
          <w:p w14:paraId="43BA71EC" w14:textId="3C9C6E67" w:rsidR="00A2627A" w:rsidRPr="008860F2" w:rsidRDefault="00A2627A" w:rsidP="00A2627A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62B13729" w14:textId="77777777" w:rsidR="00A2627A" w:rsidRPr="008860F2" w:rsidRDefault="00A2627A" w:rsidP="00A2627A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439E0439" w14:textId="4AC614F8" w:rsidR="00A2627A" w:rsidRPr="008860F2" w:rsidRDefault="00A2627A" w:rsidP="00A2627A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A2627A" w:rsidRPr="008860F2" w14:paraId="0BB6CEF5" w14:textId="77777777" w:rsidTr="00940FBC">
        <w:trPr>
          <w:tblHeader/>
        </w:trPr>
        <w:tc>
          <w:tcPr>
            <w:tcW w:w="4422" w:type="dxa"/>
          </w:tcPr>
          <w:p w14:paraId="5C03562D" w14:textId="77777777" w:rsidR="00A2627A" w:rsidRPr="008860F2" w:rsidRDefault="00A2627A" w:rsidP="00A2627A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7" w:type="dxa"/>
          </w:tcPr>
          <w:p w14:paraId="070DD8AA" w14:textId="77777777" w:rsidR="00A2627A" w:rsidRPr="008860F2" w:rsidRDefault="00A2627A" w:rsidP="00A2627A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84" w:type="dxa"/>
            <w:gridSpan w:val="7"/>
          </w:tcPr>
          <w:p w14:paraId="393D9CD8" w14:textId="77777777" w:rsidR="00A2627A" w:rsidRPr="008860F2" w:rsidRDefault="00A2627A" w:rsidP="00A2627A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655A4" w:rsidRPr="008860F2" w14:paraId="64441D5D" w14:textId="77777777" w:rsidTr="00D9304C">
        <w:tc>
          <w:tcPr>
            <w:tcW w:w="4422" w:type="dxa"/>
          </w:tcPr>
          <w:p w14:paraId="5408B06B" w14:textId="154DA57F" w:rsidR="00C655A4" w:rsidRPr="008860F2" w:rsidRDefault="00C655A4" w:rsidP="00C655A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1EB2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</w:t>
            </w:r>
            <w:r w:rsidRPr="00FE1EB2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</w:p>
        </w:tc>
        <w:tc>
          <w:tcPr>
            <w:tcW w:w="1147" w:type="dxa"/>
          </w:tcPr>
          <w:p w14:paraId="6C64ED9B" w14:textId="6148F3F4" w:rsidR="00C655A4" w:rsidRPr="0058463D" w:rsidRDefault="00C655A4" w:rsidP="00C655A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8860F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984" w:type="dxa"/>
          </w:tcPr>
          <w:p w14:paraId="76FC535C" w14:textId="0394B1F0" w:rsidR="00C655A4" w:rsidRPr="00F43EC7" w:rsidRDefault="003E633F" w:rsidP="00C655A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8,164.24</w:t>
            </w:r>
          </w:p>
        </w:tc>
        <w:tc>
          <w:tcPr>
            <w:tcW w:w="252" w:type="dxa"/>
          </w:tcPr>
          <w:p w14:paraId="4916DA98" w14:textId="77777777" w:rsidR="00C655A4" w:rsidRPr="008860F2" w:rsidRDefault="00C655A4" w:rsidP="00C655A4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5" w:type="dxa"/>
          </w:tcPr>
          <w:p w14:paraId="0CCCE1E6" w14:textId="7BB227AC" w:rsidR="00C655A4" w:rsidRPr="008860F2" w:rsidRDefault="00C655A4" w:rsidP="00C655A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4,643.75</w:t>
            </w:r>
          </w:p>
        </w:tc>
        <w:tc>
          <w:tcPr>
            <w:tcW w:w="238" w:type="dxa"/>
          </w:tcPr>
          <w:p w14:paraId="2B02DE84" w14:textId="77777777" w:rsidR="00C655A4" w:rsidRPr="008860F2" w:rsidRDefault="00C655A4" w:rsidP="00C655A4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8" w:type="dxa"/>
          </w:tcPr>
          <w:p w14:paraId="281F3D01" w14:textId="5814A3A2" w:rsidR="00C655A4" w:rsidRPr="008860F2" w:rsidRDefault="00C655A4" w:rsidP="00C655A4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51741B0A" w14:textId="77777777" w:rsidR="00C655A4" w:rsidRPr="008860F2" w:rsidRDefault="00C655A4" w:rsidP="00C655A4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66" w:type="dxa"/>
          </w:tcPr>
          <w:p w14:paraId="6E3E3A01" w14:textId="28FB5AE8" w:rsidR="00C655A4" w:rsidRPr="008860F2" w:rsidRDefault="00C655A4" w:rsidP="00C655A4">
            <w:pPr>
              <w:pStyle w:val="acctfourfigures"/>
              <w:tabs>
                <w:tab w:val="clear" w:pos="765"/>
              </w:tabs>
              <w:spacing w:line="240" w:lineRule="atLeast"/>
              <w:ind w:left="-79" w:right="-2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655A4" w:rsidRPr="008860F2" w14:paraId="6C39C372" w14:textId="77777777" w:rsidTr="00D9304C">
        <w:tc>
          <w:tcPr>
            <w:tcW w:w="4422" w:type="dxa"/>
          </w:tcPr>
          <w:p w14:paraId="2427734C" w14:textId="77777777" w:rsidR="00C655A4" w:rsidRPr="008860F2" w:rsidRDefault="00C655A4" w:rsidP="00C655A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47" w:type="dxa"/>
          </w:tcPr>
          <w:p w14:paraId="187EDD6A" w14:textId="77777777" w:rsidR="00C655A4" w:rsidRPr="008860F2" w:rsidRDefault="00C655A4" w:rsidP="00C655A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8860F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16</w:t>
            </w:r>
          </w:p>
        </w:tc>
        <w:tc>
          <w:tcPr>
            <w:tcW w:w="984" w:type="dxa"/>
          </w:tcPr>
          <w:p w14:paraId="5600E4D4" w14:textId="0DF00081" w:rsidR="00C655A4" w:rsidRPr="008860F2" w:rsidRDefault="005B7A7B" w:rsidP="005B7A7B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7B577121" w14:textId="77777777" w:rsidR="00C655A4" w:rsidRPr="008860F2" w:rsidRDefault="00C655A4" w:rsidP="00C655A4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5" w:type="dxa"/>
          </w:tcPr>
          <w:p w14:paraId="649BF034" w14:textId="795532C8" w:rsidR="00C655A4" w:rsidRPr="008860F2" w:rsidRDefault="00C655A4" w:rsidP="00C655A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108.00</w:t>
            </w:r>
          </w:p>
        </w:tc>
        <w:tc>
          <w:tcPr>
            <w:tcW w:w="238" w:type="dxa"/>
          </w:tcPr>
          <w:p w14:paraId="4D5AE66A" w14:textId="77777777" w:rsidR="00C655A4" w:rsidRPr="008860F2" w:rsidRDefault="00C655A4" w:rsidP="00C655A4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8" w:type="dxa"/>
          </w:tcPr>
          <w:p w14:paraId="33463D16" w14:textId="2AD66E8C" w:rsidR="00C655A4" w:rsidRPr="008860F2" w:rsidRDefault="00C655A4" w:rsidP="00C655A4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28A240E5" w14:textId="77777777" w:rsidR="00C655A4" w:rsidRPr="008860F2" w:rsidRDefault="00C655A4" w:rsidP="00C655A4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66" w:type="dxa"/>
          </w:tcPr>
          <w:p w14:paraId="73A06B1A" w14:textId="4DDB49D3" w:rsidR="00C655A4" w:rsidRPr="008860F2" w:rsidRDefault="00C655A4" w:rsidP="00C655A4">
            <w:pPr>
              <w:pStyle w:val="acctfourfigures"/>
              <w:tabs>
                <w:tab w:val="clear" w:pos="765"/>
              </w:tabs>
              <w:spacing w:line="240" w:lineRule="atLeast"/>
              <w:ind w:left="-79" w:right="-2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5345C" w:rsidRPr="008860F2" w14:paraId="16A15406" w14:textId="77777777" w:rsidTr="00D9304C">
        <w:tc>
          <w:tcPr>
            <w:tcW w:w="4422" w:type="dxa"/>
          </w:tcPr>
          <w:p w14:paraId="7F0BE81E" w14:textId="77777777" w:rsidR="0065345C" w:rsidRPr="008860F2" w:rsidRDefault="0065345C" w:rsidP="0065345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47" w:type="dxa"/>
          </w:tcPr>
          <w:p w14:paraId="06D4C2E9" w14:textId="77777777" w:rsidR="0065345C" w:rsidRPr="008860F2" w:rsidRDefault="0065345C" w:rsidP="006534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2B460970" w14:textId="79765B66" w:rsidR="0065345C" w:rsidRPr="005B7A7B" w:rsidRDefault="005B7A7B" w:rsidP="006534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B7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8,164.24</w:t>
            </w:r>
          </w:p>
        </w:tc>
        <w:tc>
          <w:tcPr>
            <w:tcW w:w="252" w:type="dxa"/>
          </w:tcPr>
          <w:p w14:paraId="38E4C848" w14:textId="77777777" w:rsidR="0065345C" w:rsidRPr="008860F2" w:rsidRDefault="0065345C" w:rsidP="0065345C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3BE44DA5" w14:textId="54119087" w:rsidR="0065345C" w:rsidRPr="008860F2" w:rsidRDefault="0065345C" w:rsidP="006534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4,751.75</w:t>
            </w:r>
          </w:p>
        </w:tc>
        <w:tc>
          <w:tcPr>
            <w:tcW w:w="238" w:type="dxa"/>
          </w:tcPr>
          <w:p w14:paraId="40838477" w14:textId="77777777" w:rsidR="0065345C" w:rsidRPr="008860F2" w:rsidRDefault="0065345C" w:rsidP="0065345C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107D94B0" w14:textId="1B3818F0" w:rsidR="0065345C" w:rsidRPr="008860F2" w:rsidRDefault="00AD22E0" w:rsidP="0065345C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3CBDD40B" w14:textId="77777777" w:rsidR="0065345C" w:rsidRPr="008860F2" w:rsidRDefault="0065345C" w:rsidP="0065345C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</w:tcPr>
          <w:p w14:paraId="597C7500" w14:textId="70AC11CB" w:rsidR="0065345C" w:rsidRPr="008860F2" w:rsidRDefault="0065345C" w:rsidP="0065345C">
            <w:pPr>
              <w:pStyle w:val="acctfourfigures"/>
              <w:tabs>
                <w:tab w:val="clear" w:pos="765"/>
              </w:tabs>
              <w:spacing w:line="240" w:lineRule="atLeast"/>
              <w:ind w:left="-79" w:right="-2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12A11C65" w14:textId="6D7BB33E" w:rsidR="007D3D5D" w:rsidRDefault="007D3D5D" w:rsidP="00B31552">
      <w:pPr>
        <w:pStyle w:val="block"/>
        <w:spacing w:after="0" w:line="240" w:lineRule="auto"/>
        <w:ind w:left="540"/>
        <w:rPr>
          <w:rFonts w:ascii="Angsana New" w:hAnsi="Angsana New"/>
          <w:sz w:val="28"/>
          <w:szCs w:val="28"/>
        </w:rPr>
      </w:pPr>
    </w:p>
    <w:p w14:paraId="3D984FC7" w14:textId="77777777" w:rsidR="007D3D5D" w:rsidRDefault="007D3D5D">
      <w:pPr>
        <w:spacing w:line="240" w:lineRule="auto"/>
        <w:jc w:val="left"/>
        <w:rPr>
          <w:rFonts w:ascii="Angsana New" w:hAnsi="Angsana New" w:cs="Times New Roman"/>
          <w:sz w:val="28"/>
          <w:szCs w:val="28"/>
          <w:lang w:val="en-GB" w:bidi="ar-SA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00F6F6A3" w14:textId="77777777" w:rsidR="00736AF2" w:rsidRPr="008860F2" w:rsidRDefault="00736AF2" w:rsidP="006D5708">
      <w:pPr>
        <w:pStyle w:val="ListParagraph"/>
        <w:numPr>
          <w:ilvl w:val="0"/>
          <w:numId w:val="4"/>
        </w:numPr>
        <w:tabs>
          <w:tab w:val="left" w:pos="540"/>
        </w:tabs>
        <w:spacing w:line="240" w:lineRule="auto"/>
        <w:ind w:left="540" w:right="-25" w:hanging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 w:hint="cs"/>
          <w:sz w:val="28"/>
          <w:szCs w:val="28"/>
          <w:cs/>
        </w:rPr>
        <w:t>บริษัทย่อยมีเงินกู้ยืมระยะยาวจากสถาบันการเงินโดยมีอัตราเงินกู้ยืมขั้นต่ำบวก</w:t>
      </w:r>
      <w:r w:rsidRPr="008860F2">
        <w:rPr>
          <w:rFonts w:ascii="Angsana New" w:hAnsi="Angsana New"/>
          <w:sz w:val="28"/>
          <w:szCs w:val="28"/>
          <w:cs/>
        </w:rPr>
        <w:t>/</w:t>
      </w:r>
      <w:r w:rsidRPr="008860F2">
        <w:rPr>
          <w:rFonts w:ascii="Angsana New" w:hAnsi="Angsana New" w:hint="cs"/>
          <w:sz w:val="28"/>
          <w:szCs w:val="28"/>
          <w:cs/>
        </w:rPr>
        <w:t>ลบอัตราคงที่ต่อปี</w:t>
      </w:r>
    </w:p>
    <w:p w14:paraId="1D60775A" w14:textId="77777777" w:rsidR="00736AF2" w:rsidRPr="008860F2" w:rsidRDefault="00736AF2" w:rsidP="005D4411">
      <w:pPr>
        <w:pStyle w:val="NoSpacing"/>
        <w:rPr>
          <w:rFonts w:ascii="Angsana New" w:hAnsi="Angsana New"/>
          <w:sz w:val="28"/>
          <w:szCs w:val="28"/>
        </w:rPr>
      </w:pPr>
    </w:p>
    <w:p w14:paraId="18CF6AA7" w14:textId="77777777" w:rsidR="00F3681C" w:rsidRPr="008860F2" w:rsidRDefault="00F3681C" w:rsidP="00F3681C">
      <w:pPr>
        <w:ind w:left="540" w:right="-25"/>
        <w:rPr>
          <w:rFonts w:ascii="Angsana New" w:hAnsi="Angsana New"/>
          <w:sz w:val="28"/>
          <w:szCs w:val="28"/>
          <w:cs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เงินกู้ยืมส่วนใหญ่ของบริษัทย่อยมีกำหนดชำระคืนเงินต้นเมื่อไถ่ถอนโฉนดที่ดินในอัตราที่ระบุในสัญญา เงินต้นส่วนที่เหลือมีกำหนดชำระคืนตามระยะเวลาที่ระบุไว้ในสัญญาโดยจัดประเภทเงินกู้ยืมระยะยาวที่จะถึงกำหนดชำระภายใน </w:t>
      </w:r>
      <w:r w:rsidRPr="008860F2">
        <w:rPr>
          <w:rFonts w:ascii="Angsana New" w:hAnsi="Angsana New"/>
          <w:sz w:val="28"/>
          <w:szCs w:val="28"/>
        </w:rPr>
        <w:t>1</w:t>
      </w:r>
      <w:r w:rsidRPr="008860F2">
        <w:rPr>
          <w:rFonts w:ascii="Angsana New" w:hAnsi="Angsana New"/>
          <w:sz w:val="28"/>
          <w:szCs w:val="28"/>
          <w:cs/>
        </w:rPr>
        <w:t xml:space="preserve"> ปี </w:t>
      </w:r>
    </w:p>
    <w:p w14:paraId="683B3510" w14:textId="77777777" w:rsidR="00F3681C" w:rsidRPr="008860F2" w:rsidRDefault="00F3681C" w:rsidP="00B73553">
      <w:pPr>
        <w:ind w:left="540" w:right="-25"/>
        <w:rPr>
          <w:rFonts w:ascii="Angsana New" w:hAnsi="Angsana New"/>
          <w:sz w:val="28"/>
          <w:szCs w:val="28"/>
        </w:rPr>
      </w:pPr>
    </w:p>
    <w:p w14:paraId="426F8556" w14:textId="13FB0F67" w:rsidR="00B73553" w:rsidRPr="008860F2" w:rsidRDefault="00B73553" w:rsidP="00B73553">
      <w:pPr>
        <w:ind w:left="540" w:right="-25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สัญญาเงินกู้ยืมได้ระบุข้อตกลงและข้อจำกัดที่บริษัทย่อยต้องถือปฏิบัติบางประการ เช่น การดำรงอัตราส่วนหนี้สินต่อส่วนของผู้ถือหุ้น การควบหรือรวมกิจการกับบริษัทอื่น การลงทุนในหลักทรัพย์ การลดทุนหรือจ่ายเงินปันผล </w:t>
      </w:r>
      <w:r w:rsidR="005A09D0">
        <w:rPr>
          <w:rFonts w:ascii="Angsana New" w:hAnsi="Angsana New" w:hint="cs"/>
          <w:sz w:val="28"/>
          <w:szCs w:val="28"/>
          <w:cs/>
        </w:rPr>
        <w:t>และการ</w:t>
      </w:r>
      <w:r w:rsidRPr="008860F2">
        <w:rPr>
          <w:rFonts w:ascii="Angsana New" w:hAnsi="Angsana New"/>
          <w:sz w:val="28"/>
          <w:szCs w:val="28"/>
          <w:cs/>
        </w:rPr>
        <w:t xml:space="preserve">โอนสิทธิในสัญญาประกันภัยและสัญญาก่อสร้าง </w:t>
      </w:r>
      <w:r w:rsidR="005A09D0">
        <w:rPr>
          <w:rFonts w:ascii="Angsana New" w:hAnsi="Angsana New" w:hint="cs"/>
          <w:sz w:val="28"/>
          <w:szCs w:val="28"/>
          <w:cs/>
        </w:rPr>
        <w:t>เ</w:t>
      </w:r>
      <w:r w:rsidRPr="008860F2">
        <w:rPr>
          <w:rFonts w:ascii="Angsana New" w:hAnsi="Angsana New"/>
          <w:sz w:val="28"/>
          <w:szCs w:val="28"/>
          <w:cs/>
        </w:rPr>
        <w:t>ป็นต้น</w:t>
      </w:r>
    </w:p>
    <w:p w14:paraId="4B5B0038" w14:textId="77777777" w:rsidR="00845762" w:rsidRPr="008860F2" w:rsidRDefault="00845762" w:rsidP="00845762">
      <w:pPr>
        <w:pStyle w:val="ListParagraph"/>
        <w:tabs>
          <w:tab w:val="left" w:pos="90"/>
          <w:tab w:val="left" w:pos="540"/>
        </w:tabs>
        <w:ind w:left="540" w:right="-25"/>
        <w:rPr>
          <w:rFonts w:ascii="Angsana New" w:hAnsi="Angsana New"/>
          <w:sz w:val="28"/>
          <w:szCs w:val="28"/>
        </w:rPr>
      </w:pPr>
    </w:p>
    <w:p w14:paraId="7D244539" w14:textId="77777777" w:rsidR="00B73553" w:rsidRPr="008860F2" w:rsidRDefault="00B73553" w:rsidP="00B73553">
      <w:pPr>
        <w:pStyle w:val="ListParagraph"/>
        <w:numPr>
          <w:ilvl w:val="0"/>
          <w:numId w:val="4"/>
        </w:numPr>
        <w:tabs>
          <w:tab w:val="left" w:pos="90"/>
          <w:tab w:val="left" w:pos="540"/>
        </w:tabs>
        <w:ind w:left="540" w:right="-25" w:hanging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บริษัทย่อยได้นำที่ดินพร้อมสิ่งปลูกสร้างบนที่ดินที่มีอยู่ส่วนใหญ่และสิ่งปลูกสร้างที่จะมีในภายหน้าไปจดจำนองไว้กับสถาบันการเงินรวมถึงโอนสิทธิในสัญญาประกันภัย เพื่อใช้เป็นหลักประกันเงินกู้ยืมจากสถาบันการเงิน</w:t>
      </w:r>
    </w:p>
    <w:p w14:paraId="73809696" w14:textId="77777777" w:rsidR="00B73553" w:rsidRPr="008860F2" w:rsidRDefault="00B73553" w:rsidP="00B73553">
      <w:pPr>
        <w:pStyle w:val="ListParagraph"/>
        <w:tabs>
          <w:tab w:val="left" w:pos="90"/>
          <w:tab w:val="left" w:pos="540"/>
        </w:tabs>
        <w:ind w:left="540" w:right="-25"/>
        <w:rPr>
          <w:rFonts w:ascii="Angsana New" w:hAnsi="Angsana New"/>
          <w:sz w:val="28"/>
          <w:szCs w:val="28"/>
        </w:rPr>
      </w:pPr>
    </w:p>
    <w:p w14:paraId="271DF480" w14:textId="4DE14108" w:rsidR="00126D0B" w:rsidRDefault="00736AF2" w:rsidP="006D5708">
      <w:pPr>
        <w:pStyle w:val="ListParagraph"/>
        <w:numPr>
          <w:ilvl w:val="0"/>
          <w:numId w:val="4"/>
        </w:numPr>
        <w:tabs>
          <w:tab w:val="left" w:pos="540"/>
        </w:tabs>
        <w:ind w:left="540" w:right="-25" w:hanging="540"/>
        <w:rPr>
          <w:rFonts w:ascii="Angsana New" w:hAnsi="Angsana New"/>
          <w:i/>
          <w:iCs/>
          <w:sz w:val="28"/>
          <w:szCs w:val="28"/>
          <w:cs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860F2">
        <w:rPr>
          <w:rFonts w:ascii="Angsana New" w:hAnsi="Angsana New"/>
          <w:sz w:val="28"/>
          <w:szCs w:val="28"/>
        </w:rPr>
        <w:t>30</w:t>
      </w:r>
      <w:r w:rsidRPr="008860F2">
        <w:rPr>
          <w:rFonts w:ascii="Angsana New" w:hAnsi="Angsana New"/>
          <w:sz w:val="28"/>
          <w:szCs w:val="28"/>
          <w:cs/>
        </w:rPr>
        <w:t xml:space="preserve"> </w:t>
      </w:r>
      <w:r w:rsidR="00AE41FB" w:rsidRPr="008860F2">
        <w:rPr>
          <w:rFonts w:ascii="Angsana New" w:hAnsi="Angsana New"/>
          <w:sz w:val="28"/>
          <w:szCs w:val="28"/>
          <w:cs/>
        </w:rPr>
        <w:t>กันยายน</w:t>
      </w:r>
      <w:r w:rsidRPr="008860F2">
        <w:rPr>
          <w:rFonts w:ascii="Angsana New" w:hAnsi="Angsana New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</w:rPr>
        <w:t>256</w:t>
      </w:r>
      <w:r w:rsidR="00A2627A">
        <w:rPr>
          <w:rFonts w:ascii="Angsana New" w:hAnsi="Angsana New"/>
          <w:sz w:val="28"/>
          <w:szCs w:val="28"/>
        </w:rPr>
        <w:t>4</w:t>
      </w:r>
      <w:r w:rsidRPr="008860F2">
        <w:rPr>
          <w:rFonts w:ascii="Angsana New" w:hAnsi="Angsana New"/>
          <w:sz w:val="28"/>
          <w:szCs w:val="28"/>
          <w:cs/>
        </w:rPr>
        <w:t xml:space="preserve"> กลุ่มบริษัท</w:t>
      </w:r>
      <w:r w:rsidR="005443B2" w:rsidRPr="008860F2">
        <w:rPr>
          <w:rFonts w:ascii="Angsana New" w:hAnsi="Angsana New"/>
          <w:sz w:val="28"/>
          <w:szCs w:val="28"/>
          <w:cs/>
        </w:rPr>
        <w:t>และบริษัท</w:t>
      </w:r>
      <w:r w:rsidRPr="008860F2">
        <w:rPr>
          <w:rFonts w:ascii="Angsana New" w:hAnsi="Angsana New"/>
          <w:sz w:val="28"/>
          <w:szCs w:val="28"/>
          <w:cs/>
        </w:rPr>
        <w:t>มีวงเงินสินเชื่อซึ่งยังไม่ได้เบิกใช้เป็นจำนวน</w:t>
      </w:r>
      <w:r w:rsidR="005B72A0">
        <w:rPr>
          <w:rFonts w:ascii="Angsana New" w:hAnsi="Angsana New" w:hint="cs"/>
          <w:sz w:val="28"/>
          <w:szCs w:val="28"/>
          <w:cs/>
        </w:rPr>
        <w:t xml:space="preserve"> </w:t>
      </w:r>
      <w:r w:rsidR="00AA307A">
        <w:rPr>
          <w:rFonts w:ascii="Angsana New" w:hAnsi="Angsana New"/>
          <w:sz w:val="28"/>
          <w:szCs w:val="28"/>
        </w:rPr>
        <w:t>11,9</w:t>
      </w:r>
      <w:r w:rsidR="00921EA1">
        <w:rPr>
          <w:rFonts w:ascii="Angsana New" w:hAnsi="Angsana New"/>
          <w:sz w:val="28"/>
          <w:szCs w:val="28"/>
        </w:rPr>
        <w:t>47</w:t>
      </w:r>
      <w:r w:rsidR="00AA307A">
        <w:rPr>
          <w:rFonts w:ascii="Angsana New" w:hAnsi="Angsana New"/>
          <w:sz w:val="28"/>
          <w:szCs w:val="28"/>
        </w:rPr>
        <w:t>.</w:t>
      </w:r>
      <w:r w:rsidR="00921EA1">
        <w:rPr>
          <w:rFonts w:ascii="Angsana New" w:hAnsi="Angsana New"/>
          <w:sz w:val="28"/>
          <w:szCs w:val="28"/>
        </w:rPr>
        <w:t>54</w:t>
      </w:r>
      <w:r w:rsidR="00AA307A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ล้านบาท</w:t>
      </w:r>
      <w:r w:rsidR="005443B2" w:rsidRPr="008860F2">
        <w:rPr>
          <w:rFonts w:ascii="Angsana New" w:hAnsi="Angsana New"/>
          <w:sz w:val="28"/>
          <w:szCs w:val="28"/>
          <w:cs/>
        </w:rPr>
        <w:t xml:space="preserve"> และ</w:t>
      </w:r>
      <w:r w:rsidR="005B72A0">
        <w:rPr>
          <w:rFonts w:ascii="Angsana New" w:hAnsi="Angsana New" w:hint="cs"/>
          <w:sz w:val="28"/>
          <w:szCs w:val="28"/>
          <w:cs/>
        </w:rPr>
        <w:t xml:space="preserve"> </w:t>
      </w:r>
      <w:r w:rsidR="00AA307A">
        <w:rPr>
          <w:rFonts w:ascii="Angsana New" w:hAnsi="Angsana New"/>
          <w:sz w:val="28"/>
          <w:szCs w:val="28"/>
        </w:rPr>
        <w:t xml:space="preserve">7,685.50 </w:t>
      </w:r>
      <w:r w:rsidR="005443B2" w:rsidRPr="008860F2">
        <w:rPr>
          <w:rFonts w:ascii="Angsana New" w:hAnsi="Angsana New"/>
          <w:sz w:val="28"/>
          <w:szCs w:val="28"/>
          <w:cs/>
        </w:rPr>
        <w:t>ล้านบาท</w:t>
      </w:r>
      <w:r w:rsidR="007F6BC2" w:rsidRPr="008860F2">
        <w:rPr>
          <w:rFonts w:ascii="Angsana New" w:hAnsi="Angsana New"/>
          <w:sz w:val="28"/>
          <w:szCs w:val="28"/>
        </w:rPr>
        <w:t xml:space="preserve"> </w:t>
      </w:r>
      <w:r w:rsidR="007F6BC2" w:rsidRPr="008860F2">
        <w:rPr>
          <w:rFonts w:ascii="Angsana New" w:hAnsi="Angsana New"/>
          <w:sz w:val="28"/>
          <w:szCs w:val="28"/>
          <w:cs/>
        </w:rPr>
        <w:t>ตามลำดับ</w:t>
      </w:r>
      <w:r w:rsidRPr="008860F2">
        <w:rPr>
          <w:rFonts w:ascii="Angsana New" w:hAnsi="Angsana New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i/>
          <w:iCs/>
          <w:sz w:val="28"/>
          <w:szCs w:val="28"/>
          <w:cs/>
        </w:rPr>
        <w:t>(</w:t>
      </w:r>
      <w:r w:rsidRPr="008860F2">
        <w:rPr>
          <w:rFonts w:ascii="Angsana New" w:hAnsi="Angsana New"/>
          <w:i/>
          <w:iCs/>
          <w:sz w:val="28"/>
          <w:szCs w:val="28"/>
        </w:rPr>
        <w:t>25</w:t>
      </w:r>
      <w:r w:rsidR="00B73553" w:rsidRPr="008860F2">
        <w:rPr>
          <w:rFonts w:ascii="Angsana New" w:hAnsi="Angsana New"/>
          <w:i/>
          <w:iCs/>
          <w:sz w:val="28"/>
          <w:szCs w:val="28"/>
        </w:rPr>
        <w:t>6</w:t>
      </w:r>
      <w:r w:rsidR="00A2627A">
        <w:rPr>
          <w:rFonts w:ascii="Angsana New" w:hAnsi="Angsana New"/>
          <w:i/>
          <w:iCs/>
          <w:sz w:val="28"/>
          <w:szCs w:val="28"/>
        </w:rPr>
        <w:t>3</w:t>
      </w:r>
      <w:r w:rsidRPr="008860F2">
        <w:rPr>
          <w:rFonts w:ascii="Angsana New" w:hAnsi="Angsana New"/>
          <w:i/>
          <w:iCs/>
          <w:sz w:val="28"/>
          <w:szCs w:val="28"/>
        </w:rPr>
        <w:t>:</w:t>
      </w:r>
      <w:r w:rsidRPr="008860F2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A2627A">
        <w:rPr>
          <w:rFonts w:ascii="Angsana New" w:hAnsi="Angsana New"/>
          <w:i/>
          <w:iCs/>
          <w:sz w:val="28"/>
          <w:szCs w:val="28"/>
        </w:rPr>
        <w:t>10,904</w:t>
      </w:r>
      <w:r w:rsidR="00921EA1">
        <w:rPr>
          <w:rFonts w:ascii="Angsana New" w:hAnsi="Angsana New"/>
          <w:i/>
          <w:iCs/>
          <w:sz w:val="28"/>
          <w:szCs w:val="28"/>
        </w:rPr>
        <w:t>.78</w:t>
      </w:r>
      <w:r w:rsidR="00060225" w:rsidRPr="008860F2">
        <w:rPr>
          <w:rFonts w:ascii="Angsana New" w:hAnsi="Angsana New"/>
          <w:i/>
          <w:iCs/>
          <w:sz w:val="28"/>
          <w:szCs w:val="28"/>
        </w:rPr>
        <w:t xml:space="preserve"> </w:t>
      </w:r>
      <w:r w:rsidR="00060225" w:rsidRPr="008860F2">
        <w:rPr>
          <w:rFonts w:ascii="Angsana New" w:hAnsi="Angsana New"/>
          <w:i/>
          <w:iCs/>
          <w:sz w:val="28"/>
          <w:szCs w:val="28"/>
          <w:cs/>
        </w:rPr>
        <w:t xml:space="preserve">ล้านบาท และ </w:t>
      </w:r>
      <w:r w:rsidR="00A2627A">
        <w:rPr>
          <w:rFonts w:ascii="Angsana New" w:hAnsi="Angsana New"/>
          <w:i/>
          <w:iCs/>
          <w:sz w:val="28"/>
          <w:szCs w:val="28"/>
        </w:rPr>
        <w:t>7,580.50</w:t>
      </w:r>
      <w:r w:rsidR="00060225" w:rsidRPr="008860F2">
        <w:rPr>
          <w:rFonts w:ascii="Angsana New" w:hAnsi="Angsana New"/>
          <w:i/>
          <w:iCs/>
          <w:sz w:val="28"/>
          <w:szCs w:val="28"/>
        </w:rPr>
        <w:t xml:space="preserve"> </w:t>
      </w:r>
      <w:r w:rsidR="00060225" w:rsidRPr="008860F2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="007F6BC2" w:rsidRPr="008860F2">
        <w:rPr>
          <w:rFonts w:ascii="Angsana New" w:hAnsi="Angsana New"/>
          <w:i/>
          <w:iCs/>
          <w:sz w:val="28"/>
          <w:szCs w:val="28"/>
          <w:cs/>
        </w:rPr>
        <w:t xml:space="preserve"> ตามลำดับ</w:t>
      </w:r>
      <w:r w:rsidRPr="008860F2">
        <w:rPr>
          <w:rFonts w:ascii="Angsana New" w:hAnsi="Angsana New"/>
          <w:i/>
          <w:iCs/>
          <w:sz w:val="28"/>
          <w:szCs w:val="28"/>
          <w:cs/>
        </w:rPr>
        <w:t>)</w:t>
      </w:r>
    </w:p>
    <w:p w14:paraId="107009A9" w14:textId="2B30E908" w:rsidR="00126D0B" w:rsidRDefault="00126D0B">
      <w:pPr>
        <w:spacing w:line="240" w:lineRule="auto"/>
        <w:jc w:val="left"/>
        <w:rPr>
          <w:rFonts w:ascii="Angsana New" w:hAnsi="Angsana New"/>
          <w:i/>
          <w:iCs/>
          <w:sz w:val="28"/>
          <w:szCs w:val="28"/>
          <w:cs/>
        </w:rPr>
      </w:pPr>
    </w:p>
    <w:p w14:paraId="4E39298E" w14:textId="356B4AA7" w:rsidR="004559FA" w:rsidRPr="008860F2" w:rsidRDefault="00A24D9C" w:rsidP="00BA7DB0">
      <w:pPr>
        <w:pStyle w:val="Heading1"/>
        <w:keepLines/>
        <w:numPr>
          <w:ilvl w:val="0"/>
          <w:numId w:val="1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b w:val="0"/>
          <w:bCs w:val="0"/>
          <w:sz w:val="28"/>
          <w:szCs w:val="28"/>
        </w:rPr>
      </w:pPr>
      <w:r w:rsidRPr="008860F2">
        <w:rPr>
          <w:rFonts w:asciiTheme="majorBidi" w:hAnsiTheme="majorBidi" w:cstheme="majorBidi"/>
          <w:sz w:val="28"/>
          <w:szCs w:val="28"/>
          <w:u w:val="none"/>
          <w:cs/>
        </w:rPr>
        <w:t>หุ้นกู้</w:t>
      </w:r>
    </w:p>
    <w:p w14:paraId="01FC1E68" w14:textId="77777777" w:rsidR="00BB1707" w:rsidRPr="008860F2" w:rsidRDefault="00BB1707" w:rsidP="00BB1707">
      <w:pPr>
        <w:spacing w:line="240" w:lineRule="auto"/>
        <w:ind w:right="-43"/>
        <w:rPr>
          <w:rFonts w:ascii="Angsana New" w:hAnsi="Angsana New"/>
          <w:b/>
          <w:bCs/>
          <w:sz w:val="28"/>
          <w:szCs w:val="28"/>
        </w:rPr>
      </w:pPr>
    </w:p>
    <w:tbl>
      <w:tblPr>
        <w:tblW w:w="9360" w:type="dxa"/>
        <w:tblInd w:w="558" w:type="dxa"/>
        <w:tblLook w:val="01E0" w:firstRow="1" w:lastRow="1" w:firstColumn="1" w:lastColumn="1" w:noHBand="0" w:noVBand="0"/>
      </w:tblPr>
      <w:tblGrid>
        <w:gridCol w:w="1350"/>
        <w:gridCol w:w="1260"/>
        <w:gridCol w:w="1800"/>
        <w:gridCol w:w="1800"/>
        <w:gridCol w:w="1350"/>
        <w:gridCol w:w="270"/>
        <w:gridCol w:w="1530"/>
      </w:tblGrid>
      <w:tr w:rsidR="00637789" w:rsidRPr="008860F2" w14:paraId="23BD9891" w14:textId="77777777" w:rsidTr="00F113E1">
        <w:tc>
          <w:tcPr>
            <w:tcW w:w="1350" w:type="dxa"/>
          </w:tcPr>
          <w:p w14:paraId="40272BE3" w14:textId="77777777" w:rsidR="00637789" w:rsidRPr="008860F2" w:rsidRDefault="00637789" w:rsidP="00F113E1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749DA2" w14:textId="77777777" w:rsidR="005A09D0" w:rsidRDefault="005A09D0" w:rsidP="00F113E1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  <w:p w14:paraId="39CB6E79" w14:textId="60DA2970" w:rsidR="00637789" w:rsidRPr="008860F2" w:rsidRDefault="00637789" w:rsidP="00F113E1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>อัตรา</w:t>
            </w:r>
          </w:p>
        </w:tc>
        <w:tc>
          <w:tcPr>
            <w:tcW w:w="1800" w:type="dxa"/>
          </w:tcPr>
          <w:p w14:paraId="193EA69E" w14:textId="77777777" w:rsidR="005A09D0" w:rsidRDefault="005A09D0" w:rsidP="00F113E1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  <w:p w14:paraId="4C59DB9E" w14:textId="10D01191" w:rsidR="00637789" w:rsidRPr="008860F2" w:rsidRDefault="00637789" w:rsidP="00F113E1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800" w:type="dxa"/>
          </w:tcPr>
          <w:p w14:paraId="4DB672C4" w14:textId="77777777" w:rsidR="005A09D0" w:rsidRDefault="005A09D0" w:rsidP="00F113E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  <w:p w14:paraId="2E4B1710" w14:textId="138AC50E" w:rsidR="00637789" w:rsidRPr="008860F2" w:rsidRDefault="00637789" w:rsidP="00F113E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3150" w:type="dxa"/>
            <w:gridSpan w:val="3"/>
          </w:tcPr>
          <w:p w14:paraId="11C0926A" w14:textId="6CD249D6" w:rsidR="00637789" w:rsidRPr="008860F2" w:rsidRDefault="00DA23D7" w:rsidP="005A09D0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  <w:r w:rsidR="005A09D0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Cs/>
                <w:sz w:val="28"/>
                <w:szCs w:val="28"/>
                <w:cs/>
              </w:rPr>
              <w:t>/</w:t>
            </w:r>
            <w:r w:rsidR="005A09D0">
              <w:rPr>
                <w:rFonts w:ascii="Angsana New" w:hAnsi="Angsana New"/>
                <w:bCs/>
                <w:sz w:val="28"/>
                <w:szCs w:val="28"/>
              </w:rPr>
              <w:br/>
            </w:r>
            <w:r w:rsidR="00123B90"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7789" w:rsidRPr="008860F2" w14:paraId="1DFDE3AB" w14:textId="77777777" w:rsidTr="00F113E1">
        <w:tc>
          <w:tcPr>
            <w:tcW w:w="1350" w:type="dxa"/>
          </w:tcPr>
          <w:p w14:paraId="3B92C506" w14:textId="77777777" w:rsidR="00637789" w:rsidRPr="008860F2" w:rsidRDefault="00637789" w:rsidP="00F113E1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9D4290" w14:textId="77777777" w:rsidR="00637789" w:rsidRPr="008860F2" w:rsidRDefault="00637789" w:rsidP="00F113E1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800" w:type="dxa"/>
          </w:tcPr>
          <w:p w14:paraId="140F3773" w14:textId="77777777" w:rsidR="00637789" w:rsidRPr="008860F2" w:rsidRDefault="00637789" w:rsidP="00F113E1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00" w:type="dxa"/>
          </w:tcPr>
          <w:p w14:paraId="26CF05E7" w14:textId="77777777" w:rsidR="00637789" w:rsidRPr="008860F2" w:rsidRDefault="00637789" w:rsidP="00F113E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>ชำระ</w:t>
            </w:r>
          </w:p>
        </w:tc>
        <w:tc>
          <w:tcPr>
            <w:tcW w:w="1350" w:type="dxa"/>
          </w:tcPr>
          <w:p w14:paraId="6F224190" w14:textId="684F8680" w:rsidR="00637789" w:rsidRPr="008860F2" w:rsidRDefault="00A2627A" w:rsidP="00F113E1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103A1891" w14:textId="77777777" w:rsidR="00637789" w:rsidRPr="008860F2" w:rsidRDefault="00637789" w:rsidP="00F113E1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1FCD31D8" w14:textId="5E00945E" w:rsidR="00637789" w:rsidRPr="008860F2" w:rsidRDefault="00A2627A" w:rsidP="00F113E1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</w:tr>
      <w:tr w:rsidR="00637789" w:rsidRPr="008860F2" w14:paraId="5497B79C" w14:textId="77777777" w:rsidTr="00F113E1">
        <w:tc>
          <w:tcPr>
            <w:tcW w:w="1350" w:type="dxa"/>
          </w:tcPr>
          <w:p w14:paraId="3013D371" w14:textId="77777777" w:rsidR="00637789" w:rsidRPr="008860F2" w:rsidRDefault="00637789" w:rsidP="00F113E1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A351FF" w14:textId="77777777" w:rsidR="00637789" w:rsidRPr="008860F2" w:rsidRDefault="00637789" w:rsidP="005A09D0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00" w:type="dxa"/>
          </w:tcPr>
          <w:p w14:paraId="2B8D631A" w14:textId="77777777" w:rsidR="00637789" w:rsidRPr="008860F2" w:rsidRDefault="00637789" w:rsidP="00F113E1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14:paraId="6A1FB083" w14:textId="77777777" w:rsidR="00637789" w:rsidRPr="008860F2" w:rsidRDefault="00637789" w:rsidP="00F113E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5CC38A26" w14:textId="77777777" w:rsidR="00637789" w:rsidRPr="008860F2" w:rsidRDefault="00637789" w:rsidP="00F113E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2627A" w:rsidRPr="008860F2" w14:paraId="137CDEF9" w14:textId="77777777" w:rsidTr="00F113E1">
        <w:tc>
          <w:tcPr>
            <w:tcW w:w="1350" w:type="dxa"/>
          </w:tcPr>
          <w:p w14:paraId="64CB12A0" w14:textId="77777777" w:rsidR="00A2627A" w:rsidRPr="008860F2" w:rsidRDefault="00A2627A" w:rsidP="00A2627A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ครั้งที่ </w:t>
            </w:r>
            <w:r w:rsidRPr="008860F2">
              <w:rPr>
                <w:rFonts w:ascii="Angsana New" w:hAnsi="Angsana New"/>
                <w:bCs/>
                <w:sz w:val="28"/>
                <w:szCs w:val="28"/>
              </w:rPr>
              <w:t>1/2561</w:t>
            </w:r>
          </w:p>
        </w:tc>
        <w:tc>
          <w:tcPr>
            <w:tcW w:w="1260" w:type="dxa"/>
          </w:tcPr>
          <w:p w14:paraId="5D966DEC" w14:textId="77777777" w:rsidR="00A2627A" w:rsidRPr="008860F2" w:rsidRDefault="00A2627A" w:rsidP="00A2627A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</w:rPr>
              <w:t>3.85</w:t>
            </w:r>
          </w:p>
        </w:tc>
        <w:tc>
          <w:tcPr>
            <w:tcW w:w="1800" w:type="dxa"/>
          </w:tcPr>
          <w:p w14:paraId="6F03E2DA" w14:textId="77777777" w:rsidR="00A2627A" w:rsidRPr="008860F2" w:rsidRDefault="00A2627A" w:rsidP="00A2627A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</w:rPr>
              <w:t xml:space="preserve">22 </w:t>
            </w: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>มิถุนายน</w:t>
            </w: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bCs/>
                <w:sz w:val="28"/>
                <w:szCs w:val="28"/>
              </w:rPr>
              <w:t>2561</w:t>
            </w:r>
          </w:p>
        </w:tc>
        <w:tc>
          <w:tcPr>
            <w:tcW w:w="1800" w:type="dxa"/>
          </w:tcPr>
          <w:p w14:paraId="0322C986" w14:textId="5FB0B0B4" w:rsidR="00A2627A" w:rsidRPr="002A5488" w:rsidRDefault="00A2627A" w:rsidP="00A2627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A5488">
              <w:rPr>
                <w:rFonts w:ascii="Angsana New" w:hAnsi="Angsana New"/>
                <w:bCs/>
                <w:sz w:val="28"/>
                <w:szCs w:val="28"/>
              </w:rPr>
              <w:t>22</w:t>
            </w:r>
            <w:r w:rsidRPr="002A5488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2A5488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มิถุนายน </w:t>
            </w:r>
            <w:r w:rsidRPr="002A5488">
              <w:rPr>
                <w:rFonts w:ascii="Angsana New" w:hAnsi="Angsana New"/>
                <w:bCs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6899C4C3" w14:textId="0FEDC2D1" w:rsidR="00A2627A" w:rsidRPr="008860F2" w:rsidRDefault="00843899" w:rsidP="00A2627A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994.50</w:t>
            </w:r>
          </w:p>
        </w:tc>
        <w:tc>
          <w:tcPr>
            <w:tcW w:w="270" w:type="dxa"/>
          </w:tcPr>
          <w:p w14:paraId="6E1E57B0" w14:textId="77777777" w:rsidR="00A2627A" w:rsidRPr="008860F2" w:rsidRDefault="00A2627A" w:rsidP="00A2627A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1D16EC88" w14:textId="11089FE5" w:rsidR="00A2627A" w:rsidRPr="008860F2" w:rsidRDefault="00A2627A" w:rsidP="00A2627A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999.50</w:t>
            </w:r>
          </w:p>
        </w:tc>
      </w:tr>
      <w:tr w:rsidR="00A2627A" w:rsidRPr="008860F2" w14:paraId="3A260B7D" w14:textId="77777777" w:rsidTr="00F113E1">
        <w:tc>
          <w:tcPr>
            <w:tcW w:w="2610" w:type="dxa"/>
            <w:gridSpan w:val="2"/>
          </w:tcPr>
          <w:p w14:paraId="3882A776" w14:textId="77777777" w:rsidR="00A2627A" w:rsidRPr="008860F2" w:rsidRDefault="00A2627A" w:rsidP="00A2627A">
            <w:pPr>
              <w:spacing w:line="240" w:lineRule="auto"/>
              <w:ind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รวมหุ้นกู้ </w:t>
            </w:r>
            <w:r w:rsidRPr="008860F2">
              <w:rPr>
                <w:rFonts w:ascii="Angsana New" w:hAnsi="Angsana New"/>
                <w:bCs/>
                <w:sz w:val="28"/>
                <w:szCs w:val="28"/>
              </w:rPr>
              <w:t>-</w:t>
            </w: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ราคาตามมูลค่า</w:t>
            </w:r>
          </w:p>
        </w:tc>
        <w:tc>
          <w:tcPr>
            <w:tcW w:w="1800" w:type="dxa"/>
          </w:tcPr>
          <w:p w14:paraId="075F2BC5" w14:textId="77777777" w:rsidR="00A2627A" w:rsidRPr="008860F2" w:rsidRDefault="00A2627A" w:rsidP="00A2627A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91EC622" w14:textId="77777777" w:rsidR="00A2627A" w:rsidRPr="008860F2" w:rsidRDefault="00A2627A" w:rsidP="00A2627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CA3EE93" w14:textId="2C8E01C5" w:rsidR="00A2627A" w:rsidRPr="008860F2" w:rsidRDefault="00843899" w:rsidP="00A2627A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b/>
                <w:sz w:val="28"/>
                <w:szCs w:val="28"/>
              </w:rPr>
              <w:t>994.50</w:t>
            </w:r>
          </w:p>
        </w:tc>
        <w:tc>
          <w:tcPr>
            <w:tcW w:w="270" w:type="dxa"/>
          </w:tcPr>
          <w:p w14:paraId="180470A5" w14:textId="77777777" w:rsidR="00A2627A" w:rsidRPr="008860F2" w:rsidRDefault="00A2627A" w:rsidP="00A2627A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D622B5A" w14:textId="04FF00C2" w:rsidR="00A2627A" w:rsidRPr="008860F2" w:rsidRDefault="00A2627A" w:rsidP="00A2627A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b/>
                <w:sz w:val="28"/>
                <w:szCs w:val="28"/>
              </w:rPr>
              <w:t>999.50</w:t>
            </w:r>
          </w:p>
        </w:tc>
      </w:tr>
      <w:tr w:rsidR="00A2627A" w:rsidRPr="008860F2" w14:paraId="4BF43FE1" w14:textId="77777777" w:rsidTr="00F113E1">
        <w:tc>
          <w:tcPr>
            <w:tcW w:w="4410" w:type="dxa"/>
            <w:gridSpan w:val="3"/>
          </w:tcPr>
          <w:p w14:paraId="6093948C" w14:textId="77777777" w:rsidR="00A2627A" w:rsidRPr="008860F2" w:rsidRDefault="00A2627A" w:rsidP="00A2627A">
            <w:pPr>
              <w:spacing w:line="240" w:lineRule="auto"/>
              <w:ind w:right="-108"/>
              <w:jc w:val="left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 xml:space="preserve">หัก </w:t>
            </w: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1800" w:type="dxa"/>
          </w:tcPr>
          <w:p w14:paraId="18B6AC68" w14:textId="77777777" w:rsidR="00A2627A" w:rsidRPr="008860F2" w:rsidRDefault="00A2627A" w:rsidP="00A2627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300DAB0" w14:textId="1C4110FD" w:rsidR="00A2627A" w:rsidRPr="008860F2" w:rsidRDefault="00843899" w:rsidP="00A2627A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(0.65)</w:t>
            </w:r>
          </w:p>
        </w:tc>
        <w:tc>
          <w:tcPr>
            <w:tcW w:w="270" w:type="dxa"/>
          </w:tcPr>
          <w:p w14:paraId="42D261A9" w14:textId="77777777" w:rsidR="00A2627A" w:rsidRPr="008860F2" w:rsidRDefault="00A2627A" w:rsidP="00A2627A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BF9746D" w14:textId="46E581F8" w:rsidR="00A2627A" w:rsidRPr="008860F2" w:rsidRDefault="00A2627A" w:rsidP="00A2627A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(0.95)</w:t>
            </w:r>
          </w:p>
        </w:tc>
      </w:tr>
      <w:tr w:rsidR="00A2627A" w:rsidRPr="008860F2" w14:paraId="145374A2" w14:textId="77777777" w:rsidTr="00F113E1">
        <w:tc>
          <w:tcPr>
            <w:tcW w:w="1350" w:type="dxa"/>
          </w:tcPr>
          <w:p w14:paraId="7443831C" w14:textId="77777777" w:rsidR="00A2627A" w:rsidRPr="008860F2" w:rsidRDefault="00A2627A" w:rsidP="00A2627A">
            <w:pPr>
              <w:spacing w:line="240" w:lineRule="auto"/>
              <w:ind w:right="-108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หุ้นกู้ </w:t>
            </w:r>
            <w:r w:rsidRPr="008860F2">
              <w:rPr>
                <w:rFonts w:ascii="Angsana New" w:hAnsi="Angsana New"/>
                <w:bCs/>
                <w:sz w:val="28"/>
                <w:szCs w:val="28"/>
              </w:rPr>
              <w:t xml:space="preserve">- </w:t>
            </w: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5D09CA59" w14:textId="77777777" w:rsidR="00A2627A" w:rsidRPr="008860F2" w:rsidRDefault="00A2627A" w:rsidP="00A2627A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14:paraId="5BA497DD" w14:textId="77777777" w:rsidR="00A2627A" w:rsidRPr="008860F2" w:rsidRDefault="00A2627A" w:rsidP="00A2627A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5462E9D4" w14:textId="77777777" w:rsidR="00A2627A" w:rsidRPr="008860F2" w:rsidRDefault="00A2627A" w:rsidP="00A2627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1B13D1C" w14:textId="617D95A5" w:rsidR="00A2627A" w:rsidRPr="008860F2" w:rsidRDefault="00843899" w:rsidP="00A2627A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b/>
                <w:sz w:val="28"/>
                <w:szCs w:val="28"/>
              </w:rPr>
              <w:t>993.85</w:t>
            </w:r>
          </w:p>
        </w:tc>
        <w:tc>
          <w:tcPr>
            <w:tcW w:w="270" w:type="dxa"/>
          </w:tcPr>
          <w:p w14:paraId="378245DF" w14:textId="77777777" w:rsidR="00A2627A" w:rsidRPr="008860F2" w:rsidRDefault="00A2627A" w:rsidP="00A2627A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BBF48AA" w14:textId="7C59245D" w:rsidR="00A2627A" w:rsidRPr="008860F2" w:rsidRDefault="00A2627A" w:rsidP="00A2627A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b/>
                <w:sz w:val="28"/>
                <w:szCs w:val="28"/>
              </w:rPr>
              <w:t>998.55</w:t>
            </w:r>
          </w:p>
        </w:tc>
      </w:tr>
      <w:tr w:rsidR="00A2627A" w:rsidRPr="008860F2" w14:paraId="3A8C8657" w14:textId="77777777" w:rsidTr="00F113E1">
        <w:tc>
          <w:tcPr>
            <w:tcW w:w="1350" w:type="dxa"/>
          </w:tcPr>
          <w:p w14:paraId="60AE1A48" w14:textId="77777777" w:rsidR="00A2627A" w:rsidRPr="008860F2" w:rsidRDefault="00A2627A" w:rsidP="00A2627A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33152D" w14:textId="77777777" w:rsidR="00A2627A" w:rsidRPr="008860F2" w:rsidRDefault="00A2627A" w:rsidP="00A2627A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14:paraId="4CC00ABB" w14:textId="77777777" w:rsidR="00A2627A" w:rsidRPr="008860F2" w:rsidRDefault="00A2627A" w:rsidP="00A2627A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7E68884A" w14:textId="77777777" w:rsidR="00A2627A" w:rsidRPr="008860F2" w:rsidRDefault="00A2627A" w:rsidP="00A2627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B416F5B" w14:textId="77777777" w:rsidR="00A2627A" w:rsidRPr="008860F2" w:rsidRDefault="00A2627A" w:rsidP="00A2627A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8599BE5" w14:textId="77777777" w:rsidR="00A2627A" w:rsidRPr="008860F2" w:rsidRDefault="00A2627A" w:rsidP="00A2627A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0BE95FA" w14:textId="77777777" w:rsidR="00A2627A" w:rsidRPr="008860F2" w:rsidRDefault="00A2627A" w:rsidP="00A2627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A2627A" w:rsidRPr="008860F2" w14:paraId="5BBD4BA3" w14:textId="77777777" w:rsidTr="00F113E1">
        <w:tc>
          <w:tcPr>
            <w:tcW w:w="1350" w:type="dxa"/>
          </w:tcPr>
          <w:p w14:paraId="3C0A8E5F" w14:textId="77777777" w:rsidR="00A2627A" w:rsidRPr="008860F2" w:rsidRDefault="00A2627A" w:rsidP="00A2627A">
            <w:pPr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0" w:type="dxa"/>
          </w:tcPr>
          <w:p w14:paraId="7C04B963" w14:textId="77777777" w:rsidR="00A2627A" w:rsidRPr="008860F2" w:rsidRDefault="00A2627A" w:rsidP="00A2627A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5C48F3DD" w14:textId="77777777" w:rsidR="00A2627A" w:rsidRPr="008860F2" w:rsidRDefault="00A2627A" w:rsidP="00A2627A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75C04A83" w14:textId="77777777" w:rsidR="00A2627A" w:rsidRPr="008860F2" w:rsidRDefault="00A2627A" w:rsidP="00A2627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F76CA3" w14:textId="77777777" w:rsidR="00A2627A" w:rsidRPr="008860F2" w:rsidRDefault="00A2627A" w:rsidP="00A2627A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0F9C87" w14:textId="77777777" w:rsidR="00A2627A" w:rsidRPr="008860F2" w:rsidRDefault="00A2627A" w:rsidP="00A2627A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50F4D5DC" w14:textId="77777777" w:rsidR="00A2627A" w:rsidRPr="008860F2" w:rsidRDefault="00A2627A" w:rsidP="00A2627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A2627A" w:rsidRPr="008860F2" w14:paraId="5335F07D" w14:textId="77777777" w:rsidTr="00F113E1">
        <w:tc>
          <w:tcPr>
            <w:tcW w:w="2610" w:type="dxa"/>
            <w:gridSpan w:val="2"/>
          </w:tcPr>
          <w:p w14:paraId="1E213DF1" w14:textId="77777777" w:rsidR="00A2627A" w:rsidRPr="008860F2" w:rsidRDefault="00A2627A" w:rsidP="00A2627A">
            <w:pPr>
              <w:spacing w:line="240" w:lineRule="auto"/>
              <w:ind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800" w:type="dxa"/>
          </w:tcPr>
          <w:p w14:paraId="7C5213B9" w14:textId="77777777" w:rsidR="00A2627A" w:rsidRPr="008860F2" w:rsidRDefault="00A2627A" w:rsidP="00A2627A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73CBA3DA" w14:textId="77777777" w:rsidR="00A2627A" w:rsidRPr="008860F2" w:rsidRDefault="00A2627A" w:rsidP="00A2627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59E7F1" w14:textId="5080BBE9" w:rsidR="00A2627A" w:rsidRPr="008860F2" w:rsidRDefault="00843899" w:rsidP="00A2627A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993.85</w:t>
            </w:r>
          </w:p>
        </w:tc>
        <w:tc>
          <w:tcPr>
            <w:tcW w:w="270" w:type="dxa"/>
          </w:tcPr>
          <w:p w14:paraId="2223EB3C" w14:textId="77777777" w:rsidR="00A2627A" w:rsidRPr="008860F2" w:rsidRDefault="00A2627A" w:rsidP="00A2627A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70418BD" w14:textId="53FB7E08" w:rsidR="00A2627A" w:rsidRPr="008860F2" w:rsidRDefault="00A2627A" w:rsidP="00A2627A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998.55</w:t>
            </w:r>
          </w:p>
        </w:tc>
      </w:tr>
      <w:tr w:rsidR="00A2627A" w:rsidRPr="008860F2" w14:paraId="66F1E97E" w14:textId="77777777" w:rsidTr="00F113E1">
        <w:tc>
          <w:tcPr>
            <w:tcW w:w="2610" w:type="dxa"/>
            <w:gridSpan w:val="2"/>
          </w:tcPr>
          <w:p w14:paraId="5757BF7B" w14:textId="77777777" w:rsidR="00A2627A" w:rsidRPr="008860F2" w:rsidRDefault="00A2627A" w:rsidP="00A2627A">
            <w:pPr>
              <w:spacing w:line="240" w:lineRule="auto"/>
              <w:ind w:right="-108"/>
              <w:jc w:val="left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C59A3E1" w14:textId="77777777" w:rsidR="00A2627A" w:rsidRPr="008860F2" w:rsidRDefault="00A2627A" w:rsidP="00A2627A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75F0D28A" w14:textId="77777777" w:rsidR="00A2627A" w:rsidRPr="008860F2" w:rsidRDefault="00A2627A" w:rsidP="00A2627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2C9F63D" w14:textId="0758FE2E" w:rsidR="00A2627A" w:rsidRPr="008860F2" w:rsidRDefault="00843899" w:rsidP="00A2627A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b/>
                <w:sz w:val="28"/>
                <w:szCs w:val="28"/>
              </w:rPr>
              <w:t>993.85</w:t>
            </w:r>
          </w:p>
        </w:tc>
        <w:tc>
          <w:tcPr>
            <w:tcW w:w="270" w:type="dxa"/>
          </w:tcPr>
          <w:p w14:paraId="08F8509D" w14:textId="77777777" w:rsidR="00A2627A" w:rsidRPr="008860F2" w:rsidRDefault="00A2627A" w:rsidP="00A2627A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9395155" w14:textId="2370BC18" w:rsidR="00A2627A" w:rsidRPr="008860F2" w:rsidRDefault="00A2627A" w:rsidP="00A2627A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b/>
                <w:sz w:val="28"/>
                <w:szCs w:val="28"/>
              </w:rPr>
              <w:t>998.55</w:t>
            </w:r>
          </w:p>
        </w:tc>
      </w:tr>
    </w:tbl>
    <w:p w14:paraId="699768C7" w14:textId="77777777" w:rsidR="00123B90" w:rsidRPr="008860F2" w:rsidRDefault="00123B90" w:rsidP="008F1EB6">
      <w:pPr>
        <w:pStyle w:val="NoSpacing"/>
        <w:tabs>
          <w:tab w:val="clear" w:pos="454"/>
          <w:tab w:val="left" w:pos="630"/>
        </w:tabs>
        <w:ind w:left="540" w:hanging="540"/>
        <w:rPr>
          <w:rFonts w:ascii="Angsana New" w:hAnsi="Angsana New"/>
          <w:sz w:val="28"/>
          <w:szCs w:val="28"/>
        </w:rPr>
      </w:pPr>
    </w:p>
    <w:p w14:paraId="709B8A9C" w14:textId="5ABCAED2" w:rsidR="00C04E55" w:rsidRPr="008860F2" w:rsidRDefault="006F54E8" w:rsidP="008F1EB6">
      <w:pPr>
        <w:pStyle w:val="NoSpacing"/>
        <w:tabs>
          <w:tab w:val="clear" w:pos="454"/>
          <w:tab w:val="left" w:pos="630"/>
        </w:tabs>
        <w:ind w:left="540" w:hanging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</w:rPr>
        <w:tab/>
      </w:r>
      <w:r w:rsidRPr="008860F2">
        <w:rPr>
          <w:rFonts w:ascii="Angsana New" w:hAnsi="Angsana New"/>
          <w:sz w:val="28"/>
          <w:szCs w:val="28"/>
        </w:rPr>
        <w:tab/>
      </w:r>
      <w:r w:rsidRPr="008860F2">
        <w:rPr>
          <w:rFonts w:ascii="Angsana New" w:hAnsi="Angsana New"/>
          <w:sz w:val="28"/>
          <w:szCs w:val="28"/>
          <w:cs/>
        </w:rPr>
        <w:t>กลุ่มบริษัทได้ทำการออกและจำหน่ายหุ้นกู้ชนิดระบุชื่อผู้ถือ ประเภทไม่ด้อยสิทธิ ไม่</w:t>
      </w:r>
      <w:r w:rsidR="00DA64B4" w:rsidRPr="008860F2">
        <w:rPr>
          <w:rFonts w:ascii="Angsana New" w:hAnsi="Angsana New"/>
          <w:sz w:val="28"/>
          <w:szCs w:val="28"/>
          <w:cs/>
        </w:rPr>
        <w:t>มีหลักประกัน และไม่มีผู้แทนผู้</w:t>
      </w:r>
      <w:r w:rsidRPr="008860F2">
        <w:rPr>
          <w:rFonts w:ascii="Angsana New" w:hAnsi="Angsana New"/>
          <w:sz w:val="28"/>
          <w:szCs w:val="28"/>
          <w:cs/>
        </w:rPr>
        <w:t>ถือ</w:t>
      </w:r>
      <w:r w:rsidR="005A09D0">
        <w:rPr>
          <w:rFonts w:ascii="Angsana New" w:hAnsi="Angsana New"/>
          <w:sz w:val="28"/>
          <w:szCs w:val="28"/>
        </w:rPr>
        <w:br/>
      </w:r>
      <w:r w:rsidRPr="008860F2">
        <w:rPr>
          <w:rFonts w:ascii="Angsana New" w:hAnsi="Angsana New"/>
          <w:sz w:val="28"/>
          <w:szCs w:val="28"/>
          <w:cs/>
        </w:rPr>
        <w:t xml:space="preserve">หุ้นกู้ ซึ่งชำระดอกเบี้ยทุก </w:t>
      </w:r>
      <w:r w:rsidRPr="008860F2">
        <w:rPr>
          <w:rFonts w:ascii="Angsana New" w:hAnsi="Angsana New"/>
          <w:sz w:val="28"/>
          <w:szCs w:val="28"/>
        </w:rPr>
        <w:t xml:space="preserve">6 </w:t>
      </w:r>
      <w:r w:rsidRPr="008860F2">
        <w:rPr>
          <w:rFonts w:ascii="Angsana New" w:hAnsi="Angsana New"/>
          <w:sz w:val="28"/>
          <w:szCs w:val="28"/>
          <w:cs/>
        </w:rPr>
        <w:t>เดือน ตลอดอายุหุ้นกู้</w:t>
      </w:r>
    </w:p>
    <w:p w14:paraId="1A21673A" w14:textId="77777777" w:rsidR="004A74EB" w:rsidRPr="008860F2" w:rsidRDefault="004A74EB" w:rsidP="008F1EB6">
      <w:pPr>
        <w:pStyle w:val="NoSpacing"/>
        <w:tabs>
          <w:tab w:val="clear" w:pos="454"/>
          <w:tab w:val="left" w:pos="630"/>
        </w:tabs>
        <w:ind w:left="540" w:hanging="540"/>
        <w:rPr>
          <w:rFonts w:ascii="Angsana New" w:hAnsi="Angsana New"/>
          <w:sz w:val="28"/>
          <w:szCs w:val="28"/>
        </w:rPr>
      </w:pPr>
    </w:p>
    <w:p w14:paraId="0E81ECEC" w14:textId="77777777" w:rsidR="004A74EB" w:rsidRPr="008860F2" w:rsidRDefault="004A74EB" w:rsidP="004A74EB">
      <w:pPr>
        <w:tabs>
          <w:tab w:val="left" w:pos="540"/>
        </w:tabs>
        <w:spacing w:line="240" w:lineRule="auto"/>
        <w:ind w:left="540" w:right="-43"/>
        <w:rPr>
          <w:rFonts w:ascii="Angsana New" w:hAnsi="Angsana New"/>
          <w:spacing w:val="-4"/>
          <w:sz w:val="28"/>
          <w:szCs w:val="28"/>
        </w:rPr>
      </w:pPr>
      <w:r w:rsidRPr="008860F2">
        <w:rPr>
          <w:rFonts w:ascii="Angsana New" w:hAnsi="Angsana New"/>
          <w:spacing w:val="-4"/>
          <w:sz w:val="28"/>
          <w:szCs w:val="28"/>
          <w:cs/>
        </w:rPr>
        <w:t>ทั้งนี้กลุ่มบริษัทต้องปฏิบัติตามเงื่อนไขที่กำหนดและดำรงอัตราส่วนของหนี้สินต่อส่วนของผู้ถือหุ้นตามเกณฑ์ที่กำหนดตลอดอายุของหุ้นกู้</w:t>
      </w:r>
    </w:p>
    <w:p w14:paraId="0D80FBBF" w14:textId="02032940" w:rsidR="008A3424" w:rsidRDefault="008A3424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</w:rPr>
      </w:pPr>
    </w:p>
    <w:p w14:paraId="014102F1" w14:textId="7462CDE0" w:rsidR="001540BD" w:rsidRPr="008860F2" w:rsidRDefault="001540BD" w:rsidP="00BA7DB0">
      <w:pPr>
        <w:pStyle w:val="Heading1"/>
        <w:keepLines/>
        <w:numPr>
          <w:ilvl w:val="0"/>
          <w:numId w:val="1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sz w:val="28"/>
          <w:szCs w:val="28"/>
          <w:u w:val="none"/>
        </w:rPr>
      </w:pPr>
      <w:r w:rsidRPr="008860F2">
        <w:rPr>
          <w:rFonts w:ascii="Angsana New" w:hAnsi="Angsana New"/>
          <w:sz w:val="28"/>
          <w:szCs w:val="28"/>
          <w:u w:val="none"/>
          <w:cs/>
        </w:rPr>
        <w:t>รายได้สิทธิการเช่ารอตัดบัญชี</w:t>
      </w:r>
    </w:p>
    <w:p w14:paraId="361A78D2" w14:textId="77777777" w:rsidR="001540BD" w:rsidRPr="008860F2" w:rsidRDefault="001540BD" w:rsidP="00C24787">
      <w:pPr>
        <w:pStyle w:val="NoSpacing"/>
        <w:rPr>
          <w:rFonts w:ascii="Angsana New" w:hAnsi="Angsana New"/>
          <w:sz w:val="28"/>
          <w:szCs w:val="28"/>
          <w:lang w:bidi="ar-SA"/>
        </w:rPr>
      </w:pPr>
    </w:p>
    <w:tbl>
      <w:tblPr>
        <w:tblW w:w="9235" w:type="dxa"/>
        <w:tblInd w:w="531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9"/>
        <w:gridCol w:w="990"/>
        <w:gridCol w:w="709"/>
        <w:gridCol w:w="305"/>
        <w:gridCol w:w="1191"/>
        <w:gridCol w:w="270"/>
        <w:gridCol w:w="1171"/>
      </w:tblGrid>
      <w:tr w:rsidR="00921EA1" w:rsidRPr="008860F2" w14:paraId="75747DB8" w14:textId="77777777" w:rsidTr="00921EA1">
        <w:tc>
          <w:tcPr>
            <w:tcW w:w="2490" w:type="pct"/>
            <w:tcBorders>
              <w:top w:val="nil"/>
            </w:tcBorders>
          </w:tcPr>
          <w:p w14:paraId="3099DCA5" w14:textId="77777777" w:rsidR="00921EA1" w:rsidRPr="008860F2" w:rsidRDefault="00921EA1" w:rsidP="006E1A3C">
            <w:pPr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536" w:type="pct"/>
            <w:tcBorders>
              <w:top w:val="nil"/>
            </w:tcBorders>
          </w:tcPr>
          <w:p w14:paraId="19B26868" w14:textId="77777777" w:rsidR="00921EA1" w:rsidRPr="008860F2" w:rsidRDefault="00921EA1" w:rsidP="006E1A3C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</w:tcBorders>
          </w:tcPr>
          <w:p w14:paraId="3C96A6BC" w14:textId="77777777" w:rsidR="00921EA1" w:rsidRPr="008860F2" w:rsidRDefault="00921EA1" w:rsidP="006E1A3C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5" w:type="pct"/>
            <w:tcBorders>
              <w:top w:val="nil"/>
            </w:tcBorders>
          </w:tcPr>
          <w:p w14:paraId="23B87B05" w14:textId="77777777" w:rsidR="00921EA1" w:rsidRPr="008860F2" w:rsidRDefault="00921EA1" w:rsidP="006E1A3C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25" w:type="pct"/>
            <w:gridSpan w:val="3"/>
            <w:tcBorders>
              <w:top w:val="nil"/>
            </w:tcBorders>
          </w:tcPr>
          <w:p w14:paraId="77543B51" w14:textId="7D849132" w:rsidR="00921EA1" w:rsidRPr="008860F2" w:rsidRDefault="00921EA1" w:rsidP="006E1A3C">
            <w:pPr>
              <w:ind w:lef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21EA1" w:rsidRPr="008860F2" w14:paraId="1FACED8D" w14:textId="77777777" w:rsidTr="00921EA1">
        <w:trPr>
          <w:trHeight w:val="425"/>
        </w:trPr>
        <w:tc>
          <w:tcPr>
            <w:tcW w:w="2490" w:type="pct"/>
          </w:tcPr>
          <w:p w14:paraId="1108003F" w14:textId="77777777" w:rsidR="00921EA1" w:rsidRPr="008860F2" w:rsidRDefault="00921EA1" w:rsidP="00C12AC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6" w:type="pct"/>
          </w:tcPr>
          <w:p w14:paraId="7AFE22DC" w14:textId="77777777" w:rsidR="00921EA1" w:rsidRPr="008860F2" w:rsidRDefault="00921EA1" w:rsidP="00C12AC9">
            <w:pPr>
              <w:tabs>
                <w:tab w:val="left" w:pos="720"/>
              </w:tabs>
              <w:spacing w:line="240" w:lineRule="auto"/>
              <w:ind w:left="-107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84" w:type="pct"/>
          </w:tcPr>
          <w:p w14:paraId="028C580C" w14:textId="3E0EB0AA" w:rsidR="00921EA1" w:rsidRPr="008860F2" w:rsidRDefault="00921EA1" w:rsidP="00C12AC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108" w:right="11" w:firstLine="108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5" w:type="pct"/>
          </w:tcPr>
          <w:p w14:paraId="148D8108" w14:textId="77777777" w:rsidR="00921EA1" w:rsidRPr="008860F2" w:rsidRDefault="00921EA1" w:rsidP="00C12AC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5" w:type="pct"/>
          </w:tcPr>
          <w:p w14:paraId="139BC9AE" w14:textId="72E40A03" w:rsidR="00921EA1" w:rsidRPr="008860F2" w:rsidRDefault="00921EA1" w:rsidP="00C12AC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108" w:right="11" w:firstLine="108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46" w:type="pct"/>
          </w:tcPr>
          <w:p w14:paraId="5A94CD69" w14:textId="77777777" w:rsidR="00921EA1" w:rsidRPr="008860F2" w:rsidRDefault="00921EA1" w:rsidP="00C12AC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108" w:firstLine="10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19990DA3" w14:textId="31610D93" w:rsidR="00921EA1" w:rsidRPr="008860F2" w:rsidRDefault="00921EA1" w:rsidP="00C12AC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108" w:right="11" w:firstLine="108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2563</w:t>
            </w:r>
          </w:p>
        </w:tc>
      </w:tr>
      <w:tr w:rsidR="00921EA1" w:rsidRPr="008860F2" w14:paraId="0B272FFD" w14:textId="77777777" w:rsidTr="00921EA1">
        <w:trPr>
          <w:trHeight w:val="425"/>
        </w:trPr>
        <w:tc>
          <w:tcPr>
            <w:tcW w:w="2490" w:type="pct"/>
          </w:tcPr>
          <w:p w14:paraId="4821EAB3" w14:textId="77777777" w:rsidR="00921EA1" w:rsidRPr="008860F2" w:rsidRDefault="00921EA1" w:rsidP="00D6607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6" w:type="pct"/>
          </w:tcPr>
          <w:p w14:paraId="5835C2DF" w14:textId="77777777" w:rsidR="00921EA1" w:rsidRPr="008860F2" w:rsidRDefault="00921EA1" w:rsidP="00D66073">
            <w:pPr>
              <w:pStyle w:val="BodyText"/>
              <w:tabs>
                <w:tab w:val="left" w:pos="720"/>
              </w:tabs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384" w:type="pct"/>
          </w:tcPr>
          <w:p w14:paraId="630C53FD" w14:textId="096E900F" w:rsidR="00921EA1" w:rsidRPr="008860F2" w:rsidRDefault="00921EA1" w:rsidP="00D66073">
            <w:pPr>
              <w:pStyle w:val="BodyText"/>
              <w:tabs>
                <w:tab w:val="center" w:pos="2593"/>
                <w:tab w:val="left" w:pos="3700"/>
              </w:tabs>
              <w:spacing w:after="0" w:line="240" w:lineRule="auto"/>
              <w:ind w:left="-108" w:right="-11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5" w:type="pct"/>
          </w:tcPr>
          <w:p w14:paraId="3D25A267" w14:textId="77777777" w:rsidR="00921EA1" w:rsidRPr="008860F2" w:rsidRDefault="00921EA1" w:rsidP="00D66073">
            <w:pPr>
              <w:pStyle w:val="BodyText"/>
              <w:tabs>
                <w:tab w:val="center" w:pos="2593"/>
                <w:tab w:val="left" w:pos="3700"/>
              </w:tabs>
              <w:spacing w:after="0" w:line="240" w:lineRule="auto"/>
              <w:ind w:left="-108" w:right="-11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25" w:type="pct"/>
            <w:gridSpan w:val="3"/>
          </w:tcPr>
          <w:p w14:paraId="2181C9CB" w14:textId="64117C33" w:rsidR="00921EA1" w:rsidRPr="008860F2" w:rsidRDefault="00921EA1" w:rsidP="00D66073">
            <w:pPr>
              <w:pStyle w:val="BodyText"/>
              <w:tabs>
                <w:tab w:val="center" w:pos="2593"/>
                <w:tab w:val="left" w:pos="37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21EA1" w:rsidRPr="008860F2" w14:paraId="78883119" w14:textId="77777777" w:rsidTr="00921EA1">
        <w:tc>
          <w:tcPr>
            <w:tcW w:w="2490" w:type="pct"/>
          </w:tcPr>
          <w:p w14:paraId="7968BC12" w14:textId="77777777" w:rsidR="00921EA1" w:rsidRPr="008860F2" w:rsidRDefault="00921EA1" w:rsidP="00D66073">
            <w:pPr>
              <w:pStyle w:val="BodyText"/>
              <w:tabs>
                <w:tab w:val="decimal" w:pos="0"/>
              </w:tabs>
              <w:spacing w:after="0" w:line="240" w:lineRule="auto"/>
              <w:ind w:left="-108" w:right="-290" w:firstLine="90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536" w:type="pct"/>
          </w:tcPr>
          <w:p w14:paraId="42040376" w14:textId="77777777" w:rsidR="00921EA1" w:rsidRPr="008860F2" w:rsidRDefault="00921EA1" w:rsidP="00D66073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384" w:type="pct"/>
            <w:tcBorders>
              <w:bottom w:val="nil"/>
            </w:tcBorders>
          </w:tcPr>
          <w:p w14:paraId="2F05A8B3" w14:textId="5303C7D1" w:rsidR="00921EA1" w:rsidRPr="008860F2" w:rsidRDefault="00921EA1" w:rsidP="00D6607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pct"/>
          </w:tcPr>
          <w:p w14:paraId="50035A77" w14:textId="77777777" w:rsidR="00921EA1" w:rsidRPr="008860F2" w:rsidRDefault="00921EA1" w:rsidP="00D66073">
            <w:pPr>
              <w:pStyle w:val="BodyText"/>
              <w:tabs>
                <w:tab w:val="decimal" w:pos="972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5" w:type="pct"/>
          </w:tcPr>
          <w:p w14:paraId="2BB278C0" w14:textId="7F7FA165" w:rsidR="00921EA1" w:rsidRPr="008860F2" w:rsidRDefault="00921EA1" w:rsidP="00D6607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</w:tcPr>
          <w:p w14:paraId="78CF1857" w14:textId="77777777" w:rsidR="00921EA1" w:rsidRPr="008860F2" w:rsidRDefault="00921EA1" w:rsidP="00D66073">
            <w:pPr>
              <w:pStyle w:val="BodyText"/>
              <w:tabs>
                <w:tab w:val="decimal" w:pos="972"/>
              </w:tabs>
              <w:spacing w:after="0" w:line="240" w:lineRule="auto"/>
              <w:ind w:right="-2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3BE5C375" w14:textId="523C99B9" w:rsidR="00921EA1" w:rsidRPr="008860F2" w:rsidRDefault="00921EA1" w:rsidP="00D6607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133.02</w:t>
            </w:r>
          </w:p>
        </w:tc>
      </w:tr>
      <w:tr w:rsidR="00921EA1" w:rsidRPr="008860F2" w14:paraId="37211941" w14:textId="77777777" w:rsidTr="00921EA1">
        <w:tc>
          <w:tcPr>
            <w:tcW w:w="2490" w:type="pct"/>
          </w:tcPr>
          <w:p w14:paraId="1BD084DE" w14:textId="77777777" w:rsidR="00921EA1" w:rsidRPr="008860F2" w:rsidRDefault="00921EA1" w:rsidP="00D66073">
            <w:pPr>
              <w:pStyle w:val="BodyText"/>
              <w:tabs>
                <w:tab w:val="decimal" w:pos="0"/>
              </w:tabs>
              <w:spacing w:after="0" w:line="240" w:lineRule="auto"/>
              <w:ind w:left="-108" w:right="-290" w:firstLine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536" w:type="pct"/>
          </w:tcPr>
          <w:p w14:paraId="29860AFF" w14:textId="77777777" w:rsidR="00921EA1" w:rsidRPr="008860F2" w:rsidRDefault="00921EA1" w:rsidP="00D66073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</w:tcPr>
          <w:p w14:paraId="1660A404" w14:textId="7968CFA6" w:rsidR="00921EA1" w:rsidRPr="008860F2" w:rsidRDefault="00921EA1" w:rsidP="00D6607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pct"/>
          </w:tcPr>
          <w:p w14:paraId="278590DA" w14:textId="77777777" w:rsidR="00921EA1" w:rsidRPr="008860F2" w:rsidRDefault="00921EA1" w:rsidP="00D66073">
            <w:pPr>
              <w:pStyle w:val="BodyText"/>
              <w:tabs>
                <w:tab w:val="decimal" w:pos="972"/>
              </w:tabs>
              <w:spacing w:after="0" w:line="240" w:lineRule="auto"/>
              <w:ind w:right="-2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4A12BC15" w14:textId="5E5F9447" w:rsidR="00921EA1" w:rsidRPr="008860F2" w:rsidRDefault="00921EA1" w:rsidP="00D6607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</w:tcPr>
          <w:p w14:paraId="4BC65702" w14:textId="77777777" w:rsidR="00921EA1" w:rsidRPr="008860F2" w:rsidRDefault="00921EA1" w:rsidP="00D66073">
            <w:pPr>
              <w:pStyle w:val="BodyText"/>
              <w:tabs>
                <w:tab w:val="decimal" w:pos="972"/>
              </w:tabs>
              <w:spacing w:after="0" w:line="240" w:lineRule="auto"/>
              <w:ind w:right="-2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1304B85A" w14:textId="732471AB" w:rsidR="00921EA1" w:rsidRPr="008860F2" w:rsidRDefault="00921EA1" w:rsidP="00D6607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2,645.38</w:t>
            </w:r>
          </w:p>
        </w:tc>
      </w:tr>
      <w:tr w:rsidR="00921EA1" w:rsidRPr="008860F2" w14:paraId="5432F130" w14:textId="77777777" w:rsidTr="00921EA1">
        <w:tc>
          <w:tcPr>
            <w:tcW w:w="2490" w:type="pct"/>
          </w:tcPr>
          <w:p w14:paraId="0BD2B42C" w14:textId="77777777" w:rsidR="00921EA1" w:rsidRPr="008860F2" w:rsidRDefault="00921EA1" w:rsidP="00D66073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6" w:type="pct"/>
          </w:tcPr>
          <w:p w14:paraId="2D56C27E" w14:textId="77777777" w:rsidR="00921EA1" w:rsidRPr="0070564D" w:rsidRDefault="00921EA1" w:rsidP="00D66073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70564D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384" w:type="pct"/>
            <w:tcBorders>
              <w:top w:val="nil"/>
              <w:bottom w:val="nil"/>
            </w:tcBorders>
          </w:tcPr>
          <w:p w14:paraId="747032B0" w14:textId="3A23CC4A" w:rsidR="00921EA1" w:rsidRPr="001638CB" w:rsidRDefault="00921EA1" w:rsidP="00D6607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pct"/>
          </w:tcPr>
          <w:p w14:paraId="520A97A1" w14:textId="77777777" w:rsidR="00921EA1" w:rsidRPr="008860F2" w:rsidRDefault="00921EA1" w:rsidP="00D66073">
            <w:pPr>
              <w:pStyle w:val="BodyText"/>
              <w:tabs>
                <w:tab w:val="decimal" w:pos="972"/>
              </w:tabs>
              <w:spacing w:after="0" w:line="240" w:lineRule="auto"/>
              <w:ind w:right="-2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7B67D95F" w14:textId="13C859E9" w:rsidR="00921EA1" w:rsidRPr="008860F2" w:rsidRDefault="00921EA1" w:rsidP="00D6607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</w:tcPr>
          <w:p w14:paraId="5A0B0234" w14:textId="77777777" w:rsidR="00921EA1" w:rsidRPr="008860F2" w:rsidRDefault="00921EA1" w:rsidP="00D66073">
            <w:pPr>
              <w:pStyle w:val="BodyText"/>
              <w:tabs>
                <w:tab w:val="decimal" w:pos="972"/>
              </w:tabs>
              <w:spacing w:after="0" w:line="240" w:lineRule="auto"/>
              <w:ind w:right="-2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736065EC" w14:textId="4FF131A9" w:rsidR="00921EA1" w:rsidRPr="008860F2" w:rsidRDefault="00921EA1" w:rsidP="00D6607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2,778.40</w:t>
            </w:r>
          </w:p>
        </w:tc>
      </w:tr>
    </w:tbl>
    <w:p w14:paraId="415BB25A" w14:textId="77777777" w:rsidR="00736AF2" w:rsidRPr="008860F2" w:rsidRDefault="00736AF2" w:rsidP="00C24787">
      <w:pPr>
        <w:pStyle w:val="NoSpacing"/>
        <w:rPr>
          <w:rFonts w:ascii="Angsana New" w:hAnsi="Angsana New"/>
          <w:sz w:val="28"/>
          <w:szCs w:val="28"/>
          <w:cs/>
        </w:rPr>
      </w:pPr>
    </w:p>
    <w:p w14:paraId="7566FA2F" w14:textId="4FB8BCF5" w:rsidR="001540BD" w:rsidRPr="008860F2" w:rsidRDefault="001540BD" w:rsidP="00126D0B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b/>
          <w:sz w:val="28"/>
          <w:szCs w:val="28"/>
          <w:cs/>
        </w:rPr>
        <w:t>รายการเปลี่ยนแปลง</w:t>
      </w:r>
      <w:r w:rsidR="008F1EB6" w:rsidRPr="008860F2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="008F1EB6" w:rsidRPr="008860F2">
        <w:rPr>
          <w:rFonts w:ascii="Angsana New" w:hAnsi="Angsana New"/>
          <w:sz w:val="28"/>
          <w:szCs w:val="28"/>
        </w:rPr>
        <w:t xml:space="preserve">30 </w:t>
      </w:r>
      <w:r w:rsidR="008F1EB6" w:rsidRPr="008860F2">
        <w:rPr>
          <w:rFonts w:ascii="Angsana New" w:hAnsi="Angsana New"/>
          <w:sz w:val="28"/>
          <w:szCs w:val="28"/>
          <w:cs/>
        </w:rPr>
        <w:t>กันยายน</w:t>
      </w:r>
      <w:r w:rsidR="00736AF2"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pPr w:leftFromText="180" w:rightFromText="180" w:vertAnchor="text" w:horzAnchor="margin" w:tblpX="540" w:tblpY="279"/>
        <w:tblW w:w="9058" w:type="dxa"/>
        <w:tblLayout w:type="fixed"/>
        <w:tblLook w:val="01E0" w:firstRow="1" w:lastRow="1" w:firstColumn="1" w:lastColumn="1" w:noHBand="0" w:noVBand="0"/>
      </w:tblPr>
      <w:tblGrid>
        <w:gridCol w:w="4320"/>
        <w:gridCol w:w="992"/>
        <w:gridCol w:w="749"/>
        <w:gridCol w:w="284"/>
        <w:gridCol w:w="1276"/>
        <w:gridCol w:w="283"/>
        <w:gridCol w:w="1154"/>
      </w:tblGrid>
      <w:tr w:rsidR="00921EA1" w:rsidRPr="008860F2" w14:paraId="417F15B4" w14:textId="77777777" w:rsidTr="00921EA1">
        <w:tc>
          <w:tcPr>
            <w:tcW w:w="4320" w:type="dxa"/>
          </w:tcPr>
          <w:p w14:paraId="7E30B39F" w14:textId="77777777" w:rsidR="00921EA1" w:rsidRPr="008860F2" w:rsidRDefault="00921EA1" w:rsidP="00F304F1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14:paraId="2D67D5F2" w14:textId="77777777" w:rsidR="00921EA1" w:rsidRPr="008860F2" w:rsidRDefault="00921EA1" w:rsidP="00F304F1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002599A4" w14:textId="77777777" w:rsidR="00921EA1" w:rsidRPr="008860F2" w:rsidRDefault="00921EA1" w:rsidP="00F304F1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7DE31D21" w14:textId="77777777" w:rsidR="00921EA1" w:rsidRPr="008860F2" w:rsidRDefault="00921EA1" w:rsidP="00F304F1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13" w:type="dxa"/>
            <w:gridSpan w:val="3"/>
          </w:tcPr>
          <w:p w14:paraId="0CE17CD8" w14:textId="63E77D0E" w:rsidR="00921EA1" w:rsidRPr="008860F2" w:rsidRDefault="00921EA1" w:rsidP="00F304F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21EA1" w:rsidRPr="008860F2" w14:paraId="50D5EA4A" w14:textId="77777777" w:rsidTr="00921EA1">
        <w:tc>
          <w:tcPr>
            <w:tcW w:w="4320" w:type="dxa"/>
          </w:tcPr>
          <w:p w14:paraId="43706CD0" w14:textId="77777777" w:rsidR="00921EA1" w:rsidRPr="008860F2" w:rsidRDefault="00921EA1" w:rsidP="0001520A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4B0B39E9" w14:textId="77777777" w:rsidR="00921EA1" w:rsidRPr="008860F2" w:rsidRDefault="00921EA1" w:rsidP="0001520A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749" w:type="dxa"/>
          </w:tcPr>
          <w:p w14:paraId="08B96B07" w14:textId="167D2A90" w:rsidR="00921EA1" w:rsidRPr="008860F2" w:rsidRDefault="00921EA1" w:rsidP="0001520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108" w:right="11" w:firstLine="108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5D6103E3" w14:textId="77777777" w:rsidR="00921EA1" w:rsidRPr="008860F2" w:rsidRDefault="00921EA1" w:rsidP="0001520A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DDF02B7" w14:textId="0CAE3522" w:rsidR="00921EA1" w:rsidRPr="008860F2" w:rsidRDefault="00921EA1" w:rsidP="0001520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108" w:right="11" w:firstLine="108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83" w:type="dxa"/>
          </w:tcPr>
          <w:p w14:paraId="1F780BDC" w14:textId="77777777" w:rsidR="00921EA1" w:rsidRPr="008860F2" w:rsidRDefault="00921EA1" w:rsidP="0001520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108" w:firstLine="10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B6BC79E" w14:textId="2A3DF1A4" w:rsidR="00921EA1" w:rsidRPr="008860F2" w:rsidRDefault="00921EA1" w:rsidP="0001520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108" w:right="11" w:firstLine="108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2563</w:t>
            </w:r>
          </w:p>
        </w:tc>
      </w:tr>
      <w:tr w:rsidR="00921EA1" w:rsidRPr="008860F2" w14:paraId="14498B06" w14:textId="77777777" w:rsidTr="00921EA1">
        <w:tc>
          <w:tcPr>
            <w:tcW w:w="4320" w:type="dxa"/>
          </w:tcPr>
          <w:p w14:paraId="3989F652" w14:textId="77777777" w:rsidR="00921EA1" w:rsidRPr="008860F2" w:rsidRDefault="00921EA1" w:rsidP="00D66073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7CBB6EAB" w14:textId="77777777" w:rsidR="00921EA1" w:rsidRPr="008860F2" w:rsidRDefault="00921EA1" w:rsidP="00D6607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9" w:type="dxa"/>
          </w:tcPr>
          <w:p w14:paraId="546E8A56" w14:textId="51563B2F" w:rsidR="00921EA1" w:rsidRPr="008860F2" w:rsidRDefault="00921EA1" w:rsidP="00D66073">
            <w:pPr>
              <w:pStyle w:val="BodyText"/>
              <w:tabs>
                <w:tab w:val="center" w:pos="2593"/>
                <w:tab w:val="left" w:pos="37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C4DD96A" w14:textId="77777777" w:rsidR="00921EA1" w:rsidRPr="008860F2" w:rsidRDefault="00921EA1" w:rsidP="00D66073">
            <w:pPr>
              <w:pStyle w:val="BodyText"/>
              <w:tabs>
                <w:tab w:val="center" w:pos="2593"/>
                <w:tab w:val="left" w:pos="37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13" w:type="dxa"/>
            <w:gridSpan w:val="3"/>
          </w:tcPr>
          <w:p w14:paraId="3D918FE1" w14:textId="0667A5F4" w:rsidR="00921EA1" w:rsidRPr="008860F2" w:rsidRDefault="00921EA1" w:rsidP="00D66073">
            <w:pPr>
              <w:pStyle w:val="BodyText"/>
              <w:tabs>
                <w:tab w:val="center" w:pos="2593"/>
                <w:tab w:val="left" w:pos="37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21EA1" w:rsidRPr="008860F2" w14:paraId="6F29510C" w14:textId="77777777" w:rsidTr="00921EA1">
        <w:tc>
          <w:tcPr>
            <w:tcW w:w="4320" w:type="dxa"/>
          </w:tcPr>
          <w:p w14:paraId="64672850" w14:textId="77777777" w:rsidR="00921EA1" w:rsidRPr="008860F2" w:rsidRDefault="00921EA1" w:rsidP="00D66073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ตุลาคม</w:t>
            </w:r>
          </w:p>
        </w:tc>
        <w:tc>
          <w:tcPr>
            <w:tcW w:w="992" w:type="dxa"/>
          </w:tcPr>
          <w:p w14:paraId="64827BAC" w14:textId="77777777" w:rsidR="00921EA1" w:rsidRPr="008860F2" w:rsidRDefault="00921EA1" w:rsidP="00D66073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9" w:type="dxa"/>
          </w:tcPr>
          <w:p w14:paraId="7CCF63ED" w14:textId="3DA965B7" w:rsidR="00921EA1" w:rsidRPr="008860F2" w:rsidRDefault="00921EA1" w:rsidP="00D66073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0C98A7DB" w14:textId="77777777" w:rsidR="00921EA1" w:rsidRPr="008860F2" w:rsidRDefault="00921EA1" w:rsidP="00D66073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76C3AD3" w14:textId="599E9C1A" w:rsidR="00921EA1" w:rsidRPr="008860F2" w:rsidRDefault="00921EA1" w:rsidP="00D6607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,778.40</w:t>
            </w:r>
          </w:p>
        </w:tc>
        <w:tc>
          <w:tcPr>
            <w:tcW w:w="283" w:type="dxa"/>
          </w:tcPr>
          <w:p w14:paraId="6E198851" w14:textId="77777777" w:rsidR="00921EA1" w:rsidRPr="008860F2" w:rsidRDefault="00921EA1" w:rsidP="00D6607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648F7932" w14:textId="48B15EC4" w:rsidR="00921EA1" w:rsidRPr="008860F2" w:rsidRDefault="00921EA1" w:rsidP="00D66073">
            <w:pPr>
              <w:tabs>
                <w:tab w:val="decimal" w:pos="612"/>
              </w:tabs>
              <w:spacing w:line="240" w:lineRule="auto"/>
              <w:ind w:left="-108" w:right="-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2,915.65</w:t>
            </w:r>
          </w:p>
        </w:tc>
      </w:tr>
      <w:tr w:rsidR="00921EA1" w:rsidRPr="008860F2" w14:paraId="47EF8E82" w14:textId="77777777" w:rsidTr="00921EA1">
        <w:tc>
          <w:tcPr>
            <w:tcW w:w="4320" w:type="dxa"/>
          </w:tcPr>
          <w:p w14:paraId="1AC35339" w14:textId="59EB4B9D" w:rsidR="00921EA1" w:rsidRPr="001638CB" w:rsidRDefault="00921EA1" w:rsidP="00D66073">
            <w:pPr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 w:rsidRPr="001638CB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</w:t>
            </w:r>
            <w:r w:rsidR="00C03B46">
              <w:rPr>
                <w:rFonts w:ascii="Angsana New" w:hAnsi="Angsana New" w:hint="cs"/>
                <w:sz w:val="28"/>
                <w:szCs w:val="28"/>
                <w:cs/>
              </w:rPr>
              <w:t>ถือ</w:t>
            </w:r>
            <w:r w:rsidRPr="001638CB">
              <w:rPr>
                <w:rFonts w:ascii="Angsana New" w:hAnsi="Angsana New" w:hint="cs"/>
                <w:sz w:val="28"/>
                <w:szCs w:val="28"/>
                <w:cs/>
              </w:rPr>
              <w:t xml:space="preserve">ปฏิบัติตาม </w:t>
            </w:r>
            <w:r w:rsidRPr="001638CB">
              <w:rPr>
                <w:rFonts w:ascii="Angsana New" w:hAnsi="Angsana New"/>
                <w:sz w:val="28"/>
                <w:szCs w:val="28"/>
              </w:rPr>
              <w:t>TFRS 16</w:t>
            </w:r>
          </w:p>
        </w:tc>
        <w:tc>
          <w:tcPr>
            <w:tcW w:w="992" w:type="dxa"/>
          </w:tcPr>
          <w:p w14:paraId="525C712C" w14:textId="14B34211" w:rsidR="00921EA1" w:rsidRPr="008202E1" w:rsidRDefault="00921EA1" w:rsidP="00921EA1">
            <w:pPr>
              <w:spacing w:line="240" w:lineRule="auto"/>
              <w:ind w:left="-110" w:right="-10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202E1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Pr="008202E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(ข</w:t>
            </w:r>
            <w:r w:rsidR="00CA39C6">
              <w:rPr>
                <w:rFonts w:ascii="Angsana New" w:hAnsi="Angsana New"/>
                <w:i/>
                <w:iCs/>
                <w:sz w:val="28"/>
                <w:szCs w:val="28"/>
              </w:rPr>
              <w:t>.2</w:t>
            </w:r>
            <w:r w:rsidRPr="008202E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749" w:type="dxa"/>
          </w:tcPr>
          <w:p w14:paraId="3F6E790E" w14:textId="498FE0DD" w:rsidR="00921EA1" w:rsidRDefault="00921EA1" w:rsidP="00D66073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45F6E1B" w14:textId="77777777" w:rsidR="00921EA1" w:rsidRPr="008860F2" w:rsidRDefault="00921EA1" w:rsidP="00D66073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C0FF68B" w14:textId="2CE6C933" w:rsidR="00921EA1" w:rsidRPr="008860F2" w:rsidRDefault="00921EA1" w:rsidP="00D6607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</w:t>
            </w:r>
            <w:r>
              <w:rPr>
                <w:rFonts w:ascii="Angsana New" w:hAnsi="Angsana New"/>
                <w:sz w:val="28"/>
                <w:szCs w:val="28"/>
              </w:rPr>
              <w:t>,778.40)</w:t>
            </w:r>
          </w:p>
        </w:tc>
        <w:tc>
          <w:tcPr>
            <w:tcW w:w="283" w:type="dxa"/>
          </w:tcPr>
          <w:p w14:paraId="3B72328D" w14:textId="77777777" w:rsidR="00921EA1" w:rsidRPr="008860F2" w:rsidRDefault="00921EA1" w:rsidP="00D6607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70A0F09" w14:textId="6CBD6F0D" w:rsidR="00921EA1" w:rsidRPr="008860F2" w:rsidRDefault="00921EA1" w:rsidP="00D6607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1EA1" w:rsidRPr="008860F2" w14:paraId="257EDC7D" w14:textId="77777777" w:rsidTr="00921EA1">
        <w:tc>
          <w:tcPr>
            <w:tcW w:w="4320" w:type="dxa"/>
          </w:tcPr>
          <w:p w14:paraId="1F172A0E" w14:textId="77777777" w:rsidR="00921EA1" w:rsidRPr="008860F2" w:rsidRDefault="00921EA1" w:rsidP="00D66073">
            <w:pPr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2" w:type="dxa"/>
          </w:tcPr>
          <w:p w14:paraId="56B515C1" w14:textId="77777777" w:rsidR="00921EA1" w:rsidRPr="008860F2" w:rsidRDefault="00921EA1" w:rsidP="00D66073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9" w:type="dxa"/>
          </w:tcPr>
          <w:p w14:paraId="7C106F91" w14:textId="68337210" w:rsidR="00921EA1" w:rsidRPr="008860F2" w:rsidRDefault="00921EA1" w:rsidP="00D66073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954C58E" w14:textId="77777777" w:rsidR="00921EA1" w:rsidRPr="008860F2" w:rsidRDefault="00921EA1" w:rsidP="00D6607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42BB13A" w14:textId="322E3E62" w:rsidR="00921EA1" w:rsidRPr="008860F2" w:rsidRDefault="00921EA1" w:rsidP="00D6607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3B3AD357" w14:textId="77777777" w:rsidR="00921EA1" w:rsidRPr="008860F2" w:rsidRDefault="00921EA1" w:rsidP="00D6607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ACA7F34" w14:textId="54EE2637" w:rsidR="00921EA1" w:rsidRPr="008860F2" w:rsidRDefault="00921EA1" w:rsidP="00D66073">
            <w:pPr>
              <w:tabs>
                <w:tab w:val="decimal" w:pos="612"/>
              </w:tabs>
              <w:spacing w:line="240" w:lineRule="auto"/>
              <w:ind w:left="-108" w:right="-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18.94</w:t>
            </w:r>
          </w:p>
        </w:tc>
      </w:tr>
      <w:tr w:rsidR="00921EA1" w:rsidRPr="008860F2" w14:paraId="43D10650" w14:textId="77777777" w:rsidTr="00921EA1">
        <w:trPr>
          <w:trHeight w:val="268"/>
        </w:trPr>
        <w:tc>
          <w:tcPr>
            <w:tcW w:w="4320" w:type="dxa"/>
          </w:tcPr>
          <w:p w14:paraId="0EDD5EC9" w14:textId="77777777" w:rsidR="00921EA1" w:rsidRPr="008860F2" w:rsidRDefault="00921EA1" w:rsidP="00D66073">
            <w:pPr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รับรู้รายได้ในระหว่างปี</w:t>
            </w:r>
          </w:p>
        </w:tc>
        <w:tc>
          <w:tcPr>
            <w:tcW w:w="992" w:type="dxa"/>
          </w:tcPr>
          <w:p w14:paraId="5D8A0169" w14:textId="77777777" w:rsidR="00921EA1" w:rsidRPr="008860F2" w:rsidRDefault="00921EA1" w:rsidP="00D66073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9" w:type="dxa"/>
          </w:tcPr>
          <w:p w14:paraId="1265026C" w14:textId="0E55C94C" w:rsidR="00921EA1" w:rsidRPr="008860F2" w:rsidRDefault="00921EA1" w:rsidP="00D66073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D17644B" w14:textId="77777777" w:rsidR="00921EA1" w:rsidRPr="008860F2" w:rsidRDefault="00921EA1" w:rsidP="00D6607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56F6073" w14:textId="704C03CF" w:rsidR="00921EA1" w:rsidRPr="008860F2" w:rsidRDefault="00921EA1" w:rsidP="00D6607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6CD3CF07" w14:textId="77777777" w:rsidR="00921EA1" w:rsidRPr="008860F2" w:rsidRDefault="00921EA1" w:rsidP="00D6607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14BA22AD" w14:textId="085BDD00" w:rsidR="00921EA1" w:rsidRPr="008860F2" w:rsidRDefault="00921EA1" w:rsidP="00D66073">
            <w:pPr>
              <w:tabs>
                <w:tab w:val="decimal" w:pos="612"/>
              </w:tabs>
              <w:spacing w:line="240" w:lineRule="auto"/>
              <w:ind w:left="-108" w:right="-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(156.19)</w:t>
            </w:r>
          </w:p>
        </w:tc>
      </w:tr>
      <w:tr w:rsidR="00921EA1" w:rsidRPr="008860F2" w14:paraId="124062D1" w14:textId="77777777" w:rsidTr="00921EA1">
        <w:tc>
          <w:tcPr>
            <w:tcW w:w="4320" w:type="dxa"/>
          </w:tcPr>
          <w:p w14:paraId="7A9B52EB" w14:textId="77777777" w:rsidR="00921EA1" w:rsidRPr="008860F2" w:rsidRDefault="00921EA1" w:rsidP="00D66073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2" w:type="dxa"/>
          </w:tcPr>
          <w:p w14:paraId="33C9089E" w14:textId="77777777" w:rsidR="00921EA1" w:rsidRPr="008860F2" w:rsidRDefault="00921EA1" w:rsidP="00D66073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425C69FE" w14:textId="514B2B1C" w:rsidR="00921EA1" w:rsidRPr="008860F2" w:rsidRDefault="00921EA1" w:rsidP="00D66073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7D4C21AB" w14:textId="77777777" w:rsidR="00921EA1" w:rsidRPr="008860F2" w:rsidRDefault="00921EA1" w:rsidP="00D66073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CB4A68A" w14:textId="3E7374B0" w:rsidR="00921EA1" w:rsidRPr="008860F2" w:rsidRDefault="00921EA1" w:rsidP="00D6607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6965DB11" w14:textId="77777777" w:rsidR="00921EA1" w:rsidRPr="008860F2" w:rsidRDefault="00921EA1" w:rsidP="00D6607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0391FA6A" w14:textId="311C7567" w:rsidR="00921EA1" w:rsidRPr="008860F2" w:rsidRDefault="00921EA1" w:rsidP="00D66073">
            <w:pPr>
              <w:tabs>
                <w:tab w:val="decimal" w:pos="612"/>
              </w:tabs>
              <w:spacing w:line="240" w:lineRule="auto"/>
              <w:ind w:left="-108" w:right="-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2,778.40</w:t>
            </w:r>
          </w:p>
        </w:tc>
      </w:tr>
    </w:tbl>
    <w:p w14:paraId="4B1BA924" w14:textId="77777777" w:rsidR="00143D8E" w:rsidRPr="008860F2" w:rsidRDefault="00143D8E" w:rsidP="00143D8E">
      <w:pPr>
        <w:pStyle w:val="ListParagraph"/>
        <w:widowControl w:val="0"/>
        <w:spacing w:line="240" w:lineRule="auto"/>
        <w:ind w:left="540"/>
        <w:jc w:val="both"/>
        <w:rPr>
          <w:rFonts w:ascii="Angsana New" w:hAnsi="Angsana New"/>
          <w:i/>
          <w:iCs/>
          <w:snapToGrid w:val="0"/>
          <w:sz w:val="28"/>
          <w:szCs w:val="28"/>
          <w:lang w:eastAsia="th-TH"/>
        </w:rPr>
      </w:pPr>
    </w:p>
    <w:p w14:paraId="7F34B346" w14:textId="77777777" w:rsidR="00736AF2" w:rsidRPr="008860F2" w:rsidRDefault="00736AF2" w:rsidP="00BA7DB0">
      <w:pPr>
        <w:pStyle w:val="ListParagraph"/>
        <w:widowControl w:val="0"/>
        <w:numPr>
          <w:ilvl w:val="0"/>
          <w:numId w:val="9"/>
        </w:numPr>
        <w:spacing w:line="240" w:lineRule="auto"/>
        <w:ind w:left="540" w:hanging="540"/>
        <w:jc w:val="both"/>
        <w:rPr>
          <w:rFonts w:ascii="Angsana New" w:hAnsi="Angsana New"/>
          <w:i/>
          <w:iCs/>
          <w:snapToGrid w:val="0"/>
          <w:sz w:val="28"/>
          <w:szCs w:val="28"/>
          <w:lang w:eastAsia="th-TH"/>
        </w:rPr>
      </w:pPr>
      <w:r w:rsidRPr="008860F2"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  <w:t>สัญญาเช่าพื้นที่</w:t>
      </w:r>
    </w:p>
    <w:p w14:paraId="23CE8588" w14:textId="77777777" w:rsidR="00736AF2" w:rsidRPr="008860F2" w:rsidRDefault="00736AF2" w:rsidP="00C24787">
      <w:pPr>
        <w:pStyle w:val="NoSpacing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44E58B0C" w14:textId="0055037A" w:rsidR="00736AF2" w:rsidRPr="008860F2" w:rsidRDefault="00736AF2" w:rsidP="00736AF2">
      <w:pPr>
        <w:pStyle w:val="ListParagraph"/>
        <w:widowControl w:val="0"/>
        <w:spacing w:line="240" w:lineRule="auto"/>
        <w:ind w:left="540" w:right="-45"/>
        <w:rPr>
          <w:rFonts w:ascii="Angsana New" w:hAnsi="Angsana New"/>
          <w:snapToGrid w:val="0"/>
          <w:sz w:val="28"/>
          <w:szCs w:val="28"/>
          <w:lang w:eastAsia="th-TH"/>
        </w:rPr>
      </w:pP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ในเดือนธันวาคม </w:t>
      </w:r>
      <w:r w:rsidRPr="008860F2">
        <w:rPr>
          <w:rFonts w:ascii="Angsana New" w:hAnsi="Angsana New"/>
          <w:sz w:val="28"/>
          <w:szCs w:val="28"/>
        </w:rPr>
        <w:t>2554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บริษัท เลิศรัฐการ </w:t>
      </w:r>
      <w:r w:rsidRPr="008860F2">
        <w:rPr>
          <w:rFonts w:ascii="Angsana New" w:hAnsi="Angsana New"/>
          <w:sz w:val="28"/>
          <w:szCs w:val="28"/>
          <w:cs/>
        </w:rPr>
        <w:t>จำกัด ซึ่งเป็นบริษัทย่อย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(ผู้ให้เช่า) ได้ลงนามในสัญญาและบันทึกแนบท้ายสัญญาเช่าพื้นที่กับ</w:t>
      </w:r>
      <w:r w:rsidRPr="008860F2">
        <w:rPr>
          <w:rFonts w:ascii="Angsana New" w:hAnsi="Angsana New"/>
          <w:sz w:val="28"/>
          <w:szCs w:val="28"/>
          <w:cs/>
        </w:rPr>
        <w:t>บริษัท ทีซีซี ลักซ์ชูรีโฮเทลส์ แอนด์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รีสอร์ท จำกัด (ผู้เช่า) เพื่อวัตถุประสงค์ในการประกอบกิจการโรงแรม โดยสัญญาเช่าระบุระยะเวลาของสิทธิการเช่าเป็นเวลา 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>30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ปี โดยบริษัทย่อยได้รับชำระค่าตอบแทนแล้ว</w:t>
      </w:r>
    </w:p>
    <w:p w14:paraId="6459C02F" w14:textId="45E4A739" w:rsidR="004E4EAA" w:rsidRDefault="004E4EAA">
      <w:pPr>
        <w:spacing w:line="240" w:lineRule="auto"/>
        <w:jc w:val="left"/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</w:pPr>
    </w:p>
    <w:p w14:paraId="3B94AA66" w14:textId="77777777" w:rsidR="001C5AE4" w:rsidRDefault="001C5AE4">
      <w:pPr>
        <w:spacing w:line="240" w:lineRule="auto"/>
        <w:jc w:val="left"/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</w:pPr>
      <w:r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  <w:br w:type="page"/>
      </w:r>
    </w:p>
    <w:p w14:paraId="4DD5C348" w14:textId="3775C1B2" w:rsidR="00736AF2" w:rsidRPr="008860F2" w:rsidRDefault="00736AF2" w:rsidP="00BA7DB0">
      <w:pPr>
        <w:pStyle w:val="ListParagraph"/>
        <w:widowControl w:val="0"/>
        <w:numPr>
          <w:ilvl w:val="0"/>
          <w:numId w:val="9"/>
        </w:numPr>
        <w:spacing w:line="240" w:lineRule="auto"/>
        <w:ind w:left="540" w:hanging="540"/>
        <w:jc w:val="both"/>
        <w:rPr>
          <w:rFonts w:ascii="Angsana New" w:hAnsi="Angsana New"/>
          <w:i/>
          <w:iCs/>
          <w:snapToGrid w:val="0"/>
          <w:sz w:val="28"/>
          <w:szCs w:val="28"/>
          <w:lang w:eastAsia="th-TH"/>
        </w:rPr>
      </w:pPr>
      <w:r w:rsidRPr="008860F2"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  <w:t>สัญญาเช่าพื้นที่อาคารสำนักงาน สิ่งปลูกสร้าง และงานระบบของอาคาร</w:t>
      </w:r>
      <w:r w:rsidRPr="008860F2">
        <w:rPr>
          <w:rFonts w:ascii="Angsana New" w:hAnsi="Angsana New"/>
          <w:i/>
          <w:iCs/>
          <w:spacing w:val="-4"/>
          <w:sz w:val="28"/>
          <w:szCs w:val="28"/>
          <w:cs/>
        </w:rPr>
        <w:t>ปาร์คเวนเช</w:t>
      </w:r>
      <w:r w:rsidRPr="008860F2"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  <w:t>อร์ อีโคเพล็กซ์</w:t>
      </w:r>
    </w:p>
    <w:p w14:paraId="1CB16FD5" w14:textId="77777777" w:rsidR="00736AF2" w:rsidRPr="00133509" w:rsidRDefault="00736AF2" w:rsidP="00C24787">
      <w:pPr>
        <w:pStyle w:val="NoSpacing"/>
        <w:rPr>
          <w:rFonts w:ascii="Angsana New" w:hAnsi="Angsana New"/>
          <w:sz w:val="22"/>
          <w:cs/>
        </w:rPr>
      </w:pPr>
    </w:p>
    <w:p w14:paraId="5E1C0D94" w14:textId="77777777" w:rsidR="00736AF2" w:rsidRPr="008860F2" w:rsidRDefault="00736AF2" w:rsidP="00736AF2">
      <w:pPr>
        <w:pStyle w:val="ListParagraph"/>
        <w:tabs>
          <w:tab w:val="left" w:pos="540"/>
        </w:tabs>
        <w:ind w:left="540" w:right="-2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ในวันที่ 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 xml:space="preserve">29 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>มีนาคม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 xml:space="preserve"> 2559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บริษัท เลิศรัฐการ จำกัดซึ่งเป็นบริษัทย่อยของบริษัทได้เข้าทำสัญญาเช่าพื้นที่อาคารสำนักงาน</w:t>
      </w:r>
      <w:r w:rsidRPr="008860F2">
        <w:rPr>
          <w:rFonts w:ascii="Angsana New" w:hAnsi="Angsana New"/>
          <w:spacing w:val="-4"/>
          <w:sz w:val="28"/>
          <w:szCs w:val="28"/>
          <w:cs/>
        </w:rPr>
        <w:t xml:space="preserve"> สิ่งปลูกสร้าง และงานระบบโครงการ ปาร์คเวนเช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อร์ อีโคเพล็กซ์ เป็นระยะเวลาประมาณ 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>26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ปี สิ้นสุดวันที่ 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>5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กันยายน 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>2584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รวมถึงซื้อกรรมสิทธิ์เฟอร์นิเจอร์ เครื่องมือและอุปกรณ์กับกองทรัสต์ โดยได้รับชำระเงินสำหรับทรัพย์สินที่เช่าในส่วนที่เป็นอาคารและส่วนควบ และทรัพย์สินที่เช่าในส่วนที่เป็นงานระบบเป็น</w:t>
      </w:r>
      <w:r w:rsidRPr="008860F2">
        <w:rPr>
          <w:rFonts w:ascii="Angsana New" w:hAnsi="Angsana New"/>
          <w:spacing w:val="-4"/>
          <w:sz w:val="28"/>
          <w:szCs w:val="28"/>
          <w:cs/>
        </w:rPr>
        <w:t xml:space="preserve">จำนวนรวมทั้งสิ้น </w:t>
      </w:r>
      <w:r w:rsidRPr="008860F2">
        <w:rPr>
          <w:rFonts w:ascii="Angsana New" w:hAnsi="Angsana New"/>
          <w:spacing w:val="-4"/>
          <w:sz w:val="28"/>
          <w:szCs w:val="28"/>
        </w:rPr>
        <w:t>2,984</w:t>
      </w:r>
      <w:r w:rsidRPr="008860F2">
        <w:rPr>
          <w:rFonts w:ascii="Angsana New" w:hAnsi="Angsana New"/>
          <w:spacing w:val="-4"/>
          <w:sz w:val="28"/>
          <w:szCs w:val="28"/>
          <w:cs/>
        </w:rPr>
        <w:t xml:space="preserve"> ล้านบาท และสำหรับการจำหน่ายเฟอร์นิเจอร์ เครื่องมือและอุปกรณ์ เป็นจำนวนเงินประมาณ </w:t>
      </w:r>
      <w:r w:rsidRPr="008860F2">
        <w:rPr>
          <w:rFonts w:ascii="Angsana New" w:hAnsi="Angsana New"/>
          <w:spacing w:val="-4"/>
          <w:sz w:val="28"/>
          <w:szCs w:val="28"/>
        </w:rPr>
        <w:t>13</w:t>
      </w:r>
      <w:r w:rsidRPr="008860F2">
        <w:rPr>
          <w:rFonts w:ascii="Angsana New" w:hAnsi="Angsana New"/>
          <w:spacing w:val="-4"/>
          <w:sz w:val="28"/>
          <w:szCs w:val="28"/>
          <w:cs/>
        </w:rPr>
        <w:t xml:space="preserve"> ล้านบาท โดยมีกำไรจากการจำหน่ายเป็นจำนวนเงิน </w:t>
      </w:r>
      <w:r w:rsidRPr="008860F2">
        <w:rPr>
          <w:rFonts w:ascii="Angsana New" w:hAnsi="Angsana New"/>
          <w:spacing w:val="-4"/>
          <w:sz w:val="28"/>
          <w:szCs w:val="28"/>
        </w:rPr>
        <w:t>0</w:t>
      </w:r>
      <w:r w:rsidRPr="008860F2">
        <w:rPr>
          <w:rFonts w:ascii="Angsana New" w:hAnsi="Angsana New"/>
          <w:spacing w:val="-4"/>
          <w:sz w:val="28"/>
          <w:szCs w:val="28"/>
          <w:cs/>
        </w:rPr>
        <w:t>.</w:t>
      </w:r>
      <w:r w:rsidRPr="008860F2">
        <w:rPr>
          <w:rFonts w:ascii="Angsana New" w:hAnsi="Angsana New"/>
          <w:spacing w:val="-4"/>
          <w:sz w:val="28"/>
          <w:szCs w:val="28"/>
        </w:rPr>
        <w:t xml:space="preserve">39 </w:t>
      </w:r>
      <w:r w:rsidRPr="008860F2">
        <w:rPr>
          <w:rFonts w:ascii="Angsana New" w:hAnsi="Angsana New"/>
          <w:spacing w:val="-4"/>
          <w:sz w:val="28"/>
          <w:szCs w:val="28"/>
          <w:cs/>
        </w:rPr>
        <w:t xml:space="preserve">ล้านบาท นอกจากนี้กองทรัสต์ยังมีภาระผูกพันสำหรับการจ่ายค่าเช่าช่วงในส่วนที่เป็นที่ดินรายปีเป็นระยะเวลาประมาณ </w:t>
      </w:r>
      <w:r w:rsidRPr="008860F2">
        <w:rPr>
          <w:rFonts w:ascii="Angsana New" w:hAnsi="Angsana New"/>
          <w:spacing w:val="-4"/>
          <w:sz w:val="28"/>
          <w:szCs w:val="28"/>
        </w:rPr>
        <w:t>25</w:t>
      </w:r>
      <w:r w:rsidRPr="008860F2">
        <w:rPr>
          <w:rFonts w:ascii="Angsana New" w:hAnsi="Angsana New"/>
          <w:spacing w:val="-4"/>
          <w:sz w:val="28"/>
          <w:szCs w:val="28"/>
          <w:cs/>
        </w:rPr>
        <w:t xml:space="preserve"> ปี โดยงวดสุ</w:t>
      </w:r>
      <w:r w:rsidRPr="008860F2">
        <w:rPr>
          <w:rFonts w:ascii="Angsana New" w:hAnsi="Angsana New"/>
          <w:sz w:val="28"/>
          <w:szCs w:val="28"/>
          <w:cs/>
        </w:rPr>
        <w:t>ดท้ายจ่ายในเดือน</w:t>
      </w:r>
      <w:r w:rsidRPr="008860F2">
        <w:rPr>
          <w:rFonts w:ascii="Angsana New" w:hAnsi="Angsana New"/>
          <w:spacing w:val="-4"/>
          <w:sz w:val="28"/>
          <w:szCs w:val="28"/>
          <w:cs/>
        </w:rPr>
        <w:t>สิงหาคม</w:t>
      </w:r>
      <w:r w:rsidRPr="008860F2">
        <w:rPr>
          <w:rFonts w:ascii="Angsana New" w:hAnsi="Angsana New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</w:rPr>
        <w:t>2583</w:t>
      </w:r>
      <w:r w:rsidRPr="008860F2">
        <w:rPr>
          <w:rFonts w:ascii="Angsana New" w:hAnsi="Angsana New"/>
          <w:sz w:val="28"/>
          <w:szCs w:val="28"/>
          <w:cs/>
        </w:rPr>
        <w:t xml:space="preserve"> รวมเป็นจำนวนเงินทั้งสิ้น </w:t>
      </w:r>
      <w:r w:rsidRPr="008860F2">
        <w:rPr>
          <w:rFonts w:ascii="Angsana New" w:hAnsi="Angsana New"/>
          <w:sz w:val="28"/>
          <w:szCs w:val="28"/>
        </w:rPr>
        <w:t>579</w:t>
      </w:r>
      <w:r w:rsidRPr="008860F2">
        <w:rPr>
          <w:rFonts w:ascii="Angsana New" w:hAnsi="Angsana New"/>
          <w:sz w:val="28"/>
          <w:szCs w:val="28"/>
          <w:cs/>
        </w:rPr>
        <w:t xml:space="preserve"> ล้านบาท </w:t>
      </w:r>
    </w:p>
    <w:p w14:paraId="66972AC8" w14:textId="5159D1A3" w:rsidR="00225AC4" w:rsidRPr="00AD59D5" w:rsidRDefault="00225AC4" w:rsidP="00126D0B">
      <w:pPr>
        <w:spacing w:line="240" w:lineRule="auto"/>
        <w:jc w:val="left"/>
        <w:rPr>
          <w:rFonts w:ascii="Angsana New" w:hAnsi="Angsana New"/>
          <w:sz w:val="28"/>
          <w:szCs w:val="28"/>
        </w:rPr>
      </w:pPr>
    </w:p>
    <w:p w14:paraId="00CCF963" w14:textId="77777777" w:rsidR="003B14EA" w:rsidRPr="008860F2" w:rsidRDefault="007C6322" w:rsidP="00BA7DB0">
      <w:pPr>
        <w:pStyle w:val="Heading1"/>
        <w:keepLines/>
        <w:numPr>
          <w:ilvl w:val="0"/>
          <w:numId w:val="1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bCs w:val="0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u w:val="none"/>
          <w:cs/>
        </w:rPr>
        <w:t>ประมาณการหนี้สินไม่หมุนเวียนสำหรับผลประโยชน์พนักงาน</w:t>
      </w:r>
    </w:p>
    <w:p w14:paraId="528803E9" w14:textId="77777777" w:rsidR="003B14EA" w:rsidRPr="00A3431C" w:rsidRDefault="003B14EA" w:rsidP="00C24787">
      <w:pPr>
        <w:pStyle w:val="NoSpacing"/>
        <w:rPr>
          <w:rFonts w:ascii="Angsana New" w:hAnsi="Angsana New"/>
          <w:sz w:val="14"/>
          <w:szCs w:val="14"/>
        </w:rPr>
      </w:pPr>
    </w:p>
    <w:tbl>
      <w:tblPr>
        <w:tblW w:w="4779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48"/>
        <w:gridCol w:w="1080"/>
        <w:gridCol w:w="250"/>
        <w:gridCol w:w="1103"/>
        <w:gridCol w:w="244"/>
        <w:gridCol w:w="1048"/>
        <w:gridCol w:w="237"/>
        <w:gridCol w:w="1070"/>
      </w:tblGrid>
      <w:tr w:rsidR="00250056" w:rsidRPr="008860F2" w14:paraId="63B082CF" w14:textId="77777777" w:rsidTr="00435121">
        <w:trPr>
          <w:trHeight w:val="20"/>
          <w:tblHeader/>
        </w:trPr>
        <w:tc>
          <w:tcPr>
            <w:tcW w:w="2259" w:type="pct"/>
            <w:vMerge w:val="restart"/>
            <w:shd w:val="clear" w:color="auto" w:fill="auto"/>
          </w:tcPr>
          <w:p w14:paraId="470ADD48" w14:textId="77777777" w:rsidR="00250056" w:rsidRPr="008860F2" w:rsidRDefault="00250056" w:rsidP="00693CF9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  <w:p w14:paraId="06D7FE15" w14:textId="77777777" w:rsidR="00250056" w:rsidRPr="008860F2" w:rsidRDefault="00250056" w:rsidP="00693CF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58" w:type="pct"/>
            <w:gridSpan w:val="4"/>
          </w:tcPr>
          <w:p w14:paraId="273B26D3" w14:textId="77777777" w:rsidR="00250056" w:rsidRPr="008860F2" w:rsidRDefault="00250056" w:rsidP="00693C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283" w:type="pct"/>
            <w:gridSpan w:val="3"/>
          </w:tcPr>
          <w:p w14:paraId="234D3329" w14:textId="77777777" w:rsidR="00250056" w:rsidRPr="008860F2" w:rsidRDefault="00250056" w:rsidP="00693CF9">
            <w:pPr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0056" w:rsidRPr="008860F2" w14:paraId="1C4F1AEF" w14:textId="77777777" w:rsidTr="00435121">
        <w:trPr>
          <w:trHeight w:val="20"/>
          <w:tblHeader/>
        </w:trPr>
        <w:tc>
          <w:tcPr>
            <w:tcW w:w="2259" w:type="pct"/>
            <w:vMerge/>
            <w:shd w:val="clear" w:color="auto" w:fill="auto"/>
          </w:tcPr>
          <w:p w14:paraId="05973404" w14:textId="77777777" w:rsidR="00250056" w:rsidRPr="008860F2" w:rsidRDefault="00250056" w:rsidP="00693CF9">
            <w:pPr>
              <w:spacing w:line="240" w:lineRule="auto"/>
              <w:ind w:left="184" w:hanging="18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vAlign w:val="center"/>
          </w:tcPr>
          <w:p w14:paraId="14B337C0" w14:textId="67E626C3" w:rsidR="00250056" w:rsidRPr="008860F2" w:rsidRDefault="00C12AC9" w:rsidP="00693CF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36" w:type="pct"/>
            <w:vAlign w:val="center"/>
          </w:tcPr>
          <w:p w14:paraId="3A6E805D" w14:textId="77777777" w:rsidR="00250056" w:rsidRPr="008860F2" w:rsidRDefault="00250056" w:rsidP="00693CF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01" w:type="pct"/>
            <w:vAlign w:val="center"/>
          </w:tcPr>
          <w:p w14:paraId="3C3F51CB" w14:textId="3A7C7A06" w:rsidR="00250056" w:rsidRPr="008860F2" w:rsidRDefault="00C12AC9" w:rsidP="00693CF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33" w:type="pct"/>
          </w:tcPr>
          <w:p w14:paraId="6431A2B3" w14:textId="77777777" w:rsidR="00250056" w:rsidRPr="008860F2" w:rsidRDefault="00250056" w:rsidP="00693CF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71" w:type="pct"/>
            <w:vAlign w:val="center"/>
          </w:tcPr>
          <w:p w14:paraId="5F3B9194" w14:textId="7F9D3B39" w:rsidR="00250056" w:rsidRPr="008860F2" w:rsidRDefault="00C12AC9" w:rsidP="00693CF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9" w:type="pct"/>
            <w:vAlign w:val="center"/>
          </w:tcPr>
          <w:p w14:paraId="0B4CD1D5" w14:textId="77777777" w:rsidR="00250056" w:rsidRPr="008860F2" w:rsidRDefault="00250056" w:rsidP="00693CF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vAlign w:val="center"/>
          </w:tcPr>
          <w:p w14:paraId="1D1A7D8C" w14:textId="6EE8C7C7" w:rsidR="00250056" w:rsidRPr="008860F2" w:rsidRDefault="00C12AC9" w:rsidP="00693CF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2563</w:t>
            </w:r>
          </w:p>
        </w:tc>
      </w:tr>
      <w:tr w:rsidR="00250056" w:rsidRPr="008860F2" w14:paraId="1024EA04" w14:textId="77777777" w:rsidTr="00435121">
        <w:trPr>
          <w:trHeight w:val="20"/>
          <w:tblHeader/>
        </w:trPr>
        <w:tc>
          <w:tcPr>
            <w:tcW w:w="2259" w:type="pct"/>
            <w:tcBorders>
              <w:bottom w:val="nil"/>
            </w:tcBorders>
            <w:vAlign w:val="center"/>
          </w:tcPr>
          <w:p w14:paraId="21C909B5" w14:textId="77777777" w:rsidR="00250056" w:rsidRPr="008860F2" w:rsidRDefault="00250056" w:rsidP="00693CF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41" w:type="pct"/>
            <w:gridSpan w:val="7"/>
            <w:tcBorders>
              <w:bottom w:val="nil"/>
            </w:tcBorders>
          </w:tcPr>
          <w:p w14:paraId="38863826" w14:textId="77777777" w:rsidR="00250056" w:rsidRPr="008860F2" w:rsidRDefault="00250056" w:rsidP="00693CF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8860F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ล้านบาท)</w:t>
            </w:r>
          </w:p>
        </w:tc>
      </w:tr>
      <w:tr w:rsidR="00C12AC9" w:rsidRPr="008860F2" w14:paraId="37FAA3B4" w14:textId="77777777" w:rsidTr="00435121">
        <w:trPr>
          <w:trHeight w:val="20"/>
        </w:trPr>
        <w:tc>
          <w:tcPr>
            <w:tcW w:w="2259" w:type="pct"/>
            <w:tcBorders>
              <w:bottom w:val="nil"/>
            </w:tcBorders>
            <w:noWrap/>
            <w:vAlign w:val="bottom"/>
          </w:tcPr>
          <w:p w14:paraId="6FCA0FEA" w14:textId="6163C59B" w:rsidR="00C12AC9" w:rsidRPr="008860F2" w:rsidRDefault="00C12AC9" w:rsidP="00C12A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88" w:type="pct"/>
            <w:tcBorders>
              <w:top w:val="nil"/>
              <w:bottom w:val="double" w:sz="4" w:space="0" w:color="auto"/>
            </w:tcBorders>
            <w:vAlign w:val="bottom"/>
          </w:tcPr>
          <w:p w14:paraId="35D18290" w14:textId="16CAD207" w:rsidR="00C12AC9" w:rsidRPr="008860F2" w:rsidRDefault="00D252FD" w:rsidP="00C12AC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73.22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418AA036" w14:textId="77777777" w:rsidR="00C12AC9" w:rsidRPr="008860F2" w:rsidRDefault="00C12AC9" w:rsidP="00C12AC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nil"/>
              <w:bottom w:val="double" w:sz="4" w:space="0" w:color="auto"/>
            </w:tcBorders>
            <w:vAlign w:val="bottom"/>
          </w:tcPr>
          <w:p w14:paraId="7E30FF8B" w14:textId="6D39488C" w:rsidR="00C12AC9" w:rsidRPr="008860F2" w:rsidRDefault="00C12AC9" w:rsidP="00C12AC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68.74</w:t>
            </w:r>
          </w:p>
        </w:tc>
        <w:tc>
          <w:tcPr>
            <w:tcW w:w="133" w:type="pct"/>
            <w:tcBorders>
              <w:top w:val="nil"/>
              <w:bottom w:val="nil"/>
            </w:tcBorders>
            <w:vAlign w:val="bottom"/>
          </w:tcPr>
          <w:p w14:paraId="38C88616" w14:textId="77777777" w:rsidR="00C12AC9" w:rsidRPr="008860F2" w:rsidRDefault="00C12AC9" w:rsidP="00C12AC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nil"/>
              <w:bottom w:val="double" w:sz="4" w:space="0" w:color="auto"/>
            </w:tcBorders>
            <w:vAlign w:val="bottom"/>
          </w:tcPr>
          <w:p w14:paraId="7FCCC6F1" w14:textId="35E79524" w:rsidR="00C12AC9" w:rsidRPr="008860F2" w:rsidRDefault="001348B8" w:rsidP="00C12AC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33.57</w:t>
            </w:r>
          </w:p>
        </w:tc>
        <w:tc>
          <w:tcPr>
            <w:tcW w:w="129" w:type="pct"/>
            <w:tcBorders>
              <w:top w:val="nil"/>
              <w:bottom w:val="nil"/>
            </w:tcBorders>
            <w:vAlign w:val="bottom"/>
          </w:tcPr>
          <w:p w14:paraId="6DF8FA4B" w14:textId="77777777" w:rsidR="00C12AC9" w:rsidRPr="008860F2" w:rsidRDefault="00C12AC9" w:rsidP="00C12AC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nil"/>
              <w:bottom w:val="double" w:sz="4" w:space="0" w:color="auto"/>
            </w:tcBorders>
            <w:vAlign w:val="bottom"/>
          </w:tcPr>
          <w:p w14:paraId="03A6FB12" w14:textId="4E576708" w:rsidR="00C12AC9" w:rsidRPr="008860F2" w:rsidRDefault="00C12AC9" w:rsidP="00C12AC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33.92</w:t>
            </w:r>
          </w:p>
        </w:tc>
      </w:tr>
    </w:tbl>
    <w:p w14:paraId="34455C63" w14:textId="77777777" w:rsidR="00AA77DC" w:rsidRPr="00AD59D5" w:rsidRDefault="00AA77DC">
      <w:pPr>
        <w:rPr>
          <w:sz w:val="28"/>
          <w:szCs w:val="28"/>
        </w:rPr>
      </w:pPr>
    </w:p>
    <w:p w14:paraId="74F3C59F" w14:textId="6A372E49" w:rsidR="00AA77DC" w:rsidRDefault="00AA77DC" w:rsidP="00AA77DC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bookmarkStart w:id="17" w:name="_Hlk56203545"/>
      <w:r w:rsidRPr="0089186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โครงการผลประโยชน์ที่กำหนดไว้  </w:t>
      </w:r>
    </w:p>
    <w:p w14:paraId="61F79304" w14:textId="77777777" w:rsidR="00AA77DC" w:rsidRPr="00AD59D5" w:rsidRDefault="00AA77DC" w:rsidP="00AA77DC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7882CD64" w14:textId="14FA2522" w:rsidR="00AD59D5" w:rsidRDefault="00AA77DC" w:rsidP="00AA77DC">
      <w:pPr>
        <w:ind w:left="540"/>
        <w:rPr>
          <w:rFonts w:asciiTheme="majorBidi" w:hAnsiTheme="majorBidi" w:cstheme="majorBidi"/>
          <w:sz w:val="28"/>
          <w:szCs w:val="28"/>
          <w:cs/>
        </w:rPr>
      </w:pPr>
      <w:r w:rsidRPr="00577BFF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กลุ่มบริษัทและบริษัทจัดการ</w:t>
      </w:r>
      <w:r w:rsidRPr="00891863">
        <w:rPr>
          <w:rFonts w:asciiTheme="majorBidi" w:hAnsiTheme="majorBidi" w:cstheme="majorBidi"/>
          <w:sz w:val="28"/>
          <w:szCs w:val="28"/>
          <w:cs/>
        </w:rPr>
        <w:t xml:space="preserve">โครงการผลประโยชน์ที่กำหนดไว้ตามข้อกำหนดของพระราชบัญญัติคุ้มครองแรงงาน พ.ศ. </w:t>
      </w:r>
      <w:r w:rsidRPr="00891863">
        <w:rPr>
          <w:rFonts w:asciiTheme="majorBidi" w:hAnsiTheme="majorBidi" w:cstheme="majorBidi"/>
          <w:sz w:val="28"/>
          <w:szCs w:val="28"/>
        </w:rPr>
        <w:t xml:space="preserve">2541 </w:t>
      </w:r>
      <w:r w:rsidRPr="00891863">
        <w:rPr>
          <w:rFonts w:asciiTheme="majorBidi" w:hAnsiTheme="majorBidi" w:cstheme="maj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317D00">
        <w:rPr>
          <w:rFonts w:asciiTheme="majorBidi" w:hAnsiTheme="majorBidi" w:cstheme="majorBidi"/>
          <w:sz w:val="28"/>
          <w:szCs w:val="28"/>
        </w:rPr>
        <w:t xml:space="preserve"> </w:t>
      </w:r>
      <w:r w:rsidRPr="00891863">
        <w:rPr>
          <w:rFonts w:asciiTheme="majorBidi" w:hAnsiTheme="majorBidi" w:cstheme="majorBidi"/>
          <w:sz w:val="28"/>
          <w:szCs w:val="28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 </w:t>
      </w:r>
    </w:p>
    <w:bookmarkEnd w:id="17"/>
    <w:p w14:paraId="1DDC57B1" w14:textId="1580267D" w:rsidR="002C200E" w:rsidRDefault="002C200E">
      <w:pPr>
        <w:spacing w:line="240" w:lineRule="auto"/>
        <w:jc w:val="left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4732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242"/>
        <w:gridCol w:w="907"/>
        <w:gridCol w:w="1071"/>
        <w:gridCol w:w="253"/>
        <w:gridCol w:w="1116"/>
        <w:gridCol w:w="269"/>
        <w:gridCol w:w="982"/>
        <w:gridCol w:w="236"/>
        <w:gridCol w:w="1014"/>
      </w:tblGrid>
      <w:tr w:rsidR="00815C79" w:rsidRPr="008860F2" w14:paraId="4BD945A3" w14:textId="77777777" w:rsidTr="00C12AC9">
        <w:trPr>
          <w:trHeight w:val="144"/>
        </w:trPr>
        <w:tc>
          <w:tcPr>
            <w:tcW w:w="1783" w:type="pct"/>
          </w:tcPr>
          <w:p w14:paraId="72817237" w14:textId="0E7BDBEC" w:rsidR="00815C79" w:rsidRPr="00815C79" w:rsidRDefault="00815C79" w:rsidP="00815C79">
            <w:pPr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</w:tc>
        <w:tc>
          <w:tcPr>
            <w:tcW w:w="499" w:type="pct"/>
          </w:tcPr>
          <w:p w14:paraId="6B079F6A" w14:textId="77777777" w:rsidR="00815C79" w:rsidRPr="008860F2" w:rsidRDefault="00815C79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2" w:type="pct"/>
            <w:gridSpan w:val="3"/>
          </w:tcPr>
          <w:p w14:paraId="16244873" w14:textId="7F05CB36" w:rsidR="00815C79" w:rsidRPr="00815C79" w:rsidRDefault="00815C79" w:rsidP="00815C7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860F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48" w:type="pct"/>
          </w:tcPr>
          <w:p w14:paraId="08FC2232" w14:textId="77777777" w:rsidR="00815C79" w:rsidRPr="008860F2" w:rsidRDefault="00815C79" w:rsidP="00EB68E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8" w:type="pct"/>
            <w:gridSpan w:val="3"/>
          </w:tcPr>
          <w:p w14:paraId="0D5D357A" w14:textId="02007371" w:rsidR="00815C79" w:rsidRDefault="00815C79" w:rsidP="00815C79">
            <w:pPr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2AC9" w:rsidRPr="008860F2" w14:paraId="2267658B" w14:textId="77777777" w:rsidTr="00992CCC">
        <w:trPr>
          <w:trHeight w:val="144"/>
        </w:trPr>
        <w:tc>
          <w:tcPr>
            <w:tcW w:w="1783" w:type="pct"/>
          </w:tcPr>
          <w:p w14:paraId="69516085" w14:textId="0A2631F8" w:rsidR="00C12AC9" w:rsidRPr="008860F2" w:rsidRDefault="00C12AC9" w:rsidP="00C12AC9">
            <w:pPr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8860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โครงการผลประโยชน์</w:t>
            </w:r>
          </w:p>
        </w:tc>
        <w:tc>
          <w:tcPr>
            <w:tcW w:w="499" w:type="pct"/>
          </w:tcPr>
          <w:p w14:paraId="71F0B424" w14:textId="001E5E44" w:rsidR="00C12AC9" w:rsidRPr="00815C79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9" w:type="pct"/>
            <w:vAlign w:val="center"/>
          </w:tcPr>
          <w:p w14:paraId="3A3BC383" w14:textId="15E02B5D" w:rsidR="00C12AC9" w:rsidRDefault="00C12AC9" w:rsidP="00C12AC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9" w:type="pct"/>
            <w:vAlign w:val="center"/>
          </w:tcPr>
          <w:p w14:paraId="21C84AF0" w14:textId="77777777" w:rsidR="00C12AC9" w:rsidRPr="008860F2" w:rsidRDefault="00C12AC9" w:rsidP="00C12AC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14:paraId="1BEFA491" w14:textId="0C7B2988" w:rsidR="00C12AC9" w:rsidRDefault="00C12AC9" w:rsidP="00C12AC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8" w:type="pct"/>
          </w:tcPr>
          <w:p w14:paraId="53891E2D" w14:textId="77777777" w:rsidR="00C12AC9" w:rsidRPr="008860F2" w:rsidRDefault="00C12AC9" w:rsidP="00C12AC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14:paraId="4E577379" w14:textId="307597A2" w:rsidR="00C12AC9" w:rsidRDefault="00C12AC9" w:rsidP="00C12AC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0" w:type="pct"/>
            <w:vAlign w:val="center"/>
          </w:tcPr>
          <w:p w14:paraId="0BF5BB9B" w14:textId="77777777" w:rsidR="00C12AC9" w:rsidRPr="008860F2" w:rsidRDefault="00C12AC9" w:rsidP="00C12AC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8" w:type="pct"/>
            <w:vAlign w:val="center"/>
          </w:tcPr>
          <w:p w14:paraId="6D2AEA32" w14:textId="2A46FDF1" w:rsidR="00C12AC9" w:rsidRDefault="00C12AC9" w:rsidP="00C12AC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12AC9" w:rsidRPr="008860F2" w14:paraId="73CD7FAA" w14:textId="77777777" w:rsidTr="00C6739C">
        <w:trPr>
          <w:trHeight w:val="144"/>
        </w:trPr>
        <w:tc>
          <w:tcPr>
            <w:tcW w:w="1783" w:type="pct"/>
          </w:tcPr>
          <w:p w14:paraId="73AF5631" w14:textId="77777777" w:rsidR="00C12AC9" w:rsidRPr="008860F2" w:rsidRDefault="00C12AC9" w:rsidP="00C12AC9">
            <w:pPr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9" w:type="pct"/>
          </w:tcPr>
          <w:p w14:paraId="288A87B2" w14:textId="77777777" w:rsidR="00C12AC9" w:rsidRPr="008860F2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8" w:type="pct"/>
            <w:gridSpan w:val="7"/>
          </w:tcPr>
          <w:p w14:paraId="1A66C62E" w14:textId="55B7505B" w:rsidR="00C12AC9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8860F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C12AC9" w:rsidRPr="008860F2" w14:paraId="3742DFA2" w14:textId="77777777" w:rsidTr="00992CCC">
        <w:trPr>
          <w:trHeight w:val="144"/>
        </w:trPr>
        <w:tc>
          <w:tcPr>
            <w:tcW w:w="1783" w:type="pct"/>
          </w:tcPr>
          <w:p w14:paraId="0103CF45" w14:textId="77777777" w:rsidR="00C12AC9" w:rsidRPr="008860F2" w:rsidRDefault="00C12AC9" w:rsidP="00C12AC9">
            <w:pPr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ณ วัน</w:t>
            </w:r>
            <w:r w:rsidRPr="008860F2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ต้นงวด</w:t>
            </w:r>
          </w:p>
        </w:tc>
        <w:tc>
          <w:tcPr>
            <w:tcW w:w="499" w:type="pct"/>
          </w:tcPr>
          <w:p w14:paraId="0A33494F" w14:textId="77777777" w:rsidR="00C12AC9" w:rsidRPr="008860F2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9" w:type="pct"/>
          </w:tcPr>
          <w:p w14:paraId="6C901ADD" w14:textId="3BDC17F6" w:rsidR="00C12AC9" w:rsidRPr="008860F2" w:rsidRDefault="00992CCC" w:rsidP="00C12AC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68.74</w:t>
            </w:r>
          </w:p>
        </w:tc>
        <w:tc>
          <w:tcPr>
            <w:tcW w:w="139" w:type="pct"/>
          </w:tcPr>
          <w:p w14:paraId="6F637A58" w14:textId="77777777" w:rsidR="00C12AC9" w:rsidRPr="008860F2" w:rsidRDefault="00C12AC9" w:rsidP="00C12AC9">
            <w:pPr>
              <w:tabs>
                <w:tab w:val="decimal" w:pos="77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4" w:type="pct"/>
          </w:tcPr>
          <w:p w14:paraId="56597356" w14:textId="6A7A42AD" w:rsidR="00C12AC9" w:rsidRPr="008860F2" w:rsidRDefault="00C12AC9" w:rsidP="00C12AC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57.59</w:t>
            </w:r>
          </w:p>
        </w:tc>
        <w:tc>
          <w:tcPr>
            <w:tcW w:w="148" w:type="pct"/>
          </w:tcPr>
          <w:p w14:paraId="40AA7D57" w14:textId="77777777" w:rsidR="00C12AC9" w:rsidRPr="008860F2" w:rsidRDefault="00C12AC9" w:rsidP="00C12AC9">
            <w:pPr>
              <w:tabs>
                <w:tab w:val="decimal" w:pos="77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0" w:type="pct"/>
          </w:tcPr>
          <w:p w14:paraId="679736F0" w14:textId="394B9DB8" w:rsidR="00C12AC9" w:rsidRPr="008860F2" w:rsidRDefault="001348B8" w:rsidP="00C12AC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33.92</w:t>
            </w:r>
          </w:p>
        </w:tc>
        <w:tc>
          <w:tcPr>
            <w:tcW w:w="130" w:type="pct"/>
          </w:tcPr>
          <w:p w14:paraId="2F238834" w14:textId="77777777" w:rsidR="00C12AC9" w:rsidRPr="008860F2" w:rsidRDefault="00C12AC9" w:rsidP="00C12AC9">
            <w:pPr>
              <w:tabs>
                <w:tab w:val="decimal" w:pos="77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8" w:type="pct"/>
          </w:tcPr>
          <w:p w14:paraId="012D05C4" w14:textId="14518656" w:rsidR="00C12AC9" w:rsidRPr="008860F2" w:rsidRDefault="00C12AC9" w:rsidP="00C12AC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32.84</w:t>
            </w:r>
          </w:p>
        </w:tc>
      </w:tr>
      <w:tr w:rsidR="00C12AC9" w:rsidRPr="008860F2" w14:paraId="613167F0" w14:textId="77777777" w:rsidTr="00992CCC">
        <w:trPr>
          <w:trHeight w:val="144"/>
        </w:trPr>
        <w:tc>
          <w:tcPr>
            <w:tcW w:w="1783" w:type="pct"/>
          </w:tcPr>
          <w:p w14:paraId="1B8A22DF" w14:textId="77777777" w:rsidR="00C12AC9" w:rsidRPr="008860F2" w:rsidRDefault="00C12AC9" w:rsidP="00C12AC9">
            <w:pPr>
              <w:ind w:left="-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499" w:type="pct"/>
          </w:tcPr>
          <w:p w14:paraId="1D687BDD" w14:textId="77777777" w:rsidR="00C12AC9" w:rsidRPr="008860F2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9" w:type="pct"/>
          </w:tcPr>
          <w:p w14:paraId="4C647F43" w14:textId="77777777" w:rsidR="00C12AC9" w:rsidRPr="008860F2" w:rsidRDefault="00C12AC9" w:rsidP="00C12AC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9" w:type="pct"/>
          </w:tcPr>
          <w:p w14:paraId="46730D19" w14:textId="77777777" w:rsidR="00C12AC9" w:rsidRPr="008860F2" w:rsidRDefault="00C12AC9" w:rsidP="00C12AC9">
            <w:pPr>
              <w:tabs>
                <w:tab w:val="decimal" w:pos="77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4" w:type="pct"/>
          </w:tcPr>
          <w:p w14:paraId="46CA572A" w14:textId="77777777" w:rsidR="00C12AC9" w:rsidRPr="008860F2" w:rsidRDefault="00C12AC9" w:rsidP="00C12AC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8" w:type="pct"/>
          </w:tcPr>
          <w:p w14:paraId="5B7ED35A" w14:textId="77777777" w:rsidR="00C12AC9" w:rsidRPr="008860F2" w:rsidRDefault="00C12AC9" w:rsidP="00C12AC9">
            <w:pPr>
              <w:tabs>
                <w:tab w:val="decimal" w:pos="77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0" w:type="pct"/>
          </w:tcPr>
          <w:p w14:paraId="2B7F0F85" w14:textId="77777777" w:rsidR="00C12AC9" w:rsidRPr="008860F2" w:rsidRDefault="00C12AC9" w:rsidP="00C12AC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0" w:type="pct"/>
          </w:tcPr>
          <w:p w14:paraId="44832367" w14:textId="77777777" w:rsidR="00C12AC9" w:rsidRPr="008860F2" w:rsidRDefault="00C12AC9" w:rsidP="00C12AC9">
            <w:pPr>
              <w:tabs>
                <w:tab w:val="decimal" w:pos="77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8" w:type="pct"/>
          </w:tcPr>
          <w:p w14:paraId="75F20832" w14:textId="77777777" w:rsidR="00C12AC9" w:rsidRPr="008860F2" w:rsidRDefault="00C12AC9" w:rsidP="00C12AC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C12AC9" w:rsidRPr="008860F2" w14:paraId="13BCCB72" w14:textId="77777777" w:rsidTr="00992CCC">
        <w:trPr>
          <w:trHeight w:val="144"/>
        </w:trPr>
        <w:tc>
          <w:tcPr>
            <w:tcW w:w="1783" w:type="pct"/>
          </w:tcPr>
          <w:p w14:paraId="3F6D531B" w14:textId="77777777" w:rsidR="00C12AC9" w:rsidRPr="008860F2" w:rsidRDefault="00C12AC9" w:rsidP="00C12AC9">
            <w:pPr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  <w:r w:rsidRPr="008860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99" w:type="pct"/>
          </w:tcPr>
          <w:p w14:paraId="601A0261" w14:textId="77777777" w:rsidR="00C12AC9" w:rsidRPr="008860F2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89" w:type="pct"/>
          </w:tcPr>
          <w:p w14:paraId="60DA3FB1" w14:textId="534FD0BF" w:rsidR="00C12AC9" w:rsidRPr="008860F2" w:rsidRDefault="00992CCC" w:rsidP="00C12AC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</w:t>
            </w:r>
            <w:r w:rsidR="00C22D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B03F0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.</w:t>
            </w:r>
            <w:r w:rsidR="00C22D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</w:t>
            </w:r>
          </w:p>
        </w:tc>
        <w:tc>
          <w:tcPr>
            <w:tcW w:w="139" w:type="pct"/>
          </w:tcPr>
          <w:p w14:paraId="2FCA5E31" w14:textId="77777777" w:rsidR="00C12AC9" w:rsidRPr="008860F2" w:rsidRDefault="00C12AC9" w:rsidP="00C12AC9">
            <w:pPr>
              <w:tabs>
                <w:tab w:val="decimal" w:pos="77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4" w:type="pct"/>
          </w:tcPr>
          <w:p w14:paraId="018C3F11" w14:textId="5A100FC8" w:rsidR="00C12AC9" w:rsidRPr="008860F2" w:rsidRDefault="00C12AC9" w:rsidP="00401486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11.0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48" w:type="pct"/>
          </w:tcPr>
          <w:p w14:paraId="7C5C2AAA" w14:textId="77777777" w:rsidR="00C12AC9" w:rsidRPr="008860F2" w:rsidRDefault="00C12AC9" w:rsidP="00C12AC9">
            <w:pPr>
              <w:tabs>
                <w:tab w:val="decimal" w:pos="77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0" w:type="pct"/>
          </w:tcPr>
          <w:p w14:paraId="76DDC480" w14:textId="3C35DF0D" w:rsidR="00C12AC9" w:rsidRPr="008860F2" w:rsidRDefault="001348B8" w:rsidP="00C12AC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4.02</w:t>
            </w:r>
          </w:p>
        </w:tc>
        <w:tc>
          <w:tcPr>
            <w:tcW w:w="130" w:type="pct"/>
          </w:tcPr>
          <w:p w14:paraId="34C85AE9" w14:textId="77777777" w:rsidR="00C12AC9" w:rsidRPr="008860F2" w:rsidRDefault="00C12AC9" w:rsidP="00C12AC9">
            <w:pPr>
              <w:tabs>
                <w:tab w:val="decimal" w:pos="77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8" w:type="pct"/>
          </w:tcPr>
          <w:p w14:paraId="05547297" w14:textId="60CCF44D" w:rsidR="00C12AC9" w:rsidRPr="008860F2" w:rsidRDefault="00C12AC9" w:rsidP="00C12AC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4.28</w:t>
            </w:r>
          </w:p>
        </w:tc>
      </w:tr>
      <w:tr w:rsidR="00C12AC9" w:rsidRPr="008860F2" w14:paraId="22DAB822" w14:textId="77777777" w:rsidTr="00992CCC">
        <w:trPr>
          <w:trHeight w:val="144"/>
        </w:trPr>
        <w:tc>
          <w:tcPr>
            <w:tcW w:w="1783" w:type="pct"/>
          </w:tcPr>
          <w:p w14:paraId="408DAB28" w14:textId="77777777" w:rsidR="00C12AC9" w:rsidRPr="008860F2" w:rsidRDefault="00C12AC9" w:rsidP="00C12AC9">
            <w:pPr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  <w:r w:rsidRPr="008860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99" w:type="pct"/>
          </w:tcPr>
          <w:p w14:paraId="15EC0695" w14:textId="77777777" w:rsidR="00C12AC9" w:rsidRPr="008860F2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89" w:type="pct"/>
          </w:tcPr>
          <w:p w14:paraId="1AC54EEF" w14:textId="29DAAAC6" w:rsidR="00C12AC9" w:rsidRPr="008860F2" w:rsidRDefault="00B03F0B" w:rsidP="00401486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0.9</w:t>
            </w:r>
            <w:r w:rsidR="00C22D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139" w:type="pct"/>
          </w:tcPr>
          <w:p w14:paraId="1E71E145" w14:textId="77777777" w:rsidR="00C12AC9" w:rsidRPr="008860F2" w:rsidRDefault="00C12AC9" w:rsidP="00C12AC9">
            <w:pPr>
              <w:tabs>
                <w:tab w:val="decimal" w:pos="77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4" w:type="pct"/>
          </w:tcPr>
          <w:p w14:paraId="11DBE19F" w14:textId="31FAEF86" w:rsidR="00C12AC9" w:rsidRPr="008860F2" w:rsidRDefault="00C12AC9" w:rsidP="00C12AC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0.76</w:t>
            </w:r>
          </w:p>
        </w:tc>
        <w:tc>
          <w:tcPr>
            <w:tcW w:w="148" w:type="pct"/>
          </w:tcPr>
          <w:p w14:paraId="3B6B442A" w14:textId="77777777" w:rsidR="00C12AC9" w:rsidRPr="008860F2" w:rsidRDefault="00C12AC9" w:rsidP="00C12AC9">
            <w:pPr>
              <w:tabs>
                <w:tab w:val="decimal" w:pos="77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0" w:type="pct"/>
          </w:tcPr>
          <w:p w14:paraId="1D22C9F7" w14:textId="70EBF0D2" w:rsidR="00C12AC9" w:rsidRPr="008860F2" w:rsidRDefault="001348B8" w:rsidP="00C12AC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0.49</w:t>
            </w:r>
          </w:p>
        </w:tc>
        <w:tc>
          <w:tcPr>
            <w:tcW w:w="130" w:type="pct"/>
          </w:tcPr>
          <w:p w14:paraId="5AAABFE0" w14:textId="77777777" w:rsidR="00C12AC9" w:rsidRPr="008860F2" w:rsidRDefault="00C12AC9" w:rsidP="00C12AC9">
            <w:pPr>
              <w:tabs>
                <w:tab w:val="decimal" w:pos="77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8" w:type="pct"/>
          </w:tcPr>
          <w:p w14:paraId="638FE896" w14:textId="6E7AE139" w:rsidR="00C12AC9" w:rsidRPr="008860F2" w:rsidRDefault="00C12AC9" w:rsidP="00C12AC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0.4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</w:t>
            </w:r>
          </w:p>
        </w:tc>
      </w:tr>
      <w:tr w:rsidR="00C12AC9" w:rsidRPr="008860F2" w14:paraId="121FDC85" w14:textId="77777777" w:rsidTr="00992CCC">
        <w:trPr>
          <w:trHeight w:val="144"/>
        </w:trPr>
        <w:tc>
          <w:tcPr>
            <w:tcW w:w="1783" w:type="pct"/>
          </w:tcPr>
          <w:p w14:paraId="42873264" w14:textId="77777777" w:rsidR="00C12AC9" w:rsidRPr="008860F2" w:rsidRDefault="00C12AC9" w:rsidP="00C12AC9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9" w:type="pct"/>
          </w:tcPr>
          <w:p w14:paraId="57A4F334" w14:textId="77777777" w:rsidR="00C12AC9" w:rsidRPr="008860F2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6E12F9AA" w14:textId="706F8DFA" w:rsidR="00C12AC9" w:rsidRPr="008860F2" w:rsidRDefault="00B03F0B" w:rsidP="00C12AC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="00C22D9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C22D9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</w:t>
            </w:r>
          </w:p>
        </w:tc>
        <w:tc>
          <w:tcPr>
            <w:tcW w:w="139" w:type="pct"/>
          </w:tcPr>
          <w:p w14:paraId="6900DE8C" w14:textId="77777777" w:rsidR="00C12AC9" w:rsidRPr="008860F2" w:rsidRDefault="00C12AC9" w:rsidP="00C12AC9">
            <w:pPr>
              <w:tabs>
                <w:tab w:val="decimal" w:pos="77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</w:tcPr>
          <w:p w14:paraId="6166A15C" w14:textId="2A93609C" w:rsidR="00C12AC9" w:rsidRPr="008860F2" w:rsidRDefault="00C12AC9" w:rsidP="00C12AC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11.8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0</w:t>
            </w:r>
          </w:p>
        </w:tc>
        <w:tc>
          <w:tcPr>
            <w:tcW w:w="148" w:type="pct"/>
          </w:tcPr>
          <w:p w14:paraId="394933F8" w14:textId="77777777" w:rsidR="00C12AC9" w:rsidRPr="008860F2" w:rsidRDefault="00C12AC9" w:rsidP="00C12AC9">
            <w:pPr>
              <w:tabs>
                <w:tab w:val="decimal" w:pos="77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</w:tcPr>
          <w:p w14:paraId="485B7A00" w14:textId="3ADF5856" w:rsidR="00C12AC9" w:rsidRPr="008860F2" w:rsidRDefault="00D252FD" w:rsidP="00C12AC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4.51</w:t>
            </w:r>
          </w:p>
        </w:tc>
        <w:tc>
          <w:tcPr>
            <w:tcW w:w="130" w:type="pct"/>
          </w:tcPr>
          <w:p w14:paraId="786421B8" w14:textId="77777777" w:rsidR="00C12AC9" w:rsidRPr="008860F2" w:rsidRDefault="00C12AC9" w:rsidP="00C12AC9">
            <w:pPr>
              <w:tabs>
                <w:tab w:val="decimal" w:pos="77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</w:tcPr>
          <w:p w14:paraId="346E9A3D" w14:textId="7A4D3065" w:rsidR="00C12AC9" w:rsidRPr="008860F2" w:rsidRDefault="00C12AC9" w:rsidP="00C12AC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4.73</w:t>
            </w:r>
          </w:p>
        </w:tc>
      </w:tr>
    </w:tbl>
    <w:p w14:paraId="7AF7FB56" w14:textId="2647D4AC" w:rsidR="00126D0B" w:rsidRDefault="00126D0B"/>
    <w:p w14:paraId="7C5A0C41" w14:textId="77777777" w:rsidR="005C3B7B" w:rsidRDefault="005C3B7B">
      <w:pPr>
        <w:rPr>
          <w:cs/>
        </w:rPr>
      </w:pPr>
      <w:r>
        <w:br w:type="page"/>
      </w:r>
    </w:p>
    <w:tbl>
      <w:tblPr>
        <w:tblW w:w="4779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239"/>
        <w:gridCol w:w="907"/>
        <w:gridCol w:w="1072"/>
        <w:gridCol w:w="242"/>
        <w:gridCol w:w="11"/>
        <w:gridCol w:w="1100"/>
        <w:gridCol w:w="272"/>
        <w:gridCol w:w="982"/>
        <w:gridCol w:w="275"/>
        <w:gridCol w:w="1074"/>
        <w:gridCol w:w="6"/>
      </w:tblGrid>
      <w:tr w:rsidR="005C3B7B" w14:paraId="7D6EC04C" w14:textId="77777777" w:rsidTr="00D10EDC">
        <w:trPr>
          <w:gridAfter w:val="1"/>
          <w:wAfter w:w="3" w:type="pct"/>
          <w:trHeight w:val="144"/>
        </w:trPr>
        <w:tc>
          <w:tcPr>
            <w:tcW w:w="1764" w:type="pct"/>
          </w:tcPr>
          <w:p w14:paraId="25951A44" w14:textId="77777777" w:rsidR="005C3B7B" w:rsidRPr="00815C79" w:rsidRDefault="005C3B7B" w:rsidP="00527B5D">
            <w:pPr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</w:tc>
        <w:tc>
          <w:tcPr>
            <w:tcW w:w="494" w:type="pct"/>
          </w:tcPr>
          <w:p w14:paraId="641D77E5" w14:textId="77777777" w:rsidR="005C3B7B" w:rsidRPr="008860F2" w:rsidRDefault="005C3B7B" w:rsidP="00527B5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21" w:type="pct"/>
            <w:gridSpan w:val="4"/>
          </w:tcPr>
          <w:p w14:paraId="598D7A2F" w14:textId="77777777" w:rsidR="005C3B7B" w:rsidRPr="00815C79" w:rsidRDefault="005C3B7B" w:rsidP="00527B5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860F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48" w:type="pct"/>
          </w:tcPr>
          <w:p w14:paraId="23954FCB" w14:textId="77777777" w:rsidR="005C3B7B" w:rsidRPr="008860F2" w:rsidRDefault="005C3B7B" w:rsidP="00527B5D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0" w:type="pct"/>
            <w:gridSpan w:val="3"/>
          </w:tcPr>
          <w:p w14:paraId="3222D5BF" w14:textId="77777777" w:rsidR="005C3B7B" w:rsidRDefault="005C3B7B" w:rsidP="00527B5D">
            <w:pPr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0EDC" w14:paraId="186870AF" w14:textId="77777777" w:rsidTr="00D10EDC">
        <w:trPr>
          <w:gridAfter w:val="1"/>
          <w:wAfter w:w="3" w:type="pct"/>
          <w:trHeight w:val="144"/>
        </w:trPr>
        <w:tc>
          <w:tcPr>
            <w:tcW w:w="1764" w:type="pct"/>
          </w:tcPr>
          <w:p w14:paraId="1CD4217E" w14:textId="77777777" w:rsidR="005C3B7B" w:rsidRPr="008860F2" w:rsidRDefault="005C3B7B" w:rsidP="00527B5D">
            <w:pPr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8860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โครงการผลประโยชน์</w:t>
            </w:r>
          </w:p>
        </w:tc>
        <w:tc>
          <w:tcPr>
            <w:tcW w:w="494" w:type="pct"/>
          </w:tcPr>
          <w:p w14:paraId="1115983F" w14:textId="19C36A68" w:rsidR="005C3B7B" w:rsidRPr="00815C79" w:rsidRDefault="00730DEA" w:rsidP="00527B5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584" w:type="pct"/>
            <w:vAlign w:val="center"/>
          </w:tcPr>
          <w:p w14:paraId="047E6894" w14:textId="77777777" w:rsidR="005C3B7B" w:rsidRDefault="005C3B7B" w:rsidP="00527B5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8" w:type="pct"/>
            <w:gridSpan w:val="2"/>
            <w:vAlign w:val="center"/>
          </w:tcPr>
          <w:p w14:paraId="007EB862" w14:textId="77777777" w:rsidR="005C3B7B" w:rsidRPr="008860F2" w:rsidRDefault="005C3B7B" w:rsidP="00527B5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9" w:type="pct"/>
            <w:vAlign w:val="center"/>
          </w:tcPr>
          <w:p w14:paraId="18742713" w14:textId="77777777" w:rsidR="005C3B7B" w:rsidRDefault="005C3B7B" w:rsidP="00527B5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8" w:type="pct"/>
          </w:tcPr>
          <w:p w14:paraId="3B0BC278" w14:textId="77777777" w:rsidR="005C3B7B" w:rsidRPr="008860F2" w:rsidRDefault="005C3B7B" w:rsidP="00527B5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5" w:type="pct"/>
            <w:vAlign w:val="center"/>
          </w:tcPr>
          <w:p w14:paraId="4D304E45" w14:textId="77777777" w:rsidR="005C3B7B" w:rsidRDefault="005C3B7B" w:rsidP="00527B5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0" w:type="pct"/>
            <w:vAlign w:val="center"/>
          </w:tcPr>
          <w:p w14:paraId="513798F6" w14:textId="77777777" w:rsidR="005C3B7B" w:rsidRPr="008860F2" w:rsidRDefault="005C3B7B" w:rsidP="00527B5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5" w:type="pct"/>
            <w:vAlign w:val="center"/>
          </w:tcPr>
          <w:p w14:paraId="5CF404C9" w14:textId="77777777" w:rsidR="005C3B7B" w:rsidRDefault="005C3B7B" w:rsidP="00527B5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5C3B7B" w14:paraId="0CEC9A21" w14:textId="77777777" w:rsidTr="00D10EDC">
        <w:trPr>
          <w:gridAfter w:val="1"/>
          <w:wAfter w:w="3" w:type="pct"/>
          <w:trHeight w:val="144"/>
        </w:trPr>
        <w:tc>
          <w:tcPr>
            <w:tcW w:w="1764" w:type="pct"/>
          </w:tcPr>
          <w:p w14:paraId="79B79EFF" w14:textId="77777777" w:rsidR="005C3B7B" w:rsidRPr="008860F2" w:rsidRDefault="005C3B7B" w:rsidP="00527B5D">
            <w:pPr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4" w:type="pct"/>
          </w:tcPr>
          <w:p w14:paraId="145B8A09" w14:textId="77777777" w:rsidR="005C3B7B" w:rsidRPr="008860F2" w:rsidRDefault="005C3B7B" w:rsidP="00527B5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39" w:type="pct"/>
            <w:gridSpan w:val="8"/>
          </w:tcPr>
          <w:p w14:paraId="16CB363E" w14:textId="77777777" w:rsidR="005C3B7B" w:rsidRDefault="005C3B7B" w:rsidP="00527B5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8860F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C12AC9" w:rsidRPr="008860F2" w14:paraId="1776022A" w14:textId="77777777" w:rsidTr="00D10EDC">
        <w:trPr>
          <w:gridAfter w:val="1"/>
          <w:wAfter w:w="3" w:type="pct"/>
          <w:trHeight w:val="144"/>
        </w:trPr>
        <w:tc>
          <w:tcPr>
            <w:tcW w:w="1764" w:type="pct"/>
          </w:tcPr>
          <w:p w14:paraId="6B5BA34B" w14:textId="308B2E46" w:rsidR="00C12AC9" w:rsidRPr="008860F2" w:rsidRDefault="00C12AC9" w:rsidP="00C12AC9">
            <w:pPr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94" w:type="pct"/>
          </w:tcPr>
          <w:p w14:paraId="3594714D" w14:textId="77777777" w:rsidR="00C12AC9" w:rsidRPr="008860F2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84" w:type="pct"/>
          </w:tcPr>
          <w:p w14:paraId="1ACB76F5" w14:textId="77777777" w:rsidR="00C12AC9" w:rsidRPr="008860F2" w:rsidRDefault="00C12AC9" w:rsidP="00C12AC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" w:type="pct"/>
            <w:gridSpan w:val="2"/>
          </w:tcPr>
          <w:p w14:paraId="0A9F62A2" w14:textId="77777777" w:rsidR="00C12AC9" w:rsidRPr="008860F2" w:rsidRDefault="00C12AC9" w:rsidP="00C12AC9">
            <w:pPr>
              <w:tabs>
                <w:tab w:val="decimal" w:pos="77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9" w:type="pct"/>
          </w:tcPr>
          <w:p w14:paraId="1F979B39" w14:textId="77777777" w:rsidR="00C12AC9" w:rsidRPr="008860F2" w:rsidRDefault="00C12AC9" w:rsidP="00C12AC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162AA04B" w14:textId="77777777" w:rsidR="00C12AC9" w:rsidRPr="008860F2" w:rsidRDefault="00C12AC9" w:rsidP="00C12AC9">
            <w:pPr>
              <w:tabs>
                <w:tab w:val="decimal" w:pos="77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5" w:type="pct"/>
          </w:tcPr>
          <w:p w14:paraId="7C5414C4" w14:textId="77777777" w:rsidR="00C12AC9" w:rsidRPr="008860F2" w:rsidRDefault="00C12AC9" w:rsidP="00C12AC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</w:tcPr>
          <w:p w14:paraId="40AD93E5" w14:textId="77777777" w:rsidR="00C12AC9" w:rsidRPr="008860F2" w:rsidRDefault="00C12AC9" w:rsidP="00C12AC9">
            <w:pPr>
              <w:tabs>
                <w:tab w:val="decimal" w:pos="77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5" w:type="pct"/>
          </w:tcPr>
          <w:p w14:paraId="5E0F9939" w14:textId="77777777" w:rsidR="00C12AC9" w:rsidRPr="008860F2" w:rsidRDefault="00C12AC9" w:rsidP="00F710B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AC9" w:rsidRPr="008860F2" w14:paraId="531784F7" w14:textId="77777777" w:rsidTr="00D10EDC">
        <w:trPr>
          <w:gridAfter w:val="1"/>
          <w:wAfter w:w="3" w:type="pct"/>
          <w:trHeight w:val="144"/>
        </w:trPr>
        <w:tc>
          <w:tcPr>
            <w:tcW w:w="1764" w:type="pct"/>
          </w:tcPr>
          <w:p w14:paraId="253DD2A9" w14:textId="77777777" w:rsidR="00C12AC9" w:rsidRPr="008860F2" w:rsidRDefault="00C12AC9" w:rsidP="00C12AC9">
            <w:pPr>
              <w:ind w:left="147" w:hanging="147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(กำไร) ขาดทุนจากการประมาณตามหลักคณิตศาสตร์ประกันภัย </w:t>
            </w:r>
          </w:p>
        </w:tc>
        <w:tc>
          <w:tcPr>
            <w:tcW w:w="494" w:type="pct"/>
          </w:tcPr>
          <w:p w14:paraId="4FC76939" w14:textId="77777777" w:rsidR="00C12AC9" w:rsidRPr="008860F2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4" w:type="pct"/>
          </w:tcPr>
          <w:p w14:paraId="301C82A7" w14:textId="77777777" w:rsidR="00C12AC9" w:rsidRPr="008860F2" w:rsidRDefault="00C12AC9" w:rsidP="00C12AC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" w:type="pct"/>
            <w:gridSpan w:val="2"/>
          </w:tcPr>
          <w:p w14:paraId="50CD1D6E" w14:textId="77777777" w:rsidR="00C12AC9" w:rsidRPr="008860F2" w:rsidRDefault="00C12AC9" w:rsidP="00C12AC9">
            <w:pPr>
              <w:tabs>
                <w:tab w:val="decimal" w:pos="77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9" w:type="pct"/>
          </w:tcPr>
          <w:p w14:paraId="67EED9DA" w14:textId="77777777" w:rsidR="00C12AC9" w:rsidRPr="00A160D7" w:rsidRDefault="00C12AC9" w:rsidP="00C12AC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pct"/>
          </w:tcPr>
          <w:p w14:paraId="512878AE" w14:textId="77777777" w:rsidR="00C12AC9" w:rsidRPr="008860F2" w:rsidRDefault="00C12AC9" w:rsidP="00C12AC9">
            <w:pPr>
              <w:tabs>
                <w:tab w:val="decimal" w:pos="77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5" w:type="pct"/>
          </w:tcPr>
          <w:p w14:paraId="18AA880D" w14:textId="77777777" w:rsidR="00C12AC9" w:rsidRPr="008860F2" w:rsidRDefault="00C12AC9" w:rsidP="00C12AC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</w:tcPr>
          <w:p w14:paraId="61321038" w14:textId="77777777" w:rsidR="00C12AC9" w:rsidRPr="008860F2" w:rsidRDefault="00C12AC9" w:rsidP="00C12AC9">
            <w:pPr>
              <w:tabs>
                <w:tab w:val="decimal" w:pos="77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5" w:type="pct"/>
          </w:tcPr>
          <w:p w14:paraId="58A528B5" w14:textId="77777777" w:rsidR="00C12AC9" w:rsidRPr="008860F2" w:rsidRDefault="00C12AC9" w:rsidP="00C12AC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AC9" w:rsidRPr="008860F2" w14:paraId="3DF26FD0" w14:textId="77777777" w:rsidTr="00D10EDC">
        <w:trPr>
          <w:gridAfter w:val="1"/>
          <w:wAfter w:w="3" w:type="pct"/>
          <w:trHeight w:val="144"/>
        </w:trPr>
        <w:tc>
          <w:tcPr>
            <w:tcW w:w="1764" w:type="pct"/>
          </w:tcPr>
          <w:p w14:paraId="4854D012" w14:textId="77777777" w:rsidR="00C12AC9" w:rsidRPr="008860F2" w:rsidRDefault="00C12AC9" w:rsidP="00C12AC9">
            <w:pPr>
              <w:pStyle w:val="ListParagraph"/>
              <w:numPr>
                <w:ilvl w:val="0"/>
                <w:numId w:val="3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15" w:hanging="18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494" w:type="pct"/>
          </w:tcPr>
          <w:p w14:paraId="78BF224B" w14:textId="77777777" w:rsidR="00C12AC9" w:rsidRPr="008860F2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4" w:type="pct"/>
          </w:tcPr>
          <w:p w14:paraId="57939CB1" w14:textId="195FF3C2" w:rsidR="00C12AC9" w:rsidRPr="008860F2" w:rsidRDefault="00992CCC" w:rsidP="00FB35D0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1.60</w:t>
            </w:r>
          </w:p>
        </w:tc>
        <w:tc>
          <w:tcPr>
            <w:tcW w:w="138" w:type="pct"/>
            <w:gridSpan w:val="2"/>
          </w:tcPr>
          <w:p w14:paraId="54EF1F78" w14:textId="77777777" w:rsidR="00C12AC9" w:rsidRPr="008860F2" w:rsidRDefault="00C12AC9" w:rsidP="00C12AC9">
            <w:pPr>
              <w:tabs>
                <w:tab w:val="decimal" w:pos="77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9" w:type="pct"/>
          </w:tcPr>
          <w:p w14:paraId="74973162" w14:textId="33763C86" w:rsidR="00C12AC9" w:rsidRPr="008860F2" w:rsidRDefault="00C12AC9" w:rsidP="00B70134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0.01</w:t>
            </w:r>
          </w:p>
        </w:tc>
        <w:tc>
          <w:tcPr>
            <w:tcW w:w="148" w:type="pct"/>
          </w:tcPr>
          <w:p w14:paraId="674E60EE" w14:textId="77777777" w:rsidR="00C12AC9" w:rsidRPr="008860F2" w:rsidRDefault="00C12AC9" w:rsidP="00C12AC9">
            <w:pPr>
              <w:tabs>
                <w:tab w:val="decimal" w:pos="77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5" w:type="pct"/>
          </w:tcPr>
          <w:p w14:paraId="44E96CB1" w14:textId="60B35890" w:rsidR="00C12AC9" w:rsidRPr="008860F2" w:rsidRDefault="00550A0A" w:rsidP="00C743A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0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0" w:type="pct"/>
          </w:tcPr>
          <w:p w14:paraId="49FBA129" w14:textId="77777777" w:rsidR="00C12AC9" w:rsidRPr="008860F2" w:rsidRDefault="00C12AC9" w:rsidP="00C12AC9">
            <w:pPr>
              <w:tabs>
                <w:tab w:val="decimal" w:pos="77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5" w:type="pct"/>
          </w:tcPr>
          <w:p w14:paraId="55627A16" w14:textId="740B321C" w:rsidR="00C12AC9" w:rsidRPr="008860F2" w:rsidRDefault="00C12AC9" w:rsidP="0034770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51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0.01</w:t>
            </w:r>
          </w:p>
        </w:tc>
      </w:tr>
      <w:tr w:rsidR="00C12AC9" w:rsidRPr="008860F2" w14:paraId="6EEF0C91" w14:textId="77777777" w:rsidTr="00D10EDC">
        <w:trPr>
          <w:gridAfter w:val="1"/>
          <w:wAfter w:w="3" w:type="pct"/>
          <w:trHeight w:val="144"/>
        </w:trPr>
        <w:tc>
          <w:tcPr>
            <w:tcW w:w="1764" w:type="pct"/>
          </w:tcPr>
          <w:p w14:paraId="18B865E4" w14:textId="77777777" w:rsidR="00C12AC9" w:rsidRPr="008860F2" w:rsidRDefault="00C12AC9" w:rsidP="00C12AC9">
            <w:pPr>
              <w:pStyle w:val="ListParagraph"/>
              <w:numPr>
                <w:ilvl w:val="0"/>
                <w:numId w:val="3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15" w:hanging="18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  <w:r w:rsidRPr="008860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94" w:type="pct"/>
          </w:tcPr>
          <w:p w14:paraId="7529A1CF" w14:textId="77777777" w:rsidR="00C12AC9" w:rsidRPr="008860F2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4" w:type="pct"/>
          </w:tcPr>
          <w:p w14:paraId="59317510" w14:textId="4E03DBCA" w:rsidR="00C12AC9" w:rsidRPr="008860F2" w:rsidRDefault="00992CCC" w:rsidP="00C12AC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(1.</w:t>
            </w:r>
            <w:r w:rsidR="00B03F0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9</w:t>
            </w:r>
            <w:r w:rsidR="00C22D9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38" w:type="pct"/>
            <w:gridSpan w:val="2"/>
          </w:tcPr>
          <w:p w14:paraId="5964D22F" w14:textId="77777777" w:rsidR="00C12AC9" w:rsidRPr="008860F2" w:rsidRDefault="00C12AC9" w:rsidP="00C12AC9">
            <w:pPr>
              <w:tabs>
                <w:tab w:val="decimal" w:pos="77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9" w:type="pct"/>
          </w:tcPr>
          <w:p w14:paraId="0BE03A15" w14:textId="4F5E540F" w:rsidR="00C12AC9" w:rsidRPr="008860F2" w:rsidRDefault="00C12AC9" w:rsidP="00B70134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(0.76)</w:t>
            </w:r>
          </w:p>
        </w:tc>
        <w:tc>
          <w:tcPr>
            <w:tcW w:w="148" w:type="pct"/>
          </w:tcPr>
          <w:p w14:paraId="3420E569" w14:textId="77777777" w:rsidR="00C12AC9" w:rsidRPr="008860F2" w:rsidRDefault="00C12AC9" w:rsidP="00C12AC9">
            <w:pPr>
              <w:tabs>
                <w:tab w:val="decimal" w:pos="77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5" w:type="pct"/>
          </w:tcPr>
          <w:p w14:paraId="6D0DC64F" w14:textId="5E7A55AB" w:rsidR="00C12AC9" w:rsidRPr="008860F2" w:rsidRDefault="00B2708C" w:rsidP="000841B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26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0.06</w:t>
            </w:r>
          </w:p>
        </w:tc>
        <w:tc>
          <w:tcPr>
            <w:tcW w:w="150" w:type="pct"/>
          </w:tcPr>
          <w:p w14:paraId="447DA462" w14:textId="77777777" w:rsidR="00C12AC9" w:rsidRPr="008860F2" w:rsidRDefault="00C12AC9" w:rsidP="00C12AC9">
            <w:pPr>
              <w:tabs>
                <w:tab w:val="decimal" w:pos="77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5" w:type="pct"/>
          </w:tcPr>
          <w:p w14:paraId="23181BCB" w14:textId="296CC3CD" w:rsidR="00C12AC9" w:rsidRPr="008860F2" w:rsidRDefault="00C12AC9" w:rsidP="00C12AC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7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(0.44)</w:t>
            </w:r>
          </w:p>
        </w:tc>
      </w:tr>
      <w:tr w:rsidR="00C12AC9" w:rsidRPr="008860F2" w14:paraId="7985E071" w14:textId="77777777" w:rsidTr="00D10EDC">
        <w:trPr>
          <w:gridAfter w:val="1"/>
          <w:wAfter w:w="3" w:type="pct"/>
          <w:trHeight w:val="144"/>
        </w:trPr>
        <w:tc>
          <w:tcPr>
            <w:tcW w:w="1764" w:type="pct"/>
          </w:tcPr>
          <w:p w14:paraId="63C1FE00" w14:textId="77777777" w:rsidR="00C12AC9" w:rsidRPr="008860F2" w:rsidRDefault="00C12AC9" w:rsidP="00C12AC9">
            <w:pPr>
              <w:pStyle w:val="ListParagraph"/>
              <w:numPr>
                <w:ilvl w:val="0"/>
                <w:numId w:val="3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15" w:hanging="18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494" w:type="pct"/>
          </w:tcPr>
          <w:p w14:paraId="243A326C" w14:textId="77777777" w:rsidR="00C12AC9" w:rsidRPr="008860F2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7AD2CB4" w14:textId="5DD6577A" w:rsidR="00C12AC9" w:rsidRPr="008860F2" w:rsidRDefault="00992CCC" w:rsidP="00C12AC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(3.</w:t>
            </w:r>
            <w:r w:rsidR="003527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</w:t>
            </w:r>
            <w:r w:rsidR="00C22D9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38" w:type="pct"/>
            <w:gridSpan w:val="2"/>
          </w:tcPr>
          <w:p w14:paraId="7998DC90" w14:textId="77777777" w:rsidR="00C12AC9" w:rsidRPr="008860F2" w:rsidRDefault="00C12AC9" w:rsidP="00C12AC9">
            <w:pPr>
              <w:tabs>
                <w:tab w:val="decimal" w:pos="77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78528515" w14:textId="4CAEC4F4" w:rsidR="00C12AC9" w:rsidRPr="008860F2" w:rsidRDefault="00C12AC9" w:rsidP="00B70134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6</w:t>
            </w:r>
          </w:p>
        </w:tc>
        <w:tc>
          <w:tcPr>
            <w:tcW w:w="148" w:type="pct"/>
          </w:tcPr>
          <w:p w14:paraId="10C871BD" w14:textId="77777777" w:rsidR="00C12AC9" w:rsidRPr="008860F2" w:rsidRDefault="00C12AC9" w:rsidP="00C12AC9">
            <w:pPr>
              <w:tabs>
                <w:tab w:val="decimal" w:pos="77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74C023EB" w14:textId="3EF84060" w:rsidR="00C12AC9" w:rsidRPr="008860F2" w:rsidRDefault="00B2708C" w:rsidP="00C12AC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(3.77)</w:t>
            </w:r>
          </w:p>
        </w:tc>
        <w:tc>
          <w:tcPr>
            <w:tcW w:w="150" w:type="pct"/>
          </w:tcPr>
          <w:p w14:paraId="0A2EDA6C" w14:textId="77777777" w:rsidR="00C12AC9" w:rsidRPr="008860F2" w:rsidRDefault="00C12AC9" w:rsidP="00C12AC9">
            <w:pPr>
              <w:tabs>
                <w:tab w:val="decimal" w:pos="77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27E1203" w14:textId="3D741C16" w:rsidR="00C12AC9" w:rsidRPr="008860F2" w:rsidRDefault="00C12AC9" w:rsidP="00C12AC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7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(0.88)</w:t>
            </w:r>
          </w:p>
        </w:tc>
      </w:tr>
      <w:tr w:rsidR="00C12AC9" w:rsidRPr="008860F2" w14:paraId="6D34C8EA" w14:textId="77777777" w:rsidTr="00D10EDC">
        <w:trPr>
          <w:gridAfter w:val="1"/>
          <w:wAfter w:w="3" w:type="pct"/>
          <w:trHeight w:val="144"/>
        </w:trPr>
        <w:tc>
          <w:tcPr>
            <w:tcW w:w="1764" w:type="pct"/>
          </w:tcPr>
          <w:p w14:paraId="45348986" w14:textId="77777777" w:rsidR="00C12AC9" w:rsidRPr="008860F2" w:rsidRDefault="00C12AC9" w:rsidP="00C12AC9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4" w:type="pct"/>
          </w:tcPr>
          <w:p w14:paraId="0B8CC3A2" w14:textId="77777777" w:rsidR="00C12AC9" w:rsidRPr="008860F2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3239CB2F" w14:textId="079BFC43" w:rsidR="00C12AC9" w:rsidRPr="00DB2D10" w:rsidRDefault="00992CCC" w:rsidP="00C12AC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2D1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(3.</w:t>
            </w:r>
            <w:r w:rsidR="00C22D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</w:t>
            </w:r>
            <w:r w:rsidRPr="00DB2D1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38" w:type="pct"/>
            <w:gridSpan w:val="2"/>
          </w:tcPr>
          <w:p w14:paraId="6E349FCA" w14:textId="77777777" w:rsidR="00C12AC9" w:rsidRPr="008860F2" w:rsidRDefault="00C12AC9" w:rsidP="00C12AC9">
            <w:pPr>
              <w:tabs>
                <w:tab w:val="decimal" w:pos="77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14:paraId="73E300CA" w14:textId="4A501FA1" w:rsidR="00C12AC9" w:rsidRPr="00B70134" w:rsidRDefault="00C12AC9" w:rsidP="00B70134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701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0.3</w:t>
            </w:r>
            <w:r w:rsidRPr="00B7013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148" w:type="pct"/>
          </w:tcPr>
          <w:p w14:paraId="66A241B0" w14:textId="77777777" w:rsidR="00C12AC9" w:rsidRPr="008860F2" w:rsidRDefault="00C12AC9" w:rsidP="00C12AC9">
            <w:pPr>
              <w:tabs>
                <w:tab w:val="decimal" w:pos="77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14:paraId="79BEE3F6" w14:textId="06AAF94A" w:rsidR="00C12AC9" w:rsidRPr="001348B8" w:rsidRDefault="001348B8" w:rsidP="00C12AC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348B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(3.71)</w:t>
            </w:r>
          </w:p>
        </w:tc>
        <w:tc>
          <w:tcPr>
            <w:tcW w:w="150" w:type="pct"/>
          </w:tcPr>
          <w:p w14:paraId="2B3C4B34" w14:textId="77777777" w:rsidR="00C12AC9" w:rsidRPr="008860F2" w:rsidRDefault="00C12AC9" w:rsidP="00C12AC9">
            <w:pPr>
              <w:tabs>
                <w:tab w:val="decimal" w:pos="77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431DE707" w14:textId="2F840AE7" w:rsidR="00C12AC9" w:rsidRPr="008860F2" w:rsidRDefault="00C12AC9" w:rsidP="00C12AC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7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A09D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1.31</w:t>
            </w:r>
            <w:r w:rsidRPr="003A09D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  <w:tr w:rsidR="00401486" w:rsidRPr="008860F2" w14:paraId="6F8B8E29" w14:textId="77777777" w:rsidTr="00D10EDC">
        <w:trPr>
          <w:trHeight w:val="144"/>
        </w:trPr>
        <w:tc>
          <w:tcPr>
            <w:tcW w:w="1764" w:type="pct"/>
          </w:tcPr>
          <w:p w14:paraId="7C8D2205" w14:textId="77777777" w:rsidR="00401486" w:rsidRPr="008860F2" w:rsidRDefault="00401486" w:rsidP="00401486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4" w:type="pct"/>
          </w:tcPr>
          <w:p w14:paraId="4D5F09FC" w14:textId="77777777" w:rsidR="00401486" w:rsidRPr="008860F2" w:rsidRDefault="00401486" w:rsidP="0040148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4" w:type="pct"/>
          </w:tcPr>
          <w:p w14:paraId="520EDF3D" w14:textId="77777777" w:rsidR="00401486" w:rsidRDefault="00401486" w:rsidP="0040148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2" w:type="pct"/>
          </w:tcPr>
          <w:p w14:paraId="1F970712" w14:textId="77777777" w:rsidR="00401486" w:rsidRPr="008860F2" w:rsidRDefault="00401486" w:rsidP="00401486">
            <w:pPr>
              <w:tabs>
                <w:tab w:val="decimal" w:pos="78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5" w:type="pct"/>
            <w:gridSpan w:val="2"/>
          </w:tcPr>
          <w:p w14:paraId="7FF70431" w14:textId="77777777" w:rsidR="00401486" w:rsidRDefault="00401486" w:rsidP="0040148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pct"/>
          </w:tcPr>
          <w:p w14:paraId="4268D705" w14:textId="77777777" w:rsidR="00401486" w:rsidRPr="008860F2" w:rsidRDefault="00401486" w:rsidP="00401486">
            <w:pPr>
              <w:tabs>
                <w:tab w:val="decimal" w:pos="78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5" w:type="pct"/>
          </w:tcPr>
          <w:p w14:paraId="4B0DA12C" w14:textId="77777777" w:rsidR="00401486" w:rsidRDefault="00401486" w:rsidP="0040148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0" w:type="pct"/>
          </w:tcPr>
          <w:p w14:paraId="64ED0453" w14:textId="77777777" w:rsidR="00401486" w:rsidRPr="008860F2" w:rsidRDefault="00401486" w:rsidP="00401486">
            <w:pPr>
              <w:tabs>
                <w:tab w:val="decimal" w:pos="78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8" w:type="pct"/>
            <w:gridSpan w:val="2"/>
          </w:tcPr>
          <w:p w14:paraId="73CBE134" w14:textId="77777777" w:rsidR="00401486" w:rsidRDefault="00401486" w:rsidP="00D10ED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" w:hanging="23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01486" w:rsidRPr="008860F2" w14:paraId="3C936ACC" w14:textId="77777777" w:rsidTr="00D10EDC">
        <w:trPr>
          <w:trHeight w:val="144"/>
        </w:trPr>
        <w:tc>
          <w:tcPr>
            <w:tcW w:w="1764" w:type="pct"/>
          </w:tcPr>
          <w:p w14:paraId="3E31CB58" w14:textId="08C26E75" w:rsidR="00401486" w:rsidRPr="008860F2" w:rsidRDefault="00401486" w:rsidP="00401486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  <w:r w:rsidRPr="008860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94" w:type="pct"/>
          </w:tcPr>
          <w:p w14:paraId="1752B7CD" w14:textId="77777777" w:rsidR="00401486" w:rsidRPr="008860F2" w:rsidRDefault="00401486" w:rsidP="0040148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4" w:type="pct"/>
          </w:tcPr>
          <w:p w14:paraId="5B61FC3A" w14:textId="6BF2B03A" w:rsidR="00401486" w:rsidRDefault="00401486" w:rsidP="0040148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C573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32" w:type="pct"/>
          </w:tcPr>
          <w:p w14:paraId="59162538" w14:textId="77777777" w:rsidR="00401486" w:rsidRPr="008860F2" w:rsidRDefault="00401486" w:rsidP="00401486">
            <w:pPr>
              <w:tabs>
                <w:tab w:val="decimal" w:pos="78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5" w:type="pct"/>
            <w:gridSpan w:val="2"/>
          </w:tcPr>
          <w:p w14:paraId="419EC19E" w14:textId="70F36EA9" w:rsidR="00401486" w:rsidRDefault="00401486" w:rsidP="0040148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(0.96)</w:t>
            </w:r>
          </w:p>
        </w:tc>
        <w:tc>
          <w:tcPr>
            <w:tcW w:w="148" w:type="pct"/>
          </w:tcPr>
          <w:p w14:paraId="02768FF0" w14:textId="77777777" w:rsidR="00401486" w:rsidRPr="008860F2" w:rsidRDefault="00401486" w:rsidP="00401486">
            <w:pPr>
              <w:tabs>
                <w:tab w:val="decimal" w:pos="78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5" w:type="pct"/>
          </w:tcPr>
          <w:p w14:paraId="197C8CE2" w14:textId="45E94ACC" w:rsidR="00401486" w:rsidRDefault="00401486" w:rsidP="0040148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(1.15)</w:t>
            </w:r>
          </w:p>
        </w:tc>
        <w:tc>
          <w:tcPr>
            <w:tcW w:w="150" w:type="pct"/>
          </w:tcPr>
          <w:p w14:paraId="5A357166" w14:textId="77777777" w:rsidR="00401486" w:rsidRPr="008860F2" w:rsidRDefault="00401486" w:rsidP="00401486">
            <w:pPr>
              <w:tabs>
                <w:tab w:val="decimal" w:pos="78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8" w:type="pct"/>
            <w:gridSpan w:val="2"/>
          </w:tcPr>
          <w:p w14:paraId="4F4C48D8" w14:textId="21E74243" w:rsidR="00401486" w:rsidRDefault="00401486" w:rsidP="00D10ED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" w:hanging="23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401486" w:rsidRPr="008860F2" w14:paraId="1D2E87E1" w14:textId="77777777" w:rsidTr="00D10EDC">
        <w:trPr>
          <w:trHeight w:val="144"/>
        </w:trPr>
        <w:tc>
          <w:tcPr>
            <w:tcW w:w="1764" w:type="pct"/>
          </w:tcPr>
          <w:p w14:paraId="47628D2D" w14:textId="2CD80546" w:rsidR="00401486" w:rsidRPr="008860F2" w:rsidRDefault="00401486" w:rsidP="00401486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การโอนย้ายพนักงานภายในกลุ่มบริษัท</w:t>
            </w:r>
          </w:p>
        </w:tc>
        <w:tc>
          <w:tcPr>
            <w:tcW w:w="494" w:type="pct"/>
          </w:tcPr>
          <w:p w14:paraId="2ACECB1E" w14:textId="77777777" w:rsidR="00401486" w:rsidRPr="008860F2" w:rsidRDefault="00401486" w:rsidP="0040148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4" w:type="pct"/>
          </w:tcPr>
          <w:p w14:paraId="5A531A95" w14:textId="0BE5DD33" w:rsidR="00401486" w:rsidRDefault="00D87EE2" w:rsidP="00D87EE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32" w:type="pct"/>
          </w:tcPr>
          <w:p w14:paraId="412FBA6B" w14:textId="77777777" w:rsidR="00401486" w:rsidRPr="008860F2" w:rsidRDefault="00401486" w:rsidP="00401486">
            <w:pPr>
              <w:tabs>
                <w:tab w:val="decimal" w:pos="78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5" w:type="pct"/>
            <w:gridSpan w:val="2"/>
          </w:tcPr>
          <w:p w14:paraId="5F0F711D" w14:textId="58AF9CBC" w:rsidR="00401486" w:rsidRPr="00D62FF6" w:rsidRDefault="00401486" w:rsidP="00401486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6E7341FF" w14:textId="77777777" w:rsidR="00401486" w:rsidRPr="008860F2" w:rsidRDefault="00401486" w:rsidP="00401486">
            <w:pPr>
              <w:tabs>
                <w:tab w:val="decimal" w:pos="78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5" w:type="pct"/>
          </w:tcPr>
          <w:p w14:paraId="56B7B305" w14:textId="7529CA52" w:rsidR="00401486" w:rsidRDefault="00401486" w:rsidP="0049387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50" w:type="pct"/>
          </w:tcPr>
          <w:p w14:paraId="605BA97F" w14:textId="77777777" w:rsidR="00401486" w:rsidRPr="008860F2" w:rsidRDefault="00401486" w:rsidP="00401486">
            <w:pPr>
              <w:tabs>
                <w:tab w:val="decimal" w:pos="78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8" w:type="pct"/>
            <w:gridSpan w:val="2"/>
          </w:tcPr>
          <w:p w14:paraId="37824F72" w14:textId="0D01BF5C" w:rsidR="00401486" w:rsidRPr="00D62FF6" w:rsidRDefault="00401486" w:rsidP="00D10EDC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hanging="23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(2.3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401486" w:rsidRPr="008860F2" w14:paraId="28EFCB82" w14:textId="77777777" w:rsidTr="00D10EDC">
        <w:trPr>
          <w:trHeight w:val="144"/>
        </w:trPr>
        <w:tc>
          <w:tcPr>
            <w:tcW w:w="1764" w:type="pct"/>
          </w:tcPr>
          <w:p w14:paraId="1E819A59" w14:textId="3E5F2158" w:rsidR="00401486" w:rsidRDefault="00401486" w:rsidP="00401486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การจำหน่ายบริษัทย่อย</w:t>
            </w:r>
          </w:p>
        </w:tc>
        <w:tc>
          <w:tcPr>
            <w:tcW w:w="494" w:type="pct"/>
          </w:tcPr>
          <w:p w14:paraId="6D0B0AF1" w14:textId="4786CE52" w:rsidR="00401486" w:rsidRPr="00BF768E" w:rsidRDefault="00BF768E" w:rsidP="0040148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BF768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BAFABBF" w14:textId="751E8584" w:rsidR="00401486" w:rsidRDefault="00401486" w:rsidP="0040148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(2.1</w:t>
            </w:r>
            <w:r w:rsidR="00C573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2" w:type="pct"/>
          </w:tcPr>
          <w:p w14:paraId="7D5CA350" w14:textId="77777777" w:rsidR="00401486" w:rsidRPr="008860F2" w:rsidRDefault="00401486" w:rsidP="00401486">
            <w:pPr>
              <w:tabs>
                <w:tab w:val="decimal" w:pos="78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tcBorders>
              <w:bottom w:val="single" w:sz="4" w:space="0" w:color="auto"/>
            </w:tcBorders>
          </w:tcPr>
          <w:p w14:paraId="65F2279A" w14:textId="3F37D45E" w:rsidR="00401486" w:rsidRDefault="00401486" w:rsidP="00401486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15E61C62" w14:textId="77777777" w:rsidR="00401486" w:rsidRPr="008860F2" w:rsidRDefault="00401486" w:rsidP="00401486">
            <w:pPr>
              <w:tabs>
                <w:tab w:val="decimal" w:pos="78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37DBA27C" w14:textId="5F439FA0" w:rsidR="00401486" w:rsidRDefault="00401486" w:rsidP="0049387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0" w:type="pct"/>
          </w:tcPr>
          <w:p w14:paraId="7FF54270" w14:textId="77777777" w:rsidR="00401486" w:rsidRPr="008860F2" w:rsidRDefault="00401486" w:rsidP="00401486">
            <w:pPr>
              <w:tabs>
                <w:tab w:val="decimal" w:pos="78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</w:tcPr>
          <w:p w14:paraId="7F02C941" w14:textId="662D6E7B" w:rsidR="00401486" w:rsidRPr="00D62FF6" w:rsidRDefault="00401486" w:rsidP="00D10ED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hanging="2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01486" w:rsidRPr="008860F2" w14:paraId="6F3E0086" w14:textId="77777777" w:rsidTr="00D10EDC">
        <w:trPr>
          <w:trHeight w:val="144"/>
        </w:trPr>
        <w:tc>
          <w:tcPr>
            <w:tcW w:w="1764" w:type="pct"/>
          </w:tcPr>
          <w:p w14:paraId="1E5CD28C" w14:textId="77777777" w:rsidR="00401486" w:rsidRPr="008860F2" w:rsidRDefault="00401486" w:rsidP="00401486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4" w:type="pct"/>
          </w:tcPr>
          <w:p w14:paraId="6A05F470" w14:textId="77777777" w:rsidR="00401486" w:rsidRPr="008860F2" w:rsidRDefault="00401486" w:rsidP="0040148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017F53A5" w14:textId="4624DD1E" w:rsidR="00401486" w:rsidRPr="00DB2D10" w:rsidRDefault="00401486" w:rsidP="0040148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2D1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6</w:t>
            </w:r>
            <w:r w:rsidRPr="00DB2D1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32" w:type="pct"/>
          </w:tcPr>
          <w:p w14:paraId="0CB88416" w14:textId="77777777" w:rsidR="00401486" w:rsidRPr="008860F2" w:rsidRDefault="00401486" w:rsidP="00401486">
            <w:pPr>
              <w:tabs>
                <w:tab w:val="decimal" w:pos="78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AFFABD" w14:textId="766529E5" w:rsidR="00401486" w:rsidRPr="008860F2" w:rsidRDefault="00401486" w:rsidP="0040148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753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(0.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</w:t>
            </w:r>
            <w:r w:rsidRPr="000753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pct"/>
          </w:tcPr>
          <w:p w14:paraId="0332F33A" w14:textId="77777777" w:rsidR="00401486" w:rsidRPr="008860F2" w:rsidRDefault="00401486" w:rsidP="00401486">
            <w:pPr>
              <w:tabs>
                <w:tab w:val="decimal" w:pos="78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14:paraId="54A9A9A2" w14:textId="748FE060" w:rsidR="00401486" w:rsidRPr="00343F2A" w:rsidRDefault="00401486" w:rsidP="0040148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3F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(1.15)</w:t>
            </w:r>
          </w:p>
        </w:tc>
        <w:tc>
          <w:tcPr>
            <w:tcW w:w="150" w:type="pct"/>
          </w:tcPr>
          <w:p w14:paraId="0BDD9ED6" w14:textId="77777777" w:rsidR="00401486" w:rsidRPr="008860F2" w:rsidRDefault="00401486" w:rsidP="00401486">
            <w:pPr>
              <w:tabs>
                <w:tab w:val="decimal" w:pos="78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23248C" w14:textId="71AD59BA" w:rsidR="00401486" w:rsidRPr="008860F2" w:rsidRDefault="00401486" w:rsidP="00D10EDC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7" w:hanging="2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(2.3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401486" w:rsidRPr="008860F2" w14:paraId="521F2AFC" w14:textId="77777777" w:rsidTr="00D10EDC">
        <w:trPr>
          <w:trHeight w:val="144"/>
        </w:trPr>
        <w:tc>
          <w:tcPr>
            <w:tcW w:w="1764" w:type="pct"/>
          </w:tcPr>
          <w:p w14:paraId="3D076CD2" w14:textId="77777777" w:rsidR="00401486" w:rsidRPr="008860F2" w:rsidRDefault="00401486" w:rsidP="00401486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4" w:type="pct"/>
          </w:tcPr>
          <w:p w14:paraId="60E69146" w14:textId="77777777" w:rsidR="00401486" w:rsidRPr="008860F2" w:rsidRDefault="00401486" w:rsidP="0040148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0860143B" w14:textId="77777777" w:rsidR="00401486" w:rsidRPr="0007532B" w:rsidRDefault="00401486" w:rsidP="0040148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2" w:type="pct"/>
          </w:tcPr>
          <w:p w14:paraId="68F4E131" w14:textId="77777777" w:rsidR="00401486" w:rsidRPr="008860F2" w:rsidRDefault="00401486" w:rsidP="00401486">
            <w:pPr>
              <w:tabs>
                <w:tab w:val="decimal" w:pos="78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</w:tcBorders>
          </w:tcPr>
          <w:p w14:paraId="156FF2C4" w14:textId="77777777" w:rsidR="00401486" w:rsidRPr="0007532B" w:rsidRDefault="00401486" w:rsidP="0040148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02C0F424" w14:textId="77777777" w:rsidR="00401486" w:rsidRPr="008860F2" w:rsidRDefault="00401486" w:rsidP="00401486">
            <w:pPr>
              <w:tabs>
                <w:tab w:val="decimal" w:pos="78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3F62BFA0" w14:textId="77777777" w:rsidR="00401486" w:rsidRPr="0007532B" w:rsidRDefault="00401486" w:rsidP="0040148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" w:type="pct"/>
          </w:tcPr>
          <w:p w14:paraId="4A5E3FF5" w14:textId="77777777" w:rsidR="00401486" w:rsidRPr="008860F2" w:rsidRDefault="00401486" w:rsidP="00401486">
            <w:pPr>
              <w:tabs>
                <w:tab w:val="decimal" w:pos="780"/>
              </w:tabs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</w:tcBorders>
          </w:tcPr>
          <w:p w14:paraId="1CC87AE3" w14:textId="77777777" w:rsidR="00401486" w:rsidRPr="0007532B" w:rsidRDefault="00401486" w:rsidP="00D10EDC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7" w:hanging="2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401486" w:rsidRPr="008860F2" w14:paraId="0823B585" w14:textId="77777777" w:rsidTr="00D10EDC">
        <w:trPr>
          <w:trHeight w:val="144"/>
        </w:trPr>
        <w:tc>
          <w:tcPr>
            <w:tcW w:w="1764" w:type="pct"/>
          </w:tcPr>
          <w:p w14:paraId="38A70393" w14:textId="77777777" w:rsidR="00401486" w:rsidRPr="008860F2" w:rsidRDefault="00401486" w:rsidP="00401486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</w:t>
            </w:r>
            <w:r w:rsidRPr="008860F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สิ้นงวด</w:t>
            </w:r>
          </w:p>
        </w:tc>
        <w:tc>
          <w:tcPr>
            <w:tcW w:w="494" w:type="pct"/>
          </w:tcPr>
          <w:p w14:paraId="7A40F1A5" w14:textId="77777777" w:rsidR="00401486" w:rsidRPr="008860F2" w:rsidRDefault="00401486" w:rsidP="0040148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28833F94" w14:textId="70808924" w:rsidR="00401486" w:rsidRPr="008860F2" w:rsidRDefault="00401486" w:rsidP="0040148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.2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132" w:type="pct"/>
          </w:tcPr>
          <w:p w14:paraId="4E2AD553" w14:textId="77777777" w:rsidR="00401486" w:rsidRPr="008860F2" w:rsidRDefault="00401486" w:rsidP="00401486">
            <w:pPr>
              <w:tabs>
                <w:tab w:val="decimal" w:pos="78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tcBorders>
              <w:bottom w:val="double" w:sz="4" w:space="0" w:color="auto"/>
            </w:tcBorders>
          </w:tcPr>
          <w:p w14:paraId="5C46B2B5" w14:textId="3AF969FA" w:rsidR="00401486" w:rsidRPr="008860F2" w:rsidRDefault="00401486" w:rsidP="0040148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68.74</w:t>
            </w:r>
          </w:p>
        </w:tc>
        <w:tc>
          <w:tcPr>
            <w:tcW w:w="148" w:type="pct"/>
          </w:tcPr>
          <w:p w14:paraId="1F42B6A1" w14:textId="77777777" w:rsidR="00401486" w:rsidRPr="008860F2" w:rsidRDefault="00401486" w:rsidP="00401486">
            <w:pPr>
              <w:tabs>
                <w:tab w:val="decimal" w:pos="78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5D64EF0A" w14:textId="50C701ED" w:rsidR="00401486" w:rsidRPr="008860F2" w:rsidRDefault="00401486" w:rsidP="0040148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33.57</w:t>
            </w:r>
          </w:p>
        </w:tc>
        <w:tc>
          <w:tcPr>
            <w:tcW w:w="150" w:type="pct"/>
          </w:tcPr>
          <w:p w14:paraId="04334773" w14:textId="77777777" w:rsidR="00401486" w:rsidRPr="008860F2" w:rsidRDefault="00401486" w:rsidP="00401486">
            <w:pPr>
              <w:tabs>
                <w:tab w:val="decimal" w:pos="78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gridSpan w:val="2"/>
            <w:tcBorders>
              <w:bottom w:val="double" w:sz="4" w:space="0" w:color="auto"/>
            </w:tcBorders>
          </w:tcPr>
          <w:p w14:paraId="3E48C112" w14:textId="2A30013C" w:rsidR="00401486" w:rsidRPr="008860F2" w:rsidRDefault="00401486" w:rsidP="00D10EDC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7" w:hanging="2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33.92</w:t>
            </w:r>
          </w:p>
        </w:tc>
      </w:tr>
    </w:tbl>
    <w:p w14:paraId="5CA35FBC" w14:textId="77777777" w:rsidR="00D62FF6" w:rsidRDefault="00D62FF6" w:rsidP="00F71EF5">
      <w:pPr>
        <w:tabs>
          <w:tab w:val="left" w:pos="54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W w:w="9450" w:type="dxa"/>
        <w:tblInd w:w="360" w:type="dxa"/>
        <w:tblLook w:val="01E0" w:firstRow="1" w:lastRow="1" w:firstColumn="1" w:lastColumn="1" w:noHBand="0" w:noVBand="0"/>
      </w:tblPr>
      <w:tblGrid>
        <w:gridCol w:w="4320"/>
        <w:gridCol w:w="1105"/>
        <w:gridCol w:w="236"/>
        <w:gridCol w:w="1089"/>
        <w:gridCol w:w="270"/>
        <w:gridCol w:w="1080"/>
        <w:gridCol w:w="270"/>
        <w:gridCol w:w="1080"/>
      </w:tblGrid>
      <w:tr w:rsidR="009A3406" w:rsidRPr="008860F2" w14:paraId="3F8D6EE8" w14:textId="77777777" w:rsidTr="003D476F">
        <w:trPr>
          <w:trHeight w:val="20"/>
          <w:tblHeader/>
        </w:trPr>
        <w:tc>
          <w:tcPr>
            <w:tcW w:w="4320" w:type="dxa"/>
            <w:vMerge w:val="restart"/>
          </w:tcPr>
          <w:p w14:paraId="18711358" w14:textId="0C9F8E3B" w:rsidR="009A3406" w:rsidRPr="008860F2" w:rsidRDefault="009A3406" w:rsidP="00115D6C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ข้อสมมติหลักในการประมาณการตามหลักคณิตศาสตร์</w:t>
            </w:r>
            <w:r w:rsidR="00E2232D" w:rsidRPr="008860F2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8860F2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ประกันภัย</w:t>
            </w:r>
            <w:r w:rsidRPr="008860F2"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30" w:type="dxa"/>
            <w:gridSpan w:val="3"/>
            <w:vAlign w:val="bottom"/>
          </w:tcPr>
          <w:p w14:paraId="44FFE7AB" w14:textId="77777777" w:rsidR="009A3406" w:rsidRPr="008860F2" w:rsidRDefault="009A3406" w:rsidP="00693CF9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8860F2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86756A7" w14:textId="77777777" w:rsidR="009A3406" w:rsidRPr="008860F2" w:rsidRDefault="009A3406" w:rsidP="00693CF9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F73FBBE" w14:textId="77777777" w:rsidR="009A3406" w:rsidRPr="008860F2" w:rsidRDefault="009A3406" w:rsidP="00693CF9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860F2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9A3406" w:rsidRPr="008860F2" w14:paraId="31048E1B" w14:textId="77777777" w:rsidTr="003D476F">
        <w:trPr>
          <w:trHeight w:val="20"/>
          <w:tblHeader/>
        </w:trPr>
        <w:tc>
          <w:tcPr>
            <w:tcW w:w="4320" w:type="dxa"/>
            <w:vMerge/>
          </w:tcPr>
          <w:p w14:paraId="2FE48DAE" w14:textId="77777777" w:rsidR="009A3406" w:rsidRPr="008860F2" w:rsidRDefault="009A3406" w:rsidP="00693CF9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14:paraId="6E1C060E" w14:textId="2C1D376C" w:rsidR="009A3406" w:rsidRPr="008860F2" w:rsidRDefault="00C12AC9" w:rsidP="00693C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center"/>
          </w:tcPr>
          <w:p w14:paraId="4421299E" w14:textId="77777777" w:rsidR="009A3406" w:rsidRPr="008860F2" w:rsidRDefault="009A3406" w:rsidP="00693C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center"/>
          </w:tcPr>
          <w:p w14:paraId="474666D8" w14:textId="7825669B" w:rsidR="009A3406" w:rsidRPr="008860F2" w:rsidRDefault="00C12AC9" w:rsidP="00693C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72E43B24" w14:textId="77777777" w:rsidR="009A3406" w:rsidRPr="008860F2" w:rsidRDefault="009A3406" w:rsidP="00693C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8BDC9A4" w14:textId="5D43EE5E" w:rsidR="009A3406" w:rsidRPr="008860F2" w:rsidRDefault="00C12AC9" w:rsidP="00693C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center"/>
          </w:tcPr>
          <w:p w14:paraId="63ED7244" w14:textId="77777777" w:rsidR="009A3406" w:rsidRPr="008860F2" w:rsidRDefault="009A3406" w:rsidP="00693C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74584CE" w14:textId="2F817F89" w:rsidR="009A3406" w:rsidRPr="008860F2" w:rsidRDefault="00C12AC9" w:rsidP="00693C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12AC9" w:rsidRPr="008860F2" w14:paraId="7318FAFE" w14:textId="77777777" w:rsidTr="003D476F">
        <w:trPr>
          <w:trHeight w:val="20"/>
        </w:trPr>
        <w:tc>
          <w:tcPr>
            <w:tcW w:w="4320" w:type="dxa"/>
          </w:tcPr>
          <w:p w14:paraId="1A67A463" w14:textId="7F5E7E5C" w:rsidR="00C12AC9" w:rsidRPr="008860F2" w:rsidRDefault="00C12AC9" w:rsidP="00C12AC9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05" w:type="dxa"/>
          </w:tcPr>
          <w:p w14:paraId="151A3B57" w14:textId="382F1C2E" w:rsidR="00C12AC9" w:rsidRPr="008860F2" w:rsidRDefault="00352795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1.3</w:t>
            </w:r>
            <w:r w:rsidR="00A66B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8202E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  <w:r w:rsidR="008202E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2.10</w:t>
            </w:r>
          </w:p>
        </w:tc>
        <w:tc>
          <w:tcPr>
            <w:tcW w:w="236" w:type="dxa"/>
          </w:tcPr>
          <w:p w14:paraId="2A633620" w14:textId="77777777" w:rsidR="00C12AC9" w:rsidRPr="008860F2" w:rsidRDefault="00C12AC9" w:rsidP="00C12AC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9" w:type="dxa"/>
          </w:tcPr>
          <w:p w14:paraId="3B2021F9" w14:textId="64DAB4A4" w:rsidR="00C12AC9" w:rsidRPr="008860F2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1.31</w:t>
            </w:r>
            <w:r w:rsidR="008202E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="008202E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1.78</w:t>
            </w:r>
          </w:p>
        </w:tc>
        <w:tc>
          <w:tcPr>
            <w:tcW w:w="270" w:type="dxa"/>
          </w:tcPr>
          <w:p w14:paraId="5AC417B6" w14:textId="77777777" w:rsidR="00C12AC9" w:rsidRPr="008860F2" w:rsidRDefault="00C12AC9" w:rsidP="00C12AC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CE7B2F" w14:textId="5466E749" w:rsidR="00C12AC9" w:rsidRPr="008860F2" w:rsidRDefault="00343F2A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1.68</w:t>
            </w:r>
          </w:p>
        </w:tc>
        <w:tc>
          <w:tcPr>
            <w:tcW w:w="270" w:type="dxa"/>
          </w:tcPr>
          <w:p w14:paraId="1F587A4A" w14:textId="77777777" w:rsidR="00C12AC9" w:rsidRPr="008860F2" w:rsidRDefault="00C12AC9" w:rsidP="00C12AC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5835E9" w14:textId="2B695F63" w:rsidR="00C12AC9" w:rsidRPr="008860F2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1.71</w:t>
            </w:r>
          </w:p>
        </w:tc>
      </w:tr>
      <w:tr w:rsidR="00C12AC9" w:rsidRPr="008860F2" w14:paraId="1A1D9368" w14:textId="77777777" w:rsidTr="003D476F">
        <w:trPr>
          <w:trHeight w:val="20"/>
        </w:trPr>
        <w:tc>
          <w:tcPr>
            <w:tcW w:w="4320" w:type="dxa"/>
          </w:tcPr>
          <w:p w14:paraId="2061C9D4" w14:textId="35CFA925" w:rsidR="00C12AC9" w:rsidRPr="008860F2" w:rsidRDefault="00C12AC9" w:rsidP="00C12AC9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05" w:type="dxa"/>
          </w:tcPr>
          <w:p w14:paraId="62887EB0" w14:textId="7691D1F1" w:rsidR="00C12AC9" w:rsidRPr="008860F2" w:rsidRDefault="00352795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5.0</w:t>
            </w:r>
          </w:p>
        </w:tc>
        <w:tc>
          <w:tcPr>
            <w:tcW w:w="236" w:type="dxa"/>
          </w:tcPr>
          <w:p w14:paraId="29711A61" w14:textId="77777777" w:rsidR="00C12AC9" w:rsidRPr="008860F2" w:rsidRDefault="00C12AC9" w:rsidP="00C12AC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9" w:type="dxa"/>
          </w:tcPr>
          <w:p w14:paraId="730DB90D" w14:textId="68A63505" w:rsidR="00C12AC9" w:rsidRPr="008860F2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5.0</w:t>
            </w:r>
            <w:r w:rsidR="003761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  <w:r w:rsidR="003761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6.0</w:t>
            </w:r>
          </w:p>
        </w:tc>
        <w:tc>
          <w:tcPr>
            <w:tcW w:w="270" w:type="dxa"/>
          </w:tcPr>
          <w:p w14:paraId="7081224D" w14:textId="77777777" w:rsidR="00C12AC9" w:rsidRPr="008860F2" w:rsidRDefault="00C12AC9" w:rsidP="00C12AC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0DEA79" w14:textId="7D6205A4" w:rsidR="00C12AC9" w:rsidRPr="008860F2" w:rsidRDefault="00343F2A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5.0</w:t>
            </w:r>
          </w:p>
        </w:tc>
        <w:tc>
          <w:tcPr>
            <w:tcW w:w="270" w:type="dxa"/>
          </w:tcPr>
          <w:p w14:paraId="21E8D93C" w14:textId="77777777" w:rsidR="00C12AC9" w:rsidRPr="008860F2" w:rsidRDefault="00C12AC9" w:rsidP="00C12AC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E28BE4" w14:textId="4FBCF568" w:rsidR="00C12AC9" w:rsidRPr="008860F2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5.0</w:t>
            </w:r>
          </w:p>
        </w:tc>
      </w:tr>
      <w:tr w:rsidR="00C12AC9" w:rsidRPr="008860F2" w14:paraId="72F8C8CE" w14:textId="77777777" w:rsidTr="003D476F">
        <w:trPr>
          <w:trHeight w:val="20"/>
        </w:trPr>
        <w:tc>
          <w:tcPr>
            <w:tcW w:w="4320" w:type="dxa"/>
          </w:tcPr>
          <w:p w14:paraId="7BACADB5" w14:textId="534A15AE" w:rsidR="00C12AC9" w:rsidRPr="008860F2" w:rsidRDefault="00C12AC9" w:rsidP="00C12AC9">
            <w:pPr>
              <w:ind w:hanging="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อัตราการเข้าออกงาน (ร้อยละ)</w:t>
            </w:r>
          </w:p>
        </w:tc>
        <w:tc>
          <w:tcPr>
            <w:tcW w:w="1105" w:type="dxa"/>
          </w:tcPr>
          <w:p w14:paraId="2A90EA0C" w14:textId="28533316" w:rsidR="00C12AC9" w:rsidRPr="008860F2" w:rsidRDefault="00352795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1.91</w:t>
            </w:r>
            <w:r w:rsidR="008202E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  <w:r w:rsidR="008202E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45.84</w:t>
            </w:r>
          </w:p>
        </w:tc>
        <w:tc>
          <w:tcPr>
            <w:tcW w:w="236" w:type="dxa"/>
          </w:tcPr>
          <w:p w14:paraId="146F9A6A" w14:textId="77777777" w:rsidR="00C12AC9" w:rsidRPr="008860F2" w:rsidRDefault="00C12AC9" w:rsidP="00C12AC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9" w:type="dxa"/>
          </w:tcPr>
          <w:p w14:paraId="188395FF" w14:textId="758B7231" w:rsidR="00C12AC9" w:rsidRPr="008860F2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1.91</w:t>
            </w:r>
            <w:r w:rsidR="008202E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  <w:r w:rsidR="008202E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45.84</w:t>
            </w:r>
          </w:p>
        </w:tc>
        <w:tc>
          <w:tcPr>
            <w:tcW w:w="270" w:type="dxa"/>
          </w:tcPr>
          <w:p w14:paraId="0B1E280A" w14:textId="77777777" w:rsidR="00C12AC9" w:rsidRPr="008860F2" w:rsidRDefault="00C12AC9" w:rsidP="00C12AC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F2B74A" w14:textId="79987ADE" w:rsidR="00C12AC9" w:rsidRPr="008860F2" w:rsidRDefault="00343F2A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4.78</w:t>
            </w:r>
            <w:r w:rsidR="008202E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  <w:r w:rsidR="008202E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28.65</w:t>
            </w:r>
          </w:p>
        </w:tc>
        <w:tc>
          <w:tcPr>
            <w:tcW w:w="270" w:type="dxa"/>
          </w:tcPr>
          <w:p w14:paraId="606E5970" w14:textId="77777777" w:rsidR="00C12AC9" w:rsidRPr="008860F2" w:rsidRDefault="00C12AC9" w:rsidP="00C12AC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6A0970" w14:textId="66C49EA2" w:rsidR="00C12AC9" w:rsidRPr="008860F2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4.78</w:t>
            </w:r>
            <w:r w:rsidR="008202E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  <w:r w:rsidR="008202E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28.65</w:t>
            </w:r>
          </w:p>
        </w:tc>
      </w:tr>
      <w:tr w:rsidR="00C12AC9" w:rsidRPr="008860F2" w14:paraId="54270EAD" w14:textId="77777777" w:rsidTr="003D476F">
        <w:trPr>
          <w:trHeight w:val="20"/>
        </w:trPr>
        <w:tc>
          <w:tcPr>
            <w:tcW w:w="4320" w:type="dxa"/>
          </w:tcPr>
          <w:p w14:paraId="4D3C6CBD" w14:textId="02540BA8" w:rsidR="00C12AC9" w:rsidRPr="008860F2" w:rsidRDefault="00C12AC9" w:rsidP="00C12AC9">
            <w:pPr>
              <w:ind w:hanging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อายุเกษียณตามปกติ (ปี)</w:t>
            </w:r>
          </w:p>
        </w:tc>
        <w:tc>
          <w:tcPr>
            <w:tcW w:w="1105" w:type="dxa"/>
          </w:tcPr>
          <w:p w14:paraId="222469B3" w14:textId="60F06F6A" w:rsidR="00C12AC9" w:rsidRPr="00352795" w:rsidRDefault="00352795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5279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55</w:t>
            </w:r>
          </w:p>
        </w:tc>
        <w:tc>
          <w:tcPr>
            <w:tcW w:w="236" w:type="dxa"/>
          </w:tcPr>
          <w:p w14:paraId="69F7C61A" w14:textId="77777777" w:rsidR="00C12AC9" w:rsidRPr="008860F2" w:rsidRDefault="00C12AC9" w:rsidP="00C12AC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6177B79F" w14:textId="7181FF3B" w:rsidR="00C12AC9" w:rsidRPr="008860F2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70" w:type="dxa"/>
          </w:tcPr>
          <w:p w14:paraId="48CC4958" w14:textId="77777777" w:rsidR="00C12AC9" w:rsidRPr="008860F2" w:rsidRDefault="00C12AC9" w:rsidP="00C12AC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26951A" w14:textId="0AC0E5DA" w:rsidR="00C12AC9" w:rsidRPr="00910A67" w:rsidRDefault="00343F2A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70" w:type="dxa"/>
          </w:tcPr>
          <w:p w14:paraId="4332E202" w14:textId="77777777" w:rsidR="00C12AC9" w:rsidRPr="008860F2" w:rsidRDefault="00C12AC9" w:rsidP="00C12AC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153F38" w14:textId="7980E92C" w:rsidR="00C12AC9" w:rsidRPr="008860F2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0A67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</w:tr>
    </w:tbl>
    <w:p w14:paraId="45B27168" w14:textId="77777777" w:rsidR="009A3406" w:rsidRPr="008860F2" w:rsidRDefault="009A3406" w:rsidP="00F71EF5">
      <w:pPr>
        <w:tabs>
          <w:tab w:val="left" w:pos="540"/>
        </w:tabs>
        <w:spacing w:line="240" w:lineRule="auto"/>
        <w:ind w:left="540"/>
        <w:rPr>
          <w:rFonts w:ascii="Angsana New" w:hAnsi="Angsana New"/>
          <w:sz w:val="28"/>
          <w:szCs w:val="28"/>
          <w:cs/>
        </w:rPr>
      </w:pPr>
    </w:p>
    <w:p w14:paraId="69B58EC0" w14:textId="77777777" w:rsidR="009A3406" w:rsidRPr="008860F2" w:rsidRDefault="009A3406" w:rsidP="00BC22C9">
      <w:pPr>
        <w:tabs>
          <w:tab w:val="left" w:pos="540"/>
        </w:tabs>
        <w:ind w:left="540" w:hanging="90"/>
        <w:jc w:val="both"/>
        <w:rPr>
          <w:rFonts w:asciiTheme="majorBidi" w:hAnsiTheme="majorBidi" w:cstheme="majorBidi"/>
          <w:sz w:val="28"/>
          <w:szCs w:val="28"/>
        </w:rPr>
      </w:pPr>
      <w:r w:rsidRPr="008860F2">
        <w:rPr>
          <w:rFonts w:asciiTheme="majorBidi" w:hAnsiTheme="majorBidi" w:cstheme="majorBidi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5325222" w14:textId="77777777" w:rsidR="009A3406" w:rsidRPr="008860F2" w:rsidRDefault="009A3406" w:rsidP="00BC22C9">
      <w:pPr>
        <w:tabs>
          <w:tab w:val="left" w:pos="540"/>
        </w:tabs>
        <w:spacing w:line="240" w:lineRule="auto"/>
        <w:ind w:hanging="90"/>
        <w:rPr>
          <w:rFonts w:asciiTheme="majorBidi" w:hAnsiTheme="majorBidi" w:cstheme="majorBidi"/>
          <w:sz w:val="20"/>
          <w:szCs w:val="20"/>
        </w:rPr>
      </w:pPr>
    </w:p>
    <w:p w14:paraId="2685E242" w14:textId="3A0F791D" w:rsidR="009A3406" w:rsidRDefault="009A3406" w:rsidP="00BC22C9">
      <w:pPr>
        <w:tabs>
          <w:tab w:val="left" w:pos="450"/>
        </w:tabs>
        <w:ind w:left="450"/>
        <w:jc w:val="both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  <w:r w:rsidRPr="008860F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8860F2">
        <w:rPr>
          <w:rFonts w:asciiTheme="majorBidi" w:hAnsiTheme="majorBidi" w:cstheme="majorBidi"/>
          <w:sz w:val="28"/>
          <w:szCs w:val="28"/>
        </w:rPr>
        <w:t xml:space="preserve">30 </w:t>
      </w:r>
      <w:r w:rsidRPr="008860F2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8860F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860F2">
        <w:rPr>
          <w:rFonts w:asciiTheme="majorBidi" w:hAnsiTheme="majorBidi" w:cstheme="majorBidi"/>
          <w:sz w:val="28"/>
          <w:szCs w:val="28"/>
        </w:rPr>
        <w:t>256</w:t>
      </w:r>
      <w:r w:rsidR="00C12AC9">
        <w:rPr>
          <w:rFonts w:asciiTheme="majorBidi" w:hAnsiTheme="majorBidi" w:cstheme="majorBidi"/>
          <w:sz w:val="28"/>
          <w:szCs w:val="28"/>
        </w:rPr>
        <w:t>4</w:t>
      </w:r>
      <w:r w:rsidRPr="008860F2">
        <w:rPr>
          <w:rFonts w:asciiTheme="majorBidi" w:hAnsiTheme="majorBidi" w:cstheme="majorBidi"/>
          <w:sz w:val="28"/>
          <w:szCs w:val="28"/>
        </w:rPr>
        <w:t xml:space="preserve"> </w:t>
      </w:r>
      <w:r w:rsidRPr="008860F2">
        <w:rPr>
          <w:rFonts w:asciiTheme="majorBidi" w:hAnsiTheme="majorBidi" w:cstheme="majorBidi"/>
          <w:sz w:val="28"/>
          <w:szCs w:val="28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1234D9">
        <w:rPr>
          <w:rFonts w:asciiTheme="majorBidi" w:hAnsiTheme="majorBidi" w:cstheme="majorBidi"/>
          <w:sz w:val="28"/>
          <w:szCs w:val="28"/>
        </w:rPr>
        <w:t xml:space="preserve"> </w:t>
      </w:r>
      <w:r w:rsidR="00352795">
        <w:rPr>
          <w:rFonts w:asciiTheme="majorBidi" w:hAnsiTheme="majorBidi" w:cstheme="majorBidi"/>
          <w:sz w:val="28"/>
          <w:szCs w:val="28"/>
        </w:rPr>
        <w:t>14.45</w:t>
      </w:r>
      <w:r w:rsidR="001042B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52795">
        <w:rPr>
          <w:rFonts w:asciiTheme="majorBidi" w:hAnsiTheme="majorBidi" w:cstheme="majorBidi"/>
          <w:sz w:val="28"/>
          <w:szCs w:val="28"/>
        </w:rPr>
        <w:t>-</w:t>
      </w:r>
      <w:r w:rsidR="001042B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52795">
        <w:rPr>
          <w:rFonts w:asciiTheme="majorBidi" w:hAnsiTheme="majorBidi" w:cstheme="majorBidi"/>
          <w:sz w:val="28"/>
          <w:szCs w:val="28"/>
        </w:rPr>
        <w:t>20.6</w:t>
      </w:r>
      <w:r w:rsidR="00A66B8A">
        <w:rPr>
          <w:rFonts w:asciiTheme="majorBidi" w:hAnsiTheme="majorBidi" w:cstheme="majorBidi"/>
          <w:sz w:val="28"/>
          <w:szCs w:val="28"/>
        </w:rPr>
        <w:t>1</w:t>
      </w:r>
      <w:r w:rsidR="00352795">
        <w:rPr>
          <w:rFonts w:asciiTheme="majorBidi" w:hAnsiTheme="majorBidi" w:cstheme="majorBidi"/>
          <w:sz w:val="28"/>
          <w:szCs w:val="28"/>
        </w:rPr>
        <w:t xml:space="preserve"> </w:t>
      </w:r>
      <w:r w:rsidRPr="00D83061">
        <w:rPr>
          <w:rFonts w:asciiTheme="majorBidi" w:hAnsiTheme="majorBidi" w:cstheme="majorBidi"/>
          <w:sz w:val="28"/>
          <w:szCs w:val="28"/>
          <w:cs/>
        </w:rPr>
        <w:t>ปี</w:t>
      </w:r>
      <w:r w:rsidRPr="008860F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</w:t>
      </w:r>
      <w:r w:rsidRPr="008860F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C12AC9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8860F2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1234D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C12AC9">
        <w:rPr>
          <w:rFonts w:asciiTheme="majorBidi" w:hAnsiTheme="majorBidi" w:cstheme="majorBidi"/>
          <w:i/>
          <w:iCs/>
          <w:sz w:val="28"/>
          <w:szCs w:val="28"/>
        </w:rPr>
        <w:t>13.87 - 21.27</w:t>
      </w:r>
      <w:r w:rsidR="00D8306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8860F2">
        <w:rPr>
          <w:rFonts w:asciiTheme="majorBidi" w:hAnsiTheme="majorBidi" w:cstheme="majorBidi"/>
          <w:i/>
          <w:iCs/>
          <w:sz w:val="28"/>
          <w:szCs w:val="28"/>
          <w:cs/>
        </w:rPr>
        <w:t>ปี)</w:t>
      </w:r>
      <w:r w:rsidRPr="008860F2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 xml:space="preserve"> </w:t>
      </w:r>
    </w:p>
    <w:p w14:paraId="45515D52" w14:textId="1001BFD4" w:rsidR="001042BB" w:rsidRDefault="001042BB">
      <w:pPr>
        <w:spacing w:line="240" w:lineRule="auto"/>
        <w:jc w:val="left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02117CAE" w14:textId="59163DE5" w:rsidR="009A3406" w:rsidRPr="008860F2" w:rsidRDefault="009A3406" w:rsidP="009A3406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8860F2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 xml:space="preserve">การวิเคราะห์ความอ่อนไหว </w:t>
      </w:r>
      <w:r w:rsidRPr="008860F2"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  <w:t xml:space="preserve"> </w:t>
      </w:r>
    </w:p>
    <w:p w14:paraId="73E8C19A" w14:textId="77777777" w:rsidR="009A3406" w:rsidRPr="008860F2" w:rsidRDefault="009A3406" w:rsidP="009A3406">
      <w:pPr>
        <w:spacing w:line="240" w:lineRule="auto"/>
        <w:ind w:firstLine="540"/>
        <w:rPr>
          <w:rFonts w:asciiTheme="majorBidi" w:hAnsiTheme="majorBidi" w:cstheme="majorBidi"/>
          <w:sz w:val="22"/>
          <w:szCs w:val="22"/>
        </w:rPr>
      </w:pPr>
    </w:p>
    <w:p w14:paraId="43581919" w14:textId="43A1B438" w:rsidR="009A3406" w:rsidRPr="008860F2" w:rsidRDefault="009A3406" w:rsidP="009A3406">
      <w:pPr>
        <w:tabs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  <w:r w:rsidRPr="008860F2">
        <w:rPr>
          <w:rFonts w:asciiTheme="majorBidi" w:hAnsiTheme="majorBidi" w:cstheme="majorBidi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8E561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860F2">
        <w:rPr>
          <w:rFonts w:asciiTheme="majorBidi" w:hAnsiTheme="majorBidi" w:cstheme="majorBidi"/>
          <w:sz w:val="28"/>
          <w:szCs w:val="28"/>
          <w:cs/>
        </w:rPr>
        <w:t xml:space="preserve">ๆ คงที่ </w:t>
      </w:r>
    </w:p>
    <w:p w14:paraId="25C7B112" w14:textId="77777777" w:rsidR="009A3406" w:rsidRPr="008860F2" w:rsidRDefault="009A3406" w:rsidP="009A3406">
      <w:pPr>
        <w:spacing w:line="240" w:lineRule="auto"/>
        <w:ind w:firstLine="540"/>
        <w:rPr>
          <w:rFonts w:asciiTheme="majorBidi" w:hAnsiTheme="majorBidi" w:cstheme="majorBidi"/>
          <w:sz w:val="22"/>
          <w:szCs w:val="22"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94"/>
        <w:gridCol w:w="1037"/>
        <w:gridCol w:w="236"/>
        <w:gridCol w:w="1067"/>
        <w:gridCol w:w="233"/>
        <w:gridCol w:w="1025"/>
        <w:gridCol w:w="235"/>
        <w:gridCol w:w="1055"/>
      </w:tblGrid>
      <w:tr w:rsidR="009A3406" w:rsidRPr="008860F2" w14:paraId="06FD29CE" w14:textId="77777777" w:rsidTr="00426454">
        <w:trPr>
          <w:trHeight w:val="20"/>
        </w:trPr>
        <w:tc>
          <w:tcPr>
            <w:tcW w:w="4097" w:type="dxa"/>
          </w:tcPr>
          <w:p w14:paraId="78E0C2F9" w14:textId="77777777" w:rsidR="009A3406" w:rsidRPr="008860F2" w:rsidRDefault="009A3406" w:rsidP="00693CF9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85" w:type="dxa"/>
            <w:gridSpan w:val="7"/>
          </w:tcPr>
          <w:p w14:paraId="61A4B694" w14:textId="77777777" w:rsidR="009A3406" w:rsidRPr="008860F2" w:rsidRDefault="009A3406" w:rsidP="00693CF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A3406" w:rsidRPr="008860F2" w14:paraId="7E0E3C42" w14:textId="77777777" w:rsidTr="00426454">
        <w:trPr>
          <w:trHeight w:val="20"/>
        </w:trPr>
        <w:tc>
          <w:tcPr>
            <w:tcW w:w="4097" w:type="dxa"/>
          </w:tcPr>
          <w:p w14:paraId="393975BD" w14:textId="77777777" w:rsidR="009A3406" w:rsidRPr="008860F2" w:rsidRDefault="009A3406" w:rsidP="00693CF9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6C66AC73" w14:textId="01D107D1" w:rsidR="009A3406" w:rsidRPr="008860F2" w:rsidRDefault="00DA23D7" w:rsidP="00693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33" w:type="dxa"/>
          </w:tcPr>
          <w:p w14:paraId="39F29AFC" w14:textId="77777777" w:rsidR="009A3406" w:rsidRPr="008860F2" w:rsidRDefault="009A3406" w:rsidP="00693CF9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315" w:type="dxa"/>
            <w:gridSpan w:val="3"/>
          </w:tcPr>
          <w:p w14:paraId="2B307BE8" w14:textId="1CC84B40" w:rsidR="009A3406" w:rsidRPr="008860F2" w:rsidRDefault="00DA23D7" w:rsidP="00693CF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ลดลง</w:t>
            </w:r>
          </w:p>
        </w:tc>
      </w:tr>
      <w:tr w:rsidR="00C12AC9" w:rsidRPr="008860F2" w14:paraId="4911E051" w14:textId="77777777" w:rsidTr="000B3F4F">
        <w:trPr>
          <w:trHeight w:val="20"/>
        </w:trPr>
        <w:tc>
          <w:tcPr>
            <w:tcW w:w="4097" w:type="dxa"/>
          </w:tcPr>
          <w:p w14:paraId="032AAD09" w14:textId="546B447B" w:rsidR="00C12AC9" w:rsidRPr="008860F2" w:rsidRDefault="00C12AC9" w:rsidP="00C12AC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37" w:type="dxa"/>
          </w:tcPr>
          <w:p w14:paraId="173CEBE4" w14:textId="0DCF8A3B" w:rsidR="00C12AC9" w:rsidRPr="008860F2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17325776" w14:textId="77777777" w:rsidR="00C12AC9" w:rsidRPr="008860F2" w:rsidRDefault="00C12AC9" w:rsidP="00C12AC9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0151F4E1" w14:textId="521A576E" w:rsidR="00C12AC9" w:rsidRPr="008860F2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-150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33" w:type="dxa"/>
          </w:tcPr>
          <w:p w14:paraId="402C1941" w14:textId="77777777" w:rsidR="00C12AC9" w:rsidRPr="008860F2" w:rsidRDefault="00C12AC9" w:rsidP="00C12AC9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5" w:type="dxa"/>
          </w:tcPr>
          <w:p w14:paraId="76D1B152" w14:textId="786452DE" w:rsidR="00C12AC9" w:rsidRPr="008860F2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-162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35" w:type="dxa"/>
          </w:tcPr>
          <w:p w14:paraId="658C92DE" w14:textId="77777777" w:rsidR="00C12AC9" w:rsidRPr="008860F2" w:rsidRDefault="00C12AC9" w:rsidP="00C12AC9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5CEB470F" w14:textId="3BCC178B" w:rsidR="00C12AC9" w:rsidRPr="008860F2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2563</w:t>
            </w:r>
          </w:p>
        </w:tc>
      </w:tr>
      <w:tr w:rsidR="00C12AC9" w:rsidRPr="008860F2" w14:paraId="3011E64D" w14:textId="77777777" w:rsidTr="00426454">
        <w:trPr>
          <w:trHeight w:val="20"/>
        </w:trPr>
        <w:tc>
          <w:tcPr>
            <w:tcW w:w="4097" w:type="dxa"/>
          </w:tcPr>
          <w:p w14:paraId="4DD76369" w14:textId="77777777" w:rsidR="00C12AC9" w:rsidRPr="008860F2" w:rsidRDefault="00C12AC9" w:rsidP="00C12AC9">
            <w:pPr>
              <w:ind w:left="234" w:hanging="3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5B0D80C5" w14:textId="77777777" w:rsidR="00C12AC9" w:rsidRPr="008860F2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C12AC9" w:rsidRPr="008860F2" w14:paraId="7C947D8F" w14:textId="77777777" w:rsidTr="000B3F4F">
        <w:trPr>
          <w:trHeight w:val="20"/>
        </w:trPr>
        <w:tc>
          <w:tcPr>
            <w:tcW w:w="4097" w:type="dxa"/>
          </w:tcPr>
          <w:p w14:paraId="39BCDE8E" w14:textId="01F6368F" w:rsidR="00C12AC9" w:rsidRPr="008860F2" w:rsidRDefault="00C12AC9" w:rsidP="00C12AC9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(เปลี่ยนแปลงร้อยละ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1)</w:t>
            </w:r>
          </w:p>
        </w:tc>
        <w:tc>
          <w:tcPr>
            <w:tcW w:w="1037" w:type="dxa"/>
            <w:vAlign w:val="center"/>
          </w:tcPr>
          <w:p w14:paraId="1DB2CB79" w14:textId="3DF520F9" w:rsidR="00C12AC9" w:rsidRPr="00724789" w:rsidRDefault="000B3F4F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(5.</w:t>
            </w:r>
            <w:r w:rsidR="002F59E7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4)</w:t>
            </w:r>
          </w:p>
        </w:tc>
        <w:tc>
          <w:tcPr>
            <w:tcW w:w="236" w:type="dxa"/>
            <w:vAlign w:val="center"/>
          </w:tcPr>
          <w:p w14:paraId="6F34AB49" w14:textId="77777777" w:rsidR="00C12AC9" w:rsidRPr="008860F2" w:rsidRDefault="00C12AC9" w:rsidP="00C12AC9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529BF08D" w14:textId="6B0A1B6B" w:rsidR="00C12AC9" w:rsidRPr="008860F2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4789">
              <w:rPr>
                <w:rFonts w:ascii="Angsana New" w:hAnsi="Angsana New"/>
                <w:sz w:val="28"/>
                <w:szCs w:val="28"/>
              </w:rPr>
              <w:t>(4.9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72478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3" w:type="dxa"/>
            <w:vAlign w:val="center"/>
          </w:tcPr>
          <w:p w14:paraId="436833C1" w14:textId="77777777" w:rsidR="00C12AC9" w:rsidRPr="008860F2" w:rsidRDefault="00C12AC9" w:rsidP="00C12AC9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14:paraId="0F96477C" w14:textId="67BBF1D6" w:rsidR="00C12AC9" w:rsidRPr="008860F2" w:rsidRDefault="002F59E7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0B3F4F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235" w:type="dxa"/>
            <w:vAlign w:val="center"/>
          </w:tcPr>
          <w:p w14:paraId="134127C2" w14:textId="77777777" w:rsidR="00C12AC9" w:rsidRPr="008860F2" w:rsidRDefault="00C12AC9" w:rsidP="00C12AC9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14:paraId="459EEA6F" w14:textId="3EE3AA19" w:rsidR="00C12AC9" w:rsidRPr="008860F2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9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5.68</w:t>
            </w:r>
          </w:p>
        </w:tc>
      </w:tr>
      <w:tr w:rsidR="00C12AC9" w:rsidRPr="008860F2" w14:paraId="785E3F44" w14:textId="77777777" w:rsidTr="000B3F4F">
        <w:trPr>
          <w:trHeight w:val="20"/>
        </w:trPr>
        <w:tc>
          <w:tcPr>
            <w:tcW w:w="4097" w:type="dxa"/>
          </w:tcPr>
          <w:p w14:paraId="3571DDC1" w14:textId="77777777" w:rsidR="00C12AC9" w:rsidRDefault="00C12AC9" w:rsidP="00C12AC9">
            <w:pPr>
              <w:ind w:left="234" w:hanging="23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  <w:p w14:paraId="67A1E3F6" w14:textId="1C8EF08D" w:rsidR="00C12AC9" w:rsidRPr="008860F2" w:rsidRDefault="00C12AC9" w:rsidP="00C12AC9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(เปลี่ยนแปลงร้อยละ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1)</w:t>
            </w:r>
          </w:p>
        </w:tc>
        <w:tc>
          <w:tcPr>
            <w:tcW w:w="1037" w:type="dxa"/>
          </w:tcPr>
          <w:p w14:paraId="1C0755B9" w14:textId="77777777" w:rsidR="00C12AC9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8B34EE0" w14:textId="639291E3" w:rsidR="000B3F4F" w:rsidRPr="00724789" w:rsidRDefault="000B3F4F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</w:t>
            </w:r>
            <w:r w:rsidR="002F59E7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236" w:type="dxa"/>
          </w:tcPr>
          <w:p w14:paraId="21E5C08B" w14:textId="77777777" w:rsidR="00C12AC9" w:rsidRPr="008860F2" w:rsidRDefault="00C12AC9" w:rsidP="00C12AC9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699C64FA" w14:textId="77777777" w:rsidR="00C12AC9" w:rsidRPr="00724789" w:rsidRDefault="00C12AC9" w:rsidP="00C12AC9">
            <w:pPr>
              <w:pStyle w:val="acctfourfigures"/>
              <w:tabs>
                <w:tab w:val="clear" w:pos="765"/>
                <w:tab w:val="left" w:pos="654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6184DD2" w14:textId="2FDAA8B5" w:rsidR="00C12AC9" w:rsidRPr="008860F2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24789">
              <w:rPr>
                <w:rFonts w:ascii="Angsana New" w:hAnsi="Angsana New"/>
                <w:sz w:val="28"/>
                <w:szCs w:val="28"/>
              </w:rPr>
              <w:t>5.4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3" w:type="dxa"/>
          </w:tcPr>
          <w:p w14:paraId="6D6E230A" w14:textId="77777777" w:rsidR="00C12AC9" w:rsidRPr="008860F2" w:rsidRDefault="00C12AC9" w:rsidP="00C12AC9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5" w:type="dxa"/>
          </w:tcPr>
          <w:p w14:paraId="4DA90357" w14:textId="77777777" w:rsidR="00C12AC9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54327DA" w14:textId="17F43910" w:rsidR="000B3F4F" w:rsidRPr="008860F2" w:rsidRDefault="000B3F4F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2F59E7">
              <w:rPr>
                <w:rFonts w:ascii="Angsana New" w:hAnsi="Angsana New"/>
                <w:sz w:val="28"/>
                <w:szCs w:val="28"/>
                <w:lang w:bidi="th-TH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="002F59E7">
              <w:rPr>
                <w:rFonts w:ascii="Angsana New" w:hAnsi="Angsana New"/>
                <w:sz w:val="28"/>
                <w:szCs w:val="28"/>
                <w:lang w:bidi="th-TH"/>
              </w:rPr>
              <w:t>94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5" w:type="dxa"/>
          </w:tcPr>
          <w:p w14:paraId="6C5C9B5A" w14:textId="77777777" w:rsidR="00C12AC9" w:rsidRPr="008860F2" w:rsidRDefault="00C12AC9" w:rsidP="00C12AC9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2ECE06A7" w14:textId="77777777" w:rsidR="00C12AC9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7C0BEA3" w14:textId="30E20BA9" w:rsidR="00C12AC9" w:rsidRPr="008860F2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(4.85)</w:t>
            </w:r>
          </w:p>
        </w:tc>
      </w:tr>
      <w:tr w:rsidR="00C12AC9" w:rsidRPr="008860F2" w14:paraId="793B9695" w14:textId="77777777" w:rsidTr="000B3F4F">
        <w:trPr>
          <w:trHeight w:val="20"/>
        </w:trPr>
        <w:tc>
          <w:tcPr>
            <w:tcW w:w="4097" w:type="dxa"/>
          </w:tcPr>
          <w:p w14:paraId="52ADFB8E" w14:textId="78161C0A" w:rsidR="00C12AC9" w:rsidRPr="008860F2" w:rsidRDefault="00C12AC9" w:rsidP="00C12AC9">
            <w:pPr>
              <w:ind w:left="234" w:hanging="2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อัตราการเข้าออกงาน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(เปลี่ยนแปลงร้อยละ </w:t>
            </w:r>
            <w:r>
              <w:rPr>
                <w:rFonts w:ascii="Angsana New" w:hAnsi="Angsana New"/>
                <w:sz w:val="28"/>
                <w:szCs w:val="28"/>
              </w:rPr>
              <w:t>20)</w:t>
            </w:r>
          </w:p>
        </w:tc>
        <w:tc>
          <w:tcPr>
            <w:tcW w:w="1037" w:type="dxa"/>
          </w:tcPr>
          <w:p w14:paraId="77984721" w14:textId="5FFD25C4" w:rsidR="00C12AC9" w:rsidRPr="00724789" w:rsidRDefault="000B3F4F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(5.</w:t>
            </w:r>
            <w:r w:rsidR="002F59E7">
              <w:rPr>
                <w:rFonts w:ascii="Angsana New" w:hAnsi="Angsana New"/>
                <w:sz w:val="28"/>
                <w:szCs w:val="28"/>
              </w:rPr>
              <w:t>48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7EDC74F" w14:textId="77777777" w:rsidR="00C12AC9" w:rsidRPr="008860F2" w:rsidRDefault="00C12AC9" w:rsidP="00C12AC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6803E129" w14:textId="3E01F0A9" w:rsidR="00C12AC9" w:rsidRPr="008860F2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(5.79)</w:t>
            </w:r>
          </w:p>
        </w:tc>
        <w:tc>
          <w:tcPr>
            <w:tcW w:w="233" w:type="dxa"/>
          </w:tcPr>
          <w:p w14:paraId="77E1DC53" w14:textId="77777777" w:rsidR="00C12AC9" w:rsidRPr="008860F2" w:rsidRDefault="00C12AC9" w:rsidP="00C12AC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</w:tcPr>
          <w:p w14:paraId="2ECE54B7" w14:textId="5B21B92F" w:rsidR="00C12AC9" w:rsidRPr="00724789" w:rsidRDefault="000B3F4F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</w:t>
            </w:r>
            <w:r w:rsidR="002F59E7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35" w:type="dxa"/>
          </w:tcPr>
          <w:p w14:paraId="3C94ADFF" w14:textId="77777777" w:rsidR="00C12AC9" w:rsidRPr="008860F2" w:rsidRDefault="00C12AC9" w:rsidP="00C12AC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</w:tcPr>
          <w:p w14:paraId="2EE3EE59" w14:textId="1A92331A" w:rsidR="00C12AC9" w:rsidRPr="008860F2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6.96</w:t>
            </w:r>
          </w:p>
        </w:tc>
      </w:tr>
      <w:tr w:rsidR="00C12AC9" w:rsidRPr="008860F2" w14:paraId="4A6D6F39" w14:textId="77777777" w:rsidTr="000B3F4F">
        <w:trPr>
          <w:trHeight w:val="20"/>
        </w:trPr>
        <w:tc>
          <w:tcPr>
            <w:tcW w:w="4097" w:type="dxa"/>
          </w:tcPr>
          <w:p w14:paraId="7E0CD28D" w14:textId="77F8DCC4" w:rsidR="00C12AC9" w:rsidRPr="00DA23D7" w:rsidRDefault="00C12AC9" w:rsidP="00C12AC9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อัตรามรณะในอนาคต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(เปลี่ยนแปลงร้อยละ </w:t>
            </w:r>
            <w:r>
              <w:rPr>
                <w:rFonts w:ascii="Angsana New" w:hAnsi="Angsana New"/>
                <w:sz w:val="28"/>
                <w:szCs w:val="28"/>
              </w:rPr>
              <w:t>20)</w:t>
            </w:r>
          </w:p>
        </w:tc>
        <w:tc>
          <w:tcPr>
            <w:tcW w:w="1037" w:type="dxa"/>
          </w:tcPr>
          <w:p w14:paraId="4CF67850" w14:textId="59BF9F5D" w:rsidR="00C12AC9" w:rsidRPr="00724789" w:rsidRDefault="000B3F4F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</w:t>
            </w:r>
            <w:r w:rsidR="002F59E7">
              <w:rPr>
                <w:rFonts w:ascii="Angsana New" w:hAnsi="Angsana New"/>
                <w:sz w:val="28"/>
                <w:szCs w:val="28"/>
              </w:rPr>
              <w:t>39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672701A" w14:textId="77777777" w:rsidR="00C12AC9" w:rsidRPr="008860F2" w:rsidRDefault="00C12AC9" w:rsidP="00C12AC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0F436386" w14:textId="51A50977" w:rsidR="00C12AC9" w:rsidRPr="008860F2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(0.40)</w:t>
            </w:r>
          </w:p>
        </w:tc>
        <w:tc>
          <w:tcPr>
            <w:tcW w:w="233" w:type="dxa"/>
          </w:tcPr>
          <w:p w14:paraId="274DC97F" w14:textId="77777777" w:rsidR="00C12AC9" w:rsidRPr="008860F2" w:rsidRDefault="00C12AC9" w:rsidP="00C12AC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</w:tcPr>
          <w:p w14:paraId="6E37E15B" w14:textId="750449F1" w:rsidR="00C12AC9" w:rsidRPr="00724789" w:rsidRDefault="000B3F4F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2F59E7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235" w:type="dxa"/>
          </w:tcPr>
          <w:p w14:paraId="70CD4030" w14:textId="77777777" w:rsidR="00C12AC9" w:rsidRPr="008860F2" w:rsidRDefault="00C12AC9" w:rsidP="00C12AC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</w:tcPr>
          <w:p w14:paraId="0D247371" w14:textId="421B5CAE" w:rsidR="00C12AC9" w:rsidRPr="008860F2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0.40</w:t>
            </w:r>
          </w:p>
        </w:tc>
      </w:tr>
      <w:tr w:rsidR="00C12AC9" w:rsidRPr="008860F2" w14:paraId="7E0582B3" w14:textId="77777777" w:rsidTr="000B3F4F">
        <w:trPr>
          <w:trHeight w:val="20"/>
        </w:trPr>
        <w:tc>
          <w:tcPr>
            <w:tcW w:w="4097" w:type="dxa"/>
          </w:tcPr>
          <w:p w14:paraId="1856D36A" w14:textId="4AD077EF" w:rsidR="00C12AC9" w:rsidRPr="008860F2" w:rsidRDefault="00C12AC9" w:rsidP="00C12AC9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7" w:type="dxa"/>
          </w:tcPr>
          <w:p w14:paraId="55F952C9" w14:textId="7803F4BA" w:rsidR="00C12AC9" w:rsidRPr="008860F2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8E9DB95" w14:textId="77777777" w:rsidR="00C12AC9" w:rsidRPr="008860F2" w:rsidRDefault="00C12AC9" w:rsidP="00C12AC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1E99D8EB" w14:textId="1E107277" w:rsidR="00C12AC9" w:rsidRPr="008860F2" w:rsidRDefault="00C12AC9" w:rsidP="00C12AC9">
            <w:pPr>
              <w:pStyle w:val="acctfourfigures"/>
              <w:tabs>
                <w:tab w:val="clear" w:pos="765"/>
                <w:tab w:val="left" w:pos="822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</w:tcPr>
          <w:p w14:paraId="0F237788" w14:textId="77777777" w:rsidR="00C12AC9" w:rsidRPr="008860F2" w:rsidRDefault="00C12AC9" w:rsidP="00C12AC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</w:tcPr>
          <w:p w14:paraId="5EAD4CCF" w14:textId="5C395220" w:rsidR="00C12AC9" w:rsidRPr="008860F2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14:paraId="39688814" w14:textId="77777777" w:rsidR="00C12AC9" w:rsidRPr="008860F2" w:rsidRDefault="00C12AC9" w:rsidP="00C12AC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</w:tcPr>
          <w:p w14:paraId="7A3929CC" w14:textId="1DF85DF5" w:rsidR="00C12AC9" w:rsidRPr="008860F2" w:rsidRDefault="00C12AC9" w:rsidP="00C12AC9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A3406" w:rsidRPr="008860F2" w14:paraId="0C07F8BF" w14:textId="77777777" w:rsidTr="00426454">
        <w:trPr>
          <w:trHeight w:val="20"/>
        </w:trPr>
        <w:tc>
          <w:tcPr>
            <w:tcW w:w="4097" w:type="dxa"/>
          </w:tcPr>
          <w:p w14:paraId="3473F627" w14:textId="46C45803" w:rsidR="009A3406" w:rsidRPr="008860F2" w:rsidRDefault="009A3406" w:rsidP="00693CF9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85" w:type="dxa"/>
            <w:gridSpan w:val="7"/>
          </w:tcPr>
          <w:p w14:paraId="5FB70A03" w14:textId="77777777" w:rsidR="009A3406" w:rsidRPr="008860F2" w:rsidRDefault="009A3406" w:rsidP="00693CF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  <w:r w:rsidRPr="008860F2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A3406" w:rsidRPr="008860F2" w14:paraId="34460BF5" w14:textId="77777777" w:rsidTr="00426454">
        <w:trPr>
          <w:trHeight w:val="20"/>
        </w:trPr>
        <w:tc>
          <w:tcPr>
            <w:tcW w:w="4097" w:type="dxa"/>
          </w:tcPr>
          <w:p w14:paraId="28DE8131" w14:textId="77777777" w:rsidR="009A3406" w:rsidRPr="008860F2" w:rsidRDefault="009A3406" w:rsidP="00693CF9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7B0F0B6A" w14:textId="7F51610D" w:rsidR="009A3406" w:rsidRPr="008860F2" w:rsidRDefault="00DA23D7" w:rsidP="00693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233" w:type="dxa"/>
          </w:tcPr>
          <w:p w14:paraId="0B35E0D1" w14:textId="77777777" w:rsidR="009A3406" w:rsidRPr="008860F2" w:rsidRDefault="009A3406" w:rsidP="00693CF9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315" w:type="dxa"/>
            <w:gridSpan w:val="3"/>
          </w:tcPr>
          <w:p w14:paraId="2CFE566B" w14:textId="7E030AA1" w:rsidR="009A3406" w:rsidRPr="008860F2" w:rsidRDefault="00DA23D7" w:rsidP="00693CF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ลดลง</w:t>
            </w:r>
          </w:p>
        </w:tc>
      </w:tr>
      <w:tr w:rsidR="009A3406" w:rsidRPr="008860F2" w14:paraId="01461DDC" w14:textId="77777777" w:rsidTr="00426454">
        <w:trPr>
          <w:trHeight w:val="20"/>
        </w:trPr>
        <w:tc>
          <w:tcPr>
            <w:tcW w:w="4097" w:type="dxa"/>
          </w:tcPr>
          <w:p w14:paraId="7E457B9C" w14:textId="36962F50" w:rsidR="009A3406" w:rsidRPr="008860F2" w:rsidRDefault="00BD36AA" w:rsidP="00693CF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9A3406"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A3406"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9A3406"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37" w:type="dxa"/>
          </w:tcPr>
          <w:p w14:paraId="4AA4060F" w14:textId="0CEA7125" w:rsidR="009A3406" w:rsidRPr="008860F2" w:rsidRDefault="00C12AC9" w:rsidP="00693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33" w:type="dxa"/>
          </w:tcPr>
          <w:p w14:paraId="118946FE" w14:textId="77777777" w:rsidR="009A3406" w:rsidRPr="008860F2" w:rsidRDefault="009A3406" w:rsidP="00693CF9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7" w:type="dxa"/>
          </w:tcPr>
          <w:p w14:paraId="5A753412" w14:textId="73F9967D" w:rsidR="009A3406" w:rsidRPr="008860F2" w:rsidRDefault="00C12AC9" w:rsidP="00693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33" w:type="dxa"/>
          </w:tcPr>
          <w:p w14:paraId="5D5B8069" w14:textId="77777777" w:rsidR="009A3406" w:rsidRPr="008860F2" w:rsidRDefault="009A3406" w:rsidP="00693CF9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5" w:type="dxa"/>
          </w:tcPr>
          <w:p w14:paraId="1A5A2F3D" w14:textId="009DA7CF" w:rsidR="009A3406" w:rsidRPr="008860F2" w:rsidRDefault="00C12AC9" w:rsidP="00693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35" w:type="dxa"/>
          </w:tcPr>
          <w:p w14:paraId="10D2EAA4" w14:textId="77777777" w:rsidR="009A3406" w:rsidRPr="008860F2" w:rsidRDefault="009A3406" w:rsidP="00693CF9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068040E4" w14:textId="1E33892F" w:rsidR="009A3406" w:rsidRPr="008860F2" w:rsidRDefault="00C12AC9" w:rsidP="00693CF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2563</w:t>
            </w:r>
          </w:p>
        </w:tc>
      </w:tr>
      <w:tr w:rsidR="009A3406" w:rsidRPr="008860F2" w14:paraId="32B8ED86" w14:textId="77777777" w:rsidTr="00426454">
        <w:trPr>
          <w:trHeight w:val="20"/>
        </w:trPr>
        <w:tc>
          <w:tcPr>
            <w:tcW w:w="4097" w:type="dxa"/>
          </w:tcPr>
          <w:p w14:paraId="79F428C8" w14:textId="77777777" w:rsidR="009A3406" w:rsidRPr="008860F2" w:rsidRDefault="009A3406" w:rsidP="00693CF9">
            <w:pPr>
              <w:ind w:left="234" w:hanging="3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26CD72C6" w14:textId="77777777" w:rsidR="009A3406" w:rsidRPr="008860F2" w:rsidRDefault="009A3406" w:rsidP="00693CF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C12AC9" w:rsidRPr="008860F2" w14:paraId="7934701D" w14:textId="77777777" w:rsidTr="00426454">
        <w:trPr>
          <w:trHeight w:val="20"/>
        </w:trPr>
        <w:tc>
          <w:tcPr>
            <w:tcW w:w="4097" w:type="dxa"/>
          </w:tcPr>
          <w:p w14:paraId="7B7CEE1D" w14:textId="04389559" w:rsidR="00C12AC9" w:rsidRPr="008860F2" w:rsidRDefault="00C12AC9" w:rsidP="00C12AC9">
            <w:pPr>
              <w:ind w:left="234" w:hanging="23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(เปลี่ยนแปลงร้อยละ </w:t>
            </w:r>
            <w:r>
              <w:rPr>
                <w:rFonts w:ascii="Angsana New" w:hAnsi="Angsana New"/>
                <w:sz w:val="28"/>
                <w:szCs w:val="28"/>
              </w:rPr>
              <w:t>1)</w:t>
            </w:r>
          </w:p>
        </w:tc>
        <w:tc>
          <w:tcPr>
            <w:tcW w:w="1037" w:type="dxa"/>
            <w:vAlign w:val="center"/>
          </w:tcPr>
          <w:p w14:paraId="02C7D6D5" w14:textId="72FAB9A7" w:rsidR="00C12AC9" w:rsidRPr="008860F2" w:rsidRDefault="00832CD0" w:rsidP="00C12AC9">
            <w:pPr>
              <w:pStyle w:val="acctfourfigures"/>
              <w:tabs>
                <w:tab w:val="clear" w:pos="765"/>
                <w:tab w:val="left" w:pos="576"/>
                <w:tab w:val="left" w:pos="744"/>
              </w:tabs>
              <w:spacing w:line="240" w:lineRule="atLeast"/>
              <w:ind w:left="-79" w:right="3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(2.07)</w:t>
            </w:r>
          </w:p>
        </w:tc>
        <w:tc>
          <w:tcPr>
            <w:tcW w:w="233" w:type="dxa"/>
            <w:vAlign w:val="center"/>
          </w:tcPr>
          <w:p w14:paraId="47896C71" w14:textId="77777777" w:rsidR="00C12AC9" w:rsidRPr="008860F2" w:rsidRDefault="00C12AC9" w:rsidP="00C12AC9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7E11F454" w14:textId="1E93A7DE" w:rsidR="00C12AC9" w:rsidRPr="008860F2" w:rsidRDefault="00C12AC9" w:rsidP="00C12AC9">
            <w:pPr>
              <w:pStyle w:val="acctfourfigures"/>
              <w:tabs>
                <w:tab w:val="clear" w:pos="765"/>
                <w:tab w:val="left" w:pos="82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1C6">
              <w:rPr>
                <w:rFonts w:ascii="Angsana New" w:hAnsi="Angsana New"/>
                <w:sz w:val="28"/>
                <w:szCs w:val="28"/>
              </w:rPr>
              <w:t>(2.22)</w:t>
            </w:r>
          </w:p>
        </w:tc>
        <w:tc>
          <w:tcPr>
            <w:tcW w:w="233" w:type="dxa"/>
            <w:vAlign w:val="center"/>
          </w:tcPr>
          <w:p w14:paraId="11D74416" w14:textId="77777777" w:rsidR="00C12AC9" w:rsidRPr="008860F2" w:rsidRDefault="00C12AC9" w:rsidP="00C12AC9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14:paraId="0A5BC65A" w14:textId="2965E6BA" w:rsidR="00C12AC9" w:rsidRPr="008860F2" w:rsidRDefault="00832CD0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2.35</w:t>
            </w:r>
          </w:p>
        </w:tc>
        <w:tc>
          <w:tcPr>
            <w:tcW w:w="235" w:type="dxa"/>
            <w:vAlign w:val="center"/>
          </w:tcPr>
          <w:p w14:paraId="7DD533AC" w14:textId="77777777" w:rsidR="00C12AC9" w:rsidRPr="008860F2" w:rsidRDefault="00C12AC9" w:rsidP="00C12AC9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14:paraId="772C4A89" w14:textId="4B9B69E1" w:rsidR="00C12AC9" w:rsidRPr="008860F2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9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2.52</w:t>
            </w:r>
          </w:p>
        </w:tc>
      </w:tr>
      <w:tr w:rsidR="00C12AC9" w:rsidRPr="008860F2" w14:paraId="06AA69EB" w14:textId="77777777" w:rsidTr="00426454">
        <w:trPr>
          <w:trHeight w:val="20"/>
        </w:trPr>
        <w:tc>
          <w:tcPr>
            <w:tcW w:w="4097" w:type="dxa"/>
          </w:tcPr>
          <w:p w14:paraId="36F4B289" w14:textId="77777777" w:rsidR="00C12AC9" w:rsidRDefault="00C12AC9" w:rsidP="00C12AC9">
            <w:pPr>
              <w:ind w:left="234" w:hanging="23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  <w:p w14:paraId="6BBDFC99" w14:textId="68E41BAB" w:rsidR="00C12AC9" w:rsidRPr="008860F2" w:rsidRDefault="00C12AC9" w:rsidP="00C12AC9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(เปลี่ยนแปลงร้อยละ </w:t>
            </w:r>
            <w:r>
              <w:rPr>
                <w:rFonts w:ascii="Angsana New" w:hAnsi="Angsana New"/>
                <w:sz w:val="28"/>
                <w:szCs w:val="28"/>
              </w:rPr>
              <w:t>1)</w:t>
            </w:r>
          </w:p>
        </w:tc>
        <w:tc>
          <w:tcPr>
            <w:tcW w:w="1037" w:type="dxa"/>
          </w:tcPr>
          <w:p w14:paraId="74D73F3A" w14:textId="77777777" w:rsidR="00832CD0" w:rsidRDefault="00832CD0" w:rsidP="00C12AC9">
            <w:pPr>
              <w:pStyle w:val="acctfourfigures"/>
              <w:tabs>
                <w:tab w:val="clear" w:pos="765"/>
                <w:tab w:val="left" w:pos="744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290615B" w14:textId="368A5B24" w:rsidR="00C12AC9" w:rsidRPr="008860F2" w:rsidRDefault="00832CD0" w:rsidP="00C12AC9">
            <w:pPr>
              <w:pStyle w:val="acctfourfigures"/>
              <w:tabs>
                <w:tab w:val="clear" w:pos="765"/>
                <w:tab w:val="left" w:pos="744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2.25</w:t>
            </w:r>
          </w:p>
        </w:tc>
        <w:tc>
          <w:tcPr>
            <w:tcW w:w="233" w:type="dxa"/>
          </w:tcPr>
          <w:p w14:paraId="27F3CFEE" w14:textId="77777777" w:rsidR="00C12AC9" w:rsidRPr="008860F2" w:rsidRDefault="00C12AC9" w:rsidP="00C12AC9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7" w:type="dxa"/>
          </w:tcPr>
          <w:p w14:paraId="6ED8A5BD" w14:textId="77777777" w:rsidR="00C12AC9" w:rsidRPr="00D171C6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F7C9847" w14:textId="085B29A4" w:rsidR="00C12AC9" w:rsidRPr="008860F2" w:rsidRDefault="00C12AC9" w:rsidP="00C12AC9">
            <w:pPr>
              <w:pStyle w:val="acctfourfigures"/>
              <w:tabs>
                <w:tab w:val="clear" w:pos="765"/>
                <w:tab w:val="left" w:pos="732"/>
              </w:tabs>
              <w:spacing w:line="240" w:lineRule="atLeast"/>
              <w:ind w:left="-79" w:right="3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2.41</w:t>
            </w:r>
          </w:p>
        </w:tc>
        <w:tc>
          <w:tcPr>
            <w:tcW w:w="233" w:type="dxa"/>
          </w:tcPr>
          <w:p w14:paraId="79EACC2F" w14:textId="77777777" w:rsidR="00C12AC9" w:rsidRPr="008860F2" w:rsidRDefault="00C12AC9" w:rsidP="00C12AC9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5" w:type="dxa"/>
          </w:tcPr>
          <w:p w14:paraId="7C7246DD" w14:textId="77777777" w:rsidR="00832CD0" w:rsidRDefault="00832CD0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FA81299" w14:textId="7AB7E8FE" w:rsidR="00C12AC9" w:rsidRPr="008860F2" w:rsidRDefault="00832CD0" w:rsidP="00501593">
            <w:pPr>
              <w:pStyle w:val="acctfourfigures"/>
              <w:tabs>
                <w:tab w:val="clear" w:pos="765"/>
                <w:tab w:val="left" w:pos="564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(2.02)</w:t>
            </w:r>
          </w:p>
        </w:tc>
        <w:tc>
          <w:tcPr>
            <w:tcW w:w="235" w:type="dxa"/>
          </w:tcPr>
          <w:p w14:paraId="2DDE443C" w14:textId="77777777" w:rsidR="00C12AC9" w:rsidRPr="008860F2" w:rsidRDefault="00C12AC9" w:rsidP="00C12AC9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55DEB4C6" w14:textId="77777777" w:rsidR="00C12AC9" w:rsidRDefault="00C12AC9" w:rsidP="00501593">
            <w:pPr>
              <w:pStyle w:val="acctfourfigures"/>
              <w:tabs>
                <w:tab w:val="clear" w:pos="765"/>
                <w:tab w:val="left" w:pos="528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2EC84AB" w14:textId="5BC9E1C0" w:rsidR="00C12AC9" w:rsidRPr="008860F2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(2.17)</w:t>
            </w:r>
          </w:p>
        </w:tc>
      </w:tr>
      <w:tr w:rsidR="00C12AC9" w:rsidRPr="008860F2" w14:paraId="192179F0" w14:textId="77777777" w:rsidTr="00426454">
        <w:trPr>
          <w:trHeight w:val="20"/>
        </w:trPr>
        <w:tc>
          <w:tcPr>
            <w:tcW w:w="4097" w:type="dxa"/>
          </w:tcPr>
          <w:p w14:paraId="52AE0F06" w14:textId="7A0D2BA7" w:rsidR="00C12AC9" w:rsidRPr="008860F2" w:rsidRDefault="00C12AC9" w:rsidP="00C12AC9">
            <w:pPr>
              <w:ind w:left="234" w:hanging="2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อัตราการเข้าออกงาน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(เปลี่ยนแปลงร้อยละ </w:t>
            </w:r>
            <w:r>
              <w:rPr>
                <w:rFonts w:ascii="Angsana New" w:hAnsi="Angsana New"/>
                <w:sz w:val="28"/>
                <w:szCs w:val="28"/>
              </w:rPr>
              <w:t>20)</w:t>
            </w:r>
          </w:p>
        </w:tc>
        <w:tc>
          <w:tcPr>
            <w:tcW w:w="1037" w:type="dxa"/>
          </w:tcPr>
          <w:p w14:paraId="7A832AEC" w14:textId="13873924" w:rsidR="00C12AC9" w:rsidRPr="00D171C6" w:rsidRDefault="00832CD0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(2.43)</w:t>
            </w:r>
          </w:p>
        </w:tc>
        <w:tc>
          <w:tcPr>
            <w:tcW w:w="233" w:type="dxa"/>
          </w:tcPr>
          <w:p w14:paraId="1512A675" w14:textId="77777777" w:rsidR="00C12AC9" w:rsidRPr="008860F2" w:rsidRDefault="00C12AC9" w:rsidP="00C12AC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</w:tcPr>
          <w:p w14:paraId="0788A0C3" w14:textId="75381887" w:rsidR="00C12AC9" w:rsidRPr="008860F2" w:rsidRDefault="00C12AC9" w:rsidP="00C12AC9">
            <w:pPr>
              <w:pStyle w:val="acctfourfigures"/>
              <w:tabs>
                <w:tab w:val="clear" w:pos="765"/>
                <w:tab w:val="left" w:pos="822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(2.61)</w:t>
            </w:r>
          </w:p>
        </w:tc>
        <w:tc>
          <w:tcPr>
            <w:tcW w:w="233" w:type="dxa"/>
          </w:tcPr>
          <w:p w14:paraId="1F8C0C8B" w14:textId="77777777" w:rsidR="00C12AC9" w:rsidRPr="008860F2" w:rsidRDefault="00C12AC9" w:rsidP="00C12AC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</w:tcPr>
          <w:p w14:paraId="5AC9F0B5" w14:textId="28BC737A" w:rsidR="00C12AC9" w:rsidRPr="00832CD0" w:rsidRDefault="00832CD0" w:rsidP="00501593">
            <w:pPr>
              <w:pStyle w:val="acctfourfigures"/>
              <w:tabs>
                <w:tab w:val="clear" w:pos="765"/>
              </w:tabs>
              <w:spacing w:line="240" w:lineRule="atLeast"/>
              <w:ind w:left="-79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2CD0">
              <w:rPr>
                <w:rFonts w:ascii="Angsana New" w:hAnsi="Angsana New"/>
                <w:sz w:val="28"/>
                <w:szCs w:val="28"/>
              </w:rPr>
              <w:t>2.85</w:t>
            </w:r>
          </w:p>
        </w:tc>
        <w:tc>
          <w:tcPr>
            <w:tcW w:w="235" w:type="dxa"/>
          </w:tcPr>
          <w:p w14:paraId="10244326" w14:textId="77777777" w:rsidR="00C12AC9" w:rsidRPr="008860F2" w:rsidRDefault="00C12AC9" w:rsidP="00C12AC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</w:tcPr>
          <w:p w14:paraId="5A30B1CA" w14:textId="24804740" w:rsidR="00C12AC9" w:rsidRPr="008860F2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3.08</w:t>
            </w:r>
          </w:p>
        </w:tc>
      </w:tr>
      <w:tr w:rsidR="00C12AC9" w:rsidRPr="008860F2" w14:paraId="26B0DC4F" w14:textId="77777777" w:rsidTr="00426454">
        <w:trPr>
          <w:trHeight w:val="20"/>
        </w:trPr>
        <w:tc>
          <w:tcPr>
            <w:tcW w:w="4097" w:type="dxa"/>
          </w:tcPr>
          <w:p w14:paraId="344FA0B7" w14:textId="3ED96638" w:rsidR="00C12AC9" w:rsidRPr="00DA23D7" w:rsidRDefault="00C12AC9" w:rsidP="00C12AC9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อัตรามรณะในอนาคต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(เปลี่ยนแปลงร้อยละ </w:t>
            </w:r>
            <w:r>
              <w:rPr>
                <w:rFonts w:ascii="Angsana New" w:hAnsi="Angsana New"/>
                <w:sz w:val="28"/>
                <w:szCs w:val="28"/>
              </w:rPr>
              <w:t>20)</w:t>
            </w:r>
          </w:p>
        </w:tc>
        <w:tc>
          <w:tcPr>
            <w:tcW w:w="1037" w:type="dxa"/>
          </w:tcPr>
          <w:p w14:paraId="6DD54C9E" w14:textId="637137E2" w:rsidR="00C12AC9" w:rsidRPr="00D171C6" w:rsidRDefault="00832CD0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(0.16)</w:t>
            </w:r>
          </w:p>
        </w:tc>
        <w:tc>
          <w:tcPr>
            <w:tcW w:w="233" w:type="dxa"/>
          </w:tcPr>
          <w:p w14:paraId="2AE935D2" w14:textId="77777777" w:rsidR="00C12AC9" w:rsidRPr="008860F2" w:rsidRDefault="00C12AC9" w:rsidP="00C12AC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</w:tcPr>
          <w:p w14:paraId="4FC28CD5" w14:textId="40AA7E41" w:rsidR="00C12AC9" w:rsidRPr="008860F2" w:rsidRDefault="00C12AC9" w:rsidP="00C12AC9">
            <w:pPr>
              <w:pStyle w:val="acctfourfigures"/>
              <w:tabs>
                <w:tab w:val="clear" w:pos="765"/>
                <w:tab w:val="left" w:pos="822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(0.18)</w:t>
            </w:r>
          </w:p>
        </w:tc>
        <w:tc>
          <w:tcPr>
            <w:tcW w:w="233" w:type="dxa"/>
          </w:tcPr>
          <w:p w14:paraId="75A1B585" w14:textId="77777777" w:rsidR="00C12AC9" w:rsidRPr="008860F2" w:rsidRDefault="00C12AC9" w:rsidP="00C12AC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</w:tcPr>
          <w:p w14:paraId="57BDAFF8" w14:textId="553E60CF" w:rsidR="00C12AC9" w:rsidRPr="00832CD0" w:rsidRDefault="00832CD0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2CD0">
              <w:rPr>
                <w:rFonts w:ascii="Angsana New" w:hAnsi="Angsana New"/>
                <w:sz w:val="28"/>
                <w:szCs w:val="28"/>
              </w:rPr>
              <w:t>0.16</w:t>
            </w:r>
          </w:p>
        </w:tc>
        <w:tc>
          <w:tcPr>
            <w:tcW w:w="235" w:type="dxa"/>
          </w:tcPr>
          <w:p w14:paraId="2314924A" w14:textId="77777777" w:rsidR="00C12AC9" w:rsidRPr="008860F2" w:rsidRDefault="00C12AC9" w:rsidP="00C12AC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</w:tcPr>
          <w:p w14:paraId="673CE883" w14:textId="1B2626CB" w:rsidR="00C12AC9" w:rsidRPr="008860F2" w:rsidRDefault="00C12AC9" w:rsidP="00C12AC9">
            <w:pPr>
              <w:pStyle w:val="acctfourfigures"/>
              <w:tabs>
                <w:tab w:val="clear" w:pos="765"/>
              </w:tabs>
              <w:spacing w:line="240" w:lineRule="atLeast"/>
              <w:ind w:left="-79"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0.18</w:t>
            </w:r>
          </w:p>
        </w:tc>
      </w:tr>
    </w:tbl>
    <w:p w14:paraId="6BF6EB03" w14:textId="49C01C04" w:rsidR="001042BB" w:rsidRDefault="001042BB" w:rsidP="00BB7895">
      <w:pPr>
        <w:spacing w:line="240" w:lineRule="auto"/>
        <w:ind w:left="540"/>
        <w:jc w:val="left"/>
        <w:rPr>
          <w:rFonts w:ascii="Angsana New" w:hAnsi="Angsana New"/>
          <w:b/>
          <w:bCs/>
          <w:sz w:val="28"/>
          <w:szCs w:val="28"/>
          <w:cs/>
        </w:rPr>
      </w:pPr>
    </w:p>
    <w:p w14:paraId="69FF91F4" w14:textId="77777777" w:rsidR="001042BB" w:rsidRDefault="001042BB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34D1C157" w14:textId="386B965D" w:rsidR="003B14EA" w:rsidRPr="008860F2" w:rsidRDefault="003B14EA" w:rsidP="00BA7DB0">
      <w:pPr>
        <w:pStyle w:val="Heading1"/>
        <w:keepLines/>
        <w:numPr>
          <w:ilvl w:val="0"/>
          <w:numId w:val="1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b w:val="0"/>
          <w:bCs w:val="0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u w:val="none"/>
          <w:cs/>
        </w:rPr>
        <w:t>ทุนเรือนหุ้น</w:t>
      </w:r>
    </w:p>
    <w:p w14:paraId="6DF2E7A4" w14:textId="77777777" w:rsidR="00EB02AA" w:rsidRPr="008860F2" w:rsidRDefault="00EB02AA" w:rsidP="00EB02AA">
      <w:pPr>
        <w:pStyle w:val="NoSpacing"/>
        <w:rPr>
          <w:rFonts w:ascii="Angsana New" w:hAnsi="Angsana New"/>
          <w:sz w:val="28"/>
          <w:szCs w:val="28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5"/>
        <w:gridCol w:w="958"/>
        <w:gridCol w:w="1067"/>
        <w:gridCol w:w="269"/>
        <w:gridCol w:w="1144"/>
        <w:gridCol w:w="269"/>
        <w:gridCol w:w="1082"/>
        <w:gridCol w:w="269"/>
        <w:gridCol w:w="1085"/>
      </w:tblGrid>
      <w:tr w:rsidR="00B21118" w:rsidRPr="008860F2" w14:paraId="7C757C85" w14:textId="77777777" w:rsidTr="00B21118">
        <w:tc>
          <w:tcPr>
            <w:tcW w:w="1661" w:type="pct"/>
          </w:tcPr>
          <w:p w14:paraId="1AAD71E5" w14:textId="77777777" w:rsidR="00B21118" w:rsidRPr="008860F2" w:rsidRDefault="00B21118" w:rsidP="00B21118">
            <w:pPr>
              <w:tabs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1" w:type="pct"/>
          </w:tcPr>
          <w:p w14:paraId="0AF726A7" w14:textId="77777777" w:rsidR="00B21118" w:rsidRPr="008860F2" w:rsidRDefault="00B21118" w:rsidP="00B21118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19" w:type="pct"/>
            <w:gridSpan w:val="7"/>
          </w:tcPr>
          <w:p w14:paraId="46927A95" w14:textId="77777777" w:rsidR="00B21118" w:rsidRPr="008860F2" w:rsidRDefault="00B21118" w:rsidP="00B21118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B21118" w:rsidRPr="008860F2" w14:paraId="4963805C" w14:textId="77777777" w:rsidTr="00173FBC">
        <w:tc>
          <w:tcPr>
            <w:tcW w:w="1661" w:type="pct"/>
          </w:tcPr>
          <w:p w14:paraId="4236E4B7" w14:textId="77777777" w:rsidR="00B21118" w:rsidRPr="008860F2" w:rsidRDefault="00B21118" w:rsidP="00B21118">
            <w:pPr>
              <w:tabs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1" w:type="pct"/>
          </w:tcPr>
          <w:p w14:paraId="4EF1179F" w14:textId="77777777" w:rsidR="00B21118" w:rsidRPr="008860F2" w:rsidRDefault="00B21118" w:rsidP="00B21118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348" w:type="pct"/>
            <w:gridSpan w:val="3"/>
            <w:tcBorders>
              <w:bottom w:val="single" w:sz="4" w:space="0" w:color="auto"/>
            </w:tcBorders>
          </w:tcPr>
          <w:p w14:paraId="1224121F" w14:textId="7E95FAF9" w:rsidR="00B21118" w:rsidRPr="008860F2" w:rsidRDefault="00C12AC9" w:rsidP="00B2111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6" w:type="pct"/>
          </w:tcPr>
          <w:p w14:paraId="0CD7DD32" w14:textId="77777777" w:rsidR="00B21118" w:rsidRPr="008860F2" w:rsidRDefault="00B21118" w:rsidP="00B2111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pct"/>
            <w:gridSpan w:val="3"/>
            <w:tcBorders>
              <w:bottom w:val="single" w:sz="4" w:space="0" w:color="auto"/>
            </w:tcBorders>
          </w:tcPr>
          <w:p w14:paraId="504D87E7" w14:textId="432D4F79" w:rsidR="00B21118" w:rsidRPr="008860F2" w:rsidRDefault="00C12AC9" w:rsidP="00B2111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21118" w:rsidRPr="008860F2" w14:paraId="2555D599" w14:textId="77777777" w:rsidTr="00173FBC">
        <w:tc>
          <w:tcPr>
            <w:tcW w:w="1661" w:type="pct"/>
          </w:tcPr>
          <w:p w14:paraId="0940224A" w14:textId="77777777" w:rsidR="00B21118" w:rsidRPr="008860F2" w:rsidRDefault="00B21118" w:rsidP="00B21118">
            <w:pPr>
              <w:tabs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1" w:type="pct"/>
          </w:tcPr>
          <w:p w14:paraId="7C7034B1" w14:textId="77777777" w:rsidR="00B21118" w:rsidRPr="008860F2" w:rsidRDefault="00B21118" w:rsidP="00B21118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77A252E6" w14:textId="77777777" w:rsidR="00B21118" w:rsidRPr="008860F2" w:rsidRDefault="00B21118" w:rsidP="00B2111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29533146" w14:textId="77777777" w:rsidR="00B21118" w:rsidRPr="008860F2" w:rsidRDefault="00B21118" w:rsidP="00B2111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77961DAC" w14:textId="77777777" w:rsidR="00B21118" w:rsidRPr="008860F2" w:rsidRDefault="00B21118" w:rsidP="00B2111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6" w:type="pct"/>
          </w:tcPr>
          <w:p w14:paraId="54FD481E" w14:textId="77777777" w:rsidR="00B21118" w:rsidRPr="008860F2" w:rsidRDefault="00B21118" w:rsidP="00B2111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13C491D3" w14:textId="77777777" w:rsidR="00B21118" w:rsidRPr="008860F2" w:rsidRDefault="00B21118" w:rsidP="00B2111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6" w:type="pct"/>
          </w:tcPr>
          <w:p w14:paraId="771B06D8" w14:textId="77777777" w:rsidR="00B21118" w:rsidRPr="008860F2" w:rsidRDefault="00B21118" w:rsidP="00B2111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62E27956" w14:textId="77777777" w:rsidR="00B21118" w:rsidRPr="008860F2" w:rsidRDefault="00B21118" w:rsidP="00B2111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จำนวนเงิน</w:t>
            </w:r>
          </w:p>
        </w:tc>
      </w:tr>
      <w:tr w:rsidR="00B21118" w:rsidRPr="008860F2" w14:paraId="20DFE9C0" w14:textId="77777777" w:rsidTr="00652160">
        <w:tc>
          <w:tcPr>
            <w:tcW w:w="1661" w:type="pct"/>
          </w:tcPr>
          <w:p w14:paraId="68F02400" w14:textId="77777777" w:rsidR="00B21118" w:rsidRPr="008860F2" w:rsidRDefault="00B21118" w:rsidP="00B21118">
            <w:pPr>
              <w:tabs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1" w:type="pct"/>
          </w:tcPr>
          <w:p w14:paraId="5FA1F089" w14:textId="77777777" w:rsidR="00B21118" w:rsidRPr="008860F2" w:rsidRDefault="00B21118" w:rsidP="00B21118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819" w:type="pct"/>
            <w:gridSpan w:val="7"/>
          </w:tcPr>
          <w:p w14:paraId="62959E1F" w14:textId="77777777" w:rsidR="00B21118" w:rsidRPr="008860F2" w:rsidRDefault="00B21118" w:rsidP="00B2111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(ล้านหุ้น</w:t>
            </w:r>
            <w:r w:rsidRPr="008860F2"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 / </w:t>
            </w:r>
            <w:r w:rsidRPr="008860F2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B21118" w:rsidRPr="008860F2" w14:paraId="7ACF7EE1" w14:textId="77777777" w:rsidTr="00652160">
        <w:tc>
          <w:tcPr>
            <w:tcW w:w="1661" w:type="pct"/>
          </w:tcPr>
          <w:p w14:paraId="49172019" w14:textId="77777777" w:rsidR="00B21118" w:rsidRPr="008860F2" w:rsidRDefault="00B21118" w:rsidP="00B21118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521" w:type="pct"/>
          </w:tcPr>
          <w:p w14:paraId="17374583" w14:textId="77777777" w:rsidR="00B21118" w:rsidRPr="008860F2" w:rsidRDefault="00B21118" w:rsidP="00B21118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580" w:type="pct"/>
          </w:tcPr>
          <w:p w14:paraId="3E7271AE" w14:textId="77777777" w:rsidR="00B21118" w:rsidRPr="008860F2" w:rsidRDefault="00B21118" w:rsidP="00B21118">
            <w:pPr>
              <w:pStyle w:val="BodyText"/>
              <w:tabs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477FF7CD" w14:textId="77777777" w:rsidR="00B21118" w:rsidRPr="008860F2" w:rsidRDefault="00B21118" w:rsidP="00B21118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13525A47" w14:textId="77777777" w:rsidR="00B21118" w:rsidRPr="008860F2" w:rsidRDefault="00B21118" w:rsidP="00B21118">
            <w:pPr>
              <w:pStyle w:val="BodyText"/>
              <w:tabs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595E115C" w14:textId="77777777" w:rsidR="00B21118" w:rsidRPr="008860F2" w:rsidRDefault="00B21118" w:rsidP="00B21118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08CCDFC6" w14:textId="77777777" w:rsidR="00B21118" w:rsidRPr="008860F2" w:rsidRDefault="00B21118" w:rsidP="00B21118">
            <w:pPr>
              <w:pStyle w:val="BodyText"/>
              <w:tabs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36B1713E" w14:textId="77777777" w:rsidR="00B21118" w:rsidRPr="008860F2" w:rsidRDefault="00B21118" w:rsidP="00B21118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505227D9" w14:textId="77777777" w:rsidR="00B21118" w:rsidRPr="008860F2" w:rsidRDefault="00B21118" w:rsidP="00B21118">
            <w:pPr>
              <w:pStyle w:val="BodyText"/>
              <w:tabs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21118" w:rsidRPr="008860F2" w14:paraId="1168C119" w14:textId="77777777" w:rsidTr="00C12AC9">
        <w:trPr>
          <w:trHeight w:val="60"/>
        </w:trPr>
        <w:tc>
          <w:tcPr>
            <w:tcW w:w="1661" w:type="pct"/>
          </w:tcPr>
          <w:p w14:paraId="05436FC8" w14:textId="77777777" w:rsidR="00B21118" w:rsidRPr="008860F2" w:rsidRDefault="00B21118" w:rsidP="00B21118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sz w:val="28"/>
                <w:szCs w:val="28"/>
              </w:rPr>
              <w:t>1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ตุลาคม</w:t>
            </w:r>
          </w:p>
        </w:tc>
        <w:tc>
          <w:tcPr>
            <w:tcW w:w="521" w:type="pct"/>
          </w:tcPr>
          <w:p w14:paraId="072410D2" w14:textId="77777777" w:rsidR="00B21118" w:rsidRPr="008860F2" w:rsidRDefault="00B21118" w:rsidP="00B21118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580" w:type="pct"/>
          </w:tcPr>
          <w:p w14:paraId="0DA5EE82" w14:textId="77777777" w:rsidR="00B21118" w:rsidRPr="008860F2" w:rsidRDefault="00B21118" w:rsidP="00B21118">
            <w:pPr>
              <w:pStyle w:val="BodyText"/>
              <w:tabs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31BB96C4" w14:textId="77777777" w:rsidR="00B21118" w:rsidRPr="008860F2" w:rsidRDefault="00B21118" w:rsidP="00B21118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0493B71F" w14:textId="77777777" w:rsidR="00B21118" w:rsidRPr="008860F2" w:rsidRDefault="00B21118" w:rsidP="00B21118">
            <w:pPr>
              <w:pStyle w:val="BodyText"/>
              <w:tabs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31E4D28A" w14:textId="77777777" w:rsidR="00B21118" w:rsidRPr="008860F2" w:rsidRDefault="00B21118" w:rsidP="00B21118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326DCD67" w14:textId="77777777" w:rsidR="00B21118" w:rsidRPr="008860F2" w:rsidRDefault="00B21118" w:rsidP="00B21118">
            <w:pPr>
              <w:pStyle w:val="BodyText"/>
              <w:tabs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396DB705" w14:textId="77777777" w:rsidR="00B21118" w:rsidRPr="008860F2" w:rsidRDefault="00B21118" w:rsidP="00B21118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4113030C" w14:textId="77777777" w:rsidR="00B21118" w:rsidRPr="008860F2" w:rsidRDefault="00B21118" w:rsidP="00B21118">
            <w:pPr>
              <w:pStyle w:val="BodyText"/>
              <w:tabs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75B8F" w:rsidRPr="008860F2" w14:paraId="4BA39A3C" w14:textId="77777777" w:rsidTr="00652160">
        <w:tc>
          <w:tcPr>
            <w:tcW w:w="1661" w:type="pct"/>
          </w:tcPr>
          <w:p w14:paraId="7AC49879" w14:textId="77777777" w:rsidR="00075B8F" w:rsidRPr="008860F2" w:rsidRDefault="00075B8F" w:rsidP="00075B8F">
            <w:pPr>
              <w:spacing w:line="240" w:lineRule="auto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21" w:type="pct"/>
          </w:tcPr>
          <w:p w14:paraId="631A433B" w14:textId="77777777" w:rsidR="00075B8F" w:rsidRPr="008860F2" w:rsidRDefault="00075B8F" w:rsidP="00075B8F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580" w:type="pct"/>
          </w:tcPr>
          <w:p w14:paraId="01921038" w14:textId="2DB4733E" w:rsidR="00075B8F" w:rsidRPr="008860F2" w:rsidRDefault="00075B8F" w:rsidP="00075B8F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1,911.93</w:t>
            </w:r>
          </w:p>
        </w:tc>
        <w:tc>
          <w:tcPr>
            <w:tcW w:w="146" w:type="pct"/>
          </w:tcPr>
          <w:p w14:paraId="5B84E964" w14:textId="77777777" w:rsidR="00075B8F" w:rsidRPr="008860F2" w:rsidRDefault="00075B8F" w:rsidP="00075B8F">
            <w:pPr>
              <w:pStyle w:val="BodyText"/>
              <w:tabs>
                <w:tab w:val="decimal" w:pos="79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14FA9240" w14:textId="27CE664A" w:rsidR="00075B8F" w:rsidRPr="008860F2" w:rsidRDefault="00075B8F" w:rsidP="00075B8F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1,911.93</w:t>
            </w:r>
          </w:p>
        </w:tc>
        <w:tc>
          <w:tcPr>
            <w:tcW w:w="146" w:type="pct"/>
          </w:tcPr>
          <w:p w14:paraId="6BC955EC" w14:textId="77777777" w:rsidR="00075B8F" w:rsidRPr="008860F2" w:rsidRDefault="00075B8F" w:rsidP="00075B8F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25F2332D" w14:textId="27756E34" w:rsidR="00075B8F" w:rsidRPr="008860F2" w:rsidRDefault="00075B8F" w:rsidP="00075B8F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4,044.77</w:t>
            </w:r>
          </w:p>
        </w:tc>
        <w:tc>
          <w:tcPr>
            <w:tcW w:w="146" w:type="pct"/>
          </w:tcPr>
          <w:p w14:paraId="57A20350" w14:textId="77777777" w:rsidR="00075B8F" w:rsidRPr="008860F2" w:rsidRDefault="00075B8F" w:rsidP="00075B8F">
            <w:pPr>
              <w:pStyle w:val="BodyText"/>
              <w:tabs>
                <w:tab w:val="decimal" w:pos="79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7D65F637" w14:textId="3E9B29F0" w:rsidR="00075B8F" w:rsidRPr="008860F2" w:rsidRDefault="00075B8F" w:rsidP="00075B8F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4,044.77</w:t>
            </w:r>
          </w:p>
        </w:tc>
      </w:tr>
      <w:tr w:rsidR="00075B8F" w:rsidRPr="008860F2" w14:paraId="2D8BB96E" w14:textId="77777777" w:rsidTr="00652160">
        <w:tc>
          <w:tcPr>
            <w:tcW w:w="1661" w:type="pct"/>
          </w:tcPr>
          <w:p w14:paraId="5E60CC2F" w14:textId="77777777" w:rsidR="00075B8F" w:rsidRPr="008860F2" w:rsidRDefault="00075B8F" w:rsidP="00075B8F">
            <w:pPr>
              <w:spacing w:line="240" w:lineRule="auto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ลดหุ้น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สามัญ</w:t>
            </w:r>
          </w:p>
        </w:tc>
        <w:tc>
          <w:tcPr>
            <w:tcW w:w="521" w:type="pct"/>
          </w:tcPr>
          <w:p w14:paraId="4285FF7D" w14:textId="77777777" w:rsidR="00075B8F" w:rsidRPr="008860F2" w:rsidRDefault="00075B8F" w:rsidP="00075B8F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580" w:type="pct"/>
          </w:tcPr>
          <w:p w14:paraId="29A74523" w14:textId="7EB5EFA1" w:rsidR="00075B8F" w:rsidRPr="008860F2" w:rsidRDefault="00075B8F" w:rsidP="00075B8F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11142AAE" w14:textId="77777777" w:rsidR="00075B8F" w:rsidRPr="008860F2" w:rsidRDefault="00075B8F" w:rsidP="00075B8F">
            <w:pPr>
              <w:pStyle w:val="BodyText"/>
              <w:tabs>
                <w:tab w:val="decimal" w:pos="79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4DB61C51" w14:textId="34331C38" w:rsidR="00075B8F" w:rsidRPr="008860F2" w:rsidRDefault="00075B8F" w:rsidP="00075B8F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5E6937B9" w14:textId="77777777" w:rsidR="00075B8F" w:rsidRPr="008860F2" w:rsidRDefault="00075B8F" w:rsidP="00075B8F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058BAE6B" w14:textId="06020691" w:rsidR="00075B8F" w:rsidRPr="008860F2" w:rsidRDefault="00075B8F" w:rsidP="00075B8F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(2,132.84)</w:t>
            </w:r>
          </w:p>
        </w:tc>
        <w:tc>
          <w:tcPr>
            <w:tcW w:w="146" w:type="pct"/>
          </w:tcPr>
          <w:p w14:paraId="5AAEFC29" w14:textId="77777777" w:rsidR="00075B8F" w:rsidRPr="008860F2" w:rsidRDefault="00075B8F" w:rsidP="00075B8F">
            <w:pPr>
              <w:pStyle w:val="BodyText"/>
              <w:tabs>
                <w:tab w:val="decimal" w:pos="79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060CA111" w14:textId="40863184" w:rsidR="00075B8F" w:rsidRPr="008860F2" w:rsidRDefault="00075B8F" w:rsidP="00075B8F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(2,132.84)</w:t>
            </w:r>
          </w:p>
        </w:tc>
      </w:tr>
      <w:tr w:rsidR="00075B8F" w:rsidRPr="008860F2" w14:paraId="042F1471" w14:textId="77777777" w:rsidTr="00652160">
        <w:tc>
          <w:tcPr>
            <w:tcW w:w="1661" w:type="pct"/>
          </w:tcPr>
          <w:p w14:paraId="645589E6" w14:textId="77777777" w:rsidR="00075B8F" w:rsidRPr="008860F2" w:rsidRDefault="00075B8F" w:rsidP="00075B8F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21" w:type="pct"/>
          </w:tcPr>
          <w:p w14:paraId="40982DB2" w14:textId="77777777" w:rsidR="00075B8F" w:rsidRPr="008860F2" w:rsidRDefault="00075B8F" w:rsidP="00075B8F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291DEA25" w14:textId="77777777" w:rsidR="00075B8F" w:rsidRPr="008860F2" w:rsidRDefault="00075B8F" w:rsidP="00075B8F">
            <w:pPr>
              <w:pStyle w:val="BodyText"/>
              <w:tabs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7BAC572B" w14:textId="77777777" w:rsidR="00075B8F" w:rsidRPr="008860F2" w:rsidRDefault="00075B8F" w:rsidP="00075B8F">
            <w:pPr>
              <w:pStyle w:val="BodyText"/>
              <w:tabs>
                <w:tab w:val="decimal" w:pos="79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1D9902A3" w14:textId="77777777" w:rsidR="00075B8F" w:rsidRPr="008860F2" w:rsidRDefault="00075B8F" w:rsidP="00075B8F">
            <w:pPr>
              <w:pStyle w:val="BodyText"/>
              <w:tabs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1206DDFE" w14:textId="77777777" w:rsidR="00075B8F" w:rsidRPr="008860F2" w:rsidRDefault="00075B8F" w:rsidP="00075B8F">
            <w:pPr>
              <w:pStyle w:val="BodyText"/>
              <w:tabs>
                <w:tab w:val="decimal" w:pos="792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2C7F0449" w14:textId="77777777" w:rsidR="00075B8F" w:rsidRPr="008860F2" w:rsidRDefault="00075B8F" w:rsidP="00075B8F">
            <w:pPr>
              <w:pStyle w:val="BodyText"/>
              <w:tabs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1FD4220A" w14:textId="77777777" w:rsidR="00075B8F" w:rsidRPr="008860F2" w:rsidRDefault="00075B8F" w:rsidP="00075B8F">
            <w:pPr>
              <w:pStyle w:val="BodyText"/>
              <w:tabs>
                <w:tab w:val="decimal" w:pos="79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282A91FB" w14:textId="77777777" w:rsidR="00075B8F" w:rsidRPr="008860F2" w:rsidRDefault="00075B8F" w:rsidP="00075B8F">
            <w:pPr>
              <w:pStyle w:val="BodyText"/>
              <w:tabs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75B8F" w:rsidRPr="008860F2" w14:paraId="27027206" w14:textId="77777777" w:rsidTr="00652160">
        <w:tc>
          <w:tcPr>
            <w:tcW w:w="1661" w:type="pct"/>
          </w:tcPr>
          <w:p w14:paraId="1D2FE6C1" w14:textId="77777777" w:rsidR="00075B8F" w:rsidRPr="008860F2" w:rsidRDefault="00075B8F" w:rsidP="00075B8F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21" w:type="pct"/>
          </w:tcPr>
          <w:p w14:paraId="51B43A53" w14:textId="77777777" w:rsidR="00075B8F" w:rsidRPr="008860F2" w:rsidRDefault="00075B8F" w:rsidP="00075B8F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0A2E758C" w14:textId="24B6F916" w:rsidR="00075B8F" w:rsidRPr="008860F2" w:rsidRDefault="00075B8F" w:rsidP="00075B8F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1,911.93</w:t>
            </w:r>
          </w:p>
        </w:tc>
        <w:tc>
          <w:tcPr>
            <w:tcW w:w="146" w:type="pct"/>
          </w:tcPr>
          <w:p w14:paraId="336024D9" w14:textId="77777777" w:rsidR="00075B8F" w:rsidRPr="008860F2" w:rsidRDefault="00075B8F" w:rsidP="00075B8F">
            <w:pPr>
              <w:pStyle w:val="BodyText"/>
              <w:tabs>
                <w:tab w:val="decimal" w:pos="792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0A725A06" w14:textId="4C37D6B3" w:rsidR="00075B8F" w:rsidRPr="008860F2" w:rsidRDefault="00075B8F" w:rsidP="00075B8F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1,911.93</w:t>
            </w:r>
          </w:p>
        </w:tc>
        <w:tc>
          <w:tcPr>
            <w:tcW w:w="146" w:type="pct"/>
          </w:tcPr>
          <w:p w14:paraId="5FF44CB4" w14:textId="77777777" w:rsidR="00075B8F" w:rsidRPr="008860F2" w:rsidRDefault="00075B8F" w:rsidP="00075B8F">
            <w:pPr>
              <w:pStyle w:val="BodyText"/>
              <w:tabs>
                <w:tab w:val="decimal" w:pos="792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3A2F7BE5" w14:textId="1852B4F9" w:rsidR="00075B8F" w:rsidRPr="008860F2" w:rsidRDefault="00075B8F" w:rsidP="00075B8F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1,911.93</w:t>
            </w:r>
          </w:p>
        </w:tc>
        <w:tc>
          <w:tcPr>
            <w:tcW w:w="146" w:type="pct"/>
          </w:tcPr>
          <w:p w14:paraId="4AB0C640" w14:textId="77777777" w:rsidR="00075B8F" w:rsidRPr="008860F2" w:rsidRDefault="00075B8F" w:rsidP="00075B8F">
            <w:pPr>
              <w:pStyle w:val="BodyText"/>
              <w:tabs>
                <w:tab w:val="decimal" w:pos="792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7AB258B8" w14:textId="5E3EFADF" w:rsidR="00075B8F" w:rsidRPr="008860F2" w:rsidRDefault="00075B8F" w:rsidP="00075B8F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1,911.93</w:t>
            </w:r>
          </w:p>
        </w:tc>
      </w:tr>
      <w:tr w:rsidR="00C12AC9" w:rsidRPr="008860F2" w14:paraId="554FDD6E" w14:textId="77777777" w:rsidTr="00652160">
        <w:tc>
          <w:tcPr>
            <w:tcW w:w="1661" w:type="pct"/>
          </w:tcPr>
          <w:p w14:paraId="23DD084E" w14:textId="77777777" w:rsidR="00C12AC9" w:rsidRPr="008860F2" w:rsidRDefault="00C12AC9" w:rsidP="00C12AC9">
            <w:pPr>
              <w:tabs>
                <w:tab w:val="left" w:pos="372"/>
              </w:tabs>
              <w:spacing w:line="240" w:lineRule="auto"/>
              <w:ind w:left="-126" w:firstLine="126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1" w:type="pct"/>
          </w:tcPr>
          <w:p w14:paraId="71944DAF" w14:textId="77777777" w:rsidR="00C12AC9" w:rsidRPr="008860F2" w:rsidRDefault="00C12AC9" w:rsidP="00C12AC9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0" w:type="pct"/>
          </w:tcPr>
          <w:p w14:paraId="61751900" w14:textId="77777777" w:rsidR="00C12AC9" w:rsidRPr="008860F2" w:rsidRDefault="00C12AC9" w:rsidP="00C12AC9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644CFA87" w14:textId="77777777" w:rsidR="00C12AC9" w:rsidRPr="008860F2" w:rsidRDefault="00C12AC9" w:rsidP="00C12AC9">
            <w:pPr>
              <w:pStyle w:val="BodyText"/>
              <w:tabs>
                <w:tab w:val="decimal" w:pos="79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7833EB99" w14:textId="77777777" w:rsidR="00C12AC9" w:rsidRPr="008860F2" w:rsidRDefault="00C12AC9" w:rsidP="00C12AC9">
            <w:pPr>
              <w:pStyle w:val="BodyText"/>
              <w:tabs>
                <w:tab w:val="decimal" w:pos="656"/>
              </w:tabs>
              <w:spacing w:after="0" w:line="240" w:lineRule="auto"/>
              <w:ind w:left="-115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7AE2559F" w14:textId="77777777" w:rsidR="00C12AC9" w:rsidRPr="008860F2" w:rsidRDefault="00C12AC9" w:rsidP="00C12AC9">
            <w:pPr>
              <w:pStyle w:val="BodyText"/>
              <w:tabs>
                <w:tab w:val="decimal" w:pos="792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57FBBD81" w14:textId="77777777" w:rsidR="00C12AC9" w:rsidRPr="008860F2" w:rsidRDefault="00C12AC9" w:rsidP="00C12AC9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6FA1EABB" w14:textId="77777777" w:rsidR="00C12AC9" w:rsidRPr="008860F2" w:rsidRDefault="00C12AC9" w:rsidP="00C12AC9">
            <w:pPr>
              <w:pStyle w:val="BodyText"/>
              <w:tabs>
                <w:tab w:val="decimal" w:pos="79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31B70537" w14:textId="77777777" w:rsidR="00C12AC9" w:rsidRPr="008860F2" w:rsidRDefault="00C12AC9" w:rsidP="00C12AC9">
            <w:pPr>
              <w:pStyle w:val="BodyText"/>
              <w:tabs>
                <w:tab w:val="decimal" w:pos="656"/>
              </w:tabs>
              <w:spacing w:after="0" w:line="240" w:lineRule="auto"/>
              <w:ind w:left="-115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AC9" w:rsidRPr="008860F2" w14:paraId="13AC09F7" w14:textId="77777777" w:rsidTr="00652160">
        <w:tc>
          <w:tcPr>
            <w:tcW w:w="1661" w:type="pct"/>
          </w:tcPr>
          <w:p w14:paraId="73EEA59E" w14:textId="77777777" w:rsidR="00C12AC9" w:rsidRPr="008860F2" w:rsidRDefault="00C12AC9" w:rsidP="00C12AC9">
            <w:pPr>
              <w:tabs>
                <w:tab w:val="left" w:pos="372"/>
              </w:tabs>
              <w:spacing w:line="240" w:lineRule="auto"/>
              <w:ind w:left="-126" w:firstLine="126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521" w:type="pct"/>
          </w:tcPr>
          <w:p w14:paraId="25548461" w14:textId="77777777" w:rsidR="00C12AC9" w:rsidRPr="008860F2" w:rsidRDefault="00C12AC9" w:rsidP="00C12AC9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0" w:type="pct"/>
          </w:tcPr>
          <w:p w14:paraId="366738F5" w14:textId="77777777" w:rsidR="00C12AC9" w:rsidRPr="008860F2" w:rsidRDefault="00C12AC9" w:rsidP="00C12AC9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3100DFED" w14:textId="77777777" w:rsidR="00C12AC9" w:rsidRPr="008860F2" w:rsidRDefault="00C12AC9" w:rsidP="00C12AC9">
            <w:pPr>
              <w:pStyle w:val="BodyText"/>
              <w:tabs>
                <w:tab w:val="decimal" w:pos="79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099B6789" w14:textId="77777777" w:rsidR="00C12AC9" w:rsidRPr="008860F2" w:rsidRDefault="00C12AC9" w:rsidP="00C12AC9">
            <w:pPr>
              <w:pStyle w:val="BodyText"/>
              <w:tabs>
                <w:tab w:val="decimal" w:pos="656"/>
              </w:tabs>
              <w:spacing w:after="0" w:line="240" w:lineRule="auto"/>
              <w:ind w:left="-115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29DF9D7B" w14:textId="77777777" w:rsidR="00C12AC9" w:rsidRPr="008860F2" w:rsidRDefault="00C12AC9" w:rsidP="00C12AC9">
            <w:pPr>
              <w:pStyle w:val="BodyText"/>
              <w:tabs>
                <w:tab w:val="decimal" w:pos="792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02A93FB2" w14:textId="77777777" w:rsidR="00C12AC9" w:rsidRPr="008860F2" w:rsidRDefault="00C12AC9" w:rsidP="00C12AC9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31FD3222" w14:textId="77777777" w:rsidR="00C12AC9" w:rsidRPr="008860F2" w:rsidRDefault="00C12AC9" w:rsidP="00C12AC9">
            <w:pPr>
              <w:pStyle w:val="BodyText"/>
              <w:tabs>
                <w:tab w:val="decimal" w:pos="79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59790B1C" w14:textId="77777777" w:rsidR="00C12AC9" w:rsidRPr="008860F2" w:rsidRDefault="00C12AC9" w:rsidP="00C12AC9">
            <w:pPr>
              <w:pStyle w:val="BodyText"/>
              <w:tabs>
                <w:tab w:val="decimal" w:pos="656"/>
              </w:tabs>
              <w:spacing w:after="0" w:line="240" w:lineRule="auto"/>
              <w:ind w:left="-115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AC9" w:rsidRPr="008860F2" w14:paraId="46A3A9DA" w14:textId="77777777" w:rsidTr="00652160">
        <w:tc>
          <w:tcPr>
            <w:tcW w:w="1661" w:type="pct"/>
          </w:tcPr>
          <w:p w14:paraId="4A070592" w14:textId="77777777" w:rsidR="00C12AC9" w:rsidRPr="008860F2" w:rsidRDefault="00C12AC9" w:rsidP="00C12AC9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sz w:val="28"/>
                <w:szCs w:val="28"/>
              </w:rPr>
              <w:t>1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ตุลาคม</w:t>
            </w:r>
          </w:p>
        </w:tc>
        <w:tc>
          <w:tcPr>
            <w:tcW w:w="521" w:type="pct"/>
          </w:tcPr>
          <w:p w14:paraId="0A6D9EC3" w14:textId="77777777" w:rsidR="00C12AC9" w:rsidRPr="008860F2" w:rsidRDefault="00C12AC9" w:rsidP="00C12AC9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0" w:type="pct"/>
          </w:tcPr>
          <w:p w14:paraId="2A7067D2" w14:textId="77777777" w:rsidR="00C12AC9" w:rsidRPr="008860F2" w:rsidRDefault="00C12AC9" w:rsidP="00C12AC9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354BB9FB" w14:textId="77777777" w:rsidR="00C12AC9" w:rsidRPr="008860F2" w:rsidRDefault="00C12AC9" w:rsidP="00C12AC9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352AB218" w14:textId="77777777" w:rsidR="00C12AC9" w:rsidRPr="008860F2" w:rsidRDefault="00C12AC9" w:rsidP="00C12AC9">
            <w:pPr>
              <w:pStyle w:val="BodyText"/>
              <w:tabs>
                <w:tab w:val="decimal" w:pos="656"/>
              </w:tabs>
              <w:spacing w:after="0" w:line="240" w:lineRule="auto"/>
              <w:ind w:left="-115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41FF0960" w14:textId="77777777" w:rsidR="00C12AC9" w:rsidRPr="008860F2" w:rsidRDefault="00C12AC9" w:rsidP="00C12AC9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70178CBA" w14:textId="77777777" w:rsidR="00C12AC9" w:rsidRPr="008860F2" w:rsidRDefault="00C12AC9" w:rsidP="00C12AC9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527EA824" w14:textId="77777777" w:rsidR="00C12AC9" w:rsidRPr="008860F2" w:rsidRDefault="00C12AC9" w:rsidP="00C12AC9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60054E8F" w14:textId="77777777" w:rsidR="00C12AC9" w:rsidRPr="008860F2" w:rsidRDefault="00C12AC9" w:rsidP="00C12AC9">
            <w:pPr>
              <w:pStyle w:val="BodyText"/>
              <w:tabs>
                <w:tab w:val="decimal" w:pos="656"/>
              </w:tabs>
              <w:spacing w:after="0" w:line="240" w:lineRule="auto"/>
              <w:ind w:left="-115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75B8F" w:rsidRPr="008860F2" w14:paraId="68595B15" w14:textId="77777777" w:rsidTr="00652160">
        <w:tc>
          <w:tcPr>
            <w:tcW w:w="1661" w:type="pct"/>
          </w:tcPr>
          <w:p w14:paraId="0FB7EB3D" w14:textId="77777777" w:rsidR="00075B8F" w:rsidRPr="008860F2" w:rsidRDefault="00075B8F" w:rsidP="00075B8F">
            <w:pPr>
              <w:spacing w:line="240" w:lineRule="auto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21" w:type="pct"/>
          </w:tcPr>
          <w:p w14:paraId="1DC82AE0" w14:textId="77777777" w:rsidR="00075B8F" w:rsidRPr="008860F2" w:rsidRDefault="00075B8F" w:rsidP="00075B8F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580" w:type="pct"/>
          </w:tcPr>
          <w:p w14:paraId="23219131" w14:textId="418E4AFD" w:rsidR="00075B8F" w:rsidRPr="008860F2" w:rsidRDefault="00075B8F" w:rsidP="00075B8F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1,911.93</w:t>
            </w:r>
          </w:p>
        </w:tc>
        <w:tc>
          <w:tcPr>
            <w:tcW w:w="146" w:type="pct"/>
          </w:tcPr>
          <w:p w14:paraId="59CBD905" w14:textId="77777777" w:rsidR="00075B8F" w:rsidRPr="008860F2" w:rsidRDefault="00075B8F" w:rsidP="00075B8F">
            <w:pPr>
              <w:pStyle w:val="BodyText"/>
              <w:tabs>
                <w:tab w:val="decimal" w:pos="79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7C5174F2" w14:textId="37709656" w:rsidR="00075B8F" w:rsidRPr="008860F2" w:rsidRDefault="00075B8F" w:rsidP="00075B8F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1,911.93</w:t>
            </w:r>
          </w:p>
        </w:tc>
        <w:tc>
          <w:tcPr>
            <w:tcW w:w="146" w:type="pct"/>
          </w:tcPr>
          <w:p w14:paraId="5C0069D7" w14:textId="77777777" w:rsidR="00075B8F" w:rsidRPr="008860F2" w:rsidRDefault="00075B8F" w:rsidP="00075B8F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16E935C0" w14:textId="60151877" w:rsidR="00075B8F" w:rsidRPr="008860F2" w:rsidRDefault="00075B8F" w:rsidP="00075B8F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1,911.93</w:t>
            </w:r>
          </w:p>
        </w:tc>
        <w:tc>
          <w:tcPr>
            <w:tcW w:w="146" w:type="pct"/>
          </w:tcPr>
          <w:p w14:paraId="0BBFB5A9" w14:textId="77777777" w:rsidR="00075B8F" w:rsidRPr="008860F2" w:rsidRDefault="00075B8F" w:rsidP="00075B8F">
            <w:pPr>
              <w:pStyle w:val="BodyText"/>
              <w:tabs>
                <w:tab w:val="decimal" w:pos="79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54A8BCA1" w14:textId="70D853CB" w:rsidR="00075B8F" w:rsidRPr="008860F2" w:rsidRDefault="00075B8F" w:rsidP="00075B8F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1,911.93</w:t>
            </w:r>
          </w:p>
        </w:tc>
      </w:tr>
      <w:tr w:rsidR="00075B8F" w:rsidRPr="008860F2" w14:paraId="260ACE66" w14:textId="77777777" w:rsidTr="00652160">
        <w:tc>
          <w:tcPr>
            <w:tcW w:w="1661" w:type="pct"/>
          </w:tcPr>
          <w:p w14:paraId="4708125D" w14:textId="77777777" w:rsidR="00075B8F" w:rsidRPr="008860F2" w:rsidRDefault="00075B8F" w:rsidP="00075B8F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21" w:type="pct"/>
          </w:tcPr>
          <w:p w14:paraId="1BB55C8B" w14:textId="77777777" w:rsidR="00075B8F" w:rsidRPr="008860F2" w:rsidRDefault="00075B8F" w:rsidP="00075B8F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17AC0369" w14:textId="77777777" w:rsidR="00075B8F" w:rsidRPr="008860F2" w:rsidRDefault="00075B8F" w:rsidP="00075B8F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3D0B8E7D" w14:textId="77777777" w:rsidR="00075B8F" w:rsidRPr="008860F2" w:rsidRDefault="00075B8F" w:rsidP="00075B8F">
            <w:pPr>
              <w:pStyle w:val="BodyText"/>
              <w:tabs>
                <w:tab w:val="decimal" w:pos="79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7F6625DA" w14:textId="77777777" w:rsidR="00075B8F" w:rsidRPr="008860F2" w:rsidRDefault="00075B8F" w:rsidP="00075B8F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0CC7113D" w14:textId="77777777" w:rsidR="00075B8F" w:rsidRPr="008860F2" w:rsidRDefault="00075B8F" w:rsidP="00075B8F">
            <w:pPr>
              <w:pStyle w:val="BodyText"/>
              <w:tabs>
                <w:tab w:val="decimal" w:pos="792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4BECFA25" w14:textId="77777777" w:rsidR="00075B8F" w:rsidRPr="008860F2" w:rsidRDefault="00075B8F" w:rsidP="00075B8F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5D4544FE" w14:textId="77777777" w:rsidR="00075B8F" w:rsidRPr="008860F2" w:rsidRDefault="00075B8F" w:rsidP="00075B8F">
            <w:pPr>
              <w:pStyle w:val="BodyText"/>
              <w:tabs>
                <w:tab w:val="decimal" w:pos="79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45749F29" w14:textId="77777777" w:rsidR="00075B8F" w:rsidRPr="008860F2" w:rsidRDefault="00075B8F" w:rsidP="00075B8F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75B8F" w:rsidRPr="008860F2" w14:paraId="7977F6FB" w14:textId="77777777" w:rsidTr="00652160">
        <w:tc>
          <w:tcPr>
            <w:tcW w:w="1661" w:type="pct"/>
          </w:tcPr>
          <w:p w14:paraId="079CE51E" w14:textId="77777777" w:rsidR="00075B8F" w:rsidRPr="008860F2" w:rsidRDefault="00075B8F" w:rsidP="00075B8F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21" w:type="pct"/>
          </w:tcPr>
          <w:p w14:paraId="290E5D02" w14:textId="77777777" w:rsidR="00075B8F" w:rsidRPr="008860F2" w:rsidRDefault="00075B8F" w:rsidP="00075B8F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2712D68B" w14:textId="0ADF9412" w:rsidR="00075B8F" w:rsidRPr="008860F2" w:rsidRDefault="00075B8F" w:rsidP="00075B8F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1,911.93</w:t>
            </w:r>
          </w:p>
        </w:tc>
        <w:tc>
          <w:tcPr>
            <w:tcW w:w="146" w:type="pct"/>
          </w:tcPr>
          <w:p w14:paraId="18BD4A8C" w14:textId="77777777" w:rsidR="00075B8F" w:rsidRPr="008860F2" w:rsidRDefault="00075B8F" w:rsidP="00075B8F">
            <w:pPr>
              <w:pStyle w:val="BodyText"/>
              <w:tabs>
                <w:tab w:val="decimal" w:pos="792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30E18B3E" w14:textId="75443EF9" w:rsidR="00075B8F" w:rsidRPr="008860F2" w:rsidRDefault="00075B8F" w:rsidP="00075B8F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1,911.93</w:t>
            </w:r>
          </w:p>
        </w:tc>
        <w:tc>
          <w:tcPr>
            <w:tcW w:w="146" w:type="pct"/>
          </w:tcPr>
          <w:p w14:paraId="57A78DB5" w14:textId="77777777" w:rsidR="00075B8F" w:rsidRPr="008860F2" w:rsidRDefault="00075B8F" w:rsidP="00075B8F">
            <w:pPr>
              <w:pStyle w:val="BodyText"/>
              <w:tabs>
                <w:tab w:val="decimal" w:pos="792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51F43DD5" w14:textId="2375BA04" w:rsidR="00075B8F" w:rsidRPr="008860F2" w:rsidRDefault="00075B8F" w:rsidP="00075B8F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1,911.93</w:t>
            </w:r>
          </w:p>
        </w:tc>
        <w:tc>
          <w:tcPr>
            <w:tcW w:w="146" w:type="pct"/>
          </w:tcPr>
          <w:p w14:paraId="21F4EF7E" w14:textId="77777777" w:rsidR="00075B8F" w:rsidRPr="008860F2" w:rsidRDefault="00075B8F" w:rsidP="00075B8F">
            <w:pPr>
              <w:pStyle w:val="BodyText"/>
              <w:tabs>
                <w:tab w:val="decimal" w:pos="792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4C9489D1" w14:textId="72166AB9" w:rsidR="00075B8F" w:rsidRPr="008860F2" w:rsidRDefault="00075B8F" w:rsidP="00075B8F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1,911.93</w:t>
            </w:r>
          </w:p>
        </w:tc>
      </w:tr>
    </w:tbl>
    <w:p w14:paraId="0A4AF625" w14:textId="77777777" w:rsidR="00300427" w:rsidRPr="008860F2" w:rsidRDefault="00300427" w:rsidP="000C5061">
      <w:pPr>
        <w:pStyle w:val="NoSpacing"/>
        <w:tabs>
          <w:tab w:val="left" w:pos="180"/>
        </w:tabs>
        <w:ind w:left="540"/>
        <w:rPr>
          <w:rFonts w:ascii="Angsana New" w:hAnsi="Angsana New"/>
          <w:sz w:val="28"/>
          <w:szCs w:val="28"/>
        </w:rPr>
      </w:pPr>
    </w:p>
    <w:p w14:paraId="78D19FC3" w14:textId="092B25C7" w:rsidR="00477FB1" w:rsidRDefault="00477FB1" w:rsidP="00477FB1">
      <w:pPr>
        <w:ind w:left="540" w:right="-25"/>
        <w:rPr>
          <w:rFonts w:ascii="Angsana New" w:hAnsi="Angsana New"/>
          <w:spacing w:val="-4"/>
          <w:sz w:val="28"/>
          <w:szCs w:val="28"/>
        </w:rPr>
      </w:pPr>
      <w:r w:rsidRPr="008860F2">
        <w:rPr>
          <w:rFonts w:ascii="Angsana New" w:hAnsi="Angsana New"/>
          <w:spacing w:val="-4"/>
          <w:sz w:val="28"/>
          <w:szCs w:val="28"/>
          <w:cs/>
        </w:rPr>
        <w:t xml:space="preserve">ในการประชุมสามัญผู้ถือหุ้นประจำปีของบริษัท เมื่อวันที่ </w:t>
      </w:r>
      <w:r w:rsidRPr="008860F2">
        <w:rPr>
          <w:rFonts w:ascii="Angsana New" w:hAnsi="Angsana New"/>
          <w:spacing w:val="-4"/>
          <w:sz w:val="28"/>
          <w:szCs w:val="28"/>
        </w:rPr>
        <w:t>17</w:t>
      </w:r>
      <w:r w:rsidRPr="008860F2">
        <w:rPr>
          <w:rFonts w:ascii="Angsana New" w:hAnsi="Angsana New"/>
          <w:spacing w:val="-4"/>
          <w:sz w:val="28"/>
          <w:szCs w:val="28"/>
          <w:cs/>
        </w:rPr>
        <w:t xml:space="preserve"> มกราคม </w:t>
      </w:r>
      <w:r w:rsidRPr="008860F2">
        <w:rPr>
          <w:rFonts w:ascii="Angsana New" w:hAnsi="Angsana New"/>
          <w:spacing w:val="-4"/>
          <w:sz w:val="28"/>
          <w:szCs w:val="28"/>
        </w:rPr>
        <w:t>2563</w:t>
      </w:r>
      <w:r w:rsidRPr="008860F2">
        <w:rPr>
          <w:rFonts w:ascii="Angsana New" w:hAnsi="Angsana New"/>
          <w:spacing w:val="-4"/>
          <w:sz w:val="28"/>
          <w:szCs w:val="28"/>
          <w:cs/>
        </w:rPr>
        <w:t xml:space="preserve"> ผู้ถือหุ้นมี</w:t>
      </w:r>
      <w:r w:rsidRPr="008860F2">
        <w:rPr>
          <w:rFonts w:ascii="Angsana New" w:hAnsi="Angsana New" w:hint="cs"/>
          <w:spacing w:val="-4"/>
          <w:sz w:val="28"/>
          <w:szCs w:val="28"/>
          <w:cs/>
        </w:rPr>
        <w:t>มติ</w:t>
      </w:r>
      <w:r w:rsidRPr="008860F2">
        <w:rPr>
          <w:rFonts w:ascii="Angsana New" w:hAnsi="Angsana New"/>
          <w:spacing w:val="-4"/>
          <w:sz w:val="28"/>
          <w:szCs w:val="28"/>
          <w:cs/>
        </w:rPr>
        <w:t xml:space="preserve">อนุมัติลดทุนจดทะเบียนของบริษัทที่ยังไม่ได้ออกจำหน่ายจำนวน </w:t>
      </w:r>
      <w:r w:rsidRPr="008860F2">
        <w:rPr>
          <w:rFonts w:ascii="Angsana New" w:hAnsi="Angsana New"/>
          <w:spacing w:val="-4"/>
          <w:sz w:val="28"/>
          <w:szCs w:val="28"/>
        </w:rPr>
        <w:t xml:space="preserve">2,132.84 </w:t>
      </w:r>
      <w:r w:rsidRPr="008860F2">
        <w:rPr>
          <w:rFonts w:ascii="Angsana New" w:hAnsi="Angsana New"/>
          <w:spacing w:val="-4"/>
          <w:sz w:val="28"/>
          <w:szCs w:val="28"/>
          <w:cs/>
        </w:rPr>
        <w:t xml:space="preserve">ล้านบาท จากทุนจดทะเบียนเดิมจำนวน </w:t>
      </w:r>
      <w:r w:rsidRPr="008860F2">
        <w:rPr>
          <w:rFonts w:ascii="Angsana New" w:hAnsi="Angsana New"/>
          <w:spacing w:val="-4"/>
          <w:sz w:val="28"/>
          <w:szCs w:val="28"/>
        </w:rPr>
        <w:t>4,044.77</w:t>
      </w:r>
      <w:r w:rsidRPr="008860F2">
        <w:rPr>
          <w:rFonts w:ascii="Angsana New" w:hAnsi="Angsana New"/>
          <w:spacing w:val="-4"/>
          <w:sz w:val="28"/>
          <w:szCs w:val="28"/>
          <w:cs/>
        </w:rPr>
        <w:t xml:space="preserve"> ล้านบาท เป็นทุนจดทะเบียนที่ออกจำหน่ายและชำระแล้วจำนวน </w:t>
      </w:r>
      <w:r w:rsidRPr="008860F2">
        <w:rPr>
          <w:rFonts w:ascii="Angsana New" w:hAnsi="Angsana New"/>
          <w:spacing w:val="-4"/>
          <w:sz w:val="28"/>
          <w:szCs w:val="28"/>
        </w:rPr>
        <w:t xml:space="preserve">1,911.93 </w:t>
      </w:r>
      <w:r w:rsidRPr="008860F2">
        <w:rPr>
          <w:rFonts w:ascii="Angsana New" w:hAnsi="Angsana New"/>
          <w:spacing w:val="-4"/>
          <w:sz w:val="28"/>
          <w:szCs w:val="28"/>
          <w:cs/>
        </w:rPr>
        <w:t xml:space="preserve">ล้านบาท โดยการตัดหุ้นสามัญที่ยังไม่ได้ออกจำหน่ายจำนวน </w:t>
      </w:r>
      <w:r w:rsidRPr="008860F2">
        <w:rPr>
          <w:rFonts w:ascii="Angsana New" w:hAnsi="Angsana New"/>
          <w:spacing w:val="-4"/>
          <w:sz w:val="28"/>
          <w:szCs w:val="28"/>
        </w:rPr>
        <w:t>2,132.84</w:t>
      </w:r>
      <w:r w:rsidRPr="008860F2">
        <w:rPr>
          <w:rFonts w:ascii="Angsana New" w:hAnsi="Angsana New"/>
          <w:spacing w:val="-4"/>
          <w:sz w:val="28"/>
          <w:szCs w:val="28"/>
          <w:cs/>
        </w:rPr>
        <w:t xml:space="preserve"> ล้านหุ้น </w:t>
      </w:r>
      <w:r w:rsidR="005C2489">
        <w:rPr>
          <w:rFonts w:ascii="Angsana New" w:hAnsi="Angsana New"/>
          <w:spacing w:val="-4"/>
          <w:sz w:val="28"/>
          <w:szCs w:val="28"/>
        </w:rPr>
        <w:br/>
      </w:r>
      <w:r w:rsidRPr="008860F2">
        <w:rPr>
          <w:rFonts w:ascii="Angsana New" w:hAnsi="Angsana New"/>
          <w:spacing w:val="-4"/>
          <w:sz w:val="28"/>
          <w:szCs w:val="28"/>
          <w:cs/>
        </w:rPr>
        <w:t xml:space="preserve">มูลค่าที่ตราไว้หุ้นละ </w:t>
      </w:r>
      <w:r w:rsidRPr="008860F2">
        <w:rPr>
          <w:rFonts w:ascii="Angsana New" w:hAnsi="Angsana New"/>
          <w:spacing w:val="-4"/>
          <w:sz w:val="28"/>
          <w:szCs w:val="28"/>
        </w:rPr>
        <w:t>1</w:t>
      </w:r>
      <w:r w:rsidRPr="008860F2">
        <w:rPr>
          <w:rFonts w:ascii="Angsana New" w:hAnsi="Angsana New"/>
          <w:spacing w:val="-4"/>
          <w:sz w:val="28"/>
          <w:szCs w:val="28"/>
          <w:cs/>
        </w:rPr>
        <w:t xml:space="preserve"> บาท บริษัทได้ดำเนินการจดทะเบียนลดทุนกับกรมพัฒนาธุรกิจการค้า กระทรวงพาณิชย์แล้วเมื่อวันที่ </w:t>
      </w:r>
      <w:r w:rsidR="005C2489">
        <w:rPr>
          <w:rFonts w:ascii="Angsana New" w:hAnsi="Angsana New"/>
          <w:spacing w:val="-4"/>
          <w:sz w:val="28"/>
          <w:szCs w:val="28"/>
        </w:rPr>
        <w:br/>
      </w:r>
      <w:r w:rsidRPr="008860F2">
        <w:rPr>
          <w:rFonts w:ascii="Angsana New" w:hAnsi="Angsana New"/>
          <w:spacing w:val="-4"/>
          <w:sz w:val="28"/>
          <w:szCs w:val="28"/>
        </w:rPr>
        <w:t>28</w:t>
      </w:r>
      <w:r w:rsidR="00765F2D">
        <w:rPr>
          <w:rFonts w:ascii="Angsana New" w:hAnsi="Angsana New"/>
          <w:spacing w:val="-4"/>
          <w:sz w:val="28"/>
          <w:szCs w:val="28"/>
        </w:rPr>
        <w:t xml:space="preserve"> </w:t>
      </w:r>
      <w:r w:rsidRPr="008860F2">
        <w:rPr>
          <w:rFonts w:ascii="Angsana New" w:hAnsi="Angsana New"/>
          <w:spacing w:val="-4"/>
          <w:sz w:val="28"/>
          <w:szCs w:val="28"/>
          <w:cs/>
        </w:rPr>
        <w:t xml:space="preserve">มกราคม </w:t>
      </w:r>
      <w:r w:rsidRPr="008860F2">
        <w:rPr>
          <w:rFonts w:ascii="Angsana New" w:hAnsi="Angsana New"/>
          <w:spacing w:val="-4"/>
          <w:sz w:val="28"/>
          <w:szCs w:val="28"/>
        </w:rPr>
        <w:t>2563</w:t>
      </w:r>
    </w:p>
    <w:p w14:paraId="029F7987" w14:textId="77777777" w:rsidR="00862FA9" w:rsidRPr="008860F2" w:rsidRDefault="00862FA9" w:rsidP="00477FB1">
      <w:pPr>
        <w:ind w:left="540" w:right="-25"/>
        <w:rPr>
          <w:rFonts w:ascii="Angsana New" w:hAnsi="Angsana New"/>
          <w:spacing w:val="-4"/>
          <w:sz w:val="28"/>
          <w:szCs w:val="28"/>
        </w:rPr>
      </w:pPr>
    </w:p>
    <w:p w14:paraId="7C0AF83A" w14:textId="674E3786" w:rsidR="00021825" w:rsidRPr="008860F2" w:rsidRDefault="00021825" w:rsidP="000C5061">
      <w:pPr>
        <w:pStyle w:val="NoSpacing"/>
        <w:tabs>
          <w:tab w:val="left" w:pos="180"/>
        </w:tabs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4BE1CBE5" w14:textId="77777777" w:rsidR="000C5061" w:rsidRPr="008860F2" w:rsidRDefault="000C5061" w:rsidP="005A516B">
      <w:pPr>
        <w:pStyle w:val="NoSpacing"/>
        <w:tabs>
          <w:tab w:val="left" w:pos="180"/>
        </w:tabs>
        <w:ind w:left="360"/>
        <w:rPr>
          <w:rFonts w:ascii="Angsana New" w:hAnsi="Angsana New"/>
          <w:sz w:val="28"/>
          <w:szCs w:val="28"/>
        </w:rPr>
      </w:pPr>
    </w:p>
    <w:p w14:paraId="3057EFBA" w14:textId="77777777" w:rsidR="003B14EA" w:rsidRPr="008860F2" w:rsidRDefault="003B14EA" w:rsidP="000C5061">
      <w:pPr>
        <w:pStyle w:val="NoSpacing"/>
        <w:tabs>
          <w:tab w:val="left" w:pos="180"/>
        </w:tabs>
        <w:ind w:left="540"/>
        <w:rPr>
          <w:rFonts w:ascii="Angsana New" w:hAnsi="Angsana New"/>
          <w:b/>
          <w:bCs/>
          <w:i/>
          <w:iCs/>
          <w:sz w:val="28"/>
          <w:szCs w:val="28"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>ส่วนเกินมูลค่าหุ้น</w:t>
      </w:r>
    </w:p>
    <w:p w14:paraId="38947CC0" w14:textId="77777777" w:rsidR="003B14EA" w:rsidRPr="008860F2" w:rsidRDefault="003B14EA" w:rsidP="00EB02AA">
      <w:pPr>
        <w:pStyle w:val="NoSpacing"/>
        <w:rPr>
          <w:rFonts w:ascii="Angsana New" w:hAnsi="Angsana New"/>
          <w:sz w:val="28"/>
          <w:szCs w:val="28"/>
        </w:rPr>
      </w:pPr>
    </w:p>
    <w:p w14:paraId="3382A4D9" w14:textId="77777777" w:rsidR="003B14EA" w:rsidRPr="008860F2" w:rsidRDefault="003B14EA" w:rsidP="000C5061">
      <w:pPr>
        <w:pStyle w:val="NoSpacing"/>
        <w:tabs>
          <w:tab w:val="left" w:pos="180"/>
        </w:tabs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8860F2">
        <w:rPr>
          <w:rFonts w:ascii="Angsana New" w:hAnsi="Angsana New"/>
          <w:sz w:val="28"/>
          <w:szCs w:val="28"/>
        </w:rPr>
        <w:t>2535</w:t>
      </w:r>
      <w:r w:rsidRPr="008860F2">
        <w:rPr>
          <w:rFonts w:ascii="Angsana New" w:hAnsi="Angsana New"/>
          <w:sz w:val="28"/>
          <w:szCs w:val="28"/>
          <w:cs/>
        </w:rPr>
        <w:t xml:space="preserve"> มาตรา </w:t>
      </w:r>
      <w:r w:rsidRPr="008860F2">
        <w:rPr>
          <w:rFonts w:ascii="Angsana New" w:hAnsi="Angsana New"/>
          <w:sz w:val="28"/>
          <w:szCs w:val="28"/>
        </w:rPr>
        <w:t>51</w:t>
      </w:r>
      <w:r w:rsidRPr="008860F2">
        <w:rPr>
          <w:rFonts w:ascii="Angsana New" w:hAnsi="Angsana New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8860F2">
        <w:rPr>
          <w:rFonts w:ascii="Angsana New" w:hAnsi="Angsana New"/>
          <w:sz w:val="28"/>
          <w:szCs w:val="28"/>
        </w:rPr>
        <w:t>“</w:t>
      </w:r>
      <w:r w:rsidRPr="008860F2">
        <w:rPr>
          <w:rFonts w:ascii="Angsana New" w:hAnsi="Angsana New"/>
          <w:sz w:val="28"/>
          <w:szCs w:val="28"/>
          <w:cs/>
        </w:rPr>
        <w:t>ส่วนเกินมูลค่าหุ้น</w:t>
      </w:r>
      <w:r w:rsidRPr="008860F2">
        <w:rPr>
          <w:rFonts w:ascii="Angsana New" w:hAnsi="Angsana New"/>
          <w:sz w:val="28"/>
          <w:szCs w:val="28"/>
        </w:rPr>
        <w:t>”</w:t>
      </w:r>
      <w:r w:rsidRPr="008860F2">
        <w:rPr>
          <w:rFonts w:ascii="Angsana New" w:hAnsi="Angsana New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35FADD2B" w14:textId="77777777" w:rsidR="00A6563B" w:rsidRPr="008860F2" w:rsidRDefault="00A6563B" w:rsidP="00EB02AA">
      <w:pPr>
        <w:pStyle w:val="NoSpacing"/>
        <w:rPr>
          <w:rFonts w:ascii="Angsana New" w:hAnsi="Angsana New"/>
          <w:sz w:val="28"/>
          <w:szCs w:val="28"/>
        </w:rPr>
      </w:pPr>
    </w:p>
    <w:p w14:paraId="74038745" w14:textId="77777777" w:rsidR="003B14EA" w:rsidRPr="008860F2" w:rsidRDefault="003B14EA" w:rsidP="00BA7DB0">
      <w:pPr>
        <w:pStyle w:val="Heading1"/>
        <w:keepLines/>
        <w:numPr>
          <w:ilvl w:val="0"/>
          <w:numId w:val="1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8860F2">
        <w:rPr>
          <w:rFonts w:asciiTheme="majorBidi" w:hAnsiTheme="majorBidi" w:cstheme="majorBidi"/>
          <w:sz w:val="28"/>
          <w:szCs w:val="28"/>
          <w:u w:val="none"/>
          <w:cs/>
        </w:rPr>
        <w:t>สำรองตามกฎหมาย</w:t>
      </w:r>
    </w:p>
    <w:p w14:paraId="46695B4D" w14:textId="77777777" w:rsidR="003B14EA" w:rsidRPr="008860F2" w:rsidRDefault="003B14EA" w:rsidP="00EB02AA">
      <w:pPr>
        <w:pStyle w:val="NoSpacing"/>
        <w:rPr>
          <w:rFonts w:ascii="Angsana New" w:hAnsi="Angsana New"/>
          <w:sz w:val="28"/>
          <w:szCs w:val="28"/>
        </w:rPr>
      </w:pPr>
    </w:p>
    <w:p w14:paraId="52E06EEA" w14:textId="77777777" w:rsidR="00326968" w:rsidRPr="008860F2" w:rsidRDefault="003B14EA" w:rsidP="00043D62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8860F2">
        <w:rPr>
          <w:rFonts w:ascii="Angsana New" w:hAnsi="Angsana New"/>
          <w:sz w:val="28"/>
          <w:szCs w:val="28"/>
        </w:rPr>
        <w:t>2535</w:t>
      </w:r>
      <w:r w:rsidRPr="008860F2">
        <w:rPr>
          <w:rFonts w:ascii="Angsana New" w:hAnsi="Angsana New"/>
          <w:sz w:val="28"/>
          <w:szCs w:val="28"/>
          <w:cs/>
        </w:rPr>
        <w:t xml:space="preserve"> มาตรา </w:t>
      </w:r>
      <w:r w:rsidRPr="008860F2">
        <w:rPr>
          <w:rFonts w:ascii="Angsana New" w:hAnsi="Angsana New"/>
          <w:sz w:val="28"/>
          <w:szCs w:val="28"/>
        </w:rPr>
        <w:t>116</w:t>
      </w:r>
      <w:r w:rsidRPr="008860F2">
        <w:rPr>
          <w:rFonts w:ascii="Angsana New" w:hAnsi="Angsana New"/>
          <w:sz w:val="28"/>
          <w:szCs w:val="28"/>
          <w:cs/>
        </w:rPr>
        <w:t xml:space="preserve"> บริษัทจะต้องจัดสรรทุนสำรอง (</w:t>
      </w:r>
      <w:r w:rsidRPr="008860F2">
        <w:rPr>
          <w:rFonts w:ascii="Angsana New" w:hAnsi="Angsana New"/>
          <w:sz w:val="28"/>
          <w:szCs w:val="28"/>
        </w:rPr>
        <w:t>“</w:t>
      </w:r>
      <w:r w:rsidRPr="008860F2">
        <w:rPr>
          <w:rFonts w:ascii="Angsana New" w:hAnsi="Angsana New"/>
          <w:sz w:val="28"/>
          <w:szCs w:val="28"/>
          <w:cs/>
        </w:rPr>
        <w:t>สำรองตามกฎหมาย</w:t>
      </w:r>
      <w:r w:rsidRPr="008860F2">
        <w:rPr>
          <w:rFonts w:ascii="Angsana New" w:hAnsi="Angsana New"/>
          <w:sz w:val="28"/>
          <w:szCs w:val="28"/>
        </w:rPr>
        <w:t>”</w:t>
      </w:r>
      <w:r w:rsidRPr="008860F2">
        <w:rPr>
          <w:rFonts w:ascii="Angsana New" w:hAnsi="Angsana New"/>
          <w:sz w:val="28"/>
          <w:szCs w:val="28"/>
          <w:cs/>
        </w:rPr>
        <w:t xml:space="preserve">) อย่างน้อยร้อยละ </w:t>
      </w:r>
      <w:r w:rsidRPr="008860F2">
        <w:rPr>
          <w:rFonts w:ascii="Angsana New" w:hAnsi="Angsana New"/>
          <w:sz w:val="28"/>
          <w:szCs w:val="28"/>
        </w:rPr>
        <w:t xml:space="preserve">5 </w:t>
      </w:r>
      <w:r w:rsidRPr="008860F2">
        <w:rPr>
          <w:rFonts w:ascii="Angsana New" w:hAnsi="Angsana New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8860F2">
        <w:rPr>
          <w:rFonts w:ascii="Angsana New" w:hAnsi="Angsana New"/>
          <w:sz w:val="28"/>
          <w:szCs w:val="28"/>
        </w:rPr>
        <w:t xml:space="preserve">10 </w:t>
      </w:r>
      <w:r w:rsidRPr="008860F2">
        <w:rPr>
          <w:rFonts w:ascii="Angsana New" w:hAnsi="Angsana New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070BEDF7" w14:textId="77777777" w:rsidR="009E448C" w:rsidRPr="008860F2" w:rsidRDefault="009E448C" w:rsidP="00EB02AA">
      <w:pPr>
        <w:pStyle w:val="NoSpacing"/>
        <w:rPr>
          <w:rFonts w:ascii="Angsana New" w:hAnsi="Angsana New"/>
          <w:sz w:val="28"/>
          <w:szCs w:val="28"/>
          <w:cs/>
        </w:rPr>
      </w:pPr>
    </w:p>
    <w:p w14:paraId="6FB4BFDF" w14:textId="1018CFBB" w:rsidR="003B14EA" w:rsidRPr="008860F2" w:rsidRDefault="003B14EA" w:rsidP="00BA7DB0">
      <w:pPr>
        <w:pStyle w:val="Heading1"/>
        <w:keepLines/>
        <w:numPr>
          <w:ilvl w:val="0"/>
          <w:numId w:val="1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sz w:val="28"/>
          <w:szCs w:val="28"/>
          <w:u w:val="none"/>
        </w:rPr>
      </w:pPr>
      <w:r w:rsidRPr="008860F2">
        <w:rPr>
          <w:rFonts w:ascii="Angsana New" w:hAnsi="Angsana New"/>
          <w:sz w:val="28"/>
          <w:szCs w:val="28"/>
          <w:u w:val="none"/>
          <w:cs/>
        </w:rPr>
        <w:t>ส่วนงาน</w:t>
      </w:r>
      <w:r w:rsidR="00534C6C" w:rsidRPr="008860F2">
        <w:rPr>
          <w:rFonts w:ascii="Angsana New" w:hAnsi="Angsana New"/>
          <w:sz w:val="28"/>
          <w:szCs w:val="28"/>
          <w:u w:val="none"/>
          <w:cs/>
        </w:rPr>
        <w:t>ดำเนินงาน</w:t>
      </w:r>
      <w:r w:rsidR="002C200E">
        <w:rPr>
          <w:rFonts w:ascii="Angsana New" w:hAnsi="Angsana New" w:hint="cs"/>
          <w:sz w:val="28"/>
          <w:szCs w:val="28"/>
          <w:u w:val="none"/>
          <w:cs/>
        </w:rPr>
        <w:t>และการจำแนกรายได้</w:t>
      </w:r>
    </w:p>
    <w:p w14:paraId="0431AF1F" w14:textId="77777777" w:rsidR="003B14EA" w:rsidRPr="008860F2" w:rsidRDefault="003B14EA" w:rsidP="00EB02AA">
      <w:pPr>
        <w:pStyle w:val="NoSpacing"/>
        <w:rPr>
          <w:rFonts w:ascii="Angsana New" w:hAnsi="Angsana New"/>
          <w:b/>
          <w:bCs/>
          <w:sz w:val="28"/>
          <w:szCs w:val="28"/>
        </w:rPr>
      </w:pPr>
    </w:p>
    <w:p w14:paraId="1011686F" w14:textId="63383758" w:rsidR="00534C6C" w:rsidRDefault="00655790" w:rsidP="00655790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655790">
        <w:rPr>
          <w:rFonts w:ascii="Angsana New" w:hAnsi="Angsana New"/>
          <w:sz w:val="28"/>
          <w:szCs w:val="28"/>
          <w:cs/>
        </w:rPr>
        <w:t xml:space="preserve">ผู้บริหารพิจารณาว่ากลุ่มบริษัทมี </w:t>
      </w:r>
      <w:r w:rsidR="006553E0">
        <w:rPr>
          <w:rFonts w:ascii="Angsana New" w:hAnsi="Angsana New"/>
          <w:sz w:val="28"/>
          <w:szCs w:val="28"/>
        </w:rPr>
        <w:t>3</w:t>
      </w:r>
      <w:r w:rsidRPr="00655790">
        <w:rPr>
          <w:rFonts w:ascii="Angsana New" w:hAnsi="Angsana New"/>
          <w:sz w:val="28"/>
          <w:szCs w:val="28"/>
        </w:rPr>
        <w:t xml:space="preserve"> </w:t>
      </w:r>
      <w:r w:rsidRPr="00655790">
        <w:rPr>
          <w:rFonts w:ascii="Angsana New" w:hAnsi="Angsana New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การดำเนินงานของแต่ละส่วนงานที่รายงานของกลุ่มบริษัทโดยสรุป</w:t>
      </w:r>
      <w:r w:rsidR="00602737">
        <w:rPr>
          <w:rFonts w:ascii="Angsana New" w:hAnsi="Angsana New"/>
          <w:sz w:val="28"/>
          <w:szCs w:val="28"/>
        </w:rPr>
        <w:t xml:space="preserve"> </w:t>
      </w:r>
      <w:r w:rsidRPr="00655790">
        <w:rPr>
          <w:rFonts w:ascii="Angsana New" w:hAnsi="Angsana New"/>
          <w:sz w:val="28"/>
          <w:szCs w:val="28"/>
          <w:cs/>
        </w:rPr>
        <w:t>มีดังนี้</w:t>
      </w:r>
    </w:p>
    <w:p w14:paraId="5B116BFB" w14:textId="77777777" w:rsidR="00655790" w:rsidRPr="008860F2" w:rsidRDefault="00655790" w:rsidP="00655790">
      <w:pPr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06E03688" w14:textId="77777777" w:rsidR="00534C6C" w:rsidRPr="008860F2" w:rsidRDefault="00534C6C" w:rsidP="00534C6C">
      <w:pPr>
        <w:spacing w:line="240" w:lineRule="auto"/>
        <w:ind w:left="540" w:right="533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ส่วนงาน </w:t>
      </w:r>
      <w:r w:rsidRPr="008860F2">
        <w:rPr>
          <w:rFonts w:ascii="Angsana New" w:hAnsi="Angsana New"/>
          <w:sz w:val="28"/>
          <w:szCs w:val="28"/>
        </w:rPr>
        <w:t>1</w:t>
      </w:r>
      <w:r w:rsidRPr="008860F2">
        <w:rPr>
          <w:rFonts w:ascii="Angsana New" w:hAnsi="Angsana New"/>
          <w:sz w:val="28"/>
          <w:szCs w:val="28"/>
          <w:cs/>
        </w:rPr>
        <w:tab/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>ธุรกิจอสังหาริมทรัพย์เพื่อขาย</w:t>
      </w:r>
    </w:p>
    <w:p w14:paraId="6298B3F7" w14:textId="77777777" w:rsidR="00534C6C" w:rsidRPr="008860F2" w:rsidRDefault="00534C6C" w:rsidP="00534C6C">
      <w:pPr>
        <w:spacing w:line="240" w:lineRule="auto"/>
        <w:ind w:left="540" w:right="533"/>
        <w:rPr>
          <w:rFonts w:ascii="Angsana New" w:hAnsi="Angsana New"/>
          <w:snapToGrid w:val="0"/>
          <w:sz w:val="28"/>
          <w:szCs w:val="28"/>
          <w:lang w:eastAsia="th-TH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ส่วนงาน </w:t>
      </w:r>
      <w:r w:rsidRPr="008860F2">
        <w:rPr>
          <w:rFonts w:ascii="Angsana New" w:hAnsi="Angsana New"/>
          <w:sz w:val="28"/>
          <w:szCs w:val="28"/>
        </w:rPr>
        <w:t>2</w:t>
      </w:r>
      <w:r w:rsidRPr="008860F2">
        <w:rPr>
          <w:rFonts w:ascii="Angsana New" w:hAnsi="Angsana New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ab/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>ธุรกิจอสังหาริมทรัพย์เพื่อให้เช่า</w:t>
      </w:r>
      <w:r w:rsidR="00AB7A18"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>และบริการ</w:t>
      </w:r>
    </w:p>
    <w:p w14:paraId="173D07E7" w14:textId="77777777" w:rsidR="00534C6C" w:rsidRPr="008860F2" w:rsidRDefault="00534C6C" w:rsidP="00534C6C">
      <w:pPr>
        <w:spacing w:line="240" w:lineRule="auto"/>
        <w:ind w:left="540" w:right="533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ส่วนงาน 3 </w:t>
      </w:r>
      <w:r w:rsidRPr="008860F2">
        <w:rPr>
          <w:rFonts w:ascii="Angsana New" w:hAnsi="Angsana New"/>
          <w:sz w:val="28"/>
          <w:szCs w:val="28"/>
          <w:cs/>
        </w:rPr>
        <w:tab/>
        <w:t>ธุรกิจผลิตและขายสังกะสีอ๊อกไซด์ และเคมีภัณฑ์</w:t>
      </w:r>
    </w:p>
    <w:p w14:paraId="1B64D9C6" w14:textId="2D8B9599" w:rsidR="000B5ECD" w:rsidRPr="008860F2" w:rsidRDefault="000B5ECD" w:rsidP="000B5ECD">
      <w:pPr>
        <w:spacing w:line="240" w:lineRule="auto"/>
        <w:ind w:left="540" w:right="533"/>
        <w:rPr>
          <w:rFonts w:ascii="Angsana New" w:hAnsi="Angsana New"/>
          <w:sz w:val="28"/>
          <w:szCs w:val="28"/>
          <w:cs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ส่วนงาน </w:t>
      </w:r>
      <w:r w:rsidRPr="008860F2">
        <w:rPr>
          <w:rFonts w:ascii="Angsana New" w:hAnsi="Angsana New"/>
          <w:sz w:val="28"/>
          <w:szCs w:val="28"/>
        </w:rPr>
        <w:t>4</w:t>
      </w:r>
      <w:r w:rsidR="00570617" w:rsidRPr="008860F2">
        <w:rPr>
          <w:rFonts w:ascii="Angsana New" w:hAnsi="Angsana New"/>
          <w:sz w:val="28"/>
          <w:szCs w:val="28"/>
          <w:cs/>
        </w:rPr>
        <w:t xml:space="preserve"> </w:t>
      </w:r>
      <w:r w:rsidR="00570617" w:rsidRPr="008860F2">
        <w:rPr>
          <w:rFonts w:ascii="Angsana New" w:hAnsi="Angsana New"/>
          <w:sz w:val="28"/>
          <w:szCs w:val="28"/>
          <w:cs/>
        </w:rPr>
        <w:tab/>
        <w:t>ธุรกิจอื่น</w:t>
      </w:r>
      <w:r w:rsidR="008E5618">
        <w:rPr>
          <w:rFonts w:ascii="Angsana New" w:hAnsi="Angsana New" w:hint="cs"/>
          <w:sz w:val="28"/>
          <w:szCs w:val="28"/>
          <w:cs/>
        </w:rPr>
        <w:t xml:space="preserve"> </w:t>
      </w:r>
      <w:r w:rsidR="00570617" w:rsidRPr="008860F2">
        <w:rPr>
          <w:rFonts w:ascii="Angsana New" w:hAnsi="Angsana New"/>
          <w:sz w:val="28"/>
          <w:szCs w:val="28"/>
          <w:cs/>
        </w:rPr>
        <w:t>ๆ</w:t>
      </w:r>
    </w:p>
    <w:p w14:paraId="070344E5" w14:textId="77777777" w:rsidR="003B14EA" w:rsidRPr="008860F2" w:rsidRDefault="003B14EA" w:rsidP="00EB02AA">
      <w:pPr>
        <w:pStyle w:val="NoSpacing"/>
        <w:rPr>
          <w:rFonts w:ascii="Angsana New" w:hAnsi="Angsana New"/>
          <w:sz w:val="28"/>
          <w:szCs w:val="28"/>
        </w:rPr>
      </w:pPr>
    </w:p>
    <w:p w14:paraId="2376AF01" w14:textId="7E26C865" w:rsidR="00021825" w:rsidRPr="008860F2" w:rsidRDefault="00021825" w:rsidP="00021825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ธุรกิจอื่นเป็นหน่วยธุรกิจที่หยุดดำเนินธุรกิจแล้วและอื่น</w:t>
      </w:r>
      <w:r w:rsidR="008E5618">
        <w:rPr>
          <w:rFonts w:ascii="Angsana New" w:hAnsi="Angsana New" w:hint="cs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 xml:space="preserve">ๆไม่มีส่วนงานใดที่เข้าเกณฑ์เชิงปริมาณเพื่อกำหนดส่วนงานที่รายงานในปี </w:t>
      </w:r>
      <w:r w:rsidRPr="008860F2">
        <w:rPr>
          <w:rFonts w:ascii="Angsana New" w:hAnsi="Angsana New"/>
          <w:sz w:val="28"/>
          <w:szCs w:val="28"/>
        </w:rPr>
        <w:t>256</w:t>
      </w:r>
      <w:r w:rsidR="001042BB">
        <w:rPr>
          <w:rFonts w:ascii="Angsana New" w:hAnsi="Angsana New"/>
          <w:sz w:val="28"/>
          <w:szCs w:val="28"/>
        </w:rPr>
        <w:t>4</w:t>
      </w:r>
      <w:r w:rsidRPr="008860F2">
        <w:rPr>
          <w:rFonts w:ascii="Angsana New" w:hAnsi="Angsana New"/>
          <w:sz w:val="28"/>
          <w:szCs w:val="28"/>
          <w:cs/>
        </w:rPr>
        <w:t xml:space="preserve"> หรือ </w:t>
      </w:r>
      <w:r w:rsidRPr="008860F2">
        <w:rPr>
          <w:rFonts w:ascii="Angsana New" w:hAnsi="Angsana New"/>
          <w:sz w:val="28"/>
          <w:szCs w:val="28"/>
        </w:rPr>
        <w:t>25</w:t>
      </w:r>
      <w:r w:rsidR="008B666D" w:rsidRPr="008860F2">
        <w:rPr>
          <w:rFonts w:ascii="Angsana New" w:hAnsi="Angsana New"/>
          <w:sz w:val="28"/>
          <w:szCs w:val="28"/>
        </w:rPr>
        <w:t>6</w:t>
      </w:r>
      <w:r w:rsidR="001042BB">
        <w:rPr>
          <w:rFonts w:ascii="Angsana New" w:hAnsi="Angsana New"/>
          <w:sz w:val="28"/>
          <w:szCs w:val="28"/>
        </w:rPr>
        <w:t>3</w:t>
      </w:r>
    </w:p>
    <w:p w14:paraId="574104C8" w14:textId="77777777" w:rsidR="00021825" w:rsidRPr="008860F2" w:rsidRDefault="00021825" w:rsidP="00EB02AA">
      <w:pPr>
        <w:pStyle w:val="NoSpacing"/>
        <w:rPr>
          <w:rFonts w:ascii="Angsana New" w:hAnsi="Angsana New"/>
          <w:sz w:val="28"/>
          <w:szCs w:val="28"/>
        </w:rPr>
      </w:pPr>
    </w:p>
    <w:p w14:paraId="746158B3" w14:textId="76AA5F73" w:rsidR="00A853A4" w:rsidRPr="008860F2" w:rsidRDefault="00A853A4" w:rsidP="00A853A4">
      <w:pPr>
        <w:tabs>
          <w:tab w:val="left" w:pos="720"/>
        </w:tabs>
        <w:ind w:left="540" w:right="-45"/>
        <w:rPr>
          <w:rFonts w:ascii="Angsana New" w:hAnsi="Angsana New"/>
          <w:sz w:val="28"/>
          <w:szCs w:val="28"/>
          <w:cs/>
        </w:rPr>
      </w:pPr>
      <w:r w:rsidRPr="008860F2">
        <w:rPr>
          <w:rFonts w:ascii="Angsana New" w:hAnsi="Angsana New"/>
          <w:sz w:val="28"/>
          <w:szCs w:val="28"/>
          <w:cs/>
        </w:rPr>
        <w:t>ผลการดำเนินงาน</w:t>
      </w:r>
      <w:r w:rsidR="009D232E">
        <w:rPr>
          <w:rFonts w:ascii="Angsana New" w:hAnsi="Angsana New" w:hint="cs"/>
          <w:sz w:val="28"/>
          <w:szCs w:val="28"/>
          <w:cs/>
        </w:rPr>
        <w:t>ของแต่ละส่วนงาน</w:t>
      </w:r>
      <w:r w:rsidRPr="008860F2">
        <w:rPr>
          <w:rFonts w:ascii="Angsana New" w:hAnsi="Angsana New"/>
          <w:sz w:val="28"/>
          <w:szCs w:val="28"/>
          <w:cs/>
        </w:rPr>
        <w:t>วัดโดยใช้กำไรก่อน</w:t>
      </w:r>
      <w:r w:rsidR="00CD5558" w:rsidRPr="008860F2">
        <w:rPr>
          <w:rFonts w:ascii="Angsana New" w:hAnsi="Angsana New"/>
          <w:sz w:val="28"/>
          <w:szCs w:val="28"/>
          <w:cs/>
        </w:rPr>
        <w:t>ต้นทุนทางการเงินและ</w:t>
      </w:r>
      <w:r w:rsidRPr="008860F2">
        <w:rPr>
          <w:rFonts w:ascii="Angsana New" w:hAnsi="Angsana New"/>
          <w:sz w:val="28"/>
          <w:szCs w:val="28"/>
          <w:cs/>
        </w:rPr>
        <w:t>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="00CD5558" w:rsidRPr="008860F2">
        <w:rPr>
          <w:rFonts w:ascii="Angsana New" w:hAnsi="Angsana New"/>
          <w:sz w:val="28"/>
          <w:szCs w:val="28"/>
          <w:cs/>
        </w:rPr>
        <w:t>ต้นทุนทางการเงินและ</w:t>
      </w:r>
      <w:r w:rsidRPr="008860F2">
        <w:rPr>
          <w:rFonts w:ascii="Angsana New" w:hAnsi="Angsana New"/>
          <w:sz w:val="28"/>
          <w:szCs w:val="28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6E79CC">
        <w:rPr>
          <w:rFonts w:ascii="Angsana New" w:hAnsi="Angsana New"/>
          <w:sz w:val="28"/>
          <w:szCs w:val="28"/>
        </w:rPr>
        <w:t xml:space="preserve"> </w:t>
      </w:r>
      <w:r w:rsidR="006E79CC">
        <w:rPr>
          <w:rFonts w:ascii="Angsana New" w:hAnsi="Angsana New" w:hint="cs"/>
          <w:sz w:val="28"/>
          <w:szCs w:val="28"/>
          <w:cs/>
        </w:rPr>
        <w:t>ทั้งนี้</w:t>
      </w:r>
      <w:r w:rsidR="006E79CC" w:rsidRPr="008860F2">
        <w:rPr>
          <w:rFonts w:ascii="Angsana New" w:hAnsi="Angsana New"/>
          <w:sz w:val="28"/>
          <w:szCs w:val="28"/>
          <w:cs/>
        </w:rPr>
        <w:t xml:space="preserve">การกำหนดราคาระหว่างกันนั้นเป็นไปตามการซื้อขายตามปกติธุรกิจ </w:t>
      </w:r>
    </w:p>
    <w:p w14:paraId="5594C862" w14:textId="77777777" w:rsidR="00021825" w:rsidRPr="008860F2" w:rsidRDefault="00021825" w:rsidP="00A853A4">
      <w:pPr>
        <w:tabs>
          <w:tab w:val="left" w:pos="720"/>
        </w:tabs>
        <w:ind w:left="540" w:right="-45"/>
        <w:rPr>
          <w:rFonts w:ascii="Angsana New" w:hAnsi="Angsana New"/>
          <w:sz w:val="28"/>
          <w:szCs w:val="28"/>
        </w:rPr>
      </w:pPr>
    </w:p>
    <w:p w14:paraId="47D82D18" w14:textId="77777777" w:rsidR="00A853A4" w:rsidRPr="008860F2" w:rsidRDefault="00A853A4" w:rsidP="0049099E">
      <w:pPr>
        <w:pStyle w:val="a"/>
        <w:tabs>
          <w:tab w:val="clear" w:pos="1080"/>
        </w:tabs>
        <w:ind w:left="22"/>
        <w:rPr>
          <w:rFonts w:ascii="Angsana New" w:hAnsi="Angsana New" w:cs="Angsana New"/>
          <w:b/>
          <w:bCs/>
          <w:sz w:val="28"/>
          <w:szCs w:val="28"/>
          <w:lang w:val="en-US"/>
        </w:rPr>
        <w:sectPr w:rsidR="00A853A4" w:rsidRPr="008860F2" w:rsidSect="00584F28">
          <w:footerReference w:type="default" r:id="rId23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5386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2250"/>
        <w:gridCol w:w="893"/>
        <w:gridCol w:w="240"/>
        <w:gridCol w:w="805"/>
        <w:gridCol w:w="238"/>
        <w:gridCol w:w="851"/>
        <w:gridCol w:w="283"/>
        <w:gridCol w:w="851"/>
        <w:gridCol w:w="283"/>
        <w:gridCol w:w="851"/>
        <w:gridCol w:w="283"/>
        <w:gridCol w:w="851"/>
        <w:gridCol w:w="321"/>
        <w:gridCol w:w="851"/>
        <w:gridCol w:w="267"/>
        <w:gridCol w:w="851"/>
        <w:gridCol w:w="240"/>
        <w:gridCol w:w="851"/>
        <w:gridCol w:w="249"/>
        <w:gridCol w:w="855"/>
        <w:gridCol w:w="237"/>
        <w:gridCol w:w="851"/>
        <w:gridCol w:w="283"/>
        <w:gridCol w:w="851"/>
      </w:tblGrid>
      <w:tr w:rsidR="00693CF9" w:rsidRPr="002543D0" w14:paraId="6E3FE839" w14:textId="77777777" w:rsidTr="00693CF9">
        <w:trPr>
          <w:trHeight w:val="335"/>
          <w:tblHeader/>
        </w:trPr>
        <w:tc>
          <w:tcPr>
            <w:tcW w:w="41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4B46D539" w14:textId="77777777" w:rsidR="00693CF9" w:rsidRPr="002543D0" w:rsidRDefault="00693CF9" w:rsidP="005F6A33">
            <w:pPr>
              <w:spacing w:line="240" w:lineRule="auto"/>
              <w:ind w:right="-57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2543D0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ข้อมูลเกี่ยวกับส่วนงานที่รายงาน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76ECDEF" w14:textId="77777777" w:rsidR="00693CF9" w:rsidRPr="002543D0" w:rsidRDefault="00693CF9" w:rsidP="005F6A3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left w:val="nil"/>
              <w:right w:val="nil"/>
            </w:tcBorders>
            <w:vAlign w:val="bottom"/>
          </w:tcPr>
          <w:p w14:paraId="70DF4F0B" w14:textId="77777777" w:rsidR="00693CF9" w:rsidRPr="002543D0" w:rsidRDefault="00693CF9" w:rsidP="005F6A3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1E857B3" w14:textId="77777777" w:rsidR="00693CF9" w:rsidRPr="002543D0" w:rsidRDefault="00693CF9" w:rsidP="005F6A3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left w:val="nil"/>
              <w:right w:val="nil"/>
            </w:tcBorders>
            <w:vAlign w:val="bottom"/>
          </w:tcPr>
          <w:p w14:paraId="09794DDD" w14:textId="77777777" w:rsidR="00693CF9" w:rsidRPr="002543D0" w:rsidRDefault="00693CF9" w:rsidP="005F6A3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0DACD6FA" w14:textId="77777777" w:rsidR="00693CF9" w:rsidRPr="002543D0" w:rsidRDefault="00693CF9" w:rsidP="005F6A3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969" w:type="dxa"/>
            <w:gridSpan w:val="3"/>
            <w:tcBorders>
              <w:left w:val="nil"/>
              <w:right w:val="nil"/>
            </w:tcBorders>
            <w:vAlign w:val="bottom"/>
          </w:tcPr>
          <w:p w14:paraId="3ABFF76F" w14:textId="77777777" w:rsidR="00693CF9" w:rsidRPr="002543D0" w:rsidRDefault="00693CF9" w:rsidP="005F6A3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1842328" w14:textId="77777777" w:rsidR="00693CF9" w:rsidRPr="002543D0" w:rsidRDefault="00693CF9" w:rsidP="005F6A3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  <w:gridSpan w:val="3"/>
            <w:tcBorders>
              <w:left w:val="nil"/>
              <w:right w:val="nil"/>
            </w:tcBorders>
            <w:vAlign w:val="bottom"/>
          </w:tcPr>
          <w:p w14:paraId="75459A75" w14:textId="77777777" w:rsidR="00693CF9" w:rsidRPr="002543D0" w:rsidRDefault="00693CF9" w:rsidP="005F6A3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A436E1F" w14:textId="77777777" w:rsidR="00693CF9" w:rsidRPr="002543D0" w:rsidRDefault="00693CF9" w:rsidP="005F6A3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left w:val="nil"/>
              <w:right w:val="nil"/>
            </w:tcBorders>
            <w:vAlign w:val="bottom"/>
          </w:tcPr>
          <w:p w14:paraId="57E4593A" w14:textId="77777777" w:rsidR="00693CF9" w:rsidRPr="002543D0" w:rsidRDefault="00693CF9" w:rsidP="005F6A3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693CF9" w:rsidRPr="002543D0" w14:paraId="64381C12" w14:textId="77777777" w:rsidTr="00710EFC">
        <w:trPr>
          <w:trHeight w:val="335"/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B18730" w14:textId="77777777" w:rsidR="00693CF9" w:rsidRPr="002543D0" w:rsidRDefault="00693CF9" w:rsidP="005F6A33">
            <w:pPr>
              <w:spacing w:line="240" w:lineRule="auto"/>
              <w:ind w:left="-288" w:firstLine="288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938" w:type="dxa"/>
            <w:gridSpan w:val="3"/>
            <w:tcBorders>
              <w:left w:val="nil"/>
              <w:right w:val="nil"/>
            </w:tcBorders>
            <w:vAlign w:val="bottom"/>
          </w:tcPr>
          <w:p w14:paraId="1D9BF28A" w14:textId="77777777" w:rsidR="00693CF9" w:rsidRPr="002543D0" w:rsidRDefault="00693CF9" w:rsidP="005F6A3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 1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2B45128" w14:textId="77777777" w:rsidR="00693CF9" w:rsidRPr="002543D0" w:rsidRDefault="00693CF9" w:rsidP="005F6A3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left w:val="nil"/>
              <w:right w:val="nil"/>
            </w:tcBorders>
            <w:vAlign w:val="bottom"/>
          </w:tcPr>
          <w:p w14:paraId="5A9A27C6" w14:textId="77777777" w:rsidR="00693CF9" w:rsidRPr="002543D0" w:rsidRDefault="00693CF9" w:rsidP="005F6A3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 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6F4B244" w14:textId="77777777" w:rsidR="00693CF9" w:rsidRPr="002543D0" w:rsidRDefault="00693CF9" w:rsidP="005F6A3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left w:val="nil"/>
              <w:right w:val="nil"/>
            </w:tcBorders>
            <w:vAlign w:val="bottom"/>
          </w:tcPr>
          <w:p w14:paraId="5467DBA7" w14:textId="77777777" w:rsidR="00693CF9" w:rsidRPr="002543D0" w:rsidRDefault="00693CF9" w:rsidP="005F6A3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 3</w:t>
            </w: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2F6286A9" w14:textId="77777777" w:rsidR="00693CF9" w:rsidRPr="002543D0" w:rsidRDefault="00693CF9" w:rsidP="005F6A3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969" w:type="dxa"/>
            <w:gridSpan w:val="3"/>
            <w:tcBorders>
              <w:left w:val="nil"/>
              <w:right w:val="nil"/>
            </w:tcBorders>
            <w:vAlign w:val="bottom"/>
          </w:tcPr>
          <w:p w14:paraId="71D4D7EF" w14:textId="3D0F1925" w:rsidR="00693CF9" w:rsidRPr="002543D0" w:rsidRDefault="00693CF9" w:rsidP="005F6A3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อื่น</w:t>
            </w:r>
            <w:r w:rsidR="008E5618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ๆ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0D6CE42A" w14:textId="77777777" w:rsidR="00693CF9" w:rsidRPr="002543D0" w:rsidRDefault="00693CF9" w:rsidP="005F6A3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  <w:gridSpan w:val="3"/>
            <w:tcBorders>
              <w:left w:val="nil"/>
              <w:right w:val="nil"/>
            </w:tcBorders>
            <w:vAlign w:val="bottom"/>
          </w:tcPr>
          <w:p w14:paraId="2579C7F2" w14:textId="77777777" w:rsidR="00693CF9" w:rsidRPr="002543D0" w:rsidRDefault="00693CF9" w:rsidP="005F6A3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รายการตัดบัญชี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4BF85A97" w14:textId="77777777" w:rsidR="00693CF9" w:rsidRPr="002543D0" w:rsidRDefault="00693CF9" w:rsidP="005F6A3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left w:val="nil"/>
              <w:right w:val="nil"/>
            </w:tcBorders>
            <w:vAlign w:val="bottom"/>
          </w:tcPr>
          <w:p w14:paraId="11B83E3B" w14:textId="77777777" w:rsidR="00693CF9" w:rsidRPr="002543D0" w:rsidRDefault="00693CF9" w:rsidP="005F6A3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C12AC9" w:rsidRPr="002543D0" w14:paraId="1A4CA228" w14:textId="77777777" w:rsidTr="007561D9">
        <w:trPr>
          <w:trHeight w:val="326"/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99D90C" w14:textId="77777777" w:rsidR="00C12AC9" w:rsidRPr="002543D0" w:rsidRDefault="00C12AC9" w:rsidP="007561D9">
            <w:pPr>
              <w:spacing w:line="20" w:lineRule="atLeast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44287A86" w14:textId="57433947" w:rsidR="00C12AC9" w:rsidRPr="002543D0" w:rsidRDefault="00C12AC9" w:rsidP="007561D9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 w:cs="Angsana New"/>
                <w:spacing w:val="-8"/>
                <w:sz w:val="20"/>
                <w:szCs w:val="20"/>
              </w:rPr>
              <w:t>2564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center"/>
          </w:tcPr>
          <w:p w14:paraId="5FF1465D" w14:textId="77777777" w:rsidR="00C12AC9" w:rsidRPr="002543D0" w:rsidRDefault="00C12AC9" w:rsidP="007561D9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vAlign w:val="bottom"/>
          </w:tcPr>
          <w:p w14:paraId="462535E7" w14:textId="15474DA2" w:rsidR="00C12AC9" w:rsidRPr="002543D0" w:rsidRDefault="00C12AC9" w:rsidP="007561D9">
            <w:pPr>
              <w:pStyle w:val="BodyText"/>
              <w:spacing w:after="0" w:line="20" w:lineRule="atLeast"/>
              <w:ind w:left="-108" w:right="-158" w:firstLine="1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 w:cs="Angsana New"/>
                <w:spacing w:val="-8"/>
                <w:sz w:val="20"/>
                <w:szCs w:val="20"/>
              </w:rPr>
              <w:t>2563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C91A9C6" w14:textId="77777777" w:rsidR="00C12AC9" w:rsidRPr="002543D0" w:rsidRDefault="00C12AC9" w:rsidP="007561D9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B2AD604" w14:textId="1FC8D6F2" w:rsidR="00C12AC9" w:rsidRPr="002543D0" w:rsidRDefault="00C12AC9" w:rsidP="007561D9">
            <w:pPr>
              <w:pStyle w:val="BodyText"/>
              <w:spacing w:after="0" w:line="20" w:lineRule="atLeast"/>
              <w:ind w:left="-108" w:right="-116" w:firstLine="15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 w:cs="Angsana New"/>
                <w:spacing w:val="-8"/>
                <w:sz w:val="20"/>
                <w:szCs w:val="20"/>
              </w:rPr>
              <w:t>2564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55611D0F" w14:textId="77777777" w:rsidR="00C12AC9" w:rsidRPr="002543D0" w:rsidRDefault="00C12AC9" w:rsidP="007561D9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9A4BED7" w14:textId="76EAD0E3" w:rsidR="00C12AC9" w:rsidRPr="002543D0" w:rsidRDefault="00C12AC9" w:rsidP="007561D9">
            <w:pPr>
              <w:pStyle w:val="BodyText"/>
              <w:spacing w:after="0" w:line="20" w:lineRule="atLeast"/>
              <w:ind w:left="-108" w:right="-91" w:firstLine="9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 w:cs="Angsana New"/>
                <w:spacing w:val="-8"/>
                <w:sz w:val="20"/>
                <w:szCs w:val="20"/>
              </w:rPr>
              <w:t>2563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039F149" w14:textId="77777777" w:rsidR="00C12AC9" w:rsidRPr="002543D0" w:rsidRDefault="00C12AC9" w:rsidP="007561D9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9EA3352" w14:textId="607C5A6B" w:rsidR="00C12AC9" w:rsidRPr="002543D0" w:rsidRDefault="00C12AC9" w:rsidP="007561D9">
            <w:pPr>
              <w:pStyle w:val="BodyText"/>
              <w:spacing w:after="0" w:line="20" w:lineRule="atLeast"/>
              <w:ind w:left="-108" w:right="-159" w:hanging="26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 w:cs="Angsana New"/>
                <w:spacing w:val="-8"/>
                <w:sz w:val="20"/>
                <w:szCs w:val="20"/>
              </w:rPr>
              <w:t>2564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48BF944D" w14:textId="77777777" w:rsidR="00C12AC9" w:rsidRPr="002543D0" w:rsidRDefault="00C12AC9" w:rsidP="007561D9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8A91AB2" w14:textId="1DA5B0D0" w:rsidR="00C12AC9" w:rsidRPr="002543D0" w:rsidRDefault="00C12AC9" w:rsidP="007561D9">
            <w:pPr>
              <w:pStyle w:val="BodyText"/>
              <w:spacing w:after="0" w:line="20" w:lineRule="atLeast"/>
              <w:ind w:left="-108" w:right="-78" w:firstLine="11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 w:cs="Angsana New"/>
                <w:spacing w:val="-8"/>
                <w:sz w:val="20"/>
                <w:szCs w:val="20"/>
              </w:rPr>
              <w:t>2563</w:t>
            </w:r>
          </w:p>
        </w:tc>
        <w:tc>
          <w:tcPr>
            <w:tcW w:w="321" w:type="dxa"/>
            <w:tcBorders>
              <w:left w:val="nil"/>
              <w:right w:val="nil"/>
            </w:tcBorders>
            <w:vAlign w:val="bottom"/>
          </w:tcPr>
          <w:p w14:paraId="0A721EDF" w14:textId="77777777" w:rsidR="00C12AC9" w:rsidRPr="002543D0" w:rsidRDefault="00C12AC9" w:rsidP="007561D9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716FC65" w14:textId="405C4B6A" w:rsidR="00C12AC9" w:rsidRPr="002543D0" w:rsidRDefault="00C12AC9" w:rsidP="007561D9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 w:cs="Angsana New"/>
                <w:spacing w:val="-8"/>
                <w:sz w:val="20"/>
                <w:szCs w:val="20"/>
              </w:rPr>
              <w:t>2564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center"/>
          </w:tcPr>
          <w:p w14:paraId="27DD8F0D" w14:textId="77777777" w:rsidR="00C12AC9" w:rsidRPr="002543D0" w:rsidRDefault="00C12AC9" w:rsidP="007561D9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9C5AFD3" w14:textId="2FC5E7F1" w:rsidR="00C12AC9" w:rsidRPr="002543D0" w:rsidRDefault="00C12AC9" w:rsidP="007561D9">
            <w:pPr>
              <w:pStyle w:val="BodyText"/>
              <w:spacing w:after="0" w:line="20" w:lineRule="atLeast"/>
              <w:ind w:left="-108" w:right="-100" w:hanging="2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 w:cs="Angsana New"/>
                <w:spacing w:val="-8"/>
                <w:sz w:val="20"/>
                <w:szCs w:val="20"/>
              </w:rPr>
              <w:t>2563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2FF72425" w14:textId="77777777" w:rsidR="00C12AC9" w:rsidRPr="002543D0" w:rsidRDefault="00C12AC9" w:rsidP="007561D9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373267E6" w14:textId="2C4351A2" w:rsidR="00C12AC9" w:rsidRPr="002543D0" w:rsidRDefault="00C12AC9" w:rsidP="007561D9">
            <w:pPr>
              <w:pStyle w:val="BodyText"/>
              <w:spacing w:after="0" w:line="20" w:lineRule="atLeast"/>
              <w:ind w:left="-108" w:right="-110" w:hanging="19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 w:cs="Angsana New"/>
                <w:spacing w:val="-8"/>
                <w:sz w:val="20"/>
                <w:szCs w:val="20"/>
              </w:rPr>
              <w:t>2564</w:t>
            </w:r>
          </w:p>
        </w:tc>
        <w:tc>
          <w:tcPr>
            <w:tcW w:w="249" w:type="dxa"/>
            <w:tcBorders>
              <w:left w:val="nil"/>
              <w:right w:val="nil"/>
            </w:tcBorders>
            <w:vAlign w:val="center"/>
          </w:tcPr>
          <w:p w14:paraId="23C8AED5" w14:textId="77777777" w:rsidR="00C12AC9" w:rsidRPr="002543D0" w:rsidRDefault="00C12AC9" w:rsidP="007561D9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64E7F7C5" w14:textId="2D9F7BEF" w:rsidR="00C12AC9" w:rsidRPr="002543D0" w:rsidRDefault="00C12AC9" w:rsidP="007561D9">
            <w:pPr>
              <w:pStyle w:val="BodyText"/>
              <w:spacing w:after="0" w:line="20" w:lineRule="atLeast"/>
              <w:ind w:left="-108" w:right="-106" w:firstLine="5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 w:cs="Angsana New"/>
                <w:spacing w:val="-8"/>
                <w:sz w:val="20"/>
                <w:szCs w:val="20"/>
              </w:rPr>
              <w:t>2563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32192AF7" w14:textId="77777777" w:rsidR="00C12AC9" w:rsidRPr="002543D0" w:rsidRDefault="00C12AC9" w:rsidP="007561D9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A921CE0" w14:textId="7EC22D0A" w:rsidR="00C12AC9" w:rsidRPr="002543D0" w:rsidRDefault="00C12AC9" w:rsidP="007561D9">
            <w:pPr>
              <w:pStyle w:val="BodyText"/>
              <w:spacing w:after="0" w:line="20" w:lineRule="atLeast"/>
              <w:ind w:left="-108" w:right="-118" w:firstLine="2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 w:cs="Angsana New"/>
                <w:spacing w:val="-8"/>
                <w:sz w:val="20"/>
                <w:szCs w:val="20"/>
              </w:rPr>
              <w:t>2564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226A7A5E" w14:textId="77777777" w:rsidR="00C12AC9" w:rsidRPr="002543D0" w:rsidRDefault="00C12AC9" w:rsidP="007561D9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9E53C71" w14:textId="7A46C9EC" w:rsidR="00C12AC9" w:rsidRPr="002543D0" w:rsidRDefault="00C12AC9" w:rsidP="007561D9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 w:cs="Angsana New"/>
                <w:spacing w:val="-8"/>
                <w:sz w:val="20"/>
                <w:szCs w:val="20"/>
              </w:rPr>
              <w:t>2563</w:t>
            </w:r>
          </w:p>
        </w:tc>
      </w:tr>
      <w:tr w:rsidR="00D14685" w:rsidRPr="002543D0" w14:paraId="79A93EA3" w14:textId="77777777" w:rsidTr="00D14685">
        <w:trPr>
          <w:trHeight w:val="236"/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9D30D7" w14:textId="77777777" w:rsidR="00D14685" w:rsidRPr="002543D0" w:rsidRDefault="00D14685" w:rsidP="007561D9">
            <w:pPr>
              <w:spacing w:line="20" w:lineRule="atLeast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326764CC" w14:textId="77777777" w:rsidR="00D14685" w:rsidRDefault="00D14685" w:rsidP="007561D9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center"/>
          </w:tcPr>
          <w:p w14:paraId="4392C4E5" w14:textId="77777777" w:rsidR="00D14685" w:rsidRPr="002543D0" w:rsidRDefault="00D14685" w:rsidP="007561D9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vAlign w:val="bottom"/>
          </w:tcPr>
          <w:p w14:paraId="70985669" w14:textId="26CDBA71" w:rsidR="00D14685" w:rsidRDefault="0045603A" w:rsidP="007561D9">
            <w:pPr>
              <w:pStyle w:val="BodyText"/>
              <w:spacing w:after="0" w:line="20" w:lineRule="atLeast"/>
              <w:ind w:left="-108" w:right="-158" w:firstLine="1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pacing w:val="-8"/>
                <w:sz w:val="20"/>
                <w:szCs w:val="20"/>
              </w:rPr>
              <w:t>(</w:t>
            </w:r>
            <w:r>
              <w:rPr>
                <w:rFonts w:ascii="Angsana New" w:hAnsi="Angsana New" w:cs="Angsana New" w:hint="cs"/>
                <w:spacing w:val="-8"/>
                <w:sz w:val="20"/>
                <w:szCs w:val="20"/>
                <w:cs/>
              </w:rPr>
              <w:t>ปรับปรุงใหม่)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F37F674" w14:textId="77777777" w:rsidR="00D14685" w:rsidRPr="002543D0" w:rsidRDefault="00D14685" w:rsidP="007561D9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0F680CE" w14:textId="77777777" w:rsidR="00D14685" w:rsidRDefault="00D14685" w:rsidP="007561D9">
            <w:pPr>
              <w:pStyle w:val="BodyText"/>
              <w:spacing w:after="0" w:line="20" w:lineRule="atLeast"/>
              <w:ind w:left="-108" w:right="-116" w:firstLine="15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4BB82F4F" w14:textId="77777777" w:rsidR="00D14685" w:rsidRPr="002543D0" w:rsidRDefault="00D14685" w:rsidP="007561D9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3FBC6AF" w14:textId="7D53937C" w:rsidR="00D14685" w:rsidRDefault="0045603A" w:rsidP="007561D9">
            <w:pPr>
              <w:pStyle w:val="BodyText"/>
              <w:spacing w:after="0" w:line="20" w:lineRule="atLeast"/>
              <w:ind w:left="-108" w:right="-91" w:firstLine="9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 w:cs="Angsana New"/>
                <w:spacing w:val="-8"/>
                <w:sz w:val="20"/>
                <w:szCs w:val="20"/>
              </w:rPr>
              <w:t>(</w:t>
            </w:r>
            <w:r>
              <w:rPr>
                <w:rFonts w:ascii="Angsana New" w:hAnsi="Angsana New" w:cs="Angsana New" w:hint="cs"/>
                <w:spacing w:val="-8"/>
                <w:sz w:val="20"/>
                <w:szCs w:val="20"/>
                <w:cs/>
              </w:rPr>
              <w:t>ปรับปรุงใหม่)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D021160" w14:textId="77777777" w:rsidR="00D14685" w:rsidRPr="002543D0" w:rsidRDefault="00D14685" w:rsidP="007561D9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36155A1" w14:textId="77777777" w:rsidR="00D14685" w:rsidRDefault="00D14685" w:rsidP="007561D9">
            <w:pPr>
              <w:pStyle w:val="BodyText"/>
              <w:spacing w:after="0" w:line="20" w:lineRule="atLeast"/>
              <w:ind w:left="-108" w:right="-159" w:hanging="26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781F05CF" w14:textId="77777777" w:rsidR="00D14685" w:rsidRPr="002543D0" w:rsidRDefault="00D14685" w:rsidP="007561D9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92ECE02" w14:textId="0A4DF12A" w:rsidR="00D14685" w:rsidRDefault="0045603A" w:rsidP="007561D9">
            <w:pPr>
              <w:pStyle w:val="BodyText"/>
              <w:spacing w:after="0" w:line="20" w:lineRule="atLeast"/>
              <w:ind w:left="-108" w:right="-78" w:firstLine="11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 w:cs="Angsana New"/>
                <w:spacing w:val="-8"/>
                <w:sz w:val="20"/>
                <w:szCs w:val="20"/>
              </w:rPr>
              <w:t>(</w:t>
            </w:r>
            <w:r>
              <w:rPr>
                <w:rFonts w:ascii="Angsana New" w:hAnsi="Angsana New" w:cs="Angsana New" w:hint="cs"/>
                <w:spacing w:val="-8"/>
                <w:sz w:val="20"/>
                <w:szCs w:val="20"/>
                <w:cs/>
              </w:rPr>
              <w:t>ปรับปรุงใหม่)</w:t>
            </w:r>
          </w:p>
        </w:tc>
        <w:tc>
          <w:tcPr>
            <w:tcW w:w="321" w:type="dxa"/>
            <w:tcBorders>
              <w:left w:val="nil"/>
              <w:right w:val="nil"/>
            </w:tcBorders>
            <w:vAlign w:val="bottom"/>
          </w:tcPr>
          <w:p w14:paraId="73A20DA5" w14:textId="77777777" w:rsidR="00D14685" w:rsidRPr="002543D0" w:rsidRDefault="00D14685" w:rsidP="007561D9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2AF27ADD" w14:textId="77777777" w:rsidR="00D14685" w:rsidRDefault="00D14685" w:rsidP="007561D9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center"/>
          </w:tcPr>
          <w:p w14:paraId="336036F2" w14:textId="77777777" w:rsidR="00D14685" w:rsidRPr="002543D0" w:rsidRDefault="00D14685" w:rsidP="007561D9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D28A068" w14:textId="6B298822" w:rsidR="00D14685" w:rsidRDefault="0045603A" w:rsidP="007561D9">
            <w:pPr>
              <w:pStyle w:val="BodyText"/>
              <w:spacing w:after="0" w:line="20" w:lineRule="atLeast"/>
              <w:ind w:left="-108" w:right="-100" w:hanging="2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 w:cs="Angsana New"/>
                <w:spacing w:val="-8"/>
                <w:sz w:val="20"/>
                <w:szCs w:val="20"/>
              </w:rPr>
              <w:t>(</w:t>
            </w:r>
            <w:r>
              <w:rPr>
                <w:rFonts w:ascii="Angsana New" w:hAnsi="Angsana New" w:cs="Angsana New" w:hint="cs"/>
                <w:spacing w:val="-8"/>
                <w:sz w:val="20"/>
                <w:szCs w:val="20"/>
                <w:cs/>
              </w:rPr>
              <w:t>ปรับปรุงใหม่)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A9E7BFD" w14:textId="77777777" w:rsidR="00D14685" w:rsidRPr="002543D0" w:rsidRDefault="00D14685" w:rsidP="007561D9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D077A51" w14:textId="77777777" w:rsidR="00D14685" w:rsidRDefault="00D14685" w:rsidP="007561D9">
            <w:pPr>
              <w:pStyle w:val="BodyText"/>
              <w:spacing w:after="0" w:line="20" w:lineRule="atLeast"/>
              <w:ind w:left="-108" w:right="-110" w:hanging="19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vAlign w:val="center"/>
          </w:tcPr>
          <w:p w14:paraId="02EC545D" w14:textId="77777777" w:rsidR="00D14685" w:rsidRPr="002543D0" w:rsidRDefault="00D14685" w:rsidP="007561D9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3F6D2C95" w14:textId="3358832D" w:rsidR="00D14685" w:rsidRDefault="0045603A" w:rsidP="007561D9">
            <w:pPr>
              <w:pStyle w:val="BodyText"/>
              <w:spacing w:after="0" w:line="20" w:lineRule="atLeast"/>
              <w:ind w:left="-108" w:right="-106" w:firstLine="5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 w:cs="Angsana New"/>
                <w:spacing w:val="-8"/>
                <w:sz w:val="20"/>
                <w:szCs w:val="20"/>
              </w:rPr>
              <w:t>(</w:t>
            </w:r>
            <w:r>
              <w:rPr>
                <w:rFonts w:ascii="Angsana New" w:hAnsi="Angsana New" w:cs="Angsana New" w:hint="cs"/>
                <w:spacing w:val="-8"/>
                <w:sz w:val="20"/>
                <w:szCs w:val="20"/>
                <w:cs/>
              </w:rPr>
              <w:t>ปรับปรุงใหม่)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A541DD5" w14:textId="77777777" w:rsidR="00D14685" w:rsidRPr="002543D0" w:rsidRDefault="00D14685" w:rsidP="007561D9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8094CB8" w14:textId="77777777" w:rsidR="00D14685" w:rsidRDefault="00D14685" w:rsidP="007561D9">
            <w:pPr>
              <w:pStyle w:val="BodyText"/>
              <w:spacing w:after="0" w:line="20" w:lineRule="atLeast"/>
              <w:ind w:left="-108" w:right="-118" w:firstLine="2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47D10E9A" w14:textId="77777777" w:rsidR="00D14685" w:rsidRPr="002543D0" w:rsidRDefault="00D14685" w:rsidP="007561D9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3A2A0908" w14:textId="65AD34E1" w:rsidR="00D14685" w:rsidRDefault="0045603A" w:rsidP="007561D9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 w:cs="Angsana New"/>
                <w:spacing w:val="-8"/>
                <w:sz w:val="20"/>
                <w:szCs w:val="20"/>
              </w:rPr>
              <w:t>(</w:t>
            </w:r>
            <w:r>
              <w:rPr>
                <w:rFonts w:ascii="Angsana New" w:hAnsi="Angsana New" w:cs="Angsana New" w:hint="cs"/>
                <w:spacing w:val="-8"/>
                <w:sz w:val="20"/>
                <w:szCs w:val="20"/>
                <w:cs/>
              </w:rPr>
              <w:t>ปรับปรุงใหม่)</w:t>
            </w:r>
          </w:p>
        </w:tc>
      </w:tr>
      <w:tr w:rsidR="00C12AC9" w:rsidRPr="002543D0" w14:paraId="5DADB7F1" w14:textId="77777777" w:rsidTr="00710EFC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F5899D" w14:textId="77777777" w:rsidR="00C12AC9" w:rsidRPr="002543D0" w:rsidRDefault="00C12AC9" w:rsidP="00C12AC9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136" w:type="dxa"/>
            <w:gridSpan w:val="23"/>
            <w:tcBorders>
              <w:left w:val="nil"/>
              <w:right w:val="nil"/>
            </w:tcBorders>
            <w:vAlign w:val="bottom"/>
          </w:tcPr>
          <w:p w14:paraId="4EACFE89" w14:textId="77777777" w:rsidR="00C12AC9" w:rsidRPr="002543D0" w:rsidRDefault="00C12AC9" w:rsidP="00C12AC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color w:val="000000"/>
                <w:sz w:val="20"/>
                <w:szCs w:val="20"/>
                <w:cs/>
              </w:rPr>
            </w:pPr>
            <w:r w:rsidRPr="002543D0">
              <w:rPr>
                <w:rFonts w:ascii="Angsana New" w:hAnsi="Angsana New"/>
                <w:i/>
                <w:iCs/>
                <w:color w:val="000000"/>
                <w:sz w:val="20"/>
                <w:szCs w:val="20"/>
                <w:cs/>
              </w:rPr>
              <w:t>(ล้านบาท)</w:t>
            </w:r>
          </w:p>
        </w:tc>
      </w:tr>
      <w:tr w:rsidR="00B41EA0" w:rsidRPr="002543D0" w14:paraId="61D9DB6E" w14:textId="77777777" w:rsidTr="00513312">
        <w:trPr>
          <w:trHeight w:val="23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768126" w14:textId="77777777" w:rsidR="00B41EA0" w:rsidRPr="002543D0" w:rsidRDefault="00B41EA0" w:rsidP="00B41EA0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93" w:type="dxa"/>
            <w:tcBorders>
              <w:left w:val="nil"/>
              <w:right w:val="nil"/>
            </w:tcBorders>
            <w:vAlign w:val="center"/>
          </w:tcPr>
          <w:p w14:paraId="19457E87" w14:textId="30546771" w:rsidR="00B41EA0" w:rsidRPr="002543D0" w:rsidRDefault="00B41EA0" w:rsidP="0051331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1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,489.46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center"/>
          </w:tcPr>
          <w:p w14:paraId="1A13ADED" w14:textId="77777777" w:rsidR="00B41EA0" w:rsidRPr="002543D0" w:rsidRDefault="00B41EA0" w:rsidP="00B41EA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vAlign w:val="center"/>
          </w:tcPr>
          <w:p w14:paraId="00042F60" w14:textId="0DDB7491" w:rsidR="00B41EA0" w:rsidRPr="00513312" w:rsidRDefault="00B41EA0" w:rsidP="0051331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13312">
              <w:rPr>
                <w:rFonts w:ascii="Angsana New" w:hAnsi="Angsana New"/>
                <w:color w:val="000000"/>
                <w:sz w:val="20"/>
                <w:szCs w:val="20"/>
              </w:rPr>
              <w:t>2,732.76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center"/>
          </w:tcPr>
          <w:p w14:paraId="3B9A13EC" w14:textId="77777777" w:rsidR="00B41EA0" w:rsidRPr="002543D0" w:rsidRDefault="00B41EA0" w:rsidP="00B41EA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20FB185C" w14:textId="6034A3A9" w:rsidR="00B41EA0" w:rsidRPr="002543D0" w:rsidRDefault="00B41EA0" w:rsidP="00770548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24.76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5BE237AB" w14:textId="77777777" w:rsidR="00B41EA0" w:rsidRPr="002543D0" w:rsidRDefault="00B41EA0" w:rsidP="0077054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107E8872" w14:textId="58FE55EB" w:rsidR="00B41EA0" w:rsidRPr="002543D0" w:rsidRDefault="00B41EA0" w:rsidP="00770548">
            <w:pPr>
              <w:tabs>
                <w:tab w:val="decimal" w:pos="376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193.18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6145316A" w14:textId="77777777" w:rsidR="00B41EA0" w:rsidRPr="002543D0" w:rsidRDefault="00B41EA0" w:rsidP="00770548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36858B98" w14:textId="4FC5DADC" w:rsidR="00B41EA0" w:rsidRPr="002543D0" w:rsidRDefault="00B41EA0" w:rsidP="0077054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B41EA0">
              <w:rPr>
                <w:rFonts w:ascii="Angsana New" w:hAnsi="Angsana New"/>
                <w:color w:val="000000"/>
                <w:sz w:val="20"/>
                <w:szCs w:val="20"/>
              </w:rPr>
              <w:t>1,380.25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3C492920" w14:textId="77777777" w:rsidR="00B41EA0" w:rsidRPr="002543D0" w:rsidRDefault="00B41EA0" w:rsidP="00770548">
            <w:pPr>
              <w:tabs>
                <w:tab w:val="decimal" w:pos="387"/>
              </w:tabs>
              <w:spacing w:line="240" w:lineRule="auto"/>
              <w:ind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5DBB8179" w14:textId="342E5524" w:rsidR="00B41EA0" w:rsidRPr="002543D0" w:rsidRDefault="00B41EA0" w:rsidP="0077054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1,061.18</w:t>
            </w:r>
          </w:p>
        </w:tc>
        <w:tc>
          <w:tcPr>
            <w:tcW w:w="321" w:type="dxa"/>
            <w:tcBorders>
              <w:left w:val="nil"/>
              <w:right w:val="nil"/>
            </w:tcBorders>
            <w:vAlign w:val="center"/>
          </w:tcPr>
          <w:p w14:paraId="7D62D86B" w14:textId="77777777" w:rsidR="00B41EA0" w:rsidRPr="002543D0" w:rsidRDefault="00B41EA0" w:rsidP="0077054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4157C6D" w14:textId="27F79D33" w:rsidR="00B41EA0" w:rsidRPr="002543D0" w:rsidRDefault="00B41EA0" w:rsidP="00770548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B41EA0">
              <w:rPr>
                <w:rFonts w:ascii="Angsana New" w:hAnsi="Angsana New"/>
                <w:color w:val="000000"/>
                <w:sz w:val="20"/>
                <w:szCs w:val="20"/>
              </w:rPr>
              <w:t>216.8</w:t>
            </w:r>
            <w:r w:rsidR="004E724F"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center"/>
          </w:tcPr>
          <w:p w14:paraId="57534FAB" w14:textId="77777777" w:rsidR="00B41EA0" w:rsidRPr="002543D0" w:rsidRDefault="00B41EA0" w:rsidP="0077054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32242671" w14:textId="1D2BF09E" w:rsidR="00B41EA0" w:rsidRPr="002543D0" w:rsidRDefault="00B41EA0" w:rsidP="00770548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288.60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center"/>
          </w:tcPr>
          <w:p w14:paraId="2FE3964B" w14:textId="77777777" w:rsidR="00B41EA0" w:rsidRPr="002543D0" w:rsidRDefault="00B41EA0" w:rsidP="0077054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9097B89" w14:textId="3D47D673" w:rsidR="00B41EA0" w:rsidRPr="002543D0" w:rsidRDefault="00B41EA0" w:rsidP="00770548">
            <w:pPr>
              <w:tabs>
                <w:tab w:val="decimal" w:pos="44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B41EA0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9" w:type="dxa"/>
            <w:tcBorders>
              <w:left w:val="nil"/>
              <w:right w:val="nil"/>
            </w:tcBorders>
            <w:vAlign w:val="center"/>
          </w:tcPr>
          <w:p w14:paraId="0BD50AC5" w14:textId="77777777" w:rsidR="00B41EA0" w:rsidRPr="002543D0" w:rsidRDefault="00B41EA0" w:rsidP="0077054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vAlign w:val="center"/>
          </w:tcPr>
          <w:p w14:paraId="070ACC6F" w14:textId="3EE7B9AA" w:rsidR="00B41EA0" w:rsidRPr="002543D0" w:rsidRDefault="00B41EA0" w:rsidP="00770548">
            <w:pPr>
              <w:tabs>
                <w:tab w:val="decimal" w:pos="44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44517FE3" w14:textId="77777777" w:rsidR="00B41EA0" w:rsidRPr="002543D0" w:rsidRDefault="00B41EA0" w:rsidP="0077054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5A3FED6" w14:textId="3A701EC6" w:rsidR="00B41EA0" w:rsidRPr="002543D0" w:rsidRDefault="00B41EA0" w:rsidP="0077054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B41EA0">
              <w:rPr>
                <w:rFonts w:ascii="Angsana New" w:hAnsi="Angsana New"/>
                <w:color w:val="000000"/>
                <w:sz w:val="20"/>
                <w:szCs w:val="20"/>
              </w:rPr>
              <w:t>3,111.31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7F740346" w14:textId="77777777" w:rsidR="00B41EA0" w:rsidRPr="002543D0" w:rsidRDefault="00B41EA0" w:rsidP="0077054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20AE82BA" w14:textId="7E5F8734" w:rsidR="00B41EA0" w:rsidRPr="002543D0" w:rsidRDefault="00B41EA0" w:rsidP="0077054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4,275.72</w:t>
            </w:r>
          </w:p>
        </w:tc>
      </w:tr>
      <w:tr w:rsidR="005F13B3" w:rsidRPr="002543D0" w14:paraId="634B5AE4" w14:textId="77777777" w:rsidTr="0051331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C3FE32" w14:textId="77777777" w:rsidR="005F13B3" w:rsidRPr="002543D0" w:rsidRDefault="005F13B3" w:rsidP="005F13B3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FBD24D" w14:textId="31112C53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1BFC3D6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C8F036" w14:textId="07F7DEC5" w:rsidR="005F13B3" w:rsidRPr="002543D0" w:rsidRDefault="005F13B3" w:rsidP="0051331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 xml:space="preserve">  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BB4310B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CA3C47" w14:textId="198AF3A7" w:rsidR="005F13B3" w:rsidRPr="002543D0" w:rsidRDefault="005F13B3" w:rsidP="005F13B3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B773BFE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457510" w14:textId="2E5A6997" w:rsidR="005F13B3" w:rsidRPr="002543D0" w:rsidRDefault="005F13B3" w:rsidP="005F13B3">
            <w:pPr>
              <w:tabs>
                <w:tab w:val="decimal" w:pos="376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BA8AEF7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4D36DC" w14:textId="243DF12E" w:rsidR="005F13B3" w:rsidRPr="002543D0" w:rsidRDefault="005F13B3" w:rsidP="005F13B3">
            <w:pPr>
              <w:tabs>
                <w:tab w:val="decimal" w:pos="426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A3E7CF3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4C46C0" w14:textId="3D883328" w:rsidR="005F13B3" w:rsidRPr="002543D0" w:rsidRDefault="005F13B3" w:rsidP="005F13B3">
            <w:pPr>
              <w:tabs>
                <w:tab w:val="decimal" w:pos="42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3B4310BD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16E5E619" w14:textId="4E889ED9" w:rsidR="005F13B3" w:rsidRPr="002543D0" w:rsidRDefault="005F13B3" w:rsidP="005F13B3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B41EA0">
              <w:rPr>
                <w:rFonts w:ascii="Angsana New" w:hAnsi="Angsana New"/>
                <w:color w:val="000000"/>
                <w:sz w:val="20"/>
                <w:szCs w:val="20"/>
              </w:rPr>
              <w:t>58.6</w:t>
            </w:r>
            <w:r w:rsidR="004E724F">
              <w:rPr>
                <w:rFonts w:ascii="Angsana New" w:hAnsi="Angsana New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0CB912D8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14A011" w14:textId="487C6EB5" w:rsidR="005F13B3" w:rsidRPr="002543D0" w:rsidRDefault="005F13B3" w:rsidP="005F13B3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76.00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94D7D79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D367DE" w14:textId="2FFEF54A" w:rsidR="005F13B3" w:rsidRPr="002543D0" w:rsidRDefault="005F13B3" w:rsidP="005F13B3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B41EA0">
              <w:rPr>
                <w:rFonts w:ascii="Angsana New" w:hAnsi="Angsana New"/>
                <w:color w:val="000000"/>
                <w:sz w:val="20"/>
                <w:szCs w:val="20"/>
              </w:rPr>
              <w:t>(59.00)</w:t>
            </w: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0544927C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B442A4" w14:textId="285156F6" w:rsidR="005F13B3" w:rsidRPr="002543D0" w:rsidRDefault="005F13B3" w:rsidP="005F13B3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(76.24)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486D4BC5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24009544" w14:textId="32231F11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B41EA0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56B1D3B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4D3DDF" w14:textId="017D3C42" w:rsidR="005F13B3" w:rsidRPr="002543D0" w:rsidRDefault="005F13B3" w:rsidP="005F13B3">
            <w:pPr>
              <w:tabs>
                <w:tab w:val="decimal" w:pos="46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5F13B3" w:rsidRPr="002543D0" w14:paraId="69066DCE" w14:textId="77777777" w:rsidTr="0051331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EAD696" w14:textId="77777777" w:rsidR="005F13B3" w:rsidRPr="002543D0" w:rsidRDefault="005F13B3" w:rsidP="005F13B3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3718B3" w14:textId="7B809252" w:rsidR="005F13B3" w:rsidRPr="0067468D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468D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1,489.46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4BB6D8F" w14:textId="77777777" w:rsidR="005F13B3" w:rsidRPr="00770548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66DB52" w14:textId="2782312F" w:rsidR="005F13B3" w:rsidRPr="00770548" w:rsidRDefault="005F13B3" w:rsidP="0051331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70548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2,732.76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5F8A07F" w14:textId="77777777" w:rsidR="005F13B3" w:rsidRPr="00770548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31FB75" w14:textId="126C1237" w:rsidR="005F13B3" w:rsidRPr="00770548" w:rsidRDefault="005F13B3" w:rsidP="005F13B3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70548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25.07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E8890BE" w14:textId="77777777" w:rsidR="005F13B3" w:rsidRPr="00770548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25AFAE" w14:textId="3643A5DD" w:rsidR="005F13B3" w:rsidRPr="00770548" w:rsidRDefault="005F13B3" w:rsidP="005F13B3">
            <w:pPr>
              <w:tabs>
                <w:tab w:val="decimal" w:pos="376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70548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193.42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8D153FE" w14:textId="77777777" w:rsidR="005F13B3" w:rsidRPr="00770548" w:rsidRDefault="005F13B3" w:rsidP="005F13B3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901071" w14:textId="587CA9C3" w:rsidR="005F13B3" w:rsidRPr="00770548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70548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1,380.25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ED37860" w14:textId="77777777" w:rsidR="005F13B3" w:rsidRPr="00770548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BDACA0" w14:textId="270517E9" w:rsidR="005F13B3" w:rsidRPr="00770548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70548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1,061.18</w:t>
            </w: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449472D8" w14:textId="77777777" w:rsidR="005F13B3" w:rsidRPr="00770548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069C3E" w14:textId="22968EC7" w:rsidR="005F13B3" w:rsidRPr="00770548" w:rsidRDefault="005F13B3" w:rsidP="005F13B3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70548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275.53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2EA4ACD9" w14:textId="77777777" w:rsidR="005F13B3" w:rsidRPr="00770548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87CEC1" w14:textId="3F6518F4" w:rsidR="005F13B3" w:rsidRPr="00770548" w:rsidRDefault="005F13B3" w:rsidP="005F13B3">
            <w:pPr>
              <w:tabs>
                <w:tab w:val="decimal" w:pos="352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70548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364.60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B13BEB8" w14:textId="77777777" w:rsidR="005F13B3" w:rsidRPr="00770548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887560" w14:textId="04F02CEE" w:rsidR="005F13B3" w:rsidRPr="00770548" w:rsidRDefault="005F13B3" w:rsidP="005F13B3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70548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(59.00)</w:t>
            </w: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310BF097" w14:textId="77777777" w:rsidR="005F13B3" w:rsidRPr="00770548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19AF7E" w14:textId="3883E823" w:rsidR="005F13B3" w:rsidRPr="00770548" w:rsidRDefault="005F13B3" w:rsidP="005F13B3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70548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(76.24)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1E6E3810" w14:textId="77777777" w:rsidR="005F13B3" w:rsidRPr="00770548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6975A3" w14:textId="30D28483" w:rsidR="005F13B3" w:rsidRPr="00770548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70548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3,111.31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9D2AE0E" w14:textId="77777777" w:rsidR="005F13B3" w:rsidRPr="00770548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6C1FA2" w14:textId="3234C11E" w:rsidR="005F13B3" w:rsidRPr="00770548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70548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4,275.72</w:t>
            </w:r>
          </w:p>
        </w:tc>
      </w:tr>
      <w:tr w:rsidR="005F13B3" w:rsidRPr="002543D0" w14:paraId="1B55097A" w14:textId="77777777" w:rsidTr="0051331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AF5D84" w14:textId="77777777" w:rsidR="005F13B3" w:rsidRPr="002543D0" w:rsidRDefault="005F13B3" w:rsidP="005F13B3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รายได้อื่น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A35717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1550C16F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197C04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AB78FBE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122591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63818B2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184985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BC93986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B0AB16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1A049EE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40E841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3E1AF9AE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E9552A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3174F4A4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D9FCE2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BC76AFB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5FE2D7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358E5322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18111A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2654CC71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33D528" w14:textId="357EF519" w:rsidR="005F13B3" w:rsidRPr="00B41EA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B41EA0">
              <w:rPr>
                <w:rFonts w:ascii="Angsana New" w:hAnsi="Angsana New"/>
                <w:color w:val="000000"/>
                <w:sz w:val="20"/>
                <w:szCs w:val="20"/>
              </w:rPr>
              <w:t>316.</w:t>
            </w:r>
            <w:r w:rsidR="001042BB">
              <w:rPr>
                <w:rFonts w:ascii="Angsana New" w:hAnsi="Angsana New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5852BA9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E8BADA" w14:textId="13767509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94.38</w:t>
            </w:r>
          </w:p>
        </w:tc>
      </w:tr>
      <w:tr w:rsidR="005F13B3" w:rsidRPr="002543D0" w14:paraId="0A8CAA71" w14:textId="77777777" w:rsidTr="0051331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593D5A" w14:textId="77777777" w:rsidR="005F13B3" w:rsidRPr="002543D0" w:rsidRDefault="005F13B3" w:rsidP="005F13B3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รวมรายได้</w:t>
            </w: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029369BC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C4C0213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vAlign w:val="bottom"/>
          </w:tcPr>
          <w:p w14:paraId="3AF87643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8DDAD59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B501457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A28FB62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140DE21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09677AB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779D999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89DB3CC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507848E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1C7527B6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58128B7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5703C5C7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6C74034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4F6EDB8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00A9C15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6212D593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079863AA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C341C83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36D0C9" w14:textId="02CE883D" w:rsidR="005F13B3" w:rsidRPr="006A5892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A5892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3,427.</w:t>
            </w:r>
            <w:r w:rsidR="001042BB" w:rsidRPr="006A5892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63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FF4B152" w14:textId="77777777" w:rsidR="005F13B3" w:rsidRPr="006A5892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436BD5" w14:textId="41723A21" w:rsidR="005F13B3" w:rsidRPr="006A5892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A5892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4,370.10</w:t>
            </w:r>
          </w:p>
        </w:tc>
      </w:tr>
      <w:tr w:rsidR="005F13B3" w:rsidRPr="002543D0" w14:paraId="2C3369D2" w14:textId="77777777" w:rsidTr="00513312">
        <w:trPr>
          <w:trHeight w:val="13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F82507" w14:textId="77777777" w:rsidR="005F13B3" w:rsidRPr="007561D9" w:rsidRDefault="005F13B3" w:rsidP="005F13B3">
            <w:pPr>
              <w:spacing w:line="240" w:lineRule="auto"/>
              <w:rPr>
                <w:rFonts w:ascii="Angsana New" w:hAnsi="Angsan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21B164B9" w14:textId="77777777" w:rsidR="005F13B3" w:rsidRPr="007561D9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2D71C541" w14:textId="77777777" w:rsidR="005F13B3" w:rsidRPr="007561D9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vAlign w:val="bottom"/>
          </w:tcPr>
          <w:p w14:paraId="00A9235D" w14:textId="77777777" w:rsidR="005F13B3" w:rsidRPr="007561D9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3BE449B" w14:textId="77777777" w:rsidR="005F13B3" w:rsidRPr="007561D9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55AD363" w14:textId="77777777" w:rsidR="005F13B3" w:rsidRPr="007561D9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86C63B0" w14:textId="77777777" w:rsidR="005F13B3" w:rsidRPr="007561D9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21395844" w14:textId="77777777" w:rsidR="005F13B3" w:rsidRPr="007561D9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FFBEFD0" w14:textId="77777777" w:rsidR="005F13B3" w:rsidRPr="007561D9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F2BC07F" w14:textId="77777777" w:rsidR="005F13B3" w:rsidRPr="007561D9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C84C257" w14:textId="77777777" w:rsidR="005F13B3" w:rsidRPr="007561D9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C208DB4" w14:textId="77777777" w:rsidR="005F13B3" w:rsidRPr="007561D9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57E8DCE0" w14:textId="77777777" w:rsidR="005F13B3" w:rsidRPr="007561D9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B6E56D8" w14:textId="77777777" w:rsidR="005F13B3" w:rsidRPr="007561D9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73064B4C" w14:textId="77777777" w:rsidR="005F13B3" w:rsidRPr="007561D9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383909A" w14:textId="77777777" w:rsidR="005F13B3" w:rsidRPr="007561D9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94F56A8" w14:textId="77777777" w:rsidR="005F13B3" w:rsidRPr="007561D9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3BC6EC1" w14:textId="77777777" w:rsidR="005F13B3" w:rsidRPr="007561D9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1EF1C88B" w14:textId="77777777" w:rsidR="005F13B3" w:rsidRPr="007561D9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3CA73BA9" w14:textId="77777777" w:rsidR="005F13B3" w:rsidRPr="007561D9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6A8A0F3" w14:textId="77777777" w:rsidR="005F13B3" w:rsidRPr="007561D9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3E339352" w14:textId="77777777" w:rsidR="005F13B3" w:rsidRPr="007561D9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BA7932B" w14:textId="77777777" w:rsidR="005F13B3" w:rsidRPr="007561D9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6C5C56B" w14:textId="77777777" w:rsidR="005F13B3" w:rsidRPr="007561D9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</w:tr>
      <w:tr w:rsidR="00A86D4C" w:rsidRPr="002543D0" w14:paraId="1E50C890" w14:textId="77777777" w:rsidTr="00513312">
        <w:trPr>
          <w:trHeight w:val="13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B34121" w14:textId="144ED98F" w:rsidR="00A86D4C" w:rsidRPr="00A86D4C" w:rsidRDefault="00A86D4C" w:rsidP="005F13B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</w:pPr>
            <w:r w:rsidRPr="00A86D4C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  <w:t>การจำแ</w:t>
            </w:r>
            <w:r w:rsidR="0067468D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  <w:t>น</w:t>
            </w:r>
            <w:r w:rsidRPr="00A86D4C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  <w:t>กรายได้</w:t>
            </w: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11D67DE3" w14:textId="77777777" w:rsidR="00A86D4C" w:rsidRPr="002543D0" w:rsidRDefault="00A86D4C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CA81A58" w14:textId="77777777" w:rsidR="00A86D4C" w:rsidRPr="002543D0" w:rsidRDefault="00A86D4C" w:rsidP="005F13B3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vAlign w:val="bottom"/>
          </w:tcPr>
          <w:p w14:paraId="08079A9B" w14:textId="77777777" w:rsidR="00A86D4C" w:rsidRPr="002543D0" w:rsidRDefault="00A86D4C" w:rsidP="005F13B3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6C2F0DF" w14:textId="77777777" w:rsidR="00A86D4C" w:rsidRPr="002543D0" w:rsidRDefault="00A86D4C" w:rsidP="005F13B3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F9F5635" w14:textId="77777777" w:rsidR="00A86D4C" w:rsidRPr="002543D0" w:rsidRDefault="00A86D4C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EBAF5C3" w14:textId="77777777" w:rsidR="00A86D4C" w:rsidRPr="002543D0" w:rsidRDefault="00A86D4C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257310C2" w14:textId="77777777" w:rsidR="00A86D4C" w:rsidRPr="002543D0" w:rsidRDefault="00A86D4C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A56B0ED" w14:textId="77777777" w:rsidR="00A86D4C" w:rsidRPr="002543D0" w:rsidRDefault="00A86D4C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ACE54C0" w14:textId="77777777" w:rsidR="00A86D4C" w:rsidRPr="002543D0" w:rsidRDefault="00A86D4C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8965617" w14:textId="77777777" w:rsidR="00A86D4C" w:rsidRPr="002543D0" w:rsidRDefault="00A86D4C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A719270" w14:textId="77777777" w:rsidR="00A86D4C" w:rsidRPr="002543D0" w:rsidRDefault="00A86D4C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120BA39D" w14:textId="77777777" w:rsidR="00A86D4C" w:rsidRPr="002543D0" w:rsidRDefault="00A86D4C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390781A" w14:textId="77777777" w:rsidR="00A86D4C" w:rsidRPr="002543D0" w:rsidRDefault="00A86D4C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385C74E2" w14:textId="77777777" w:rsidR="00A86D4C" w:rsidRPr="002543D0" w:rsidRDefault="00A86D4C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DFCCA1B" w14:textId="77777777" w:rsidR="00A86D4C" w:rsidRPr="002543D0" w:rsidRDefault="00A86D4C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5E25D00" w14:textId="77777777" w:rsidR="00A86D4C" w:rsidRPr="002543D0" w:rsidRDefault="00A86D4C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816B81F" w14:textId="77777777" w:rsidR="00A86D4C" w:rsidRPr="002543D0" w:rsidRDefault="00A86D4C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6AA23F1F" w14:textId="77777777" w:rsidR="00A86D4C" w:rsidRPr="002543D0" w:rsidRDefault="00A86D4C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6D5C7B80" w14:textId="77777777" w:rsidR="00A86D4C" w:rsidRPr="002543D0" w:rsidRDefault="00A86D4C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FFAC547" w14:textId="77777777" w:rsidR="00A86D4C" w:rsidRPr="002543D0" w:rsidRDefault="00A86D4C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226EFE4D" w14:textId="77777777" w:rsidR="00A86D4C" w:rsidRPr="002543D0" w:rsidRDefault="00A86D4C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71E8AB8" w14:textId="77777777" w:rsidR="00A86D4C" w:rsidRPr="002543D0" w:rsidRDefault="00A86D4C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9BC77E9" w14:textId="77777777" w:rsidR="00A86D4C" w:rsidRPr="002543D0" w:rsidRDefault="00A86D4C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5F13B3" w:rsidRPr="002543D0" w14:paraId="4F256E5A" w14:textId="77777777" w:rsidTr="00513312">
        <w:trPr>
          <w:trHeight w:val="13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6F6FDC" w14:textId="1470B99D" w:rsidR="005F13B3" w:rsidRPr="002543D0" w:rsidRDefault="005F13B3" w:rsidP="005F13B3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0D232B35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193D5364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vAlign w:val="bottom"/>
          </w:tcPr>
          <w:p w14:paraId="60B4F393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8F13CD9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9B820A1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7C8AB7D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8679C92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9EE75CB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C299DAC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392C0C7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FFA5E57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43023DD2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80A71D6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53BE02B2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3B7A4C58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5DCF921A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F24C9E1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4161C628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5EFBCB77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CB97363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18C9107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8A4A152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ECD904C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5F13B3" w:rsidRPr="002543D0" w14:paraId="347B83D9" w14:textId="77777777" w:rsidTr="00513312">
        <w:trPr>
          <w:trHeight w:val="13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075C1E" w14:textId="438D7581" w:rsidR="005F13B3" w:rsidRPr="002543D0" w:rsidRDefault="005F13B3" w:rsidP="005F13B3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ณ</w:t>
            </w:r>
            <w:r w:rsidRPr="002543D0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เวลาใดเวลาหนึ่ง</w:t>
            </w:r>
          </w:p>
        </w:tc>
        <w:tc>
          <w:tcPr>
            <w:tcW w:w="893" w:type="dxa"/>
            <w:tcBorders>
              <w:left w:val="nil"/>
              <w:right w:val="nil"/>
            </w:tcBorders>
          </w:tcPr>
          <w:p w14:paraId="3765DA8B" w14:textId="3029E52C" w:rsidR="005F13B3" w:rsidRPr="002543D0" w:rsidRDefault="005F13B3" w:rsidP="005F13B3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B41EA0">
              <w:rPr>
                <w:rFonts w:ascii="Angsana New" w:hAnsi="Angsana New"/>
                <w:color w:val="000000"/>
                <w:sz w:val="20"/>
                <w:szCs w:val="20"/>
              </w:rPr>
              <w:t>1,489.46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597DD2B2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vAlign w:val="center"/>
          </w:tcPr>
          <w:p w14:paraId="4B08EC73" w14:textId="1559EA32" w:rsidR="005F13B3" w:rsidRPr="002543D0" w:rsidRDefault="005F13B3" w:rsidP="0051331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2,732.76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063E64C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386C861" w14:textId="0A925F92" w:rsidR="005F13B3" w:rsidRPr="002543D0" w:rsidRDefault="005F13B3" w:rsidP="005F13B3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64C1F1C0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7F643BA5" w14:textId="730F72FA" w:rsidR="005F13B3" w:rsidRPr="002543D0" w:rsidRDefault="005F13B3" w:rsidP="005F13B3">
            <w:pPr>
              <w:tabs>
                <w:tab w:val="decimal" w:pos="414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43513488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D592E88" w14:textId="53FB06FF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B41EA0">
              <w:rPr>
                <w:rFonts w:ascii="Angsana New" w:hAnsi="Angsana New"/>
                <w:color w:val="000000"/>
                <w:sz w:val="20"/>
                <w:szCs w:val="20"/>
              </w:rPr>
              <w:t>1,380.25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015AEB2E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17FCFA09" w14:textId="1E1905EA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1,061.18</w:t>
            </w:r>
          </w:p>
        </w:tc>
        <w:tc>
          <w:tcPr>
            <w:tcW w:w="321" w:type="dxa"/>
            <w:tcBorders>
              <w:left w:val="nil"/>
              <w:right w:val="nil"/>
            </w:tcBorders>
            <w:vAlign w:val="center"/>
          </w:tcPr>
          <w:p w14:paraId="5F10F932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934D4E9" w14:textId="69E4D944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B41EA0">
              <w:rPr>
                <w:rFonts w:ascii="Angsana New" w:hAnsi="Angsana New"/>
                <w:color w:val="000000"/>
                <w:sz w:val="20"/>
                <w:szCs w:val="20"/>
              </w:rPr>
              <w:t>108.98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center"/>
          </w:tcPr>
          <w:p w14:paraId="6AD8B36D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16685310" w14:textId="21F8051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191.74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center"/>
          </w:tcPr>
          <w:p w14:paraId="3B474708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87CDCEB" w14:textId="1094B5F5" w:rsidR="005F13B3" w:rsidRPr="002543D0" w:rsidRDefault="005F13B3" w:rsidP="005F13B3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B41EA0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492B9D">
              <w:rPr>
                <w:rFonts w:ascii="Angsana New" w:hAnsi="Angsana New"/>
                <w:color w:val="000000"/>
                <w:sz w:val="20"/>
                <w:szCs w:val="20"/>
              </w:rPr>
              <w:t>25.</w:t>
            </w:r>
            <w:r w:rsidR="004E724F">
              <w:rPr>
                <w:rFonts w:ascii="Angsana New" w:hAnsi="Angsana New"/>
                <w:color w:val="000000"/>
                <w:sz w:val="20"/>
                <w:szCs w:val="20"/>
              </w:rPr>
              <w:t>80</w:t>
            </w:r>
            <w:r w:rsidR="00492B9D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9" w:type="dxa"/>
            <w:tcBorders>
              <w:left w:val="nil"/>
              <w:right w:val="nil"/>
            </w:tcBorders>
            <w:vAlign w:val="center"/>
          </w:tcPr>
          <w:p w14:paraId="2933E323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vAlign w:val="center"/>
          </w:tcPr>
          <w:p w14:paraId="469D7F4B" w14:textId="7A7FB4DC" w:rsidR="005F13B3" w:rsidRPr="002543D0" w:rsidRDefault="005F13B3" w:rsidP="005F13B3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(32.36)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23294853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1C85719" w14:textId="19F3E5E9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B41EA0">
              <w:rPr>
                <w:rFonts w:ascii="Angsana New" w:hAnsi="Angsana New"/>
                <w:color w:val="000000"/>
                <w:sz w:val="20"/>
                <w:szCs w:val="20"/>
              </w:rPr>
              <w:t>2,952.</w:t>
            </w:r>
            <w:r w:rsidR="00492B9D">
              <w:rPr>
                <w:rFonts w:ascii="Angsana New" w:hAnsi="Angsana New"/>
                <w:color w:val="000000"/>
                <w:sz w:val="20"/>
                <w:szCs w:val="20"/>
              </w:rPr>
              <w:t>89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7DC1FD5F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16221490" w14:textId="129FC7D8" w:rsidR="005F13B3" w:rsidRPr="00B41EA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B41EA0">
              <w:rPr>
                <w:rFonts w:ascii="Angsana New" w:hAnsi="Angsana New"/>
                <w:color w:val="000000"/>
                <w:sz w:val="20"/>
                <w:szCs w:val="20"/>
              </w:rPr>
              <w:t>3,953.32</w:t>
            </w:r>
          </w:p>
        </w:tc>
      </w:tr>
      <w:tr w:rsidR="005F13B3" w:rsidRPr="002543D0" w14:paraId="2CE4AB6B" w14:textId="77777777" w:rsidTr="00513312">
        <w:trPr>
          <w:trHeight w:val="13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7DE3C4" w14:textId="24E1BBEB" w:rsidR="005F13B3" w:rsidRPr="002543D0" w:rsidRDefault="005F13B3" w:rsidP="005F13B3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ตลอดช่วงเวลาหนึ่ง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</w:tcPr>
          <w:p w14:paraId="55979810" w14:textId="3E81E6C9" w:rsidR="005F13B3" w:rsidRPr="002543D0" w:rsidRDefault="005F13B3" w:rsidP="005F13B3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B41EA0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3B1910E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1692F6" w14:textId="2C2A4B9B" w:rsidR="005F13B3" w:rsidRPr="002543D0" w:rsidRDefault="005F13B3" w:rsidP="0051331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310CF26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36E787DF" w14:textId="6C5D5A82" w:rsidR="005F13B3" w:rsidRPr="002543D0" w:rsidRDefault="005F13B3" w:rsidP="005F13B3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B41EA0">
              <w:rPr>
                <w:rFonts w:ascii="Angsana New" w:hAnsi="Angsana New"/>
                <w:color w:val="000000"/>
                <w:sz w:val="20"/>
                <w:szCs w:val="20"/>
              </w:rPr>
              <w:t>25.07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B545027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93C65B" w14:textId="45745F11" w:rsidR="005F13B3" w:rsidRPr="002543D0" w:rsidRDefault="005F13B3" w:rsidP="005F13B3">
            <w:pPr>
              <w:tabs>
                <w:tab w:val="decimal" w:pos="414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193.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C2D50F8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218837FA" w14:textId="4DC8690B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B41EA0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1D82B4B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019BEF" w14:textId="6A3D6CD1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21C808CE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12067D50" w14:textId="36BC86FE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B41EA0">
              <w:rPr>
                <w:rFonts w:ascii="Angsana New" w:hAnsi="Angsana New"/>
                <w:color w:val="000000"/>
                <w:sz w:val="20"/>
                <w:szCs w:val="20"/>
              </w:rPr>
              <w:t>166.5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1E021B90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E83150" w14:textId="5D27FF2C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172.86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53B8A746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6DF600C5" w14:textId="2C488B66" w:rsidR="005F13B3" w:rsidRPr="002543D0" w:rsidRDefault="005F13B3" w:rsidP="005F13B3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B41EA0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492B9D">
              <w:rPr>
                <w:rFonts w:ascii="Angsana New" w:hAnsi="Angsana New"/>
                <w:color w:val="000000"/>
                <w:sz w:val="20"/>
                <w:szCs w:val="20"/>
              </w:rPr>
              <w:t>33.20</w:t>
            </w:r>
            <w:r w:rsidRPr="00B41EA0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11886554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A40063" w14:textId="0BEBB559" w:rsidR="005F13B3" w:rsidRPr="002543D0" w:rsidRDefault="005F13B3" w:rsidP="005F13B3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(43.88)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6AFAAA3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1C31EC6F" w14:textId="2E0661DA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B41EA0">
              <w:rPr>
                <w:rFonts w:ascii="Angsana New" w:hAnsi="Angsana New"/>
                <w:color w:val="000000"/>
                <w:sz w:val="20"/>
                <w:szCs w:val="20"/>
              </w:rPr>
              <w:t>158.</w:t>
            </w:r>
            <w:r w:rsidR="00492B9D">
              <w:rPr>
                <w:rFonts w:ascii="Angsana New" w:hAnsi="Angsana New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2482129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2CFCA1" w14:textId="39240535" w:rsidR="005F13B3" w:rsidRPr="00B41EA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B41EA0">
              <w:rPr>
                <w:rFonts w:ascii="Angsana New" w:hAnsi="Angsana New"/>
                <w:color w:val="000000"/>
                <w:sz w:val="20"/>
                <w:szCs w:val="20"/>
              </w:rPr>
              <w:t>322.40</w:t>
            </w:r>
          </w:p>
        </w:tc>
      </w:tr>
      <w:tr w:rsidR="005F13B3" w:rsidRPr="002543D0" w14:paraId="00D80D72" w14:textId="77777777" w:rsidTr="00513312">
        <w:trPr>
          <w:trHeight w:val="13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735F48" w14:textId="02F2E8FD" w:rsidR="005F13B3" w:rsidRPr="002543D0" w:rsidRDefault="005F13B3" w:rsidP="005F13B3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รวมรายได้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1B29C4" w14:textId="1388BAAF" w:rsidR="005F13B3" w:rsidRPr="00770548" w:rsidRDefault="005F13B3" w:rsidP="005F13B3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70548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1,489.46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71E3185" w14:textId="77777777" w:rsidR="005F13B3" w:rsidRPr="00770548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5EBC0B" w14:textId="2A91EED2" w:rsidR="005F13B3" w:rsidRPr="00770548" w:rsidRDefault="005F13B3" w:rsidP="0051331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70548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2,732.76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960CE3C" w14:textId="77777777" w:rsidR="005F13B3" w:rsidRPr="00770548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D49E46" w14:textId="5048C226" w:rsidR="005F13B3" w:rsidRPr="00770548" w:rsidRDefault="005F13B3" w:rsidP="005F13B3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70548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25.07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4C8D266" w14:textId="77777777" w:rsidR="005F13B3" w:rsidRPr="00770548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3C6D46" w14:textId="0F0590B4" w:rsidR="005F13B3" w:rsidRPr="00770548" w:rsidRDefault="005F13B3" w:rsidP="005F13B3">
            <w:pPr>
              <w:tabs>
                <w:tab w:val="decimal" w:pos="414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70548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193.42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438BE38" w14:textId="77777777" w:rsidR="005F13B3" w:rsidRPr="00770548" w:rsidRDefault="005F13B3" w:rsidP="005F13B3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E62F20" w14:textId="7815D5C9" w:rsidR="005F13B3" w:rsidRPr="00770548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70548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1,380.25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CAAD516" w14:textId="77777777" w:rsidR="005F13B3" w:rsidRPr="00770548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BD8D94" w14:textId="63423132" w:rsidR="005F13B3" w:rsidRPr="00770548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70548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1,061.18</w:t>
            </w: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02ED1F6A" w14:textId="77777777" w:rsidR="005F13B3" w:rsidRPr="00770548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DAE545" w14:textId="302ED8FE" w:rsidR="005F13B3" w:rsidRPr="00770548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70548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275.53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319A8382" w14:textId="77777777" w:rsidR="005F13B3" w:rsidRPr="00770548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B3F1FD" w14:textId="421F83A4" w:rsidR="005F13B3" w:rsidRPr="00770548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70548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364.60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05572FA3" w14:textId="77777777" w:rsidR="005F13B3" w:rsidRPr="00770548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CB2095" w14:textId="1047615E" w:rsidR="005F13B3" w:rsidRPr="00770548" w:rsidRDefault="005F13B3" w:rsidP="005F13B3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70548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(59.00)</w:t>
            </w: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17ADDFF4" w14:textId="77777777" w:rsidR="005F13B3" w:rsidRPr="00770548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7555CE" w14:textId="3AE5ED2D" w:rsidR="005F13B3" w:rsidRPr="00770548" w:rsidRDefault="005F13B3" w:rsidP="005F13B3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70548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(76.24)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24698239" w14:textId="77777777" w:rsidR="005F13B3" w:rsidRPr="00770548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B59BFF" w14:textId="4732DBBD" w:rsidR="005F13B3" w:rsidRPr="00770548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70548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3,111.31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82E76EE" w14:textId="77777777" w:rsidR="005F13B3" w:rsidRPr="00770548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955483" w14:textId="37B356A6" w:rsidR="005F13B3" w:rsidRPr="00770548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70548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4,275.72</w:t>
            </w:r>
          </w:p>
        </w:tc>
      </w:tr>
      <w:tr w:rsidR="005F13B3" w:rsidRPr="002543D0" w14:paraId="4204D431" w14:textId="77777777" w:rsidTr="0051331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FD8094" w14:textId="77777777" w:rsidR="005F13B3" w:rsidRPr="007561D9" w:rsidRDefault="005F13B3" w:rsidP="005F13B3">
            <w:pPr>
              <w:spacing w:line="240" w:lineRule="auto"/>
              <w:rPr>
                <w:rFonts w:ascii="Angsana New" w:hAnsi="Angsana New"/>
                <w:color w:val="000000"/>
                <w:spacing w:val="-4"/>
                <w:sz w:val="8"/>
                <w:szCs w:val="8"/>
                <w:cs/>
                <w:lang w:val="en-GB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5D3A7240" w14:textId="77777777" w:rsidR="005F13B3" w:rsidRPr="007561D9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263DDBD7" w14:textId="77777777" w:rsidR="005F13B3" w:rsidRPr="007561D9" w:rsidRDefault="005F13B3" w:rsidP="005F13B3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0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2791BC" w14:textId="77777777" w:rsidR="005F13B3" w:rsidRPr="007561D9" w:rsidRDefault="005F13B3" w:rsidP="005F13B3">
            <w:pPr>
              <w:tabs>
                <w:tab w:val="decimal" w:pos="362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F0EAFD7" w14:textId="77777777" w:rsidR="005F13B3" w:rsidRPr="007561D9" w:rsidRDefault="005F13B3" w:rsidP="005F13B3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7C9D14" w14:textId="77777777" w:rsidR="005F13B3" w:rsidRPr="007561D9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4A2D72B" w14:textId="77777777" w:rsidR="005F13B3" w:rsidRPr="007561D9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254A5D" w14:textId="77777777" w:rsidR="005F13B3" w:rsidRPr="007561D9" w:rsidRDefault="005F13B3" w:rsidP="005F13B3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FA29F0A" w14:textId="77777777" w:rsidR="005F13B3" w:rsidRPr="007561D9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BC0086" w14:textId="77777777" w:rsidR="005F13B3" w:rsidRPr="007561D9" w:rsidRDefault="005F13B3" w:rsidP="005F13B3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36CEFDF" w14:textId="77777777" w:rsidR="005F13B3" w:rsidRPr="007561D9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3AF3A9" w14:textId="77777777" w:rsidR="005F13B3" w:rsidRPr="007561D9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51A27655" w14:textId="77777777" w:rsidR="005F13B3" w:rsidRPr="007561D9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A26FD9" w14:textId="77777777" w:rsidR="005F13B3" w:rsidRPr="007561D9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52A9B0EC" w14:textId="77777777" w:rsidR="005F13B3" w:rsidRPr="007561D9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F52673" w14:textId="77777777" w:rsidR="005F13B3" w:rsidRPr="007561D9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21D0E604" w14:textId="77777777" w:rsidR="005F13B3" w:rsidRPr="007561D9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614F1EE" w14:textId="77777777" w:rsidR="005F13B3" w:rsidRPr="007561D9" w:rsidRDefault="005F13B3" w:rsidP="005F13B3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4C92266E" w14:textId="77777777" w:rsidR="005F13B3" w:rsidRPr="007561D9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85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D9242D" w14:textId="77777777" w:rsidR="005F13B3" w:rsidRPr="007561D9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2E4DA080" w14:textId="77777777" w:rsidR="005F13B3" w:rsidRPr="007561D9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3131348" w14:textId="77777777" w:rsidR="005F13B3" w:rsidRPr="007561D9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DD7A79E" w14:textId="77777777" w:rsidR="005F13B3" w:rsidRPr="007561D9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4638FC" w14:textId="77777777" w:rsidR="005F13B3" w:rsidRPr="007561D9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</w:tr>
      <w:tr w:rsidR="005F13B3" w:rsidRPr="002543D0" w14:paraId="790BBB1E" w14:textId="77777777" w:rsidTr="0051331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D19FF" w14:textId="34CD2D61" w:rsidR="005F13B3" w:rsidRPr="002543D0" w:rsidRDefault="005F13B3" w:rsidP="005F13B3">
            <w:pPr>
              <w:spacing w:line="240" w:lineRule="auto"/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2543D0"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  <w:t>กำไร (ขาดทุน) จากส่วนงานที่</w:t>
            </w:r>
            <w:r w:rsidRPr="002543D0">
              <w:rPr>
                <w:rFonts w:ascii="Angsana New" w:hAnsi="Angsana New" w:hint="cs"/>
                <w:color w:val="000000"/>
                <w:spacing w:val="-4"/>
                <w:sz w:val="20"/>
                <w:szCs w:val="20"/>
                <w:cs/>
                <w:lang w:val="en-GB"/>
              </w:rPr>
              <w:t>ร</w:t>
            </w:r>
            <w:r w:rsidRPr="002543D0"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  <w:t>ายงาน</w:t>
            </w: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70BB3A74" w14:textId="37E32192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2</w:t>
            </w:r>
            <w:r w:rsidR="00412242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.</w:t>
            </w:r>
            <w:r w:rsidR="00412242">
              <w:rPr>
                <w:rFonts w:ascii="Angsana New" w:hAnsi="Angsana New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59BE66C8" w14:textId="77777777" w:rsidR="005F13B3" w:rsidRPr="002543D0" w:rsidRDefault="005F13B3" w:rsidP="005F13B3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vAlign w:val="bottom"/>
          </w:tcPr>
          <w:p w14:paraId="7879DD32" w14:textId="740D751C" w:rsidR="005F13B3" w:rsidRPr="002543D0" w:rsidRDefault="005F13B3" w:rsidP="00A30F3F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23</w:t>
            </w:r>
            <w:r w:rsidR="00A81217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4E724F">
              <w:rPr>
                <w:rFonts w:ascii="Angsana New" w:hAnsi="Angsana New"/>
                <w:color w:val="000000"/>
                <w:sz w:val="20"/>
                <w:szCs w:val="20"/>
              </w:rPr>
              <w:t>81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627BF7F" w14:textId="77777777" w:rsidR="005F13B3" w:rsidRPr="002543D0" w:rsidRDefault="005F13B3" w:rsidP="005F13B3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DEA608C" w14:textId="2501F316" w:rsidR="005F13B3" w:rsidRPr="002543D0" w:rsidRDefault="00412242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(9</w:t>
            </w:r>
            <w:r w:rsidR="005F13B3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33)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386CCF9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5725EDF" w14:textId="7C5BE72F" w:rsidR="005F13B3" w:rsidRPr="002543D0" w:rsidRDefault="004E724F" w:rsidP="00513312">
            <w:pPr>
              <w:tabs>
                <w:tab w:val="decimal" w:pos="376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76.77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FAE78DD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235F86D6" w14:textId="1B525D37" w:rsidR="005F13B3" w:rsidRPr="002543D0" w:rsidRDefault="00412242" w:rsidP="005F13B3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52</w:t>
            </w:r>
            <w:r w:rsidR="005F13B3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2C47D56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7090B8E" w14:textId="55BFC55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(8.07)</w:t>
            </w: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610D3315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26D8711" w14:textId="58B46996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412242">
              <w:rPr>
                <w:rFonts w:ascii="Angsana New" w:hAnsi="Angsana New"/>
                <w:color w:val="000000"/>
                <w:sz w:val="20"/>
                <w:szCs w:val="20"/>
              </w:rPr>
              <w:t>135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412242">
              <w:rPr>
                <w:rFonts w:ascii="Angsana New" w:hAnsi="Angsana New"/>
                <w:color w:val="000000"/>
                <w:sz w:val="20"/>
                <w:szCs w:val="20"/>
              </w:rPr>
              <w:t>96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4EE37A3B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7D50839" w14:textId="74D59BFF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(154.</w:t>
            </w:r>
            <w:r w:rsidR="004E724F">
              <w:rPr>
                <w:rFonts w:ascii="Angsana New" w:hAnsi="Angsana New"/>
                <w:color w:val="000000"/>
                <w:sz w:val="20"/>
                <w:szCs w:val="20"/>
              </w:rPr>
              <w:t>57</w:t>
            </w: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12A91D92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CE0199D" w14:textId="51FCED9D" w:rsidR="005F13B3" w:rsidRPr="002543D0" w:rsidRDefault="005F13B3" w:rsidP="0051331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412242">
              <w:rPr>
                <w:rFonts w:ascii="Angsana New" w:hAnsi="Angsana New"/>
                <w:color w:val="000000"/>
                <w:sz w:val="20"/>
                <w:szCs w:val="20"/>
              </w:rPr>
              <w:t>198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.8</w:t>
            </w:r>
            <w:r w:rsidR="00412242">
              <w:rPr>
                <w:rFonts w:ascii="Angsana New" w:hAnsi="Angsana New"/>
                <w:color w:val="000000"/>
                <w:sz w:val="20"/>
                <w:szCs w:val="20"/>
              </w:rPr>
              <w:t>8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3C43A95A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0AC4AB5A" w14:textId="2A6D99AE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(50.17)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35EE6460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58D980F" w14:textId="4AA0C14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(267.9</w:t>
            </w:r>
            <w:r w:rsidR="001042BB"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40F417A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84FD0D9" w14:textId="561A22A9" w:rsidR="005F13B3" w:rsidRPr="002543D0" w:rsidRDefault="004E724F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E724F">
              <w:rPr>
                <w:rFonts w:ascii="Angsana New" w:hAnsi="Angsana New"/>
                <w:color w:val="000000"/>
                <w:sz w:val="20"/>
                <w:szCs w:val="20"/>
              </w:rPr>
              <w:t>99.77</w:t>
            </w:r>
          </w:p>
        </w:tc>
      </w:tr>
      <w:tr w:rsidR="005F13B3" w:rsidRPr="002543D0" w14:paraId="400DEA0C" w14:textId="77777777" w:rsidTr="0051331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166722" w14:textId="3E52B017" w:rsidR="005F13B3" w:rsidRPr="002543D0" w:rsidRDefault="005F13B3" w:rsidP="005F13B3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รายได้อื่น</w:t>
            </w: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407F594B" w14:textId="5D5F5200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0917932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vAlign w:val="bottom"/>
          </w:tcPr>
          <w:p w14:paraId="17E36309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95B0B18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4C53B63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D840A20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D853A33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B16A8CB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F564DBD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CF104E8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556096D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60B48FEF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A02AEE6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23FC76B0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2761FC34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5152E8E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8A7EB5B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6CFCDFF1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3C28113E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82A588E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94220B" w14:textId="4326EFE5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316.</w:t>
            </w:r>
            <w:r w:rsidR="001042BB">
              <w:rPr>
                <w:rFonts w:ascii="Angsana New" w:hAnsi="Angsana New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CEACD66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D68DE3" w14:textId="082C4A53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94.38</w:t>
            </w:r>
          </w:p>
        </w:tc>
      </w:tr>
      <w:tr w:rsidR="005F13B3" w:rsidRPr="002543D0" w14:paraId="6EC960BB" w14:textId="77777777" w:rsidTr="0051331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887872" w14:textId="3229CE24" w:rsidR="005F13B3" w:rsidRPr="002543D0" w:rsidRDefault="005F13B3" w:rsidP="005F13B3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รวมกำไร</w:t>
            </w: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จากส่วนงาน</w:t>
            </w: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ที่รายงาน</w:t>
            </w: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3D81A9CC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25BCA35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vAlign w:val="bottom"/>
          </w:tcPr>
          <w:p w14:paraId="06691798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8BAC883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0AAF61A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9AFF2E0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2E055464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D835D8B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3A84F79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AFDB4B6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20AAF90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1EFE147C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464A58D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742FD727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A5DF790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1EF4E04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490CF36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026A29B5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3DCEA520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3BA18216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085F15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2348158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52E935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5F13B3" w:rsidRPr="002543D0" w14:paraId="15D61408" w14:textId="77777777" w:rsidTr="00513312">
        <w:trPr>
          <w:trHeight w:val="25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90D4E7" w14:textId="112ACDE7" w:rsidR="005F13B3" w:rsidRPr="002543D0" w:rsidRDefault="005F13B3" w:rsidP="005F13B3">
            <w:pPr>
              <w:spacing w:line="240" w:lineRule="auto"/>
              <w:ind w:left="189" w:hanging="189"/>
              <w:jc w:val="lef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 xml:space="preserve">   ก่อนต้นทุนการเงินและภาษีเงินได้</w:t>
            </w: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55447C35" w14:textId="11486AF2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F5DD25F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vAlign w:val="bottom"/>
          </w:tcPr>
          <w:p w14:paraId="0D5C6D8B" w14:textId="387C5FDD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DE3179B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C0D724B" w14:textId="1C2E54EA" w:rsidR="005F13B3" w:rsidRPr="002543D0" w:rsidRDefault="005F13B3" w:rsidP="005F13B3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AE6910C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A573F1E" w14:textId="51148B3C" w:rsidR="005F13B3" w:rsidRPr="002543D0" w:rsidRDefault="005F13B3" w:rsidP="005F13B3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01D3FDC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D27AC37" w14:textId="525CE6F1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606BD42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B974971" w14:textId="2C68FA73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25E9644C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5B96EFC" w14:textId="1ECFFEA6" w:rsidR="005F13B3" w:rsidRPr="002543D0" w:rsidRDefault="005F13B3" w:rsidP="005F13B3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35E375F1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2306176" w14:textId="6CB60AFA" w:rsidR="005F13B3" w:rsidRPr="002543D0" w:rsidRDefault="005F13B3" w:rsidP="005F13B3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4517CD93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3D3654D9" w14:textId="322C689D" w:rsidR="005F13B3" w:rsidRPr="002543D0" w:rsidRDefault="005F13B3" w:rsidP="005F13B3">
            <w:pPr>
              <w:tabs>
                <w:tab w:val="decimal" w:pos="30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6861D781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0C95656E" w14:textId="37F7A2C6" w:rsidR="005F13B3" w:rsidRPr="002543D0" w:rsidRDefault="005F13B3" w:rsidP="005F13B3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A60E036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1865ABF" w14:textId="08DB0C6F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48.</w:t>
            </w:r>
            <w:r w:rsidR="001042BB">
              <w:rPr>
                <w:rFonts w:ascii="Angsana New" w:hAnsi="Angsana New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A543724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BD42D2D" w14:textId="7D56D5B9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194.15</w:t>
            </w:r>
          </w:p>
        </w:tc>
      </w:tr>
      <w:tr w:rsidR="005F13B3" w:rsidRPr="002543D0" w14:paraId="2DCF4148" w14:textId="77777777" w:rsidTr="0051331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CB33F9" w14:textId="77777777" w:rsidR="005F13B3" w:rsidRPr="002543D0" w:rsidRDefault="005F13B3" w:rsidP="005F13B3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ต้นทุนทางการเงิน</w:t>
            </w: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1E95B2B9" w14:textId="223B70B3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FF61FD2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vAlign w:val="bottom"/>
          </w:tcPr>
          <w:p w14:paraId="502FB978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1EB05F0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04F9DC2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963DF96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7855B9B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218022D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E187362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B0F33F8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14981DF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7C07F424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82E08C2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7912CD45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159C541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4BF12BC0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E28361E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67B12724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12376EDE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3A4E581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805822C" w14:textId="651DF3E4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(73.47)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65F92A6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3B89BAC7" w14:textId="0C1659AA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(74.07)</w:t>
            </w:r>
          </w:p>
        </w:tc>
      </w:tr>
      <w:tr w:rsidR="005F13B3" w:rsidRPr="002543D0" w14:paraId="4DDFFC7E" w14:textId="77777777" w:rsidTr="0051331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082A99" w14:textId="77777777" w:rsidR="005F13B3" w:rsidRPr="002543D0" w:rsidRDefault="005F13B3" w:rsidP="005F13B3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ส่วนแบ่งกำไรจากเงินลงทุน</w:t>
            </w: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6B56CEFA" w14:textId="34CB8DEF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C4F2AC8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vAlign w:val="bottom"/>
          </w:tcPr>
          <w:p w14:paraId="04292309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931C4CC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557863F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9C60B4F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DACA92B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3E2BDCB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C981985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217D80F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7C8A1FF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66FB98B7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D1E7FAB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76149F21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029B74B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2B6966EE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59E7229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2A8E3D20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2DCBD13D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F26D81D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03DD144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E91D394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2B6E9F3F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5F13B3" w:rsidRPr="002543D0" w14:paraId="0F4C041E" w14:textId="77777777" w:rsidTr="0051331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E647FD" w14:textId="306CB7C0" w:rsidR="005F13B3" w:rsidRPr="002543D0" w:rsidRDefault="005F13B3" w:rsidP="005F13B3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 xml:space="preserve">   ในบริษัทร่วม</w:t>
            </w: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31648310" w14:textId="04334AF2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804C198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vAlign w:val="bottom"/>
          </w:tcPr>
          <w:p w14:paraId="6983DAAE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26925CC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6DBBBC2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6BEC13F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F08481B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BC312D1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5B5C20D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8E25CAB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F09CDD5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662A49AE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F59883A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28CC081E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366021DE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2100199E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BE37F51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019813C2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423A97F9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CE50286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9EB687" w14:textId="31A7BF80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28.</w:t>
            </w:r>
            <w:r w:rsidR="004C4A07">
              <w:rPr>
                <w:rFonts w:ascii="Angsana New" w:hAnsi="Angsana New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BCD4FCE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7B67DA" w14:textId="09CE67D9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30.17</w:t>
            </w:r>
          </w:p>
        </w:tc>
      </w:tr>
      <w:tr w:rsidR="005F13B3" w:rsidRPr="002543D0" w14:paraId="2A3979CA" w14:textId="77777777" w:rsidTr="0051331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46B85B" w14:textId="77777777" w:rsidR="005F13B3" w:rsidRPr="002543D0" w:rsidRDefault="005F13B3" w:rsidP="005F13B3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1E1B6383" w14:textId="1F1B0F0D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1BC55429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vAlign w:val="bottom"/>
          </w:tcPr>
          <w:p w14:paraId="7C3A6BE1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8497F69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6A9D5E7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C7FFB4D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4D88087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0C7A6CB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6567503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DD3E7ED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5756867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34333A9E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2C5C9B56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77C00735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CE17BB6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1153A78C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14F62B3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6D8A59BF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6FA1E3BA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30AA53C7" w14:textId="77777777" w:rsidR="005F13B3" w:rsidRPr="002543D0" w:rsidRDefault="005F13B3" w:rsidP="005F13B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5CC0DA" w14:textId="6B5296D7" w:rsidR="005F13B3" w:rsidRPr="006A5892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A5892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3.</w:t>
            </w:r>
            <w:r w:rsidR="004C4A0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41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E5F3095" w14:textId="77777777" w:rsidR="005F13B3" w:rsidRPr="006A5892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D77F40" w14:textId="69C72584" w:rsidR="005F13B3" w:rsidRPr="006A5892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A5892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150.25</w:t>
            </w:r>
          </w:p>
        </w:tc>
      </w:tr>
      <w:tr w:rsidR="005F13B3" w:rsidRPr="00770548" w14:paraId="3CFC9E4F" w14:textId="77777777" w:rsidTr="00710EFC">
        <w:trPr>
          <w:gridAfter w:val="23"/>
          <w:wAfter w:w="13136" w:type="dxa"/>
          <w:trHeight w:val="101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2156B" w14:textId="77777777" w:rsidR="005F13B3" w:rsidRPr="007561D9" w:rsidRDefault="005F13B3" w:rsidP="005F13B3">
            <w:pPr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2"/>
                <w:szCs w:val="2"/>
                <w:cs/>
              </w:rPr>
            </w:pPr>
          </w:p>
        </w:tc>
      </w:tr>
      <w:tr w:rsidR="005F13B3" w:rsidRPr="00770548" w14:paraId="63C9EBB2" w14:textId="77777777" w:rsidTr="00710EFC">
        <w:trPr>
          <w:gridAfter w:val="23"/>
          <w:wAfter w:w="13136" w:type="dxa"/>
          <w:trHeight w:val="101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22107" w14:textId="77777777" w:rsidR="005F13B3" w:rsidRPr="002543D0" w:rsidRDefault="005F13B3" w:rsidP="005F13B3">
            <w:pPr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  <w:r w:rsidRPr="002543D0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สินทรัพย์ตามส่วนงานที่รายงาน</w:t>
            </w:r>
          </w:p>
        </w:tc>
      </w:tr>
      <w:tr w:rsidR="005F13B3" w:rsidRPr="00770548" w14:paraId="372E0359" w14:textId="77777777" w:rsidTr="00513312">
        <w:trPr>
          <w:trHeight w:val="8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6409EB" w14:textId="77777777" w:rsidR="005F13B3" w:rsidRPr="002543D0" w:rsidRDefault="005F13B3" w:rsidP="005F13B3">
            <w:pPr>
              <w:spacing w:line="240" w:lineRule="auto"/>
              <w:ind w:right="-243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สินทรัพย์ตามส่วนงานที่รายงาน</w:t>
            </w: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1CDD58AF" w14:textId="7420BFC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397AAF">
              <w:rPr>
                <w:rFonts w:ascii="Angsana New" w:hAnsi="Angsana New"/>
                <w:color w:val="000000"/>
                <w:sz w:val="20"/>
                <w:szCs w:val="20"/>
              </w:rPr>
              <w:t>12,386.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2A00305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vAlign w:val="bottom"/>
          </w:tcPr>
          <w:p w14:paraId="7FA0C1A9" w14:textId="35F4B975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11,</w:t>
            </w:r>
            <w:r w:rsidR="004E724F">
              <w:rPr>
                <w:rFonts w:ascii="Angsana New" w:hAnsi="Angsana New"/>
                <w:color w:val="000000"/>
                <w:sz w:val="20"/>
                <w:szCs w:val="20"/>
              </w:rPr>
              <w:t>658.86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532717F" w14:textId="77777777" w:rsidR="005F13B3" w:rsidRPr="00770548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B38EDC8" w14:textId="485B7E1C" w:rsidR="005F13B3" w:rsidRPr="002543D0" w:rsidRDefault="00EA6AD7" w:rsidP="005F13B3">
            <w:pPr>
              <w:tabs>
                <w:tab w:val="decimal" w:pos="328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680.37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206C090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81622E9" w14:textId="30ADE216" w:rsidR="005F13B3" w:rsidRPr="002543D0" w:rsidRDefault="004E724F" w:rsidP="005F13B3">
            <w:pPr>
              <w:tabs>
                <w:tab w:val="decimal" w:pos="376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3,797.44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446333E" w14:textId="77777777" w:rsidR="005F13B3" w:rsidRPr="00770548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42888E6" w14:textId="00D5090F" w:rsidR="005F13B3" w:rsidRPr="002543D0" w:rsidRDefault="005F13B3" w:rsidP="005F13B3">
            <w:pPr>
              <w:tabs>
                <w:tab w:val="decimal" w:pos="341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794.26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2189BF2" w14:textId="77777777" w:rsidR="005F13B3" w:rsidRPr="00770548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35237C30" w14:textId="336F9DFD" w:rsidR="005F13B3" w:rsidRPr="002543D0" w:rsidRDefault="004E724F" w:rsidP="005F13B3">
            <w:pPr>
              <w:tabs>
                <w:tab w:val="decimal" w:pos="324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690.62</w:t>
            </w: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2D601F38" w14:textId="77777777" w:rsidR="005F13B3" w:rsidRPr="00770548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B9A82C1" w14:textId="71C558DF" w:rsidR="005F13B3" w:rsidRPr="002543D0" w:rsidRDefault="00EA6AD7" w:rsidP="005F13B3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2,876.56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51971708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2C5B5D7B" w14:textId="79CA6E52" w:rsidR="005F13B3" w:rsidRPr="002543D0" w:rsidRDefault="005F13B3" w:rsidP="005F13B3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4,</w:t>
            </w:r>
            <w:r w:rsidR="004E724F">
              <w:rPr>
                <w:rFonts w:ascii="Angsana New" w:hAnsi="Angsana New"/>
                <w:color w:val="000000"/>
                <w:sz w:val="20"/>
                <w:szCs w:val="20"/>
              </w:rPr>
              <w:t>153.22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481E0DC7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40359D1" w14:textId="6CADE379" w:rsidR="005F13B3" w:rsidRPr="002543D0" w:rsidRDefault="005F13B3" w:rsidP="005F13B3">
            <w:pPr>
              <w:tabs>
                <w:tab w:val="decimal" w:pos="32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97AAF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EA6AD7">
              <w:rPr>
                <w:rFonts w:ascii="Angsana New" w:hAnsi="Angsana New"/>
                <w:color w:val="000000"/>
                <w:sz w:val="20"/>
                <w:szCs w:val="20"/>
              </w:rPr>
              <w:t>189.27</w:t>
            </w:r>
            <w:r w:rsidRPr="00397AAF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4F998E8D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50FE9914" w14:textId="74005EE8" w:rsidR="005F13B3" w:rsidRPr="002543D0" w:rsidRDefault="005F13B3" w:rsidP="005F13B3">
            <w:pPr>
              <w:tabs>
                <w:tab w:val="decimal" w:pos="346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4E724F">
              <w:rPr>
                <w:rFonts w:ascii="Angsana New" w:hAnsi="Angsana New"/>
                <w:color w:val="000000"/>
                <w:sz w:val="20"/>
                <w:szCs w:val="20"/>
              </w:rPr>
              <w:t>984.47</w:t>
            </w: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24376A5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12B84BE" w14:textId="212A6018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97AAF">
              <w:rPr>
                <w:rFonts w:ascii="Angsana New" w:hAnsi="Angsana New"/>
                <w:color w:val="000000"/>
                <w:sz w:val="20"/>
                <w:szCs w:val="20"/>
              </w:rPr>
              <w:t>16,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548.35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D90169B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BC0313F" w14:textId="41199D50" w:rsidR="005F13B3" w:rsidRPr="004E724F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E724F">
              <w:rPr>
                <w:rFonts w:ascii="Angsana New" w:hAnsi="Angsana New"/>
                <w:color w:val="000000"/>
                <w:sz w:val="20"/>
                <w:szCs w:val="20"/>
              </w:rPr>
              <w:t>19,315.67</w:t>
            </w:r>
          </w:p>
        </w:tc>
      </w:tr>
      <w:tr w:rsidR="005F13B3" w:rsidRPr="002543D0" w14:paraId="0353F0DF" w14:textId="77777777" w:rsidTr="0051331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432F6A" w14:textId="77777777" w:rsidR="005F13B3" w:rsidRPr="002543D0" w:rsidRDefault="005F13B3" w:rsidP="005F13B3">
            <w:pPr>
              <w:spacing w:line="240" w:lineRule="auto"/>
              <w:ind w:right="-243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5B7EFDA7" w14:textId="77777777" w:rsidR="005F13B3" w:rsidRPr="002543D0" w:rsidRDefault="005F13B3" w:rsidP="005F13B3">
            <w:pPr>
              <w:tabs>
                <w:tab w:val="decimal" w:pos="347"/>
              </w:tabs>
              <w:spacing w:line="240" w:lineRule="auto"/>
              <w:ind w:left="-108" w:right="-243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1D5CB28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vAlign w:val="bottom"/>
          </w:tcPr>
          <w:p w14:paraId="71DF8F0D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87FD78A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B7C9FAD" w14:textId="77777777" w:rsidR="005F13B3" w:rsidRPr="002543D0" w:rsidRDefault="005F13B3" w:rsidP="005F13B3">
            <w:pPr>
              <w:tabs>
                <w:tab w:val="decimal" w:pos="414"/>
              </w:tabs>
              <w:spacing w:line="240" w:lineRule="auto"/>
              <w:ind w:left="-108" w:right="-10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70681D3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FAF2431" w14:textId="77777777" w:rsidR="005F13B3" w:rsidRPr="002543D0" w:rsidRDefault="005F13B3" w:rsidP="005F13B3">
            <w:pPr>
              <w:tabs>
                <w:tab w:val="decimal" w:pos="414"/>
              </w:tabs>
              <w:spacing w:line="240" w:lineRule="auto"/>
              <w:ind w:left="-108" w:right="-10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D0C298B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6A286BF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15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41831A4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3F353BEB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15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784869F4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D15AFB4" w14:textId="77777777" w:rsidR="005F13B3" w:rsidRPr="002543D0" w:rsidRDefault="005F13B3" w:rsidP="005F13B3">
            <w:pPr>
              <w:tabs>
                <w:tab w:val="decimal" w:pos="414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14023BD3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34BDC04E" w14:textId="77777777" w:rsidR="005F13B3" w:rsidRPr="002543D0" w:rsidRDefault="005F13B3" w:rsidP="005F13B3">
            <w:pPr>
              <w:tabs>
                <w:tab w:val="decimal" w:pos="414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E874215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5FEFFFC" w14:textId="77777777" w:rsidR="005F13B3" w:rsidRPr="002543D0" w:rsidRDefault="005F13B3" w:rsidP="005F13B3">
            <w:pPr>
              <w:tabs>
                <w:tab w:val="decimal" w:pos="365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32AF572A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0BAFC053" w14:textId="77777777" w:rsidR="005F13B3" w:rsidRPr="002543D0" w:rsidRDefault="005F13B3" w:rsidP="005F13B3">
            <w:pPr>
              <w:tabs>
                <w:tab w:val="decimal" w:pos="408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071F05D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E1F132C" w14:textId="68C05E6F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97AAF">
              <w:rPr>
                <w:rFonts w:ascii="Angsana New" w:hAnsi="Angsana New"/>
                <w:color w:val="000000"/>
                <w:sz w:val="20"/>
                <w:szCs w:val="20"/>
              </w:rPr>
              <w:t>401.</w:t>
            </w:r>
            <w:r w:rsidR="004C4A07">
              <w:rPr>
                <w:rFonts w:ascii="Angsana New" w:hAnsi="Angsana New"/>
                <w:color w:val="000000"/>
                <w:sz w:val="20"/>
                <w:szCs w:val="20"/>
              </w:rPr>
              <w:t>89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92F74B2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C9CB837" w14:textId="72DDE32D" w:rsidR="005F13B3" w:rsidRPr="004E724F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E724F">
              <w:rPr>
                <w:rFonts w:ascii="Angsana New" w:hAnsi="Angsana New"/>
                <w:color w:val="000000"/>
                <w:sz w:val="20"/>
                <w:szCs w:val="20"/>
              </w:rPr>
              <w:t>447.83</w:t>
            </w:r>
          </w:p>
        </w:tc>
      </w:tr>
      <w:tr w:rsidR="005F13B3" w:rsidRPr="002543D0" w14:paraId="17ADAEF9" w14:textId="77777777" w:rsidTr="0051331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4C5B26" w14:textId="77777777" w:rsidR="005F13B3" w:rsidRPr="002543D0" w:rsidRDefault="005F13B3" w:rsidP="005F13B3">
            <w:pPr>
              <w:spacing w:line="240" w:lineRule="auto"/>
              <w:ind w:right="-243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7A51AD3A" w14:textId="77777777" w:rsidR="005F13B3" w:rsidRPr="002543D0" w:rsidRDefault="005F13B3" w:rsidP="005F13B3">
            <w:pPr>
              <w:tabs>
                <w:tab w:val="decimal" w:pos="450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2A6F748C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vAlign w:val="bottom"/>
          </w:tcPr>
          <w:p w14:paraId="10D6D6AF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CF6B76A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3FE72E0E" w14:textId="77777777" w:rsidR="005F13B3" w:rsidRPr="002543D0" w:rsidRDefault="005F13B3" w:rsidP="005F13B3">
            <w:pPr>
              <w:tabs>
                <w:tab w:val="decimal" w:pos="414"/>
              </w:tabs>
              <w:spacing w:line="240" w:lineRule="auto"/>
              <w:ind w:left="-108" w:right="-10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2DEB30B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4876C4F" w14:textId="77777777" w:rsidR="005F13B3" w:rsidRPr="002543D0" w:rsidRDefault="005F13B3" w:rsidP="005F13B3">
            <w:pPr>
              <w:tabs>
                <w:tab w:val="decimal" w:pos="414"/>
              </w:tabs>
              <w:spacing w:line="240" w:lineRule="auto"/>
              <w:ind w:left="-108" w:right="-10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A52FF31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D14FB9B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15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90525FF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58FACC9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15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03E46C52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D1C3C56" w14:textId="77777777" w:rsidR="005F13B3" w:rsidRPr="002543D0" w:rsidRDefault="005F13B3" w:rsidP="005F13B3">
            <w:pPr>
              <w:tabs>
                <w:tab w:val="decimal" w:pos="414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6F439212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E47ACDC" w14:textId="77777777" w:rsidR="005F13B3" w:rsidRPr="002543D0" w:rsidRDefault="005F13B3" w:rsidP="005F13B3">
            <w:pPr>
              <w:tabs>
                <w:tab w:val="decimal" w:pos="414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EBF322F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37F5331B" w14:textId="77777777" w:rsidR="005F13B3" w:rsidRPr="002543D0" w:rsidRDefault="005F13B3" w:rsidP="005F13B3">
            <w:pPr>
              <w:tabs>
                <w:tab w:val="decimal" w:pos="365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54B65A5D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72B58D87" w14:textId="77777777" w:rsidR="005F13B3" w:rsidRPr="002543D0" w:rsidRDefault="005F13B3" w:rsidP="005F13B3">
            <w:pPr>
              <w:tabs>
                <w:tab w:val="decimal" w:pos="408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3A037BE3" w14:textId="77777777" w:rsidR="005F13B3" w:rsidRPr="002543D0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B49972" w14:textId="09B2A095" w:rsidR="005F13B3" w:rsidRPr="00770548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70548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16,950.</w:t>
            </w:r>
            <w:r w:rsidR="004C4A0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56F660E" w14:textId="77777777" w:rsidR="005F13B3" w:rsidRPr="00770548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AB1768" w14:textId="4FACC2D3" w:rsidR="005F13B3" w:rsidRPr="00770548" w:rsidRDefault="005F13B3" w:rsidP="005F13B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19,763.50</w:t>
            </w:r>
          </w:p>
        </w:tc>
      </w:tr>
    </w:tbl>
    <w:p w14:paraId="10026510" w14:textId="77777777" w:rsidR="003B14EA" w:rsidRPr="008860F2" w:rsidRDefault="003B14EA" w:rsidP="002E66E8">
      <w:pPr>
        <w:rPr>
          <w:rFonts w:ascii="Angsana New" w:hAnsi="Angsana New"/>
          <w:sz w:val="28"/>
          <w:szCs w:val="28"/>
        </w:rPr>
        <w:sectPr w:rsidR="003B14EA" w:rsidRPr="008860F2" w:rsidSect="00613ABF">
          <w:footerReference w:type="default" r:id="rId24"/>
          <w:type w:val="nextColumn"/>
          <w:pgSz w:w="16834" w:h="11909" w:orient="landscape" w:code="9"/>
          <w:pgMar w:top="691" w:right="1152" w:bottom="540" w:left="1152" w:header="720" w:footer="720" w:gutter="0"/>
          <w:cols w:space="720"/>
        </w:sectPr>
      </w:pPr>
    </w:p>
    <w:p w14:paraId="46EBCDE2" w14:textId="77777777" w:rsidR="002E66E8" w:rsidRPr="00B50240" w:rsidRDefault="002E66E8" w:rsidP="00C85E2B">
      <w:pPr>
        <w:spacing w:line="350" w:lineRule="exact"/>
        <w:ind w:left="547"/>
        <w:rPr>
          <w:rFonts w:ascii="Angsana New" w:hAnsi="Angsana New"/>
          <w:b/>
          <w:bCs/>
          <w:i/>
          <w:iCs/>
          <w:sz w:val="28"/>
          <w:szCs w:val="28"/>
        </w:rPr>
      </w:pPr>
      <w:r w:rsidRPr="00B50240">
        <w:rPr>
          <w:rFonts w:ascii="Angsana New" w:hAnsi="Angsana New"/>
          <w:b/>
          <w:bCs/>
          <w:i/>
          <w:iCs/>
          <w:sz w:val="28"/>
          <w:szCs w:val="28"/>
          <w:cs/>
        </w:rPr>
        <w:t>ส่วนงานภูมิศาสตร์</w:t>
      </w:r>
    </w:p>
    <w:p w14:paraId="5F464458" w14:textId="77777777" w:rsidR="002E66E8" w:rsidRPr="008860F2" w:rsidRDefault="002E66E8" w:rsidP="00C85E2B">
      <w:pPr>
        <w:pStyle w:val="NoSpacing"/>
        <w:spacing w:line="350" w:lineRule="exact"/>
        <w:rPr>
          <w:rFonts w:ascii="Angsana New" w:hAnsi="Angsana New"/>
          <w:sz w:val="28"/>
          <w:szCs w:val="28"/>
        </w:rPr>
      </w:pPr>
    </w:p>
    <w:p w14:paraId="25B8DDBB" w14:textId="77777777" w:rsidR="002E66E8" w:rsidRPr="008860F2" w:rsidRDefault="002E66E8" w:rsidP="00C85E2B">
      <w:pPr>
        <w:spacing w:line="350" w:lineRule="exact"/>
        <w:ind w:left="547"/>
        <w:rPr>
          <w:rFonts w:ascii="Angsana New" w:hAnsi="Angsana New"/>
          <w:sz w:val="28"/>
          <w:szCs w:val="28"/>
          <w:cs/>
        </w:rPr>
      </w:pPr>
      <w:r w:rsidRPr="008860F2">
        <w:rPr>
          <w:rFonts w:ascii="Angsana New" w:hAnsi="Angsana New"/>
          <w:sz w:val="28"/>
          <w:szCs w:val="28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401F08C7" w14:textId="7DFA7A70" w:rsidR="003346C9" w:rsidRDefault="003346C9" w:rsidP="00C85E2B">
      <w:pPr>
        <w:pStyle w:val="NoSpacing"/>
        <w:spacing w:line="350" w:lineRule="exact"/>
        <w:rPr>
          <w:rFonts w:ascii="Angsana New" w:hAnsi="Angsana New"/>
          <w:sz w:val="28"/>
          <w:szCs w:val="28"/>
        </w:rPr>
      </w:pPr>
    </w:p>
    <w:p w14:paraId="0D38235C" w14:textId="6E27D282" w:rsidR="000A50E0" w:rsidRDefault="000A50E0" w:rsidP="00C85E2B">
      <w:pPr>
        <w:spacing w:line="350" w:lineRule="exact"/>
        <w:ind w:left="547"/>
        <w:rPr>
          <w:rFonts w:ascii="Angsana New" w:hAnsi="Angsana New"/>
          <w:sz w:val="28"/>
          <w:szCs w:val="28"/>
        </w:rPr>
      </w:pPr>
      <w:r w:rsidRPr="005D7AF5">
        <w:rPr>
          <w:rFonts w:ascii="Angsana New" w:hAnsi="Angsana New"/>
          <w:b/>
          <w:bCs/>
          <w:i/>
          <w:iCs/>
          <w:sz w:val="28"/>
          <w:szCs w:val="28"/>
          <w:cs/>
        </w:rPr>
        <w:t>สิทธิประโยชน์จากการส่งเสริมการลงทุน</w:t>
      </w:r>
    </w:p>
    <w:p w14:paraId="53ECBB89" w14:textId="1B96C163" w:rsidR="000A50E0" w:rsidRDefault="000A50E0" w:rsidP="00C85E2B">
      <w:pPr>
        <w:pStyle w:val="NoSpacing"/>
        <w:spacing w:line="350" w:lineRule="exact"/>
        <w:rPr>
          <w:rFonts w:ascii="Angsana New" w:hAnsi="Angsana New"/>
          <w:sz w:val="28"/>
          <w:szCs w:val="28"/>
        </w:rPr>
      </w:pPr>
    </w:p>
    <w:p w14:paraId="2C6661C8" w14:textId="3C6C9F53" w:rsidR="00E56AB6" w:rsidRPr="005D7AF5" w:rsidRDefault="00E56AB6" w:rsidP="00C85E2B">
      <w:pPr>
        <w:spacing w:line="350" w:lineRule="exact"/>
        <w:ind w:left="547"/>
        <w:rPr>
          <w:rFonts w:ascii="Angsana New" w:hAnsi="Angsana New"/>
          <w:sz w:val="28"/>
          <w:szCs w:val="28"/>
        </w:rPr>
      </w:pPr>
      <w:r w:rsidRPr="005D7AF5">
        <w:rPr>
          <w:rFonts w:ascii="Angsana New" w:hAnsi="Angsana New"/>
          <w:sz w:val="28"/>
          <w:szCs w:val="28"/>
          <w:cs/>
        </w:rPr>
        <w:t>กลุ่มบริษัทได้รับบัตรส่งเสริมการลงทุนจากสำนักงานคณะกรรมการส่งเสริมการลงทุน</w:t>
      </w:r>
      <w:r w:rsidR="005D7AF5" w:rsidRPr="005D7AF5">
        <w:rPr>
          <w:rFonts w:ascii="Angsana New" w:hAnsi="Angsana New" w:hint="cs"/>
          <w:sz w:val="28"/>
          <w:szCs w:val="28"/>
          <w:cs/>
        </w:rPr>
        <w:t xml:space="preserve"> </w:t>
      </w:r>
      <w:r w:rsidRPr="005D7AF5">
        <w:rPr>
          <w:rFonts w:ascii="Angsana New" w:hAnsi="Angsana New"/>
          <w:sz w:val="28"/>
          <w:szCs w:val="28"/>
          <w:cs/>
        </w:rPr>
        <w:t>สำหรับ</w:t>
      </w:r>
      <w:r w:rsidR="005D7AF5" w:rsidRPr="005D7AF5">
        <w:rPr>
          <w:rFonts w:ascii="Angsana New" w:hAnsi="Angsana New" w:hint="cs"/>
          <w:sz w:val="28"/>
          <w:szCs w:val="28"/>
          <w:cs/>
        </w:rPr>
        <w:t>ธุรกิจ</w:t>
      </w:r>
      <w:r w:rsidR="005D7AF5" w:rsidRPr="005D7AF5">
        <w:rPr>
          <w:rFonts w:ascii="Angsana New" w:hAnsi="Angsana New"/>
          <w:sz w:val="28"/>
          <w:szCs w:val="28"/>
          <w:cs/>
        </w:rPr>
        <w:t>ผลิตและขายสังกะสี</w:t>
      </w:r>
      <w:r w:rsidR="005D7AF5">
        <w:rPr>
          <w:rFonts w:ascii="Angsana New" w:hAnsi="Angsana New" w:hint="cs"/>
          <w:sz w:val="28"/>
          <w:szCs w:val="28"/>
          <w:cs/>
        </w:rPr>
        <w:t xml:space="preserve">  </w:t>
      </w:r>
      <w:r w:rsidR="005D7AF5" w:rsidRPr="005D7AF5">
        <w:rPr>
          <w:rFonts w:ascii="Angsana New" w:hAnsi="Angsana New"/>
          <w:sz w:val="28"/>
          <w:szCs w:val="28"/>
          <w:cs/>
        </w:rPr>
        <w:t>อ๊อกไซด์ และเคมีภัณฑ์</w:t>
      </w:r>
      <w:r w:rsidRPr="005D7AF5">
        <w:rPr>
          <w:rFonts w:ascii="Angsana New" w:hAnsi="Angsana New"/>
          <w:sz w:val="28"/>
          <w:szCs w:val="28"/>
        </w:rPr>
        <w:t xml:space="preserve"> </w:t>
      </w:r>
      <w:r w:rsidRPr="005D7AF5">
        <w:rPr>
          <w:rFonts w:ascii="Angsana New" w:hAnsi="Angsana New"/>
          <w:sz w:val="28"/>
          <w:szCs w:val="28"/>
          <w:cs/>
        </w:rPr>
        <w:t>จึงได้รับสิทธิประโยชน์หลายประการรวมถึงการยกเว้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0185A240" w14:textId="7D30A03A" w:rsidR="00E56AB6" w:rsidRDefault="00E56AB6" w:rsidP="00C85E2B">
      <w:pPr>
        <w:pStyle w:val="NoSpacing"/>
        <w:spacing w:line="350" w:lineRule="exact"/>
        <w:rPr>
          <w:rFonts w:ascii="Angsana New" w:hAnsi="Angsana New"/>
          <w:sz w:val="28"/>
          <w:szCs w:val="28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2250"/>
        <w:gridCol w:w="886"/>
        <w:gridCol w:w="264"/>
        <w:gridCol w:w="966"/>
        <w:gridCol w:w="264"/>
        <w:gridCol w:w="886"/>
        <w:gridCol w:w="264"/>
        <w:gridCol w:w="966"/>
        <w:gridCol w:w="264"/>
        <w:gridCol w:w="966"/>
        <w:gridCol w:w="264"/>
        <w:gridCol w:w="886"/>
      </w:tblGrid>
      <w:tr w:rsidR="00E56AB6" w:rsidRPr="00A80A57" w14:paraId="37762963" w14:textId="77777777" w:rsidTr="00D607BC">
        <w:trPr>
          <w:trHeight w:val="20"/>
          <w:tblHeader/>
        </w:trPr>
        <w:tc>
          <w:tcPr>
            <w:tcW w:w="2250" w:type="dxa"/>
          </w:tcPr>
          <w:p w14:paraId="39A3922A" w14:textId="62BAFEF3" w:rsidR="00E56AB6" w:rsidRPr="00A9623F" w:rsidRDefault="00E56AB6" w:rsidP="00C85E2B">
            <w:pPr>
              <w:tabs>
                <w:tab w:val="left" w:pos="540"/>
              </w:tabs>
              <w:spacing w:line="3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6" w:type="dxa"/>
            <w:gridSpan w:val="11"/>
          </w:tcPr>
          <w:p w14:paraId="532B194B" w14:textId="64D7A325" w:rsidR="00E56AB6" w:rsidRPr="00A9623F" w:rsidRDefault="00E56AB6" w:rsidP="00C85E2B">
            <w:pPr>
              <w:tabs>
                <w:tab w:val="left" w:pos="540"/>
              </w:tabs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62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56AB6" w:rsidRPr="00A80A57" w14:paraId="5CB584BD" w14:textId="77777777" w:rsidTr="00D607BC">
        <w:trPr>
          <w:trHeight w:val="20"/>
          <w:tblHeader/>
        </w:trPr>
        <w:tc>
          <w:tcPr>
            <w:tcW w:w="2250" w:type="dxa"/>
          </w:tcPr>
          <w:p w14:paraId="4B1E9E52" w14:textId="77777777" w:rsidR="00E56AB6" w:rsidRPr="00A9623F" w:rsidRDefault="00E56AB6" w:rsidP="00C85E2B">
            <w:pPr>
              <w:tabs>
                <w:tab w:val="left" w:pos="540"/>
              </w:tabs>
              <w:spacing w:line="350" w:lineRule="exact"/>
              <w:ind w:left="166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6" w:type="dxa"/>
            <w:gridSpan w:val="5"/>
          </w:tcPr>
          <w:p w14:paraId="70AC8415" w14:textId="392D1F89" w:rsidR="00E56AB6" w:rsidRPr="00A9623F" w:rsidRDefault="00C85E2B" w:rsidP="00C85E2B">
            <w:pPr>
              <w:tabs>
                <w:tab w:val="left" w:pos="540"/>
              </w:tabs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64" w:type="dxa"/>
          </w:tcPr>
          <w:p w14:paraId="255400BB" w14:textId="77777777" w:rsidR="00E56AB6" w:rsidRPr="00A9623F" w:rsidRDefault="00E56AB6" w:rsidP="00C85E2B">
            <w:pPr>
              <w:tabs>
                <w:tab w:val="left" w:pos="540"/>
              </w:tabs>
              <w:spacing w:line="3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6" w:type="dxa"/>
            <w:gridSpan w:val="5"/>
          </w:tcPr>
          <w:p w14:paraId="22ACDD61" w14:textId="1A58668C" w:rsidR="00E56AB6" w:rsidRPr="00A9623F" w:rsidRDefault="00C85E2B" w:rsidP="00C85E2B">
            <w:pPr>
              <w:tabs>
                <w:tab w:val="left" w:pos="540"/>
              </w:tabs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E56AB6" w:rsidRPr="00A80A57" w14:paraId="51F9CA6B" w14:textId="77777777" w:rsidTr="00D607BC">
        <w:trPr>
          <w:trHeight w:val="694"/>
          <w:tblHeader/>
        </w:trPr>
        <w:tc>
          <w:tcPr>
            <w:tcW w:w="2250" w:type="dxa"/>
          </w:tcPr>
          <w:p w14:paraId="65F44085" w14:textId="77777777" w:rsidR="00E56AB6" w:rsidRPr="000B49CE" w:rsidRDefault="00E56AB6" w:rsidP="00C85E2B">
            <w:pPr>
              <w:tabs>
                <w:tab w:val="left" w:pos="540"/>
              </w:tabs>
              <w:spacing w:line="350" w:lineRule="exact"/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B49C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สำหรับปีสิ้นสุดวันที่</w:t>
            </w:r>
          </w:p>
          <w:p w14:paraId="3AB230D6" w14:textId="762FDB7D" w:rsidR="00E56AB6" w:rsidRPr="00A9623F" w:rsidRDefault="00E56AB6" w:rsidP="00C85E2B">
            <w:pPr>
              <w:tabs>
                <w:tab w:val="left" w:pos="540"/>
              </w:tabs>
              <w:spacing w:line="350" w:lineRule="exact"/>
              <w:ind w:left="166" w:hanging="166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  <w:r w:rsidRPr="000B49C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30 </w:t>
            </w:r>
            <w:r w:rsidRPr="000B49C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86" w:type="dxa"/>
            <w:vAlign w:val="bottom"/>
          </w:tcPr>
          <w:p w14:paraId="610843FA" w14:textId="77777777" w:rsidR="00E56AB6" w:rsidRPr="00A9623F" w:rsidRDefault="00E56AB6" w:rsidP="00C85E2B">
            <w:pPr>
              <w:tabs>
                <w:tab w:val="left" w:pos="540"/>
              </w:tabs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9623F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vAlign w:val="bottom"/>
          </w:tcPr>
          <w:p w14:paraId="1524BD8B" w14:textId="77777777" w:rsidR="00E56AB6" w:rsidRPr="00A9623F" w:rsidRDefault="00E56AB6" w:rsidP="00C85E2B">
            <w:pPr>
              <w:tabs>
                <w:tab w:val="left" w:pos="540"/>
              </w:tabs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vAlign w:val="bottom"/>
          </w:tcPr>
          <w:p w14:paraId="3D882A4E" w14:textId="77777777" w:rsidR="00E56AB6" w:rsidRPr="00A9623F" w:rsidRDefault="00E56AB6" w:rsidP="00C85E2B">
            <w:pPr>
              <w:tabs>
                <w:tab w:val="left" w:pos="540"/>
              </w:tabs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623F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264" w:type="dxa"/>
            <w:vAlign w:val="bottom"/>
          </w:tcPr>
          <w:p w14:paraId="2BCBBDA4" w14:textId="77777777" w:rsidR="00E56AB6" w:rsidRPr="00A9623F" w:rsidRDefault="00E56AB6" w:rsidP="00C85E2B">
            <w:pPr>
              <w:tabs>
                <w:tab w:val="left" w:pos="540"/>
              </w:tabs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4237051C" w14:textId="77777777" w:rsidR="00E56AB6" w:rsidRPr="00A9623F" w:rsidRDefault="00E56AB6" w:rsidP="00C85E2B">
            <w:pPr>
              <w:tabs>
                <w:tab w:val="left" w:pos="540"/>
              </w:tabs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CBD66B" w14:textId="77777777" w:rsidR="00E56AB6" w:rsidRPr="00A9623F" w:rsidRDefault="00E56AB6" w:rsidP="00C85E2B">
            <w:pPr>
              <w:tabs>
                <w:tab w:val="left" w:pos="540"/>
              </w:tabs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623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64" w:type="dxa"/>
            <w:vAlign w:val="bottom"/>
          </w:tcPr>
          <w:p w14:paraId="4DED9924" w14:textId="77777777" w:rsidR="00E56AB6" w:rsidRPr="00A9623F" w:rsidRDefault="00E56AB6" w:rsidP="00C85E2B">
            <w:pPr>
              <w:tabs>
                <w:tab w:val="left" w:pos="540"/>
              </w:tabs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vAlign w:val="bottom"/>
          </w:tcPr>
          <w:p w14:paraId="2F18E4DA" w14:textId="77777777" w:rsidR="00E56AB6" w:rsidRPr="00A9623F" w:rsidRDefault="00E56AB6" w:rsidP="00C85E2B">
            <w:pPr>
              <w:tabs>
                <w:tab w:val="left" w:pos="540"/>
              </w:tabs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623F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vAlign w:val="bottom"/>
          </w:tcPr>
          <w:p w14:paraId="691052D0" w14:textId="77777777" w:rsidR="00E56AB6" w:rsidRPr="00A9623F" w:rsidRDefault="00E56AB6" w:rsidP="00C85E2B">
            <w:pPr>
              <w:tabs>
                <w:tab w:val="left" w:pos="540"/>
              </w:tabs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vAlign w:val="bottom"/>
          </w:tcPr>
          <w:p w14:paraId="3245EAAD" w14:textId="77777777" w:rsidR="00E56AB6" w:rsidRPr="00A9623F" w:rsidRDefault="00E56AB6" w:rsidP="00C85E2B">
            <w:pPr>
              <w:tabs>
                <w:tab w:val="left" w:pos="540"/>
              </w:tabs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623F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</w:t>
            </w:r>
            <w:r w:rsidRPr="00A9623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ไม่ได้รับการ</w:t>
            </w:r>
            <w:r w:rsidRPr="00A9623F">
              <w:rPr>
                <w:rFonts w:asciiTheme="majorBidi" w:hAnsiTheme="majorBidi" w:cstheme="majorBidi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264" w:type="dxa"/>
            <w:vAlign w:val="bottom"/>
          </w:tcPr>
          <w:p w14:paraId="3F48C504" w14:textId="77777777" w:rsidR="00E56AB6" w:rsidRPr="00A9623F" w:rsidRDefault="00E56AB6" w:rsidP="00C85E2B">
            <w:pPr>
              <w:tabs>
                <w:tab w:val="left" w:pos="540"/>
              </w:tabs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65BAFFF2" w14:textId="77777777" w:rsidR="00E56AB6" w:rsidRPr="00A9623F" w:rsidRDefault="00E56AB6" w:rsidP="00C85E2B">
            <w:pPr>
              <w:tabs>
                <w:tab w:val="left" w:pos="540"/>
              </w:tabs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623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56AB6" w:rsidRPr="00A80A57" w14:paraId="232C31AE" w14:textId="77777777" w:rsidTr="00D607BC">
        <w:trPr>
          <w:trHeight w:val="20"/>
          <w:tblHeader/>
        </w:trPr>
        <w:tc>
          <w:tcPr>
            <w:tcW w:w="2250" w:type="dxa"/>
          </w:tcPr>
          <w:p w14:paraId="76D74D19" w14:textId="77777777" w:rsidR="00E56AB6" w:rsidRPr="00A9623F" w:rsidRDefault="00E56AB6" w:rsidP="00C85E2B">
            <w:pPr>
              <w:tabs>
                <w:tab w:val="left" w:pos="540"/>
              </w:tabs>
              <w:spacing w:line="3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6" w:type="dxa"/>
            <w:gridSpan w:val="11"/>
          </w:tcPr>
          <w:p w14:paraId="3CB5BD4E" w14:textId="77777777" w:rsidR="00E56AB6" w:rsidRPr="00A9623F" w:rsidRDefault="00E56AB6" w:rsidP="00C85E2B">
            <w:pPr>
              <w:tabs>
                <w:tab w:val="left" w:pos="540"/>
              </w:tabs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623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85E2B" w:rsidRPr="00A80A57" w14:paraId="0B5F1D57" w14:textId="77777777" w:rsidTr="00D607BC">
        <w:trPr>
          <w:trHeight w:val="20"/>
        </w:trPr>
        <w:tc>
          <w:tcPr>
            <w:tcW w:w="2250" w:type="dxa"/>
          </w:tcPr>
          <w:p w14:paraId="717A999A" w14:textId="77777777" w:rsidR="00C85E2B" w:rsidRPr="00A9623F" w:rsidRDefault="00C85E2B" w:rsidP="00C85E2B">
            <w:pPr>
              <w:tabs>
                <w:tab w:val="left" w:pos="540"/>
              </w:tabs>
              <w:spacing w:line="35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9623F">
              <w:rPr>
                <w:rFonts w:asciiTheme="majorBidi" w:hAnsiTheme="majorBidi" w:cstheme="majorBidi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886" w:type="dxa"/>
          </w:tcPr>
          <w:p w14:paraId="0763AE65" w14:textId="16E1B793" w:rsidR="00C85E2B" w:rsidRPr="00A9623F" w:rsidRDefault="00997B60" w:rsidP="00C85E2B">
            <w:pPr>
              <w:tabs>
                <w:tab w:val="left" w:pos="540"/>
              </w:tabs>
              <w:spacing w:line="35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130.79</w:t>
            </w:r>
          </w:p>
        </w:tc>
        <w:tc>
          <w:tcPr>
            <w:tcW w:w="264" w:type="dxa"/>
          </w:tcPr>
          <w:p w14:paraId="16261F80" w14:textId="77777777" w:rsidR="00C85E2B" w:rsidRPr="00A9623F" w:rsidRDefault="00C85E2B" w:rsidP="00C85E2B">
            <w:pPr>
              <w:tabs>
                <w:tab w:val="left" w:pos="540"/>
              </w:tabs>
              <w:spacing w:line="3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4F933DED" w14:textId="119BA92E" w:rsidR="00C85E2B" w:rsidRPr="00A9623F" w:rsidRDefault="00997B60" w:rsidP="00C85E2B">
            <w:pPr>
              <w:tabs>
                <w:tab w:val="left" w:pos="540"/>
              </w:tabs>
              <w:spacing w:line="35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148.61</w:t>
            </w:r>
          </w:p>
        </w:tc>
        <w:tc>
          <w:tcPr>
            <w:tcW w:w="264" w:type="dxa"/>
          </w:tcPr>
          <w:p w14:paraId="5EBB916D" w14:textId="77777777" w:rsidR="00C85E2B" w:rsidRPr="00A9623F" w:rsidRDefault="00C85E2B" w:rsidP="00C85E2B">
            <w:pPr>
              <w:tabs>
                <w:tab w:val="left" w:pos="540"/>
              </w:tabs>
              <w:spacing w:line="3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5CC6E4C1" w14:textId="3295A523" w:rsidR="00C85E2B" w:rsidRPr="00A9623F" w:rsidRDefault="006A7087" w:rsidP="00C85E2B">
            <w:pPr>
              <w:tabs>
                <w:tab w:val="left" w:pos="540"/>
              </w:tabs>
              <w:spacing w:line="35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279.40</w:t>
            </w:r>
          </w:p>
        </w:tc>
        <w:tc>
          <w:tcPr>
            <w:tcW w:w="264" w:type="dxa"/>
          </w:tcPr>
          <w:p w14:paraId="55429801" w14:textId="77777777" w:rsidR="00C85E2B" w:rsidRPr="00A9623F" w:rsidRDefault="00C85E2B" w:rsidP="00C85E2B">
            <w:pPr>
              <w:tabs>
                <w:tab w:val="left" w:pos="540"/>
              </w:tabs>
              <w:spacing w:line="3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76CE3AAC" w14:textId="0F0B74DA" w:rsidR="00C85E2B" w:rsidRPr="00A9623F" w:rsidRDefault="00C85E2B" w:rsidP="00C85E2B">
            <w:pPr>
              <w:tabs>
                <w:tab w:val="left" w:pos="540"/>
              </w:tabs>
              <w:spacing w:line="35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137.86</w:t>
            </w:r>
          </w:p>
        </w:tc>
        <w:tc>
          <w:tcPr>
            <w:tcW w:w="264" w:type="dxa"/>
          </w:tcPr>
          <w:p w14:paraId="60ADD04B" w14:textId="77777777" w:rsidR="00C85E2B" w:rsidRPr="00A9623F" w:rsidRDefault="00C85E2B" w:rsidP="00C85E2B">
            <w:pPr>
              <w:tabs>
                <w:tab w:val="left" w:pos="540"/>
              </w:tabs>
              <w:spacing w:line="3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071CB82C" w14:textId="0AB8A9CF" w:rsidR="00C85E2B" w:rsidRPr="00A9623F" w:rsidRDefault="00C85E2B" w:rsidP="00C85E2B">
            <w:pPr>
              <w:tabs>
                <w:tab w:val="left" w:pos="540"/>
              </w:tabs>
              <w:spacing w:line="35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64.46</w:t>
            </w:r>
          </w:p>
        </w:tc>
        <w:tc>
          <w:tcPr>
            <w:tcW w:w="264" w:type="dxa"/>
          </w:tcPr>
          <w:p w14:paraId="73D22B2D" w14:textId="77777777" w:rsidR="00C85E2B" w:rsidRPr="00A9623F" w:rsidRDefault="00C85E2B" w:rsidP="00C85E2B">
            <w:pPr>
              <w:tabs>
                <w:tab w:val="left" w:pos="540"/>
              </w:tabs>
              <w:spacing w:line="3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60CF4A37" w14:textId="50D1E839" w:rsidR="00C85E2B" w:rsidRPr="00A9623F" w:rsidRDefault="00C85E2B" w:rsidP="00C85E2B">
            <w:pPr>
              <w:tabs>
                <w:tab w:val="left" w:pos="540"/>
              </w:tabs>
              <w:spacing w:line="35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202.32</w:t>
            </w:r>
          </w:p>
        </w:tc>
      </w:tr>
      <w:tr w:rsidR="00C85E2B" w:rsidRPr="00A80A57" w14:paraId="5597B742" w14:textId="77777777" w:rsidTr="00D607BC">
        <w:trPr>
          <w:trHeight w:val="20"/>
        </w:trPr>
        <w:tc>
          <w:tcPr>
            <w:tcW w:w="2250" w:type="dxa"/>
          </w:tcPr>
          <w:p w14:paraId="5AF541A9" w14:textId="77777777" w:rsidR="00C85E2B" w:rsidRPr="00A9623F" w:rsidRDefault="00C85E2B" w:rsidP="00C85E2B">
            <w:pPr>
              <w:tabs>
                <w:tab w:val="left" w:pos="540"/>
              </w:tabs>
              <w:spacing w:line="35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9623F">
              <w:rPr>
                <w:rFonts w:asciiTheme="majorBidi" w:hAnsiTheme="majorBidi" w:cstheme="majorBidi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886" w:type="dxa"/>
          </w:tcPr>
          <w:p w14:paraId="0DE4CCEF" w14:textId="3671847F" w:rsidR="00C85E2B" w:rsidRPr="00A9623F" w:rsidRDefault="00997B60" w:rsidP="00C85E2B">
            <w:pPr>
              <w:tabs>
                <w:tab w:val="left" w:pos="540"/>
              </w:tabs>
              <w:spacing w:line="35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328.09</w:t>
            </w:r>
          </w:p>
        </w:tc>
        <w:tc>
          <w:tcPr>
            <w:tcW w:w="264" w:type="dxa"/>
          </w:tcPr>
          <w:p w14:paraId="1D96ACD1" w14:textId="77777777" w:rsidR="00C85E2B" w:rsidRPr="00A9623F" w:rsidRDefault="00C85E2B" w:rsidP="00C85E2B">
            <w:pPr>
              <w:tabs>
                <w:tab w:val="left" w:pos="540"/>
              </w:tabs>
              <w:spacing w:line="3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3870860C" w14:textId="1231C5A5" w:rsidR="00C85E2B" w:rsidRPr="00A9623F" w:rsidRDefault="00997B60" w:rsidP="00C85E2B">
            <w:pPr>
              <w:tabs>
                <w:tab w:val="left" w:pos="540"/>
              </w:tabs>
              <w:spacing w:line="35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772.76</w:t>
            </w:r>
          </w:p>
        </w:tc>
        <w:tc>
          <w:tcPr>
            <w:tcW w:w="264" w:type="dxa"/>
          </w:tcPr>
          <w:p w14:paraId="4FD35612" w14:textId="77777777" w:rsidR="00C85E2B" w:rsidRPr="00A9623F" w:rsidRDefault="00C85E2B" w:rsidP="00C85E2B">
            <w:pPr>
              <w:tabs>
                <w:tab w:val="left" w:pos="540"/>
              </w:tabs>
              <w:spacing w:line="3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7999D6F6" w14:textId="25D923ED" w:rsidR="00C85E2B" w:rsidRPr="00A9623F" w:rsidRDefault="006A7087" w:rsidP="00C85E2B">
            <w:pPr>
              <w:tabs>
                <w:tab w:val="left" w:pos="540"/>
              </w:tabs>
              <w:spacing w:line="35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1,100.85</w:t>
            </w:r>
          </w:p>
        </w:tc>
        <w:tc>
          <w:tcPr>
            <w:tcW w:w="264" w:type="dxa"/>
          </w:tcPr>
          <w:p w14:paraId="1DD8A730" w14:textId="77777777" w:rsidR="00C85E2B" w:rsidRPr="00A9623F" w:rsidRDefault="00C85E2B" w:rsidP="00C85E2B">
            <w:pPr>
              <w:tabs>
                <w:tab w:val="left" w:pos="540"/>
              </w:tabs>
              <w:spacing w:line="3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1B928DD1" w14:textId="23CAC90D" w:rsidR="00C85E2B" w:rsidRPr="00A9623F" w:rsidRDefault="00C85E2B" w:rsidP="00C85E2B">
            <w:pPr>
              <w:tabs>
                <w:tab w:val="left" w:pos="540"/>
              </w:tabs>
              <w:spacing w:line="35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586.72</w:t>
            </w:r>
          </w:p>
        </w:tc>
        <w:tc>
          <w:tcPr>
            <w:tcW w:w="264" w:type="dxa"/>
          </w:tcPr>
          <w:p w14:paraId="6057594D" w14:textId="77777777" w:rsidR="00C85E2B" w:rsidRPr="00A9623F" w:rsidRDefault="00C85E2B" w:rsidP="00C85E2B">
            <w:pPr>
              <w:tabs>
                <w:tab w:val="left" w:pos="540"/>
              </w:tabs>
              <w:spacing w:line="3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1209B8AA" w14:textId="660EB985" w:rsidR="00C85E2B" w:rsidRPr="00A9623F" w:rsidRDefault="00C85E2B" w:rsidP="00C85E2B">
            <w:pPr>
              <w:tabs>
                <w:tab w:val="left" w:pos="540"/>
              </w:tabs>
              <w:spacing w:line="35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272.14</w:t>
            </w:r>
          </w:p>
        </w:tc>
        <w:tc>
          <w:tcPr>
            <w:tcW w:w="264" w:type="dxa"/>
          </w:tcPr>
          <w:p w14:paraId="19FE157F" w14:textId="77777777" w:rsidR="00C85E2B" w:rsidRPr="00A9623F" w:rsidRDefault="00C85E2B" w:rsidP="00C85E2B">
            <w:pPr>
              <w:tabs>
                <w:tab w:val="left" w:pos="540"/>
              </w:tabs>
              <w:spacing w:line="3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438B6468" w14:textId="608F76FD" w:rsidR="00C85E2B" w:rsidRPr="00A9623F" w:rsidRDefault="00C85E2B" w:rsidP="00C85E2B">
            <w:pPr>
              <w:tabs>
                <w:tab w:val="left" w:pos="540"/>
              </w:tabs>
              <w:spacing w:line="35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858.86</w:t>
            </w:r>
          </w:p>
        </w:tc>
      </w:tr>
      <w:tr w:rsidR="00C85E2B" w:rsidRPr="00A80A57" w14:paraId="2BEAFDA0" w14:textId="77777777" w:rsidTr="00D607BC">
        <w:trPr>
          <w:trHeight w:val="20"/>
        </w:trPr>
        <w:tc>
          <w:tcPr>
            <w:tcW w:w="2250" w:type="dxa"/>
          </w:tcPr>
          <w:p w14:paraId="579C3E8C" w14:textId="77777777" w:rsidR="00C85E2B" w:rsidRPr="00A9623F" w:rsidRDefault="00C85E2B" w:rsidP="00C85E2B">
            <w:pPr>
              <w:tabs>
                <w:tab w:val="left" w:pos="540"/>
              </w:tabs>
              <w:spacing w:line="35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962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20186E55" w14:textId="440FB4B0" w:rsidR="00C85E2B" w:rsidRPr="00A9623F" w:rsidRDefault="00A45CC5" w:rsidP="00C85E2B">
            <w:pPr>
              <w:tabs>
                <w:tab w:val="left" w:pos="540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458.88</w:t>
            </w:r>
          </w:p>
        </w:tc>
        <w:tc>
          <w:tcPr>
            <w:tcW w:w="264" w:type="dxa"/>
          </w:tcPr>
          <w:p w14:paraId="644D74D0" w14:textId="77777777" w:rsidR="00C85E2B" w:rsidRPr="00A9623F" w:rsidRDefault="00C85E2B" w:rsidP="00C85E2B">
            <w:pPr>
              <w:tabs>
                <w:tab w:val="left" w:pos="540"/>
              </w:tabs>
              <w:spacing w:line="3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0A8749C6" w14:textId="4595E990" w:rsidR="00C85E2B" w:rsidRPr="00A9623F" w:rsidRDefault="00A45CC5" w:rsidP="00C85E2B">
            <w:pPr>
              <w:tabs>
                <w:tab w:val="left" w:pos="540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921.3</w:t>
            </w:r>
            <w:r w:rsidR="00997B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64" w:type="dxa"/>
          </w:tcPr>
          <w:p w14:paraId="0325EE3A" w14:textId="77777777" w:rsidR="00C85E2B" w:rsidRPr="00A9623F" w:rsidRDefault="00C85E2B" w:rsidP="00C85E2B">
            <w:pPr>
              <w:tabs>
                <w:tab w:val="left" w:pos="540"/>
              </w:tabs>
              <w:spacing w:line="3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6130CA82" w14:textId="45DDA580" w:rsidR="00C85E2B" w:rsidRPr="00A9623F" w:rsidRDefault="00890F58" w:rsidP="00C85E2B">
            <w:pPr>
              <w:tabs>
                <w:tab w:val="left" w:pos="540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0F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1,380.25</w:t>
            </w:r>
          </w:p>
        </w:tc>
        <w:tc>
          <w:tcPr>
            <w:tcW w:w="264" w:type="dxa"/>
          </w:tcPr>
          <w:p w14:paraId="27D5DA36" w14:textId="77777777" w:rsidR="00C85E2B" w:rsidRPr="00A9623F" w:rsidRDefault="00C85E2B" w:rsidP="00C85E2B">
            <w:pPr>
              <w:tabs>
                <w:tab w:val="left" w:pos="540"/>
              </w:tabs>
              <w:spacing w:line="3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52211332" w14:textId="4A3CD533" w:rsidR="00C85E2B" w:rsidRPr="00A9623F" w:rsidRDefault="00C85E2B" w:rsidP="00C85E2B">
            <w:pPr>
              <w:tabs>
                <w:tab w:val="left" w:pos="540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724.58</w:t>
            </w:r>
          </w:p>
        </w:tc>
        <w:tc>
          <w:tcPr>
            <w:tcW w:w="264" w:type="dxa"/>
          </w:tcPr>
          <w:p w14:paraId="59EA4D3D" w14:textId="77777777" w:rsidR="00C85E2B" w:rsidRPr="00A9623F" w:rsidRDefault="00C85E2B" w:rsidP="00C85E2B">
            <w:pPr>
              <w:tabs>
                <w:tab w:val="left" w:pos="540"/>
              </w:tabs>
              <w:spacing w:line="3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0CA20277" w14:textId="18288323" w:rsidR="00C85E2B" w:rsidRPr="00A9623F" w:rsidRDefault="00C85E2B" w:rsidP="00C85E2B">
            <w:pPr>
              <w:tabs>
                <w:tab w:val="left" w:pos="540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336.60</w:t>
            </w:r>
          </w:p>
        </w:tc>
        <w:tc>
          <w:tcPr>
            <w:tcW w:w="264" w:type="dxa"/>
          </w:tcPr>
          <w:p w14:paraId="3E4558E3" w14:textId="77777777" w:rsidR="00C85E2B" w:rsidRPr="00A9623F" w:rsidRDefault="00C85E2B" w:rsidP="00C85E2B">
            <w:pPr>
              <w:tabs>
                <w:tab w:val="left" w:pos="540"/>
              </w:tabs>
              <w:spacing w:line="3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056FC526" w14:textId="39192251" w:rsidR="00C85E2B" w:rsidRPr="00A9623F" w:rsidRDefault="00C85E2B" w:rsidP="00C85E2B">
            <w:pPr>
              <w:tabs>
                <w:tab w:val="left" w:pos="540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1,061.18</w:t>
            </w:r>
          </w:p>
        </w:tc>
      </w:tr>
    </w:tbl>
    <w:p w14:paraId="778D7EB8" w14:textId="77777777" w:rsidR="00E56AB6" w:rsidRPr="008860F2" w:rsidRDefault="00E56AB6" w:rsidP="00C85E2B">
      <w:pPr>
        <w:pStyle w:val="NoSpacing"/>
        <w:spacing w:line="350" w:lineRule="exact"/>
        <w:rPr>
          <w:rFonts w:ascii="Angsana New" w:hAnsi="Angsana New"/>
          <w:sz w:val="28"/>
          <w:szCs w:val="28"/>
        </w:rPr>
      </w:pPr>
    </w:p>
    <w:p w14:paraId="01A09CD4" w14:textId="77777777" w:rsidR="001113A1" w:rsidRPr="008860F2" w:rsidRDefault="001113A1" w:rsidP="00C85E2B">
      <w:pPr>
        <w:spacing w:line="350" w:lineRule="exact"/>
        <w:ind w:left="547"/>
        <w:rPr>
          <w:rFonts w:ascii="Angsana New" w:hAnsi="Angsana New"/>
          <w:sz w:val="28"/>
          <w:szCs w:val="28"/>
        </w:rPr>
      </w:pPr>
      <w:r w:rsidRPr="008860F2">
        <w:rPr>
          <w:rFonts w:asciiTheme="majorBidi" w:hAnsiTheme="majorBidi" w:cstheme="majorBidi"/>
          <w:i/>
          <w:iCs/>
          <w:sz w:val="28"/>
          <w:szCs w:val="28"/>
          <w:cs/>
          <w:lang w:val="en-AU"/>
        </w:rPr>
        <w:t>ยอดคงเหลือของสัญญา</w:t>
      </w:r>
    </w:p>
    <w:p w14:paraId="09AD1F06" w14:textId="77777777" w:rsidR="001113A1" w:rsidRPr="008860F2" w:rsidRDefault="001113A1" w:rsidP="00C85E2B">
      <w:pPr>
        <w:pStyle w:val="NoSpacing"/>
        <w:spacing w:line="350" w:lineRule="exact"/>
        <w:rPr>
          <w:rFonts w:ascii="Angsana New" w:hAnsi="Angsana New"/>
          <w:sz w:val="28"/>
          <w:szCs w:val="28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85"/>
        <w:gridCol w:w="1975"/>
        <w:gridCol w:w="270"/>
        <w:gridCol w:w="2070"/>
      </w:tblGrid>
      <w:tr w:rsidR="002706E1" w:rsidRPr="008860F2" w14:paraId="496FF487" w14:textId="77777777" w:rsidTr="00BD6BB6">
        <w:trPr>
          <w:tblHeader/>
        </w:trPr>
        <w:tc>
          <w:tcPr>
            <w:tcW w:w="4950" w:type="dxa"/>
          </w:tcPr>
          <w:p w14:paraId="518BF0E3" w14:textId="77777777" w:rsidR="002706E1" w:rsidRPr="008860F2" w:rsidRDefault="002706E1" w:rsidP="00C85E2B">
            <w:pPr>
              <w:tabs>
                <w:tab w:val="left" w:pos="2643"/>
              </w:tabs>
              <w:spacing w:line="35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85" w:type="dxa"/>
          </w:tcPr>
          <w:p w14:paraId="00A5134A" w14:textId="77777777" w:rsidR="002706E1" w:rsidRPr="008860F2" w:rsidRDefault="002706E1" w:rsidP="00C85E2B">
            <w:pPr>
              <w:pStyle w:val="acctmergecolhdg"/>
              <w:spacing w:line="35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4315" w:type="dxa"/>
            <w:gridSpan w:val="3"/>
            <w:hideMark/>
          </w:tcPr>
          <w:p w14:paraId="57E1BF5E" w14:textId="77777777" w:rsidR="002706E1" w:rsidRPr="008860F2" w:rsidRDefault="002706E1" w:rsidP="00C85E2B">
            <w:pPr>
              <w:pStyle w:val="acctmergecolhdg"/>
              <w:spacing w:line="35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8860F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2706E1" w:rsidRPr="008860F2" w14:paraId="607735A1" w14:textId="77777777" w:rsidTr="00BD6BB6">
        <w:trPr>
          <w:trHeight w:val="506"/>
          <w:tblHeader/>
        </w:trPr>
        <w:tc>
          <w:tcPr>
            <w:tcW w:w="4950" w:type="dxa"/>
            <w:vAlign w:val="center"/>
          </w:tcPr>
          <w:p w14:paraId="6704BA14" w14:textId="77777777" w:rsidR="002706E1" w:rsidRPr="008860F2" w:rsidRDefault="002706E1" w:rsidP="00C85E2B">
            <w:pPr>
              <w:pStyle w:val="acctfourfigures"/>
              <w:tabs>
                <w:tab w:val="left" w:pos="2643"/>
              </w:tabs>
              <w:spacing w:line="350" w:lineRule="exact"/>
              <w:ind w:right="-126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5" w:type="dxa"/>
            <w:vAlign w:val="center"/>
          </w:tcPr>
          <w:p w14:paraId="740D2E91" w14:textId="441B542F" w:rsidR="002706E1" w:rsidRPr="008860F2" w:rsidRDefault="002706E1" w:rsidP="00C85E2B">
            <w:pPr>
              <w:pStyle w:val="acctmergecolhdg"/>
              <w:spacing w:line="350" w:lineRule="exact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975" w:type="dxa"/>
            <w:vAlign w:val="center"/>
            <w:hideMark/>
          </w:tcPr>
          <w:p w14:paraId="737F8F26" w14:textId="77777777" w:rsidR="002706E1" w:rsidRDefault="002706E1" w:rsidP="00C85E2B">
            <w:pPr>
              <w:pStyle w:val="acctmergecolhdg"/>
              <w:spacing w:line="350" w:lineRule="exact"/>
              <w:ind w:left="-79" w:right="-36"/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</w:pPr>
            <w:r w:rsidRPr="008860F2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  <w:t>สินทรัพย์ที่เกิดจากสัญญา</w:t>
            </w:r>
          </w:p>
          <w:p w14:paraId="38C06B42" w14:textId="4AD9AF71" w:rsidR="000F003F" w:rsidRPr="008860F2" w:rsidRDefault="000F003F" w:rsidP="00C85E2B">
            <w:pPr>
              <w:pStyle w:val="acctmergecolhdg"/>
              <w:spacing w:line="350" w:lineRule="exact"/>
              <w:ind w:left="-79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0F003F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eastAsia="en-GB" w:bidi="th-TH"/>
              </w:rPr>
              <w:t>(</w:t>
            </w:r>
            <w:r w:rsidRPr="000F003F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ต้นทุนในการได้มาซึ่งสัญญา</w:t>
            </w:r>
            <w:r w:rsidRPr="000F003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48DFA31C" w14:textId="77777777" w:rsidR="002706E1" w:rsidRPr="008860F2" w:rsidRDefault="002706E1" w:rsidP="00C85E2B">
            <w:pPr>
              <w:pStyle w:val="acctmergecolhdg"/>
              <w:spacing w:line="35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vAlign w:val="center"/>
            <w:hideMark/>
          </w:tcPr>
          <w:p w14:paraId="6EED530E" w14:textId="77777777" w:rsidR="002706E1" w:rsidRDefault="002706E1" w:rsidP="00C85E2B">
            <w:pPr>
              <w:pStyle w:val="acctmergecolhdg"/>
              <w:spacing w:line="350" w:lineRule="exact"/>
              <w:ind w:left="-122" w:right="-36"/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</w:pPr>
            <w:r w:rsidRPr="008860F2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val="en-US" w:eastAsia="en-GB" w:bidi="th-TH"/>
              </w:rPr>
              <w:t>หนี้สินที่เกิดจากสัญญา</w:t>
            </w:r>
          </w:p>
          <w:p w14:paraId="468144BC" w14:textId="5B788626" w:rsidR="000F003F" w:rsidRPr="008860F2" w:rsidRDefault="000F003F" w:rsidP="00C85E2B">
            <w:pPr>
              <w:pStyle w:val="acctmergecolhdg"/>
              <w:spacing w:line="350" w:lineRule="exact"/>
              <w:ind w:left="-122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eastAsia="en-GB" w:bidi="th-TH"/>
              </w:rPr>
            </w:pPr>
            <w:r w:rsidRPr="000F003F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val="en-US" w:eastAsia="en-GB" w:bidi="th-TH"/>
              </w:rPr>
              <w:t>(</w:t>
            </w:r>
            <w:r w:rsidRPr="000F003F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เงินรับล่วงหน้า</w:t>
            </w:r>
            <w:r w:rsidRPr="000F003F">
              <w:rPr>
                <w:rFonts w:asciiTheme="majorBidi" w:hAnsiTheme="majorBidi" w:cstheme="majorBidi" w:hint="cs"/>
                <w:sz w:val="24"/>
                <w:szCs w:val="24"/>
                <w:cs/>
                <w:lang w:eastAsia="en-GB" w:bidi="th-TH"/>
              </w:rPr>
              <w:t>)</w:t>
            </w:r>
          </w:p>
        </w:tc>
      </w:tr>
      <w:tr w:rsidR="002706E1" w:rsidRPr="008860F2" w14:paraId="6FB3BFDB" w14:textId="77777777" w:rsidTr="00BD6BB6">
        <w:trPr>
          <w:cantSplit/>
        </w:trPr>
        <w:tc>
          <w:tcPr>
            <w:tcW w:w="4950" w:type="dxa"/>
          </w:tcPr>
          <w:p w14:paraId="203D8EBC" w14:textId="77777777" w:rsidR="002706E1" w:rsidRPr="008860F2" w:rsidRDefault="002706E1" w:rsidP="00C85E2B">
            <w:pPr>
              <w:tabs>
                <w:tab w:val="left" w:pos="2643"/>
              </w:tabs>
              <w:spacing w:line="350" w:lineRule="exact"/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85" w:type="dxa"/>
          </w:tcPr>
          <w:p w14:paraId="74998CD9" w14:textId="77777777" w:rsidR="002706E1" w:rsidRPr="008860F2" w:rsidRDefault="002706E1" w:rsidP="00C85E2B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4315" w:type="dxa"/>
            <w:gridSpan w:val="3"/>
          </w:tcPr>
          <w:p w14:paraId="533776A9" w14:textId="300AB984" w:rsidR="002706E1" w:rsidRDefault="002706E1" w:rsidP="00C85E2B">
            <w:pPr>
              <w:pStyle w:val="acctfourfigures"/>
              <w:tabs>
                <w:tab w:val="clear" w:pos="765"/>
                <w:tab w:val="decimal" w:pos="810"/>
              </w:tabs>
              <w:spacing w:line="35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8860F2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8860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ล้านบาท</w:t>
            </w:r>
            <w:r w:rsidRPr="008860F2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C85E2B" w:rsidRPr="008860F2" w14:paraId="3F41EDF5" w14:textId="77777777" w:rsidTr="00BD6BB6">
        <w:trPr>
          <w:cantSplit/>
        </w:trPr>
        <w:tc>
          <w:tcPr>
            <w:tcW w:w="4950" w:type="dxa"/>
            <w:hideMark/>
          </w:tcPr>
          <w:p w14:paraId="2EE7CF32" w14:textId="72A26C60" w:rsidR="00C85E2B" w:rsidRPr="008860F2" w:rsidRDefault="00C85E2B" w:rsidP="00C85E2B">
            <w:pPr>
              <w:tabs>
                <w:tab w:val="left" w:pos="2643"/>
              </w:tabs>
              <w:spacing w:line="350" w:lineRule="exact"/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8860F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1 </w:t>
            </w:r>
            <w:r w:rsidRPr="008860F2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ตุลา</w:t>
            </w: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คม </w:t>
            </w:r>
            <w:r w:rsidRPr="008860F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185" w:type="dxa"/>
          </w:tcPr>
          <w:p w14:paraId="0E046C10" w14:textId="77777777" w:rsidR="00C85E2B" w:rsidRPr="008860F2" w:rsidRDefault="00C85E2B" w:rsidP="00C85E2B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975" w:type="dxa"/>
            <w:hideMark/>
          </w:tcPr>
          <w:p w14:paraId="5AB24C72" w14:textId="4D54161F" w:rsidR="00C85E2B" w:rsidRPr="00C85E2B" w:rsidRDefault="00110418" w:rsidP="00C85E2B">
            <w:pPr>
              <w:pStyle w:val="acctfourfigures"/>
              <w:tabs>
                <w:tab w:val="clear" w:pos="765"/>
                <w:tab w:val="decimal" w:pos="1176"/>
              </w:tabs>
              <w:spacing w:line="35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14.09</w:t>
            </w:r>
          </w:p>
        </w:tc>
        <w:tc>
          <w:tcPr>
            <w:tcW w:w="270" w:type="dxa"/>
          </w:tcPr>
          <w:p w14:paraId="052B98D2" w14:textId="77777777" w:rsidR="00C85E2B" w:rsidRPr="00C85E2B" w:rsidRDefault="00C85E2B" w:rsidP="00C85E2B">
            <w:pPr>
              <w:pStyle w:val="acctfourfigures"/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hideMark/>
          </w:tcPr>
          <w:p w14:paraId="749256E0" w14:textId="76A4384A" w:rsidR="00C85E2B" w:rsidRPr="00C85E2B" w:rsidRDefault="00C85E2B" w:rsidP="00C85E2B">
            <w:pPr>
              <w:pStyle w:val="acctfourfigures"/>
              <w:tabs>
                <w:tab w:val="clear" w:pos="765"/>
                <w:tab w:val="decimal" w:pos="1362"/>
              </w:tabs>
              <w:spacing w:line="350" w:lineRule="exact"/>
              <w:ind w:right="-8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85E2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(168.31)</w:t>
            </w:r>
          </w:p>
        </w:tc>
      </w:tr>
      <w:tr w:rsidR="00C85E2B" w:rsidRPr="008860F2" w14:paraId="56D189DA" w14:textId="77777777" w:rsidTr="00BD6BB6">
        <w:trPr>
          <w:cantSplit/>
        </w:trPr>
        <w:tc>
          <w:tcPr>
            <w:tcW w:w="4950" w:type="dxa"/>
          </w:tcPr>
          <w:p w14:paraId="40D03F84" w14:textId="146A362E" w:rsidR="00C85E2B" w:rsidRDefault="00C85E2B" w:rsidP="00C85E2B">
            <w:pPr>
              <w:tabs>
                <w:tab w:val="left" w:pos="2643"/>
              </w:tabs>
              <w:spacing w:line="350" w:lineRule="exact"/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ค่านายหน้าจ่าย</w:t>
            </w:r>
          </w:p>
        </w:tc>
        <w:tc>
          <w:tcPr>
            <w:tcW w:w="185" w:type="dxa"/>
          </w:tcPr>
          <w:p w14:paraId="10217AC1" w14:textId="77777777" w:rsidR="00C85E2B" w:rsidRPr="008860F2" w:rsidRDefault="00C85E2B" w:rsidP="00C85E2B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975" w:type="dxa"/>
          </w:tcPr>
          <w:p w14:paraId="6F6F02BF" w14:textId="77F23209" w:rsidR="00C85E2B" w:rsidRPr="00CE5301" w:rsidRDefault="00110418" w:rsidP="00C85E2B">
            <w:pPr>
              <w:pStyle w:val="acctfourfigures"/>
              <w:tabs>
                <w:tab w:val="clear" w:pos="765"/>
                <w:tab w:val="decimal" w:pos="1176"/>
              </w:tabs>
              <w:spacing w:line="35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73</w:t>
            </w:r>
            <w:r w:rsidR="00C85E2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12</w:t>
            </w:r>
          </w:p>
        </w:tc>
        <w:tc>
          <w:tcPr>
            <w:tcW w:w="270" w:type="dxa"/>
          </w:tcPr>
          <w:p w14:paraId="10C941EA" w14:textId="77777777" w:rsidR="00C85E2B" w:rsidRPr="005978DB" w:rsidRDefault="00C85E2B" w:rsidP="00C85E2B">
            <w:pPr>
              <w:pStyle w:val="acctfourfigures"/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</w:tcPr>
          <w:p w14:paraId="13F27079" w14:textId="72AD2B49" w:rsidR="00C85E2B" w:rsidRDefault="00C85E2B" w:rsidP="00C85E2B">
            <w:pPr>
              <w:pStyle w:val="acctfourfigures"/>
              <w:tabs>
                <w:tab w:val="clear" w:pos="765"/>
                <w:tab w:val="decimal" w:pos="1362"/>
              </w:tabs>
              <w:spacing w:line="350" w:lineRule="exact"/>
              <w:ind w:right="-84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CE53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C85E2B" w:rsidRPr="008860F2" w14:paraId="019B912D" w14:textId="77777777" w:rsidTr="00C85E2B">
        <w:trPr>
          <w:cantSplit/>
        </w:trPr>
        <w:tc>
          <w:tcPr>
            <w:tcW w:w="4950" w:type="dxa"/>
          </w:tcPr>
          <w:p w14:paraId="585D14B8" w14:textId="49AD3AFB" w:rsidR="00C85E2B" w:rsidRPr="008860F2" w:rsidRDefault="00C85E2B" w:rsidP="00C85E2B">
            <w:pPr>
              <w:tabs>
                <w:tab w:val="left" w:pos="2643"/>
              </w:tabs>
              <w:spacing w:line="350" w:lineRule="exact"/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เงินรับล่วงหน้า</w:t>
            </w:r>
          </w:p>
        </w:tc>
        <w:tc>
          <w:tcPr>
            <w:tcW w:w="185" w:type="dxa"/>
          </w:tcPr>
          <w:p w14:paraId="05F0CEA8" w14:textId="77777777" w:rsidR="00C85E2B" w:rsidRPr="008860F2" w:rsidRDefault="00C85E2B" w:rsidP="00C85E2B">
            <w:pPr>
              <w:pStyle w:val="acctfourfigures"/>
              <w:tabs>
                <w:tab w:val="clear" w:pos="765"/>
                <w:tab w:val="decimal" w:pos="911"/>
              </w:tabs>
              <w:spacing w:line="35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975" w:type="dxa"/>
          </w:tcPr>
          <w:p w14:paraId="0234C785" w14:textId="78628468" w:rsidR="00C85E2B" w:rsidRPr="00CE5301" w:rsidRDefault="00C85E2B" w:rsidP="00C85E2B">
            <w:pPr>
              <w:pStyle w:val="acctfourfigures"/>
              <w:tabs>
                <w:tab w:val="clear" w:pos="765"/>
                <w:tab w:val="decimal" w:pos="1176"/>
              </w:tabs>
              <w:spacing w:line="35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E53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3DD6ED8B" w14:textId="77777777" w:rsidR="00C85E2B" w:rsidRPr="005978DB" w:rsidRDefault="00C85E2B" w:rsidP="00C85E2B">
            <w:pPr>
              <w:pStyle w:val="acctfourfigures"/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</w:tcPr>
          <w:p w14:paraId="7963B820" w14:textId="767E7167" w:rsidR="00C85E2B" w:rsidRDefault="00C85E2B" w:rsidP="00C85E2B">
            <w:pPr>
              <w:pStyle w:val="acctfourfigures"/>
              <w:tabs>
                <w:tab w:val="clear" w:pos="765"/>
                <w:tab w:val="decimal" w:pos="1362"/>
              </w:tabs>
              <w:spacing w:line="350" w:lineRule="exact"/>
              <w:ind w:right="-84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(3,787.56)</w:t>
            </w:r>
          </w:p>
        </w:tc>
      </w:tr>
      <w:tr w:rsidR="00C85E2B" w:rsidRPr="008860F2" w14:paraId="67332A50" w14:textId="77777777" w:rsidTr="00C85E2B">
        <w:trPr>
          <w:cantSplit/>
        </w:trPr>
        <w:tc>
          <w:tcPr>
            <w:tcW w:w="4950" w:type="dxa"/>
          </w:tcPr>
          <w:p w14:paraId="6752C911" w14:textId="15BC98D6" w:rsidR="00C85E2B" w:rsidRPr="008860F2" w:rsidRDefault="00C85E2B" w:rsidP="00C85E2B">
            <w:pPr>
              <w:tabs>
                <w:tab w:val="left" w:pos="2643"/>
              </w:tabs>
              <w:spacing w:line="350" w:lineRule="exact"/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รับรู้เป็นรายได้ในระหว่างปี</w:t>
            </w:r>
          </w:p>
        </w:tc>
        <w:tc>
          <w:tcPr>
            <w:tcW w:w="185" w:type="dxa"/>
          </w:tcPr>
          <w:p w14:paraId="6DF88756" w14:textId="77777777" w:rsidR="00C85E2B" w:rsidRPr="008860F2" w:rsidRDefault="00C85E2B" w:rsidP="00C85E2B">
            <w:pPr>
              <w:pStyle w:val="acctfourfigures"/>
              <w:tabs>
                <w:tab w:val="clear" w:pos="765"/>
                <w:tab w:val="decimal" w:pos="911"/>
              </w:tabs>
              <w:spacing w:line="35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975" w:type="dxa"/>
          </w:tcPr>
          <w:p w14:paraId="726CD93D" w14:textId="6BD184B6" w:rsidR="00C85E2B" w:rsidRPr="00CE5301" w:rsidRDefault="00C85E2B" w:rsidP="00C85E2B">
            <w:pPr>
              <w:pStyle w:val="acctfourfigures"/>
              <w:tabs>
                <w:tab w:val="clear" w:pos="765"/>
                <w:tab w:val="decimal" w:pos="1176"/>
              </w:tabs>
              <w:spacing w:line="35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E53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54D6E1AF" w14:textId="77777777" w:rsidR="00C85E2B" w:rsidRPr="005978DB" w:rsidRDefault="00C85E2B" w:rsidP="00C85E2B">
            <w:pPr>
              <w:pStyle w:val="acctfourfigures"/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</w:tcPr>
          <w:p w14:paraId="529CDF66" w14:textId="5FDD238A" w:rsidR="00C85E2B" w:rsidRDefault="00C85E2B" w:rsidP="00C85E2B">
            <w:pPr>
              <w:pStyle w:val="acctfourfigures"/>
              <w:tabs>
                <w:tab w:val="clear" w:pos="765"/>
                <w:tab w:val="decimal" w:pos="1362"/>
              </w:tabs>
              <w:spacing w:line="350" w:lineRule="exact"/>
              <w:ind w:right="-84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5978D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3,457.72</w:t>
            </w:r>
          </w:p>
        </w:tc>
      </w:tr>
      <w:tr w:rsidR="00C85E2B" w:rsidRPr="008860F2" w14:paraId="45541195" w14:textId="77777777" w:rsidTr="00C85E2B">
        <w:trPr>
          <w:cantSplit/>
        </w:trPr>
        <w:tc>
          <w:tcPr>
            <w:tcW w:w="4950" w:type="dxa"/>
            <w:hideMark/>
          </w:tcPr>
          <w:p w14:paraId="296E25FE" w14:textId="5588D784" w:rsidR="00C85E2B" w:rsidRPr="008860F2" w:rsidRDefault="00C85E2B" w:rsidP="00C85E2B">
            <w:pPr>
              <w:tabs>
                <w:tab w:val="left" w:pos="2643"/>
              </w:tabs>
              <w:spacing w:line="350" w:lineRule="exact"/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รับรู้เป็น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ค่าใช้จ่าย</w:t>
            </w: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ในระหว่างปี</w:t>
            </w:r>
          </w:p>
        </w:tc>
        <w:tc>
          <w:tcPr>
            <w:tcW w:w="185" w:type="dxa"/>
          </w:tcPr>
          <w:p w14:paraId="01B450ED" w14:textId="77777777" w:rsidR="00C85E2B" w:rsidRPr="008860F2" w:rsidRDefault="00C85E2B" w:rsidP="00C85E2B">
            <w:pPr>
              <w:pStyle w:val="acctfourfigures"/>
              <w:tabs>
                <w:tab w:val="clear" w:pos="765"/>
                <w:tab w:val="decimal" w:pos="911"/>
              </w:tabs>
              <w:spacing w:line="35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975" w:type="dxa"/>
            <w:tcBorders>
              <w:bottom w:val="single" w:sz="4" w:space="0" w:color="auto"/>
            </w:tcBorders>
          </w:tcPr>
          <w:p w14:paraId="7D914ACB" w14:textId="1829025E" w:rsidR="00C85E2B" w:rsidRPr="00CE5301" w:rsidRDefault="00C85E2B" w:rsidP="00C85E2B">
            <w:pPr>
              <w:pStyle w:val="acctfourfigures"/>
              <w:tabs>
                <w:tab w:val="clear" w:pos="765"/>
                <w:tab w:val="decimal" w:pos="1176"/>
              </w:tabs>
              <w:spacing w:line="35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(13.46)</w:t>
            </w:r>
          </w:p>
        </w:tc>
        <w:tc>
          <w:tcPr>
            <w:tcW w:w="270" w:type="dxa"/>
          </w:tcPr>
          <w:p w14:paraId="49EF3E84" w14:textId="77777777" w:rsidR="00C85E2B" w:rsidRPr="005978DB" w:rsidRDefault="00C85E2B" w:rsidP="00C85E2B">
            <w:pPr>
              <w:pStyle w:val="acctfourfigures"/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7A3E2697" w14:textId="2DF479AC" w:rsidR="00C85E2B" w:rsidRPr="005978DB" w:rsidRDefault="00C85E2B" w:rsidP="00C85E2B">
            <w:pPr>
              <w:pStyle w:val="acctfourfigures"/>
              <w:tabs>
                <w:tab w:val="clear" w:pos="765"/>
                <w:tab w:val="decimal" w:pos="1362"/>
              </w:tabs>
              <w:spacing w:line="350" w:lineRule="exact"/>
              <w:ind w:right="-84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CE53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C85E2B" w:rsidRPr="008860F2" w14:paraId="7A93B827" w14:textId="77777777" w:rsidTr="00C85E2B">
        <w:trPr>
          <w:cantSplit/>
        </w:trPr>
        <w:tc>
          <w:tcPr>
            <w:tcW w:w="4950" w:type="dxa"/>
            <w:hideMark/>
          </w:tcPr>
          <w:p w14:paraId="75497693" w14:textId="52D002E0" w:rsidR="00C85E2B" w:rsidRPr="008860F2" w:rsidRDefault="00C85E2B" w:rsidP="00C85E2B">
            <w:pPr>
              <w:tabs>
                <w:tab w:val="left" w:pos="2643"/>
              </w:tabs>
              <w:spacing w:line="350" w:lineRule="exact"/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5" w:type="dxa"/>
          </w:tcPr>
          <w:p w14:paraId="1E56DCFE" w14:textId="0A71A5B8" w:rsidR="00C85E2B" w:rsidRPr="008860F2" w:rsidRDefault="00C85E2B" w:rsidP="00C85E2B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975" w:type="dxa"/>
            <w:tcBorders>
              <w:top w:val="single" w:sz="4" w:space="0" w:color="auto"/>
            </w:tcBorders>
          </w:tcPr>
          <w:p w14:paraId="0568ABDB" w14:textId="16EC8EBC" w:rsidR="00C85E2B" w:rsidRPr="00CE5301" w:rsidRDefault="00C85E2B" w:rsidP="00C85E2B">
            <w:pPr>
              <w:pStyle w:val="acctfourfigures"/>
              <w:tabs>
                <w:tab w:val="clear" w:pos="765"/>
                <w:tab w:val="decimal" w:pos="1176"/>
              </w:tabs>
              <w:spacing w:line="35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73.75</w:t>
            </w:r>
          </w:p>
        </w:tc>
        <w:tc>
          <w:tcPr>
            <w:tcW w:w="270" w:type="dxa"/>
          </w:tcPr>
          <w:p w14:paraId="1B95B126" w14:textId="77777777" w:rsidR="00C85E2B" w:rsidRPr="002706E1" w:rsidRDefault="00C85E2B" w:rsidP="00C85E2B">
            <w:pPr>
              <w:pStyle w:val="acctfourfigures"/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58B9C84F" w14:textId="0C2C6E35" w:rsidR="00C85E2B" w:rsidRPr="002706E1" w:rsidRDefault="00C85E2B" w:rsidP="00C85E2B">
            <w:pPr>
              <w:pStyle w:val="acctfourfigures"/>
              <w:tabs>
                <w:tab w:val="clear" w:pos="765"/>
                <w:tab w:val="decimal" w:pos="1362"/>
              </w:tabs>
              <w:spacing w:line="350" w:lineRule="exact"/>
              <w:ind w:right="-84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(</w:t>
            </w:r>
            <w:r w:rsidRPr="005978D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498.15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)</w:t>
            </w:r>
          </w:p>
        </w:tc>
      </w:tr>
      <w:tr w:rsidR="00927664" w:rsidRPr="008860F2" w14:paraId="49762777" w14:textId="77777777" w:rsidTr="00BD6BB6">
        <w:trPr>
          <w:cantSplit/>
        </w:trPr>
        <w:tc>
          <w:tcPr>
            <w:tcW w:w="4950" w:type="dxa"/>
          </w:tcPr>
          <w:p w14:paraId="1562F3F0" w14:textId="642029AD" w:rsidR="00927664" w:rsidRPr="008860F2" w:rsidRDefault="00927664" w:rsidP="00927664">
            <w:pPr>
              <w:tabs>
                <w:tab w:val="left" w:pos="2643"/>
              </w:tabs>
              <w:spacing w:line="350" w:lineRule="exact"/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ค่านายหน้าจ่าย</w:t>
            </w:r>
          </w:p>
        </w:tc>
        <w:tc>
          <w:tcPr>
            <w:tcW w:w="185" w:type="dxa"/>
          </w:tcPr>
          <w:p w14:paraId="1034F902" w14:textId="77777777" w:rsidR="00927664" w:rsidRPr="008860F2" w:rsidRDefault="00927664" w:rsidP="00927664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975" w:type="dxa"/>
          </w:tcPr>
          <w:p w14:paraId="5B418BC1" w14:textId="392C0C4D" w:rsidR="00927664" w:rsidRDefault="00927664" w:rsidP="00927664">
            <w:pPr>
              <w:pStyle w:val="acctfourfigures"/>
              <w:tabs>
                <w:tab w:val="clear" w:pos="765"/>
                <w:tab w:val="decimal" w:pos="1176"/>
              </w:tabs>
              <w:spacing w:line="35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 w:bidi="th-TH"/>
              </w:rPr>
              <w:t>5.59</w:t>
            </w:r>
          </w:p>
        </w:tc>
        <w:tc>
          <w:tcPr>
            <w:tcW w:w="270" w:type="dxa"/>
          </w:tcPr>
          <w:p w14:paraId="7C9B56A2" w14:textId="77777777" w:rsidR="00927664" w:rsidRPr="005978DB" w:rsidRDefault="00927664" w:rsidP="00927664">
            <w:pPr>
              <w:pStyle w:val="acctfourfigures"/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</w:tcPr>
          <w:p w14:paraId="6E5777CA" w14:textId="08F8A291" w:rsidR="00927664" w:rsidRPr="005978DB" w:rsidRDefault="00927664" w:rsidP="00927664">
            <w:pPr>
              <w:pStyle w:val="acctfourfigures"/>
              <w:tabs>
                <w:tab w:val="clear" w:pos="765"/>
                <w:tab w:val="decimal" w:pos="1362"/>
              </w:tabs>
              <w:spacing w:line="350" w:lineRule="exact"/>
              <w:ind w:right="-84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CE53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927664" w:rsidRPr="008860F2" w14:paraId="63BB4C89" w14:textId="77777777" w:rsidTr="00BD6BB6">
        <w:trPr>
          <w:cantSplit/>
        </w:trPr>
        <w:tc>
          <w:tcPr>
            <w:tcW w:w="4950" w:type="dxa"/>
          </w:tcPr>
          <w:p w14:paraId="34EE87FB" w14:textId="0729F4DB" w:rsidR="00927664" w:rsidRDefault="00927664" w:rsidP="00927664">
            <w:pPr>
              <w:tabs>
                <w:tab w:val="left" w:pos="2643"/>
              </w:tabs>
              <w:spacing w:line="350" w:lineRule="exact"/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เงินรับล่วงหน้า</w:t>
            </w:r>
          </w:p>
        </w:tc>
        <w:tc>
          <w:tcPr>
            <w:tcW w:w="185" w:type="dxa"/>
          </w:tcPr>
          <w:p w14:paraId="3DE37330" w14:textId="77777777" w:rsidR="00927664" w:rsidRPr="008860F2" w:rsidRDefault="00927664" w:rsidP="00927664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975" w:type="dxa"/>
          </w:tcPr>
          <w:p w14:paraId="59C6CB75" w14:textId="515DB61A" w:rsidR="00927664" w:rsidRDefault="00927664" w:rsidP="00927664">
            <w:pPr>
              <w:pStyle w:val="acctfourfigures"/>
              <w:tabs>
                <w:tab w:val="clear" w:pos="765"/>
                <w:tab w:val="decimal" w:pos="1176"/>
              </w:tabs>
              <w:spacing w:line="35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E53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3A782B3C" w14:textId="77777777" w:rsidR="00927664" w:rsidRPr="005978DB" w:rsidRDefault="00927664" w:rsidP="00927664">
            <w:pPr>
              <w:pStyle w:val="acctfourfigures"/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</w:tcPr>
          <w:p w14:paraId="2F1F6D92" w14:textId="52A900D7" w:rsidR="00927664" w:rsidRPr="00927664" w:rsidRDefault="00927664" w:rsidP="00927664">
            <w:pPr>
              <w:pStyle w:val="acctfourfigures"/>
              <w:tabs>
                <w:tab w:val="clear" w:pos="765"/>
                <w:tab w:val="decimal" w:pos="1362"/>
              </w:tabs>
              <w:spacing w:line="350" w:lineRule="exact"/>
              <w:ind w:right="-84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 w:bidi="th-TH"/>
              </w:rPr>
              <w:t>(2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,177.08)</w:t>
            </w:r>
          </w:p>
        </w:tc>
      </w:tr>
      <w:tr w:rsidR="00927664" w:rsidRPr="008860F2" w14:paraId="4FA85EA3" w14:textId="77777777" w:rsidTr="00BD6BB6">
        <w:trPr>
          <w:cantSplit/>
        </w:trPr>
        <w:tc>
          <w:tcPr>
            <w:tcW w:w="4950" w:type="dxa"/>
          </w:tcPr>
          <w:p w14:paraId="30B9C127" w14:textId="5599C2E1" w:rsidR="00927664" w:rsidRDefault="00927664" w:rsidP="00927664">
            <w:pPr>
              <w:tabs>
                <w:tab w:val="left" w:pos="2643"/>
              </w:tabs>
              <w:spacing w:line="350" w:lineRule="exact"/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รับรู้เป็นรายได้ในระหว่างปี</w:t>
            </w:r>
          </w:p>
        </w:tc>
        <w:tc>
          <w:tcPr>
            <w:tcW w:w="185" w:type="dxa"/>
          </w:tcPr>
          <w:p w14:paraId="6133D48D" w14:textId="77777777" w:rsidR="00927664" w:rsidRPr="008860F2" w:rsidRDefault="00927664" w:rsidP="00927664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975" w:type="dxa"/>
          </w:tcPr>
          <w:p w14:paraId="1C6E07D5" w14:textId="131FD92B" w:rsidR="00927664" w:rsidRPr="00CE5301" w:rsidRDefault="00927664" w:rsidP="00927664">
            <w:pPr>
              <w:pStyle w:val="acctfourfigures"/>
              <w:tabs>
                <w:tab w:val="clear" w:pos="765"/>
                <w:tab w:val="decimal" w:pos="1176"/>
              </w:tabs>
              <w:spacing w:line="35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E53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442F2B5A" w14:textId="77777777" w:rsidR="00927664" w:rsidRPr="005978DB" w:rsidRDefault="00927664" w:rsidP="00927664">
            <w:pPr>
              <w:pStyle w:val="acctfourfigures"/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</w:tcPr>
          <w:p w14:paraId="609F05A4" w14:textId="2D5BC8D8" w:rsidR="00927664" w:rsidRDefault="00927664" w:rsidP="00927664">
            <w:pPr>
              <w:pStyle w:val="acctfourfigures"/>
              <w:tabs>
                <w:tab w:val="clear" w:pos="765"/>
                <w:tab w:val="decimal" w:pos="1362"/>
              </w:tabs>
              <w:spacing w:line="350" w:lineRule="exact"/>
              <w:ind w:right="-84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2,067.86</w:t>
            </w:r>
          </w:p>
        </w:tc>
      </w:tr>
      <w:tr w:rsidR="00927664" w:rsidRPr="008860F2" w14:paraId="191A40AB" w14:textId="77777777" w:rsidTr="00BD6BB6">
        <w:trPr>
          <w:cantSplit/>
        </w:trPr>
        <w:tc>
          <w:tcPr>
            <w:tcW w:w="4950" w:type="dxa"/>
            <w:hideMark/>
          </w:tcPr>
          <w:p w14:paraId="100C9EB1" w14:textId="4F6FF56A" w:rsidR="00927664" w:rsidRPr="008860F2" w:rsidRDefault="00927664" w:rsidP="00927664">
            <w:pPr>
              <w:tabs>
                <w:tab w:val="left" w:pos="2643"/>
              </w:tabs>
              <w:spacing w:line="350" w:lineRule="exact"/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รับรู้เป็น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ค่าใช้จ่าย</w:t>
            </w: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ในระหว่างปี</w:t>
            </w:r>
          </w:p>
        </w:tc>
        <w:tc>
          <w:tcPr>
            <w:tcW w:w="185" w:type="dxa"/>
          </w:tcPr>
          <w:p w14:paraId="4F309CC7" w14:textId="77777777" w:rsidR="00927664" w:rsidRPr="008860F2" w:rsidRDefault="00927664" w:rsidP="00927664">
            <w:pPr>
              <w:pStyle w:val="acctfourfigures"/>
              <w:tabs>
                <w:tab w:val="clear" w:pos="765"/>
                <w:tab w:val="decimal" w:pos="911"/>
              </w:tabs>
              <w:spacing w:line="35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975" w:type="dxa"/>
          </w:tcPr>
          <w:p w14:paraId="16FB6C24" w14:textId="1D8969DD" w:rsidR="00927664" w:rsidRPr="00927664" w:rsidRDefault="00927664" w:rsidP="00927664">
            <w:pPr>
              <w:pStyle w:val="acctfourfigures"/>
              <w:tabs>
                <w:tab w:val="clear" w:pos="765"/>
                <w:tab w:val="decimal" w:pos="1176"/>
              </w:tabs>
              <w:spacing w:line="35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927664">
              <w:rPr>
                <w:rFonts w:asciiTheme="majorBidi" w:hAnsiTheme="majorBidi" w:cstheme="majorBidi" w:hint="cs"/>
                <w:sz w:val="28"/>
                <w:szCs w:val="28"/>
                <w:cs/>
                <w:lang w:eastAsia="en-GB" w:bidi="th-TH"/>
              </w:rPr>
              <w:t>(5.55)</w:t>
            </w:r>
          </w:p>
        </w:tc>
        <w:tc>
          <w:tcPr>
            <w:tcW w:w="270" w:type="dxa"/>
          </w:tcPr>
          <w:p w14:paraId="46705F7E" w14:textId="77777777" w:rsidR="00927664" w:rsidRPr="005978DB" w:rsidRDefault="00927664" w:rsidP="00927664">
            <w:pPr>
              <w:pStyle w:val="acctfourfigures"/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</w:tcPr>
          <w:p w14:paraId="600C4A60" w14:textId="76107123" w:rsidR="00927664" w:rsidRPr="005978DB" w:rsidRDefault="00927664" w:rsidP="00927664">
            <w:pPr>
              <w:pStyle w:val="acctfourfigures"/>
              <w:tabs>
                <w:tab w:val="clear" w:pos="765"/>
                <w:tab w:val="decimal" w:pos="1362"/>
              </w:tabs>
              <w:spacing w:line="350" w:lineRule="exact"/>
              <w:ind w:right="-84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CE53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C85E2B" w:rsidRPr="008860F2" w14:paraId="5E3EC9EE" w14:textId="77777777" w:rsidTr="00BD6BB6">
        <w:trPr>
          <w:cantSplit/>
        </w:trPr>
        <w:tc>
          <w:tcPr>
            <w:tcW w:w="4950" w:type="dxa"/>
          </w:tcPr>
          <w:p w14:paraId="312D0FD0" w14:textId="72A23005" w:rsidR="00C85E2B" w:rsidRPr="008860F2" w:rsidRDefault="00C85E2B" w:rsidP="00C85E2B">
            <w:pPr>
              <w:tabs>
                <w:tab w:val="left" w:pos="2643"/>
              </w:tabs>
              <w:spacing w:line="350" w:lineRule="exact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886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8860F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30 </w:t>
            </w:r>
            <w:r w:rsidRPr="008860F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กันยายน</w:t>
            </w:r>
            <w:r w:rsidRPr="008860F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</w:t>
            </w:r>
          </w:p>
        </w:tc>
        <w:tc>
          <w:tcPr>
            <w:tcW w:w="185" w:type="dxa"/>
          </w:tcPr>
          <w:p w14:paraId="28C47242" w14:textId="77777777" w:rsidR="00C85E2B" w:rsidRPr="008860F2" w:rsidRDefault="00C85E2B" w:rsidP="00C85E2B">
            <w:pPr>
              <w:pStyle w:val="acctfourfigures"/>
              <w:tabs>
                <w:tab w:val="clear" w:pos="765"/>
                <w:tab w:val="decimal" w:pos="911"/>
              </w:tabs>
              <w:spacing w:line="35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975" w:type="dxa"/>
            <w:tcBorders>
              <w:top w:val="single" w:sz="4" w:space="0" w:color="auto"/>
              <w:bottom w:val="double" w:sz="4" w:space="0" w:color="auto"/>
            </w:tcBorders>
          </w:tcPr>
          <w:p w14:paraId="136023B3" w14:textId="4FD05E1B" w:rsidR="00C85E2B" w:rsidRPr="00927664" w:rsidRDefault="00927664" w:rsidP="00927664">
            <w:pPr>
              <w:pStyle w:val="acctfourfigures"/>
              <w:tabs>
                <w:tab w:val="clear" w:pos="765"/>
                <w:tab w:val="decimal" w:pos="1176"/>
              </w:tabs>
              <w:spacing w:line="35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92766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73.79</w:t>
            </w:r>
          </w:p>
        </w:tc>
        <w:tc>
          <w:tcPr>
            <w:tcW w:w="270" w:type="dxa"/>
          </w:tcPr>
          <w:p w14:paraId="6A4635B5" w14:textId="77777777" w:rsidR="00C85E2B" w:rsidRPr="005978DB" w:rsidRDefault="00C85E2B" w:rsidP="00C85E2B">
            <w:pPr>
              <w:pStyle w:val="acctfourfigures"/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22875CFD" w14:textId="5A345067" w:rsidR="00C85E2B" w:rsidRPr="005978DB" w:rsidRDefault="00927664" w:rsidP="00C85E2B">
            <w:pPr>
              <w:pStyle w:val="acctfourfigures"/>
              <w:tabs>
                <w:tab w:val="clear" w:pos="765"/>
                <w:tab w:val="decimal" w:pos="1362"/>
              </w:tabs>
              <w:spacing w:line="350" w:lineRule="exact"/>
              <w:ind w:right="-84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(607.37)</w:t>
            </w:r>
          </w:p>
        </w:tc>
      </w:tr>
    </w:tbl>
    <w:p w14:paraId="3A484048" w14:textId="77777777" w:rsidR="007367E7" w:rsidRPr="008860F2" w:rsidRDefault="007367E7" w:rsidP="001113A1">
      <w:pPr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946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697"/>
        <w:gridCol w:w="1314"/>
        <w:gridCol w:w="271"/>
        <w:gridCol w:w="1458"/>
        <w:gridCol w:w="242"/>
        <w:gridCol w:w="1486"/>
      </w:tblGrid>
      <w:tr w:rsidR="007367E7" w:rsidRPr="00A279A0" w14:paraId="4AA89439" w14:textId="77777777" w:rsidTr="00940BF6">
        <w:trPr>
          <w:tblHeader/>
        </w:trPr>
        <w:tc>
          <w:tcPr>
            <w:tcW w:w="2480" w:type="pct"/>
            <w:vMerge w:val="restart"/>
            <w:vAlign w:val="bottom"/>
          </w:tcPr>
          <w:p w14:paraId="61FB377B" w14:textId="686500B3" w:rsidR="007367E7" w:rsidRPr="00A279A0" w:rsidRDefault="007367E7" w:rsidP="00A279A0">
            <w:pPr>
              <w:ind w:left="159" w:hanging="159"/>
              <w:jc w:val="lef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A279A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รายได้ที่คาดว่าจะรับรู้ในอนาคตจากภาระที่ยังปฏิบัติ</w:t>
            </w:r>
            <w:r w:rsidRPr="00A279A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A279A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ไม่เสร็จสิ้น</w:t>
            </w:r>
          </w:p>
        </w:tc>
        <w:tc>
          <w:tcPr>
            <w:tcW w:w="2520" w:type="pct"/>
            <w:gridSpan w:val="5"/>
          </w:tcPr>
          <w:p w14:paraId="7D8C51FB" w14:textId="77777777" w:rsidR="007367E7" w:rsidRPr="00A279A0" w:rsidRDefault="007367E7" w:rsidP="00AD738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79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7367E7" w:rsidRPr="00A279A0" w14:paraId="6893DB11" w14:textId="77777777" w:rsidTr="00AA0410">
        <w:trPr>
          <w:trHeight w:val="794"/>
          <w:tblHeader/>
        </w:trPr>
        <w:tc>
          <w:tcPr>
            <w:tcW w:w="2480" w:type="pct"/>
            <w:vMerge/>
          </w:tcPr>
          <w:p w14:paraId="404B2134" w14:textId="77777777" w:rsidR="007367E7" w:rsidRPr="00A279A0" w:rsidRDefault="007367E7" w:rsidP="00AD7389">
            <w:pPr>
              <w:ind w:left="16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94" w:type="pct"/>
            <w:vAlign w:val="center"/>
          </w:tcPr>
          <w:p w14:paraId="43570DE5" w14:textId="77777777" w:rsidR="00C47A82" w:rsidRDefault="00C47A82" w:rsidP="00C47A82">
            <w:pPr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463584" w14:textId="2E95C944" w:rsidR="007367E7" w:rsidRPr="00A279A0" w:rsidRDefault="007367E7" w:rsidP="00C47A82">
            <w:pPr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9A0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="00C47A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279A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279A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3" w:type="pct"/>
            <w:vAlign w:val="center"/>
          </w:tcPr>
          <w:p w14:paraId="077FB278" w14:textId="77777777" w:rsidR="007367E7" w:rsidRPr="00A279A0" w:rsidRDefault="007367E7" w:rsidP="007367E7">
            <w:pPr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0" w:type="pct"/>
            <w:vAlign w:val="center"/>
          </w:tcPr>
          <w:p w14:paraId="48EE4AD5" w14:textId="77777777" w:rsidR="007367E7" w:rsidRPr="00A279A0" w:rsidRDefault="007367E7" w:rsidP="007367E7">
            <w:pPr>
              <w:ind w:left="-11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9A0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  <w:r w:rsidRPr="00A279A0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A279A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78B9B1C8" w14:textId="77777777" w:rsidR="007367E7" w:rsidRPr="00A279A0" w:rsidRDefault="007367E7" w:rsidP="007367E7">
            <w:pPr>
              <w:ind w:left="-110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9A0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  <w:r w:rsidRPr="00A279A0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A279A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8" w:type="pct"/>
            <w:vAlign w:val="center"/>
          </w:tcPr>
          <w:p w14:paraId="06E62EC9" w14:textId="77777777" w:rsidR="007367E7" w:rsidRPr="00A279A0" w:rsidRDefault="007367E7" w:rsidP="007367E7">
            <w:pPr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5" w:type="pct"/>
            <w:vAlign w:val="center"/>
          </w:tcPr>
          <w:p w14:paraId="5151466A" w14:textId="77777777" w:rsidR="00C47A82" w:rsidRDefault="00C47A82" w:rsidP="007367E7">
            <w:pPr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9D8280" w14:textId="7DBCDC02" w:rsidR="007367E7" w:rsidRPr="00A279A0" w:rsidRDefault="007367E7" w:rsidP="007367E7">
            <w:pPr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9A0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  <w:r w:rsidR="003D7B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279A0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A279A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7367E7" w:rsidRPr="00A279A0" w14:paraId="138E7CED" w14:textId="77777777" w:rsidTr="00940BF6">
        <w:trPr>
          <w:tblHeader/>
        </w:trPr>
        <w:tc>
          <w:tcPr>
            <w:tcW w:w="2480" w:type="pct"/>
          </w:tcPr>
          <w:p w14:paraId="0B47FA90" w14:textId="77777777" w:rsidR="007367E7" w:rsidRPr="00A279A0" w:rsidRDefault="007367E7" w:rsidP="00AD7389">
            <w:pPr>
              <w:pStyle w:val="BodyText"/>
              <w:spacing w:after="0"/>
              <w:ind w:left="166" w:right="-131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pct"/>
            <w:gridSpan w:val="5"/>
          </w:tcPr>
          <w:p w14:paraId="32671F97" w14:textId="77777777" w:rsidR="007367E7" w:rsidRPr="00A279A0" w:rsidRDefault="007367E7" w:rsidP="00AD738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9A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367E7" w:rsidRPr="00A279A0" w14:paraId="213010C9" w14:textId="77777777" w:rsidTr="00940BF6">
        <w:trPr>
          <w:tblHeader/>
        </w:trPr>
        <w:tc>
          <w:tcPr>
            <w:tcW w:w="2480" w:type="pct"/>
          </w:tcPr>
          <w:p w14:paraId="5C5B53AE" w14:textId="5FBFB1C6" w:rsidR="007367E7" w:rsidRPr="00A279A0" w:rsidRDefault="007367E7" w:rsidP="00AD7389">
            <w:pPr>
              <w:pStyle w:val="BodyText"/>
              <w:spacing w:after="0"/>
              <w:ind w:left="166" w:right="-131" w:hanging="18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A279A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279A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A279A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A279A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A279A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D70E3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520" w:type="pct"/>
            <w:gridSpan w:val="5"/>
          </w:tcPr>
          <w:p w14:paraId="438ED97C" w14:textId="77777777" w:rsidR="007367E7" w:rsidRPr="00A279A0" w:rsidRDefault="007367E7" w:rsidP="00AD738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F61481" w:rsidRPr="00A279A0" w14:paraId="55B77665" w14:textId="77777777" w:rsidTr="00FF04AC">
        <w:trPr>
          <w:trHeight w:val="308"/>
        </w:trPr>
        <w:tc>
          <w:tcPr>
            <w:tcW w:w="2480" w:type="pct"/>
            <w:vAlign w:val="bottom"/>
          </w:tcPr>
          <w:p w14:paraId="4C00C111" w14:textId="7DD549C5" w:rsidR="00F61481" w:rsidRPr="00A279A0" w:rsidRDefault="00F61481" w:rsidP="00FF04AC">
            <w:pPr>
              <w:pStyle w:val="BodyText"/>
              <w:spacing w:after="0"/>
              <w:ind w:right="-1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694" w:type="pct"/>
            <w:vAlign w:val="bottom"/>
          </w:tcPr>
          <w:p w14:paraId="53FB7F0B" w14:textId="0FD95FD6" w:rsidR="00F61481" w:rsidRPr="00AA0410" w:rsidRDefault="00F61481" w:rsidP="00FF04AC">
            <w:pPr>
              <w:pStyle w:val="BodyText"/>
              <w:tabs>
                <w:tab w:val="decimal" w:pos="667"/>
              </w:tabs>
              <w:spacing w:after="0"/>
              <w:ind w:left="-107" w:right="-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A041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3,294.82</w:t>
            </w:r>
            <w:r w:rsidRPr="00AA041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3" w:type="pct"/>
            <w:vAlign w:val="bottom"/>
          </w:tcPr>
          <w:p w14:paraId="7245A8FA" w14:textId="77777777" w:rsidR="00F61481" w:rsidRPr="00A279A0" w:rsidRDefault="00F61481" w:rsidP="00FF04AC">
            <w:pPr>
              <w:pStyle w:val="BodyText"/>
              <w:spacing w:after="0"/>
              <w:ind w:left="-107" w:right="-77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70" w:type="pct"/>
            <w:vAlign w:val="bottom"/>
          </w:tcPr>
          <w:p w14:paraId="757072CE" w14:textId="7C2F75CD" w:rsidR="00F61481" w:rsidRPr="00AA0410" w:rsidRDefault="00F61481" w:rsidP="00FF04AC">
            <w:pPr>
              <w:pStyle w:val="BodyText"/>
              <w:tabs>
                <w:tab w:val="decimal" w:pos="830"/>
              </w:tabs>
              <w:spacing w:after="0"/>
              <w:ind w:right="-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8" w:type="pct"/>
            <w:vAlign w:val="bottom"/>
          </w:tcPr>
          <w:p w14:paraId="75F14FEE" w14:textId="77777777" w:rsidR="00F61481" w:rsidRPr="00A279A0" w:rsidRDefault="00F61481" w:rsidP="00FF04AC">
            <w:pPr>
              <w:pStyle w:val="BodyText"/>
              <w:spacing w:after="0"/>
              <w:ind w:left="-107" w:right="-16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85" w:type="pct"/>
            <w:vAlign w:val="bottom"/>
          </w:tcPr>
          <w:p w14:paraId="45944A7B" w14:textId="2FBFCD02" w:rsidR="00F61481" w:rsidRPr="00A279A0" w:rsidRDefault="00F61481" w:rsidP="00FF04AC">
            <w:pPr>
              <w:pStyle w:val="BodyText"/>
              <w:tabs>
                <w:tab w:val="decimal" w:pos="1012"/>
              </w:tabs>
              <w:spacing w:after="0"/>
              <w:ind w:left="-60" w:right="-18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color w:val="000000"/>
              </w:rPr>
              <w:t xml:space="preserve">         -   </w:t>
            </w:r>
          </w:p>
        </w:tc>
      </w:tr>
      <w:tr w:rsidR="00AA0410" w:rsidRPr="00A279A0" w14:paraId="6F7351E0" w14:textId="77777777" w:rsidTr="00C9573B">
        <w:tc>
          <w:tcPr>
            <w:tcW w:w="2480" w:type="pct"/>
          </w:tcPr>
          <w:p w14:paraId="7A45D462" w14:textId="07E4D72F" w:rsidR="00AA0410" w:rsidRPr="00A279A0" w:rsidRDefault="00AA0410" w:rsidP="00AA041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279A0">
              <w:rPr>
                <w:rFonts w:asciiTheme="majorBidi" w:hAnsiTheme="majorBidi" w:cstheme="majorBidi"/>
                <w:sz w:val="28"/>
                <w:szCs w:val="28"/>
                <w:cs/>
              </w:rPr>
              <w:t>การบริการ</w:t>
            </w:r>
          </w:p>
        </w:tc>
        <w:tc>
          <w:tcPr>
            <w:tcW w:w="694" w:type="pct"/>
          </w:tcPr>
          <w:p w14:paraId="63F1AFAE" w14:textId="5D6AF885" w:rsidR="00AA0410" w:rsidRPr="00A279A0" w:rsidRDefault="00AA0410" w:rsidP="00AA0410">
            <w:pPr>
              <w:pStyle w:val="BodyText"/>
              <w:tabs>
                <w:tab w:val="decimal" w:pos="667"/>
              </w:tabs>
              <w:spacing w:after="0"/>
              <w:ind w:left="126" w:right="-11" w:hanging="23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A041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6148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B7A7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6148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B7A75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Pr="00AA041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3" w:type="pct"/>
          </w:tcPr>
          <w:p w14:paraId="49ED9E9F" w14:textId="77777777" w:rsidR="00AA0410" w:rsidRPr="00A279A0" w:rsidRDefault="00AA0410" w:rsidP="00AA0410">
            <w:pPr>
              <w:pStyle w:val="BodyText"/>
              <w:spacing w:after="0"/>
              <w:ind w:left="-107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pct"/>
          </w:tcPr>
          <w:p w14:paraId="3BEB0FA1" w14:textId="3937EAC7" w:rsidR="00AA0410" w:rsidRPr="00A279A0" w:rsidRDefault="00AA0410" w:rsidP="00D02F56">
            <w:pPr>
              <w:pStyle w:val="BodyText"/>
              <w:tabs>
                <w:tab w:val="decimal" w:pos="732"/>
              </w:tabs>
              <w:spacing w:after="0"/>
              <w:ind w:left="-107" w:right="-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A041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B7A75">
              <w:rPr>
                <w:rFonts w:asciiTheme="majorBidi" w:hAnsiTheme="majorBidi" w:cstheme="majorBidi"/>
                <w:sz w:val="28"/>
                <w:szCs w:val="28"/>
              </w:rPr>
              <w:t>14.09</w:t>
            </w:r>
            <w:r w:rsidRPr="00AA041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8" w:type="pct"/>
          </w:tcPr>
          <w:p w14:paraId="43C37379" w14:textId="77777777" w:rsidR="00AA0410" w:rsidRPr="00A279A0" w:rsidRDefault="00AA0410" w:rsidP="00AA0410">
            <w:pPr>
              <w:pStyle w:val="BodyText"/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pct"/>
            <w:vAlign w:val="bottom"/>
          </w:tcPr>
          <w:p w14:paraId="3C31B695" w14:textId="1823C817" w:rsidR="00AA0410" w:rsidRPr="00A279A0" w:rsidRDefault="00AA0410" w:rsidP="006A5892">
            <w:pPr>
              <w:pStyle w:val="BodyText"/>
              <w:tabs>
                <w:tab w:val="decimal" w:pos="1012"/>
              </w:tabs>
              <w:spacing w:after="0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color w:val="000000"/>
              </w:rPr>
              <w:t xml:space="preserve">        -   </w:t>
            </w:r>
          </w:p>
        </w:tc>
      </w:tr>
      <w:tr w:rsidR="00AA0410" w:rsidRPr="00A279A0" w14:paraId="03B24C1D" w14:textId="77777777" w:rsidTr="00D70E3D">
        <w:tc>
          <w:tcPr>
            <w:tcW w:w="2480" w:type="pct"/>
          </w:tcPr>
          <w:p w14:paraId="7E6C4884" w14:textId="77777777" w:rsidR="00AA0410" w:rsidRPr="00A279A0" w:rsidRDefault="00AA0410" w:rsidP="00AA041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79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</w:tcPr>
          <w:p w14:paraId="1B26D901" w14:textId="48265BFB" w:rsidR="00AA0410" w:rsidRPr="006A5892" w:rsidRDefault="00F61481" w:rsidP="00AA0410">
            <w:pPr>
              <w:pStyle w:val="BodyText"/>
              <w:tabs>
                <w:tab w:val="decimal" w:pos="667"/>
              </w:tabs>
              <w:spacing w:after="0"/>
              <w:ind w:left="-107" w:right="-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58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</w:t>
            </w:r>
            <w:r w:rsidR="005B7A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A58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5B7A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143" w:type="pct"/>
          </w:tcPr>
          <w:p w14:paraId="3C5FC851" w14:textId="77777777" w:rsidR="00AA0410" w:rsidRPr="006A5892" w:rsidRDefault="00AA0410" w:rsidP="00AA0410">
            <w:pPr>
              <w:pStyle w:val="BodyText"/>
              <w:spacing w:after="0"/>
              <w:ind w:left="-107" w:right="-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</w:tcPr>
          <w:p w14:paraId="419493CF" w14:textId="2214D743" w:rsidR="00AA0410" w:rsidRPr="006A5892" w:rsidRDefault="00AA0410" w:rsidP="00D02F56">
            <w:pPr>
              <w:pStyle w:val="BodyText"/>
              <w:tabs>
                <w:tab w:val="decimal" w:pos="732"/>
              </w:tabs>
              <w:spacing w:after="0"/>
              <w:ind w:left="-107" w:right="-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58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7A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14.09</w:t>
            </w:r>
            <w:r w:rsidRPr="006A58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8" w:type="pct"/>
          </w:tcPr>
          <w:p w14:paraId="7BF73181" w14:textId="77777777" w:rsidR="00AA0410" w:rsidRPr="006A5892" w:rsidRDefault="00AA0410" w:rsidP="00AA0410">
            <w:pPr>
              <w:pStyle w:val="BodyText"/>
              <w:spacing w:after="0"/>
              <w:ind w:left="-107"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3322BD" w14:textId="4B0BA0C7" w:rsidR="00AA0410" w:rsidRPr="006A5892" w:rsidRDefault="00AA0410" w:rsidP="006A5892">
            <w:pPr>
              <w:pStyle w:val="BodyText"/>
              <w:tabs>
                <w:tab w:val="decimal" w:pos="1012"/>
              </w:tabs>
              <w:spacing w:after="0"/>
              <w:ind w:left="-107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5892">
              <w:rPr>
                <w:b/>
                <w:bCs/>
                <w:color w:val="000000"/>
              </w:rPr>
              <w:t xml:space="preserve">              -   </w:t>
            </w:r>
          </w:p>
        </w:tc>
      </w:tr>
      <w:tr w:rsidR="00D70E3D" w:rsidRPr="00A279A0" w14:paraId="099F950F" w14:textId="77777777" w:rsidTr="00D70E3D">
        <w:tc>
          <w:tcPr>
            <w:tcW w:w="2480" w:type="pct"/>
          </w:tcPr>
          <w:p w14:paraId="6176D458" w14:textId="77777777" w:rsidR="00D70E3D" w:rsidRPr="00A279A0" w:rsidRDefault="00D70E3D" w:rsidP="00AA041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4" w:type="pct"/>
            <w:tcBorders>
              <w:top w:val="double" w:sz="4" w:space="0" w:color="auto"/>
            </w:tcBorders>
          </w:tcPr>
          <w:p w14:paraId="26BD28B5" w14:textId="77777777" w:rsidR="00D70E3D" w:rsidRPr="00AA0410" w:rsidRDefault="00D70E3D" w:rsidP="00AA0410">
            <w:pPr>
              <w:pStyle w:val="BodyText"/>
              <w:tabs>
                <w:tab w:val="decimal" w:pos="667"/>
              </w:tabs>
              <w:spacing w:after="0"/>
              <w:ind w:left="-107" w:right="-1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41CF8171" w14:textId="77777777" w:rsidR="00D70E3D" w:rsidRPr="00A279A0" w:rsidRDefault="00D70E3D" w:rsidP="00AA0410">
            <w:pPr>
              <w:pStyle w:val="BodyText"/>
              <w:spacing w:after="0"/>
              <w:ind w:left="-107" w:right="-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double" w:sz="4" w:space="0" w:color="auto"/>
            </w:tcBorders>
          </w:tcPr>
          <w:p w14:paraId="50A5B626" w14:textId="77777777" w:rsidR="00D70E3D" w:rsidRPr="00AA0410" w:rsidRDefault="00D70E3D" w:rsidP="00AA0410">
            <w:pPr>
              <w:pStyle w:val="BodyText"/>
              <w:tabs>
                <w:tab w:val="decimal" w:pos="667"/>
              </w:tabs>
              <w:spacing w:after="0"/>
              <w:ind w:left="-107" w:right="-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0049B171" w14:textId="77777777" w:rsidR="00D70E3D" w:rsidRPr="00A279A0" w:rsidRDefault="00D70E3D" w:rsidP="00AA0410">
            <w:pPr>
              <w:pStyle w:val="BodyText"/>
              <w:spacing w:after="0"/>
              <w:ind w:left="-107"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5" w:type="pct"/>
            <w:tcBorders>
              <w:top w:val="double" w:sz="4" w:space="0" w:color="auto"/>
            </w:tcBorders>
            <w:vAlign w:val="bottom"/>
          </w:tcPr>
          <w:p w14:paraId="2628E32A" w14:textId="77777777" w:rsidR="00D70E3D" w:rsidRDefault="00D70E3D" w:rsidP="006A5892">
            <w:pPr>
              <w:pStyle w:val="BodyText"/>
              <w:tabs>
                <w:tab w:val="decimal" w:pos="1012"/>
              </w:tabs>
              <w:spacing w:after="0"/>
              <w:ind w:left="-107" w:right="-18"/>
              <w:jc w:val="left"/>
              <w:rPr>
                <w:color w:val="000000"/>
              </w:rPr>
            </w:pPr>
          </w:p>
        </w:tc>
      </w:tr>
      <w:tr w:rsidR="00D70E3D" w:rsidRPr="00A279A0" w14:paraId="178AF994" w14:textId="77777777" w:rsidTr="00D70E3D">
        <w:tc>
          <w:tcPr>
            <w:tcW w:w="2480" w:type="pct"/>
          </w:tcPr>
          <w:p w14:paraId="1582B3BA" w14:textId="5670844F" w:rsidR="00D70E3D" w:rsidRPr="00A279A0" w:rsidRDefault="00D70E3D" w:rsidP="00D70E3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79A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279A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A279A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A279A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A279A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694" w:type="pct"/>
          </w:tcPr>
          <w:p w14:paraId="5235B59E" w14:textId="77777777" w:rsidR="00D70E3D" w:rsidRPr="00AA0410" w:rsidRDefault="00D70E3D" w:rsidP="00D70E3D">
            <w:pPr>
              <w:pStyle w:val="BodyText"/>
              <w:tabs>
                <w:tab w:val="decimal" w:pos="667"/>
              </w:tabs>
              <w:spacing w:after="0"/>
              <w:ind w:left="-107" w:right="-1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71856070" w14:textId="77777777" w:rsidR="00D70E3D" w:rsidRPr="00A279A0" w:rsidRDefault="00D70E3D" w:rsidP="00D70E3D">
            <w:pPr>
              <w:pStyle w:val="BodyText"/>
              <w:spacing w:after="0"/>
              <w:ind w:left="-107" w:right="-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0" w:type="pct"/>
          </w:tcPr>
          <w:p w14:paraId="24D19410" w14:textId="77777777" w:rsidR="00D70E3D" w:rsidRPr="00AA0410" w:rsidRDefault="00D70E3D" w:rsidP="00D70E3D">
            <w:pPr>
              <w:pStyle w:val="BodyText"/>
              <w:tabs>
                <w:tab w:val="decimal" w:pos="667"/>
              </w:tabs>
              <w:spacing w:after="0"/>
              <w:ind w:left="-107" w:right="-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1729E888" w14:textId="77777777" w:rsidR="00D70E3D" w:rsidRPr="00A279A0" w:rsidRDefault="00D70E3D" w:rsidP="00D70E3D">
            <w:pPr>
              <w:pStyle w:val="BodyText"/>
              <w:spacing w:after="0"/>
              <w:ind w:left="-107"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5" w:type="pct"/>
            <w:vAlign w:val="bottom"/>
          </w:tcPr>
          <w:p w14:paraId="3DCA5E28" w14:textId="77777777" w:rsidR="00D70E3D" w:rsidRDefault="00D70E3D" w:rsidP="006A5892">
            <w:pPr>
              <w:pStyle w:val="BodyText"/>
              <w:tabs>
                <w:tab w:val="decimal" w:pos="1012"/>
              </w:tabs>
              <w:spacing w:after="0"/>
              <w:ind w:left="-107" w:right="-18"/>
              <w:jc w:val="left"/>
              <w:rPr>
                <w:color w:val="000000"/>
              </w:rPr>
            </w:pPr>
          </w:p>
        </w:tc>
      </w:tr>
      <w:tr w:rsidR="00D70E3D" w:rsidRPr="00A279A0" w14:paraId="7DA81167" w14:textId="77777777" w:rsidTr="00FF04AC">
        <w:trPr>
          <w:trHeight w:val="200"/>
        </w:trPr>
        <w:tc>
          <w:tcPr>
            <w:tcW w:w="2480" w:type="pct"/>
            <w:vAlign w:val="bottom"/>
          </w:tcPr>
          <w:p w14:paraId="186BF34B" w14:textId="3590AF07" w:rsidR="00D70E3D" w:rsidRPr="00FF04AC" w:rsidRDefault="00D70E3D" w:rsidP="00FF04AC">
            <w:pPr>
              <w:tabs>
                <w:tab w:val="left" w:pos="2643"/>
              </w:tabs>
              <w:spacing w:line="350" w:lineRule="exact"/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อสังหาริมทรัพย์พัฒนาเพื่อขาย</w:t>
            </w:r>
          </w:p>
        </w:tc>
        <w:tc>
          <w:tcPr>
            <w:tcW w:w="694" w:type="pct"/>
            <w:vAlign w:val="bottom"/>
          </w:tcPr>
          <w:p w14:paraId="00615074" w14:textId="0A9781B4" w:rsidR="00D70E3D" w:rsidRPr="00AA0410" w:rsidRDefault="00D70E3D" w:rsidP="00FF04AC">
            <w:pPr>
              <w:pStyle w:val="BodyText"/>
              <w:tabs>
                <w:tab w:val="decimal" w:pos="667"/>
              </w:tabs>
              <w:spacing w:after="0"/>
              <w:ind w:left="-107" w:right="-1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0410">
              <w:rPr>
                <w:rFonts w:asciiTheme="majorBidi" w:hAnsiTheme="majorBidi" w:cstheme="majorBidi"/>
                <w:sz w:val="28"/>
                <w:szCs w:val="28"/>
              </w:rPr>
              <w:t xml:space="preserve"> 351.67 </w:t>
            </w:r>
          </w:p>
        </w:tc>
        <w:tc>
          <w:tcPr>
            <w:tcW w:w="143" w:type="pct"/>
            <w:vAlign w:val="bottom"/>
          </w:tcPr>
          <w:p w14:paraId="30581B34" w14:textId="77777777" w:rsidR="00D70E3D" w:rsidRPr="00A279A0" w:rsidRDefault="00D70E3D" w:rsidP="00FF04AC">
            <w:pPr>
              <w:pStyle w:val="BodyText"/>
              <w:spacing w:after="0"/>
              <w:ind w:left="-107" w:right="-7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0" w:type="pct"/>
            <w:vAlign w:val="bottom"/>
          </w:tcPr>
          <w:p w14:paraId="3F18620C" w14:textId="715787EA" w:rsidR="00D70E3D" w:rsidRPr="00AA0410" w:rsidRDefault="00D70E3D" w:rsidP="00D02F56">
            <w:pPr>
              <w:pStyle w:val="BodyText"/>
              <w:tabs>
                <w:tab w:val="decimal" w:pos="732"/>
              </w:tabs>
              <w:spacing w:after="0"/>
              <w:ind w:left="-107" w:right="-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A0410">
              <w:rPr>
                <w:rFonts w:asciiTheme="majorBidi" w:hAnsiTheme="majorBidi" w:cstheme="majorBidi"/>
                <w:sz w:val="28"/>
                <w:szCs w:val="28"/>
              </w:rPr>
              <w:t xml:space="preserve"> 2,444.18 </w:t>
            </w:r>
          </w:p>
        </w:tc>
        <w:tc>
          <w:tcPr>
            <w:tcW w:w="128" w:type="pct"/>
            <w:vAlign w:val="bottom"/>
          </w:tcPr>
          <w:p w14:paraId="25764B84" w14:textId="77777777" w:rsidR="00D70E3D" w:rsidRPr="00A279A0" w:rsidRDefault="00D70E3D" w:rsidP="00FF04AC">
            <w:pPr>
              <w:pStyle w:val="BodyText"/>
              <w:spacing w:after="0"/>
              <w:ind w:left="-107" w:right="-1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5" w:type="pct"/>
            <w:vAlign w:val="bottom"/>
          </w:tcPr>
          <w:p w14:paraId="463BC2AC" w14:textId="68DB3952" w:rsidR="00D70E3D" w:rsidRDefault="00D70E3D" w:rsidP="00FF04AC">
            <w:pPr>
              <w:pStyle w:val="BodyText"/>
              <w:tabs>
                <w:tab w:val="decimal" w:pos="472"/>
              </w:tabs>
              <w:spacing w:after="0"/>
              <w:ind w:left="-107" w:right="-18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70E3D" w:rsidRPr="00A279A0" w14:paraId="61DE5753" w14:textId="77777777" w:rsidTr="00FF04AC">
        <w:trPr>
          <w:trHeight w:val="173"/>
        </w:trPr>
        <w:tc>
          <w:tcPr>
            <w:tcW w:w="2480" w:type="pct"/>
          </w:tcPr>
          <w:p w14:paraId="2513CD75" w14:textId="73D3F105" w:rsidR="00D70E3D" w:rsidRPr="00FF04AC" w:rsidRDefault="00D70E3D" w:rsidP="00FF04AC">
            <w:pPr>
              <w:tabs>
                <w:tab w:val="left" w:pos="2643"/>
              </w:tabs>
              <w:spacing w:line="350" w:lineRule="exact"/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A279A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การบริการ</w:t>
            </w:r>
          </w:p>
        </w:tc>
        <w:tc>
          <w:tcPr>
            <w:tcW w:w="694" w:type="pct"/>
            <w:tcBorders>
              <w:bottom w:val="single" w:sz="4" w:space="0" w:color="auto"/>
            </w:tcBorders>
          </w:tcPr>
          <w:p w14:paraId="03BDD461" w14:textId="1DBECE28" w:rsidR="00D70E3D" w:rsidRPr="00AA0410" w:rsidRDefault="00D70E3D" w:rsidP="00D70E3D">
            <w:pPr>
              <w:pStyle w:val="BodyText"/>
              <w:tabs>
                <w:tab w:val="decimal" w:pos="667"/>
              </w:tabs>
              <w:spacing w:after="0"/>
              <w:ind w:left="-107" w:right="-1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041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F0B4F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AA041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F0B4F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AA041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3" w:type="pct"/>
          </w:tcPr>
          <w:p w14:paraId="24893CAB" w14:textId="77777777" w:rsidR="00D70E3D" w:rsidRPr="00A279A0" w:rsidRDefault="00D70E3D" w:rsidP="00D70E3D">
            <w:pPr>
              <w:pStyle w:val="BodyText"/>
              <w:spacing w:after="0"/>
              <w:ind w:left="-107" w:right="-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3FE94523" w14:textId="6D9B465E" w:rsidR="00D70E3D" w:rsidRPr="00AA0410" w:rsidRDefault="00D70E3D" w:rsidP="00D02F56">
            <w:pPr>
              <w:pStyle w:val="BodyText"/>
              <w:tabs>
                <w:tab w:val="decimal" w:pos="732"/>
              </w:tabs>
              <w:spacing w:after="0"/>
              <w:ind w:left="-107" w:right="-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A0410">
              <w:rPr>
                <w:rFonts w:asciiTheme="majorBidi" w:hAnsiTheme="majorBidi" w:cstheme="majorBidi"/>
                <w:sz w:val="28"/>
                <w:szCs w:val="28"/>
              </w:rPr>
              <w:t xml:space="preserve"> 12.</w:t>
            </w:r>
            <w:r w:rsidR="00E856C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A0410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</w:p>
        </w:tc>
        <w:tc>
          <w:tcPr>
            <w:tcW w:w="128" w:type="pct"/>
          </w:tcPr>
          <w:p w14:paraId="730E2175" w14:textId="77777777" w:rsidR="00D70E3D" w:rsidRPr="00A279A0" w:rsidRDefault="00D70E3D" w:rsidP="00D70E3D">
            <w:pPr>
              <w:pStyle w:val="BodyText"/>
              <w:spacing w:after="0"/>
              <w:ind w:left="-107"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00268C3B" w14:textId="66CF3A91" w:rsidR="00D70E3D" w:rsidRDefault="00D70E3D" w:rsidP="00FF04AC">
            <w:pPr>
              <w:pStyle w:val="BodyText"/>
              <w:tabs>
                <w:tab w:val="decimal" w:pos="472"/>
              </w:tabs>
              <w:spacing w:after="0"/>
              <w:ind w:left="-107" w:right="-18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70E3D" w:rsidRPr="00A279A0" w14:paraId="4B822EE6" w14:textId="77777777" w:rsidTr="00573D52">
        <w:trPr>
          <w:trHeight w:val="334"/>
        </w:trPr>
        <w:tc>
          <w:tcPr>
            <w:tcW w:w="2480" w:type="pct"/>
          </w:tcPr>
          <w:p w14:paraId="32E85C12" w14:textId="422B2EB1" w:rsidR="00D70E3D" w:rsidRPr="00A279A0" w:rsidRDefault="00D70E3D" w:rsidP="00D70E3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79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</w:tcPr>
          <w:p w14:paraId="1720EB7E" w14:textId="1291AFE3" w:rsidR="00D70E3D" w:rsidRPr="006A5892" w:rsidRDefault="00D70E3D" w:rsidP="00D70E3D">
            <w:pPr>
              <w:pStyle w:val="BodyText"/>
              <w:tabs>
                <w:tab w:val="decimal" w:pos="667"/>
              </w:tabs>
              <w:spacing w:after="0"/>
              <w:ind w:left="-107" w:right="-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5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</w:t>
            </w:r>
            <w:r w:rsidR="00605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</w:t>
            </w:r>
            <w:r w:rsidRPr="006A5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.</w:t>
            </w:r>
            <w:r w:rsidR="00605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6A58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143" w:type="pct"/>
          </w:tcPr>
          <w:p w14:paraId="64F70927" w14:textId="77777777" w:rsidR="00D70E3D" w:rsidRPr="006A5892" w:rsidRDefault="00D70E3D" w:rsidP="00D70E3D">
            <w:pPr>
              <w:pStyle w:val="BodyText"/>
              <w:spacing w:after="0"/>
              <w:ind w:left="-107" w:right="-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</w:tcPr>
          <w:p w14:paraId="742708D6" w14:textId="65575329" w:rsidR="00D70E3D" w:rsidRPr="00D02F56" w:rsidRDefault="00D70E3D" w:rsidP="00D02F56">
            <w:pPr>
              <w:pStyle w:val="BodyText"/>
              <w:tabs>
                <w:tab w:val="decimal" w:pos="732"/>
              </w:tabs>
              <w:spacing w:after="0"/>
              <w:ind w:left="-107" w:right="-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2F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2,456.</w:t>
            </w:r>
            <w:r w:rsidR="00E856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D02F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6 </w:t>
            </w:r>
          </w:p>
        </w:tc>
        <w:tc>
          <w:tcPr>
            <w:tcW w:w="128" w:type="pct"/>
          </w:tcPr>
          <w:p w14:paraId="188AFA9F" w14:textId="77777777" w:rsidR="00D70E3D" w:rsidRPr="006A5892" w:rsidRDefault="00D70E3D" w:rsidP="00D70E3D">
            <w:pPr>
              <w:pStyle w:val="BodyText"/>
              <w:spacing w:after="0"/>
              <w:ind w:left="-107"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D696D" w14:textId="202A2DE4" w:rsidR="00D70E3D" w:rsidRPr="00573D52" w:rsidRDefault="00D70E3D" w:rsidP="006A5892">
            <w:pPr>
              <w:pStyle w:val="BodyText"/>
              <w:tabs>
                <w:tab w:val="decimal" w:pos="1012"/>
              </w:tabs>
              <w:spacing w:after="0"/>
              <w:ind w:left="-107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3D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    -   </w:t>
            </w:r>
          </w:p>
        </w:tc>
      </w:tr>
    </w:tbl>
    <w:p w14:paraId="605E90FD" w14:textId="77777777" w:rsidR="0081694D" w:rsidRDefault="0081694D" w:rsidP="0081694D">
      <w:pPr>
        <w:spacing w:line="240" w:lineRule="auto"/>
        <w:ind w:left="547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</w:p>
    <w:p w14:paraId="52723A55" w14:textId="180E2447" w:rsidR="00F44F1A" w:rsidRDefault="00F44F1A" w:rsidP="0081694D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bookmarkStart w:id="18" w:name="_Hlk56204402"/>
      <w:r w:rsidRPr="004D0A56">
        <w:rPr>
          <w:rFonts w:asciiTheme="majorBidi" w:hAnsiTheme="majorBidi" w:cstheme="majorBidi"/>
          <w:sz w:val="28"/>
          <w:szCs w:val="28"/>
          <w:cs/>
        </w:rPr>
        <w:t>จำนวนที่แสดงข้างต้นได้รวมสิ่งตอบแทนทั้งหมดตามสัญญาที่ทำกับลูกค้า</w:t>
      </w:r>
    </w:p>
    <w:p w14:paraId="1897F13B" w14:textId="77777777" w:rsidR="00F44F1A" w:rsidRDefault="00F44F1A" w:rsidP="0081694D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</w:p>
    <w:p w14:paraId="74312C4F" w14:textId="0334B888" w:rsidR="00FE0187" w:rsidRPr="0064097C" w:rsidRDefault="0081694D" w:rsidP="0081694D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64097C">
        <w:rPr>
          <w:rFonts w:asciiTheme="majorBidi" w:hAnsiTheme="majorBidi" w:cstheme="majorBidi"/>
          <w:sz w:val="28"/>
          <w:szCs w:val="28"/>
          <w:cs/>
        </w:rPr>
        <w:t>กลุ่มบริษัทเลือกใช้ข้อผ่อนปรนในทางปฏิบัติในการไม่เปิดเผยรายได้ที่คาดว่าจะรับรู้ในอนาคตจากภาระที่ยังปฏิบัติไม่เสร็จสิ้น</w:t>
      </w:r>
      <w:r w:rsidRPr="0064097C">
        <w:rPr>
          <w:rFonts w:asciiTheme="majorBidi" w:hAnsiTheme="majorBidi" w:cstheme="majorBidi"/>
          <w:sz w:val="28"/>
          <w:szCs w:val="28"/>
        </w:rPr>
        <w:t xml:space="preserve"> </w:t>
      </w:r>
      <w:r w:rsidRPr="0064097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64097C">
        <w:rPr>
          <w:rFonts w:asciiTheme="majorBidi" w:hAnsiTheme="majorBidi" w:cstheme="majorBidi"/>
          <w:sz w:val="28"/>
          <w:szCs w:val="28"/>
        </w:rPr>
        <w:t xml:space="preserve">30 </w:t>
      </w:r>
      <w:r w:rsidRPr="0064097C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64097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4097C">
        <w:rPr>
          <w:rFonts w:asciiTheme="majorBidi" w:hAnsiTheme="majorBidi" w:cstheme="majorBidi"/>
          <w:sz w:val="28"/>
          <w:szCs w:val="28"/>
        </w:rPr>
        <w:t>256</w:t>
      </w:r>
      <w:r w:rsidR="0012011F">
        <w:rPr>
          <w:rFonts w:asciiTheme="majorBidi" w:hAnsiTheme="majorBidi" w:cstheme="majorBidi"/>
          <w:sz w:val="28"/>
          <w:szCs w:val="28"/>
        </w:rPr>
        <w:t>4</w:t>
      </w:r>
      <w:r w:rsidRPr="0064097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4097C">
        <w:rPr>
          <w:rFonts w:asciiTheme="majorBidi" w:hAnsiTheme="majorBidi" w:cstheme="majorBidi"/>
          <w:sz w:val="28"/>
          <w:szCs w:val="28"/>
          <w:cs/>
        </w:rPr>
        <w:t>หากคาดการณ์เมื่อเริ่มแรกว่าสัญญามีอายุหนึ่งปีหรือน้อยกว่า</w:t>
      </w:r>
      <w:r w:rsidRPr="0064097C">
        <w:rPr>
          <w:rFonts w:asciiTheme="majorBidi" w:hAnsiTheme="majorBidi" w:cstheme="majorBidi"/>
          <w:sz w:val="28"/>
          <w:szCs w:val="28"/>
        </w:rPr>
        <w:t xml:space="preserve"> </w:t>
      </w:r>
      <w:r w:rsidRPr="0064097C">
        <w:rPr>
          <w:rFonts w:asciiTheme="majorBidi" w:hAnsiTheme="majorBidi" w:cstheme="majorBidi"/>
          <w:sz w:val="28"/>
          <w:szCs w:val="28"/>
          <w:cs/>
        </w:rPr>
        <w:t>หรือกลุ่มบริษัทรับรู้รายได้ในจำนวนเงินซึ่งสอดคล้องโดยตรงกับมูลค่าที่ให้กับลูกค้า ณ วันที่ปฏิบัติตามภาระที่ระบุไว้ในสัญญาเสร็จสิ้น</w:t>
      </w:r>
    </w:p>
    <w:bookmarkEnd w:id="18"/>
    <w:p w14:paraId="44714DFB" w14:textId="2F6FDFDA" w:rsidR="00D00B58" w:rsidRPr="003E39B9" w:rsidRDefault="00D00B58">
      <w:pPr>
        <w:spacing w:line="240" w:lineRule="auto"/>
        <w:jc w:val="left"/>
        <w:rPr>
          <w:rFonts w:ascii="Angsana New" w:hAnsi="Angsana New"/>
          <w:b/>
          <w:bCs/>
          <w:sz w:val="22"/>
          <w:szCs w:val="22"/>
          <w:cs/>
        </w:rPr>
      </w:pPr>
    </w:p>
    <w:p w14:paraId="33853F42" w14:textId="72F537F9" w:rsidR="003B14EA" w:rsidRPr="008860F2" w:rsidRDefault="003B14EA" w:rsidP="00BA7DB0">
      <w:pPr>
        <w:pStyle w:val="Heading1"/>
        <w:keepLines/>
        <w:numPr>
          <w:ilvl w:val="0"/>
          <w:numId w:val="1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b w:val="0"/>
          <w:bCs w:val="0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u w:val="none"/>
          <w:cs/>
        </w:rPr>
        <w:t>ค่าใช้จ่ายผลประโยชน์ของพนักงาน</w:t>
      </w:r>
    </w:p>
    <w:p w14:paraId="19D887DE" w14:textId="77777777" w:rsidR="003B14EA" w:rsidRPr="003E39B9" w:rsidRDefault="003B14EA" w:rsidP="00EB02AA">
      <w:pPr>
        <w:pStyle w:val="NoSpacing"/>
        <w:rPr>
          <w:rFonts w:ascii="Angsana New" w:hAnsi="Angsana New"/>
          <w:sz w:val="22"/>
        </w:rPr>
      </w:pPr>
    </w:p>
    <w:tbl>
      <w:tblPr>
        <w:tblW w:w="9257" w:type="dxa"/>
        <w:tblInd w:w="558" w:type="dxa"/>
        <w:tblLook w:val="01E0" w:firstRow="1" w:lastRow="1" w:firstColumn="1" w:lastColumn="1" w:noHBand="0" w:noVBand="0"/>
      </w:tblPr>
      <w:tblGrid>
        <w:gridCol w:w="2772"/>
        <w:gridCol w:w="810"/>
        <w:gridCol w:w="1170"/>
        <w:gridCol w:w="270"/>
        <w:gridCol w:w="1263"/>
        <w:gridCol w:w="360"/>
        <w:gridCol w:w="1170"/>
        <w:gridCol w:w="270"/>
        <w:gridCol w:w="1172"/>
      </w:tblGrid>
      <w:tr w:rsidR="009667F1" w:rsidRPr="008860F2" w14:paraId="130B4AA7" w14:textId="77777777" w:rsidTr="00A86934">
        <w:tc>
          <w:tcPr>
            <w:tcW w:w="2772" w:type="dxa"/>
          </w:tcPr>
          <w:p w14:paraId="22E10EAA" w14:textId="77777777" w:rsidR="009667F1" w:rsidRPr="008860F2" w:rsidRDefault="009667F1" w:rsidP="00CE238B">
            <w:pPr>
              <w:spacing w:line="240" w:lineRule="auto"/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8C0E9C8" w14:textId="77777777" w:rsidR="009667F1" w:rsidRPr="008860F2" w:rsidRDefault="009667F1" w:rsidP="009667F1">
            <w:pPr>
              <w:spacing w:line="240" w:lineRule="auto"/>
              <w:ind w:left="-108" w:right="-108" w:hanging="375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703" w:type="dxa"/>
            <w:gridSpan w:val="3"/>
          </w:tcPr>
          <w:p w14:paraId="2EFC6062" w14:textId="762BC8BD" w:rsidR="009667F1" w:rsidRPr="008860F2" w:rsidRDefault="009667F1" w:rsidP="0049099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230A542A" w14:textId="77777777" w:rsidR="009667F1" w:rsidRPr="008860F2" w:rsidRDefault="009667F1" w:rsidP="0049099E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12" w:type="dxa"/>
            <w:gridSpan w:val="3"/>
          </w:tcPr>
          <w:p w14:paraId="5E4B8A73" w14:textId="77777777" w:rsidR="009667F1" w:rsidRPr="008860F2" w:rsidRDefault="009667F1" w:rsidP="0049099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67F1" w:rsidRPr="008860F2" w14:paraId="069E04F4" w14:textId="77777777" w:rsidTr="00C85E2B">
        <w:tc>
          <w:tcPr>
            <w:tcW w:w="2772" w:type="dxa"/>
          </w:tcPr>
          <w:p w14:paraId="333B9939" w14:textId="77777777" w:rsidR="009667F1" w:rsidRPr="008860F2" w:rsidRDefault="009667F1" w:rsidP="002E5BA1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73BE3E31" w14:textId="13E9FF5C" w:rsidR="009667F1" w:rsidRPr="00B6585D" w:rsidRDefault="00B6585D" w:rsidP="002E5BA1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6585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</w:tcPr>
          <w:p w14:paraId="1071EE29" w14:textId="5D146FB9" w:rsidR="009667F1" w:rsidRPr="008860F2" w:rsidRDefault="00C85E2B" w:rsidP="002E5BA1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7DCA552F" w14:textId="77777777" w:rsidR="009667F1" w:rsidRPr="008860F2" w:rsidRDefault="009667F1" w:rsidP="002E5BA1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5632F86A" w14:textId="7266093E" w:rsidR="009667F1" w:rsidRPr="008860F2" w:rsidRDefault="00C85E2B" w:rsidP="002E5BA1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360" w:type="dxa"/>
          </w:tcPr>
          <w:p w14:paraId="7C70DC96" w14:textId="77777777" w:rsidR="009667F1" w:rsidRPr="008860F2" w:rsidRDefault="009667F1" w:rsidP="002E5BA1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CB5DC8" w14:textId="5BE51B60" w:rsidR="009667F1" w:rsidRPr="008860F2" w:rsidRDefault="00C85E2B" w:rsidP="002E5BA1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64D97BB9" w14:textId="77777777" w:rsidR="009667F1" w:rsidRPr="008860F2" w:rsidRDefault="009667F1" w:rsidP="002E5BA1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66C5FA6" w14:textId="6BF7F5EA" w:rsidR="009667F1" w:rsidRPr="008860F2" w:rsidRDefault="00C85E2B" w:rsidP="002E5BA1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667F1" w:rsidRPr="008860F2" w14:paraId="0EF55D54" w14:textId="77777777" w:rsidTr="00A86934">
        <w:tc>
          <w:tcPr>
            <w:tcW w:w="2772" w:type="dxa"/>
          </w:tcPr>
          <w:p w14:paraId="7730A71B" w14:textId="77777777" w:rsidR="009667F1" w:rsidRPr="008860F2" w:rsidRDefault="009667F1" w:rsidP="002E5BA1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09024804" w14:textId="77777777" w:rsidR="009667F1" w:rsidRPr="008860F2" w:rsidRDefault="009667F1" w:rsidP="002E5BA1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5" w:type="dxa"/>
            <w:gridSpan w:val="7"/>
          </w:tcPr>
          <w:p w14:paraId="2087A5EE" w14:textId="6464C5B9" w:rsidR="009667F1" w:rsidRPr="008860F2" w:rsidRDefault="009667F1" w:rsidP="002E5BA1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85E2B" w:rsidRPr="008860F2" w14:paraId="536E7DF2" w14:textId="77777777" w:rsidTr="00C85E2B">
        <w:tc>
          <w:tcPr>
            <w:tcW w:w="2772" w:type="dxa"/>
          </w:tcPr>
          <w:p w14:paraId="760A0607" w14:textId="77777777" w:rsidR="00C85E2B" w:rsidRPr="008860F2" w:rsidRDefault="00C85E2B" w:rsidP="00C85E2B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เงินเดือน ค่าแรงและโบนัส</w:t>
            </w:r>
          </w:p>
        </w:tc>
        <w:tc>
          <w:tcPr>
            <w:tcW w:w="810" w:type="dxa"/>
          </w:tcPr>
          <w:p w14:paraId="621A41D0" w14:textId="77777777" w:rsidR="00C85E2B" w:rsidRPr="00D00B58" w:rsidRDefault="00C85E2B" w:rsidP="00C85E2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9962251" w14:textId="43478999" w:rsidR="00C85E2B" w:rsidRPr="003A11A7" w:rsidRDefault="003A11A7" w:rsidP="00C85E2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A11A7">
              <w:rPr>
                <w:rFonts w:ascii="Angsana New" w:hAnsi="Angsana New"/>
                <w:sz w:val="28"/>
                <w:szCs w:val="28"/>
                <w:lang w:val="en-US" w:bidi="th-TH"/>
              </w:rPr>
              <w:t>388</w:t>
            </w:r>
            <w:r w:rsidR="00BC73FC" w:rsidRPr="003A11A7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3A11A7">
              <w:rPr>
                <w:rFonts w:ascii="Angsana New" w:hAnsi="Angsana New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0FAF6D4C" w14:textId="77777777" w:rsidR="00C85E2B" w:rsidRPr="008860F2" w:rsidRDefault="00C85E2B" w:rsidP="00C85E2B">
            <w:pPr>
              <w:tabs>
                <w:tab w:val="decimal" w:pos="630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14:paraId="5800B76D" w14:textId="4D8953B8" w:rsidR="00C85E2B" w:rsidRPr="008860F2" w:rsidRDefault="00C85E2B" w:rsidP="00C85E2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00B58">
              <w:rPr>
                <w:rFonts w:ascii="Angsana New" w:hAnsi="Angsana New"/>
                <w:sz w:val="28"/>
                <w:szCs w:val="28"/>
                <w:lang w:val="en-US" w:bidi="th-TH"/>
              </w:rPr>
              <w:t>398.43</w:t>
            </w:r>
          </w:p>
        </w:tc>
        <w:tc>
          <w:tcPr>
            <w:tcW w:w="360" w:type="dxa"/>
          </w:tcPr>
          <w:p w14:paraId="2E89C0FE" w14:textId="77777777" w:rsidR="00C85E2B" w:rsidRPr="008860F2" w:rsidRDefault="00C85E2B" w:rsidP="00C85E2B">
            <w:pPr>
              <w:tabs>
                <w:tab w:val="decimal" w:pos="630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BD956E" w14:textId="0BCF6F6B" w:rsidR="00C85E2B" w:rsidRPr="008860F2" w:rsidRDefault="002507FA" w:rsidP="00C85E2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135.67</w:t>
            </w:r>
          </w:p>
        </w:tc>
        <w:tc>
          <w:tcPr>
            <w:tcW w:w="270" w:type="dxa"/>
          </w:tcPr>
          <w:p w14:paraId="051A8FE8" w14:textId="77777777" w:rsidR="00C85E2B" w:rsidRPr="008860F2" w:rsidRDefault="00C85E2B" w:rsidP="00C85E2B">
            <w:pPr>
              <w:tabs>
                <w:tab w:val="decimal" w:pos="630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2" w:type="dxa"/>
          </w:tcPr>
          <w:p w14:paraId="670F5CF8" w14:textId="1D2974DF" w:rsidR="00C85E2B" w:rsidRPr="008860F2" w:rsidRDefault="00C85E2B" w:rsidP="00C85E2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152.80</w:t>
            </w:r>
          </w:p>
        </w:tc>
      </w:tr>
      <w:tr w:rsidR="00C85E2B" w:rsidRPr="008860F2" w14:paraId="28944147" w14:textId="77777777" w:rsidTr="00C85E2B">
        <w:tc>
          <w:tcPr>
            <w:tcW w:w="2772" w:type="dxa"/>
          </w:tcPr>
          <w:p w14:paraId="50E27D50" w14:textId="77777777" w:rsidR="00C85E2B" w:rsidRPr="008860F2" w:rsidRDefault="00C85E2B" w:rsidP="00C85E2B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810" w:type="dxa"/>
          </w:tcPr>
          <w:p w14:paraId="6CA8619C" w14:textId="77777777" w:rsidR="00C85E2B" w:rsidRPr="00D00B58" w:rsidRDefault="00C85E2B" w:rsidP="00C85E2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BEE3C15" w14:textId="7EE28820" w:rsidR="00C85E2B" w:rsidRPr="003A11A7" w:rsidRDefault="00BC73FC" w:rsidP="00C85E2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A11A7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="003A11A7" w:rsidRPr="003A11A7">
              <w:rPr>
                <w:rFonts w:ascii="Angsana New" w:hAnsi="Angsana New"/>
                <w:sz w:val="28"/>
                <w:szCs w:val="28"/>
                <w:lang w:bidi="th-TH"/>
              </w:rPr>
              <w:t>7</w:t>
            </w:r>
            <w:r w:rsidRPr="003A11A7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="003A11A7" w:rsidRPr="003A11A7">
              <w:rPr>
                <w:rFonts w:ascii="Angsana New" w:hAnsi="Angsana New"/>
                <w:sz w:val="28"/>
                <w:szCs w:val="28"/>
                <w:lang w:bidi="th-TH"/>
              </w:rPr>
              <w:t>83</w:t>
            </w:r>
          </w:p>
        </w:tc>
        <w:tc>
          <w:tcPr>
            <w:tcW w:w="270" w:type="dxa"/>
          </w:tcPr>
          <w:p w14:paraId="1D83B930" w14:textId="77777777" w:rsidR="00C85E2B" w:rsidRPr="008860F2" w:rsidRDefault="00C85E2B" w:rsidP="00C85E2B">
            <w:pPr>
              <w:tabs>
                <w:tab w:val="decimal" w:pos="630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14:paraId="61642BD2" w14:textId="27ACE11F" w:rsidR="00C85E2B" w:rsidRPr="008860F2" w:rsidRDefault="00C85E2B" w:rsidP="00C85E2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00B58">
              <w:rPr>
                <w:rFonts w:ascii="Angsana New" w:hAnsi="Angsana New"/>
                <w:sz w:val="28"/>
                <w:szCs w:val="28"/>
                <w:lang w:bidi="th-TH"/>
              </w:rPr>
              <w:t>18.02</w:t>
            </w:r>
          </w:p>
        </w:tc>
        <w:tc>
          <w:tcPr>
            <w:tcW w:w="360" w:type="dxa"/>
          </w:tcPr>
          <w:p w14:paraId="5AF1F8C5" w14:textId="77777777" w:rsidR="00C85E2B" w:rsidRPr="008860F2" w:rsidRDefault="00C85E2B" w:rsidP="00C85E2B">
            <w:pPr>
              <w:tabs>
                <w:tab w:val="decimal" w:pos="630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E18379" w14:textId="2B4024D2" w:rsidR="00C85E2B" w:rsidRPr="00D36240" w:rsidRDefault="00D36240" w:rsidP="00C85E2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7.15</w:t>
            </w:r>
          </w:p>
        </w:tc>
        <w:tc>
          <w:tcPr>
            <w:tcW w:w="270" w:type="dxa"/>
          </w:tcPr>
          <w:p w14:paraId="597D6DA1" w14:textId="77777777" w:rsidR="00C85E2B" w:rsidRPr="008860F2" w:rsidRDefault="00C85E2B" w:rsidP="00C85E2B">
            <w:pPr>
              <w:tabs>
                <w:tab w:val="decimal" w:pos="630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2" w:type="dxa"/>
          </w:tcPr>
          <w:p w14:paraId="3BE3ADED" w14:textId="5FD50376" w:rsidR="00C85E2B" w:rsidRPr="008860F2" w:rsidRDefault="00C85E2B" w:rsidP="00C85E2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8.14</w:t>
            </w:r>
          </w:p>
        </w:tc>
      </w:tr>
      <w:tr w:rsidR="00C85E2B" w:rsidRPr="008860F2" w14:paraId="218B5A00" w14:textId="77777777" w:rsidTr="00C85E2B">
        <w:tc>
          <w:tcPr>
            <w:tcW w:w="2772" w:type="dxa"/>
          </w:tcPr>
          <w:p w14:paraId="279171CA" w14:textId="6337A199" w:rsidR="00C85E2B" w:rsidRPr="00B73AEB" w:rsidRDefault="00C85E2B" w:rsidP="00C85E2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73AEB">
              <w:rPr>
                <w:rFonts w:ascii="Angsana New" w:hAnsi="Angsana New"/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810" w:type="dxa"/>
          </w:tcPr>
          <w:p w14:paraId="5B7697B5" w14:textId="2B3D3C05" w:rsidR="00C85E2B" w:rsidRPr="00CE3F45" w:rsidRDefault="00C85E2B" w:rsidP="00C85E2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/>
              <w:jc w:val="left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CE3F45"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  <w:t>22</w:t>
            </w:r>
          </w:p>
        </w:tc>
        <w:tc>
          <w:tcPr>
            <w:tcW w:w="1170" w:type="dxa"/>
          </w:tcPr>
          <w:p w14:paraId="11C71DB0" w14:textId="1695AB98" w:rsidR="00C85E2B" w:rsidRPr="003A11A7" w:rsidRDefault="00BC73FC" w:rsidP="00C85E2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A11A7">
              <w:rPr>
                <w:rFonts w:ascii="Angsana New" w:hAnsi="Angsana New"/>
                <w:sz w:val="28"/>
                <w:szCs w:val="28"/>
                <w:lang w:bidi="th-TH"/>
              </w:rPr>
              <w:t>12.</w:t>
            </w:r>
            <w:r w:rsidR="0012011F">
              <w:rPr>
                <w:rFonts w:ascii="Angsana New" w:hAnsi="Angsana New"/>
                <w:sz w:val="28"/>
                <w:szCs w:val="28"/>
                <w:lang w:bidi="th-TH"/>
              </w:rPr>
              <w:t>25</w:t>
            </w:r>
          </w:p>
        </w:tc>
        <w:tc>
          <w:tcPr>
            <w:tcW w:w="270" w:type="dxa"/>
          </w:tcPr>
          <w:p w14:paraId="1ECAB178" w14:textId="77777777" w:rsidR="00C85E2B" w:rsidRPr="008860F2" w:rsidRDefault="00C85E2B" w:rsidP="00C85E2B">
            <w:pPr>
              <w:tabs>
                <w:tab w:val="decimal" w:pos="630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14:paraId="61071BD6" w14:textId="2D56CEB4" w:rsidR="00C85E2B" w:rsidRPr="008860F2" w:rsidRDefault="00C85E2B" w:rsidP="00C85E2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11.80</w:t>
            </w:r>
          </w:p>
        </w:tc>
        <w:tc>
          <w:tcPr>
            <w:tcW w:w="360" w:type="dxa"/>
          </w:tcPr>
          <w:p w14:paraId="68C3D960" w14:textId="77777777" w:rsidR="00C85E2B" w:rsidRPr="008860F2" w:rsidRDefault="00C85E2B" w:rsidP="00C85E2B">
            <w:pPr>
              <w:tabs>
                <w:tab w:val="decimal" w:pos="630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7722A6" w14:textId="6DDB1E93" w:rsidR="00C85E2B" w:rsidRDefault="00D36240" w:rsidP="00C85E2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4.51</w:t>
            </w:r>
          </w:p>
        </w:tc>
        <w:tc>
          <w:tcPr>
            <w:tcW w:w="270" w:type="dxa"/>
          </w:tcPr>
          <w:p w14:paraId="41790DED" w14:textId="77777777" w:rsidR="00C85E2B" w:rsidRPr="008860F2" w:rsidRDefault="00C85E2B" w:rsidP="00C85E2B">
            <w:pPr>
              <w:tabs>
                <w:tab w:val="decimal" w:pos="630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2" w:type="dxa"/>
          </w:tcPr>
          <w:p w14:paraId="5C180BD9" w14:textId="3BC8F5B8" w:rsidR="00C85E2B" w:rsidRPr="008860F2" w:rsidRDefault="00C85E2B" w:rsidP="00C85E2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4.73</w:t>
            </w:r>
          </w:p>
        </w:tc>
      </w:tr>
      <w:tr w:rsidR="00C85E2B" w:rsidRPr="008860F2" w14:paraId="53E7E178" w14:textId="77777777" w:rsidTr="00C85E2B">
        <w:tc>
          <w:tcPr>
            <w:tcW w:w="2772" w:type="dxa"/>
          </w:tcPr>
          <w:p w14:paraId="5A991503" w14:textId="07447C75" w:rsidR="00C85E2B" w:rsidRPr="008860F2" w:rsidRDefault="00C85E2B" w:rsidP="00C85E2B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="008E56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ๆ </w:t>
            </w:r>
          </w:p>
        </w:tc>
        <w:tc>
          <w:tcPr>
            <w:tcW w:w="810" w:type="dxa"/>
          </w:tcPr>
          <w:p w14:paraId="6DB542B5" w14:textId="77777777" w:rsidR="00C85E2B" w:rsidRDefault="00C85E2B" w:rsidP="00C85E2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C7F439" w14:textId="76876133" w:rsidR="00C85E2B" w:rsidRPr="003A11A7" w:rsidRDefault="00BC73FC" w:rsidP="00C85E2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A11A7">
              <w:rPr>
                <w:rFonts w:ascii="Angsana New" w:hAnsi="Angsana New"/>
                <w:sz w:val="28"/>
                <w:szCs w:val="28"/>
                <w:lang w:val="en-US" w:bidi="th-TH"/>
              </w:rPr>
              <w:t>26.</w:t>
            </w:r>
            <w:r w:rsidR="0012011F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3AF10A45" w14:textId="77777777" w:rsidR="00C85E2B" w:rsidRPr="008860F2" w:rsidRDefault="00C85E2B" w:rsidP="00C85E2B">
            <w:pPr>
              <w:tabs>
                <w:tab w:val="decimal" w:pos="630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4C23D18E" w14:textId="36EF797E" w:rsidR="00C85E2B" w:rsidRPr="008860F2" w:rsidRDefault="00C85E2B" w:rsidP="00C85E2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27.4</w:t>
            </w:r>
            <w:r w:rsidR="000F0706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360" w:type="dxa"/>
          </w:tcPr>
          <w:p w14:paraId="152B2249" w14:textId="77777777" w:rsidR="00C85E2B" w:rsidRPr="008860F2" w:rsidRDefault="00C85E2B" w:rsidP="00C85E2B">
            <w:pPr>
              <w:tabs>
                <w:tab w:val="decimal" w:pos="630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CEFB00" w14:textId="4E9D47C1" w:rsidR="00C85E2B" w:rsidRPr="008860F2" w:rsidRDefault="00D36240" w:rsidP="00C85E2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6.03</w:t>
            </w:r>
          </w:p>
        </w:tc>
        <w:tc>
          <w:tcPr>
            <w:tcW w:w="270" w:type="dxa"/>
          </w:tcPr>
          <w:p w14:paraId="497FF67B" w14:textId="77777777" w:rsidR="00C85E2B" w:rsidRPr="008860F2" w:rsidRDefault="00C85E2B" w:rsidP="00C85E2B">
            <w:pPr>
              <w:tabs>
                <w:tab w:val="decimal" w:pos="630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4D1FB176" w14:textId="11E3A01C" w:rsidR="00C85E2B" w:rsidRPr="008860F2" w:rsidRDefault="00C85E2B" w:rsidP="00C85E2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8.24</w:t>
            </w:r>
          </w:p>
        </w:tc>
      </w:tr>
      <w:tr w:rsidR="00C85E2B" w:rsidRPr="008860F2" w14:paraId="25CCE607" w14:textId="77777777" w:rsidTr="00C85E2B">
        <w:tc>
          <w:tcPr>
            <w:tcW w:w="2772" w:type="dxa"/>
          </w:tcPr>
          <w:p w14:paraId="01C19E20" w14:textId="77777777" w:rsidR="00C85E2B" w:rsidRPr="008860F2" w:rsidRDefault="00C85E2B" w:rsidP="00C85E2B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1F66E964" w14:textId="77777777" w:rsidR="00C85E2B" w:rsidRPr="00D00B58" w:rsidRDefault="00C85E2B" w:rsidP="00C85E2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DBE9D1" w14:textId="11701AC1" w:rsidR="00C85E2B" w:rsidRPr="003A11A7" w:rsidRDefault="00BC73FC" w:rsidP="00C85E2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A11A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3A11A7" w:rsidRPr="003A11A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44</w:t>
            </w:r>
            <w:r w:rsidRPr="003A11A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.</w:t>
            </w:r>
            <w:r w:rsidR="0012011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68</w:t>
            </w:r>
          </w:p>
        </w:tc>
        <w:tc>
          <w:tcPr>
            <w:tcW w:w="270" w:type="dxa"/>
          </w:tcPr>
          <w:p w14:paraId="3EA5FFF9" w14:textId="77777777" w:rsidR="00C85E2B" w:rsidRPr="008860F2" w:rsidRDefault="00C85E2B" w:rsidP="00C85E2B">
            <w:pPr>
              <w:tabs>
                <w:tab w:val="decimal" w:pos="63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0159C668" w14:textId="6104A5FD" w:rsidR="00C85E2B" w:rsidRPr="008860F2" w:rsidRDefault="00C85E2B" w:rsidP="00C85E2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00B5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455.7</w:t>
            </w:r>
            <w:r w:rsidR="000F070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360" w:type="dxa"/>
          </w:tcPr>
          <w:p w14:paraId="6C1D3A2D" w14:textId="77777777" w:rsidR="00C85E2B" w:rsidRPr="008860F2" w:rsidRDefault="00C85E2B" w:rsidP="00C85E2B">
            <w:pPr>
              <w:tabs>
                <w:tab w:val="decimal" w:pos="63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4DCB9B" w14:textId="0B65777E" w:rsidR="00C85E2B" w:rsidRPr="008860F2" w:rsidRDefault="002507FA" w:rsidP="00C85E2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153.36</w:t>
            </w:r>
          </w:p>
        </w:tc>
        <w:tc>
          <w:tcPr>
            <w:tcW w:w="270" w:type="dxa"/>
          </w:tcPr>
          <w:p w14:paraId="1B88D70C" w14:textId="77777777" w:rsidR="00C85E2B" w:rsidRPr="008860F2" w:rsidRDefault="00C85E2B" w:rsidP="00C85E2B">
            <w:pPr>
              <w:tabs>
                <w:tab w:val="decimal" w:pos="63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BAEA3C0" w14:textId="6E4A1E81" w:rsidR="00C85E2B" w:rsidRPr="008860F2" w:rsidRDefault="00C85E2B" w:rsidP="00C85E2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173.91</w:t>
            </w:r>
          </w:p>
        </w:tc>
      </w:tr>
    </w:tbl>
    <w:p w14:paraId="40A155F6" w14:textId="58F632FA" w:rsidR="00CF0C1E" w:rsidRDefault="00CF0C1E" w:rsidP="00EB02AA">
      <w:pPr>
        <w:pStyle w:val="NoSpacing"/>
        <w:rPr>
          <w:rFonts w:ascii="Angsana New" w:hAnsi="Angsana New"/>
          <w:sz w:val="22"/>
        </w:rPr>
      </w:pPr>
    </w:p>
    <w:p w14:paraId="780E7BDB" w14:textId="77777777" w:rsidR="00CF0C1E" w:rsidRDefault="00CF0C1E">
      <w:pPr>
        <w:spacing w:line="240" w:lineRule="auto"/>
        <w:jc w:val="left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</w:rPr>
        <w:br w:type="page"/>
      </w:r>
    </w:p>
    <w:p w14:paraId="6EBA8FB7" w14:textId="77777777" w:rsidR="003B14EA" w:rsidRPr="008860F2" w:rsidRDefault="003B14EA" w:rsidP="00D550A3">
      <w:pPr>
        <w:spacing w:line="240" w:lineRule="auto"/>
        <w:ind w:left="540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t>โครงการสมทบเงินที่กำหนดไว้</w:t>
      </w:r>
    </w:p>
    <w:p w14:paraId="0628471C" w14:textId="77777777" w:rsidR="003B14EA" w:rsidRPr="00455FF3" w:rsidRDefault="003B14EA" w:rsidP="00EB02AA">
      <w:pPr>
        <w:pStyle w:val="NoSpacing"/>
        <w:rPr>
          <w:rFonts w:ascii="Angsana New" w:hAnsi="Angsana New"/>
          <w:sz w:val="14"/>
          <w:szCs w:val="14"/>
        </w:rPr>
      </w:pPr>
    </w:p>
    <w:p w14:paraId="7E881401" w14:textId="606A4ACF" w:rsidR="002E66E8" w:rsidRPr="008860F2" w:rsidRDefault="003B14EA" w:rsidP="00D550A3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bookmarkStart w:id="19" w:name="_Hlk56204552"/>
      <w:r w:rsidRPr="008860F2">
        <w:rPr>
          <w:rFonts w:ascii="Angsana New" w:hAnsi="Angsana New"/>
          <w:sz w:val="28"/>
          <w:szCs w:val="28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</w:t>
      </w:r>
      <w:r w:rsidR="0012011F">
        <w:rPr>
          <w:rFonts w:ascii="Angsana New" w:hAnsi="Angsana New"/>
          <w:sz w:val="28"/>
          <w:szCs w:val="28"/>
        </w:rPr>
        <w:t xml:space="preserve"> </w:t>
      </w:r>
      <w:r w:rsidR="00C90369">
        <w:rPr>
          <w:rFonts w:ascii="Angsana New" w:hAnsi="Angsana New"/>
          <w:sz w:val="28"/>
          <w:szCs w:val="28"/>
        </w:rPr>
        <w:t xml:space="preserve">2 </w:t>
      </w:r>
      <w:r w:rsidRPr="008860F2">
        <w:rPr>
          <w:rFonts w:ascii="Angsana New" w:hAnsi="Angsana New"/>
          <w:sz w:val="28"/>
          <w:szCs w:val="28"/>
          <w:cs/>
        </w:rPr>
        <w:t xml:space="preserve">ถึง อัตราร้อยละ </w:t>
      </w:r>
      <w:r w:rsidR="003845E6">
        <w:rPr>
          <w:rFonts w:ascii="Angsana New" w:hAnsi="Angsana New"/>
          <w:sz w:val="28"/>
          <w:szCs w:val="28"/>
        </w:rPr>
        <w:t>1</w:t>
      </w:r>
      <w:r w:rsidR="00C90369">
        <w:rPr>
          <w:rFonts w:ascii="Angsana New" w:hAnsi="Angsana New"/>
          <w:sz w:val="28"/>
          <w:szCs w:val="28"/>
        </w:rPr>
        <w:t>5</w:t>
      </w:r>
      <w:r w:rsidR="00D3736C" w:rsidRPr="008860F2">
        <w:rPr>
          <w:rFonts w:ascii="Angsana New" w:hAnsi="Angsana New"/>
          <w:sz w:val="28"/>
          <w:szCs w:val="28"/>
        </w:rPr>
        <w:t xml:space="preserve"> </w:t>
      </w:r>
      <w:bookmarkStart w:id="20" w:name="_Hlk56204521"/>
      <w:r w:rsidR="009B2A02" w:rsidRPr="008860F2">
        <w:rPr>
          <w:rFonts w:ascii="Angsana New" w:hAnsi="Angsana New"/>
          <w:i/>
          <w:iCs/>
          <w:sz w:val="28"/>
          <w:szCs w:val="28"/>
          <w:cs/>
        </w:rPr>
        <w:t>(</w:t>
      </w:r>
      <w:r w:rsidR="004C3CA4" w:rsidRPr="008860F2">
        <w:rPr>
          <w:rFonts w:ascii="Angsana New" w:hAnsi="Angsana New"/>
          <w:i/>
          <w:iCs/>
          <w:sz w:val="28"/>
          <w:szCs w:val="28"/>
        </w:rPr>
        <w:t>256</w:t>
      </w:r>
      <w:r w:rsidR="00C85E2B">
        <w:rPr>
          <w:rFonts w:ascii="Angsana New" w:hAnsi="Angsana New"/>
          <w:i/>
          <w:iCs/>
          <w:sz w:val="28"/>
          <w:szCs w:val="28"/>
        </w:rPr>
        <w:t>3</w:t>
      </w:r>
      <w:r w:rsidR="009B2A02" w:rsidRPr="008860F2">
        <w:rPr>
          <w:rFonts w:ascii="Angsana New" w:hAnsi="Angsana New"/>
          <w:i/>
          <w:iCs/>
          <w:sz w:val="28"/>
          <w:szCs w:val="28"/>
        </w:rPr>
        <w:t xml:space="preserve">: </w:t>
      </w:r>
      <w:r w:rsidR="009B2A02" w:rsidRPr="008860F2">
        <w:rPr>
          <w:rFonts w:ascii="Angsana New" w:hAnsi="Angsana New"/>
          <w:i/>
          <w:iCs/>
          <w:sz w:val="28"/>
          <w:szCs w:val="28"/>
          <w:cs/>
        </w:rPr>
        <w:t xml:space="preserve">อัตราร้อยละ </w:t>
      </w:r>
      <w:r w:rsidR="00CF0C1E">
        <w:rPr>
          <w:rFonts w:ascii="Angsana New" w:hAnsi="Angsana New"/>
          <w:i/>
          <w:iCs/>
          <w:sz w:val="28"/>
          <w:szCs w:val="28"/>
        </w:rPr>
        <w:t>2</w:t>
      </w:r>
      <w:r w:rsidR="009B2A02" w:rsidRPr="008860F2">
        <w:rPr>
          <w:rFonts w:ascii="Angsana New" w:hAnsi="Angsana New"/>
          <w:i/>
          <w:iCs/>
          <w:sz w:val="28"/>
          <w:szCs w:val="28"/>
        </w:rPr>
        <w:t xml:space="preserve"> </w:t>
      </w:r>
      <w:r w:rsidR="009B2A02" w:rsidRPr="008860F2">
        <w:rPr>
          <w:rFonts w:ascii="Angsana New" w:hAnsi="Angsana New"/>
          <w:i/>
          <w:iCs/>
          <w:sz w:val="28"/>
          <w:szCs w:val="28"/>
          <w:cs/>
        </w:rPr>
        <w:t xml:space="preserve">ถึงอัตราร้อยละ </w:t>
      </w:r>
      <w:r w:rsidR="009B2A02" w:rsidRPr="008860F2">
        <w:rPr>
          <w:rFonts w:ascii="Angsana New" w:hAnsi="Angsana New"/>
          <w:i/>
          <w:iCs/>
          <w:sz w:val="28"/>
          <w:szCs w:val="28"/>
        </w:rPr>
        <w:t>1</w:t>
      </w:r>
      <w:r w:rsidR="00F56BC7" w:rsidRPr="008860F2">
        <w:rPr>
          <w:rFonts w:ascii="Angsana New" w:hAnsi="Angsana New"/>
          <w:i/>
          <w:iCs/>
          <w:sz w:val="28"/>
          <w:szCs w:val="28"/>
          <w:cs/>
        </w:rPr>
        <w:t>5</w:t>
      </w:r>
      <w:r w:rsidR="009B2A02" w:rsidRPr="008860F2">
        <w:rPr>
          <w:rFonts w:ascii="Angsana New" w:hAnsi="Angsana New"/>
          <w:i/>
          <w:iCs/>
          <w:sz w:val="28"/>
          <w:szCs w:val="28"/>
        </w:rPr>
        <w:t>)</w:t>
      </w:r>
      <w:bookmarkEnd w:id="20"/>
      <w:r w:rsidR="009B2A02" w:rsidRPr="008860F2">
        <w:rPr>
          <w:rFonts w:ascii="Angsana New" w:hAnsi="Angsana New"/>
          <w:i/>
          <w:iCs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ของเงินเดือนทุกเดือน และกลุ่มบริษัทจ่ายสมทบ</w:t>
      </w:r>
      <w:r w:rsidR="00F56BC7" w:rsidRPr="008860F2">
        <w:rPr>
          <w:rFonts w:ascii="Angsana New" w:hAnsi="Angsana New"/>
          <w:sz w:val="28"/>
          <w:szCs w:val="28"/>
          <w:cs/>
        </w:rPr>
        <w:t>ตามระยะเวลาการเป็นพนักงาน</w:t>
      </w:r>
      <w:r w:rsidRPr="008860F2">
        <w:rPr>
          <w:rFonts w:ascii="Angsana New" w:hAnsi="Angsana New"/>
          <w:sz w:val="28"/>
          <w:szCs w:val="28"/>
          <w:cs/>
        </w:rPr>
        <w:t>ในอัตราร้อยละ</w:t>
      </w:r>
      <w:r w:rsidR="00CF0C1E">
        <w:rPr>
          <w:rFonts w:ascii="Angsana New" w:hAnsi="Angsana New"/>
          <w:sz w:val="28"/>
          <w:szCs w:val="28"/>
        </w:rPr>
        <w:t xml:space="preserve"> </w:t>
      </w:r>
      <w:r w:rsidR="00C90369">
        <w:rPr>
          <w:rFonts w:ascii="Angsana New" w:hAnsi="Angsana New"/>
          <w:sz w:val="28"/>
          <w:szCs w:val="28"/>
        </w:rPr>
        <w:t xml:space="preserve">5 </w:t>
      </w:r>
      <w:r w:rsidR="00C90369">
        <w:rPr>
          <w:rFonts w:ascii="Angsana New" w:hAnsi="Angsana New" w:hint="cs"/>
          <w:sz w:val="28"/>
          <w:szCs w:val="28"/>
          <w:cs/>
        </w:rPr>
        <w:t>ถึ</w:t>
      </w:r>
      <w:r w:rsidRPr="008860F2">
        <w:rPr>
          <w:rFonts w:ascii="Angsana New" w:hAnsi="Angsana New"/>
          <w:sz w:val="28"/>
          <w:szCs w:val="28"/>
          <w:cs/>
        </w:rPr>
        <w:t>งอัตราร้อยละ</w:t>
      </w:r>
      <w:r w:rsidR="00C90369">
        <w:rPr>
          <w:rFonts w:ascii="Angsana New" w:hAnsi="Angsana New" w:hint="cs"/>
          <w:sz w:val="28"/>
          <w:szCs w:val="28"/>
          <w:cs/>
        </w:rPr>
        <w:t xml:space="preserve"> </w:t>
      </w:r>
      <w:r w:rsidR="00C90369">
        <w:rPr>
          <w:rFonts w:ascii="Angsana New" w:hAnsi="Angsana New"/>
          <w:sz w:val="28"/>
          <w:szCs w:val="28"/>
        </w:rPr>
        <w:t>1</w:t>
      </w:r>
      <w:r w:rsidR="00C346A3">
        <w:rPr>
          <w:rFonts w:ascii="Angsana New" w:hAnsi="Angsana New"/>
          <w:sz w:val="28"/>
          <w:szCs w:val="28"/>
        </w:rPr>
        <w:t>0</w:t>
      </w:r>
      <w:r w:rsidR="00C90369">
        <w:rPr>
          <w:rFonts w:ascii="Angsana New" w:hAnsi="Angsana New"/>
          <w:sz w:val="28"/>
          <w:szCs w:val="28"/>
        </w:rPr>
        <w:t xml:space="preserve"> </w:t>
      </w:r>
      <w:r w:rsidR="00D3736C" w:rsidRPr="008860F2">
        <w:rPr>
          <w:rFonts w:ascii="Angsana New" w:hAnsi="Angsana New"/>
          <w:i/>
          <w:iCs/>
          <w:sz w:val="28"/>
          <w:szCs w:val="28"/>
          <w:cs/>
        </w:rPr>
        <w:t>(</w:t>
      </w:r>
      <w:r w:rsidR="004C3CA4" w:rsidRPr="008860F2">
        <w:rPr>
          <w:rFonts w:ascii="Angsana New" w:hAnsi="Angsana New"/>
          <w:i/>
          <w:iCs/>
          <w:sz w:val="28"/>
          <w:szCs w:val="28"/>
        </w:rPr>
        <w:t>256</w:t>
      </w:r>
      <w:r w:rsidR="00C85E2B">
        <w:rPr>
          <w:rFonts w:ascii="Angsana New" w:hAnsi="Angsana New"/>
          <w:i/>
          <w:iCs/>
          <w:sz w:val="28"/>
          <w:szCs w:val="28"/>
        </w:rPr>
        <w:t>3</w:t>
      </w:r>
      <w:r w:rsidR="00D3736C" w:rsidRPr="008860F2">
        <w:rPr>
          <w:rFonts w:ascii="Angsana New" w:hAnsi="Angsana New"/>
          <w:i/>
          <w:iCs/>
          <w:sz w:val="28"/>
          <w:szCs w:val="28"/>
        </w:rPr>
        <w:t xml:space="preserve">: </w:t>
      </w:r>
      <w:r w:rsidR="00D3736C" w:rsidRPr="008860F2">
        <w:rPr>
          <w:rFonts w:ascii="Angsana New" w:hAnsi="Angsana New"/>
          <w:i/>
          <w:iCs/>
          <w:sz w:val="28"/>
          <w:szCs w:val="28"/>
          <w:cs/>
        </w:rPr>
        <w:t xml:space="preserve">อัตราร้อยละ </w:t>
      </w:r>
      <w:r w:rsidR="00234AFB" w:rsidRPr="008860F2">
        <w:rPr>
          <w:rFonts w:ascii="Angsana New" w:hAnsi="Angsana New"/>
          <w:i/>
          <w:iCs/>
          <w:sz w:val="28"/>
          <w:szCs w:val="28"/>
        </w:rPr>
        <w:t>5</w:t>
      </w:r>
      <w:r w:rsidR="00D3736C" w:rsidRPr="008860F2">
        <w:rPr>
          <w:rFonts w:ascii="Angsana New" w:hAnsi="Angsana New"/>
          <w:i/>
          <w:iCs/>
          <w:sz w:val="28"/>
          <w:szCs w:val="28"/>
        </w:rPr>
        <w:t xml:space="preserve"> </w:t>
      </w:r>
      <w:r w:rsidR="00D3736C" w:rsidRPr="008860F2">
        <w:rPr>
          <w:rFonts w:ascii="Angsana New" w:hAnsi="Angsana New"/>
          <w:i/>
          <w:iCs/>
          <w:sz w:val="28"/>
          <w:szCs w:val="28"/>
          <w:cs/>
        </w:rPr>
        <w:t xml:space="preserve">ถึงอัตราร้อยละ </w:t>
      </w:r>
      <w:r w:rsidR="00D3736C" w:rsidRPr="008860F2">
        <w:rPr>
          <w:rFonts w:ascii="Angsana New" w:hAnsi="Angsana New"/>
          <w:i/>
          <w:iCs/>
          <w:sz w:val="28"/>
          <w:szCs w:val="28"/>
        </w:rPr>
        <w:t>10)</w:t>
      </w:r>
      <w:r w:rsidRPr="008860F2">
        <w:rPr>
          <w:rFonts w:ascii="Angsana New" w:hAnsi="Angsana New"/>
          <w:sz w:val="28"/>
          <w:szCs w:val="28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  <w:r w:rsidRPr="008860F2">
        <w:rPr>
          <w:rFonts w:ascii="Angsana New" w:hAnsi="Angsana New"/>
          <w:sz w:val="28"/>
          <w:szCs w:val="28"/>
        </w:rPr>
        <w:t xml:space="preserve"> </w:t>
      </w:r>
    </w:p>
    <w:bookmarkEnd w:id="19"/>
    <w:p w14:paraId="179255FE" w14:textId="5EB274FF" w:rsidR="00C65D8B" w:rsidRPr="00455FF3" w:rsidRDefault="00C65D8B">
      <w:pPr>
        <w:spacing w:line="240" w:lineRule="auto"/>
        <w:jc w:val="left"/>
        <w:rPr>
          <w:rFonts w:ascii="Angsana New" w:hAnsi="Angsana New"/>
          <w:b/>
          <w:bCs/>
          <w:sz w:val="16"/>
          <w:szCs w:val="16"/>
          <w:cs/>
        </w:rPr>
      </w:pPr>
    </w:p>
    <w:p w14:paraId="206234D1" w14:textId="5F8BF712" w:rsidR="003B14EA" w:rsidRPr="008860F2" w:rsidRDefault="003B14EA" w:rsidP="00BA7DB0">
      <w:pPr>
        <w:pStyle w:val="Heading1"/>
        <w:keepLines/>
        <w:numPr>
          <w:ilvl w:val="0"/>
          <w:numId w:val="1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sz w:val="28"/>
          <w:szCs w:val="28"/>
          <w:u w:val="none"/>
        </w:rPr>
      </w:pPr>
      <w:r w:rsidRPr="008860F2">
        <w:rPr>
          <w:rFonts w:ascii="Angsana New" w:hAnsi="Angsana New"/>
          <w:sz w:val="28"/>
          <w:szCs w:val="28"/>
          <w:u w:val="none"/>
          <w:cs/>
        </w:rPr>
        <w:t>ค่าใช้จ่ายตามลักษณะ</w:t>
      </w:r>
    </w:p>
    <w:p w14:paraId="72910BF1" w14:textId="77777777" w:rsidR="003B14EA" w:rsidRPr="00455FF3" w:rsidRDefault="003B14EA" w:rsidP="00FD6EFA">
      <w:pPr>
        <w:pStyle w:val="NoSpacing"/>
        <w:rPr>
          <w:rFonts w:ascii="Angsana New" w:hAnsi="Angsana New"/>
          <w:sz w:val="8"/>
          <w:szCs w:val="8"/>
        </w:rPr>
      </w:pPr>
    </w:p>
    <w:p w14:paraId="41840A79" w14:textId="69674A13" w:rsidR="00383333" w:rsidRPr="008860F2" w:rsidRDefault="003B14EA" w:rsidP="009C2027">
      <w:pPr>
        <w:spacing w:line="240" w:lineRule="auto"/>
        <w:ind w:left="547"/>
        <w:rPr>
          <w:rFonts w:ascii="Angsana New" w:hAnsi="Angsana New"/>
          <w:sz w:val="28"/>
          <w:szCs w:val="28"/>
          <w:cs/>
        </w:rPr>
      </w:pPr>
      <w:r w:rsidRPr="008860F2">
        <w:rPr>
          <w:rFonts w:ascii="Angsana New" w:hAnsi="Angsana New"/>
          <w:sz w:val="28"/>
          <w:szCs w:val="28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</w:t>
      </w:r>
      <w:r w:rsidR="008E5618">
        <w:rPr>
          <w:rFonts w:ascii="Angsana New" w:hAnsi="Angsana New" w:hint="cs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ๆ ดังนี้</w:t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900"/>
        <w:gridCol w:w="1080"/>
        <w:gridCol w:w="270"/>
        <w:gridCol w:w="1170"/>
        <w:gridCol w:w="270"/>
        <w:gridCol w:w="1080"/>
        <w:gridCol w:w="270"/>
        <w:gridCol w:w="1170"/>
      </w:tblGrid>
      <w:tr w:rsidR="00443FF9" w:rsidRPr="008860F2" w14:paraId="377E9696" w14:textId="77777777" w:rsidTr="000C76F3">
        <w:tc>
          <w:tcPr>
            <w:tcW w:w="3510" w:type="dxa"/>
            <w:shd w:val="clear" w:color="auto" w:fill="FFFFFF"/>
          </w:tcPr>
          <w:p w14:paraId="6DAE8FF5" w14:textId="77777777" w:rsidR="00443FF9" w:rsidRPr="008860F2" w:rsidRDefault="00443FF9" w:rsidP="00632667">
            <w:pPr>
              <w:ind w:left="342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FFFFFF"/>
          </w:tcPr>
          <w:p w14:paraId="5CD58BC9" w14:textId="77777777" w:rsidR="00443FF9" w:rsidRPr="008860F2" w:rsidRDefault="00443FF9" w:rsidP="00632667">
            <w:pPr>
              <w:ind w:left="-107" w:right="-10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shd w:val="clear" w:color="auto" w:fill="FFFFFF"/>
          </w:tcPr>
          <w:p w14:paraId="0760850D" w14:textId="77777777" w:rsidR="00443FF9" w:rsidRPr="008860F2" w:rsidRDefault="00443FF9" w:rsidP="0063266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1CDCEDD6" w14:textId="77777777" w:rsidR="00443FF9" w:rsidRPr="008860F2" w:rsidRDefault="00443FF9" w:rsidP="0063266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shd w:val="clear" w:color="auto" w:fill="FFFFFF"/>
          </w:tcPr>
          <w:p w14:paraId="629CE15D" w14:textId="77777777" w:rsidR="00443FF9" w:rsidRPr="008860F2" w:rsidRDefault="00443FF9" w:rsidP="0063266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BA1" w:rsidRPr="008860F2" w14:paraId="2CAC4824" w14:textId="77777777" w:rsidTr="000C76F3">
        <w:trPr>
          <w:trHeight w:val="425"/>
        </w:trPr>
        <w:tc>
          <w:tcPr>
            <w:tcW w:w="3510" w:type="dxa"/>
            <w:shd w:val="clear" w:color="auto" w:fill="FFFFFF"/>
          </w:tcPr>
          <w:p w14:paraId="0E63BE41" w14:textId="77777777" w:rsidR="002E5BA1" w:rsidRPr="008860F2" w:rsidRDefault="002E5BA1" w:rsidP="002E5BA1">
            <w:pPr>
              <w:ind w:left="342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FFFFFF"/>
          </w:tcPr>
          <w:p w14:paraId="23867B36" w14:textId="77777777" w:rsidR="002E5BA1" w:rsidRPr="008860F2" w:rsidRDefault="002E5BA1" w:rsidP="002E5BA1">
            <w:pPr>
              <w:ind w:left="-107" w:right="-10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FFFFFF"/>
          </w:tcPr>
          <w:p w14:paraId="793197E9" w14:textId="4754B030" w:rsidR="002E5BA1" w:rsidRPr="008860F2" w:rsidRDefault="00C85E2B" w:rsidP="00C81D26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FFFFFF"/>
          </w:tcPr>
          <w:p w14:paraId="7E9DC8EA" w14:textId="77777777" w:rsidR="002E5BA1" w:rsidRPr="008860F2" w:rsidRDefault="002E5BA1" w:rsidP="002E5BA1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0631C235" w14:textId="5E3869D0" w:rsidR="002E5BA1" w:rsidRPr="008860F2" w:rsidRDefault="00C85E2B" w:rsidP="00C81D26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FFFFFF"/>
          </w:tcPr>
          <w:p w14:paraId="3DF40ED8" w14:textId="77777777" w:rsidR="002E5BA1" w:rsidRPr="008860F2" w:rsidRDefault="002E5BA1" w:rsidP="002E5BA1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56EA5905" w14:textId="09295BEE" w:rsidR="002E5BA1" w:rsidRPr="008860F2" w:rsidRDefault="00C85E2B" w:rsidP="005B5A27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FFFFFF"/>
          </w:tcPr>
          <w:p w14:paraId="77660BE0" w14:textId="77777777" w:rsidR="002E5BA1" w:rsidRPr="008860F2" w:rsidRDefault="002E5BA1" w:rsidP="002E5BA1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20E28245" w14:textId="3CDD1AAF" w:rsidR="002E5BA1" w:rsidRPr="008860F2" w:rsidRDefault="00C85E2B" w:rsidP="002E5BA1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C76F3" w:rsidRPr="008860F2" w14:paraId="799E706D" w14:textId="77777777" w:rsidTr="000C76F3">
        <w:trPr>
          <w:trHeight w:val="425"/>
        </w:trPr>
        <w:tc>
          <w:tcPr>
            <w:tcW w:w="3510" w:type="dxa"/>
            <w:shd w:val="clear" w:color="auto" w:fill="FFFFFF"/>
          </w:tcPr>
          <w:p w14:paraId="09669EF5" w14:textId="77777777" w:rsidR="000C76F3" w:rsidRPr="008860F2" w:rsidRDefault="000C76F3" w:rsidP="002E5BA1">
            <w:pPr>
              <w:ind w:left="342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FFFFFF"/>
          </w:tcPr>
          <w:p w14:paraId="40ECCEE8" w14:textId="77777777" w:rsidR="000C76F3" w:rsidRPr="008860F2" w:rsidRDefault="000C76F3" w:rsidP="002E5BA1">
            <w:pPr>
              <w:ind w:left="-107" w:right="-10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FFFFFF"/>
          </w:tcPr>
          <w:p w14:paraId="57CA7312" w14:textId="77777777" w:rsidR="000C76F3" w:rsidRDefault="000C76F3" w:rsidP="00C81D26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0CAD5CBF" w14:textId="77777777" w:rsidR="000C76F3" w:rsidRPr="008860F2" w:rsidRDefault="000C76F3" w:rsidP="002E5BA1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71CBD1BE" w14:textId="776647B7" w:rsidR="000C76F3" w:rsidRDefault="000C76F3" w:rsidP="00C81D26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270" w:type="dxa"/>
            <w:shd w:val="clear" w:color="auto" w:fill="FFFFFF"/>
          </w:tcPr>
          <w:p w14:paraId="333A555E" w14:textId="77777777" w:rsidR="000C76F3" w:rsidRPr="008860F2" w:rsidRDefault="000C76F3" w:rsidP="002E5BA1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5FE9CDFD" w14:textId="77777777" w:rsidR="000C76F3" w:rsidRDefault="000C76F3" w:rsidP="005B5A27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279050C2" w14:textId="77777777" w:rsidR="000C76F3" w:rsidRPr="008860F2" w:rsidRDefault="000C76F3" w:rsidP="002E5BA1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6676E0E4" w14:textId="0B3490BD" w:rsidR="000C76F3" w:rsidRDefault="000C76F3" w:rsidP="002E5BA1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ปรับปรุงใหม่)</w:t>
            </w:r>
          </w:p>
        </w:tc>
      </w:tr>
      <w:tr w:rsidR="002E5BA1" w:rsidRPr="008860F2" w14:paraId="059492E5" w14:textId="77777777" w:rsidTr="000C76F3">
        <w:tc>
          <w:tcPr>
            <w:tcW w:w="3510" w:type="dxa"/>
          </w:tcPr>
          <w:p w14:paraId="685853F5" w14:textId="77777777" w:rsidR="002E5BA1" w:rsidRPr="008860F2" w:rsidRDefault="002E5BA1" w:rsidP="002E5BA1">
            <w:pPr>
              <w:ind w:left="342" w:right="-108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F99D7C4" w14:textId="77777777" w:rsidR="002E5BA1" w:rsidRPr="008860F2" w:rsidRDefault="002E5BA1" w:rsidP="002E5BA1">
            <w:pPr>
              <w:ind w:left="-107" w:right="-10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6BF7340C" w14:textId="77777777" w:rsidR="002E5BA1" w:rsidRPr="008860F2" w:rsidRDefault="002E5BA1" w:rsidP="002E5BA1">
            <w:pPr>
              <w:ind w:left="77" w:right="152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C7604" w:rsidRPr="008860F2" w14:paraId="68965D36" w14:textId="77777777" w:rsidTr="000C76F3">
        <w:tc>
          <w:tcPr>
            <w:tcW w:w="3510" w:type="dxa"/>
          </w:tcPr>
          <w:p w14:paraId="39CAA943" w14:textId="614DB57B" w:rsidR="003C7604" w:rsidRPr="00BA3769" w:rsidRDefault="003C7604" w:rsidP="003C7604">
            <w:pPr>
              <w:ind w:left="-19" w:firstLine="1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A3769">
              <w:rPr>
                <w:rFonts w:ascii="Angsana New" w:hAnsi="Angsana New" w:hint="cs"/>
                <w:b/>
                <w:sz w:val="28"/>
                <w:szCs w:val="28"/>
                <w:cs/>
              </w:rPr>
              <w:t>ค่า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ซื้อที่ดินและงานก่อสร้างระหว่างปี</w:t>
            </w:r>
          </w:p>
        </w:tc>
        <w:tc>
          <w:tcPr>
            <w:tcW w:w="900" w:type="dxa"/>
          </w:tcPr>
          <w:p w14:paraId="2ECC31CD" w14:textId="77777777" w:rsidR="003C7604" w:rsidRPr="00BA3769" w:rsidRDefault="003C7604" w:rsidP="003C7604">
            <w:pPr>
              <w:ind w:left="-107" w:right="-109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9F63BB" w14:textId="389F2811" w:rsidR="003C7604" w:rsidRPr="003C7604" w:rsidRDefault="003C7604" w:rsidP="003C7604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3C7604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2,084.30</w:t>
            </w:r>
          </w:p>
        </w:tc>
        <w:tc>
          <w:tcPr>
            <w:tcW w:w="270" w:type="dxa"/>
          </w:tcPr>
          <w:p w14:paraId="7FC1EA1A" w14:textId="77777777" w:rsidR="003C7604" w:rsidRPr="003C7604" w:rsidRDefault="003C7604" w:rsidP="003C7604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D3EDA3C" w14:textId="04F6B770" w:rsidR="003C7604" w:rsidRPr="003C7604" w:rsidRDefault="003C7604" w:rsidP="003C7604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3C7604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1,650.29</w:t>
            </w:r>
          </w:p>
        </w:tc>
        <w:tc>
          <w:tcPr>
            <w:tcW w:w="270" w:type="dxa"/>
          </w:tcPr>
          <w:p w14:paraId="7F47141F" w14:textId="77777777" w:rsidR="003C7604" w:rsidRPr="00BA3769" w:rsidRDefault="003C7604" w:rsidP="003C7604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4DBF1C7" w14:textId="77A30BE0" w:rsidR="003C7604" w:rsidRPr="00BA3769" w:rsidRDefault="003C7604" w:rsidP="003C7604">
            <w:pPr>
              <w:pStyle w:val="acctfourfigures"/>
              <w:tabs>
                <w:tab w:val="clear" w:pos="765"/>
              </w:tabs>
              <w:spacing w:line="240" w:lineRule="atLeast"/>
              <w:ind w:left="-110" w:right="247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        -</w:t>
            </w:r>
          </w:p>
        </w:tc>
        <w:tc>
          <w:tcPr>
            <w:tcW w:w="270" w:type="dxa"/>
          </w:tcPr>
          <w:p w14:paraId="64D75DB2" w14:textId="77777777" w:rsidR="003C7604" w:rsidRPr="00BA3769" w:rsidRDefault="003C7604" w:rsidP="003C7604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5325FEA" w14:textId="450B7BAC" w:rsidR="003C7604" w:rsidRPr="00BA3769" w:rsidRDefault="003C7604" w:rsidP="003C760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8"/>
              <w:jc w:val="left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        -</w:t>
            </w:r>
          </w:p>
        </w:tc>
      </w:tr>
      <w:tr w:rsidR="002069F5" w:rsidRPr="008860F2" w14:paraId="74CA9B59" w14:textId="77777777" w:rsidTr="000C76F3">
        <w:tc>
          <w:tcPr>
            <w:tcW w:w="3510" w:type="dxa"/>
          </w:tcPr>
          <w:p w14:paraId="308B71D2" w14:textId="2DD6FE38" w:rsidR="002069F5" w:rsidRPr="00BA3769" w:rsidRDefault="002069F5" w:rsidP="002069F5">
            <w:pPr>
              <w:ind w:left="-19" w:firstLine="1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4681A">
              <w:rPr>
                <w:rFonts w:ascii="Angsana New" w:hAnsi="Angsana New"/>
                <w:b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00" w:type="dxa"/>
          </w:tcPr>
          <w:p w14:paraId="709A56F5" w14:textId="77777777" w:rsidR="002069F5" w:rsidRPr="00BA3769" w:rsidRDefault="002069F5" w:rsidP="002069F5">
            <w:pPr>
              <w:ind w:left="-107" w:right="-109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06F4C1" w14:textId="2BE36D68" w:rsidR="002069F5" w:rsidRPr="003C7604" w:rsidRDefault="002069F5" w:rsidP="002069F5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1,214.30</w:t>
            </w:r>
          </w:p>
        </w:tc>
        <w:tc>
          <w:tcPr>
            <w:tcW w:w="270" w:type="dxa"/>
          </w:tcPr>
          <w:p w14:paraId="61E884C6" w14:textId="77777777" w:rsidR="002069F5" w:rsidRPr="003C7604" w:rsidRDefault="002069F5" w:rsidP="002069F5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03A9917" w14:textId="4EE8F80F" w:rsidR="002069F5" w:rsidRPr="003C7604" w:rsidRDefault="002069F5" w:rsidP="002069F5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945.57</w:t>
            </w:r>
          </w:p>
        </w:tc>
        <w:tc>
          <w:tcPr>
            <w:tcW w:w="270" w:type="dxa"/>
          </w:tcPr>
          <w:p w14:paraId="530FD62E" w14:textId="77777777" w:rsidR="002069F5" w:rsidRPr="00BA3769" w:rsidRDefault="002069F5" w:rsidP="002069F5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1987FD9" w14:textId="5A814A03" w:rsidR="002069F5" w:rsidRDefault="002069F5" w:rsidP="002069F5">
            <w:pPr>
              <w:pStyle w:val="acctfourfigures"/>
              <w:tabs>
                <w:tab w:val="clear" w:pos="765"/>
              </w:tabs>
              <w:spacing w:line="240" w:lineRule="atLeast"/>
              <w:ind w:left="-110" w:right="247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        -</w:t>
            </w:r>
          </w:p>
        </w:tc>
        <w:tc>
          <w:tcPr>
            <w:tcW w:w="270" w:type="dxa"/>
          </w:tcPr>
          <w:p w14:paraId="726D7934" w14:textId="77777777" w:rsidR="002069F5" w:rsidRPr="00BA3769" w:rsidRDefault="002069F5" w:rsidP="002069F5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CCFA3C5" w14:textId="2D014AE1" w:rsidR="002069F5" w:rsidRDefault="002069F5" w:rsidP="002069F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        -</w:t>
            </w:r>
          </w:p>
        </w:tc>
      </w:tr>
      <w:tr w:rsidR="002069F5" w:rsidRPr="008860F2" w14:paraId="31019125" w14:textId="77777777" w:rsidTr="000C76F3">
        <w:tc>
          <w:tcPr>
            <w:tcW w:w="3510" w:type="dxa"/>
          </w:tcPr>
          <w:p w14:paraId="57D6064D" w14:textId="77777777" w:rsidR="002069F5" w:rsidRDefault="002069F5" w:rsidP="002069F5">
            <w:pPr>
              <w:ind w:left="-19" w:firstLine="12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การเปลี่ยนแปลงในอสังหาริมทรัพย์</w:t>
            </w:r>
          </w:p>
          <w:p w14:paraId="6B82CC36" w14:textId="441179AF" w:rsidR="002069F5" w:rsidRPr="0024681A" w:rsidRDefault="002069F5" w:rsidP="002069F5">
            <w:pPr>
              <w:ind w:left="-19" w:firstLine="12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  พัฒนาเพื่อขาย</w:t>
            </w:r>
          </w:p>
        </w:tc>
        <w:tc>
          <w:tcPr>
            <w:tcW w:w="900" w:type="dxa"/>
          </w:tcPr>
          <w:p w14:paraId="13E12D87" w14:textId="77777777" w:rsidR="002069F5" w:rsidRPr="00BA3769" w:rsidRDefault="002069F5" w:rsidP="002069F5">
            <w:pPr>
              <w:ind w:left="-107" w:right="-109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C54A35" w14:textId="77777777" w:rsidR="002069F5" w:rsidRDefault="002069F5" w:rsidP="002069F5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  <w:p w14:paraId="409C5BE6" w14:textId="1BD0CFEC" w:rsidR="002069F5" w:rsidRPr="003C7604" w:rsidRDefault="002069F5" w:rsidP="002069F5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3C7604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(905.06)</w:t>
            </w:r>
          </w:p>
        </w:tc>
        <w:tc>
          <w:tcPr>
            <w:tcW w:w="270" w:type="dxa"/>
          </w:tcPr>
          <w:p w14:paraId="497E67D0" w14:textId="77777777" w:rsidR="002069F5" w:rsidRPr="003C7604" w:rsidRDefault="002069F5" w:rsidP="002069F5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05E1086" w14:textId="77777777" w:rsidR="002069F5" w:rsidRDefault="002069F5" w:rsidP="002069F5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  <w:p w14:paraId="11616790" w14:textId="0FBC92F2" w:rsidR="002069F5" w:rsidRPr="003C7604" w:rsidRDefault="002069F5" w:rsidP="002069F5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3C7604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320.98</w:t>
            </w:r>
          </w:p>
        </w:tc>
        <w:tc>
          <w:tcPr>
            <w:tcW w:w="270" w:type="dxa"/>
          </w:tcPr>
          <w:p w14:paraId="60CEC059" w14:textId="77777777" w:rsidR="002069F5" w:rsidRPr="00BA3769" w:rsidRDefault="002069F5" w:rsidP="002069F5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D7914FE" w14:textId="77777777" w:rsidR="002069F5" w:rsidRDefault="002069F5" w:rsidP="002069F5">
            <w:pPr>
              <w:pStyle w:val="acctfourfigures"/>
              <w:tabs>
                <w:tab w:val="clear" w:pos="765"/>
              </w:tabs>
              <w:spacing w:line="240" w:lineRule="atLeast"/>
              <w:ind w:left="-110" w:right="247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  </w:t>
            </w:r>
          </w:p>
          <w:p w14:paraId="76B609A5" w14:textId="27E52996" w:rsidR="002069F5" w:rsidRPr="00BA3769" w:rsidRDefault="002069F5" w:rsidP="009D2621">
            <w:pPr>
              <w:pStyle w:val="acctfourfigures"/>
              <w:tabs>
                <w:tab w:val="clear" w:pos="765"/>
              </w:tabs>
              <w:spacing w:line="240" w:lineRule="atLeast"/>
              <w:ind w:left="-110" w:right="-12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   -</w:t>
            </w:r>
          </w:p>
        </w:tc>
        <w:tc>
          <w:tcPr>
            <w:tcW w:w="270" w:type="dxa"/>
          </w:tcPr>
          <w:p w14:paraId="409CEDB0" w14:textId="77777777" w:rsidR="002069F5" w:rsidRPr="00BA3769" w:rsidRDefault="002069F5" w:rsidP="002069F5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D5AB4A3" w14:textId="77777777" w:rsidR="002069F5" w:rsidRDefault="002069F5" w:rsidP="002069F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8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</w:t>
            </w:r>
          </w:p>
          <w:p w14:paraId="5F573E65" w14:textId="49272246" w:rsidR="002069F5" w:rsidRPr="00BA3769" w:rsidRDefault="002069F5" w:rsidP="002069F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8"/>
              <w:jc w:val="left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     -</w:t>
            </w:r>
          </w:p>
        </w:tc>
      </w:tr>
      <w:tr w:rsidR="002069F5" w:rsidRPr="008860F2" w14:paraId="54665069" w14:textId="77777777" w:rsidTr="000C76F3">
        <w:tc>
          <w:tcPr>
            <w:tcW w:w="3510" w:type="dxa"/>
          </w:tcPr>
          <w:p w14:paraId="0D18988C" w14:textId="5757D114" w:rsidR="002069F5" w:rsidRDefault="002069F5" w:rsidP="002069F5">
            <w:pPr>
              <w:ind w:left="-19" w:firstLine="1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4681A">
              <w:rPr>
                <w:rFonts w:ascii="Angsana New" w:hAnsi="Angsana New"/>
                <w:b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</w:tcPr>
          <w:p w14:paraId="03A0DC00" w14:textId="5EFCC6C7" w:rsidR="002069F5" w:rsidRPr="00BA3769" w:rsidRDefault="002069F5" w:rsidP="002069F5">
            <w:pPr>
              <w:ind w:left="-107" w:right="-109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26</w:t>
            </w:r>
          </w:p>
        </w:tc>
        <w:tc>
          <w:tcPr>
            <w:tcW w:w="1080" w:type="dxa"/>
          </w:tcPr>
          <w:p w14:paraId="4D2494C3" w14:textId="2262AA52" w:rsidR="002069F5" w:rsidRDefault="002069F5" w:rsidP="002069F5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444</w:t>
            </w:r>
            <w:r w:rsidRPr="003A11A7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68</w:t>
            </w:r>
          </w:p>
        </w:tc>
        <w:tc>
          <w:tcPr>
            <w:tcW w:w="270" w:type="dxa"/>
          </w:tcPr>
          <w:p w14:paraId="0F6BCF7D" w14:textId="77777777" w:rsidR="002069F5" w:rsidRPr="003C7604" w:rsidRDefault="002069F5" w:rsidP="002069F5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603AF4D" w14:textId="3E2CC017" w:rsidR="002069F5" w:rsidRDefault="002069F5" w:rsidP="002069F5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455.74</w:t>
            </w:r>
          </w:p>
        </w:tc>
        <w:tc>
          <w:tcPr>
            <w:tcW w:w="270" w:type="dxa"/>
          </w:tcPr>
          <w:p w14:paraId="4668DBFD" w14:textId="77777777" w:rsidR="002069F5" w:rsidRPr="00BA3769" w:rsidRDefault="002069F5" w:rsidP="002069F5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FCC4989" w14:textId="55D203F4" w:rsidR="002069F5" w:rsidRDefault="002069F5" w:rsidP="009D2621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153.36</w:t>
            </w:r>
          </w:p>
        </w:tc>
        <w:tc>
          <w:tcPr>
            <w:tcW w:w="270" w:type="dxa"/>
          </w:tcPr>
          <w:p w14:paraId="1B2DD155" w14:textId="77777777" w:rsidR="002069F5" w:rsidRPr="00BA3769" w:rsidRDefault="002069F5" w:rsidP="002069F5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7C46512" w14:textId="74EE7A0F" w:rsidR="002069F5" w:rsidRDefault="002069F5" w:rsidP="002069F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173.91</w:t>
            </w:r>
          </w:p>
        </w:tc>
      </w:tr>
      <w:tr w:rsidR="002069F5" w:rsidRPr="008860F2" w14:paraId="29840480" w14:textId="77777777" w:rsidTr="000C76F3">
        <w:tc>
          <w:tcPr>
            <w:tcW w:w="3510" w:type="dxa"/>
          </w:tcPr>
          <w:p w14:paraId="7F6F871A" w14:textId="7BCD8A28" w:rsidR="002069F5" w:rsidRDefault="002069F5" w:rsidP="002069F5">
            <w:pPr>
              <w:ind w:left="-19" w:firstLine="1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4681A">
              <w:rPr>
                <w:rFonts w:ascii="Angsana New" w:hAnsi="Angsana New"/>
                <w:b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749EE9C0" w14:textId="77777777" w:rsidR="002069F5" w:rsidRPr="00BA3769" w:rsidRDefault="002069F5" w:rsidP="002069F5">
            <w:pPr>
              <w:ind w:left="-107" w:right="-109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7A6DF4" w14:textId="173A125A" w:rsidR="002069F5" w:rsidRDefault="002069F5" w:rsidP="002069F5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3A11A7">
              <w:rPr>
                <w:rFonts w:ascii="Angsana New" w:hAnsi="Angsana New"/>
                <w:sz w:val="28"/>
                <w:szCs w:val="28"/>
                <w:lang w:val="en-US" w:bidi="th-TH"/>
              </w:rPr>
              <w:t>127.45</w:t>
            </w:r>
          </w:p>
        </w:tc>
        <w:tc>
          <w:tcPr>
            <w:tcW w:w="270" w:type="dxa"/>
          </w:tcPr>
          <w:p w14:paraId="66D8DF36" w14:textId="77777777" w:rsidR="002069F5" w:rsidRPr="003C7604" w:rsidRDefault="002069F5" w:rsidP="002069F5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8F815F3" w14:textId="29DEB6E0" w:rsidR="002069F5" w:rsidRDefault="002069F5" w:rsidP="002069F5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96.57</w:t>
            </w:r>
          </w:p>
        </w:tc>
        <w:tc>
          <w:tcPr>
            <w:tcW w:w="270" w:type="dxa"/>
          </w:tcPr>
          <w:p w14:paraId="506EE45E" w14:textId="77777777" w:rsidR="002069F5" w:rsidRPr="00BA3769" w:rsidRDefault="002069F5" w:rsidP="002069F5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493BC2DD" w14:textId="601A8158" w:rsidR="002069F5" w:rsidRDefault="002069F5" w:rsidP="009D2621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23.50</w:t>
            </w:r>
          </w:p>
        </w:tc>
        <w:tc>
          <w:tcPr>
            <w:tcW w:w="270" w:type="dxa"/>
          </w:tcPr>
          <w:p w14:paraId="14AF7486" w14:textId="77777777" w:rsidR="002069F5" w:rsidRPr="00BA3769" w:rsidRDefault="002069F5" w:rsidP="002069F5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A160329" w14:textId="73E1023B" w:rsidR="002069F5" w:rsidRDefault="002069F5" w:rsidP="002069F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9.73</w:t>
            </w:r>
          </w:p>
        </w:tc>
      </w:tr>
      <w:tr w:rsidR="002069F5" w:rsidRPr="008860F2" w14:paraId="3D80C77E" w14:textId="77777777" w:rsidTr="000C76F3">
        <w:tc>
          <w:tcPr>
            <w:tcW w:w="3510" w:type="dxa"/>
          </w:tcPr>
          <w:p w14:paraId="2429F3DD" w14:textId="19D676AA" w:rsidR="002069F5" w:rsidRPr="0024681A" w:rsidRDefault="002069F5" w:rsidP="002069F5">
            <w:pPr>
              <w:ind w:left="-19" w:firstLine="12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ค่าธรรมเนียมการโอนและภาษีธุรกิจเฉพาะ</w:t>
            </w:r>
          </w:p>
        </w:tc>
        <w:tc>
          <w:tcPr>
            <w:tcW w:w="900" w:type="dxa"/>
          </w:tcPr>
          <w:p w14:paraId="787D1A55" w14:textId="77777777" w:rsidR="002069F5" w:rsidRPr="00BA3769" w:rsidRDefault="002069F5" w:rsidP="002069F5">
            <w:pPr>
              <w:ind w:left="-107" w:right="-109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681FCB" w14:textId="2489FAAB" w:rsidR="002069F5" w:rsidRPr="003C7604" w:rsidRDefault="002069F5" w:rsidP="002069F5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3C7604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67.37</w:t>
            </w:r>
          </w:p>
        </w:tc>
        <w:tc>
          <w:tcPr>
            <w:tcW w:w="270" w:type="dxa"/>
          </w:tcPr>
          <w:p w14:paraId="1F98A4C3" w14:textId="77777777" w:rsidR="002069F5" w:rsidRPr="003C7604" w:rsidRDefault="002069F5" w:rsidP="002069F5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DF5839D" w14:textId="128049F0" w:rsidR="002069F5" w:rsidRPr="003C7604" w:rsidRDefault="002069F5" w:rsidP="002069F5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3C7604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119.23</w:t>
            </w:r>
          </w:p>
        </w:tc>
        <w:tc>
          <w:tcPr>
            <w:tcW w:w="270" w:type="dxa"/>
          </w:tcPr>
          <w:p w14:paraId="0EC6EF69" w14:textId="77777777" w:rsidR="002069F5" w:rsidRPr="00BA3769" w:rsidRDefault="002069F5" w:rsidP="002069F5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0DB4CAA" w14:textId="1F3E38AF" w:rsidR="002069F5" w:rsidRPr="00BA3769" w:rsidRDefault="002069F5" w:rsidP="002069F5">
            <w:pPr>
              <w:pStyle w:val="acctfourfigures"/>
              <w:tabs>
                <w:tab w:val="clear" w:pos="765"/>
              </w:tabs>
              <w:spacing w:line="240" w:lineRule="atLeast"/>
              <w:ind w:left="-110" w:right="247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        -</w:t>
            </w:r>
          </w:p>
        </w:tc>
        <w:tc>
          <w:tcPr>
            <w:tcW w:w="270" w:type="dxa"/>
          </w:tcPr>
          <w:p w14:paraId="7818CE1A" w14:textId="77777777" w:rsidR="002069F5" w:rsidRPr="00BA3769" w:rsidRDefault="002069F5" w:rsidP="002069F5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AA7AC10" w14:textId="31115CCE" w:rsidR="002069F5" w:rsidRPr="00BA3769" w:rsidRDefault="002069F5" w:rsidP="002069F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8"/>
              <w:jc w:val="left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        -</w:t>
            </w:r>
          </w:p>
        </w:tc>
      </w:tr>
      <w:tr w:rsidR="002069F5" w:rsidRPr="008860F2" w14:paraId="74FFD868" w14:textId="77777777" w:rsidTr="000C76F3">
        <w:tc>
          <w:tcPr>
            <w:tcW w:w="3510" w:type="dxa"/>
          </w:tcPr>
          <w:p w14:paraId="6A6040BB" w14:textId="51892AAD" w:rsidR="002069F5" w:rsidRPr="008860F2" w:rsidRDefault="002069F5" w:rsidP="002069F5">
            <w:pPr>
              <w:ind w:left="-19" w:firstLine="1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900" w:type="dxa"/>
          </w:tcPr>
          <w:p w14:paraId="09A02B77" w14:textId="77777777" w:rsidR="002069F5" w:rsidRPr="008860F2" w:rsidRDefault="002069F5" w:rsidP="002069F5">
            <w:pPr>
              <w:ind w:left="-107" w:right="-10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B02C6D" w14:textId="26414F19" w:rsidR="002069F5" w:rsidRPr="008860F2" w:rsidRDefault="002069F5" w:rsidP="002069F5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1A53447" w14:textId="77777777" w:rsidR="002069F5" w:rsidRPr="008860F2" w:rsidRDefault="002069F5" w:rsidP="002069F5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9D36A1A" w14:textId="787B1E2B" w:rsidR="002069F5" w:rsidRPr="008860F2" w:rsidRDefault="002069F5" w:rsidP="002069F5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E9A26E8" w14:textId="77777777" w:rsidR="002069F5" w:rsidRPr="008860F2" w:rsidRDefault="002069F5" w:rsidP="002069F5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AD38CB6" w14:textId="317F3759" w:rsidR="002069F5" w:rsidRPr="008860F2" w:rsidRDefault="002069F5" w:rsidP="002069F5">
            <w:pPr>
              <w:pStyle w:val="acctfourfigures"/>
              <w:tabs>
                <w:tab w:val="clear" w:pos="765"/>
              </w:tabs>
              <w:spacing w:line="240" w:lineRule="atLeast"/>
              <w:ind w:left="-110" w:right="247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0CA1AAE" w14:textId="77777777" w:rsidR="002069F5" w:rsidRPr="008860F2" w:rsidRDefault="002069F5" w:rsidP="002069F5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46E42A6" w14:textId="2F5D8334" w:rsidR="002069F5" w:rsidRPr="008860F2" w:rsidRDefault="002069F5" w:rsidP="002069F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8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D2621" w:rsidRPr="008860F2" w14:paraId="7AD6824C" w14:textId="77777777" w:rsidTr="000C76F3">
        <w:tc>
          <w:tcPr>
            <w:tcW w:w="3510" w:type="dxa"/>
          </w:tcPr>
          <w:p w14:paraId="161E0DFD" w14:textId="16371B92" w:rsidR="009D2621" w:rsidRPr="008860F2" w:rsidRDefault="009D2621" w:rsidP="009D2621">
            <w:pPr>
              <w:ind w:left="-17" w:firstLine="1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  และงานระหว่างทำ</w:t>
            </w:r>
          </w:p>
        </w:tc>
        <w:tc>
          <w:tcPr>
            <w:tcW w:w="900" w:type="dxa"/>
          </w:tcPr>
          <w:p w14:paraId="1A0B4E4C" w14:textId="59C85EB1" w:rsidR="009D2621" w:rsidRPr="008860F2" w:rsidRDefault="009D2621" w:rsidP="009D2621">
            <w:pPr>
              <w:ind w:left="-107" w:right="-10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C7739B" w14:textId="5B297905" w:rsidR="009D2621" w:rsidRPr="003A11A7" w:rsidRDefault="009D2621" w:rsidP="009D2621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40.89</w:t>
            </w:r>
          </w:p>
        </w:tc>
        <w:tc>
          <w:tcPr>
            <w:tcW w:w="270" w:type="dxa"/>
          </w:tcPr>
          <w:p w14:paraId="04AACB6B" w14:textId="77777777" w:rsidR="009D2621" w:rsidRPr="008860F2" w:rsidRDefault="009D2621" w:rsidP="009D2621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74A6DA3" w14:textId="61148B82" w:rsidR="009D2621" w:rsidRPr="008860F2" w:rsidRDefault="009D2621" w:rsidP="009D262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(12.42)</w:t>
            </w:r>
          </w:p>
        </w:tc>
        <w:tc>
          <w:tcPr>
            <w:tcW w:w="270" w:type="dxa"/>
          </w:tcPr>
          <w:p w14:paraId="6D5CCEAB" w14:textId="77777777" w:rsidR="009D2621" w:rsidRPr="008860F2" w:rsidRDefault="009D2621" w:rsidP="009D2621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C7168C4" w14:textId="4C14D9C2" w:rsidR="009D2621" w:rsidRPr="008860F2" w:rsidRDefault="009D2621" w:rsidP="009D2621">
            <w:pPr>
              <w:pStyle w:val="acctfourfigures"/>
              <w:tabs>
                <w:tab w:val="clear" w:pos="765"/>
              </w:tabs>
              <w:spacing w:line="240" w:lineRule="atLeast"/>
              <w:ind w:left="-110" w:right="247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        -</w:t>
            </w:r>
          </w:p>
        </w:tc>
        <w:tc>
          <w:tcPr>
            <w:tcW w:w="270" w:type="dxa"/>
          </w:tcPr>
          <w:p w14:paraId="45CCD762" w14:textId="77777777" w:rsidR="009D2621" w:rsidRPr="008860F2" w:rsidRDefault="009D2621" w:rsidP="009D2621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E6F9C92" w14:textId="385CA434" w:rsidR="009D2621" w:rsidRPr="008860F2" w:rsidRDefault="009D2621" w:rsidP="009D262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8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        -</w:t>
            </w:r>
          </w:p>
        </w:tc>
      </w:tr>
      <w:tr w:rsidR="009D2621" w:rsidRPr="008860F2" w14:paraId="79A1FA01" w14:textId="77777777" w:rsidTr="000C76F3">
        <w:tc>
          <w:tcPr>
            <w:tcW w:w="3510" w:type="dxa"/>
          </w:tcPr>
          <w:p w14:paraId="3A15B09B" w14:textId="05E9D9AC" w:rsidR="009D2621" w:rsidRPr="008860F2" w:rsidRDefault="009D2621" w:rsidP="009D2621">
            <w:pPr>
              <w:ind w:left="-17" w:firstLine="12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ค่าใช้จ่ายการตลาด</w:t>
            </w:r>
          </w:p>
        </w:tc>
        <w:tc>
          <w:tcPr>
            <w:tcW w:w="900" w:type="dxa"/>
          </w:tcPr>
          <w:p w14:paraId="6D24EBDE" w14:textId="77777777" w:rsidR="009D2621" w:rsidRPr="008860F2" w:rsidRDefault="009D2621" w:rsidP="009D2621">
            <w:pPr>
              <w:ind w:left="-107" w:right="-10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79A161" w14:textId="77504285" w:rsidR="009D2621" w:rsidRPr="003A11A7" w:rsidRDefault="009D2621" w:rsidP="009D2621">
            <w:pPr>
              <w:pStyle w:val="acctfourfigures"/>
              <w:tabs>
                <w:tab w:val="clear" w:pos="765"/>
                <w:tab w:val="decimal" w:pos="432"/>
                <w:tab w:val="left" w:pos="761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33.44</w:t>
            </w:r>
          </w:p>
        </w:tc>
        <w:tc>
          <w:tcPr>
            <w:tcW w:w="270" w:type="dxa"/>
          </w:tcPr>
          <w:p w14:paraId="2130D849" w14:textId="77777777" w:rsidR="009D2621" w:rsidRPr="008860F2" w:rsidRDefault="009D2621" w:rsidP="009D2621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9E63E63" w14:textId="01B35044" w:rsidR="009D2621" w:rsidRPr="008860F2" w:rsidRDefault="009D2621" w:rsidP="009D262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103.86</w:t>
            </w:r>
          </w:p>
        </w:tc>
        <w:tc>
          <w:tcPr>
            <w:tcW w:w="270" w:type="dxa"/>
          </w:tcPr>
          <w:p w14:paraId="40F43BF3" w14:textId="77777777" w:rsidR="009D2621" w:rsidRPr="008860F2" w:rsidRDefault="009D2621" w:rsidP="009D2621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4ACA6E6" w14:textId="1657F719" w:rsidR="009D2621" w:rsidRPr="008860F2" w:rsidRDefault="009D2621" w:rsidP="009D2621">
            <w:pPr>
              <w:pStyle w:val="acctfourfigures"/>
              <w:tabs>
                <w:tab w:val="clear" w:pos="765"/>
              </w:tabs>
              <w:spacing w:line="240" w:lineRule="atLeast"/>
              <w:ind w:left="-110" w:right="247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        -</w:t>
            </w:r>
          </w:p>
        </w:tc>
        <w:tc>
          <w:tcPr>
            <w:tcW w:w="270" w:type="dxa"/>
          </w:tcPr>
          <w:p w14:paraId="1E8BCCA7" w14:textId="77777777" w:rsidR="009D2621" w:rsidRPr="008860F2" w:rsidRDefault="009D2621" w:rsidP="009D2621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436E953" w14:textId="47AF2517" w:rsidR="009D2621" w:rsidRPr="008860F2" w:rsidRDefault="009D2621" w:rsidP="009D262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8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        -</w:t>
            </w:r>
          </w:p>
        </w:tc>
      </w:tr>
      <w:tr w:rsidR="002069F5" w:rsidRPr="008860F2" w14:paraId="58020338" w14:textId="77777777" w:rsidTr="000C76F3">
        <w:tc>
          <w:tcPr>
            <w:tcW w:w="3510" w:type="dxa"/>
          </w:tcPr>
          <w:p w14:paraId="11FEE865" w14:textId="57517958" w:rsidR="002069F5" w:rsidRPr="0024681A" w:rsidRDefault="002069F5" w:rsidP="002069F5">
            <w:pPr>
              <w:ind w:left="-48" w:firstLine="12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ค่าเช่าและค่าบริการ</w:t>
            </w:r>
          </w:p>
        </w:tc>
        <w:tc>
          <w:tcPr>
            <w:tcW w:w="900" w:type="dxa"/>
          </w:tcPr>
          <w:p w14:paraId="7B262881" w14:textId="71F23B47" w:rsidR="002069F5" w:rsidRPr="008860F2" w:rsidRDefault="002069F5" w:rsidP="002069F5">
            <w:pPr>
              <w:ind w:left="-107" w:right="-10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ECD773" w14:textId="6BA90600" w:rsidR="002069F5" w:rsidRPr="003A11A7" w:rsidRDefault="002069F5" w:rsidP="002069F5">
            <w:pPr>
              <w:pStyle w:val="acctfourfigures"/>
              <w:tabs>
                <w:tab w:val="clear" w:pos="765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22.99</w:t>
            </w:r>
          </w:p>
        </w:tc>
        <w:tc>
          <w:tcPr>
            <w:tcW w:w="270" w:type="dxa"/>
          </w:tcPr>
          <w:p w14:paraId="7612108B" w14:textId="77777777" w:rsidR="002069F5" w:rsidRPr="008860F2" w:rsidRDefault="002069F5" w:rsidP="002069F5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E11A66D" w14:textId="298D04FF" w:rsidR="002069F5" w:rsidRPr="008860F2" w:rsidRDefault="004634B9" w:rsidP="002069F5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40.50</w:t>
            </w:r>
          </w:p>
        </w:tc>
        <w:tc>
          <w:tcPr>
            <w:tcW w:w="270" w:type="dxa"/>
          </w:tcPr>
          <w:p w14:paraId="762A6CCD" w14:textId="77777777" w:rsidR="002069F5" w:rsidRPr="008860F2" w:rsidRDefault="002069F5" w:rsidP="002069F5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49CE012" w14:textId="307557B1" w:rsidR="002069F5" w:rsidRDefault="009D2621" w:rsidP="009D2621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1.36</w:t>
            </w:r>
          </w:p>
        </w:tc>
        <w:tc>
          <w:tcPr>
            <w:tcW w:w="270" w:type="dxa"/>
          </w:tcPr>
          <w:p w14:paraId="214CE616" w14:textId="77777777" w:rsidR="002069F5" w:rsidRPr="008860F2" w:rsidRDefault="002069F5" w:rsidP="002069F5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E23A1C7" w14:textId="69D3B989" w:rsidR="002069F5" w:rsidRDefault="009D2621" w:rsidP="002069F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8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13.89</w:t>
            </w:r>
          </w:p>
        </w:tc>
      </w:tr>
      <w:tr w:rsidR="002069F5" w:rsidRPr="008860F2" w14:paraId="19696944" w14:textId="77777777" w:rsidTr="000C76F3">
        <w:tc>
          <w:tcPr>
            <w:tcW w:w="3510" w:type="dxa"/>
          </w:tcPr>
          <w:p w14:paraId="172F0BEA" w14:textId="1E828782" w:rsidR="002069F5" w:rsidRPr="0024681A" w:rsidRDefault="002069F5" w:rsidP="002069F5">
            <w:pPr>
              <w:ind w:left="-48" w:firstLine="1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A3769">
              <w:rPr>
                <w:rFonts w:ascii="Angsana New" w:hAnsi="Angsana New" w:hint="cs"/>
                <w:b/>
                <w:sz w:val="28"/>
                <w:szCs w:val="28"/>
                <w:cs/>
              </w:rPr>
              <w:t>ค่าธรรมเนียมวิชาชีพ</w:t>
            </w:r>
          </w:p>
        </w:tc>
        <w:tc>
          <w:tcPr>
            <w:tcW w:w="900" w:type="dxa"/>
          </w:tcPr>
          <w:p w14:paraId="02E8DC10" w14:textId="77777777" w:rsidR="002069F5" w:rsidRPr="008860F2" w:rsidRDefault="002069F5" w:rsidP="002069F5">
            <w:pPr>
              <w:ind w:left="-107" w:right="-10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4F134D" w14:textId="10954A0A" w:rsidR="002069F5" w:rsidRPr="003A11A7" w:rsidRDefault="002069F5" w:rsidP="002069F5">
            <w:pPr>
              <w:pStyle w:val="acctfourfigures"/>
              <w:tabs>
                <w:tab w:val="clear" w:pos="765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19.51</w:t>
            </w:r>
          </w:p>
        </w:tc>
        <w:tc>
          <w:tcPr>
            <w:tcW w:w="270" w:type="dxa"/>
          </w:tcPr>
          <w:p w14:paraId="06A44160" w14:textId="77777777" w:rsidR="002069F5" w:rsidRPr="008860F2" w:rsidRDefault="002069F5" w:rsidP="002069F5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66CC688" w14:textId="181C7B53" w:rsidR="002069F5" w:rsidRPr="008860F2" w:rsidRDefault="004634B9" w:rsidP="002069F5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18.80</w:t>
            </w:r>
          </w:p>
        </w:tc>
        <w:tc>
          <w:tcPr>
            <w:tcW w:w="270" w:type="dxa"/>
          </w:tcPr>
          <w:p w14:paraId="76093442" w14:textId="77777777" w:rsidR="002069F5" w:rsidRPr="008860F2" w:rsidRDefault="002069F5" w:rsidP="002069F5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A26B48C" w14:textId="57194679" w:rsidR="002069F5" w:rsidRDefault="009D2621" w:rsidP="009D2621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9.36</w:t>
            </w:r>
          </w:p>
        </w:tc>
        <w:tc>
          <w:tcPr>
            <w:tcW w:w="270" w:type="dxa"/>
          </w:tcPr>
          <w:p w14:paraId="19E94058" w14:textId="77777777" w:rsidR="002069F5" w:rsidRPr="008860F2" w:rsidRDefault="002069F5" w:rsidP="002069F5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4562F83" w14:textId="64B675A2" w:rsidR="002069F5" w:rsidRDefault="009D2621" w:rsidP="002069F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8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21.05</w:t>
            </w:r>
          </w:p>
        </w:tc>
      </w:tr>
      <w:tr w:rsidR="002069F5" w:rsidRPr="008860F2" w14:paraId="501C4D11" w14:textId="77777777" w:rsidTr="000C76F3">
        <w:tc>
          <w:tcPr>
            <w:tcW w:w="3510" w:type="dxa"/>
          </w:tcPr>
          <w:p w14:paraId="16611D77" w14:textId="7C79C80F" w:rsidR="002069F5" w:rsidRPr="00BA3769" w:rsidRDefault="002069F5" w:rsidP="002069F5">
            <w:pPr>
              <w:ind w:left="-48" w:firstLine="12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900" w:type="dxa"/>
          </w:tcPr>
          <w:p w14:paraId="26B41F1F" w14:textId="77777777" w:rsidR="002069F5" w:rsidRPr="008860F2" w:rsidRDefault="002069F5" w:rsidP="002069F5">
            <w:pPr>
              <w:ind w:left="-107" w:right="-10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1AA746" w14:textId="66FCE4A7" w:rsidR="002069F5" w:rsidRDefault="002069F5" w:rsidP="002069F5">
            <w:pPr>
              <w:pStyle w:val="acctfourfigures"/>
              <w:tabs>
                <w:tab w:val="clear" w:pos="765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13.13</w:t>
            </w:r>
          </w:p>
        </w:tc>
        <w:tc>
          <w:tcPr>
            <w:tcW w:w="270" w:type="dxa"/>
          </w:tcPr>
          <w:p w14:paraId="04901F6B" w14:textId="77777777" w:rsidR="002069F5" w:rsidRPr="008860F2" w:rsidRDefault="002069F5" w:rsidP="002069F5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812106F" w14:textId="5ADE4AF9" w:rsidR="002069F5" w:rsidRPr="008860F2" w:rsidRDefault="004634B9" w:rsidP="002069F5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14.30</w:t>
            </w:r>
          </w:p>
        </w:tc>
        <w:tc>
          <w:tcPr>
            <w:tcW w:w="270" w:type="dxa"/>
          </w:tcPr>
          <w:p w14:paraId="580D2D84" w14:textId="77777777" w:rsidR="002069F5" w:rsidRPr="008860F2" w:rsidRDefault="002069F5" w:rsidP="002069F5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C980DD4" w14:textId="54B0FE2B" w:rsidR="002069F5" w:rsidRDefault="009D2621" w:rsidP="009D2621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1.38</w:t>
            </w:r>
          </w:p>
        </w:tc>
        <w:tc>
          <w:tcPr>
            <w:tcW w:w="270" w:type="dxa"/>
          </w:tcPr>
          <w:p w14:paraId="40572E92" w14:textId="77777777" w:rsidR="002069F5" w:rsidRPr="008860F2" w:rsidRDefault="002069F5" w:rsidP="002069F5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BA2657D" w14:textId="29D6183D" w:rsidR="002069F5" w:rsidRDefault="009D2621" w:rsidP="002069F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8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1.39</w:t>
            </w:r>
          </w:p>
        </w:tc>
      </w:tr>
      <w:tr w:rsidR="009D2621" w:rsidRPr="008860F2" w14:paraId="586452E6" w14:textId="77777777" w:rsidTr="000C76F3">
        <w:tc>
          <w:tcPr>
            <w:tcW w:w="3510" w:type="dxa"/>
          </w:tcPr>
          <w:p w14:paraId="363A9185" w14:textId="0EDCC897" w:rsidR="009D2621" w:rsidRPr="00BA3769" w:rsidRDefault="009D2621" w:rsidP="009D2621">
            <w:pPr>
              <w:ind w:left="-48" w:firstLine="12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00" w:type="dxa"/>
          </w:tcPr>
          <w:p w14:paraId="7FED5C80" w14:textId="77777777" w:rsidR="009D2621" w:rsidRPr="008860F2" w:rsidRDefault="009D2621" w:rsidP="009D2621">
            <w:pPr>
              <w:ind w:left="-107" w:right="-10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029BC0" w14:textId="47080E3D" w:rsidR="009D2621" w:rsidRDefault="009D2621" w:rsidP="009D2621">
            <w:pPr>
              <w:pStyle w:val="acctfourfigures"/>
              <w:tabs>
                <w:tab w:val="clear" w:pos="765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12.56</w:t>
            </w:r>
          </w:p>
        </w:tc>
        <w:tc>
          <w:tcPr>
            <w:tcW w:w="270" w:type="dxa"/>
          </w:tcPr>
          <w:p w14:paraId="0F1DFB55" w14:textId="77777777" w:rsidR="009D2621" w:rsidRPr="008860F2" w:rsidRDefault="009D2621" w:rsidP="009D2621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C3F928C" w14:textId="6B5B2C01" w:rsidR="009D2621" w:rsidRPr="008860F2" w:rsidRDefault="009D2621" w:rsidP="009D262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25.83</w:t>
            </w:r>
          </w:p>
        </w:tc>
        <w:tc>
          <w:tcPr>
            <w:tcW w:w="270" w:type="dxa"/>
          </w:tcPr>
          <w:p w14:paraId="7DE5ADD7" w14:textId="77777777" w:rsidR="009D2621" w:rsidRPr="008860F2" w:rsidRDefault="009D2621" w:rsidP="009D2621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F4B1F04" w14:textId="54A01429" w:rsidR="009D2621" w:rsidRDefault="009D2621" w:rsidP="009D262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247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        -</w:t>
            </w:r>
          </w:p>
        </w:tc>
        <w:tc>
          <w:tcPr>
            <w:tcW w:w="270" w:type="dxa"/>
          </w:tcPr>
          <w:p w14:paraId="2FF1DDDB" w14:textId="77777777" w:rsidR="009D2621" w:rsidRPr="008860F2" w:rsidRDefault="009D2621" w:rsidP="009D2621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CD8E8B5" w14:textId="1C323C4B" w:rsidR="009D2621" w:rsidRDefault="009D2621" w:rsidP="009D262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8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        -</w:t>
            </w:r>
          </w:p>
        </w:tc>
      </w:tr>
      <w:tr w:rsidR="009D2621" w:rsidRPr="008860F2" w14:paraId="0B3E23F9" w14:textId="77777777" w:rsidTr="000C76F3">
        <w:tc>
          <w:tcPr>
            <w:tcW w:w="3510" w:type="dxa"/>
          </w:tcPr>
          <w:p w14:paraId="64ABFD32" w14:textId="77777777" w:rsidR="009D2621" w:rsidRDefault="009D2621" w:rsidP="009D2621">
            <w:pPr>
              <w:ind w:left="-19" w:hanging="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ต้นทุนในการได้มาซึ่งสัญญาที่ทำกับ</w:t>
            </w:r>
          </w:p>
          <w:p w14:paraId="2FD40946" w14:textId="351D6079" w:rsidR="009D2621" w:rsidRPr="008860F2" w:rsidRDefault="009D2621" w:rsidP="009D2621">
            <w:pPr>
              <w:ind w:left="-17" w:firstLine="12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ลูกค้า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ที่รับรู้เป็นค่าใช้จ่าย</w:t>
            </w:r>
          </w:p>
        </w:tc>
        <w:tc>
          <w:tcPr>
            <w:tcW w:w="900" w:type="dxa"/>
          </w:tcPr>
          <w:p w14:paraId="430ADEB8" w14:textId="77777777" w:rsidR="009D2621" w:rsidRDefault="009D2621" w:rsidP="009D2621">
            <w:pPr>
              <w:ind w:left="-107" w:right="-10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7474911A" w14:textId="130F0DBE" w:rsidR="009D2621" w:rsidRPr="008860F2" w:rsidRDefault="009D2621" w:rsidP="009D2621">
            <w:pPr>
              <w:ind w:left="-107" w:right="-10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25</w:t>
            </w:r>
          </w:p>
        </w:tc>
        <w:tc>
          <w:tcPr>
            <w:tcW w:w="1080" w:type="dxa"/>
          </w:tcPr>
          <w:p w14:paraId="438EDDC8" w14:textId="77777777" w:rsidR="009D2621" w:rsidRPr="003A11A7" w:rsidRDefault="009D2621" w:rsidP="009D2621">
            <w:pPr>
              <w:pStyle w:val="acctfourfigures"/>
              <w:tabs>
                <w:tab w:val="clear" w:pos="765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6EF8802" w14:textId="5ADF1E7E" w:rsidR="009D2621" w:rsidRPr="008860F2" w:rsidRDefault="009D2621" w:rsidP="009D262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A11A7">
              <w:rPr>
                <w:rFonts w:ascii="Angsana New" w:hAnsi="Angsana New"/>
                <w:sz w:val="28"/>
                <w:szCs w:val="28"/>
                <w:lang w:val="en-US" w:bidi="th-TH"/>
              </w:rPr>
              <w:t>5.55</w:t>
            </w:r>
          </w:p>
        </w:tc>
        <w:tc>
          <w:tcPr>
            <w:tcW w:w="270" w:type="dxa"/>
          </w:tcPr>
          <w:p w14:paraId="1E418E6B" w14:textId="77777777" w:rsidR="009D2621" w:rsidRPr="008860F2" w:rsidRDefault="009D2621" w:rsidP="009D2621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CA1A3A3" w14:textId="77777777" w:rsidR="009D2621" w:rsidRDefault="009D2621" w:rsidP="009D262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401629B" w14:textId="200F7238" w:rsidR="009D2621" w:rsidRPr="008860F2" w:rsidRDefault="009D2621" w:rsidP="009D262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13.46</w:t>
            </w:r>
          </w:p>
        </w:tc>
        <w:tc>
          <w:tcPr>
            <w:tcW w:w="270" w:type="dxa"/>
          </w:tcPr>
          <w:p w14:paraId="5430B5F0" w14:textId="77777777" w:rsidR="009D2621" w:rsidRPr="008860F2" w:rsidRDefault="009D2621" w:rsidP="009D2621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B9D8532" w14:textId="77777777" w:rsidR="009D2621" w:rsidRDefault="009D2621" w:rsidP="009D2621">
            <w:pPr>
              <w:pStyle w:val="acctfourfigures"/>
              <w:tabs>
                <w:tab w:val="clear" w:pos="765"/>
              </w:tabs>
              <w:spacing w:line="240" w:lineRule="atLeast"/>
              <w:ind w:left="-110" w:right="247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BC0AC06" w14:textId="350B8124" w:rsidR="009D2621" w:rsidRPr="008860F2" w:rsidRDefault="009D2621" w:rsidP="009D2621">
            <w:pPr>
              <w:pStyle w:val="acctfourfigures"/>
              <w:tabs>
                <w:tab w:val="clear" w:pos="765"/>
              </w:tabs>
              <w:spacing w:line="240" w:lineRule="atLeast"/>
              <w:ind w:left="-110" w:right="247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        -</w:t>
            </w:r>
          </w:p>
        </w:tc>
        <w:tc>
          <w:tcPr>
            <w:tcW w:w="270" w:type="dxa"/>
          </w:tcPr>
          <w:p w14:paraId="59945B56" w14:textId="77777777" w:rsidR="009D2621" w:rsidRPr="008860F2" w:rsidRDefault="009D2621" w:rsidP="009D2621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56621D7" w14:textId="77777777" w:rsidR="009D2621" w:rsidRDefault="009D2621" w:rsidP="009D262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8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B80E782" w14:textId="0A2CEDD4" w:rsidR="009D2621" w:rsidRPr="008860F2" w:rsidRDefault="009D2621" w:rsidP="009D2621">
            <w:pPr>
              <w:pStyle w:val="acctfourfigures"/>
              <w:tabs>
                <w:tab w:val="clear" w:pos="765"/>
                <w:tab w:val="decimal" w:pos="432"/>
                <w:tab w:val="decimal" w:pos="522"/>
              </w:tabs>
              <w:spacing w:line="240" w:lineRule="atLeast"/>
              <w:ind w:left="-110" w:right="-108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        -</w:t>
            </w:r>
          </w:p>
        </w:tc>
      </w:tr>
      <w:tr w:rsidR="009D2621" w:rsidRPr="008860F2" w14:paraId="6DBEE6FF" w14:textId="77777777" w:rsidTr="000C76F3">
        <w:tc>
          <w:tcPr>
            <w:tcW w:w="3510" w:type="dxa"/>
          </w:tcPr>
          <w:p w14:paraId="0B8A6859" w14:textId="7F7C2ACC" w:rsidR="009D2621" w:rsidRDefault="009D2621" w:rsidP="009D2621">
            <w:pPr>
              <w:ind w:left="-48" w:firstLine="12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อื่น ๆ</w:t>
            </w:r>
          </w:p>
        </w:tc>
        <w:tc>
          <w:tcPr>
            <w:tcW w:w="900" w:type="dxa"/>
          </w:tcPr>
          <w:p w14:paraId="57D1E151" w14:textId="77777777" w:rsidR="009D2621" w:rsidRPr="008860F2" w:rsidRDefault="009D2621" w:rsidP="009D2621">
            <w:pPr>
              <w:ind w:left="-107" w:right="-10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BDC91A" w14:textId="768A28E6" w:rsidR="009D2621" w:rsidRDefault="009D2621" w:rsidP="009D2621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198.14</w:t>
            </w:r>
          </w:p>
        </w:tc>
        <w:tc>
          <w:tcPr>
            <w:tcW w:w="270" w:type="dxa"/>
          </w:tcPr>
          <w:p w14:paraId="70D8BAC4" w14:textId="77777777" w:rsidR="009D2621" w:rsidRPr="008860F2" w:rsidRDefault="009D2621" w:rsidP="009D2621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81E69E" w14:textId="189E9195" w:rsidR="009D2621" w:rsidRDefault="009D2621" w:rsidP="009D262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383.24</w:t>
            </w:r>
          </w:p>
        </w:tc>
        <w:tc>
          <w:tcPr>
            <w:tcW w:w="270" w:type="dxa"/>
          </w:tcPr>
          <w:p w14:paraId="23790727" w14:textId="77777777" w:rsidR="009D2621" w:rsidRPr="008860F2" w:rsidRDefault="009D2621" w:rsidP="009D2621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142F24" w14:textId="616F6059" w:rsidR="009D2621" w:rsidRDefault="009D2621" w:rsidP="009D2621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53.16</w:t>
            </w:r>
          </w:p>
        </w:tc>
        <w:tc>
          <w:tcPr>
            <w:tcW w:w="270" w:type="dxa"/>
          </w:tcPr>
          <w:p w14:paraId="22617F53" w14:textId="77777777" w:rsidR="009D2621" w:rsidRPr="008860F2" w:rsidRDefault="009D2621" w:rsidP="009D2621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5E67C0" w14:textId="0555E11C" w:rsidR="009D2621" w:rsidRDefault="009D2621" w:rsidP="009D262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64.09</w:t>
            </w:r>
          </w:p>
        </w:tc>
      </w:tr>
      <w:tr w:rsidR="009D2621" w:rsidRPr="008860F2" w14:paraId="541D7290" w14:textId="77777777" w:rsidTr="000C76F3">
        <w:tc>
          <w:tcPr>
            <w:tcW w:w="3510" w:type="dxa"/>
          </w:tcPr>
          <w:p w14:paraId="3EA1E1CC" w14:textId="2DA3BF3C" w:rsidR="009D2621" w:rsidRDefault="009D2621" w:rsidP="009D2621">
            <w:pPr>
              <w:ind w:left="-48" w:firstLine="12"/>
              <w:rPr>
                <w:rFonts w:ascii="Angsana New" w:hAnsi="Angsana New"/>
                <w:bCs/>
                <w:sz w:val="28"/>
                <w:szCs w:val="28"/>
              </w:rPr>
            </w:pPr>
            <w:r w:rsidRPr="00BA3769">
              <w:rPr>
                <w:rFonts w:ascii="Angsana New" w:hAnsi="Angsana New"/>
                <w:bCs/>
                <w:sz w:val="28"/>
                <w:szCs w:val="28"/>
                <w:cs/>
              </w:rPr>
              <w:t>รวมต้นทุน ต้นทุนในการจัดจำหน่าย</w:t>
            </w:r>
          </w:p>
          <w:p w14:paraId="3E74BDBF" w14:textId="30BCE64F" w:rsidR="009D2621" w:rsidRPr="00BA3769" w:rsidRDefault="009D2621" w:rsidP="009D2621">
            <w:pPr>
              <w:ind w:left="-48" w:firstLine="12"/>
              <w:rPr>
                <w:rFonts w:ascii="Angsana New" w:hAnsi="Angsana New"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 xml:space="preserve">   </w:t>
            </w:r>
            <w:r w:rsidRPr="00BA3769">
              <w:rPr>
                <w:rFonts w:ascii="Angsana New" w:hAnsi="Angsana New"/>
                <w:bCs/>
                <w:sz w:val="28"/>
                <w:szCs w:val="28"/>
                <w:cs/>
              </w:rPr>
              <w:t>และค่าใช้จ่ายในการบริหาร</w:t>
            </w:r>
          </w:p>
        </w:tc>
        <w:tc>
          <w:tcPr>
            <w:tcW w:w="900" w:type="dxa"/>
          </w:tcPr>
          <w:p w14:paraId="1FA00B60" w14:textId="77777777" w:rsidR="009D2621" w:rsidRPr="008860F2" w:rsidRDefault="009D2621" w:rsidP="009D2621">
            <w:pPr>
              <w:ind w:left="-107" w:right="-10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C01035" w14:textId="77777777" w:rsidR="009D2621" w:rsidRPr="002069F5" w:rsidRDefault="009D2621" w:rsidP="009D2621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59E1242F" w14:textId="39459709" w:rsidR="009D2621" w:rsidRPr="002069F5" w:rsidRDefault="009D2621" w:rsidP="009D2621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069F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3,379.25</w:t>
            </w:r>
          </w:p>
        </w:tc>
        <w:tc>
          <w:tcPr>
            <w:tcW w:w="270" w:type="dxa"/>
          </w:tcPr>
          <w:p w14:paraId="2D3615C3" w14:textId="77777777" w:rsidR="009D2621" w:rsidRPr="002069F5" w:rsidRDefault="009D2621" w:rsidP="009D2621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5CC02C" w14:textId="77777777" w:rsidR="009D2621" w:rsidRDefault="009D2621" w:rsidP="009D262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0EEDA8E4" w14:textId="6F148BC9" w:rsidR="009D2621" w:rsidRPr="002069F5" w:rsidRDefault="009D2621" w:rsidP="009D262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4,175.95</w:t>
            </w:r>
          </w:p>
        </w:tc>
        <w:tc>
          <w:tcPr>
            <w:tcW w:w="270" w:type="dxa"/>
          </w:tcPr>
          <w:p w14:paraId="4E74FE81" w14:textId="77777777" w:rsidR="009D2621" w:rsidRPr="002069F5" w:rsidRDefault="009D2621" w:rsidP="009D2621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05D742" w14:textId="77777777" w:rsidR="009D2621" w:rsidRPr="009D2621" w:rsidRDefault="009D2621" w:rsidP="009D2621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954863B" w14:textId="6848C28F" w:rsidR="009D2621" w:rsidRPr="009D2621" w:rsidRDefault="009D2621" w:rsidP="009D2621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9D262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242.12</w:t>
            </w:r>
          </w:p>
        </w:tc>
        <w:tc>
          <w:tcPr>
            <w:tcW w:w="270" w:type="dxa"/>
          </w:tcPr>
          <w:p w14:paraId="3AAE90CD" w14:textId="77777777" w:rsidR="009D2621" w:rsidRPr="002069F5" w:rsidRDefault="009D2621" w:rsidP="009D2621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4D29AC" w14:textId="77777777" w:rsidR="009D2621" w:rsidRDefault="009D2621" w:rsidP="009D262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55F5DC9E" w14:textId="2E187674" w:rsidR="009D2621" w:rsidRPr="002069F5" w:rsidRDefault="009D2621" w:rsidP="009D262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28</w:t>
            </w:r>
            <w:r w:rsidR="00E2560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.06</w:t>
            </w:r>
          </w:p>
        </w:tc>
      </w:tr>
    </w:tbl>
    <w:p w14:paraId="7862A5C0" w14:textId="77777777" w:rsidR="00CA2670" w:rsidRPr="000B27EB" w:rsidRDefault="00CA2670" w:rsidP="00BA7DB0">
      <w:pPr>
        <w:pStyle w:val="Heading1"/>
        <w:keepLines/>
        <w:numPr>
          <w:ilvl w:val="0"/>
          <w:numId w:val="1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b w:val="0"/>
          <w:bCs w:val="0"/>
          <w:sz w:val="28"/>
          <w:szCs w:val="28"/>
          <w:u w:val="none"/>
        </w:rPr>
      </w:pPr>
      <w:r w:rsidRPr="000B27EB">
        <w:rPr>
          <w:rFonts w:ascii="Angsana New" w:hAnsi="Angsana New"/>
          <w:sz w:val="28"/>
          <w:szCs w:val="28"/>
          <w:u w:val="none"/>
          <w:cs/>
        </w:rPr>
        <w:t>ต้นทุนทางการเงิน</w:t>
      </w:r>
    </w:p>
    <w:p w14:paraId="365C1C62" w14:textId="3B63DDD8" w:rsidR="00CA2670" w:rsidRPr="008860F2" w:rsidRDefault="00CA2670" w:rsidP="00CA267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sz w:val="24"/>
          <w:szCs w:val="24"/>
          <w:u w:val="none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00"/>
        <w:gridCol w:w="1260"/>
        <w:gridCol w:w="270"/>
        <w:gridCol w:w="1170"/>
        <w:gridCol w:w="270"/>
        <w:gridCol w:w="1170"/>
        <w:gridCol w:w="275"/>
        <w:gridCol w:w="1075"/>
      </w:tblGrid>
      <w:tr w:rsidR="00CA2670" w:rsidRPr="008860F2" w14:paraId="28C36289" w14:textId="77777777" w:rsidTr="00CC6FEE">
        <w:trPr>
          <w:trHeight w:val="419"/>
        </w:trPr>
        <w:tc>
          <w:tcPr>
            <w:tcW w:w="3240" w:type="dxa"/>
          </w:tcPr>
          <w:p w14:paraId="70281CB4" w14:textId="77777777" w:rsidR="00CA2670" w:rsidRPr="008860F2" w:rsidRDefault="00CA2670" w:rsidP="00840013">
            <w:pPr>
              <w:spacing w:line="240" w:lineRule="auto"/>
              <w:ind w:lef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E21D94" w14:textId="77777777" w:rsidR="00CA2670" w:rsidRPr="008860F2" w:rsidRDefault="00CA2670" w:rsidP="008400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76958344" w14:textId="77777777" w:rsidR="00CA2670" w:rsidRPr="008860F2" w:rsidRDefault="00CA2670" w:rsidP="008400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0D9B300" w14:textId="77777777" w:rsidR="00CA2670" w:rsidRPr="008860F2" w:rsidRDefault="00CA2670" w:rsidP="008400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1AB4E50A" w14:textId="77777777" w:rsidR="00CA2670" w:rsidRPr="008860F2" w:rsidRDefault="00CA2670" w:rsidP="008400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5E2B" w:rsidRPr="008860F2" w14:paraId="4A37A131" w14:textId="77777777" w:rsidTr="00CC6FEE">
        <w:trPr>
          <w:trHeight w:val="404"/>
        </w:trPr>
        <w:tc>
          <w:tcPr>
            <w:tcW w:w="3240" w:type="dxa"/>
          </w:tcPr>
          <w:p w14:paraId="6AA7FA8F" w14:textId="77777777" w:rsidR="00C85E2B" w:rsidRPr="008860F2" w:rsidRDefault="00C85E2B" w:rsidP="00C85E2B">
            <w:pPr>
              <w:spacing w:line="240" w:lineRule="auto"/>
              <w:ind w:lef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442327" w14:textId="77777777" w:rsidR="00C85E2B" w:rsidRPr="008860F2" w:rsidRDefault="00C85E2B" w:rsidP="00C85E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60" w:type="dxa"/>
          </w:tcPr>
          <w:p w14:paraId="56057BE3" w14:textId="43CB7FA7" w:rsidR="00C85E2B" w:rsidRPr="008860F2" w:rsidRDefault="00C85E2B" w:rsidP="00C85E2B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2B6EA2CF" w14:textId="77777777" w:rsidR="00C85E2B" w:rsidRPr="008860F2" w:rsidRDefault="00C85E2B" w:rsidP="00C85E2B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68B5E4" w14:textId="6B4B55E3" w:rsidR="00C85E2B" w:rsidRPr="008860F2" w:rsidRDefault="00C85E2B" w:rsidP="00C85E2B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2216CBBD" w14:textId="77777777" w:rsidR="00C85E2B" w:rsidRPr="00C81D26" w:rsidRDefault="00C85E2B" w:rsidP="00C85E2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92D851" w14:textId="3CBD222C" w:rsidR="00C85E2B" w:rsidRPr="008860F2" w:rsidRDefault="00C85E2B" w:rsidP="00C85E2B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5" w:type="dxa"/>
          </w:tcPr>
          <w:p w14:paraId="1F818048" w14:textId="77777777" w:rsidR="00C85E2B" w:rsidRPr="008860F2" w:rsidRDefault="00C85E2B" w:rsidP="00C85E2B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623105D" w14:textId="3ED4C4C8" w:rsidR="00C85E2B" w:rsidRPr="008860F2" w:rsidRDefault="00C85E2B" w:rsidP="00C85E2B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85E2B" w:rsidRPr="008860F2" w14:paraId="37FD1298" w14:textId="77777777" w:rsidTr="00CC6FEE">
        <w:trPr>
          <w:trHeight w:val="419"/>
        </w:trPr>
        <w:tc>
          <w:tcPr>
            <w:tcW w:w="3240" w:type="dxa"/>
          </w:tcPr>
          <w:p w14:paraId="532FB3BC" w14:textId="77777777" w:rsidR="00C85E2B" w:rsidRPr="008860F2" w:rsidRDefault="00C85E2B" w:rsidP="00C85E2B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680F1274" w14:textId="77777777" w:rsidR="00C85E2B" w:rsidRPr="008860F2" w:rsidRDefault="00C85E2B" w:rsidP="00C85E2B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</w:tcPr>
          <w:p w14:paraId="2543E035" w14:textId="77777777" w:rsidR="00C85E2B" w:rsidRPr="008860F2" w:rsidRDefault="00C85E2B" w:rsidP="00C85E2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85E2B" w:rsidRPr="008860F2" w14:paraId="68ED7E3D" w14:textId="77777777" w:rsidTr="00CC6FEE">
        <w:trPr>
          <w:trHeight w:val="419"/>
        </w:trPr>
        <w:tc>
          <w:tcPr>
            <w:tcW w:w="3240" w:type="dxa"/>
          </w:tcPr>
          <w:p w14:paraId="02BF13AF" w14:textId="77777777" w:rsidR="00C85E2B" w:rsidRPr="008860F2" w:rsidRDefault="00C85E2B" w:rsidP="00C85E2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7762D878" w14:textId="77777777" w:rsidR="00C85E2B" w:rsidRPr="008860F2" w:rsidRDefault="00C85E2B" w:rsidP="00C85E2B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61760C5" w14:textId="77777777" w:rsidR="00C85E2B" w:rsidRPr="008860F2" w:rsidRDefault="00C85E2B" w:rsidP="00C85E2B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9E822A1" w14:textId="77777777" w:rsidR="00C85E2B" w:rsidRPr="008860F2" w:rsidRDefault="00C85E2B" w:rsidP="00C85E2B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857C1E" w14:textId="77777777" w:rsidR="00C85E2B" w:rsidRPr="008860F2" w:rsidRDefault="00C85E2B" w:rsidP="00C85E2B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0F74784" w14:textId="77777777" w:rsidR="00C85E2B" w:rsidRPr="008860F2" w:rsidRDefault="00C85E2B" w:rsidP="00C85E2B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7F6AC6" w14:textId="77777777" w:rsidR="00C85E2B" w:rsidRPr="008860F2" w:rsidRDefault="00C85E2B" w:rsidP="00C85E2B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</w:tcPr>
          <w:p w14:paraId="782FDCE8" w14:textId="77777777" w:rsidR="00C85E2B" w:rsidRPr="008860F2" w:rsidRDefault="00C85E2B" w:rsidP="00C85E2B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5F3AAC36" w14:textId="77777777" w:rsidR="00C85E2B" w:rsidRPr="008860F2" w:rsidRDefault="00C85E2B" w:rsidP="00C85E2B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left="-72" w:right="-18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5E2B" w:rsidRPr="008860F2" w14:paraId="477CA78E" w14:textId="77777777" w:rsidTr="00CC6FEE">
        <w:trPr>
          <w:trHeight w:val="74"/>
        </w:trPr>
        <w:tc>
          <w:tcPr>
            <w:tcW w:w="3240" w:type="dxa"/>
          </w:tcPr>
          <w:p w14:paraId="7A10D634" w14:textId="77777777" w:rsidR="00C85E2B" w:rsidRPr="001B6495" w:rsidRDefault="00C85E2B" w:rsidP="001B649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B6495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0" w:type="dxa"/>
          </w:tcPr>
          <w:p w14:paraId="72F6863E" w14:textId="353DF6CA" w:rsidR="00C85E2B" w:rsidRPr="008860F2" w:rsidRDefault="00C85E2B" w:rsidP="00C85E2B">
            <w:pPr>
              <w:pStyle w:val="acctfourfigures"/>
              <w:tabs>
                <w:tab w:val="clear" w:pos="765"/>
              </w:tabs>
              <w:spacing w:line="240" w:lineRule="auto"/>
              <w:ind w:left="-96" w:right="-73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260" w:type="dxa"/>
          </w:tcPr>
          <w:p w14:paraId="7688F460" w14:textId="3B82A621" w:rsidR="00C85E2B" w:rsidRPr="00A527AC" w:rsidRDefault="0005486C" w:rsidP="00340E5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1.70</w:t>
            </w:r>
          </w:p>
        </w:tc>
        <w:tc>
          <w:tcPr>
            <w:tcW w:w="270" w:type="dxa"/>
          </w:tcPr>
          <w:p w14:paraId="7F1410D1" w14:textId="77777777" w:rsidR="00C85E2B" w:rsidRPr="008860F2" w:rsidRDefault="00C85E2B" w:rsidP="00C85E2B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D60B33" w14:textId="77F8506A" w:rsidR="00C85E2B" w:rsidRPr="005B5A27" w:rsidRDefault="00C85E2B" w:rsidP="00340E5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0.74</w:t>
            </w:r>
          </w:p>
        </w:tc>
        <w:tc>
          <w:tcPr>
            <w:tcW w:w="270" w:type="dxa"/>
          </w:tcPr>
          <w:p w14:paraId="11788550" w14:textId="77777777" w:rsidR="00C85E2B" w:rsidRPr="008860F2" w:rsidRDefault="00C85E2B" w:rsidP="00C85E2B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9F031C" w14:textId="572CF307" w:rsidR="00C85E2B" w:rsidRPr="008860F2" w:rsidRDefault="0005486C" w:rsidP="00340E5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7.97</w:t>
            </w:r>
          </w:p>
        </w:tc>
        <w:tc>
          <w:tcPr>
            <w:tcW w:w="275" w:type="dxa"/>
          </w:tcPr>
          <w:p w14:paraId="0A473A18" w14:textId="77777777" w:rsidR="00C85E2B" w:rsidRPr="005B5A27" w:rsidRDefault="00C85E2B" w:rsidP="00C85E2B">
            <w:pPr>
              <w:tabs>
                <w:tab w:val="decimal" w:pos="432"/>
                <w:tab w:val="decimal" w:pos="687"/>
              </w:tabs>
              <w:ind w:left="-110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98C53ED" w14:textId="1217DF1C" w:rsidR="00C85E2B" w:rsidRPr="008860F2" w:rsidRDefault="00C85E2B" w:rsidP="00F33C0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18.77</w:t>
            </w:r>
          </w:p>
        </w:tc>
      </w:tr>
      <w:tr w:rsidR="00C85E2B" w:rsidRPr="008860F2" w14:paraId="215CA952" w14:textId="77777777" w:rsidTr="00CC6FEE">
        <w:trPr>
          <w:trHeight w:val="74"/>
        </w:trPr>
        <w:tc>
          <w:tcPr>
            <w:tcW w:w="3240" w:type="dxa"/>
          </w:tcPr>
          <w:p w14:paraId="1434C11D" w14:textId="77777777" w:rsidR="00C85E2B" w:rsidRPr="001B6495" w:rsidRDefault="00C85E2B" w:rsidP="001B6495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B6495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</w:tcPr>
          <w:p w14:paraId="46E136CC" w14:textId="77777777" w:rsidR="00C85E2B" w:rsidRPr="008860F2" w:rsidRDefault="00C85E2B" w:rsidP="00C85E2B">
            <w:pPr>
              <w:pStyle w:val="acctfourfigures"/>
              <w:tabs>
                <w:tab w:val="clear" w:pos="765"/>
              </w:tabs>
              <w:spacing w:line="240" w:lineRule="auto"/>
              <w:ind w:left="-96" w:right="-73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90011F7" w14:textId="6858FD83" w:rsidR="00C85E2B" w:rsidRPr="008860F2" w:rsidRDefault="00340E57" w:rsidP="003D354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38.70</w:t>
            </w:r>
          </w:p>
        </w:tc>
        <w:tc>
          <w:tcPr>
            <w:tcW w:w="270" w:type="dxa"/>
          </w:tcPr>
          <w:p w14:paraId="22BE131D" w14:textId="77777777" w:rsidR="00C85E2B" w:rsidRPr="008860F2" w:rsidRDefault="00C85E2B" w:rsidP="00C85E2B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F005F7" w14:textId="0F0128E2" w:rsidR="00C85E2B" w:rsidRPr="008860F2" w:rsidRDefault="00C620B7" w:rsidP="00F33C0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85.09</w:t>
            </w:r>
          </w:p>
        </w:tc>
        <w:tc>
          <w:tcPr>
            <w:tcW w:w="270" w:type="dxa"/>
          </w:tcPr>
          <w:p w14:paraId="4321CB0B" w14:textId="77777777" w:rsidR="00C85E2B" w:rsidRPr="008860F2" w:rsidRDefault="00C85E2B" w:rsidP="00C85E2B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7737A5" w14:textId="2BEBC36A" w:rsidR="00C85E2B" w:rsidRPr="00F4282C" w:rsidRDefault="00DA07E4" w:rsidP="00F33C0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38.70</w:t>
            </w:r>
          </w:p>
        </w:tc>
        <w:tc>
          <w:tcPr>
            <w:tcW w:w="275" w:type="dxa"/>
          </w:tcPr>
          <w:p w14:paraId="329E75D5" w14:textId="77777777" w:rsidR="00C85E2B" w:rsidRPr="005B5A27" w:rsidRDefault="00C85E2B" w:rsidP="00C85E2B">
            <w:pPr>
              <w:tabs>
                <w:tab w:val="decimal" w:pos="432"/>
                <w:tab w:val="decimal" w:pos="687"/>
              </w:tabs>
              <w:ind w:left="-110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41B2B66" w14:textId="29DB77A2" w:rsidR="00C85E2B" w:rsidRPr="005B5A27" w:rsidRDefault="00C85E2B" w:rsidP="00F33C0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5A2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85.09</w:t>
            </w:r>
          </w:p>
        </w:tc>
      </w:tr>
      <w:tr w:rsidR="00C85E2B" w:rsidRPr="008860F2" w14:paraId="02917415" w14:textId="77777777" w:rsidTr="00CC6FEE">
        <w:trPr>
          <w:trHeight w:val="419"/>
        </w:trPr>
        <w:tc>
          <w:tcPr>
            <w:tcW w:w="3240" w:type="dxa"/>
          </w:tcPr>
          <w:p w14:paraId="7AD86A47" w14:textId="77777777" w:rsidR="00C85E2B" w:rsidRPr="001B6495" w:rsidRDefault="00C85E2B" w:rsidP="001B649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B6495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14:paraId="5B722E89" w14:textId="77777777" w:rsidR="00C85E2B" w:rsidRPr="008860F2" w:rsidRDefault="00C85E2B" w:rsidP="00C85E2B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6702AA4" w14:textId="1AA025F1" w:rsidR="00C85E2B" w:rsidRPr="00375279" w:rsidRDefault="00340E57" w:rsidP="00340E5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112.4</w:t>
            </w:r>
            <w:r w:rsidR="0005486C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820AC7E" w14:textId="77777777" w:rsidR="00C85E2B" w:rsidRPr="008860F2" w:rsidRDefault="00C85E2B" w:rsidP="00C85E2B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865295" w14:textId="56D82BD9" w:rsidR="00C85E2B" w:rsidRPr="005B5A27" w:rsidRDefault="00C620B7" w:rsidP="00F33C0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55.19</w:t>
            </w:r>
          </w:p>
        </w:tc>
        <w:tc>
          <w:tcPr>
            <w:tcW w:w="270" w:type="dxa"/>
          </w:tcPr>
          <w:p w14:paraId="541B2526" w14:textId="77777777" w:rsidR="00C85E2B" w:rsidRPr="008860F2" w:rsidRDefault="00C85E2B" w:rsidP="00C85E2B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6D08EF" w14:textId="6DEF7AEB" w:rsidR="00C85E2B" w:rsidRPr="005B5A27" w:rsidRDefault="00DA07E4" w:rsidP="00F33C0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0.1</w:t>
            </w:r>
            <w:r w:rsidR="0005486C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5" w:type="dxa"/>
          </w:tcPr>
          <w:p w14:paraId="61FC8267" w14:textId="77777777" w:rsidR="00C85E2B" w:rsidRPr="005B5A27" w:rsidRDefault="00C85E2B" w:rsidP="00C85E2B">
            <w:pPr>
              <w:tabs>
                <w:tab w:val="decimal" w:pos="432"/>
                <w:tab w:val="decimal" w:pos="687"/>
              </w:tabs>
              <w:ind w:left="-110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F23917F" w14:textId="25D1DB05" w:rsidR="00C85E2B" w:rsidRPr="005B5A27" w:rsidRDefault="00C85E2B" w:rsidP="00F33C0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5A2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5B5A2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.</w:t>
            </w:r>
            <w:r w:rsidRPr="005B5A27">
              <w:rPr>
                <w:rFonts w:ascii="Angsana New" w:hAnsi="Angsana New"/>
                <w:sz w:val="28"/>
                <w:szCs w:val="28"/>
                <w:lang w:val="en-US" w:bidi="th-TH"/>
              </w:rPr>
              <w:t>47</w:t>
            </w:r>
          </w:p>
        </w:tc>
      </w:tr>
      <w:tr w:rsidR="00DA07E4" w:rsidRPr="008860F2" w14:paraId="6AF156C8" w14:textId="77777777" w:rsidTr="00CC6FEE">
        <w:trPr>
          <w:trHeight w:val="419"/>
        </w:trPr>
        <w:tc>
          <w:tcPr>
            <w:tcW w:w="3240" w:type="dxa"/>
          </w:tcPr>
          <w:p w14:paraId="211EECEC" w14:textId="3A91B63C" w:rsidR="00DA07E4" w:rsidRPr="001B6495" w:rsidRDefault="00DA07E4" w:rsidP="001B6495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B6495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1B649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B6495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900" w:type="dxa"/>
          </w:tcPr>
          <w:p w14:paraId="3A73E26B" w14:textId="77777777" w:rsidR="00DA07E4" w:rsidRPr="008860F2" w:rsidRDefault="00DA07E4" w:rsidP="00DA07E4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AC1F4B2" w14:textId="48189868" w:rsidR="00DA07E4" w:rsidRPr="00375279" w:rsidRDefault="0005486C" w:rsidP="00340E5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18.84</w:t>
            </w:r>
          </w:p>
        </w:tc>
        <w:tc>
          <w:tcPr>
            <w:tcW w:w="270" w:type="dxa"/>
          </w:tcPr>
          <w:p w14:paraId="4DD511A0" w14:textId="77777777" w:rsidR="00DA07E4" w:rsidRPr="008860F2" w:rsidRDefault="00DA07E4" w:rsidP="00DA07E4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12137A" w14:textId="21E2C070" w:rsidR="00DA07E4" w:rsidRPr="005B5A27" w:rsidRDefault="00DA07E4" w:rsidP="00F33C0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7527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81D576" w14:textId="77777777" w:rsidR="00DA07E4" w:rsidRPr="008860F2" w:rsidRDefault="00DA07E4" w:rsidP="00DA07E4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E6D4CE" w14:textId="0C7A7D9E" w:rsidR="00DA07E4" w:rsidRPr="00F33C0E" w:rsidRDefault="0005486C" w:rsidP="00F33C0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0.02</w:t>
            </w:r>
          </w:p>
        </w:tc>
        <w:tc>
          <w:tcPr>
            <w:tcW w:w="275" w:type="dxa"/>
          </w:tcPr>
          <w:p w14:paraId="7F7EB17F" w14:textId="77777777" w:rsidR="00DA07E4" w:rsidRPr="008860F2" w:rsidRDefault="00DA07E4" w:rsidP="00DA07E4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3A6C61D1" w14:textId="772CBEA0" w:rsidR="00DA07E4" w:rsidRPr="005B5A27" w:rsidRDefault="00DA07E4" w:rsidP="00F33C0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        -</w:t>
            </w:r>
          </w:p>
        </w:tc>
      </w:tr>
      <w:tr w:rsidR="00C85E2B" w:rsidRPr="008860F2" w14:paraId="6975EC41" w14:textId="77777777" w:rsidTr="00CC6FEE">
        <w:trPr>
          <w:trHeight w:val="419"/>
        </w:trPr>
        <w:tc>
          <w:tcPr>
            <w:tcW w:w="3240" w:type="dxa"/>
          </w:tcPr>
          <w:p w14:paraId="479B17EA" w14:textId="77777777" w:rsidR="00C85E2B" w:rsidRPr="008860F2" w:rsidRDefault="00C85E2B" w:rsidP="00C85E2B">
            <w:pPr>
              <w:spacing w:line="240" w:lineRule="auto"/>
              <w:ind w:left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3F13D28" w14:textId="77777777" w:rsidR="00C85E2B" w:rsidRPr="008860F2" w:rsidRDefault="00C85E2B" w:rsidP="00C85E2B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260" w:type="dxa"/>
          </w:tcPr>
          <w:p w14:paraId="78C3F681" w14:textId="77777777" w:rsidR="00C85E2B" w:rsidRPr="00375279" w:rsidRDefault="00C85E2B" w:rsidP="00340E5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0D49DF0" w14:textId="77777777" w:rsidR="00C85E2B" w:rsidRPr="008860F2" w:rsidRDefault="00C85E2B" w:rsidP="00C85E2B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170" w:type="dxa"/>
          </w:tcPr>
          <w:p w14:paraId="47BBC964" w14:textId="77777777" w:rsidR="00C85E2B" w:rsidRPr="005B5A27" w:rsidRDefault="00C85E2B" w:rsidP="00F33C0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A29ECEE" w14:textId="77777777" w:rsidR="00C85E2B" w:rsidRPr="008860F2" w:rsidRDefault="00C85E2B" w:rsidP="00C85E2B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170" w:type="dxa"/>
          </w:tcPr>
          <w:p w14:paraId="057313A6" w14:textId="77777777" w:rsidR="00C85E2B" w:rsidRPr="00F33C0E" w:rsidRDefault="00C85E2B" w:rsidP="00F33C0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5" w:type="dxa"/>
          </w:tcPr>
          <w:p w14:paraId="2AC568B9" w14:textId="77777777" w:rsidR="00C85E2B" w:rsidRPr="008860F2" w:rsidRDefault="00C85E2B" w:rsidP="00C85E2B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75" w:type="dxa"/>
          </w:tcPr>
          <w:p w14:paraId="724F5B7E" w14:textId="77777777" w:rsidR="00C85E2B" w:rsidRPr="005B5A27" w:rsidRDefault="00C85E2B" w:rsidP="00F33C0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C85E2B" w:rsidRPr="008860F2" w14:paraId="2464BA82" w14:textId="77777777" w:rsidTr="00CC6FEE">
        <w:trPr>
          <w:trHeight w:val="808"/>
        </w:trPr>
        <w:tc>
          <w:tcPr>
            <w:tcW w:w="3240" w:type="dxa"/>
          </w:tcPr>
          <w:p w14:paraId="78F1ECC3" w14:textId="77777777" w:rsidR="00C85E2B" w:rsidRPr="008860F2" w:rsidRDefault="00C85E2B" w:rsidP="00C85E2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จำนวนที่รวมอยู่ในต้นทุนของ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</w:p>
          <w:p w14:paraId="3F89440D" w14:textId="3654271A" w:rsidR="00C85E2B" w:rsidRPr="008860F2" w:rsidRDefault="00C85E2B" w:rsidP="00C85E2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      สิ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นทรัพย์ที่เข้าเงื่อนไขส่วนที่บันทึก</w:t>
            </w:r>
          </w:p>
        </w:tc>
        <w:tc>
          <w:tcPr>
            <w:tcW w:w="900" w:type="dxa"/>
          </w:tcPr>
          <w:p w14:paraId="100483DD" w14:textId="77777777" w:rsidR="00C85E2B" w:rsidRPr="008860F2" w:rsidRDefault="00C85E2B" w:rsidP="00C85E2B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843604C" w14:textId="77777777" w:rsidR="00C85E2B" w:rsidRPr="00375279" w:rsidRDefault="00C85E2B" w:rsidP="00340E5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BD20120" w14:textId="77777777" w:rsidR="00C85E2B" w:rsidRPr="008860F2" w:rsidRDefault="00C85E2B" w:rsidP="00C85E2B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820755" w14:textId="77777777" w:rsidR="00C85E2B" w:rsidRPr="005B5A27" w:rsidRDefault="00C85E2B" w:rsidP="00F33C0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1603880" w14:textId="77777777" w:rsidR="00C85E2B" w:rsidRPr="008860F2" w:rsidRDefault="00C85E2B" w:rsidP="00C85E2B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643A46" w14:textId="77777777" w:rsidR="00C85E2B" w:rsidRPr="00F33C0E" w:rsidRDefault="00C85E2B" w:rsidP="00F33C0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5" w:type="dxa"/>
          </w:tcPr>
          <w:p w14:paraId="171C7CFB" w14:textId="77777777" w:rsidR="00C85E2B" w:rsidRPr="008860F2" w:rsidRDefault="00C85E2B" w:rsidP="00C85E2B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3AF35731" w14:textId="77777777" w:rsidR="00C85E2B" w:rsidRPr="005B5A27" w:rsidRDefault="00C85E2B" w:rsidP="00F33C0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C85E2B" w:rsidRPr="008860F2" w14:paraId="7F61A8D6" w14:textId="77777777" w:rsidTr="00CC6FEE">
        <w:trPr>
          <w:trHeight w:val="416"/>
        </w:trPr>
        <w:tc>
          <w:tcPr>
            <w:tcW w:w="3240" w:type="dxa"/>
          </w:tcPr>
          <w:p w14:paraId="0D56BD5B" w14:textId="77777777" w:rsidR="00870EDF" w:rsidRDefault="00870EDF" w:rsidP="00C85E2B">
            <w:pPr>
              <w:tabs>
                <w:tab w:val="left" w:pos="594"/>
                <w:tab w:val="left" w:pos="684"/>
              </w:tabs>
              <w:spacing w:line="240" w:lineRule="auto"/>
              <w:ind w:left="540" w:hanging="36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เป็นต้นทุนของ</w:t>
            </w:r>
            <w:r w:rsidR="00C85E2B" w:rsidRPr="00FE1EB2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</w:p>
          <w:p w14:paraId="5F264E1F" w14:textId="63F1673B" w:rsidR="00C85E2B" w:rsidRPr="008860F2" w:rsidRDefault="00870EDF" w:rsidP="00C85E2B">
            <w:pPr>
              <w:tabs>
                <w:tab w:val="left" w:pos="594"/>
                <w:tab w:val="left" w:pos="684"/>
              </w:tabs>
              <w:spacing w:line="240" w:lineRule="auto"/>
              <w:ind w:left="540" w:hanging="36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C85E2B" w:rsidRPr="00FE1EB2">
              <w:rPr>
                <w:rFonts w:ascii="Angsana New" w:hAnsi="Angsana New"/>
                <w:sz w:val="28"/>
                <w:szCs w:val="28"/>
                <w:cs/>
              </w:rPr>
              <w:t>พัฒนา</w:t>
            </w:r>
            <w:r w:rsidR="00C85E2B" w:rsidRPr="00FE1EB2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</w:p>
        </w:tc>
        <w:tc>
          <w:tcPr>
            <w:tcW w:w="900" w:type="dxa"/>
          </w:tcPr>
          <w:p w14:paraId="36F5A288" w14:textId="77777777" w:rsidR="00870EDF" w:rsidRDefault="00870EDF" w:rsidP="00C85E2B">
            <w:pPr>
              <w:pStyle w:val="acctfourfigures"/>
              <w:tabs>
                <w:tab w:val="clear" w:pos="765"/>
              </w:tabs>
              <w:spacing w:line="240" w:lineRule="auto"/>
              <w:ind w:left="-96" w:right="-73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  <w:p w14:paraId="37E398A3" w14:textId="3F122A82" w:rsidR="00C85E2B" w:rsidRPr="008860F2" w:rsidRDefault="00C85E2B" w:rsidP="00C85E2B">
            <w:pPr>
              <w:pStyle w:val="acctfourfigures"/>
              <w:tabs>
                <w:tab w:val="clear" w:pos="765"/>
              </w:tabs>
              <w:spacing w:line="240" w:lineRule="auto"/>
              <w:ind w:left="-96" w:right="-73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260" w:type="dxa"/>
          </w:tcPr>
          <w:p w14:paraId="3FF3FF7E" w14:textId="77777777" w:rsidR="00870EDF" w:rsidRDefault="00870EDF" w:rsidP="00340E5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16368BA" w14:textId="08690511" w:rsidR="00C85E2B" w:rsidRPr="00F4282C" w:rsidRDefault="000D7CAA" w:rsidP="00340E5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05486C">
              <w:rPr>
                <w:rFonts w:ascii="Angsana New" w:hAnsi="Angsana New"/>
                <w:sz w:val="28"/>
                <w:szCs w:val="28"/>
                <w:lang w:val="en-US" w:bidi="th-TH"/>
              </w:rPr>
              <w:t>98.24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DB5744C" w14:textId="77777777" w:rsidR="00C85E2B" w:rsidRPr="008860F2" w:rsidRDefault="00C85E2B" w:rsidP="00C85E2B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5D3208" w14:textId="77777777" w:rsidR="00870EDF" w:rsidRDefault="00870EDF" w:rsidP="00F33C0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2164A74" w14:textId="0E9D65F5" w:rsidR="00C85E2B" w:rsidRPr="005B5A27" w:rsidRDefault="00C85E2B" w:rsidP="00F33C0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(66.95)</w:t>
            </w:r>
          </w:p>
        </w:tc>
        <w:tc>
          <w:tcPr>
            <w:tcW w:w="270" w:type="dxa"/>
          </w:tcPr>
          <w:p w14:paraId="7C32F72A" w14:textId="77777777" w:rsidR="00C85E2B" w:rsidRPr="008860F2" w:rsidRDefault="00C85E2B" w:rsidP="00C85E2B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C8708A" w14:textId="77777777" w:rsidR="00870EDF" w:rsidRDefault="00DA07E4" w:rsidP="00F33C0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  </w:t>
            </w:r>
          </w:p>
          <w:p w14:paraId="4A40FAD9" w14:textId="5D55486D" w:rsidR="00C85E2B" w:rsidRPr="00F33C0E" w:rsidRDefault="00DA07E4" w:rsidP="00F33C0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   -</w:t>
            </w:r>
          </w:p>
        </w:tc>
        <w:tc>
          <w:tcPr>
            <w:tcW w:w="275" w:type="dxa"/>
          </w:tcPr>
          <w:p w14:paraId="39E42296" w14:textId="77777777" w:rsidR="00C85E2B" w:rsidRPr="008860F2" w:rsidRDefault="00C85E2B" w:rsidP="00C85E2B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5963752F" w14:textId="77777777" w:rsidR="00870EDF" w:rsidRDefault="00C85E2B" w:rsidP="00F33C0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     </w:t>
            </w:r>
          </w:p>
          <w:p w14:paraId="728BFC79" w14:textId="43922A09" w:rsidR="00C85E2B" w:rsidRPr="005B5A27" w:rsidRDefault="00C85E2B" w:rsidP="00F33C0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-</w:t>
            </w:r>
          </w:p>
        </w:tc>
      </w:tr>
      <w:tr w:rsidR="00C85E2B" w:rsidRPr="008860F2" w14:paraId="1150F1B4" w14:textId="77777777" w:rsidTr="00CC6FEE">
        <w:trPr>
          <w:trHeight w:val="419"/>
        </w:trPr>
        <w:tc>
          <w:tcPr>
            <w:tcW w:w="3240" w:type="dxa"/>
          </w:tcPr>
          <w:p w14:paraId="60972389" w14:textId="77777777" w:rsidR="00C85E2B" w:rsidRPr="008860F2" w:rsidRDefault="00C85E2B" w:rsidP="00C85E2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</w:tcPr>
          <w:p w14:paraId="213B1A1C" w14:textId="77777777" w:rsidR="00C85E2B" w:rsidRPr="008860F2" w:rsidRDefault="00C85E2B" w:rsidP="00C85E2B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6567C1" w14:textId="66DBD46B" w:rsidR="00C85E2B" w:rsidRPr="00340E57" w:rsidRDefault="00340E57" w:rsidP="00340E5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40E5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73.47</w:t>
            </w:r>
          </w:p>
        </w:tc>
        <w:tc>
          <w:tcPr>
            <w:tcW w:w="270" w:type="dxa"/>
          </w:tcPr>
          <w:p w14:paraId="144A512D" w14:textId="77777777" w:rsidR="00C85E2B" w:rsidRPr="008860F2" w:rsidRDefault="00C85E2B" w:rsidP="00C85E2B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18DAC8" w14:textId="691A4CB7" w:rsidR="00C85E2B" w:rsidRPr="00F33C0E" w:rsidRDefault="00C85E2B" w:rsidP="00F33C0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33C0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74.07</w:t>
            </w:r>
          </w:p>
        </w:tc>
        <w:tc>
          <w:tcPr>
            <w:tcW w:w="270" w:type="dxa"/>
          </w:tcPr>
          <w:p w14:paraId="0E8DDD50" w14:textId="77777777" w:rsidR="00C85E2B" w:rsidRPr="008860F2" w:rsidRDefault="00C85E2B" w:rsidP="00C85E2B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6FF172" w14:textId="67ABFCF3" w:rsidR="00C85E2B" w:rsidRPr="00F33C0E" w:rsidRDefault="00DA07E4" w:rsidP="00F33C0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33C0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46.83</w:t>
            </w:r>
          </w:p>
        </w:tc>
        <w:tc>
          <w:tcPr>
            <w:tcW w:w="275" w:type="dxa"/>
          </w:tcPr>
          <w:p w14:paraId="288E99C7" w14:textId="77777777" w:rsidR="00C85E2B" w:rsidRPr="00F33C0E" w:rsidRDefault="00C85E2B" w:rsidP="00C85E2B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01AE2869" w14:textId="181558F1" w:rsidR="00C85E2B" w:rsidRPr="00F33C0E" w:rsidRDefault="00C85E2B" w:rsidP="00F33C0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5" w:right="-7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33C0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105.33</w:t>
            </w:r>
          </w:p>
        </w:tc>
      </w:tr>
    </w:tbl>
    <w:p w14:paraId="333E7311" w14:textId="77777777" w:rsidR="0024681A" w:rsidRPr="0024681A" w:rsidRDefault="0024681A" w:rsidP="0024681A"/>
    <w:p w14:paraId="05D19210" w14:textId="4B2C58C7" w:rsidR="00997299" w:rsidRPr="008860F2" w:rsidRDefault="00997299" w:rsidP="00BA7DB0">
      <w:pPr>
        <w:pStyle w:val="Heading1"/>
        <w:keepLines/>
        <w:numPr>
          <w:ilvl w:val="0"/>
          <w:numId w:val="1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sz w:val="28"/>
          <w:szCs w:val="28"/>
          <w:u w:val="none"/>
        </w:rPr>
      </w:pPr>
      <w:r w:rsidRPr="008860F2">
        <w:rPr>
          <w:rFonts w:ascii="Angsana New" w:hAnsi="Angsana New"/>
          <w:sz w:val="28"/>
          <w:szCs w:val="28"/>
          <w:u w:val="none"/>
          <w:cs/>
        </w:rPr>
        <w:t>ภาษีเงินได้</w:t>
      </w:r>
    </w:p>
    <w:p w14:paraId="53DD2B74" w14:textId="77777777" w:rsidR="00030CE9" w:rsidRPr="008860F2" w:rsidRDefault="00030CE9" w:rsidP="00F27DC1">
      <w:pPr>
        <w:pStyle w:val="NoSpacing"/>
        <w:rPr>
          <w:rFonts w:ascii="Angsana New" w:hAnsi="Angsana New"/>
          <w:sz w:val="28"/>
          <w:szCs w:val="28"/>
        </w:rPr>
      </w:pPr>
    </w:p>
    <w:tbl>
      <w:tblPr>
        <w:tblW w:w="98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8"/>
        <w:gridCol w:w="900"/>
        <w:gridCol w:w="1122"/>
        <w:gridCol w:w="270"/>
        <w:gridCol w:w="1262"/>
        <w:gridCol w:w="265"/>
        <w:gridCol w:w="7"/>
        <w:gridCol w:w="1080"/>
        <w:gridCol w:w="270"/>
        <w:gridCol w:w="1350"/>
      </w:tblGrid>
      <w:tr w:rsidR="00997299" w:rsidRPr="008860F2" w14:paraId="3E5F6B4F" w14:textId="77777777" w:rsidTr="00567198">
        <w:trPr>
          <w:trHeight w:val="80"/>
        </w:trPr>
        <w:tc>
          <w:tcPr>
            <w:tcW w:w="3348" w:type="dxa"/>
          </w:tcPr>
          <w:p w14:paraId="66D8F175" w14:textId="77777777" w:rsidR="00997299" w:rsidRPr="008860F2" w:rsidRDefault="009F63C9" w:rsidP="009F63C9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900" w:type="dxa"/>
          </w:tcPr>
          <w:p w14:paraId="2BB3FA0F" w14:textId="77777777" w:rsidR="00997299" w:rsidRPr="008860F2" w:rsidRDefault="00997299" w:rsidP="002170F8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54" w:type="dxa"/>
            <w:gridSpan w:val="3"/>
          </w:tcPr>
          <w:p w14:paraId="328CE226" w14:textId="77777777" w:rsidR="00997299" w:rsidRPr="008860F2" w:rsidRDefault="00997299" w:rsidP="009C2027">
            <w:pPr>
              <w:spacing w:line="240" w:lineRule="auto"/>
              <w:ind w:left="-108" w:right="-11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  <w:r w:rsidRPr="008860F2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2" w:type="dxa"/>
            <w:gridSpan w:val="2"/>
          </w:tcPr>
          <w:p w14:paraId="61CC9755" w14:textId="77777777" w:rsidR="00997299" w:rsidRPr="008860F2" w:rsidRDefault="00997299" w:rsidP="009C2027">
            <w:pPr>
              <w:spacing w:line="240" w:lineRule="auto"/>
              <w:ind w:left="-108" w:right="-11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00D67552" w14:textId="77777777" w:rsidR="00997299" w:rsidRPr="008860F2" w:rsidRDefault="00997299" w:rsidP="002170F8">
            <w:pPr>
              <w:spacing w:line="240" w:lineRule="auto"/>
              <w:ind w:left="-300" w:right="-11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860F2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</w:p>
        </w:tc>
      </w:tr>
      <w:tr w:rsidR="00C85E2B" w:rsidRPr="008860F2" w14:paraId="3625180E" w14:textId="77777777" w:rsidTr="00567198">
        <w:tc>
          <w:tcPr>
            <w:tcW w:w="3348" w:type="dxa"/>
          </w:tcPr>
          <w:p w14:paraId="6DA48918" w14:textId="77777777" w:rsidR="00C85E2B" w:rsidRPr="008860F2" w:rsidRDefault="00C85E2B" w:rsidP="00C85E2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C2C4964" w14:textId="77777777" w:rsidR="00C85E2B" w:rsidRPr="008860F2" w:rsidRDefault="00C85E2B" w:rsidP="00C85E2B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2" w:type="dxa"/>
          </w:tcPr>
          <w:p w14:paraId="2A085BEB" w14:textId="44438F91" w:rsidR="00C85E2B" w:rsidRPr="008860F2" w:rsidRDefault="00C85E2B" w:rsidP="00C85E2B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1DBB1101" w14:textId="77777777" w:rsidR="00C85E2B" w:rsidRPr="008860F2" w:rsidRDefault="00C85E2B" w:rsidP="00C85E2B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C88038B" w14:textId="6AAB6EA3" w:rsidR="00C85E2B" w:rsidRPr="008860F2" w:rsidRDefault="00C85E2B" w:rsidP="00C85E2B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65" w:type="dxa"/>
          </w:tcPr>
          <w:p w14:paraId="78FCBD77" w14:textId="77777777" w:rsidR="00C85E2B" w:rsidRPr="008860F2" w:rsidRDefault="00C85E2B" w:rsidP="00C85E2B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</w:tcPr>
          <w:p w14:paraId="12FD737F" w14:textId="3F3CB15D" w:rsidR="00C85E2B" w:rsidRPr="008860F2" w:rsidRDefault="00C85E2B" w:rsidP="00C85E2B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20448CF4" w14:textId="77777777" w:rsidR="00C85E2B" w:rsidRPr="008860F2" w:rsidRDefault="00C85E2B" w:rsidP="00C85E2B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E040DD" w14:textId="166D205E" w:rsidR="00C85E2B" w:rsidRPr="008860F2" w:rsidRDefault="00C85E2B" w:rsidP="00C85E2B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B61AE" w:rsidRPr="008860F2" w14:paraId="38E4CE8C" w14:textId="77777777" w:rsidTr="00567198">
        <w:tc>
          <w:tcPr>
            <w:tcW w:w="3348" w:type="dxa"/>
          </w:tcPr>
          <w:p w14:paraId="5BF49E76" w14:textId="77777777" w:rsidR="00EB61AE" w:rsidRPr="008860F2" w:rsidRDefault="00EB61AE" w:rsidP="00C85E2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26FEBA2" w14:textId="77777777" w:rsidR="00EB61AE" w:rsidRPr="008860F2" w:rsidRDefault="00EB61AE" w:rsidP="00C85E2B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2" w:type="dxa"/>
          </w:tcPr>
          <w:p w14:paraId="2AAF8CBB" w14:textId="77777777" w:rsidR="00EB61AE" w:rsidRDefault="00EB61AE" w:rsidP="00C85E2B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B6A479" w14:textId="77777777" w:rsidR="00EB61AE" w:rsidRPr="008860F2" w:rsidRDefault="00EB61AE" w:rsidP="00C85E2B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8D074D3" w14:textId="41DCFCBA" w:rsidR="00EB61AE" w:rsidRDefault="00EB61AE" w:rsidP="00C85E2B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65" w:type="dxa"/>
          </w:tcPr>
          <w:p w14:paraId="101E8557" w14:textId="77777777" w:rsidR="00EB61AE" w:rsidRPr="008860F2" w:rsidRDefault="00EB61AE" w:rsidP="00C85E2B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</w:tcPr>
          <w:p w14:paraId="7DEE2767" w14:textId="77777777" w:rsidR="00EB61AE" w:rsidRDefault="00EB61AE" w:rsidP="00C85E2B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6AA197" w14:textId="77777777" w:rsidR="00EB61AE" w:rsidRPr="008860F2" w:rsidRDefault="00EB61AE" w:rsidP="00C85E2B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C5EB67" w14:textId="232FE78A" w:rsidR="00EB61AE" w:rsidRDefault="00EB61AE" w:rsidP="00C85E2B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C85E2B" w:rsidRPr="008860F2" w14:paraId="3579383D" w14:textId="77777777" w:rsidTr="00567198">
        <w:tc>
          <w:tcPr>
            <w:tcW w:w="3348" w:type="dxa"/>
          </w:tcPr>
          <w:p w14:paraId="4818ACA6" w14:textId="77777777" w:rsidR="00C85E2B" w:rsidRPr="008860F2" w:rsidRDefault="00C85E2B" w:rsidP="00C85E2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5A44042" w14:textId="77777777" w:rsidR="00C85E2B" w:rsidRPr="008860F2" w:rsidRDefault="00C85E2B" w:rsidP="00C85E2B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626" w:type="dxa"/>
            <w:gridSpan w:val="8"/>
          </w:tcPr>
          <w:p w14:paraId="394209A8" w14:textId="77777777" w:rsidR="00C85E2B" w:rsidRPr="008860F2" w:rsidRDefault="00C85E2B" w:rsidP="00C85E2B">
            <w:pPr>
              <w:spacing w:line="240" w:lineRule="auto"/>
              <w:ind w:left="-108" w:right="-113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85E2B" w:rsidRPr="008860F2" w14:paraId="3B6C7F00" w14:textId="77777777" w:rsidTr="00567198">
        <w:tc>
          <w:tcPr>
            <w:tcW w:w="3348" w:type="dxa"/>
          </w:tcPr>
          <w:p w14:paraId="066F5D92" w14:textId="77777777" w:rsidR="00C85E2B" w:rsidRPr="008860F2" w:rsidRDefault="00C85E2B" w:rsidP="00C85E2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900" w:type="dxa"/>
          </w:tcPr>
          <w:p w14:paraId="7965629B" w14:textId="77777777" w:rsidR="00C85E2B" w:rsidRPr="008860F2" w:rsidRDefault="00C85E2B" w:rsidP="00C85E2B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4184D9D5" w14:textId="77777777" w:rsidR="00C85E2B" w:rsidRPr="008860F2" w:rsidRDefault="00C85E2B" w:rsidP="00C85E2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A58E3B" w14:textId="77777777" w:rsidR="00C85E2B" w:rsidRPr="008860F2" w:rsidRDefault="00C85E2B" w:rsidP="00C85E2B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0A4E3CB6" w14:textId="77777777" w:rsidR="00C85E2B" w:rsidRPr="008860F2" w:rsidRDefault="00C85E2B" w:rsidP="00C85E2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767BCC55" w14:textId="77777777" w:rsidR="00C85E2B" w:rsidRPr="008860F2" w:rsidRDefault="00C85E2B" w:rsidP="00C85E2B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065ADE41" w14:textId="77777777" w:rsidR="00C85E2B" w:rsidRPr="008860F2" w:rsidRDefault="00C85E2B" w:rsidP="00C85E2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0D2360" w14:textId="77777777" w:rsidR="00C85E2B" w:rsidRPr="008860F2" w:rsidRDefault="00C85E2B" w:rsidP="00C85E2B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1309D0" w14:textId="77777777" w:rsidR="00C85E2B" w:rsidRPr="008860F2" w:rsidRDefault="00C85E2B" w:rsidP="00C85E2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85E2B" w:rsidRPr="008860F2" w14:paraId="65C5DCC2" w14:textId="77777777" w:rsidTr="00567198">
        <w:tc>
          <w:tcPr>
            <w:tcW w:w="3348" w:type="dxa"/>
          </w:tcPr>
          <w:p w14:paraId="4C510861" w14:textId="77777777" w:rsidR="00C85E2B" w:rsidRPr="008860F2" w:rsidRDefault="00C85E2B" w:rsidP="00C85E2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สำหรับปีปัจจุบัน</w:t>
            </w:r>
          </w:p>
        </w:tc>
        <w:tc>
          <w:tcPr>
            <w:tcW w:w="900" w:type="dxa"/>
          </w:tcPr>
          <w:p w14:paraId="5BBB41DC" w14:textId="77777777" w:rsidR="00C85E2B" w:rsidRPr="008860F2" w:rsidRDefault="00C85E2B" w:rsidP="00C85E2B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39DA7FD8" w14:textId="3DA4B00F" w:rsidR="00C85E2B" w:rsidRPr="00D07216" w:rsidRDefault="00660AE5" w:rsidP="00D07216">
            <w:pPr>
              <w:tabs>
                <w:tab w:val="decimal" w:pos="576"/>
              </w:tabs>
              <w:spacing w:line="240" w:lineRule="auto"/>
              <w:ind w:left="-108" w:right="-123"/>
              <w:jc w:val="lef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60AE5">
              <w:rPr>
                <w:rFonts w:ascii="Angsana New" w:hAnsi="Angsana New"/>
                <w:sz w:val="28"/>
                <w:szCs w:val="28"/>
              </w:rPr>
              <w:t>5.34</w:t>
            </w:r>
          </w:p>
        </w:tc>
        <w:tc>
          <w:tcPr>
            <w:tcW w:w="270" w:type="dxa"/>
          </w:tcPr>
          <w:p w14:paraId="0E676307" w14:textId="77777777" w:rsidR="00C85E2B" w:rsidRPr="008860F2" w:rsidRDefault="00C85E2B" w:rsidP="00C85E2B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2F4ECA0D" w14:textId="5BB50CD9" w:rsidR="00C85E2B" w:rsidRPr="008860F2" w:rsidRDefault="00C85E2B" w:rsidP="005607CD">
            <w:pPr>
              <w:tabs>
                <w:tab w:val="decimal" w:pos="614"/>
              </w:tabs>
              <w:spacing w:line="240" w:lineRule="auto"/>
              <w:ind w:left="-108" w:right="-1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49.75</w:t>
            </w:r>
          </w:p>
        </w:tc>
        <w:tc>
          <w:tcPr>
            <w:tcW w:w="265" w:type="dxa"/>
          </w:tcPr>
          <w:p w14:paraId="7CAA2BA3" w14:textId="77777777" w:rsidR="00C85E2B" w:rsidRPr="008860F2" w:rsidRDefault="00C85E2B" w:rsidP="00C85E2B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27590108" w14:textId="07AB0980" w:rsidR="00C85E2B" w:rsidRPr="008860F2" w:rsidRDefault="00092C4E" w:rsidP="005607CD">
            <w:pPr>
              <w:tabs>
                <w:tab w:val="decimal" w:pos="576"/>
              </w:tabs>
              <w:spacing w:line="240" w:lineRule="auto"/>
              <w:ind w:left="-108" w:right="-123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2.21</w:t>
            </w:r>
          </w:p>
        </w:tc>
        <w:tc>
          <w:tcPr>
            <w:tcW w:w="270" w:type="dxa"/>
          </w:tcPr>
          <w:p w14:paraId="1C894A47" w14:textId="77777777" w:rsidR="00C85E2B" w:rsidRPr="008860F2" w:rsidRDefault="00C85E2B" w:rsidP="00C85E2B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F34C60" w14:textId="70458461" w:rsidR="00C85E2B" w:rsidRPr="008860F2" w:rsidRDefault="00C85E2B" w:rsidP="005607CD">
            <w:pPr>
              <w:tabs>
                <w:tab w:val="decimal" w:pos="712"/>
              </w:tabs>
              <w:spacing w:line="240" w:lineRule="auto"/>
              <w:ind w:left="-115" w:right="-13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85E2B" w:rsidRPr="008860F2" w14:paraId="750B5626" w14:textId="77777777" w:rsidTr="00567198">
        <w:tc>
          <w:tcPr>
            <w:tcW w:w="3348" w:type="dxa"/>
            <w:shd w:val="clear" w:color="auto" w:fill="auto"/>
          </w:tcPr>
          <w:p w14:paraId="72B2EF2A" w14:textId="0A2F6745" w:rsidR="00C85E2B" w:rsidRPr="008860F2" w:rsidRDefault="00C85E2B" w:rsidP="00C85E2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ภาษีงวดก่อน</w:t>
            </w:r>
            <w:r w:rsidR="008E56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ๆ ที่บันทึกต่ำไป</w:t>
            </w:r>
          </w:p>
        </w:tc>
        <w:tc>
          <w:tcPr>
            <w:tcW w:w="900" w:type="dxa"/>
            <w:shd w:val="clear" w:color="auto" w:fill="auto"/>
          </w:tcPr>
          <w:p w14:paraId="558E25A7" w14:textId="77777777" w:rsidR="00C85E2B" w:rsidRPr="008860F2" w:rsidRDefault="00C85E2B" w:rsidP="00C85E2B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75A33" w14:textId="0D162606" w:rsidR="00C85E2B" w:rsidRPr="00D07216" w:rsidRDefault="00660AE5" w:rsidP="00D07216">
            <w:pPr>
              <w:tabs>
                <w:tab w:val="decimal" w:pos="576"/>
              </w:tabs>
              <w:spacing w:line="240" w:lineRule="auto"/>
              <w:ind w:left="-108" w:right="-123"/>
              <w:jc w:val="lef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60A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5C2AE5" w14:textId="77777777" w:rsidR="00C85E2B" w:rsidRPr="008860F2" w:rsidRDefault="00C85E2B" w:rsidP="00C85E2B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68143" w14:textId="5946FFBC" w:rsidR="00C85E2B" w:rsidRPr="008860F2" w:rsidRDefault="00C85E2B" w:rsidP="00C85E2B">
            <w:pPr>
              <w:tabs>
                <w:tab w:val="decimal" w:pos="614"/>
              </w:tabs>
              <w:spacing w:line="240" w:lineRule="auto"/>
              <w:ind w:right="-1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0.03</w:t>
            </w:r>
          </w:p>
        </w:tc>
        <w:tc>
          <w:tcPr>
            <w:tcW w:w="265" w:type="dxa"/>
            <w:shd w:val="clear" w:color="auto" w:fill="auto"/>
          </w:tcPr>
          <w:p w14:paraId="40F9BAA9" w14:textId="77777777" w:rsidR="00C85E2B" w:rsidRPr="008860F2" w:rsidRDefault="00C85E2B" w:rsidP="00C85E2B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ABEA2" w14:textId="4A35AD3E" w:rsidR="00C85E2B" w:rsidRPr="008860F2" w:rsidRDefault="00092C4E" w:rsidP="00C85E2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23"/>
              <w:jc w:val="lef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F03381" w14:textId="77777777" w:rsidR="00C85E2B" w:rsidRPr="008860F2" w:rsidRDefault="00C85E2B" w:rsidP="00C85E2B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4AFDB" w14:textId="7D4CA2F0" w:rsidR="00C85E2B" w:rsidRPr="008860F2" w:rsidRDefault="00C85E2B" w:rsidP="00C85E2B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115" w:right="-130"/>
              <w:jc w:val="lef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C85E2B" w:rsidRPr="008860F2" w14:paraId="2749219F" w14:textId="77777777" w:rsidTr="00567198">
        <w:tc>
          <w:tcPr>
            <w:tcW w:w="3348" w:type="dxa"/>
            <w:shd w:val="clear" w:color="auto" w:fill="auto"/>
          </w:tcPr>
          <w:p w14:paraId="4EF4D7BB" w14:textId="77777777" w:rsidR="00C85E2B" w:rsidRPr="008860F2" w:rsidRDefault="00C85E2B" w:rsidP="00C85E2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204F861" w14:textId="77777777" w:rsidR="00C85E2B" w:rsidRPr="008860F2" w:rsidRDefault="00C85E2B" w:rsidP="00C85E2B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B953BE" w14:textId="44422C53" w:rsidR="00C85E2B" w:rsidRPr="00660AE5" w:rsidRDefault="00660AE5" w:rsidP="00660AE5">
            <w:pPr>
              <w:tabs>
                <w:tab w:val="decimal" w:pos="576"/>
              </w:tabs>
              <w:spacing w:line="240" w:lineRule="auto"/>
              <w:ind w:left="-108" w:right="-123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0AE5">
              <w:rPr>
                <w:rFonts w:ascii="Angsana New" w:hAnsi="Angsana New"/>
                <w:b/>
                <w:bCs/>
                <w:sz w:val="28"/>
                <w:szCs w:val="28"/>
              </w:rPr>
              <w:t>5.34</w:t>
            </w:r>
          </w:p>
        </w:tc>
        <w:tc>
          <w:tcPr>
            <w:tcW w:w="270" w:type="dxa"/>
            <w:shd w:val="clear" w:color="auto" w:fill="auto"/>
          </w:tcPr>
          <w:p w14:paraId="67CE63D5" w14:textId="77777777" w:rsidR="00C85E2B" w:rsidRPr="008860F2" w:rsidRDefault="00C85E2B" w:rsidP="00C85E2B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8CAFA" w14:textId="58340377" w:rsidR="00C85E2B" w:rsidRPr="008860F2" w:rsidRDefault="00C85E2B" w:rsidP="00C85E2B">
            <w:pPr>
              <w:tabs>
                <w:tab w:val="decimal" w:pos="614"/>
              </w:tabs>
              <w:spacing w:line="240" w:lineRule="auto"/>
              <w:ind w:left="-108" w:right="-12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49.78</w:t>
            </w:r>
          </w:p>
        </w:tc>
        <w:tc>
          <w:tcPr>
            <w:tcW w:w="265" w:type="dxa"/>
            <w:shd w:val="clear" w:color="auto" w:fill="auto"/>
          </w:tcPr>
          <w:p w14:paraId="5EEFC889" w14:textId="77777777" w:rsidR="00C85E2B" w:rsidRPr="008860F2" w:rsidRDefault="00C85E2B" w:rsidP="00C85E2B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D2961" w14:textId="4F4CA3D3" w:rsidR="00C85E2B" w:rsidRPr="008860F2" w:rsidRDefault="00092C4E" w:rsidP="00C85E2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2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2.21</w:t>
            </w:r>
          </w:p>
        </w:tc>
        <w:tc>
          <w:tcPr>
            <w:tcW w:w="270" w:type="dxa"/>
            <w:shd w:val="clear" w:color="auto" w:fill="auto"/>
          </w:tcPr>
          <w:p w14:paraId="38594083" w14:textId="77777777" w:rsidR="00C85E2B" w:rsidRPr="008860F2" w:rsidRDefault="00C85E2B" w:rsidP="00C85E2B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CA600" w14:textId="12F5DF6C" w:rsidR="00C85E2B" w:rsidRPr="008860F2" w:rsidRDefault="00C85E2B" w:rsidP="00C85E2B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115" w:right="-13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C85E2B" w:rsidRPr="008860F2" w14:paraId="0D77DB84" w14:textId="77777777" w:rsidTr="00567198">
        <w:tc>
          <w:tcPr>
            <w:tcW w:w="3348" w:type="dxa"/>
            <w:shd w:val="clear" w:color="auto" w:fill="auto"/>
          </w:tcPr>
          <w:p w14:paraId="3B9B9F83" w14:textId="77777777" w:rsidR="00C85E2B" w:rsidRPr="008860F2" w:rsidRDefault="00C85E2B" w:rsidP="00C85E2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</w:tcPr>
          <w:p w14:paraId="5C433AC2" w14:textId="77777777" w:rsidR="00C85E2B" w:rsidRPr="008860F2" w:rsidRDefault="00C85E2B" w:rsidP="00C85E2B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1F9F9" w14:textId="77777777" w:rsidR="00C85E2B" w:rsidRPr="008860F2" w:rsidRDefault="00C85E2B" w:rsidP="00D07216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108" w:right="-1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A4F829A" w14:textId="77777777" w:rsidR="00C85E2B" w:rsidRPr="008860F2" w:rsidRDefault="00C85E2B" w:rsidP="00C85E2B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209D1" w14:textId="77777777" w:rsidR="00C85E2B" w:rsidRPr="008860F2" w:rsidRDefault="00C85E2B" w:rsidP="00C85E2B">
            <w:pPr>
              <w:tabs>
                <w:tab w:val="decimal" w:pos="614"/>
              </w:tabs>
              <w:spacing w:line="240" w:lineRule="auto"/>
              <w:ind w:left="-108" w:right="-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" w:type="dxa"/>
            <w:shd w:val="clear" w:color="auto" w:fill="auto"/>
          </w:tcPr>
          <w:p w14:paraId="114F4F6D" w14:textId="77777777" w:rsidR="00C85E2B" w:rsidRPr="008860F2" w:rsidRDefault="00C85E2B" w:rsidP="00C85E2B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6BA6D" w14:textId="77777777" w:rsidR="00C85E2B" w:rsidRPr="008860F2" w:rsidRDefault="00C85E2B" w:rsidP="00C85E2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108" w:right="-12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94AB96B" w14:textId="77777777" w:rsidR="00C85E2B" w:rsidRPr="008860F2" w:rsidRDefault="00C85E2B" w:rsidP="00C85E2B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82533" w14:textId="77777777" w:rsidR="00C85E2B" w:rsidRPr="008860F2" w:rsidRDefault="00C85E2B" w:rsidP="00C85E2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108" w:right="-12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5E2B" w:rsidRPr="008860F2" w14:paraId="7F547298" w14:textId="77777777" w:rsidTr="00567198">
        <w:tc>
          <w:tcPr>
            <w:tcW w:w="3348" w:type="dxa"/>
            <w:shd w:val="clear" w:color="auto" w:fill="auto"/>
          </w:tcPr>
          <w:p w14:paraId="4A2CFD17" w14:textId="77777777" w:rsidR="00C85E2B" w:rsidRPr="008860F2" w:rsidRDefault="00C85E2B" w:rsidP="00C85E2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00" w:type="dxa"/>
            <w:shd w:val="clear" w:color="auto" w:fill="auto"/>
          </w:tcPr>
          <w:p w14:paraId="3AF646A7" w14:textId="77777777" w:rsidR="00C85E2B" w:rsidRPr="008860F2" w:rsidRDefault="00C85E2B" w:rsidP="00C85E2B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150152B5" w14:textId="1AD6FC8D" w:rsidR="00C85E2B" w:rsidRPr="008860F2" w:rsidRDefault="00D07216" w:rsidP="00D07216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108" w:right="-12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60AE5">
              <w:rPr>
                <w:rFonts w:ascii="Angsana New" w:hAnsi="Angsana New"/>
                <w:sz w:val="28"/>
                <w:szCs w:val="28"/>
              </w:rPr>
              <w:t>7.33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CE9BA7" w14:textId="77777777" w:rsidR="00C85E2B" w:rsidRPr="008860F2" w:rsidRDefault="00C85E2B" w:rsidP="00C85E2B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73654D3" w14:textId="58635194" w:rsidR="00C85E2B" w:rsidRPr="008860F2" w:rsidRDefault="00C85E2B" w:rsidP="00C85E2B">
            <w:pPr>
              <w:tabs>
                <w:tab w:val="decimal" w:pos="614"/>
              </w:tabs>
              <w:spacing w:line="240" w:lineRule="auto"/>
              <w:ind w:left="-108" w:right="-1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60AE5">
              <w:rPr>
                <w:rFonts w:ascii="Angsana New" w:hAnsi="Angsana New"/>
                <w:sz w:val="28"/>
                <w:szCs w:val="28"/>
              </w:rPr>
              <w:t>5.31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4A60DF92" w14:textId="77777777" w:rsidR="00C85E2B" w:rsidRPr="008860F2" w:rsidRDefault="00C85E2B" w:rsidP="00C85E2B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016DB15F" w14:textId="4FCB84BB" w:rsidR="00C85E2B" w:rsidRPr="008860F2" w:rsidRDefault="00092C4E" w:rsidP="00C85E2B">
            <w:pPr>
              <w:tabs>
                <w:tab w:val="decimal" w:pos="285"/>
              </w:tabs>
              <w:spacing w:line="240" w:lineRule="auto"/>
              <w:ind w:left="-108" w:right="-12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8.50</w:t>
            </w:r>
          </w:p>
        </w:tc>
        <w:tc>
          <w:tcPr>
            <w:tcW w:w="270" w:type="dxa"/>
            <w:shd w:val="clear" w:color="auto" w:fill="auto"/>
          </w:tcPr>
          <w:p w14:paraId="683A2801" w14:textId="77777777" w:rsidR="00C85E2B" w:rsidRPr="008860F2" w:rsidRDefault="00C85E2B" w:rsidP="00C85E2B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A1DABCC" w14:textId="082AD379" w:rsidR="00C85E2B" w:rsidRPr="008860F2" w:rsidRDefault="00C85E2B" w:rsidP="00C85E2B">
            <w:pPr>
              <w:tabs>
                <w:tab w:val="decimal" w:pos="285"/>
              </w:tabs>
              <w:spacing w:line="240" w:lineRule="auto"/>
              <w:ind w:left="-108" w:right="-12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92C4E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092C4E">
              <w:rPr>
                <w:rFonts w:ascii="Angsana New" w:hAnsi="Angsana New"/>
                <w:sz w:val="28"/>
                <w:szCs w:val="28"/>
              </w:rPr>
              <w:t>47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85E2B" w:rsidRPr="008860F2" w14:paraId="5FA9D84E" w14:textId="77777777" w:rsidTr="00567198">
        <w:tc>
          <w:tcPr>
            <w:tcW w:w="3348" w:type="dxa"/>
            <w:shd w:val="clear" w:color="auto" w:fill="auto"/>
          </w:tcPr>
          <w:p w14:paraId="65BD27FA" w14:textId="30D6B016" w:rsidR="00C85E2B" w:rsidRPr="008860F2" w:rsidRDefault="00C85E2B" w:rsidP="00C85E2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รวมค่าใช้จ่าย (รายได้) ภาษีเงินได้ </w:t>
            </w:r>
          </w:p>
        </w:tc>
        <w:tc>
          <w:tcPr>
            <w:tcW w:w="900" w:type="dxa"/>
            <w:shd w:val="clear" w:color="auto" w:fill="auto"/>
          </w:tcPr>
          <w:p w14:paraId="24B39E47" w14:textId="77777777" w:rsidR="00C85E2B" w:rsidRPr="008860F2" w:rsidRDefault="00C85E2B" w:rsidP="00C85E2B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CBD852" w14:textId="6E0E8151" w:rsidR="00C85E2B" w:rsidRPr="00D07216" w:rsidRDefault="00D07216" w:rsidP="00D07216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108" w:right="-12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216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660AE5">
              <w:rPr>
                <w:rFonts w:ascii="Angsana New" w:hAnsi="Angsana New"/>
                <w:b/>
                <w:bCs/>
                <w:sz w:val="28"/>
                <w:szCs w:val="28"/>
              </w:rPr>
              <w:t>1.99</w:t>
            </w:r>
            <w:r w:rsidRPr="00D0721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C36830D" w14:textId="77777777" w:rsidR="00C85E2B" w:rsidRPr="008860F2" w:rsidRDefault="00C85E2B" w:rsidP="00C85E2B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4E6B95" w14:textId="47A08D34" w:rsidR="00C85E2B" w:rsidRPr="008860F2" w:rsidRDefault="00660AE5" w:rsidP="00C85E2B">
            <w:pPr>
              <w:tabs>
                <w:tab w:val="decimal" w:pos="614"/>
              </w:tabs>
              <w:spacing w:line="240" w:lineRule="auto"/>
              <w:ind w:left="-108" w:right="-12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44.47</w:t>
            </w:r>
          </w:p>
        </w:tc>
        <w:tc>
          <w:tcPr>
            <w:tcW w:w="265" w:type="dxa"/>
            <w:shd w:val="clear" w:color="auto" w:fill="auto"/>
          </w:tcPr>
          <w:p w14:paraId="6581EF25" w14:textId="77777777" w:rsidR="00C85E2B" w:rsidRPr="008860F2" w:rsidRDefault="00C85E2B" w:rsidP="00C85E2B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C04B3D" w14:textId="50C1A646" w:rsidR="00C85E2B" w:rsidRPr="008860F2" w:rsidRDefault="00092C4E" w:rsidP="00C85E2B">
            <w:pPr>
              <w:tabs>
                <w:tab w:val="decimal" w:pos="285"/>
              </w:tabs>
              <w:spacing w:line="240" w:lineRule="auto"/>
              <w:ind w:left="-108" w:right="-12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10.71</w:t>
            </w:r>
          </w:p>
        </w:tc>
        <w:tc>
          <w:tcPr>
            <w:tcW w:w="270" w:type="dxa"/>
            <w:shd w:val="clear" w:color="auto" w:fill="auto"/>
          </w:tcPr>
          <w:p w14:paraId="2013331C" w14:textId="77777777" w:rsidR="00C85E2B" w:rsidRPr="008860F2" w:rsidRDefault="00C85E2B" w:rsidP="00C85E2B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9C8BBF" w14:textId="438A6F05" w:rsidR="00C85E2B" w:rsidRPr="008860F2" w:rsidRDefault="00C85E2B" w:rsidP="00C85E2B">
            <w:pPr>
              <w:tabs>
                <w:tab w:val="decimal" w:pos="285"/>
              </w:tabs>
              <w:spacing w:line="240" w:lineRule="auto"/>
              <w:ind w:left="-108" w:right="-12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0548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092C4E" w:rsidRPr="007F054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F0548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="00092C4E" w:rsidRPr="007F0548">
              <w:rPr>
                <w:rFonts w:ascii="Angsana New" w:hAnsi="Angsana New"/>
                <w:b/>
                <w:bCs/>
                <w:sz w:val="28"/>
                <w:szCs w:val="28"/>
              </w:rPr>
              <w:t>47</w:t>
            </w:r>
            <w:r w:rsidRPr="007F054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42A50EFE" w14:textId="371AC344" w:rsidR="001026CC" w:rsidRPr="008860F2" w:rsidRDefault="001026CC" w:rsidP="00970732">
      <w:pPr>
        <w:tabs>
          <w:tab w:val="left" w:pos="540"/>
        </w:tabs>
        <w:spacing w:line="240" w:lineRule="auto"/>
        <w:jc w:val="both"/>
        <w:rPr>
          <w:rFonts w:ascii="Angsana New" w:hAnsi="Angsana New"/>
          <w:bCs/>
          <w:i/>
          <w:iCs/>
          <w:sz w:val="2"/>
          <w:szCs w:val="2"/>
        </w:rPr>
      </w:pPr>
    </w:p>
    <w:p w14:paraId="58DA5955" w14:textId="77777777" w:rsidR="00CF0C1E" w:rsidRDefault="00CF0C1E">
      <w:r>
        <w:br w:type="page"/>
      </w:r>
    </w:p>
    <w:tbl>
      <w:tblPr>
        <w:tblpPr w:leftFromText="180" w:rightFromText="180" w:vertAnchor="text" w:horzAnchor="margin" w:tblpX="176" w:tblpY="362"/>
        <w:tblW w:w="96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900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839"/>
      </w:tblGrid>
      <w:tr w:rsidR="00B56AB6" w:rsidRPr="008860F2" w14:paraId="3742048F" w14:textId="77777777" w:rsidTr="00CF0C1E">
        <w:trPr>
          <w:cantSplit/>
        </w:trPr>
        <w:tc>
          <w:tcPr>
            <w:tcW w:w="3240" w:type="dxa"/>
          </w:tcPr>
          <w:p w14:paraId="513CEE5B" w14:textId="29CDD7BE" w:rsidR="00B56AB6" w:rsidRPr="008860F2" w:rsidRDefault="00B56AB6" w:rsidP="00CF0C1E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419" w:type="dxa"/>
            <w:gridSpan w:val="11"/>
          </w:tcPr>
          <w:p w14:paraId="2990E8DC" w14:textId="77777777" w:rsidR="00B56AB6" w:rsidRPr="008860F2" w:rsidRDefault="00B56AB6" w:rsidP="00CF0C1E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D74BA" w:rsidRPr="008860F2" w14:paraId="6983DFCA" w14:textId="77777777" w:rsidTr="00CF0C1E">
        <w:trPr>
          <w:cantSplit/>
        </w:trPr>
        <w:tc>
          <w:tcPr>
            <w:tcW w:w="3240" w:type="dxa"/>
          </w:tcPr>
          <w:p w14:paraId="7AB5A41C" w14:textId="77777777" w:rsidR="00FD74BA" w:rsidRPr="008860F2" w:rsidRDefault="00FD74BA" w:rsidP="00CF0C1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5"/>
          </w:tcPr>
          <w:p w14:paraId="2565AEEC" w14:textId="655BA702" w:rsidR="00FD74BA" w:rsidRPr="008860F2" w:rsidRDefault="00C85E2B" w:rsidP="00CF0C1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48F46B2D" w14:textId="77777777" w:rsidR="00FD74BA" w:rsidRPr="008860F2" w:rsidRDefault="00FD74BA" w:rsidP="00CF0C1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9" w:type="dxa"/>
            <w:gridSpan w:val="5"/>
          </w:tcPr>
          <w:p w14:paraId="63C07636" w14:textId="51E33BE9" w:rsidR="00FD74BA" w:rsidRPr="008860F2" w:rsidRDefault="00C85E2B" w:rsidP="00CF0C1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</w:tr>
      <w:tr w:rsidR="00FD74BA" w:rsidRPr="008860F2" w14:paraId="4D5F41D7" w14:textId="77777777" w:rsidTr="00CF0C1E">
        <w:trPr>
          <w:cantSplit/>
        </w:trPr>
        <w:tc>
          <w:tcPr>
            <w:tcW w:w="3240" w:type="dxa"/>
          </w:tcPr>
          <w:p w14:paraId="032D30FD" w14:textId="77777777" w:rsidR="005F3CAD" w:rsidRPr="008860F2" w:rsidRDefault="005F3CAD" w:rsidP="00CF0C1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77BCFCE6" w14:textId="77777777" w:rsidR="00FD74BA" w:rsidRPr="008860F2" w:rsidRDefault="005F3CAD" w:rsidP="00CF0C1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283EFD18" w14:textId="77777777" w:rsidR="00FD74BA" w:rsidRPr="008860F2" w:rsidRDefault="00FD74BA" w:rsidP="00CF0C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ก่อน</w:t>
            </w:r>
          </w:p>
          <w:p w14:paraId="13803DBD" w14:textId="77777777" w:rsidR="00FD74BA" w:rsidRPr="008860F2" w:rsidRDefault="00FD74BA" w:rsidP="00CF0C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9CD4218" w14:textId="77777777" w:rsidR="00FD74BA" w:rsidRPr="008860F2" w:rsidRDefault="00FD74BA" w:rsidP="00CF0C1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6D62AC" w14:textId="039D2698" w:rsidR="00F12C68" w:rsidRPr="008860F2" w:rsidRDefault="003D4BF4" w:rsidP="00CF0C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ค่าใช้จ่าย</w:t>
            </w:r>
          </w:p>
          <w:p w14:paraId="096F0CB2" w14:textId="77777777" w:rsidR="00FD74BA" w:rsidRPr="008860F2" w:rsidRDefault="00FD74BA" w:rsidP="00CF0C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446C296" w14:textId="77777777" w:rsidR="00FD74BA" w:rsidRPr="008860F2" w:rsidRDefault="00FD74BA" w:rsidP="00CF0C1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9A3B7A1" w14:textId="77777777" w:rsidR="00FD74BA" w:rsidRPr="008860F2" w:rsidRDefault="00FD74BA" w:rsidP="00CF0C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08C86BBD" w14:textId="77777777" w:rsidR="00FD74BA" w:rsidRPr="008860F2" w:rsidRDefault="00FD74BA" w:rsidP="00CF0C1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BD9F9BF" w14:textId="77777777" w:rsidR="00FD74BA" w:rsidRPr="008860F2" w:rsidRDefault="00FD74BA" w:rsidP="00CF0C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ก่อน</w:t>
            </w:r>
          </w:p>
          <w:p w14:paraId="444EBDD2" w14:textId="77777777" w:rsidR="00FD74BA" w:rsidRPr="008860F2" w:rsidRDefault="00FD74BA" w:rsidP="00CF0C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BD50C4A" w14:textId="77777777" w:rsidR="00FD74BA" w:rsidRPr="008860F2" w:rsidRDefault="00FD74BA" w:rsidP="00CF0C1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745350B" w14:textId="77777777" w:rsidR="00E70664" w:rsidRPr="008860F2" w:rsidRDefault="00E70664" w:rsidP="00CF0C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รายได้</w:t>
            </w:r>
          </w:p>
          <w:p w14:paraId="1510CFC0" w14:textId="77777777" w:rsidR="00FD74BA" w:rsidRPr="008860F2" w:rsidRDefault="00FD74BA" w:rsidP="00CF0C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0FEA9AE" w14:textId="77777777" w:rsidR="00FD74BA" w:rsidRPr="008860F2" w:rsidRDefault="00FD74BA" w:rsidP="00CF0C1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04C04325" w14:textId="77777777" w:rsidR="00FD74BA" w:rsidRPr="008860F2" w:rsidRDefault="00FD74BA" w:rsidP="00CF0C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5EDC8821" w14:textId="77777777" w:rsidR="00FD74BA" w:rsidRPr="008860F2" w:rsidRDefault="00FD74BA" w:rsidP="00CF0C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FD74BA" w:rsidRPr="008860F2" w14:paraId="4A0174A8" w14:textId="77777777" w:rsidTr="00CF0C1E">
        <w:trPr>
          <w:cantSplit/>
        </w:trPr>
        <w:tc>
          <w:tcPr>
            <w:tcW w:w="3240" w:type="dxa"/>
          </w:tcPr>
          <w:p w14:paraId="5A6DA581" w14:textId="77777777" w:rsidR="00FD74BA" w:rsidRPr="008860F2" w:rsidRDefault="00FD74BA" w:rsidP="00CF0C1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19" w:type="dxa"/>
            <w:gridSpan w:val="11"/>
          </w:tcPr>
          <w:p w14:paraId="3B731BE2" w14:textId="77777777" w:rsidR="00FD74BA" w:rsidRPr="008860F2" w:rsidRDefault="00FD74BA" w:rsidP="00CF0C1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5F3CAD" w:rsidRPr="008860F2" w14:paraId="105E5400" w14:textId="77777777" w:rsidTr="00CF0C1E">
        <w:trPr>
          <w:cantSplit/>
        </w:trPr>
        <w:tc>
          <w:tcPr>
            <w:tcW w:w="3240" w:type="dxa"/>
          </w:tcPr>
          <w:p w14:paraId="34E53CC7" w14:textId="77777777" w:rsidR="005F3CAD" w:rsidRPr="008860F2" w:rsidRDefault="005F3CAD" w:rsidP="00CF0C1E">
            <w:pPr>
              <w:ind w:left="180" w:right="-79" w:hanging="16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59597FC6" w14:textId="77777777" w:rsidR="005F3CAD" w:rsidRPr="008860F2" w:rsidRDefault="005F3CAD" w:rsidP="00CF0C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987B4D5" w14:textId="77777777" w:rsidR="005F3CAD" w:rsidRPr="008860F2" w:rsidRDefault="005F3CAD" w:rsidP="00CF0C1E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312A6B" w14:textId="77777777" w:rsidR="005F3CAD" w:rsidRPr="008860F2" w:rsidRDefault="005F3CAD" w:rsidP="00CF0C1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73518F2" w14:textId="77777777" w:rsidR="005F3CAD" w:rsidRPr="008860F2" w:rsidRDefault="005F3CAD" w:rsidP="00CF0C1E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0AE017" w14:textId="77777777" w:rsidR="005F3CAD" w:rsidRPr="008860F2" w:rsidRDefault="005F3CAD" w:rsidP="00CF0C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B43CCF0" w14:textId="77777777" w:rsidR="005F3CAD" w:rsidRPr="008860F2" w:rsidRDefault="005F3CAD" w:rsidP="00CF0C1E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319F353" w14:textId="77777777" w:rsidR="005F3CAD" w:rsidRPr="008860F2" w:rsidRDefault="005F3CAD" w:rsidP="00CF0C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5986C6D" w14:textId="77777777" w:rsidR="005F3CAD" w:rsidRPr="008860F2" w:rsidRDefault="005F3CAD" w:rsidP="00CF0C1E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384710F" w14:textId="77777777" w:rsidR="005F3CAD" w:rsidRPr="008860F2" w:rsidRDefault="005F3CAD" w:rsidP="00CF0C1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AF20FA8" w14:textId="77777777" w:rsidR="005F3CAD" w:rsidRPr="008860F2" w:rsidRDefault="005F3CAD" w:rsidP="00CF0C1E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334F9D9D" w14:textId="77777777" w:rsidR="005F3CAD" w:rsidRPr="008860F2" w:rsidRDefault="005F3CAD" w:rsidP="00CF0C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C85E2B" w:rsidRPr="008860F2" w14:paraId="7D8C4055" w14:textId="77777777" w:rsidTr="00CF0C1E">
        <w:trPr>
          <w:cantSplit/>
        </w:trPr>
        <w:tc>
          <w:tcPr>
            <w:tcW w:w="3240" w:type="dxa"/>
          </w:tcPr>
          <w:p w14:paraId="3E8368E3" w14:textId="525BA2DB" w:rsidR="00C85E2B" w:rsidRDefault="00C85E2B" w:rsidP="00CF0C1E">
            <w:pPr>
              <w:ind w:left="180" w:right="-79" w:hanging="169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จากการวัดมูลค่าใหม่ของ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0DC92DD0" w14:textId="4CE9C38E" w:rsidR="00C85E2B" w:rsidRPr="008860F2" w:rsidRDefault="00C85E2B" w:rsidP="00CF0C1E">
            <w:pPr>
              <w:ind w:left="180" w:right="-79" w:hanging="16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ผลประโยชน์พนักงานที่กำหนดไว้</w:t>
            </w:r>
          </w:p>
        </w:tc>
        <w:tc>
          <w:tcPr>
            <w:tcW w:w="900" w:type="dxa"/>
            <w:vAlign w:val="bottom"/>
          </w:tcPr>
          <w:p w14:paraId="79EF45AC" w14:textId="18D3A14C" w:rsidR="00C85E2B" w:rsidRPr="008860F2" w:rsidRDefault="000B5A35" w:rsidP="00CF0C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3.61</w:t>
            </w:r>
          </w:p>
        </w:tc>
        <w:tc>
          <w:tcPr>
            <w:tcW w:w="180" w:type="dxa"/>
          </w:tcPr>
          <w:p w14:paraId="6B50D1C4" w14:textId="77777777" w:rsidR="00C85E2B" w:rsidRPr="008860F2" w:rsidRDefault="00C85E2B" w:rsidP="00CF0C1E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8C36D4" w14:textId="03F461D4" w:rsidR="00C85E2B" w:rsidRPr="008860F2" w:rsidRDefault="000B5A35" w:rsidP="00CF0C1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(0.72)</w:t>
            </w:r>
          </w:p>
        </w:tc>
        <w:tc>
          <w:tcPr>
            <w:tcW w:w="180" w:type="dxa"/>
          </w:tcPr>
          <w:p w14:paraId="1C2028C7" w14:textId="77777777" w:rsidR="00C85E2B" w:rsidRPr="008860F2" w:rsidRDefault="00C85E2B" w:rsidP="00CF0C1E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8C911E4" w14:textId="5B1C50DC" w:rsidR="00C85E2B" w:rsidRPr="008860F2" w:rsidRDefault="000B5A35" w:rsidP="00CF0C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2.89</w:t>
            </w:r>
          </w:p>
        </w:tc>
        <w:tc>
          <w:tcPr>
            <w:tcW w:w="180" w:type="dxa"/>
          </w:tcPr>
          <w:p w14:paraId="74C0291F" w14:textId="77777777" w:rsidR="00C85E2B" w:rsidRPr="008860F2" w:rsidRDefault="00C85E2B" w:rsidP="00CF0C1E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AF68D8A" w14:textId="7CBC1033" w:rsidR="00C85E2B" w:rsidRPr="008860F2" w:rsidRDefault="00C85E2B" w:rsidP="00CF0C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(0.30)</w:t>
            </w:r>
          </w:p>
        </w:tc>
        <w:tc>
          <w:tcPr>
            <w:tcW w:w="180" w:type="dxa"/>
          </w:tcPr>
          <w:p w14:paraId="2FA0A39A" w14:textId="77777777" w:rsidR="00C85E2B" w:rsidRPr="008860F2" w:rsidRDefault="00C85E2B" w:rsidP="00CF0C1E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0B114D3" w14:textId="392E3F0B" w:rsidR="00C85E2B" w:rsidRPr="008860F2" w:rsidRDefault="00C85E2B" w:rsidP="00CF0C1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0.06</w:t>
            </w:r>
          </w:p>
        </w:tc>
        <w:tc>
          <w:tcPr>
            <w:tcW w:w="180" w:type="dxa"/>
          </w:tcPr>
          <w:p w14:paraId="6478C03C" w14:textId="77777777" w:rsidR="00C85E2B" w:rsidRPr="008860F2" w:rsidRDefault="00C85E2B" w:rsidP="00CF0C1E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0773B8FC" w14:textId="20E6DFE0" w:rsidR="00C85E2B" w:rsidRPr="008860F2" w:rsidRDefault="00C85E2B" w:rsidP="00CF0C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(0.24)</w:t>
            </w:r>
          </w:p>
        </w:tc>
      </w:tr>
      <w:tr w:rsidR="000B5A35" w:rsidRPr="008860F2" w14:paraId="00DF5FB1" w14:textId="77777777" w:rsidTr="00CF0C1E">
        <w:trPr>
          <w:cantSplit/>
        </w:trPr>
        <w:tc>
          <w:tcPr>
            <w:tcW w:w="3240" w:type="dxa"/>
          </w:tcPr>
          <w:p w14:paraId="0337C78A" w14:textId="66ACE68A" w:rsidR="000B5A35" w:rsidRPr="008860F2" w:rsidRDefault="000B5A35" w:rsidP="00CF0C1E">
            <w:pPr>
              <w:ind w:left="180" w:right="-79" w:hanging="16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DEEA724" w14:textId="05668C9F" w:rsidR="000B5A35" w:rsidRDefault="000B5A35" w:rsidP="00CF0C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8.34</w:t>
            </w:r>
          </w:p>
        </w:tc>
        <w:tc>
          <w:tcPr>
            <w:tcW w:w="180" w:type="dxa"/>
          </w:tcPr>
          <w:p w14:paraId="178ED7CA" w14:textId="77777777" w:rsidR="000B5A35" w:rsidRPr="008860F2" w:rsidRDefault="000B5A35" w:rsidP="00CF0C1E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DF92457" w14:textId="69A79B25" w:rsidR="000B5A35" w:rsidRDefault="000B5A35" w:rsidP="00CF0C1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(1.67)</w:t>
            </w:r>
          </w:p>
        </w:tc>
        <w:tc>
          <w:tcPr>
            <w:tcW w:w="180" w:type="dxa"/>
          </w:tcPr>
          <w:p w14:paraId="39F41425" w14:textId="77777777" w:rsidR="000B5A35" w:rsidRPr="008860F2" w:rsidRDefault="000B5A35" w:rsidP="00CF0C1E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3B5908D" w14:textId="44EC2999" w:rsidR="000B5A35" w:rsidRDefault="000B5A35" w:rsidP="00CF0C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6.67</w:t>
            </w:r>
          </w:p>
        </w:tc>
        <w:tc>
          <w:tcPr>
            <w:tcW w:w="180" w:type="dxa"/>
          </w:tcPr>
          <w:p w14:paraId="47776B81" w14:textId="77777777" w:rsidR="000B5A35" w:rsidRPr="008860F2" w:rsidRDefault="000B5A35" w:rsidP="00CF0C1E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B641E7C" w14:textId="0BDBF902" w:rsidR="000B5A35" w:rsidRDefault="000B5A35" w:rsidP="00CF0C1E">
            <w:pPr>
              <w:pStyle w:val="acctfourfigures"/>
              <w:tabs>
                <w:tab w:val="clear" w:pos="765"/>
                <w:tab w:val="decimal" w:pos="29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AF26718" w14:textId="77777777" w:rsidR="000B5A35" w:rsidRPr="008860F2" w:rsidRDefault="000B5A35" w:rsidP="00CF0C1E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069DAB6" w14:textId="641FB425" w:rsidR="000B5A35" w:rsidRDefault="000B5A35" w:rsidP="00CF0C1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7F84D8A" w14:textId="77777777" w:rsidR="000B5A35" w:rsidRPr="008860F2" w:rsidRDefault="000B5A35" w:rsidP="00CF0C1E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2BC35D4F" w14:textId="2F4EDDF6" w:rsidR="000B5A35" w:rsidRDefault="000B5A35" w:rsidP="00CF0C1E">
            <w:pPr>
              <w:pStyle w:val="acctfourfigures"/>
              <w:tabs>
                <w:tab w:val="clear" w:pos="765"/>
                <w:tab w:val="decimal" w:pos="169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C85E2B" w:rsidRPr="008860F2" w14:paraId="32EC3494" w14:textId="77777777" w:rsidTr="00CF0C1E">
        <w:trPr>
          <w:cantSplit/>
        </w:trPr>
        <w:tc>
          <w:tcPr>
            <w:tcW w:w="3240" w:type="dxa"/>
          </w:tcPr>
          <w:p w14:paraId="088D0434" w14:textId="77777777" w:rsidR="00C85E2B" w:rsidRPr="008860F2" w:rsidRDefault="00C85E2B" w:rsidP="00CF0C1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E6F42B" w14:textId="7DE14153" w:rsidR="00C85E2B" w:rsidRPr="008860F2" w:rsidRDefault="000B5A35" w:rsidP="00CF0C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11.95</w:t>
            </w:r>
          </w:p>
        </w:tc>
        <w:tc>
          <w:tcPr>
            <w:tcW w:w="180" w:type="dxa"/>
            <w:vAlign w:val="bottom"/>
          </w:tcPr>
          <w:p w14:paraId="4B31CEB7" w14:textId="77777777" w:rsidR="00C85E2B" w:rsidRPr="008860F2" w:rsidRDefault="00C85E2B" w:rsidP="00CF0C1E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D42C0E" w14:textId="2C3A1264" w:rsidR="00C85E2B" w:rsidRPr="008860F2" w:rsidRDefault="000B5A35" w:rsidP="00CF0C1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(2.39)</w:t>
            </w:r>
          </w:p>
        </w:tc>
        <w:tc>
          <w:tcPr>
            <w:tcW w:w="180" w:type="dxa"/>
            <w:vAlign w:val="bottom"/>
          </w:tcPr>
          <w:p w14:paraId="76AAEC4D" w14:textId="77777777" w:rsidR="00C85E2B" w:rsidRPr="008860F2" w:rsidRDefault="00C85E2B" w:rsidP="00CF0C1E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8304C" w14:textId="14DD60EC" w:rsidR="00C85E2B" w:rsidRPr="008860F2" w:rsidRDefault="000B5A35" w:rsidP="00CF0C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9.56</w:t>
            </w:r>
          </w:p>
        </w:tc>
        <w:tc>
          <w:tcPr>
            <w:tcW w:w="180" w:type="dxa"/>
            <w:vAlign w:val="bottom"/>
          </w:tcPr>
          <w:p w14:paraId="04A1A3DD" w14:textId="77777777" w:rsidR="00C85E2B" w:rsidRPr="008860F2" w:rsidRDefault="00C85E2B" w:rsidP="00CF0C1E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7F701" w14:textId="022765EE" w:rsidR="00C85E2B" w:rsidRPr="008860F2" w:rsidRDefault="00C85E2B" w:rsidP="00CF0C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(0.30)</w:t>
            </w:r>
          </w:p>
        </w:tc>
        <w:tc>
          <w:tcPr>
            <w:tcW w:w="180" w:type="dxa"/>
            <w:vAlign w:val="bottom"/>
          </w:tcPr>
          <w:p w14:paraId="5A6BB129" w14:textId="77777777" w:rsidR="00C85E2B" w:rsidRPr="008860F2" w:rsidRDefault="00C85E2B" w:rsidP="00CF0C1E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85CE4" w14:textId="4D3AA5E7" w:rsidR="00C85E2B" w:rsidRPr="008860F2" w:rsidRDefault="00C85E2B" w:rsidP="00CF0C1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0.06</w:t>
            </w:r>
          </w:p>
        </w:tc>
        <w:tc>
          <w:tcPr>
            <w:tcW w:w="180" w:type="dxa"/>
            <w:vAlign w:val="bottom"/>
          </w:tcPr>
          <w:p w14:paraId="54907F5A" w14:textId="77777777" w:rsidR="00C85E2B" w:rsidRPr="008860F2" w:rsidRDefault="00C85E2B" w:rsidP="00CF0C1E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28885" w14:textId="1019F5B9" w:rsidR="00C85E2B" w:rsidRPr="008860F2" w:rsidRDefault="00C85E2B" w:rsidP="00CF0C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(0.24)</w:t>
            </w:r>
          </w:p>
        </w:tc>
      </w:tr>
    </w:tbl>
    <w:p w14:paraId="2AA9D893" w14:textId="77777777" w:rsidR="002A3079" w:rsidRPr="008860F2" w:rsidRDefault="002A3079" w:rsidP="005371EF">
      <w:pPr>
        <w:rPr>
          <w:rFonts w:ascii="Angsana New" w:hAnsi="Angsana New"/>
          <w:sz w:val="28"/>
          <w:szCs w:val="28"/>
        </w:rPr>
      </w:pPr>
    </w:p>
    <w:tbl>
      <w:tblPr>
        <w:tblW w:w="9720" w:type="dxa"/>
        <w:tblInd w:w="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900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900"/>
      </w:tblGrid>
      <w:tr w:rsidR="00B56AB6" w:rsidRPr="008860F2" w14:paraId="1A995A21" w14:textId="77777777" w:rsidTr="00CF0C1E">
        <w:trPr>
          <w:cantSplit/>
          <w:trHeight w:val="80"/>
        </w:trPr>
        <w:tc>
          <w:tcPr>
            <w:tcW w:w="3240" w:type="dxa"/>
          </w:tcPr>
          <w:p w14:paraId="50E64BD4" w14:textId="77777777" w:rsidR="00B56AB6" w:rsidRPr="008860F2" w:rsidRDefault="00B56AB6" w:rsidP="004058C5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480" w:type="dxa"/>
            <w:gridSpan w:val="11"/>
          </w:tcPr>
          <w:p w14:paraId="2DF7E859" w14:textId="77777777" w:rsidR="00B56AB6" w:rsidRPr="008860F2" w:rsidRDefault="00B56AB6" w:rsidP="004058C5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E5BA1" w:rsidRPr="008860F2" w14:paraId="2369B842" w14:textId="77777777" w:rsidTr="00CF0C1E">
        <w:trPr>
          <w:cantSplit/>
        </w:trPr>
        <w:tc>
          <w:tcPr>
            <w:tcW w:w="3240" w:type="dxa"/>
          </w:tcPr>
          <w:p w14:paraId="08235585" w14:textId="77777777" w:rsidR="002E5BA1" w:rsidRPr="008860F2" w:rsidRDefault="002E5BA1" w:rsidP="002E5BA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5"/>
          </w:tcPr>
          <w:p w14:paraId="4E948544" w14:textId="03F44880" w:rsidR="002E5BA1" w:rsidRPr="008860F2" w:rsidRDefault="00C85E2B" w:rsidP="002E5BA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2C95327" w14:textId="77777777" w:rsidR="002E5BA1" w:rsidRPr="008860F2" w:rsidRDefault="002E5BA1" w:rsidP="002E5BA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5"/>
          </w:tcPr>
          <w:p w14:paraId="7087C3A6" w14:textId="1B6433B7" w:rsidR="002E5BA1" w:rsidRPr="008860F2" w:rsidRDefault="00C85E2B" w:rsidP="002E5BA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</w:tr>
      <w:tr w:rsidR="002E5BA1" w:rsidRPr="008860F2" w14:paraId="011BF545" w14:textId="77777777" w:rsidTr="00CF0C1E">
        <w:trPr>
          <w:cantSplit/>
        </w:trPr>
        <w:tc>
          <w:tcPr>
            <w:tcW w:w="3240" w:type="dxa"/>
          </w:tcPr>
          <w:p w14:paraId="29CE86AF" w14:textId="77777777" w:rsidR="002E5BA1" w:rsidRPr="008860F2" w:rsidRDefault="002E5BA1" w:rsidP="002E5BA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73119EB8" w14:textId="77777777" w:rsidR="005F3CAD" w:rsidRPr="008860F2" w:rsidRDefault="005F3CAD" w:rsidP="002E5BA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0602ED10" w14:textId="77777777" w:rsidR="002E5BA1" w:rsidRPr="008860F2" w:rsidRDefault="002E5BA1" w:rsidP="002E5B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ก่อน</w:t>
            </w:r>
          </w:p>
          <w:p w14:paraId="394D27CD" w14:textId="77777777" w:rsidR="002E5BA1" w:rsidRPr="008860F2" w:rsidRDefault="002E5BA1" w:rsidP="002E5B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FFCA4A9" w14:textId="77777777" w:rsidR="002E5BA1" w:rsidRPr="008860F2" w:rsidRDefault="002E5BA1" w:rsidP="002E5BA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A45C248" w14:textId="77777777" w:rsidR="002E5BA1" w:rsidRPr="008860F2" w:rsidRDefault="002E5BA1" w:rsidP="002E5B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ค่าใช้จ่าย</w:t>
            </w:r>
          </w:p>
          <w:p w14:paraId="613B2AA8" w14:textId="77777777" w:rsidR="002E5BA1" w:rsidRPr="008860F2" w:rsidRDefault="002E5BA1" w:rsidP="002E5B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5E05B74" w14:textId="77777777" w:rsidR="002E5BA1" w:rsidRPr="008860F2" w:rsidRDefault="002E5BA1" w:rsidP="002E5BA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21449C" w14:textId="77777777" w:rsidR="002E5BA1" w:rsidRPr="008860F2" w:rsidRDefault="002E5BA1" w:rsidP="002E5B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4651FBD9" w14:textId="77777777" w:rsidR="002E5BA1" w:rsidRPr="008860F2" w:rsidRDefault="002E5BA1" w:rsidP="002E5BA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2379251" w14:textId="77777777" w:rsidR="002E5BA1" w:rsidRPr="008860F2" w:rsidRDefault="002E5BA1" w:rsidP="002E5B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ก่อน</w:t>
            </w:r>
          </w:p>
          <w:p w14:paraId="38F50924" w14:textId="77777777" w:rsidR="002E5BA1" w:rsidRPr="008860F2" w:rsidRDefault="002E5BA1" w:rsidP="002E5B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B6C6A25" w14:textId="77777777" w:rsidR="002E5BA1" w:rsidRPr="008860F2" w:rsidRDefault="002E5BA1" w:rsidP="002E5BA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3404D5" w14:textId="77777777" w:rsidR="003D4BF4" w:rsidRPr="008860F2" w:rsidRDefault="003D4BF4" w:rsidP="003D4B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ค่าใช้จ่าย</w:t>
            </w:r>
          </w:p>
          <w:p w14:paraId="602354FF" w14:textId="77777777" w:rsidR="002E5BA1" w:rsidRPr="008860F2" w:rsidRDefault="002E5BA1" w:rsidP="002E5B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680A183" w14:textId="77777777" w:rsidR="002E5BA1" w:rsidRPr="008860F2" w:rsidRDefault="002E5BA1" w:rsidP="002E5BA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FC1077D" w14:textId="77777777" w:rsidR="002E5BA1" w:rsidRPr="008860F2" w:rsidRDefault="002E5BA1" w:rsidP="002E5B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3B492BA4" w14:textId="77777777" w:rsidR="002E5BA1" w:rsidRPr="008860F2" w:rsidRDefault="002E5BA1" w:rsidP="002E5B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2E5BA1" w:rsidRPr="008860F2" w14:paraId="0A814E8A" w14:textId="77777777" w:rsidTr="00CF0C1E">
        <w:trPr>
          <w:cantSplit/>
        </w:trPr>
        <w:tc>
          <w:tcPr>
            <w:tcW w:w="3240" w:type="dxa"/>
          </w:tcPr>
          <w:p w14:paraId="289CFE82" w14:textId="77777777" w:rsidR="002E5BA1" w:rsidRPr="008860F2" w:rsidRDefault="002E5BA1" w:rsidP="002E5BA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11"/>
          </w:tcPr>
          <w:p w14:paraId="29DC7BAC" w14:textId="77777777" w:rsidR="002E5BA1" w:rsidRPr="008860F2" w:rsidRDefault="002E5BA1" w:rsidP="002E5BA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5F3CAD" w:rsidRPr="008860F2" w14:paraId="3131FBF6" w14:textId="77777777" w:rsidTr="00CF0C1E">
        <w:trPr>
          <w:cantSplit/>
        </w:trPr>
        <w:tc>
          <w:tcPr>
            <w:tcW w:w="3240" w:type="dxa"/>
          </w:tcPr>
          <w:p w14:paraId="1DAEC62F" w14:textId="77777777" w:rsidR="005F3CAD" w:rsidRPr="008860F2" w:rsidRDefault="005F3CAD" w:rsidP="002E5BA1">
            <w:pPr>
              <w:ind w:left="180" w:right="-79" w:hanging="16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54F5C430" w14:textId="77777777" w:rsidR="005F3CAD" w:rsidRPr="008860F2" w:rsidRDefault="005F3CAD" w:rsidP="002E5BA1">
            <w:pPr>
              <w:pStyle w:val="acctfourfigures"/>
              <w:tabs>
                <w:tab w:val="clear" w:pos="765"/>
                <w:tab w:val="decimal" w:pos="39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3745617" w14:textId="77777777" w:rsidR="005F3CAD" w:rsidRPr="008860F2" w:rsidRDefault="005F3CAD" w:rsidP="002E5BA1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117A10C" w14:textId="77777777" w:rsidR="005F3CAD" w:rsidRPr="008860F2" w:rsidRDefault="005F3CAD" w:rsidP="002E5BA1">
            <w:pPr>
              <w:pStyle w:val="acctfourfigures"/>
              <w:tabs>
                <w:tab w:val="clear" w:pos="765"/>
                <w:tab w:val="decimal" w:pos="39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28A2A65" w14:textId="77777777" w:rsidR="005F3CAD" w:rsidRPr="008860F2" w:rsidRDefault="005F3CAD" w:rsidP="002E5BA1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98920C8" w14:textId="77777777" w:rsidR="005F3CAD" w:rsidRPr="008860F2" w:rsidRDefault="005F3CAD" w:rsidP="002E5BA1">
            <w:pPr>
              <w:pStyle w:val="acctfourfigures"/>
              <w:tabs>
                <w:tab w:val="clear" w:pos="765"/>
                <w:tab w:val="decimal" w:pos="39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CBB8C6B" w14:textId="77777777" w:rsidR="005F3CAD" w:rsidRPr="008860F2" w:rsidRDefault="005F3CAD" w:rsidP="002E5BA1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206D710" w14:textId="77777777" w:rsidR="005F3CAD" w:rsidRPr="008860F2" w:rsidRDefault="005F3CAD" w:rsidP="002E5BA1">
            <w:pPr>
              <w:pStyle w:val="acctfourfigures"/>
              <w:tabs>
                <w:tab w:val="clear" w:pos="765"/>
                <w:tab w:val="decimal" w:pos="39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B7553C3" w14:textId="77777777" w:rsidR="005F3CAD" w:rsidRPr="008860F2" w:rsidRDefault="005F3CAD" w:rsidP="002E5BA1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1B163C" w14:textId="77777777" w:rsidR="005F3CAD" w:rsidRPr="008860F2" w:rsidRDefault="005F3CAD" w:rsidP="002E5BA1">
            <w:pPr>
              <w:pStyle w:val="acctfourfigures"/>
              <w:tabs>
                <w:tab w:val="clear" w:pos="765"/>
                <w:tab w:val="decimal" w:pos="39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D30F70E" w14:textId="77777777" w:rsidR="005F3CAD" w:rsidRPr="008860F2" w:rsidRDefault="005F3CAD" w:rsidP="002E5BA1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A82A648" w14:textId="77777777" w:rsidR="005F3CAD" w:rsidRPr="008860F2" w:rsidRDefault="005F3CAD" w:rsidP="002E5BA1">
            <w:pPr>
              <w:pStyle w:val="acctfourfigures"/>
              <w:tabs>
                <w:tab w:val="clear" w:pos="765"/>
                <w:tab w:val="decimal" w:pos="39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C85E2B" w:rsidRPr="008860F2" w14:paraId="7E621339" w14:textId="77777777" w:rsidTr="00CF0C1E">
        <w:trPr>
          <w:cantSplit/>
        </w:trPr>
        <w:tc>
          <w:tcPr>
            <w:tcW w:w="3240" w:type="dxa"/>
          </w:tcPr>
          <w:p w14:paraId="2D63CE03" w14:textId="77777777" w:rsidR="00C85E2B" w:rsidRDefault="00C85E2B" w:rsidP="00C85E2B">
            <w:pPr>
              <w:ind w:left="180" w:right="-79" w:hanging="169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จากการวัดมูลค่าใหม่ของ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659BE41B" w14:textId="68E31DAF" w:rsidR="00C85E2B" w:rsidRPr="008860F2" w:rsidRDefault="00C85E2B" w:rsidP="00C85E2B">
            <w:pPr>
              <w:ind w:left="180" w:right="-79" w:hanging="16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ผลประโยชน์พนักงานที่กำหนดไว้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88AD48C" w14:textId="4AAA3C65" w:rsidR="00C85E2B" w:rsidRPr="008860F2" w:rsidRDefault="00F077AA" w:rsidP="00C85E2B">
            <w:pPr>
              <w:pStyle w:val="acctfourfigures"/>
              <w:tabs>
                <w:tab w:val="clear" w:pos="765"/>
                <w:tab w:val="decimal" w:pos="39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3.70</w:t>
            </w:r>
          </w:p>
        </w:tc>
        <w:tc>
          <w:tcPr>
            <w:tcW w:w="180" w:type="dxa"/>
          </w:tcPr>
          <w:p w14:paraId="7108D88C" w14:textId="77777777" w:rsidR="00C85E2B" w:rsidRPr="008860F2" w:rsidRDefault="00C85E2B" w:rsidP="00C85E2B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685CF4" w14:textId="46E14449" w:rsidR="00C85E2B" w:rsidRPr="008860F2" w:rsidRDefault="00F077AA" w:rsidP="00C85E2B">
            <w:pPr>
              <w:pStyle w:val="acctfourfigures"/>
              <w:tabs>
                <w:tab w:val="clear" w:pos="765"/>
                <w:tab w:val="decimal" w:pos="39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(0.74)</w:t>
            </w:r>
          </w:p>
        </w:tc>
        <w:tc>
          <w:tcPr>
            <w:tcW w:w="180" w:type="dxa"/>
          </w:tcPr>
          <w:p w14:paraId="6DC304A2" w14:textId="77777777" w:rsidR="00C85E2B" w:rsidRPr="008860F2" w:rsidRDefault="00C85E2B" w:rsidP="00C85E2B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D95AEC3" w14:textId="20E4A126" w:rsidR="00C85E2B" w:rsidRPr="008860F2" w:rsidRDefault="00F077AA" w:rsidP="00C85E2B">
            <w:pPr>
              <w:pStyle w:val="acctfourfigures"/>
              <w:tabs>
                <w:tab w:val="clear" w:pos="765"/>
                <w:tab w:val="decimal" w:pos="39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2.96</w:t>
            </w:r>
          </w:p>
        </w:tc>
        <w:tc>
          <w:tcPr>
            <w:tcW w:w="180" w:type="dxa"/>
          </w:tcPr>
          <w:p w14:paraId="225E6F0B" w14:textId="77777777" w:rsidR="00C85E2B" w:rsidRPr="008860F2" w:rsidRDefault="00C85E2B" w:rsidP="00C85E2B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BD6CABF" w14:textId="02C966AD" w:rsidR="00C85E2B" w:rsidRPr="008860F2" w:rsidRDefault="00C85E2B" w:rsidP="00C85E2B">
            <w:pPr>
              <w:pStyle w:val="acctfourfigures"/>
              <w:tabs>
                <w:tab w:val="clear" w:pos="765"/>
                <w:tab w:val="decimal" w:pos="39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1.31</w:t>
            </w:r>
          </w:p>
        </w:tc>
        <w:tc>
          <w:tcPr>
            <w:tcW w:w="180" w:type="dxa"/>
          </w:tcPr>
          <w:p w14:paraId="1A2CBB62" w14:textId="77777777" w:rsidR="00C85E2B" w:rsidRPr="008860F2" w:rsidRDefault="00C85E2B" w:rsidP="00C85E2B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11D68B5" w14:textId="2B7378CE" w:rsidR="00C85E2B" w:rsidRPr="008860F2" w:rsidRDefault="00C85E2B" w:rsidP="00C85E2B">
            <w:pPr>
              <w:pStyle w:val="acctfourfigures"/>
              <w:tabs>
                <w:tab w:val="clear" w:pos="765"/>
                <w:tab w:val="decimal" w:pos="39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(0.26)</w:t>
            </w:r>
          </w:p>
        </w:tc>
        <w:tc>
          <w:tcPr>
            <w:tcW w:w="180" w:type="dxa"/>
          </w:tcPr>
          <w:p w14:paraId="2046B3E2" w14:textId="77777777" w:rsidR="00C85E2B" w:rsidRPr="008860F2" w:rsidRDefault="00C85E2B" w:rsidP="00C85E2B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36FAD8E" w14:textId="5C7CB3D6" w:rsidR="00C85E2B" w:rsidRPr="008860F2" w:rsidRDefault="00C85E2B" w:rsidP="00C85E2B">
            <w:pPr>
              <w:pStyle w:val="acctfourfigures"/>
              <w:tabs>
                <w:tab w:val="clear" w:pos="765"/>
                <w:tab w:val="decimal" w:pos="39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1.05</w:t>
            </w:r>
          </w:p>
        </w:tc>
      </w:tr>
      <w:tr w:rsidR="00C85E2B" w:rsidRPr="008860F2" w14:paraId="28117829" w14:textId="77777777" w:rsidTr="00CF0C1E">
        <w:trPr>
          <w:cantSplit/>
        </w:trPr>
        <w:tc>
          <w:tcPr>
            <w:tcW w:w="3240" w:type="dxa"/>
          </w:tcPr>
          <w:p w14:paraId="13886E77" w14:textId="77777777" w:rsidR="00C85E2B" w:rsidRPr="008860F2" w:rsidRDefault="00C85E2B" w:rsidP="00C85E2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028F56" w14:textId="2D302083" w:rsidR="00C85E2B" w:rsidRPr="008860F2" w:rsidRDefault="00F077AA" w:rsidP="00C85E2B">
            <w:pPr>
              <w:pStyle w:val="acctfourfigures"/>
              <w:tabs>
                <w:tab w:val="clear" w:pos="765"/>
                <w:tab w:val="decimal" w:pos="394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3.70</w:t>
            </w:r>
          </w:p>
        </w:tc>
        <w:tc>
          <w:tcPr>
            <w:tcW w:w="180" w:type="dxa"/>
            <w:vAlign w:val="bottom"/>
          </w:tcPr>
          <w:p w14:paraId="2141DAB8" w14:textId="77777777" w:rsidR="00C85E2B" w:rsidRPr="008860F2" w:rsidRDefault="00C85E2B" w:rsidP="00C85E2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07DB6" w14:textId="319A579B" w:rsidR="00C85E2B" w:rsidRPr="008860F2" w:rsidRDefault="00F077AA" w:rsidP="00C85E2B">
            <w:pPr>
              <w:pStyle w:val="acctfourfigures"/>
              <w:tabs>
                <w:tab w:val="clear" w:pos="765"/>
                <w:tab w:val="decimal" w:pos="394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(0.74)</w:t>
            </w:r>
          </w:p>
        </w:tc>
        <w:tc>
          <w:tcPr>
            <w:tcW w:w="180" w:type="dxa"/>
            <w:vAlign w:val="bottom"/>
          </w:tcPr>
          <w:p w14:paraId="5493AA26" w14:textId="77777777" w:rsidR="00C85E2B" w:rsidRPr="008860F2" w:rsidRDefault="00C85E2B" w:rsidP="00C85E2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F35789" w14:textId="2EA4CEB6" w:rsidR="00C85E2B" w:rsidRPr="008860F2" w:rsidRDefault="00F077AA" w:rsidP="00C85E2B">
            <w:pPr>
              <w:pStyle w:val="acctfourfigures"/>
              <w:tabs>
                <w:tab w:val="clear" w:pos="765"/>
                <w:tab w:val="decimal" w:pos="394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2.96</w:t>
            </w:r>
          </w:p>
        </w:tc>
        <w:tc>
          <w:tcPr>
            <w:tcW w:w="180" w:type="dxa"/>
            <w:vAlign w:val="bottom"/>
          </w:tcPr>
          <w:p w14:paraId="7571F38A" w14:textId="77777777" w:rsidR="00C85E2B" w:rsidRPr="008860F2" w:rsidRDefault="00C85E2B" w:rsidP="00C85E2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98EDFE" w14:textId="63D7181F" w:rsidR="00C85E2B" w:rsidRPr="008860F2" w:rsidRDefault="00C85E2B" w:rsidP="00C85E2B">
            <w:pPr>
              <w:pStyle w:val="acctfourfigures"/>
              <w:tabs>
                <w:tab w:val="clear" w:pos="765"/>
                <w:tab w:val="decimal" w:pos="394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1.31</w:t>
            </w:r>
          </w:p>
        </w:tc>
        <w:tc>
          <w:tcPr>
            <w:tcW w:w="180" w:type="dxa"/>
            <w:vAlign w:val="bottom"/>
          </w:tcPr>
          <w:p w14:paraId="18EF02AA" w14:textId="77777777" w:rsidR="00C85E2B" w:rsidRPr="008860F2" w:rsidRDefault="00C85E2B" w:rsidP="00C85E2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601FC" w14:textId="277731B7" w:rsidR="00C85E2B" w:rsidRPr="008860F2" w:rsidRDefault="00C85E2B" w:rsidP="00C85E2B">
            <w:pPr>
              <w:pStyle w:val="acctfourfigures"/>
              <w:tabs>
                <w:tab w:val="clear" w:pos="765"/>
                <w:tab w:val="decimal" w:pos="394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(0.26)</w:t>
            </w:r>
          </w:p>
        </w:tc>
        <w:tc>
          <w:tcPr>
            <w:tcW w:w="180" w:type="dxa"/>
            <w:vAlign w:val="bottom"/>
          </w:tcPr>
          <w:p w14:paraId="2CC6EC4D" w14:textId="77777777" w:rsidR="00C85E2B" w:rsidRPr="008860F2" w:rsidRDefault="00C85E2B" w:rsidP="00C85E2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6411F3" w14:textId="7AF5A415" w:rsidR="00C85E2B" w:rsidRPr="008860F2" w:rsidRDefault="00C85E2B" w:rsidP="00C85E2B">
            <w:pPr>
              <w:pStyle w:val="acctfourfigures"/>
              <w:tabs>
                <w:tab w:val="clear" w:pos="765"/>
                <w:tab w:val="decimal" w:pos="394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1.05</w:t>
            </w:r>
          </w:p>
        </w:tc>
      </w:tr>
    </w:tbl>
    <w:p w14:paraId="413B916A" w14:textId="77777777" w:rsidR="002A3079" w:rsidRPr="008860F2" w:rsidRDefault="00B565B5" w:rsidP="00EB02AA">
      <w:pPr>
        <w:pStyle w:val="NoSpacing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</w:rPr>
        <w:tab/>
      </w:r>
    </w:p>
    <w:tbl>
      <w:tblPr>
        <w:tblW w:w="10143" w:type="dxa"/>
        <w:tblInd w:w="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7"/>
        <w:gridCol w:w="716"/>
        <w:gridCol w:w="236"/>
        <w:gridCol w:w="771"/>
        <w:gridCol w:w="236"/>
        <w:gridCol w:w="701"/>
        <w:gridCol w:w="236"/>
        <w:gridCol w:w="795"/>
        <w:gridCol w:w="241"/>
        <w:gridCol w:w="647"/>
        <w:gridCol w:w="236"/>
        <w:gridCol w:w="721"/>
        <w:gridCol w:w="240"/>
        <w:gridCol w:w="719"/>
        <w:gridCol w:w="236"/>
        <w:gridCol w:w="725"/>
      </w:tblGrid>
      <w:tr w:rsidR="00FA4CEA" w:rsidRPr="008860F2" w14:paraId="720835A3" w14:textId="77777777" w:rsidTr="00CF0C1E">
        <w:trPr>
          <w:tblHeader/>
        </w:trPr>
        <w:tc>
          <w:tcPr>
            <w:tcW w:w="2687" w:type="dxa"/>
            <w:shd w:val="clear" w:color="auto" w:fill="auto"/>
          </w:tcPr>
          <w:p w14:paraId="18A35440" w14:textId="77777777" w:rsidR="00FA4CEA" w:rsidRPr="008860F2" w:rsidRDefault="00FA4CEA" w:rsidP="00AD7389">
            <w:pPr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</w:t>
            </w:r>
          </w:p>
        </w:tc>
        <w:tc>
          <w:tcPr>
            <w:tcW w:w="3691" w:type="dxa"/>
            <w:gridSpan w:val="7"/>
            <w:shd w:val="clear" w:color="auto" w:fill="auto"/>
          </w:tcPr>
          <w:p w14:paraId="4CE3CEE0" w14:textId="57F036B7" w:rsidR="00FA4CEA" w:rsidRPr="002E2571" w:rsidRDefault="00FA4CEA" w:rsidP="00AD738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2E2571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</w:t>
            </w:r>
            <w:r w:rsidR="002E2571" w:rsidRPr="002E2571">
              <w:rPr>
                <w:rFonts w:ascii="Angsana New" w:hAnsi="Angsana New" w:hint="cs"/>
                <w:bCs/>
                <w:sz w:val="28"/>
                <w:szCs w:val="28"/>
                <w:cs/>
              </w:rPr>
              <w:t>ม</w:t>
            </w:r>
          </w:p>
        </w:tc>
        <w:tc>
          <w:tcPr>
            <w:tcW w:w="241" w:type="dxa"/>
          </w:tcPr>
          <w:p w14:paraId="5A8446FB" w14:textId="77777777" w:rsidR="00FA4CEA" w:rsidRPr="002E2571" w:rsidRDefault="00FA4CEA" w:rsidP="00AD738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3524" w:type="dxa"/>
            <w:gridSpan w:val="7"/>
          </w:tcPr>
          <w:p w14:paraId="1FA402B2" w14:textId="35FBA991" w:rsidR="00FA4CEA" w:rsidRPr="002E2571" w:rsidRDefault="00FA4CEA" w:rsidP="00AD738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2E2571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4CEA" w:rsidRPr="008860F2" w14:paraId="1D4E47BB" w14:textId="77777777" w:rsidTr="00CF0C1E">
        <w:trPr>
          <w:tblHeader/>
        </w:trPr>
        <w:tc>
          <w:tcPr>
            <w:tcW w:w="2687" w:type="dxa"/>
            <w:shd w:val="clear" w:color="auto" w:fill="auto"/>
          </w:tcPr>
          <w:p w14:paraId="3FFE994A" w14:textId="77777777" w:rsidR="00FA4CEA" w:rsidRPr="008860F2" w:rsidRDefault="00FA4CEA" w:rsidP="00AD7389">
            <w:pPr>
              <w:spacing w:line="240" w:lineRule="auto"/>
              <w:ind w:left="157" w:right="-108"/>
              <w:rPr>
                <w:rFonts w:ascii="Angsana New" w:hAnsi="Angsana New"/>
                <w:b/>
                <w:sz w:val="24"/>
                <w:szCs w:val="24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254B7517" w14:textId="2F534DC4" w:rsidR="00FA4CEA" w:rsidRPr="002E2571" w:rsidRDefault="00C85E2B" w:rsidP="00AD7389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5AD7B897" w14:textId="77777777" w:rsidR="00FA4CEA" w:rsidRPr="002E2571" w:rsidRDefault="00FA4CEA" w:rsidP="00AD7389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732" w:type="dxa"/>
            <w:gridSpan w:val="3"/>
            <w:shd w:val="clear" w:color="auto" w:fill="auto"/>
          </w:tcPr>
          <w:p w14:paraId="20D14C67" w14:textId="6873FA54" w:rsidR="00FA4CEA" w:rsidRPr="002E2571" w:rsidRDefault="00C85E2B" w:rsidP="00AD7389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41" w:type="dxa"/>
          </w:tcPr>
          <w:p w14:paraId="186CD334" w14:textId="77777777" w:rsidR="00FA4CEA" w:rsidRPr="002E2571" w:rsidRDefault="00FA4CEA" w:rsidP="00AD7389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04" w:type="dxa"/>
            <w:gridSpan w:val="3"/>
          </w:tcPr>
          <w:p w14:paraId="21EF25D1" w14:textId="662577C3" w:rsidR="00FA4CEA" w:rsidRPr="002E2571" w:rsidRDefault="00C85E2B" w:rsidP="00AD7389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240" w:type="dxa"/>
          </w:tcPr>
          <w:p w14:paraId="6E8A980B" w14:textId="77777777" w:rsidR="00FA4CEA" w:rsidRPr="002E2571" w:rsidRDefault="00FA4CEA" w:rsidP="00AD7389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80" w:type="dxa"/>
            <w:gridSpan w:val="3"/>
          </w:tcPr>
          <w:p w14:paraId="55F7C506" w14:textId="533B299F" w:rsidR="00FA4CEA" w:rsidRPr="002E2571" w:rsidRDefault="00C85E2B" w:rsidP="00AD7389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</w:tr>
      <w:tr w:rsidR="006E7962" w:rsidRPr="008860F2" w14:paraId="634060F5" w14:textId="77777777" w:rsidTr="00CF0C1E">
        <w:trPr>
          <w:tblHeader/>
        </w:trPr>
        <w:tc>
          <w:tcPr>
            <w:tcW w:w="2687" w:type="dxa"/>
            <w:shd w:val="clear" w:color="auto" w:fill="auto"/>
          </w:tcPr>
          <w:p w14:paraId="06E0ECCA" w14:textId="77777777" w:rsidR="006E7962" w:rsidRPr="008860F2" w:rsidRDefault="006E7962" w:rsidP="00AD7389">
            <w:pPr>
              <w:spacing w:line="240" w:lineRule="auto"/>
              <w:ind w:left="157"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23" w:type="dxa"/>
            <w:gridSpan w:val="3"/>
            <w:shd w:val="clear" w:color="auto" w:fill="auto"/>
          </w:tcPr>
          <w:p w14:paraId="7DE8BCF3" w14:textId="77777777" w:rsidR="006E7962" w:rsidRDefault="006E7962" w:rsidP="00AD7389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4A59FA0" w14:textId="77777777" w:rsidR="006E7962" w:rsidRPr="002E2571" w:rsidRDefault="006E7962" w:rsidP="00AD7389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732" w:type="dxa"/>
            <w:gridSpan w:val="3"/>
            <w:shd w:val="clear" w:color="auto" w:fill="auto"/>
          </w:tcPr>
          <w:p w14:paraId="40E9A5F3" w14:textId="51CF1C8F" w:rsidR="006E7962" w:rsidRPr="006E7962" w:rsidRDefault="006E7962" w:rsidP="00AD7389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E7962">
              <w:rPr>
                <w:rFonts w:ascii="Angsana New" w:hAnsi="Angsana New" w:hint="cs"/>
                <w:b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41" w:type="dxa"/>
          </w:tcPr>
          <w:p w14:paraId="5E903989" w14:textId="77777777" w:rsidR="006E7962" w:rsidRPr="002E2571" w:rsidRDefault="006E7962" w:rsidP="00AD7389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04" w:type="dxa"/>
            <w:gridSpan w:val="3"/>
          </w:tcPr>
          <w:p w14:paraId="5DFC29F0" w14:textId="77777777" w:rsidR="006E7962" w:rsidRDefault="006E7962" w:rsidP="00AD7389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2DE1CEFB" w14:textId="77777777" w:rsidR="006E7962" w:rsidRPr="002E2571" w:rsidRDefault="006E7962" w:rsidP="00AD7389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80" w:type="dxa"/>
            <w:gridSpan w:val="3"/>
          </w:tcPr>
          <w:p w14:paraId="4ACE3126" w14:textId="77A3A7A6" w:rsidR="006E7962" w:rsidRDefault="006E7962" w:rsidP="00AD7389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E7962">
              <w:rPr>
                <w:rFonts w:ascii="Angsana New" w:hAnsi="Angsana New" w:hint="cs"/>
                <w:b/>
                <w:sz w:val="28"/>
                <w:szCs w:val="28"/>
                <w:cs/>
              </w:rPr>
              <w:t>(ปรับปรุงใหม่)</w:t>
            </w:r>
          </w:p>
        </w:tc>
      </w:tr>
      <w:tr w:rsidR="00FA4CEA" w:rsidRPr="008860F2" w14:paraId="6A7822EF" w14:textId="77777777" w:rsidTr="00CF0C1E">
        <w:trPr>
          <w:tblHeader/>
        </w:trPr>
        <w:tc>
          <w:tcPr>
            <w:tcW w:w="2687" w:type="dxa"/>
            <w:shd w:val="clear" w:color="auto" w:fill="auto"/>
          </w:tcPr>
          <w:p w14:paraId="5F228E86" w14:textId="77777777" w:rsidR="00FA4CEA" w:rsidRPr="00600DEE" w:rsidRDefault="00FA4CEA" w:rsidP="00AD738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shd w:val="clear" w:color="auto" w:fill="auto"/>
          </w:tcPr>
          <w:p w14:paraId="4BC2905B" w14:textId="77777777" w:rsidR="00FA4CEA" w:rsidRPr="00600DEE" w:rsidRDefault="00FA4CEA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0DEE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0228DF8F" w14:textId="77777777" w:rsidR="00FA4CEA" w:rsidRPr="00600DEE" w:rsidRDefault="00FA4CEA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600DEE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75152505" w14:textId="77777777" w:rsidR="00FA4CEA" w:rsidRPr="00600DEE" w:rsidRDefault="00FA4CEA" w:rsidP="00AD7389">
            <w:pPr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473A3A3D" w14:textId="77777777" w:rsidR="00FA4CEA" w:rsidRPr="00600DEE" w:rsidRDefault="00FA4CEA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  <w:p w14:paraId="1FD905A9" w14:textId="77777777" w:rsidR="00FA4CEA" w:rsidRPr="00600DEE" w:rsidRDefault="00FA4CEA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600DEE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236" w:type="dxa"/>
            <w:shd w:val="clear" w:color="auto" w:fill="auto"/>
          </w:tcPr>
          <w:p w14:paraId="63BAF384" w14:textId="77777777" w:rsidR="00FA4CEA" w:rsidRPr="00600DEE" w:rsidRDefault="00FA4CEA" w:rsidP="00AD7389">
            <w:pPr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161D07F7" w14:textId="77777777" w:rsidR="00FA4CEA" w:rsidRPr="00600DEE" w:rsidRDefault="00FA4CEA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0DEE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72C74F9E" w14:textId="77777777" w:rsidR="00FA4CEA" w:rsidRPr="00600DEE" w:rsidRDefault="00FA4CEA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600DEE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34645C6" w14:textId="77777777" w:rsidR="00FA4CEA" w:rsidRPr="00600DEE" w:rsidRDefault="00FA4CEA" w:rsidP="00AD7389">
            <w:pPr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19EFB3FE" w14:textId="77777777" w:rsidR="00FA4CEA" w:rsidRPr="00600DEE" w:rsidRDefault="00FA4CEA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BD8E2CE" w14:textId="77777777" w:rsidR="00FA4CEA" w:rsidRPr="00600DEE" w:rsidRDefault="00FA4CEA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600DEE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6A81AFE8" w14:textId="77777777" w:rsidR="00FA4CEA" w:rsidRPr="00600DEE" w:rsidRDefault="00FA4CEA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0C464488" w14:textId="77777777" w:rsidR="00FA4CEA" w:rsidRPr="00600DEE" w:rsidRDefault="00FA4CEA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0DEE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7EBFC26F" w14:textId="77777777" w:rsidR="00FA4CEA" w:rsidRPr="00600DEE" w:rsidRDefault="00FA4CEA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0DEE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1D9322E6" w14:textId="77777777" w:rsidR="00FA4CEA" w:rsidRPr="00600DEE" w:rsidRDefault="00FA4CEA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30AE8DB9" w14:textId="77777777" w:rsidR="00FA4CEA" w:rsidRPr="00600DEE" w:rsidRDefault="00FA4CEA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  <w:p w14:paraId="337FC694" w14:textId="77777777" w:rsidR="00FA4CEA" w:rsidRPr="00600DEE" w:rsidRDefault="00FA4CEA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0DEE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47F1E379" w14:textId="77777777" w:rsidR="00FA4CEA" w:rsidRPr="00600DEE" w:rsidRDefault="00FA4CEA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25B06C47" w14:textId="77777777" w:rsidR="00FA4CEA" w:rsidRPr="00600DEE" w:rsidRDefault="00FA4CEA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0DEE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7C36B907" w14:textId="77777777" w:rsidR="00FA4CEA" w:rsidRPr="00600DEE" w:rsidRDefault="00FA4CEA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0DEE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5A654E8F" w14:textId="77777777" w:rsidR="00FA4CEA" w:rsidRPr="00600DEE" w:rsidRDefault="00FA4CEA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7B839817" w14:textId="77777777" w:rsidR="00FA4CEA" w:rsidRPr="00600DEE" w:rsidRDefault="00FA4CEA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26EA9E3" w14:textId="77777777" w:rsidR="00FA4CEA" w:rsidRPr="00600DEE" w:rsidRDefault="00FA4CEA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0DEE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C85E2B" w:rsidRPr="008860F2" w14:paraId="3E15BE58" w14:textId="77777777" w:rsidTr="00CF0C1E">
        <w:tc>
          <w:tcPr>
            <w:tcW w:w="2687" w:type="dxa"/>
            <w:shd w:val="clear" w:color="auto" w:fill="auto"/>
          </w:tcPr>
          <w:p w14:paraId="1DE110E2" w14:textId="77777777" w:rsidR="00C85E2B" w:rsidRPr="00600DEE" w:rsidRDefault="00C85E2B" w:rsidP="00C85E2B">
            <w:pPr>
              <w:rPr>
                <w:rFonts w:ascii="Angsana New" w:hAnsi="Angsana New"/>
                <w:sz w:val="24"/>
                <w:szCs w:val="24"/>
              </w:rPr>
            </w:pPr>
            <w:r w:rsidRPr="00600DEE">
              <w:rPr>
                <w:rFonts w:ascii="Angsana New" w:hAnsi="Angsana New"/>
                <w:sz w:val="24"/>
                <w:szCs w:val="24"/>
                <w:cs/>
              </w:rPr>
              <w:t>กำไรก่อนภาษีเงินได้รวม</w:t>
            </w:r>
          </w:p>
        </w:tc>
        <w:tc>
          <w:tcPr>
            <w:tcW w:w="716" w:type="dxa"/>
            <w:shd w:val="clear" w:color="auto" w:fill="auto"/>
          </w:tcPr>
          <w:p w14:paraId="5E51615A" w14:textId="77777777" w:rsidR="00C85E2B" w:rsidRPr="00600DEE" w:rsidRDefault="00C85E2B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3109CD3" w14:textId="77777777" w:rsidR="00C85E2B" w:rsidRPr="00600DEE" w:rsidRDefault="00C85E2B" w:rsidP="00C85E2B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  <w:shd w:val="clear" w:color="auto" w:fill="auto"/>
          </w:tcPr>
          <w:p w14:paraId="5F5D3067" w14:textId="7ADA6230" w:rsidR="00C85E2B" w:rsidRPr="00600DEE" w:rsidRDefault="00F16B97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3.</w:t>
            </w:r>
            <w:r w:rsidR="00F42BC2">
              <w:rPr>
                <w:rFonts w:ascii="Angsana New" w:hAnsi="Angsana New"/>
                <w:sz w:val="24"/>
                <w:szCs w:val="24"/>
                <w:lang w:val="en-US" w:bidi="th-TH"/>
              </w:rPr>
              <w:t>41</w:t>
            </w:r>
          </w:p>
        </w:tc>
        <w:tc>
          <w:tcPr>
            <w:tcW w:w="236" w:type="dxa"/>
            <w:shd w:val="clear" w:color="auto" w:fill="auto"/>
          </w:tcPr>
          <w:p w14:paraId="1516D309" w14:textId="77777777" w:rsidR="00C85E2B" w:rsidRPr="00600DEE" w:rsidRDefault="00C85E2B" w:rsidP="00C85E2B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27AABE2A" w14:textId="77777777" w:rsidR="00C85E2B" w:rsidRPr="00600DEE" w:rsidRDefault="00C85E2B" w:rsidP="00C85E2B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C4E0615" w14:textId="77777777" w:rsidR="00C85E2B" w:rsidRPr="00600DEE" w:rsidRDefault="00C85E2B" w:rsidP="00C85E2B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5" w:type="dxa"/>
            <w:tcBorders>
              <w:bottom w:val="double" w:sz="4" w:space="0" w:color="auto"/>
            </w:tcBorders>
            <w:shd w:val="clear" w:color="auto" w:fill="auto"/>
          </w:tcPr>
          <w:p w14:paraId="384C2FA4" w14:textId="6190BA2F" w:rsidR="00C85E2B" w:rsidRPr="00600DEE" w:rsidRDefault="00F16B97" w:rsidP="00C85E2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72"/>
              <w:jc w:val="lef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150.25</w:t>
            </w:r>
          </w:p>
        </w:tc>
        <w:tc>
          <w:tcPr>
            <w:tcW w:w="241" w:type="dxa"/>
            <w:tcBorders>
              <w:bottom w:val="nil"/>
            </w:tcBorders>
          </w:tcPr>
          <w:p w14:paraId="5DCC8283" w14:textId="77777777" w:rsidR="00C85E2B" w:rsidRPr="00600DEE" w:rsidRDefault="00C85E2B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09B7D6ED" w14:textId="77777777" w:rsidR="00C85E2B" w:rsidRPr="00600DEE" w:rsidRDefault="00C85E2B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CBCF4D2" w14:textId="77777777" w:rsidR="00C85E2B" w:rsidRPr="00600DEE" w:rsidRDefault="00C85E2B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double" w:sz="4" w:space="0" w:color="auto"/>
            </w:tcBorders>
          </w:tcPr>
          <w:p w14:paraId="28091B5F" w14:textId="0161227F" w:rsidR="00C85E2B" w:rsidRPr="00600DEE" w:rsidRDefault="007F0548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C35F5B">
              <w:rPr>
                <w:rFonts w:ascii="Angsana New" w:hAnsi="Angsana New"/>
                <w:sz w:val="24"/>
                <w:szCs w:val="24"/>
              </w:rPr>
              <w:t>20</w:t>
            </w:r>
            <w:r>
              <w:rPr>
                <w:rFonts w:ascii="Angsana New" w:hAnsi="Angsana New"/>
                <w:sz w:val="24"/>
                <w:szCs w:val="24"/>
              </w:rPr>
              <w:t>.</w:t>
            </w:r>
            <w:r w:rsidR="00C35F5B">
              <w:rPr>
                <w:rFonts w:ascii="Angsana New" w:hAnsi="Angsana New"/>
                <w:sz w:val="24"/>
                <w:szCs w:val="24"/>
              </w:rPr>
              <w:t>49</w:t>
            </w:r>
          </w:p>
        </w:tc>
        <w:tc>
          <w:tcPr>
            <w:tcW w:w="240" w:type="dxa"/>
            <w:tcBorders>
              <w:bottom w:val="nil"/>
            </w:tcBorders>
          </w:tcPr>
          <w:p w14:paraId="006BC164" w14:textId="77777777" w:rsidR="00C85E2B" w:rsidRPr="00600DEE" w:rsidRDefault="00C85E2B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40E6BD72" w14:textId="77777777" w:rsidR="00C85E2B" w:rsidRPr="00600DEE" w:rsidRDefault="00C85E2B" w:rsidP="00C85E2B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EFE8705" w14:textId="77777777" w:rsidR="00C85E2B" w:rsidRPr="00600DEE" w:rsidRDefault="00C85E2B" w:rsidP="00C85E2B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14:paraId="358EB07F" w14:textId="2374BC75" w:rsidR="00C85E2B" w:rsidRPr="00600DEE" w:rsidRDefault="007F0548" w:rsidP="00C85E2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2" w:right="-72"/>
              <w:jc w:val="lef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  <w:r w:rsidR="00C35F5B">
              <w:rPr>
                <w:rFonts w:ascii="Angsana New" w:hAnsi="Angsana New"/>
                <w:sz w:val="24"/>
                <w:szCs w:val="24"/>
              </w:rPr>
              <w:t>8</w:t>
            </w:r>
            <w:r w:rsidR="00C85E2B" w:rsidRPr="00600DEE">
              <w:rPr>
                <w:rFonts w:ascii="Angsana New" w:hAnsi="Angsana New"/>
                <w:sz w:val="24"/>
                <w:szCs w:val="24"/>
              </w:rPr>
              <w:t>.</w:t>
            </w:r>
            <w:r w:rsidR="00C35F5B">
              <w:rPr>
                <w:rFonts w:ascii="Angsana New" w:hAnsi="Angsana New"/>
                <w:sz w:val="24"/>
                <w:szCs w:val="24"/>
              </w:rPr>
              <w:t>44</w:t>
            </w:r>
          </w:p>
        </w:tc>
      </w:tr>
      <w:tr w:rsidR="00C85E2B" w:rsidRPr="008860F2" w14:paraId="60F5931C" w14:textId="77777777" w:rsidTr="00CF0C1E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63341760" w14:textId="77777777" w:rsidR="00C85E2B" w:rsidRPr="00600DEE" w:rsidRDefault="00C85E2B" w:rsidP="00C85E2B">
            <w:pPr>
              <w:tabs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  <w:r w:rsidRPr="00600DEE">
              <w:rPr>
                <w:rFonts w:ascii="Angsana New" w:hAnsi="Angsana New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60719CCF" w14:textId="28C5274A" w:rsidR="00C85E2B" w:rsidRPr="00600DEE" w:rsidRDefault="00F16B97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20.00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199905D" w14:textId="77777777" w:rsidR="00C85E2B" w:rsidRPr="00600DEE" w:rsidRDefault="00C85E2B" w:rsidP="00C85E2B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B43E71F" w14:textId="1DCB74EF" w:rsidR="00C85E2B" w:rsidRPr="00600DEE" w:rsidRDefault="00F16B97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0.6</w:t>
            </w:r>
            <w:r w:rsidR="00953B36">
              <w:rPr>
                <w:rFonts w:ascii="Angsana New" w:hAnsi="Angsana New"/>
                <w:sz w:val="24"/>
                <w:szCs w:val="24"/>
                <w:lang w:bidi="th-TH"/>
              </w:rPr>
              <w:t>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70677F6" w14:textId="77777777" w:rsidR="00C85E2B" w:rsidRPr="00600DEE" w:rsidRDefault="00C85E2B" w:rsidP="00C85E2B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4E350CBB" w14:textId="0A9F1978" w:rsidR="00C85E2B" w:rsidRPr="00600DEE" w:rsidRDefault="00C85E2B" w:rsidP="00C85E2B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0DEE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4363F38" w14:textId="77777777" w:rsidR="00C85E2B" w:rsidRPr="00600DEE" w:rsidRDefault="00C85E2B" w:rsidP="00C85E2B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02426A8" w14:textId="50F0EF07" w:rsidR="00C85E2B" w:rsidRPr="00600DEE" w:rsidRDefault="00F16B97" w:rsidP="005E6BB7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72"/>
              <w:jc w:val="lef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30.05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5EBB04E" w14:textId="77777777" w:rsidR="00C85E2B" w:rsidRPr="00600DEE" w:rsidRDefault="00C85E2B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4DD77FCB" w14:textId="3CAB568D" w:rsidR="00C85E2B" w:rsidRPr="00600DEE" w:rsidRDefault="007F0548" w:rsidP="005E6BB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F4E7852" w14:textId="77777777" w:rsidR="00C85E2B" w:rsidRPr="00600DEE" w:rsidRDefault="00C85E2B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  <w:bottom w:val="nil"/>
            </w:tcBorders>
          </w:tcPr>
          <w:p w14:paraId="606AB901" w14:textId="7100D014" w:rsidR="00C85E2B" w:rsidRPr="00600DEE" w:rsidRDefault="007F0548" w:rsidP="005E6BB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2" w:right="-72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="00C35F5B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.</w:t>
            </w:r>
            <w:r w:rsidR="00C35F5B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94845AF" w14:textId="77777777" w:rsidR="00C85E2B" w:rsidRPr="00600DEE" w:rsidRDefault="00C85E2B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64A6411C" w14:textId="72C96975" w:rsidR="00C85E2B" w:rsidRPr="00600DEE" w:rsidRDefault="00C85E2B" w:rsidP="00C85E2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</w:rPr>
            </w:pPr>
            <w:r w:rsidRPr="00600DEE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91CB6CC" w14:textId="77777777" w:rsidR="00C85E2B" w:rsidRPr="00600DEE" w:rsidRDefault="00C85E2B" w:rsidP="00C85E2B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double" w:sz="4" w:space="0" w:color="auto"/>
              <w:bottom w:val="nil"/>
            </w:tcBorders>
          </w:tcPr>
          <w:p w14:paraId="3D9D91F7" w14:textId="20B52A95" w:rsidR="00C85E2B" w:rsidRPr="00C35F5B" w:rsidRDefault="007F0548" w:rsidP="00C85E2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2"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C35F5B">
              <w:rPr>
                <w:rFonts w:ascii="Angsana New" w:hAnsi="Angsana New"/>
                <w:sz w:val="24"/>
                <w:szCs w:val="24"/>
              </w:rPr>
              <w:t>41</w:t>
            </w:r>
            <w:r w:rsidR="00C85E2B" w:rsidRPr="00C35F5B">
              <w:rPr>
                <w:rFonts w:ascii="Angsana New" w:hAnsi="Angsana New"/>
                <w:sz w:val="24"/>
                <w:szCs w:val="24"/>
              </w:rPr>
              <w:t>.</w:t>
            </w:r>
            <w:r w:rsidR="00C35F5B" w:rsidRPr="00C35F5B">
              <w:rPr>
                <w:rFonts w:ascii="Angsana New" w:hAnsi="Angsana New"/>
                <w:sz w:val="24"/>
                <w:szCs w:val="24"/>
              </w:rPr>
              <w:t>69</w:t>
            </w:r>
          </w:p>
        </w:tc>
      </w:tr>
      <w:tr w:rsidR="00C85E2B" w:rsidRPr="008860F2" w14:paraId="28A160F7" w14:textId="77777777" w:rsidTr="00CF0C1E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481985F8" w14:textId="77777777" w:rsidR="00C85E2B" w:rsidRPr="00600DEE" w:rsidRDefault="00C85E2B" w:rsidP="00C85E2B">
            <w:pPr>
              <w:tabs>
                <w:tab w:val="left" w:pos="7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600DEE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 w:rsidRPr="00600DEE">
              <w:rPr>
                <w:rFonts w:ascii="Angsana New" w:hAnsi="Angsana New" w:hint="cs"/>
                <w:sz w:val="24"/>
                <w:szCs w:val="24"/>
                <w:cs/>
              </w:rPr>
              <w:t>เงินปันผล</w:t>
            </w:r>
            <w:r w:rsidRPr="00600DEE">
              <w:rPr>
                <w:rFonts w:ascii="Angsana New" w:hAnsi="Angsana New"/>
                <w:sz w:val="24"/>
                <w:szCs w:val="24"/>
                <w:cs/>
              </w:rPr>
              <w:t>ที่ไม่ต้องเสียภาษี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16354B0C" w14:textId="77777777" w:rsidR="00C85E2B" w:rsidRPr="00600DEE" w:rsidRDefault="00C85E2B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58CB792" w14:textId="77777777" w:rsidR="00C85E2B" w:rsidRPr="00600DEE" w:rsidRDefault="00C85E2B" w:rsidP="00C85E2B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526B15F5" w14:textId="534ABB15" w:rsidR="00C85E2B" w:rsidRPr="00600DEE" w:rsidRDefault="00F16B97" w:rsidP="00F16B97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72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(5.02)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1364180" w14:textId="77777777" w:rsidR="00C85E2B" w:rsidRPr="00600DEE" w:rsidRDefault="00C85E2B" w:rsidP="00C85E2B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497BC21C" w14:textId="77777777" w:rsidR="00C85E2B" w:rsidRPr="00600DEE" w:rsidRDefault="00C85E2B" w:rsidP="00C85E2B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BD29AB1" w14:textId="77777777" w:rsidR="00C85E2B" w:rsidRPr="00600DEE" w:rsidRDefault="00C85E2B" w:rsidP="00C85E2B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49854F11" w14:textId="2582AD0B" w:rsidR="00C85E2B" w:rsidRPr="00600DEE" w:rsidRDefault="00C85E2B" w:rsidP="00C85E2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72"/>
              <w:jc w:val="lef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0DEE">
              <w:rPr>
                <w:rFonts w:ascii="Angsana New" w:hAnsi="Angsana New"/>
                <w:sz w:val="24"/>
                <w:szCs w:val="24"/>
              </w:rPr>
              <w:t>(0.03)</w:t>
            </w:r>
          </w:p>
        </w:tc>
        <w:tc>
          <w:tcPr>
            <w:tcW w:w="241" w:type="dxa"/>
            <w:tcBorders>
              <w:bottom w:val="nil"/>
            </w:tcBorders>
          </w:tcPr>
          <w:p w14:paraId="1A37260E" w14:textId="77777777" w:rsidR="00C85E2B" w:rsidRPr="00600DEE" w:rsidRDefault="00C85E2B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50BBA99F" w14:textId="0A509B8C" w:rsidR="00C85E2B" w:rsidRPr="00600DEE" w:rsidRDefault="00C85E2B" w:rsidP="005E6BB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A671DFD" w14:textId="77777777" w:rsidR="00C85E2B" w:rsidRPr="00600DEE" w:rsidRDefault="00C85E2B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70F65BF5" w14:textId="738DC822" w:rsidR="00C85E2B" w:rsidRPr="00600DEE" w:rsidRDefault="007F0548" w:rsidP="005E6BB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2" w:right="-72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(33.91)</w:t>
            </w:r>
          </w:p>
        </w:tc>
        <w:tc>
          <w:tcPr>
            <w:tcW w:w="240" w:type="dxa"/>
            <w:tcBorders>
              <w:bottom w:val="nil"/>
            </w:tcBorders>
          </w:tcPr>
          <w:p w14:paraId="3632B92B" w14:textId="77777777" w:rsidR="00C85E2B" w:rsidRPr="00600DEE" w:rsidRDefault="00C85E2B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52F68781" w14:textId="77777777" w:rsidR="00C85E2B" w:rsidRPr="00600DEE" w:rsidRDefault="00C85E2B" w:rsidP="00C85E2B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6B93462" w14:textId="77777777" w:rsidR="00C85E2B" w:rsidRPr="00600DEE" w:rsidRDefault="00C85E2B" w:rsidP="00C85E2B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1A1B693F" w14:textId="4CC50BF1" w:rsidR="00C85E2B" w:rsidRPr="00C35F5B" w:rsidRDefault="00C85E2B" w:rsidP="00C85E2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2"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C35F5B">
              <w:rPr>
                <w:rFonts w:ascii="Angsana New" w:hAnsi="Angsana New"/>
                <w:sz w:val="24"/>
                <w:szCs w:val="24"/>
              </w:rPr>
              <w:t>(42.88)</w:t>
            </w:r>
          </w:p>
        </w:tc>
      </w:tr>
      <w:tr w:rsidR="00F16B97" w:rsidRPr="008860F2" w14:paraId="56C8FACE" w14:textId="77777777" w:rsidTr="00CF0C1E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648940CF" w14:textId="77777777" w:rsidR="00012279" w:rsidRDefault="00F16B97" w:rsidP="00012279">
            <w:pPr>
              <w:tabs>
                <w:tab w:val="left" w:pos="720"/>
              </w:tabs>
              <w:ind w:left="51" w:hanging="5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รายได้ที่ถือเป็นรายได้ตาม</w:t>
            </w:r>
          </w:p>
          <w:p w14:paraId="7B50EA23" w14:textId="517AFD61" w:rsidR="00F16B97" w:rsidRPr="00600DEE" w:rsidRDefault="00012279" w:rsidP="00012279">
            <w:pPr>
              <w:tabs>
                <w:tab w:val="left" w:pos="7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="00F16B97">
              <w:rPr>
                <w:rFonts w:ascii="Angsana New" w:hAnsi="Angsana New" w:hint="cs"/>
                <w:sz w:val="24"/>
                <w:szCs w:val="24"/>
                <w:cs/>
              </w:rPr>
              <w:t>ประมวลรัษฎากร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6A33324E" w14:textId="77777777" w:rsidR="00F16B97" w:rsidRPr="00600DEE" w:rsidRDefault="00F16B97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91DC243" w14:textId="77777777" w:rsidR="00F16B97" w:rsidRPr="00600DEE" w:rsidRDefault="00F16B97" w:rsidP="00C85E2B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bottom w:val="nil"/>
            </w:tcBorders>
            <w:shd w:val="clear" w:color="auto" w:fill="auto"/>
          </w:tcPr>
          <w:p w14:paraId="113A1C6E" w14:textId="77777777" w:rsidR="00F16B97" w:rsidRDefault="00F16B97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5B25BB6" w14:textId="2DCB9D7A" w:rsidR="00012279" w:rsidRDefault="00012279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10.52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67500A6" w14:textId="77777777" w:rsidR="00F16B97" w:rsidRPr="00600DEE" w:rsidRDefault="00F16B97" w:rsidP="00C85E2B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  <w:shd w:val="clear" w:color="auto" w:fill="auto"/>
          </w:tcPr>
          <w:p w14:paraId="01A6CE9A" w14:textId="77777777" w:rsidR="00F16B97" w:rsidRPr="00600DEE" w:rsidRDefault="00F16B97" w:rsidP="00C85E2B">
            <w:pPr>
              <w:tabs>
                <w:tab w:val="decimal" w:pos="567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750ABCE" w14:textId="77777777" w:rsidR="00F16B97" w:rsidRPr="00600DEE" w:rsidRDefault="00F16B97" w:rsidP="00C85E2B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  <w:shd w:val="clear" w:color="auto" w:fill="auto"/>
          </w:tcPr>
          <w:p w14:paraId="7FD68E52" w14:textId="77777777" w:rsidR="00F16B97" w:rsidRDefault="00F16B97" w:rsidP="00C85E2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72"/>
              <w:jc w:val="lef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CDBF113" w14:textId="5207C6EA" w:rsidR="00012279" w:rsidRPr="00600DEE" w:rsidRDefault="007C678E" w:rsidP="00C85E2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72"/>
              <w:jc w:val="lef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2.52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CBC5937" w14:textId="77777777" w:rsidR="00F16B97" w:rsidRPr="00600DEE" w:rsidRDefault="00F16B97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70B781CC" w14:textId="77777777" w:rsidR="00F16B97" w:rsidRPr="00600DEE" w:rsidRDefault="00F16B97" w:rsidP="005E6BB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AFB61C0" w14:textId="77777777" w:rsidR="00F16B97" w:rsidRPr="00600DEE" w:rsidRDefault="00F16B97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bottom w:val="nil"/>
            </w:tcBorders>
          </w:tcPr>
          <w:p w14:paraId="6FA8DA7C" w14:textId="77777777" w:rsidR="00F16B97" w:rsidRDefault="00F16B97" w:rsidP="005E6BB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2"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  <w:p w14:paraId="28E1D94B" w14:textId="3BD2B32B" w:rsidR="00012279" w:rsidRDefault="00012279" w:rsidP="005E6BB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2" w:right="-72"/>
              <w:jc w:val="lef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B59E437" w14:textId="77777777" w:rsidR="00F16B97" w:rsidRPr="00600DEE" w:rsidRDefault="00F16B97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4295073E" w14:textId="77777777" w:rsidR="00F16B97" w:rsidRPr="00600DEE" w:rsidRDefault="00F16B97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A43B9B3" w14:textId="77777777" w:rsidR="00F16B97" w:rsidRPr="00600DEE" w:rsidRDefault="00F16B97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nil"/>
            </w:tcBorders>
          </w:tcPr>
          <w:p w14:paraId="6279434C" w14:textId="77777777" w:rsidR="00F16B97" w:rsidRDefault="00F16B97" w:rsidP="00C85E2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/>
              <w:jc w:val="left"/>
              <w:rPr>
                <w:rFonts w:ascii="Angsana New" w:hAnsi="Angsana New"/>
                <w:sz w:val="24"/>
                <w:szCs w:val="24"/>
              </w:rPr>
            </w:pPr>
          </w:p>
          <w:p w14:paraId="4338029C" w14:textId="61179366" w:rsidR="00012279" w:rsidRPr="00C35F5B" w:rsidRDefault="00012279" w:rsidP="00C85E2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/>
              <w:jc w:val="lef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7A08AA" w:rsidRPr="008860F2" w14:paraId="352CF6FE" w14:textId="77777777" w:rsidTr="00CF0C1E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5C80A981" w14:textId="742133B5" w:rsidR="007A08AA" w:rsidRPr="00600DEE" w:rsidRDefault="007A08AA" w:rsidP="00C85E2B">
            <w:pPr>
              <w:tabs>
                <w:tab w:val="left" w:pos="7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4EF39473" w14:textId="77777777" w:rsidR="007A08AA" w:rsidRPr="00600DEE" w:rsidRDefault="007A08AA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192F0C4" w14:textId="77777777" w:rsidR="007A08AA" w:rsidRPr="00600DEE" w:rsidRDefault="007A08AA" w:rsidP="00C85E2B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bottom w:val="nil"/>
            </w:tcBorders>
            <w:shd w:val="clear" w:color="auto" w:fill="auto"/>
          </w:tcPr>
          <w:p w14:paraId="2D2B8C1C" w14:textId="24EFAB9E" w:rsidR="007A08AA" w:rsidRPr="007A08AA" w:rsidRDefault="007A08AA" w:rsidP="00C21504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72"/>
              <w:jc w:val="lef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(4.62)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AAAE037" w14:textId="77777777" w:rsidR="007A08AA" w:rsidRPr="00600DEE" w:rsidRDefault="007A08AA" w:rsidP="00C85E2B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  <w:shd w:val="clear" w:color="auto" w:fill="auto"/>
          </w:tcPr>
          <w:p w14:paraId="08689A37" w14:textId="77777777" w:rsidR="007A08AA" w:rsidRPr="00600DEE" w:rsidRDefault="007A08AA" w:rsidP="00C85E2B">
            <w:pPr>
              <w:tabs>
                <w:tab w:val="decimal" w:pos="567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FF0E9C0" w14:textId="77777777" w:rsidR="007A08AA" w:rsidRPr="00600DEE" w:rsidRDefault="007A08AA" w:rsidP="00C85E2B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  <w:shd w:val="clear" w:color="auto" w:fill="auto"/>
          </w:tcPr>
          <w:p w14:paraId="48444650" w14:textId="68BD503F" w:rsidR="007A08AA" w:rsidRPr="00600DEE" w:rsidRDefault="007A08AA" w:rsidP="00C85E2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72"/>
              <w:jc w:val="lef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7E4A438D" w14:textId="77777777" w:rsidR="007A08AA" w:rsidRPr="00600DEE" w:rsidRDefault="007A08AA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020E65EC" w14:textId="77777777" w:rsidR="007A08AA" w:rsidRPr="00600DEE" w:rsidRDefault="007A08AA" w:rsidP="005E6BB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D68BF36" w14:textId="77777777" w:rsidR="007A08AA" w:rsidRPr="00600DEE" w:rsidRDefault="007A08AA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bottom w:val="nil"/>
            </w:tcBorders>
          </w:tcPr>
          <w:p w14:paraId="367C6877" w14:textId="41BC6644" w:rsidR="007A08AA" w:rsidRDefault="007A08AA" w:rsidP="005E6BB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2" w:right="-72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DC072B9" w14:textId="77777777" w:rsidR="007A08AA" w:rsidRPr="00600DEE" w:rsidRDefault="007A08AA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3AFE06B6" w14:textId="77777777" w:rsidR="007A08AA" w:rsidRPr="00600DEE" w:rsidRDefault="007A08AA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E545659" w14:textId="77777777" w:rsidR="007A08AA" w:rsidRPr="00600DEE" w:rsidRDefault="007A08AA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nil"/>
            </w:tcBorders>
          </w:tcPr>
          <w:p w14:paraId="44817331" w14:textId="73AC0F53" w:rsidR="007A08AA" w:rsidRPr="00C35F5B" w:rsidRDefault="007A08AA" w:rsidP="00C85E2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C85E2B" w:rsidRPr="008860F2" w14:paraId="7288192E" w14:textId="77777777" w:rsidTr="00CF0C1E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5211BDB8" w14:textId="77777777" w:rsidR="00C85E2B" w:rsidRPr="00600DEE" w:rsidRDefault="00C85E2B" w:rsidP="00C85E2B">
            <w:pPr>
              <w:tabs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  <w:r w:rsidRPr="00600DEE">
              <w:rPr>
                <w:rFonts w:ascii="Angsana New" w:hAnsi="Angsana New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0DA81B75" w14:textId="77777777" w:rsidR="00C85E2B" w:rsidRPr="00600DEE" w:rsidRDefault="00C85E2B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532024B" w14:textId="77777777" w:rsidR="00C85E2B" w:rsidRPr="00600DEE" w:rsidRDefault="00C85E2B" w:rsidP="00C85E2B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bottom w:val="nil"/>
            </w:tcBorders>
            <w:shd w:val="clear" w:color="auto" w:fill="auto"/>
          </w:tcPr>
          <w:p w14:paraId="6A8E9FDB" w14:textId="41A25038" w:rsidR="00C85E2B" w:rsidRPr="00600DEE" w:rsidRDefault="00F16B97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0.86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C977FA1" w14:textId="77777777" w:rsidR="00C85E2B" w:rsidRPr="00600DEE" w:rsidRDefault="00C85E2B" w:rsidP="00C85E2B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  <w:shd w:val="clear" w:color="auto" w:fill="auto"/>
          </w:tcPr>
          <w:p w14:paraId="5B0832FB" w14:textId="77777777" w:rsidR="00C85E2B" w:rsidRPr="00600DEE" w:rsidRDefault="00C85E2B" w:rsidP="00C85E2B">
            <w:pPr>
              <w:tabs>
                <w:tab w:val="decimal" w:pos="567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498ABCF" w14:textId="77777777" w:rsidR="00C85E2B" w:rsidRPr="00600DEE" w:rsidRDefault="00C85E2B" w:rsidP="00C85E2B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  <w:shd w:val="clear" w:color="auto" w:fill="auto"/>
          </w:tcPr>
          <w:p w14:paraId="5004223A" w14:textId="136200AA" w:rsidR="00C85E2B" w:rsidRPr="00600DEE" w:rsidRDefault="00C85E2B" w:rsidP="00C85E2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72"/>
              <w:jc w:val="lef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0DEE">
              <w:rPr>
                <w:rFonts w:ascii="Angsana New" w:hAnsi="Angsana New"/>
                <w:sz w:val="24"/>
                <w:szCs w:val="24"/>
                <w:lang w:bidi="th-TH"/>
              </w:rPr>
              <w:t>0.42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9A1F8D7" w14:textId="77777777" w:rsidR="00C85E2B" w:rsidRPr="00600DEE" w:rsidRDefault="00C85E2B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65D42DEA" w14:textId="77777777" w:rsidR="00C85E2B" w:rsidRPr="00600DEE" w:rsidRDefault="00C85E2B" w:rsidP="005E6BB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7F253BC" w14:textId="77777777" w:rsidR="00C85E2B" w:rsidRPr="00600DEE" w:rsidRDefault="00C85E2B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bottom w:val="nil"/>
            </w:tcBorders>
          </w:tcPr>
          <w:p w14:paraId="46831216" w14:textId="782F8E78" w:rsidR="00C85E2B" w:rsidRPr="00600DEE" w:rsidRDefault="00AE16F4" w:rsidP="005E6BB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2" w:right="-72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0.48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D59B813" w14:textId="77777777" w:rsidR="00C85E2B" w:rsidRPr="00600DEE" w:rsidRDefault="00C85E2B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65F781D3" w14:textId="77777777" w:rsidR="00C85E2B" w:rsidRPr="00600DEE" w:rsidRDefault="00C85E2B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33C5C15" w14:textId="77777777" w:rsidR="00C85E2B" w:rsidRPr="00600DEE" w:rsidRDefault="00C85E2B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nil"/>
            </w:tcBorders>
          </w:tcPr>
          <w:p w14:paraId="1DA58911" w14:textId="37ABB1BF" w:rsidR="00C85E2B" w:rsidRPr="00C35F5B" w:rsidRDefault="00C85E2B" w:rsidP="00C85E2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C35F5B">
              <w:rPr>
                <w:rFonts w:ascii="Angsana New" w:hAnsi="Angsana New"/>
                <w:sz w:val="24"/>
                <w:szCs w:val="24"/>
              </w:rPr>
              <w:t>0.19</w:t>
            </w:r>
          </w:p>
        </w:tc>
      </w:tr>
      <w:tr w:rsidR="00953B36" w:rsidRPr="008860F2" w14:paraId="4377B87E" w14:textId="77777777" w:rsidTr="00CF0C1E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72D3DAB2" w14:textId="77777777" w:rsidR="00953B36" w:rsidRPr="00600DEE" w:rsidRDefault="00953B36" w:rsidP="00C85E2B">
            <w:pPr>
              <w:tabs>
                <w:tab w:val="left" w:pos="72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4479E29D" w14:textId="77777777" w:rsidR="00953B36" w:rsidRPr="00600DEE" w:rsidRDefault="00953B36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2F775EF" w14:textId="77777777" w:rsidR="00953B36" w:rsidRPr="00600DEE" w:rsidRDefault="00953B36" w:rsidP="00C85E2B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bottom w:val="nil"/>
            </w:tcBorders>
            <w:shd w:val="clear" w:color="auto" w:fill="auto"/>
          </w:tcPr>
          <w:p w14:paraId="3A73FD95" w14:textId="77777777" w:rsidR="00953B36" w:rsidRDefault="00953B36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ED419F8" w14:textId="77777777" w:rsidR="00953B36" w:rsidRPr="00600DEE" w:rsidRDefault="00953B36" w:rsidP="00C85E2B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  <w:shd w:val="clear" w:color="auto" w:fill="auto"/>
          </w:tcPr>
          <w:p w14:paraId="79F4F497" w14:textId="77777777" w:rsidR="00953B36" w:rsidRPr="00600DEE" w:rsidRDefault="00953B36" w:rsidP="00C85E2B">
            <w:pPr>
              <w:tabs>
                <w:tab w:val="decimal" w:pos="567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5583938" w14:textId="77777777" w:rsidR="00953B36" w:rsidRPr="00600DEE" w:rsidRDefault="00953B36" w:rsidP="00C85E2B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  <w:shd w:val="clear" w:color="auto" w:fill="auto"/>
          </w:tcPr>
          <w:p w14:paraId="6497F6A1" w14:textId="77777777" w:rsidR="00953B36" w:rsidRPr="00600DEE" w:rsidRDefault="00953B36" w:rsidP="00C85E2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72"/>
              <w:jc w:val="lef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4DD5DCC" w14:textId="77777777" w:rsidR="00953B36" w:rsidRPr="00600DEE" w:rsidRDefault="00953B36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2B6436C0" w14:textId="77777777" w:rsidR="00953B36" w:rsidRPr="00600DEE" w:rsidRDefault="00953B36" w:rsidP="005E6BB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E951CD9" w14:textId="77777777" w:rsidR="00953B36" w:rsidRPr="00600DEE" w:rsidRDefault="00953B36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bottom w:val="nil"/>
            </w:tcBorders>
          </w:tcPr>
          <w:p w14:paraId="7980740A" w14:textId="77777777" w:rsidR="00953B36" w:rsidRDefault="00953B36" w:rsidP="005E6BB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2"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4FF0A136" w14:textId="77777777" w:rsidR="00953B36" w:rsidRPr="00600DEE" w:rsidRDefault="00953B36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5D657EF0" w14:textId="77777777" w:rsidR="00953B36" w:rsidRPr="00600DEE" w:rsidRDefault="00953B36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9C3B3BA" w14:textId="77777777" w:rsidR="00953B36" w:rsidRPr="00600DEE" w:rsidRDefault="00953B36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nil"/>
            </w:tcBorders>
          </w:tcPr>
          <w:p w14:paraId="03D2A7B0" w14:textId="77777777" w:rsidR="00953B36" w:rsidRPr="00C35F5B" w:rsidRDefault="00953B36" w:rsidP="00C85E2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85E2B" w:rsidRPr="008860F2" w14:paraId="6A66D6F5" w14:textId="77777777" w:rsidTr="00CF0C1E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6A3AE8E7" w14:textId="77777777" w:rsidR="00C85E2B" w:rsidRPr="00600DEE" w:rsidRDefault="00C85E2B" w:rsidP="00C85E2B">
            <w:pPr>
              <w:tabs>
                <w:tab w:val="left" w:pos="7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600DEE">
              <w:rPr>
                <w:rFonts w:ascii="Angsana New" w:hAnsi="Angsana New"/>
                <w:sz w:val="24"/>
                <w:szCs w:val="24"/>
                <w:cs/>
              </w:rPr>
              <w:t>รายการปรับปรุงสินทรัพย์ภาษีเงินได้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7105D509" w14:textId="77777777" w:rsidR="00C85E2B" w:rsidRPr="00600DEE" w:rsidRDefault="00C85E2B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7CAA26C" w14:textId="77777777" w:rsidR="00C85E2B" w:rsidRPr="00600DEE" w:rsidRDefault="00C85E2B" w:rsidP="00C85E2B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03C5CF4C" w14:textId="77777777" w:rsidR="00C85E2B" w:rsidRPr="00600DEE" w:rsidRDefault="00C85E2B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6AE43B7" w14:textId="77777777" w:rsidR="00C85E2B" w:rsidRPr="00600DEE" w:rsidRDefault="00C85E2B" w:rsidP="00C85E2B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7668AAA7" w14:textId="77777777" w:rsidR="00C85E2B" w:rsidRPr="00600DEE" w:rsidRDefault="00C85E2B" w:rsidP="00C85E2B">
            <w:pPr>
              <w:tabs>
                <w:tab w:val="decimal" w:pos="567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867CD71" w14:textId="77777777" w:rsidR="00C85E2B" w:rsidRPr="00600DEE" w:rsidRDefault="00C85E2B" w:rsidP="00C85E2B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31413CCC" w14:textId="77777777" w:rsidR="00C85E2B" w:rsidRPr="00600DEE" w:rsidRDefault="00C85E2B" w:rsidP="00C85E2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72"/>
              <w:jc w:val="lef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2EC6224C" w14:textId="77777777" w:rsidR="00C85E2B" w:rsidRPr="00600DEE" w:rsidRDefault="00C85E2B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021E7C54" w14:textId="77777777" w:rsidR="00C85E2B" w:rsidRPr="00600DEE" w:rsidRDefault="00C85E2B" w:rsidP="005E6BB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6945743" w14:textId="77777777" w:rsidR="00C85E2B" w:rsidRPr="00600DEE" w:rsidRDefault="00C85E2B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63E4A0BF" w14:textId="77777777" w:rsidR="00C85E2B" w:rsidRPr="00600DEE" w:rsidRDefault="00C85E2B" w:rsidP="005E6BB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2"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54F7B672" w14:textId="77777777" w:rsidR="00C85E2B" w:rsidRPr="00600DEE" w:rsidRDefault="00C85E2B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3E1F254E" w14:textId="77777777" w:rsidR="00C85E2B" w:rsidRPr="00600DEE" w:rsidRDefault="00C85E2B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BE6FEC5" w14:textId="77777777" w:rsidR="00C85E2B" w:rsidRPr="00600DEE" w:rsidRDefault="00C85E2B" w:rsidP="00C85E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77C8B8CF" w14:textId="77777777" w:rsidR="00C85E2B" w:rsidRPr="00C35F5B" w:rsidRDefault="00C85E2B" w:rsidP="00C85E2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F0548" w:rsidRPr="008860F2" w14:paraId="526D3A76" w14:textId="77777777" w:rsidTr="00CF0C1E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0651554A" w14:textId="09A7812F" w:rsidR="007F0548" w:rsidRPr="00600DEE" w:rsidRDefault="007F0548" w:rsidP="007F0548">
            <w:pPr>
              <w:tabs>
                <w:tab w:val="left" w:pos="7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600DEE">
              <w:rPr>
                <w:rFonts w:ascii="Angsana New" w:hAnsi="Angsana New"/>
                <w:sz w:val="24"/>
                <w:szCs w:val="24"/>
                <w:cs/>
              </w:rPr>
              <w:t xml:space="preserve">   รอตัดบัญชีของงวดก่อน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00DEE">
              <w:rPr>
                <w:rFonts w:ascii="Angsana New" w:hAnsi="Angsana New"/>
                <w:sz w:val="24"/>
                <w:szCs w:val="24"/>
                <w:cs/>
              </w:rPr>
              <w:t>ๆ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7941BB04" w14:textId="77777777" w:rsidR="007F0548" w:rsidRPr="00600DEE" w:rsidRDefault="007F0548" w:rsidP="007F054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9B07F10" w14:textId="77777777" w:rsidR="007F0548" w:rsidRPr="00600DEE" w:rsidRDefault="007F0548" w:rsidP="007F0548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077755" w14:textId="078804CA" w:rsidR="007F0548" w:rsidRPr="00A85420" w:rsidRDefault="00F16B97" w:rsidP="007F0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0.</w:t>
            </w:r>
            <w:r w:rsidR="00A85420">
              <w:rPr>
                <w:rFonts w:ascii="Angsana New" w:hAnsi="Angsana New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79CEA5" w14:textId="77777777" w:rsidR="007F0548" w:rsidRPr="00600DEE" w:rsidRDefault="007F0548" w:rsidP="007F0548">
            <w:pPr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  <w:shd w:val="clear" w:color="auto" w:fill="auto"/>
          </w:tcPr>
          <w:p w14:paraId="1BF976D2" w14:textId="77777777" w:rsidR="007F0548" w:rsidRPr="00600DEE" w:rsidRDefault="007F0548" w:rsidP="007F0548">
            <w:pPr>
              <w:tabs>
                <w:tab w:val="decimal" w:pos="567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C5018D3" w14:textId="77777777" w:rsidR="007F0548" w:rsidRPr="00600DEE" w:rsidRDefault="007F0548" w:rsidP="007F0548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D53BE2" w14:textId="3426ED62" w:rsidR="007F0548" w:rsidRPr="00600DEE" w:rsidRDefault="007F0548" w:rsidP="007F0548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72"/>
              <w:jc w:val="lef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0DEE">
              <w:rPr>
                <w:rFonts w:ascii="Angsana New" w:hAnsi="Angsana New"/>
                <w:sz w:val="24"/>
                <w:szCs w:val="24"/>
              </w:rPr>
              <w:t>3.65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0A670FCB" w14:textId="77777777" w:rsidR="007F0548" w:rsidRPr="00600DEE" w:rsidRDefault="007F0548" w:rsidP="007F0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  <w:vAlign w:val="bottom"/>
          </w:tcPr>
          <w:p w14:paraId="2ED58530" w14:textId="77777777" w:rsidR="007F0548" w:rsidRPr="00600DEE" w:rsidRDefault="007F0548" w:rsidP="005E6BB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0633CE2" w14:textId="77777777" w:rsidR="007F0548" w:rsidRPr="00600DEE" w:rsidRDefault="007F0548" w:rsidP="007F0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bottom w:val="nil"/>
            </w:tcBorders>
          </w:tcPr>
          <w:p w14:paraId="0A2377A8" w14:textId="05CCF91A" w:rsidR="007F0548" w:rsidRPr="005E6BB7" w:rsidRDefault="007F0548" w:rsidP="005E6BB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2"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5E6BB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0DB21B6F" w14:textId="77777777" w:rsidR="007F0548" w:rsidRPr="00600DEE" w:rsidRDefault="007F0548" w:rsidP="007F0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  <w:vAlign w:val="bottom"/>
          </w:tcPr>
          <w:p w14:paraId="04D33C08" w14:textId="77777777" w:rsidR="007F0548" w:rsidRPr="00600DEE" w:rsidRDefault="007F0548" w:rsidP="007F0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6B2B60E" w14:textId="77777777" w:rsidR="007F0548" w:rsidRPr="00600DEE" w:rsidRDefault="007F0548" w:rsidP="007F0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nil"/>
            </w:tcBorders>
          </w:tcPr>
          <w:p w14:paraId="00FF04F1" w14:textId="28A2C4B7" w:rsidR="007F0548" w:rsidRPr="00C35F5B" w:rsidRDefault="007F0548" w:rsidP="007F0548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C35F5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0B5A35" w:rsidRPr="008860F2" w14:paraId="1C25CC84" w14:textId="77777777" w:rsidTr="00CF0C1E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71B4346B" w14:textId="77777777" w:rsidR="000B5A35" w:rsidRDefault="000B5A35" w:rsidP="000B5A35">
            <w:pPr>
              <w:tabs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  <w:r w:rsidRPr="00600DEE">
              <w:rPr>
                <w:rFonts w:ascii="Angsana New" w:hAnsi="Angsana New"/>
                <w:sz w:val="24"/>
                <w:szCs w:val="24"/>
                <w:cs/>
              </w:rPr>
              <w:t>การใช้ขาดทุนทางภาษีเดิมที่ไม่ได้</w:t>
            </w:r>
          </w:p>
          <w:p w14:paraId="2006A341" w14:textId="1C89E8C9" w:rsidR="000B5A35" w:rsidRPr="00600DEE" w:rsidRDefault="000B5A35" w:rsidP="000B5A35">
            <w:pPr>
              <w:tabs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  <w:r w:rsidRPr="00600DEE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600DEE">
              <w:rPr>
                <w:rFonts w:ascii="Angsana New" w:hAnsi="Angsana New"/>
                <w:sz w:val="24"/>
                <w:szCs w:val="24"/>
                <w:cs/>
              </w:rPr>
              <w:t>บันทึก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39B1AC5C" w14:textId="77777777" w:rsidR="000B5A35" w:rsidRPr="00600DEE" w:rsidRDefault="000B5A35" w:rsidP="000B5A3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02E24A7" w14:textId="77777777" w:rsidR="000B5A35" w:rsidRPr="00600DEE" w:rsidRDefault="000B5A35" w:rsidP="000B5A35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77FA3E3C" w14:textId="77777777" w:rsidR="00F16B97" w:rsidRDefault="00F16B97" w:rsidP="00C2150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54115B4" w14:textId="0299FC0C" w:rsidR="000B5A35" w:rsidRPr="00600DEE" w:rsidRDefault="00F16B97" w:rsidP="00C2150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(1.2</w:t>
            </w:r>
            <w:r w:rsidR="007A08AA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CEA57C2" w14:textId="77777777" w:rsidR="000B5A35" w:rsidRPr="00600DEE" w:rsidRDefault="000B5A35" w:rsidP="000B5A35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65357E3F" w14:textId="77777777" w:rsidR="000B5A35" w:rsidRPr="00600DEE" w:rsidRDefault="000B5A35" w:rsidP="000B5A35">
            <w:pPr>
              <w:tabs>
                <w:tab w:val="decimal" w:pos="567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0392FBF" w14:textId="77777777" w:rsidR="000B5A35" w:rsidRPr="00600DEE" w:rsidRDefault="000B5A35" w:rsidP="000B5A3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0D651612" w14:textId="77777777" w:rsidR="000B5A35" w:rsidRPr="00600DEE" w:rsidRDefault="000B5A35" w:rsidP="000B5A3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/>
              <w:jc w:val="left"/>
              <w:rPr>
                <w:rFonts w:ascii="Angsana New" w:hAnsi="Angsana New"/>
                <w:sz w:val="24"/>
                <w:szCs w:val="24"/>
              </w:rPr>
            </w:pPr>
          </w:p>
          <w:p w14:paraId="66A13FA5" w14:textId="7A0C68A8" w:rsidR="000B5A35" w:rsidRPr="00600DEE" w:rsidRDefault="000B5A35" w:rsidP="000B5A3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72"/>
              <w:jc w:val="lef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0DEE">
              <w:rPr>
                <w:rFonts w:ascii="Angsana New" w:hAnsi="Angsana New"/>
                <w:sz w:val="24"/>
                <w:szCs w:val="24"/>
              </w:rPr>
              <w:t>(3.04)</w:t>
            </w:r>
          </w:p>
        </w:tc>
        <w:tc>
          <w:tcPr>
            <w:tcW w:w="241" w:type="dxa"/>
            <w:tcBorders>
              <w:bottom w:val="nil"/>
            </w:tcBorders>
          </w:tcPr>
          <w:p w14:paraId="5313932D" w14:textId="77777777" w:rsidR="000B5A35" w:rsidRPr="00600DEE" w:rsidRDefault="000B5A35" w:rsidP="000B5A3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31021751" w14:textId="77777777" w:rsidR="000B5A35" w:rsidRPr="00600DEE" w:rsidRDefault="000B5A35" w:rsidP="000B5A35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8453C78" w14:textId="77777777" w:rsidR="000B5A35" w:rsidRPr="00600DEE" w:rsidRDefault="000B5A35" w:rsidP="000B5A3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  <w:vAlign w:val="bottom"/>
          </w:tcPr>
          <w:p w14:paraId="67936EFB" w14:textId="77777777" w:rsidR="000B5A35" w:rsidRPr="00C35F5B" w:rsidRDefault="000B5A35" w:rsidP="000B5A3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/>
              <w:jc w:val="lef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32D8A5B" w14:textId="1E157498" w:rsidR="000B5A35" w:rsidRPr="005E6BB7" w:rsidRDefault="000B5A35" w:rsidP="000B5A3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2"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0B5A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152198D5" w14:textId="77777777" w:rsidR="000B5A35" w:rsidRPr="00600DEE" w:rsidRDefault="000B5A35" w:rsidP="000B5A3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44F0D9B4" w14:textId="77777777" w:rsidR="000B5A35" w:rsidRPr="00600DEE" w:rsidRDefault="000B5A35" w:rsidP="000B5A3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6DC9C50" w14:textId="77777777" w:rsidR="000B5A35" w:rsidRPr="00600DEE" w:rsidRDefault="000B5A35" w:rsidP="000B5A3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419B8D97" w14:textId="77777777" w:rsidR="000B5A35" w:rsidRPr="00C35F5B" w:rsidRDefault="000B5A35" w:rsidP="000B5A3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/>
              <w:jc w:val="lef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E916D96" w14:textId="0793B75F" w:rsidR="000B5A35" w:rsidRPr="00C35F5B" w:rsidRDefault="000B5A35" w:rsidP="000B5A3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C35F5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0B5A35" w:rsidRPr="008860F2" w14:paraId="4ED3DF59" w14:textId="77777777" w:rsidTr="00CF0C1E">
        <w:tc>
          <w:tcPr>
            <w:tcW w:w="2687" w:type="dxa"/>
            <w:tcBorders>
              <w:top w:val="nil"/>
            </w:tcBorders>
            <w:shd w:val="clear" w:color="auto" w:fill="auto"/>
          </w:tcPr>
          <w:p w14:paraId="7123A031" w14:textId="7A139DF2" w:rsidR="000B5A35" w:rsidRPr="00600DEE" w:rsidRDefault="000B5A35" w:rsidP="000B5A35">
            <w:pPr>
              <w:tabs>
                <w:tab w:val="left" w:pos="7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600DEE">
              <w:rPr>
                <w:rFonts w:ascii="Angsana New" w:hAnsi="Angsana New"/>
                <w:sz w:val="24"/>
                <w:szCs w:val="24"/>
                <w:cs/>
              </w:rPr>
              <w:t>ภาษีงวดก่อน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00DEE">
              <w:rPr>
                <w:rFonts w:ascii="Angsana New" w:hAnsi="Angsana New"/>
                <w:sz w:val="24"/>
                <w:szCs w:val="24"/>
                <w:cs/>
              </w:rPr>
              <w:t>ๆ ที่บันทึก</w:t>
            </w:r>
            <w:r w:rsidRPr="00600DEE">
              <w:rPr>
                <w:rFonts w:ascii="Angsana New" w:hAnsi="Angsana New" w:hint="cs"/>
                <w:sz w:val="24"/>
                <w:szCs w:val="24"/>
                <w:cs/>
              </w:rPr>
              <w:t>ต่ำไป (สูงไป)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7EC57980" w14:textId="77777777" w:rsidR="000B5A35" w:rsidRPr="00600DEE" w:rsidRDefault="000B5A35" w:rsidP="000B5A3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8D30D85" w14:textId="77777777" w:rsidR="000B5A35" w:rsidRPr="00600DEE" w:rsidRDefault="000B5A35" w:rsidP="000B5A35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</w:tcBorders>
            <w:shd w:val="clear" w:color="auto" w:fill="auto"/>
          </w:tcPr>
          <w:p w14:paraId="53BAA86B" w14:textId="56328A98" w:rsidR="000B5A35" w:rsidRPr="00600DEE" w:rsidRDefault="00F16B97" w:rsidP="00BF23B7">
            <w:pPr>
              <w:pStyle w:val="acctfourfigures"/>
              <w:tabs>
                <w:tab w:val="clear" w:pos="765"/>
              </w:tabs>
              <w:spacing w:line="240" w:lineRule="auto"/>
              <w:ind w:left="-79" w:right="-2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3ADBE983" w14:textId="77777777" w:rsidR="000B5A35" w:rsidRPr="00600DEE" w:rsidRDefault="000B5A35" w:rsidP="000B5A35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</w:tcBorders>
            <w:shd w:val="clear" w:color="auto" w:fill="auto"/>
          </w:tcPr>
          <w:p w14:paraId="219A1BDC" w14:textId="77777777" w:rsidR="000B5A35" w:rsidRPr="00600DEE" w:rsidRDefault="000B5A35" w:rsidP="000B5A35">
            <w:pPr>
              <w:tabs>
                <w:tab w:val="decimal" w:pos="567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302B9586" w14:textId="77777777" w:rsidR="000B5A35" w:rsidRPr="00600DEE" w:rsidRDefault="000B5A35" w:rsidP="000B5A3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5" w:type="dxa"/>
            <w:tcBorders>
              <w:top w:val="nil"/>
            </w:tcBorders>
            <w:shd w:val="clear" w:color="auto" w:fill="auto"/>
          </w:tcPr>
          <w:p w14:paraId="1313FDEA" w14:textId="376FAD3D" w:rsidR="000B5A35" w:rsidRPr="00600DEE" w:rsidRDefault="000B5A35" w:rsidP="000B5A3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72"/>
              <w:jc w:val="lef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0DEE">
              <w:rPr>
                <w:rFonts w:ascii="Angsana New" w:hAnsi="Angsana New"/>
                <w:sz w:val="24"/>
                <w:szCs w:val="24"/>
              </w:rPr>
              <w:t>0.03</w:t>
            </w:r>
          </w:p>
        </w:tc>
        <w:tc>
          <w:tcPr>
            <w:tcW w:w="241" w:type="dxa"/>
            <w:tcBorders>
              <w:top w:val="nil"/>
            </w:tcBorders>
          </w:tcPr>
          <w:p w14:paraId="0100B162" w14:textId="77777777" w:rsidR="000B5A35" w:rsidRPr="00600DEE" w:rsidRDefault="000B5A35" w:rsidP="000B5A3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</w:tcBorders>
          </w:tcPr>
          <w:p w14:paraId="12A1B8FF" w14:textId="77777777" w:rsidR="000B5A35" w:rsidRPr="00600DEE" w:rsidRDefault="000B5A35" w:rsidP="000B5A35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142D18C" w14:textId="77777777" w:rsidR="000B5A35" w:rsidRPr="00600DEE" w:rsidRDefault="000B5A35" w:rsidP="000B5A3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</w:tcBorders>
          </w:tcPr>
          <w:p w14:paraId="5B6DD511" w14:textId="754ECAE9" w:rsidR="000B5A35" w:rsidRPr="005E6BB7" w:rsidRDefault="000B5A35" w:rsidP="000B5A3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2"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5E6BB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</w:tcBorders>
          </w:tcPr>
          <w:p w14:paraId="1F93D03C" w14:textId="77777777" w:rsidR="000B5A35" w:rsidRPr="00600DEE" w:rsidRDefault="000B5A35" w:rsidP="000B5A3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</w:tcBorders>
          </w:tcPr>
          <w:p w14:paraId="04A84639" w14:textId="77777777" w:rsidR="000B5A35" w:rsidRPr="00600DEE" w:rsidRDefault="000B5A35" w:rsidP="000B5A3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69AA391" w14:textId="77777777" w:rsidR="000B5A35" w:rsidRPr="00600DEE" w:rsidRDefault="000B5A35" w:rsidP="000B5A3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</w:tcBorders>
          </w:tcPr>
          <w:p w14:paraId="3581C79F" w14:textId="7BBF5245" w:rsidR="000B5A35" w:rsidRPr="00C35F5B" w:rsidRDefault="000B5A35" w:rsidP="000B5A3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C35F5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0B5A35" w:rsidRPr="008860F2" w14:paraId="679CFBB7" w14:textId="77777777" w:rsidTr="00CF0C1E">
        <w:tc>
          <w:tcPr>
            <w:tcW w:w="2687" w:type="dxa"/>
            <w:shd w:val="clear" w:color="auto" w:fill="auto"/>
          </w:tcPr>
          <w:p w14:paraId="312C4934" w14:textId="77777777" w:rsidR="000B5A35" w:rsidRPr="00600DEE" w:rsidRDefault="000B5A35" w:rsidP="000B5A35">
            <w:pPr>
              <w:tabs>
                <w:tab w:val="left" w:pos="990"/>
              </w:tabs>
              <w:ind w:right="-261"/>
              <w:rPr>
                <w:rFonts w:ascii="Angsana New" w:hAnsi="Angsana New"/>
                <w:sz w:val="24"/>
                <w:szCs w:val="24"/>
                <w:cs/>
              </w:rPr>
            </w:pPr>
            <w:r w:rsidRPr="00600DEE">
              <w:rPr>
                <w:rFonts w:ascii="Angsana New" w:hAnsi="Angsana New"/>
                <w:sz w:val="24"/>
                <w:szCs w:val="24"/>
                <w:cs/>
              </w:rPr>
              <w:t>ผลขาดทุนในปีปัจจุบันที่ไม่ได้รับรู้</w:t>
            </w:r>
          </w:p>
        </w:tc>
        <w:tc>
          <w:tcPr>
            <w:tcW w:w="716" w:type="dxa"/>
            <w:shd w:val="clear" w:color="auto" w:fill="auto"/>
          </w:tcPr>
          <w:p w14:paraId="0B010AA3" w14:textId="77777777" w:rsidR="000B5A35" w:rsidRPr="00600DEE" w:rsidRDefault="000B5A35" w:rsidP="000B5A3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201D247" w14:textId="77777777" w:rsidR="000B5A35" w:rsidRPr="00600DEE" w:rsidRDefault="000B5A35" w:rsidP="000B5A35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5AECB712" w14:textId="77777777" w:rsidR="000B5A35" w:rsidRPr="00600DEE" w:rsidRDefault="000B5A35" w:rsidP="000B5A3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38201B" w14:textId="77777777" w:rsidR="000B5A35" w:rsidRPr="00600DEE" w:rsidRDefault="000B5A35" w:rsidP="000B5A35">
            <w:pPr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72347B3B" w14:textId="77777777" w:rsidR="000B5A35" w:rsidRPr="00600DEE" w:rsidRDefault="000B5A35" w:rsidP="000B5A35">
            <w:pPr>
              <w:tabs>
                <w:tab w:val="decimal" w:pos="567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26874F3" w14:textId="77777777" w:rsidR="000B5A35" w:rsidRPr="00600DEE" w:rsidRDefault="000B5A35" w:rsidP="000B5A3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5C5B8B7B" w14:textId="77777777" w:rsidR="000B5A35" w:rsidRPr="00600DEE" w:rsidRDefault="000B5A35" w:rsidP="000B5A3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72"/>
              <w:jc w:val="lef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3F02DB87" w14:textId="77777777" w:rsidR="000B5A35" w:rsidRPr="00600DEE" w:rsidRDefault="000B5A35" w:rsidP="000B5A3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vAlign w:val="bottom"/>
          </w:tcPr>
          <w:p w14:paraId="6BACAED2" w14:textId="77777777" w:rsidR="000B5A35" w:rsidRPr="00600DEE" w:rsidRDefault="000B5A35" w:rsidP="000B5A35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ABB93E4" w14:textId="77777777" w:rsidR="000B5A35" w:rsidRPr="00600DEE" w:rsidRDefault="000B5A35" w:rsidP="000B5A3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vAlign w:val="bottom"/>
          </w:tcPr>
          <w:p w14:paraId="6925775B" w14:textId="6E3B1FB1" w:rsidR="000B5A35" w:rsidRPr="005E6BB7" w:rsidRDefault="000B5A35" w:rsidP="000B5A3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2"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D60BC9E" w14:textId="77777777" w:rsidR="000B5A35" w:rsidRPr="00600DEE" w:rsidRDefault="000B5A35" w:rsidP="000B5A3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6330DC14" w14:textId="77777777" w:rsidR="000B5A35" w:rsidRPr="00600DEE" w:rsidRDefault="000B5A35" w:rsidP="000B5A3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477CD92" w14:textId="77777777" w:rsidR="000B5A35" w:rsidRPr="00600DEE" w:rsidRDefault="000B5A35" w:rsidP="000B5A3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63163FDD" w14:textId="77777777" w:rsidR="000B5A35" w:rsidRPr="00C35F5B" w:rsidRDefault="000B5A35" w:rsidP="000B5A3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B5A35" w:rsidRPr="008860F2" w14:paraId="6ABCDD3B" w14:textId="77777777" w:rsidTr="00CF0C1E">
        <w:tc>
          <w:tcPr>
            <w:tcW w:w="2687" w:type="dxa"/>
            <w:shd w:val="clear" w:color="auto" w:fill="auto"/>
          </w:tcPr>
          <w:p w14:paraId="0C71940B" w14:textId="294BDF10" w:rsidR="000B5A35" w:rsidRPr="00600DEE" w:rsidRDefault="000B5A35" w:rsidP="000B5A35">
            <w:pPr>
              <w:tabs>
                <w:tab w:val="left" w:pos="990"/>
              </w:tabs>
              <w:ind w:right="-261"/>
              <w:rPr>
                <w:rFonts w:ascii="Angsana New" w:hAnsi="Angsana New"/>
                <w:sz w:val="24"/>
                <w:szCs w:val="24"/>
                <w:cs/>
              </w:rPr>
            </w:pPr>
            <w:r w:rsidRPr="00600DEE">
              <w:rPr>
                <w:rFonts w:ascii="Angsana New" w:hAnsi="Angsana New"/>
                <w:sz w:val="24"/>
                <w:szCs w:val="24"/>
                <w:cs/>
              </w:rPr>
              <w:t xml:space="preserve">  เป็นสินทรัพย์ภาษีเงินได้รอตัดบัญชี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7C49276F" w14:textId="77777777" w:rsidR="000B5A35" w:rsidRPr="00600DEE" w:rsidRDefault="000B5A35" w:rsidP="000B5A3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D7ACB6E" w14:textId="77777777" w:rsidR="000B5A35" w:rsidRPr="00600DEE" w:rsidRDefault="000B5A35" w:rsidP="000B5A35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0ADB096A" w14:textId="45D1F6ED" w:rsidR="000B5A35" w:rsidRPr="00600DEE" w:rsidRDefault="00F16B97" w:rsidP="000B5A3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11.96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004E1CE" w14:textId="77777777" w:rsidR="000B5A35" w:rsidRPr="00600DEE" w:rsidRDefault="000B5A35" w:rsidP="000B5A35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26575B74" w14:textId="77777777" w:rsidR="000B5A35" w:rsidRPr="00600DEE" w:rsidRDefault="000B5A35" w:rsidP="000B5A35">
            <w:pPr>
              <w:tabs>
                <w:tab w:val="decimal" w:pos="567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05C2CCA" w14:textId="77777777" w:rsidR="000B5A35" w:rsidRPr="00600DEE" w:rsidRDefault="000B5A35" w:rsidP="000B5A3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6B2EE4F9" w14:textId="3E23BAD7" w:rsidR="000B5A35" w:rsidRPr="00600DEE" w:rsidRDefault="000B5A35" w:rsidP="000B5A3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72"/>
              <w:jc w:val="lef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00DEE">
              <w:rPr>
                <w:rFonts w:ascii="Angsana New" w:hAnsi="Angsana New"/>
                <w:sz w:val="24"/>
                <w:szCs w:val="24"/>
              </w:rPr>
              <w:t>12.47</w:t>
            </w:r>
          </w:p>
        </w:tc>
        <w:tc>
          <w:tcPr>
            <w:tcW w:w="241" w:type="dxa"/>
            <w:tcBorders>
              <w:bottom w:val="nil"/>
            </w:tcBorders>
          </w:tcPr>
          <w:p w14:paraId="01130904" w14:textId="77777777" w:rsidR="000B5A35" w:rsidRPr="00600DEE" w:rsidRDefault="000B5A35" w:rsidP="000B5A3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524D972C" w14:textId="77777777" w:rsidR="000B5A35" w:rsidRPr="00600DEE" w:rsidRDefault="000B5A35" w:rsidP="000B5A35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5AD6016" w14:textId="77777777" w:rsidR="000B5A35" w:rsidRPr="00600DEE" w:rsidRDefault="000B5A35" w:rsidP="000B5A3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674BD68D" w14:textId="6ACB3312" w:rsidR="000B5A35" w:rsidRPr="005E6BB7" w:rsidRDefault="000B5A35" w:rsidP="000B5A3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2"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5E6BB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6372BFA7" w14:textId="77777777" w:rsidR="000B5A35" w:rsidRPr="00600DEE" w:rsidRDefault="000B5A35" w:rsidP="000B5A3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442F611B" w14:textId="77777777" w:rsidR="000B5A35" w:rsidRPr="00600DEE" w:rsidRDefault="000B5A35" w:rsidP="000B5A3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8AD10D0" w14:textId="77777777" w:rsidR="000B5A35" w:rsidRPr="00600DEE" w:rsidRDefault="000B5A35" w:rsidP="000B5A3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526AEAC1" w14:textId="013FDA2E" w:rsidR="000B5A35" w:rsidRPr="00C35F5B" w:rsidRDefault="000B5A35" w:rsidP="000B5A3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C35F5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0B5A35" w:rsidRPr="008860F2" w14:paraId="75ECF439" w14:textId="77777777" w:rsidTr="00CF0C1E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04E9ABEE" w14:textId="5D9F54C0" w:rsidR="000B5A35" w:rsidRPr="00600DEE" w:rsidRDefault="000B5A35" w:rsidP="000B5A35">
            <w:pPr>
              <w:tabs>
                <w:tab w:val="left" w:pos="990"/>
              </w:tabs>
              <w:ind w:right="-261"/>
              <w:rPr>
                <w:rFonts w:ascii="Angsana New" w:hAnsi="Angsana New"/>
                <w:sz w:val="24"/>
                <w:szCs w:val="24"/>
              </w:rPr>
            </w:pPr>
            <w:r w:rsidRPr="00600DEE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00DEE">
              <w:rPr>
                <w:rFonts w:ascii="Angsana New" w:hAnsi="Angsana New"/>
                <w:sz w:val="24"/>
                <w:szCs w:val="24"/>
                <w:cs/>
              </w:rPr>
              <w:t>ๆ</w:t>
            </w: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75730D" w14:textId="77777777" w:rsidR="000B5A35" w:rsidRPr="00600DEE" w:rsidRDefault="000B5A35" w:rsidP="000B5A3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BCB65EF" w14:textId="77777777" w:rsidR="000B5A35" w:rsidRPr="00600DEE" w:rsidRDefault="000B5A35" w:rsidP="000B5A35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123BBE" w14:textId="45956F74" w:rsidR="000B5A35" w:rsidRPr="00012279" w:rsidRDefault="007A08AA" w:rsidP="000B5A3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953B36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A85420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953B36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="00A85420">
              <w:rPr>
                <w:rFonts w:ascii="Angsana New" w:hAnsi="Angsana New"/>
                <w:sz w:val="24"/>
                <w:szCs w:val="24"/>
                <w:lang w:val="en-US" w:bidi="th-TH"/>
              </w:rPr>
              <w:t>76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78AD187" w14:textId="77777777" w:rsidR="000B5A35" w:rsidRPr="00600DEE" w:rsidRDefault="000B5A35" w:rsidP="000B5A35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94D1ED" w14:textId="77777777" w:rsidR="000B5A35" w:rsidRPr="00600DEE" w:rsidRDefault="000B5A35" w:rsidP="000B5A35">
            <w:pPr>
              <w:tabs>
                <w:tab w:val="decimal" w:pos="567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F465F8B" w14:textId="77777777" w:rsidR="000B5A35" w:rsidRPr="00600DEE" w:rsidRDefault="000B5A35" w:rsidP="000B5A3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CC2772" w14:textId="4962625B" w:rsidR="000B5A35" w:rsidRPr="00600DEE" w:rsidRDefault="007C678E" w:rsidP="000B5A3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72"/>
              <w:jc w:val="lef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53B36">
              <w:rPr>
                <w:rFonts w:ascii="Angsana New" w:hAnsi="Angsana New"/>
                <w:sz w:val="24"/>
                <w:szCs w:val="24"/>
              </w:rPr>
              <w:t>1</w:t>
            </w:r>
            <w:r w:rsidR="000B5A35" w:rsidRPr="00600DEE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953B36"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81212FC" w14:textId="77777777" w:rsidR="000B5A35" w:rsidRPr="00600DEE" w:rsidRDefault="000B5A35" w:rsidP="000B5A3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single" w:sz="4" w:space="0" w:color="auto"/>
            </w:tcBorders>
          </w:tcPr>
          <w:p w14:paraId="186F2DD5" w14:textId="77777777" w:rsidR="000B5A35" w:rsidRPr="005E6BB7" w:rsidRDefault="000B5A35" w:rsidP="000B5A35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3E0783" w14:textId="77777777" w:rsidR="000B5A35" w:rsidRPr="00600DEE" w:rsidRDefault="000B5A35" w:rsidP="000B5A3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</w:tcPr>
          <w:p w14:paraId="72B32333" w14:textId="283B57F4" w:rsidR="000B5A35" w:rsidRPr="00600DEE" w:rsidRDefault="000B5A35" w:rsidP="000B5A3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2" w:right="-72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0.04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D5A4A0C" w14:textId="77777777" w:rsidR="000B5A35" w:rsidRPr="00600DEE" w:rsidRDefault="000B5A35" w:rsidP="000B5A3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</w:tcPr>
          <w:p w14:paraId="6BD78533" w14:textId="77777777" w:rsidR="000B5A35" w:rsidRPr="00600DEE" w:rsidRDefault="000B5A35" w:rsidP="000B5A35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61DE35F" w14:textId="77777777" w:rsidR="000B5A35" w:rsidRPr="00600DEE" w:rsidRDefault="000B5A35" w:rsidP="000B5A35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single" w:sz="4" w:space="0" w:color="auto"/>
            </w:tcBorders>
          </w:tcPr>
          <w:p w14:paraId="03A89872" w14:textId="7F667E56" w:rsidR="000B5A35" w:rsidRPr="00C35F5B" w:rsidRDefault="000B5A35" w:rsidP="000B5A3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2"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C35F5B">
              <w:rPr>
                <w:rFonts w:ascii="Angsana New" w:hAnsi="Angsana New"/>
                <w:sz w:val="24"/>
                <w:szCs w:val="24"/>
              </w:rPr>
              <w:t>(0.47)</w:t>
            </w:r>
          </w:p>
        </w:tc>
      </w:tr>
      <w:tr w:rsidR="000B5A35" w:rsidRPr="008860F2" w14:paraId="1C8D3272" w14:textId="77777777" w:rsidTr="00CF0C1E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1E62325C" w14:textId="77777777" w:rsidR="000B5A35" w:rsidRPr="00600DEE" w:rsidRDefault="000B5A35" w:rsidP="000B5A35">
            <w:pPr>
              <w:tabs>
                <w:tab w:val="left" w:pos="99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0DE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32AC71" w14:textId="243D014E" w:rsidR="000B5A35" w:rsidRPr="00600DEE" w:rsidRDefault="00F16B97" w:rsidP="000B5A3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5E3D06">
              <w:rPr>
                <w:rFonts w:ascii="Angsana New" w:hAnsi="Angsana New"/>
                <w:sz w:val="24"/>
                <w:szCs w:val="24"/>
                <w:lang w:val="en-US" w:bidi="th-TH"/>
              </w:rPr>
              <w:t>58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="00A85420">
              <w:rPr>
                <w:rFonts w:ascii="Angsana New" w:hAnsi="Angsana New"/>
                <w:sz w:val="24"/>
                <w:szCs w:val="24"/>
                <w:lang w:val="en-US" w:bidi="th-TH"/>
              </w:rPr>
              <w:t>36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B0E4DA9" w14:textId="77777777" w:rsidR="000B5A35" w:rsidRPr="00600DEE" w:rsidRDefault="000B5A35" w:rsidP="000B5A35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C6015F" w14:textId="6098B983" w:rsidR="000B5A35" w:rsidRPr="00F16B97" w:rsidRDefault="00F16B97" w:rsidP="000B5A3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(1.99)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D2F5D19" w14:textId="77777777" w:rsidR="000B5A35" w:rsidRPr="00600DEE" w:rsidRDefault="000B5A35" w:rsidP="000B5A35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135BC7" w14:textId="5939527F" w:rsidR="000B5A35" w:rsidRPr="00600DEE" w:rsidRDefault="00F16B97" w:rsidP="000B5A35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29.60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B4B702" w14:textId="77777777" w:rsidR="000B5A35" w:rsidRPr="00600DEE" w:rsidRDefault="000B5A35" w:rsidP="000B5A35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DC022" w14:textId="45F9BA1A" w:rsidR="000B5A35" w:rsidRPr="00600DEE" w:rsidRDefault="00F16B97" w:rsidP="000B5A3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44.47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320D496" w14:textId="77777777" w:rsidR="000B5A35" w:rsidRPr="00600DEE" w:rsidRDefault="000B5A35" w:rsidP="000B5A3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6D88381C" w14:textId="260FAC37" w:rsidR="000B5A35" w:rsidRPr="005E6BB7" w:rsidRDefault="000B5A35" w:rsidP="000B5A35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</w:rPr>
            </w:pPr>
            <w:r w:rsidRPr="005E6BB7">
              <w:rPr>
                <w:rFonts w:ascii="Angsana New" w:hAnsi="Angsana New"/>
                <w:sz w:val="24"/>
                <w:szCs w:val="24"/>
              </w:rPr>
              <w:t>4.86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DDD7E2A" w14:textId="77777777" w:rsidR="000B5A35" w:rsidRPr="00600DEE" w:rsidRDefault="000B5A35" w:rsidP="000B5A3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553DCBA0" w14:textId="4DFA47B2" w:rsidR="000B5A35" w:rsidRPr="00FF3261" w:rsidRDefault="000B5A35" w:rsidP="000B5A3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2"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F3261">
              <w:rPr>
                <w:rFonts w:ascii="Angsana New" w:hAnsi="Angsana New"/>
                <w:b/>
                <w:bCs/>
                <w:sz w:val="24"/>
                <w:szCs w:val="24"/>
              </w:rPr>
              <w:t>10.71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EB9A612" w14:textId="77777777" w:rsidR="000B5A35" w:rsidRPr="00600DEE" w:rsidRDefault="000B5A35" w:rsidP="000B5A3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24DE6C" w14:textId="3899FDA8" w:rsidR="000B5A35" w:rsidRPr="00600DEE" w:rsidRDefault="000B5A35" w:rsidP="000B5A35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870E1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Pr="009870E1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Pr="009870E1">
              <w:rPr>
                <w:rFonts w:ascii="Angsana New" w:hAnsi="Angsana New"/>
                <w:sz w:val="24"/>
                <w:szCs w:val="24"/>
                <w:lang w:val="en-US" w:bidi="th-TH"/>
              </w:rPr>
              <w:t>1)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875C5ED" w14:textId="77777777" w:rsidR="000B5A35" w:rsidRPr="00600DEE" w:rsidRDefault="000B5A35" w:rsidP="000B5A35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0936F622" w14:textId="48867445" w:rsidR="000B5A35" w:rsidRPr="00C35F5B" w:rsidRDefault="000B5A35" w:rsidP="000B5A3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2"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C35F5B">
              <w:rPr>
                <w:rFonts w:ascii="Angsana New" w:hAnsi="Angsana New"/>
                <w:b/>
                <w:bCs/>
                <w:sz w:val="24"/>
                <w:szCs w:val="24"/>
              </w:rPr>
              <w:t>1.47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</w:tr>
    </w:tbl>
    <w:p w14:paraId="6FD50CD0" w14:textId="77777777" w:rsidR="00FA4CEA" w:rsidRPr="008860F2" w:rsidRDefault="00FA4CEA" w:rsidP="00C454BC">
      <w:pPr>
        <w:pStyle w:val="NoSpacing"/>
        <w:rPr>
          <w:rFonts w:ascii="Angsana New" w:hAnsi="Angsana New"/>
          <w:sz w:val="28"/>
          <w:szCs w:val="28"/>
        </w:rPr>
      </w:pPr>
    </w:p>
    <w:tbl>
      <w:tblPr>
        <w:tblW w:w="10260" w:type="dxa"/>
        <w:tblInd w:w="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793"/>
        <w:gridCol w:w="236"/>
        <w:gridCol w:w="771"/>
        <w:gridCol w:w="236"/>
        <w:gridCol w:w="799"/>
        <w:gridCol w:w="236"/>
        <w:gridCol w:w="795"/>
        <w:gridCol w:w="7"/>
        <w:gridCol w:w="234"/>
        <w:gridCol w:w="7"/>
        <w:gridCol w:w="640"/>
        <w:gridCol w:w="236"/>
        <w:gridCol w:w="721"/>
        <w:gridCol w:w="7"/>
        <w:gridCol w:w="233"/>
        <w:gridCol w:w="7"/>
        <w:gridCol w:w="712"/>
        <w:gridCol w:w="236"/>
        <w:gridCol w:w="924"/>
      </w:tblGrid>
      <w:tr w:rsidR="003A0041" w:rsidRPr="008860F2" w14:paraId="5777B5F4" w14:textId="77777777" w:rsidTr="00E740B2">
        <w:trPr>
          <w:tblHeader/>
        </w:trPr>
        <w:tc>
          <w:tcPr>
            <w:tcW w:w="2430" w:type="dxa"/>
            <w:shd w:val="clear" w:color="auto" w:fill="auto"/>
          </w:tcPr>
          <w:p w14:paraId="12A0B410" w14:textId="77777777" w:rsidR="003A0041" w:rsidRPr="008860F2" w:rsidRDefault="003A0041" w:rsidP="00AD7389">
            <w:pPr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73" w:type="dxa"/>
            <w:gridSpan w:val="8"/>
            <w:shd w:val="clear" w:color="auto" w:fill="auto"/>
            <w:vAlign w:val="bottom"/>
          </w:tcPr>
          <w:p w14:paraId="3A288036" w14:textId="77777777" w:rsidR="003A0041" w:rsidRPr="008860F2" w:rsidRDefault="003A0041" w:rsidP="00AD738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  <w:gridSpan w:val="2"/>
            <w:vAlign w:val="bottom"/>
          </w:tcPr>
          <w:p w14:paraId="3ECB6C83" w14:textId="77777777" w:rsidR="003A0041" w:rsidRPr="008860F2" w:rsidRDefault="003A0041" w:rsidP="00AD738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3716" w:type="dxa"/>
            <w:gridSpan w:val="9"/>
            <w:vAlign w:val="bottom"/>
          </w:tcPr>
          <w:p w14:paraId="1D0EAFB7" w14:textId="77777777" w:rsidR="003A0041" w:rsidRPr="008860F2" w:rsidRDefault="003A0041" w:rsidP="00AD738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0041" w:rsidRPr="008860F2" w14:paraId="05712153" w14:textId="77777777" w:rsidTr="00E740B2">
        <w:trPr>
          <w:tblHeader/>
        </w:trPr>
        <w:tc>
          <w:tcPr>
            <w:tcW w:w="2430" w:type="dxa"/>
            <w:shd w:val="clear" w:color="auto" w:fill="auto"/>
          </w:tcPr>
          <w:p w14:paraId="268C2D81" w14:textId="77777777" w:rsidR="003A0041" w:rsidRPr="008860F2" w:rsidRDefault="003A0041" w:rsidP="00AD7389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800" w:type="dxa"/>
            <w:gridSpan w:val="3"/>
            <w:shd w:val="clear" w:color="auto" w:fill="auto"/>
          </w:tcPr>
          <w:p w14:paraId="6ABA7BDD" w14:textId="77777777" w:rsidR="003A0041" w:rsidRPr="008860F2" w:rsidRDefault="003A0041" w:rsidP="00AD7389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0F2EAA80" w14:textId="77777777" w:rsidR="003A0041" w:rsidRPr="008860F2" w:rsidRDefault="003A0041" w:rsidP="00AD7389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37" w:type="dxa"/>
            <w:gridSpan w:val="4"/>
            <w:shd w:val="clear" w:color="auto" w:fill="auto"/>
          </w:tcPr>
          <w:p w14:paraId="0C4FA27B" w14:textId="77777777" w:rsidR="003A0041" w:rsidRPr="008860F2" w:rsidRDefault="003A0041" w:rsidP="00AD7389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41" w:type="dxa"/>
            <w:gridSpan w:val="2"/>
          </w:tcPr>
          <w:p w14:paraId="66190214" w14:textId="77777777" w:rsidR="003A0041" w:rsidRPr="008860F2" w:rsidRDefault="003A0041" w:rsidP="00AD7389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04" w:type="dxa"/>
            <w:gridSpan w:val="4"/>
          </w:tcPr>
          <w:p w14:paraId="68719859" w14:textId="77777777" w:rsidR="003A0041" w:rsidRPr="008860F2" w:rsidRDefault="003A0041" w:rsidP="00AD7389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0" w:type="dxa"/>
            <w:gridSpan w:val="2"/>
          </w:tcPr>
          <w:p w14:paraId="68EE7B6D" w14:textId="77777777" w:rsidR="003A0041" w:rsidRPr="008860F2" w:rsidRDefault="003A0041" w:rsidP="00AD7389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72" w:type="dxa"/>
            <w:gridSpan w:val="3"/>
          </w:tcPr>
          <w:p w14:paraId="2001F06C" w14:textId="77777777" w:rsidR="003A0041" w:rsidRPr="008860F2" w:rsidRDefault="003A0041" w:rsidP="00AD7389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3D01E2" w:rsidRPr="008860F2" w14:paraId="08CCC599" w14:textId="77777777" w:rsidTr="00E740B2">
        <w:trPr>
          <w:tblHeader/>
        </w:trPr>
        <w:tc>
          <w:tcPr>
            <w:tcW w:w="2430" w:type="dxa"/>
            <w:shd w:val="clear" w:color="auto" w:fill="auto"/>
          </w:tcPr>
          <w:p w14:paraId="60182892" w14:textId="77777777" w:rsidR="003D01E2" w:rsidRPr="008860F2" w:rsidRDefault="003D01E2" w:rsidP="003D01E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8860F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93" w:type="dxa"/>
            <w:shd w:val="clear" w:color="auto" w:fill="auto"/>
          </w:tcPr>
          <w:p w14:paraId="19D94474" w14:textId="57530946" w:rsidR="003D01E2" w:rsidRPr="008860F2" w:rsidRDefault="003D01E2" w:rsidP="003D01E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3F23E0B2" w14:textId="77777777" w:rsidR="003D01E2" w:rsidRPr="008860F2" w:rsidRDefault="003D01E2" w:rsidP="003D01E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5E6FDC3D" w14:textId="3DE082D0" w:rsidR="003D01E2" w:rsidRPr="008860F2" w:rsidRDefault="003D01E2" w:rsidP="003D01E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0460E642" w14:textId="77777777" w:rsidR="003D01E2" w:rsidRPr="008860F2" w:rsidRDefault="003D01E2" w:rsidP="003D01E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99" w:type="dxa"/>
            <w:shd w:val="clear" w:color="auto" w:fill="auto"/>
          </w:tcPr>
          <w:p w14:paraId="146E1A24" w14:textId="07F4540A" w:rsidR="003D01E2" w:rsidRPr="008860F2" w:rsidRDefault="003D01E2" w:rsidP="003D01E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5EED9857" w14:textId="77777777" w:rsidR="003D01E2" w:rsidRPr="008860F2" w:rsidRDefault="003D01E2" w:rsidP="003D01E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5BFA2376" w14:textId="5F46DA14" w:rsidR="003D01E2" w:rsidRPr="008860F2" w:rsidRDefault="003D01E2" w:rsidP="003D01E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41" w:type="dxa"/>
            <w:gridSpan w:val="2"/>
            <w:tcBorders>
              <w:bottom w:val="nil"/>
            </w:tcBorders>
          </w:tcPr>
          <w:p w14:paraId="262F4840" w14:textId="77777777" w:rsidR="003D01E2" w:rsidRPr="008860F2" w:rsidRDefault="003D01E2" w:rsidP="003D01E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47" w:type="dxa"/>
            <w:gridSpan w:val="2"/>
            <w:tcBorders>
              <w:bottom w:val="nil"/>
            </w:tcBorders>
          </w:tcPr>
          <w:p w14:paraId="7EF385AE" w14:textId="0F653B6C" w:rsidR="003D01E2" w:rsidRPr="008860F2" w:rsidRDefault="003D01E2" w:rsidP="003D01E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36" w:type="dxa"/>
            <w:tcBorders>
              <w:bottom w:val="nil"/>
            </w:tcBorders>
          </w:tcPr>
          <w:p w14:paraId="5F5C5A85" w14:textId="77777777" w:rsidR="003D01E2" w:rsidRPr="008860F2" w:rsidRDefault="003D01E2" w:rsidP="003D01E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75099953" w14:textId="39A55C6D" w:rsidR="003D01E2" w:rsidRPr="008860F2" w:rsidRDefault="003D01E2" w:rsidP="003D01E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40" w:type="dxa"/>
            <w:gridSpan w:val="2"/>
            <w:tcBorders>
              <w:bottom w:val="nil"/>
            </w:tcBorders>
          </w:tcPr>
          <w:p w14:paraId="0C4BEC68" w14:textId="77777777" w:rsidR="003D01E2" w:rsidRPr="008860F2" w:rsidRDefault="003D01E2" w:rsidP="003D01E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19" w:type="dxa"/>
            <w:gridSpan w:val="2"/>
            <w:tcBorders>
              <w:bottom w:val="nil"/>
            </w:tcBorders>
          </w:tcPr>
          <w:p w14:paraId="57B910F2" w14:textId="24A99E44" w:rsidR="003D01E2" w:rsidRPr="008860F2" w:rsidRDefault="003D01E2" w:rsidP="003D01E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36" w:type="dxa"/>
            <w:tcBorders>
              <w:bottom w:val="nil"/>
            </w:tcBorders>
          </w:tcPr>
          <w:p w14:paraId="71CBF279" w14:textId="77777777" w:rsidR="003D01E2" w:rsidRPr="008860F2" w:rsidRDefault="003D01E2" w:rsidP="003D01E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24" w:type="dxa"/>
            <w:tcBorders>
              <w:bottom w:val="nil"/>
            </w:tcBorders>
          </w:tcPr>
          <w:p w14:paraId="3821EEA3" w14:textId="1A296861" w:rsidR="003D01E2" w:rsidRPr="008860F2" w:rsidRDefault="003D01E2" w:rsidP="003D01E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2563</w:t>
            </w:r>
          </w:p>
        </w:tc>
      </w:tr>
      <w:tr w:rsidR="00E740B2" w:rsidRPr="008860F2" w14:paraId="3DADFA79" w14:textId="77777777" w:rsidTr="00E740B2">
        <w:trPr>
          <w:tblHeader/>
        </w:trPr>
        <w:tc>
          <w:tcPr>
            <w:tcW w:w="2430" w:type="dxa"/>
            <w:shd w:val="clear" w:color="auto" w:fill="auto"/>
          </w:tcPr>
          <w:p w14:paraId="367D6E4E" w14:textId="77777777" w:rsidR="00E740B2" w:rsidRPr="008860F2" w:rsidRDefault="00E740B2" w:rsidP="00E740B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04FD6A3A" w14:textId="77777777" w:rsidR="00E740B2" w:rsidRDefault="00E740B2" w:rsidP="00E740B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3" w:type="dxa"/>
            <w:gridSpan w:val="3"/>
            <w:shd w:val="clear" w:color="auto" w:fill="auto"/>
          </w:tcPr>
          <w:p w14:paraId="76031911" w14:textId="1BD58B85" w:rsidR="00E740B2" w:rsidRPr="008860F2" w:rsidRDefault="00E740B2" w:rsidP="00E740B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799" w:type="dxa"/>
            <w:shd w:val="clear" w:color="auto" w:fill="auto"/>
          </w:tcPr>
          <w:p w14:paraId="6FE58F51" w14:textId="77777777" w:rsidR="00E740B2" w:rsidRDefault="00E740B2" w:rsidP="00E740B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72" w:type="dxa"/>
            <w:gridSpan w:val="4"/>
            <w:shd w:val="clear" w:color="auto" w:fill="auto"/>
          </w:tcPr>
          <w:p w14:paraId="3C685D48" w14:textId="48E30FFA" w:rsidR="00E740B2" w:rsidRPr="008860F2" w:rsidRDefault="00E740B2" w:rsidP="00E740B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ปรับปรุงใหม่)</w:t>
            </w:r>
          </w:p>
        </w:tc>
        <w:tc>
          <w:tcPr>
            <w:tcW w:w="647" w:type="dxa"/>
            <w:gridSpan w:val="2"/>
            <w:tcBorders>
              <w:bottom w:val="nil"/>
            </w:tcBorders>
          </w:tcPr>
          <w:p w14:paraId="0ACF6043" w14:textId="77777777" w:rsidR="00E740B2" w:rsidRDefault="00E740B2" w:rsidP="00E740B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97" w:type="dxa"/>
            <w:gridSpan w:val="4"/>
            <w:tcBorders>
              <w:bottom w:val="nil"/>
            </w:tcBorders>
          </w:tcPr>
          <w:p w14:paraId="32E1521D" w14:textId="59362133" w:rsidR="00E740B2" w:rsidRPr="008860F2" w:rsidRDefault="00E740B2" w:rsidP="00E740B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ปรับปรุงใหม่)</w:t>
            </w:r>
          </w:p>
        </w:tc>
        <w:tc>
          <w:tcPr>
            <w:tcW w:w="719" w:type="dxa"/>
            <w:gridSpan w:val="2"/>
            <w:tcBorders>
              <w:bottom w:val="nil"/>
            </w:tcBorders>
          </w:tcPr>
          <w:p w14:paraId="0917DF28" w14:textId="77777777" w:rsidR="00E740B2" w:rsidRDefault="00E740B2" w:rsidP="00E740B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60" w:type="dxa"/>
            <w:gridSpan w:val="2"/>
            <w:tcBorders>
              <w:bottom w:val="nil"/>
            </w:tcBorders>
          </w:tcPr>
          <w:p w14:paraId="5B5742E4" w14:textId="1D536A6C" w:rsidR="00E740B2" w:rsidRDefault="00E740B2" w:rsidP="00E740B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ปรับปรุงใหม่)</w:t>
            </w:r>
          </w:p>
        </w:tc>
      </w:tr>
      <w:tr w:rsidR="00E740B2" w:rsidRPr="008860F2" w14:paraId="686593FD" w14:textId="77777777" w:rsidTr="00E740B2">
        <w:trPr>
          <w:tblHeader/>
        </w:trPr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32C54504" w14:textId="77777777" w:rsidR="00E740B2" w:rsidRPr="008860F2" w:rsidRDefault="00E740B2" w:rsidP="00E740B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0" w:type="dxa"/>
            <w:gridSpan w:val="19"/>
            <w:tcBorders>
              <w:bottom w:val="nil"/>
            </w:tcBorders>
            <w:shd w:val="clear" w:color="auto" w:fill="auto"/>
          </w:tcPr>
          <w:p w14:paraId="54F57A67" w14:textId="77777777" w:rsidR="00E740B2" w:rsidRPr="008860F2" w:rsidRDefault="00E740B2" w:rsidP="00E740B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E740B2" w:rsidRPr="008860F2" w14:paraId="7684F8A1" w14:textId="77777777" w:rsidTr="00E740B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1BEB3132" w14:textId="77777777" w:rsidR="00E740B2" w:rsidRPr="008860F2" w:rsidRDefault="00E740B2" w:rsidP="00E740B2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93" w:type="dxa"/>
            <w:tcBorders>
              <w:bottom w:val="nil"/>
            </w:tcBorders>
            <w:shd w:val="clear" w:color="auto" w:fill="auto"/>
          </w:tcPr>
          <w:p w14:paraId="28CB0E4D" w14:textId="1915726F" w:rsidR="00E740B2" w:rsidRPr="008860F2" w:rsidRDefault="00E740B2" w:rsidP="00E740B2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79" w:right="-18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201.87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0F07039" w14:textId="77777777" w:rsidR="00E740B2" w:rsidRPr="008860F2" w:rsidRDefault="00E740B2" w:rsidP="00E740B2">
            <w:pPr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730E02C9" w14:textId="4558FFC4" w:rsidR="00E740B2" w:rsidRPr="0046470F" w:rsidRDefault="00E740B2" w:rsidP="008F3FD0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95.35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B8DCF2E" w14:textId="77777777" w:rsidR="00E740B2" w:rsidRPr="0046470F" w:rsidRDefault="00E740B2" w:rsidP="00E740B2">
            <w:pPr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99" w:type="dxa"/>
            <w:tcBorders>
              <w:bottom w:val="nil"/>
            </w:tcBorders>
            <w:shd w:val="clear" w:color="auto" w:fill="auto"/>
          </w:tcPr>
          <w:p w14:paraId="0A5202C9" w14:textId="292DFE54" w:rsidR="00E740B2" w:rsidRPr="0046470F" w:rsidRDefault="00E740B2" w:rsidP="00E740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(60.52)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741A23A" w14:textId="77777777" w:rsidR="00E740B2" w:rsidRPr="0046470F" w:rsidRDefault="00E740B2" w:rsidP="00E740B2">
            <w:pPr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7BF9504D" w14:textId="6D3D1B4B" w:rsidR="00E740B2" w:rsidRPr="0046470F" w:rsidRDefault="00E740B2" w:rsidP="00E740B2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79" w:righ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6470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429.66</w:t>
            </w:r>
            <w:r w:rsidRPr="0046470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1" w:type="dxa"/>
            <w:gridSpan w:val="2"/>
            <w:tcBorders>
              <w:bottom w:val="nil"/>
            </w:tcBorders>
          </w:tcPr>
          <w:p w14:paraId="268A93E2" w14:textId="77777777" w:rsidR="00E740B2" w:rsidRPr="008860F2" w:rsidRDefault="00E740B2" w:rsidP="00E740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dxa"/>
            <w:gridSpan w:val="2"/>
            <w:tcBorders>
              <w:bottom w:val="nil"/>
            </w:tcBorders>
          </w:tcPr>
          <w:p w14:paraId="2D580CF6" w14:textId="1675C2D0" w:rsidR="00E740B2" w:rsidRPr="005600DA" w:rsidRDefault="00E740B2" w:rsidP="00E740B2">
            <w:pPr>
              <w:tabs>
                <w:tab w:val="decimal" w:pos="180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7.72</w:t>
            </w:r>
          </w:p>
        </w:tc>
        <w:tc>
          <w:tcPr>
            <w:tcW w:w="236" w:type="dxa"/>
            <w:tcBorders>
              <w:bottom w:val="nil"/>
            </w:tcBorders>
          </w:tcPr>
          <w:p w14:paraId="25F5F443" w14:textId="77777777" w:rsidR="00E740B2" w:rsidRPr="005600DA" w:rsidRDefault="00E740B2" w:rsidP="00E740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67A87F56" w14:textId="60E48A0E" w:rsidR="00E740B2" w:rsidRPr="005600DA" w:rsidRDefault="00E740B2" w:rsidP="00E740B2">
            <w:pPr>
              <w:tabs>
                <w:tab w:val="decimal" w:pos="287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10.61</w:t>
            </w:r>
          </w:p>
        </w:tc>
        <w:tc>
          <w:tcPr>
            <w:tcW w:w="240" w:type="dxa"/>
            <w:gridSpan w:val="2"/>
            <w:tcBorders>
              <w:bottom w:val="nil"/>
            </w:tcBorders>
          </w:tcPr>
          <w:p w14:paraId="4629EDA5" w14:textId="77777777" w:rsidR="00E740B2" w:rsidRPr="005600DA" w:rsidRDefault="00E740B2" w:rsidP="00E740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gridSpan w:val="2"/>
            <w:tcBorders>
              <w:bottom w:val="nil"/>
            </w:tcBorders>
          </w:tcPr>
          <w:p w14:paraId="518E9FE4" w14:textId="52F46861" w:rsidR="00E740B2" w:rsidRPr="005600DA" w:rsidRDefault="00E740B2" w:rsidP="008F3FD0">
            <w:pPr>
              <w:tabs>
                <w:tab w:val="decimal" w:pos="330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(25.64)</w:t>
            </w:r>
          </w:p>
        </w:tc>
        <w:tc>
          <w:tcPr>
            <w:tcW w:w="236" w:type="dxa"/>
            <w:tcBorders>
              <w:bottom w:val="nil"/>
            </w:tcBorders>
          </w:tcPr>
          <w:p w14:paraId="6798DC92" w14:textId="77777777" w:rsidR="00E740B2" w:rsidRPr="005600DA" w:rsidRDefault="00E740B2" w:rsidP="00E740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tcBorders>
              <w:bottom w:val="nil"/>
            </w:tcBorders>
          </w:tcPr>
          <w:p w14:paraId="6E52B8B5" w14:textId="7945C0E1" w:rsidR="00E740B2" w:rsidRPr="005600DA" w:rsidRDefault="00E740B2" w:rsidP="00E740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(19.29)</w:t>
            </w:r>
          </w:p>
        </w:tc>
      </w:tr>
      <w:tr w:rsidR="00E740B2" w:rsidRPr="008860F2" w14:paraId="138630AC" w14:textId="77777777" w:rsidTr="00E740B2">
        <w:tc>
          <w:tcPr>
            <w:tcW w:w="2430" w:type="dxa"/>
            <w:tcBorders>
              <w:top w:val="nil"/>
              <w:bottom w:val="nil"/>
            </w:tcBorders>
            <w:shd w:val="clear" w:color="auto" w:fill="auto"/>
          </w:tcPr>
          <w:p w14:paraId="66432283" w14:textId="77777777" w:rsidR="00E740B2" w:rsidRPr="008860F2" w:rsidRDefault="00E740B2" w:rsidP="00E740B2">
            <w:pPr>
              <w:spacing w:line="240" w:lineRule="auto"/>
              <w:ind w:right="-122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การหักกลบรายการของภาษี </w:t>
            </w:r>
          </w:p>
        </w:tc>
        <w:tc>
          <w:tcPr>
            <w:tcW w:w="7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8FD654" w14:textId="1444910D" w:rsidR="00E740B2" w:rsidRPr="00667F8D" w:rsidRDefault="00E740B2" w:rsidP="00E740B2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(42.60)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11E2D16" w14:textId="77777777" w:rsidR="00E740B2" w:rsidRPr="008860F2" w:rsidRDefault="00E740B2" w:rsidP="00E740B2">
            <w:pPr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B44CED" w14:textId="761F4448" w:rsidR="00E740B2" w:rsidRPr="0046470F" w:rsidRDefault="00E740B2" w:rsidP="00E740B2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(41.35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8F81930" w14:textId="77777777" w:rsidR="00E740B2" w:rsidRPr="0046470F" w:rsidRDefault="00E740B2" w:rsidP="00E740B2">
            <w:pPr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EAF378" w14:textId="6274CFCC" w:rsidR="00E740B2" w:rsidRPr="0046470F" w:rsidRDefault="00E740B2" w:rsidP="00E740B2">
            <w:pPr>
              <w:pStyle w:val="acctfourfigures"/>
              <w:tabs>
                <w:tab w:val="clear" w:pos="765"/>
                <w:tab w:val="decimal" w:pos="265"/>
              </w:tabs>
              <w:spacing w:line="240" w:lineRule="auto"/>
              <w:ind w:left="-79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42.60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08B22CD" w14:textId="77777777" w:rsidR="00E740B2" w:rsidRPr="0046470F" w:rsidRDefault="00E740B2" w:rsidP="00E740B2">
            <w:pPr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C2F501" w14:textId="69653BD7" w:rsidR="00E740B2" w:rsidRPr="0046470F" w:rsidRDefault="00E740B2" w:rsidP="00E740B2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79" w:righ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41.35</w:t>
            </w: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</w:tcPr>
          <w:p w14:paraId="363DFBBC" w14:textId="77777777" w:rsidR="00E740B2" w:rsidRPr="008860F2" w:rsidRDefault="00E740B2" w:rsidP="00E740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dxa"/>
            <w:gridSpan w:val="2"/>
            <w:tcBorders>
              <w:top w:val="nil"/>
              <w:bottom w:val="single" w:sz="4" w:space="0" w:color="auto"/>
            </w:tcBorders>
          </w:tcPr>
          <w:p w14:paraId="02EF2302" w14:textId="5D5EB76A" w:rsidR="00E740B2" w:rsidRPr="005600DA" w:rsidRDefault="00E740B2" w:rsidP="008F3FD0">
            <w:pPr>
              <w:tabs>
                <w:tab w:val="decimal" w:pos="198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(7.72)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B1EB0AF" w14:textId="77777777" w:rsidR="00E740B2" w:rsidRPr="005600DA" w:rsidRDefault="00E740B2" w:rsidP="00E740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</w:tcPr>
          <w:p w14:paraId="536D02D1" w14:textId="6E29B3BF" w:rsidR="00E740B2" w:rsidRPr="005600DA" w:rsidRDefault="00E740B2" w:rsidP="00E740B2">
            <w:pPr>
              <w:tabs>
                <w:tab w:val="decimal" w:pos="287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(10.61)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</w:tcPr>
          <w:p w14:paraId="1811E338" w14:textId="77777777" w:rsidR="00E740B2" w:rsidRPr="005600DA" w:rsidRDefault="00E740B2" w:rsidP="00E740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gridSpan w:val="2"/>
            <w:tcBorders>
              <w:top w:val="nil"/>
              <w:bottom w:val="single" w:sz="4" w:space="0" w:color="auto"/>
            </w:tcBorders>
          </w:tcPr>
          <w:p w14:paraId="0146A647" w14:textId="5DFE9DD3" w:rsidR="00E740B2" w:rsidRPr="005600DA" w:rsidRDefault="00E740B2" w:rsidP="008F3FD0">
            <w:pPr>
              <w:tabs>
                <w:tab w:val="decimal" w:pos="240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7.72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E65977C" w14:textId="77777777" w:rsidR="00E740B2" w:rsidRPr="005600DA" w:rsidRDefault="00E740B2" w:rsidP="00E740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bottom w:val="single" w:sz="4" w:space="0" w:color="auto"/>
            </w:tcBorders>
          </w:tcPr>
          <w:p w14:paraId="6A713188" w14:textId="373F2022" w:rsidR="00E740B2" w:rsidRPr="005600DA" w:rsidRDefault="00E740B2" w:rsidP="00D81006">
            <w:pPr>
              <w:pStyle w:val="acctfourfigures"/>
              <w:tabs>
                <w:tab w:val="clear" w:pos="765"/>
              </w:tabs>
              <w:spacing w:line="240" w:lineRule="auto"/>
              <w:ind w:left="-180" w:right="6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10.61</w:t>
            </w:r>
          </w:p>
        </w:tc>
      </w:tr>
      <w:tr w:rsidR="00E740B2" w:rsidRPr="008860F2" w14:paraId="0F614394" w14:textId="77777777" w:rsidTr="00E740B2">
        <w:trPr>
          <w:trHeight w:val="825"/>
        </w:trPr>
        <w:tc>
          <w:tcPr>
            <w:tcW w:w="2430" w:type="dxa"/>
            <w:tcBorders>
              <w:top w:val="nil"/>
              <w:bottom w:val="nil"/>
            </w:tcBorders>
            <w:shd w:val="clear" w:color="auto" w:fill="auto"/>
          </w:tcPr>
          <w:p w14:paraId="1E05F4D4" w14:textId="77777777" w:rsidR="00E740B2" w:rsidRPr="008860F2" w:rsidRDefault="00E740B2" w:rsidP="00E740B2">
            <w:pPr>
              <w:spacing w:line="240" w:lineRule="auto"/>
              <w:ind w:left="157" w:hanging="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 (หนี้สิน) ภาษีเงินได้</w:t>
            </w:r>
          </w:p>
          <w:p w14:paraId="658E2149" w14:textId="77777777" w:rsidR="00E740B2" w:rsidRPr="008860F2" w:rsidRDefault="00E740B2" w:rsidP="00E740B2">
            <w:pPr>
              <w:spacing w:line="240" w:lineRule="auto"/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Pr="00886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รอการตัดบัญชีสุทธิ </w:t>
            </w: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189FD72C" w14:textId="0C130632" w:rsidR="00E740B2" w:rsidRPr="002E2571" w:rsidRDefault="00E740B2" w:rsidP="00E740B2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79" w:right="-1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159.27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70E6ACE" w14:textId="77777777" w:rsidR="00E740B2" w:rsidRPr="008860F2" w:rsidRDefault="00E740B2" w:rsidP="00E740B2">
            <w:pPr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0F24470B" w14:textId="4868CF56" w:rsidR="00E740B2" w:rsidRPr="0046470F" w:rsidRDefault="00E740B2" w:rsidP="008F3FD0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79" w:right="-1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54.00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DC61B2D" w14:textId="77777777" w:rsidR="00E740B2" w:rsidRPr="0046470F" w:rsidRDefault="00E740B2" w:rsidP="00E740B2">
            <w:pPr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340D97AB" w14:textId="38EE2C37" w:rsidR="00E740B2" w:rsidRPr="00FE64AE" w:rsidRDefault="00E740B2" w:rsidP="00E740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64AE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17.92</w:t>
            </w:r>
            <w:r w:rsidRPr="00FE64A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8803A97" w14:textId="77777777" w:rsidR="00E740B2" w:rsidRPr="0046470F" w:rsidRDefault="00E740B2" w:rsidP="00E740B2">
            <w:pPr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3A546090" w14:textId="57D7C81F" w:rsidR="00E740B2" w:rsidRPr="0046470F" w:rsidRDefault="00E740B2" w:rsidP="00E740B2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79" w:right="-1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470F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388.31</w:t>
            </w:r>
            <w:r w:rsidRPr="0046470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</w:tcPr>
          <w:p w14:paraId="52094682" w14:textId="77777777" w:rsidR="00E740B2" w:rsidRPr="008860F2" w:rsidRDefault="00E740B2" w:rsidP="00E740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dxa"/>
            <w:gridSpan w:val="2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48E2CD08" w14:textId="298DD08E" w:rsidR="00E740B2" w:rsidRPr="005600DA" w:rsidRDefault="00E740B2" w:rsidP="00E740B2">
            <w:pPr>
              <w:tabs>
                <w:tab w:val="decimal" w:pos="355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00D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FE083A6" w14:textId="77777777" w:rsidR="00E740B2" w:rsidRPr="005600DA" w:rsidRDefault="00E740B2" w:rsidP="00E740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232745AF" w14:textId="1D398906" w:rsidR="00E740B2" w:rsidRPr="005600DA" w:rsidRDefault="00E740B2" w:rsidP="00E740B2">
            <w:pPr>
              <w:tabs>
                <w:tab w:val="decimal" w:pos="355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34A8FDE7" w14:textId="77777777" w:rsidR="00E740B2" w:rsidRPr="005600DA" w:rsidRDefault="00E740B2" w:rsidP="00E740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52214AA7" w14:textId="5C992B6B" w:rsidR="00E740B2" w:rsidRPr="005600DA" w:rsidRDefault="00E740B2" w:rsidP="00E740B2">
            <w:pPr>
              <w:tabs>
                <w:tab w:val="decimal" w:pos="355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5600DA">
              <w:rPr>
                <w:rFonts w:ascii="Angsana New" w:hAnsi="Angsana New"/>
                <w:b/>
                <w:bCs/>
                <w:sz w:val="28"/>
                <w:szCs w:val="28"/>
              </w:rPr>
              <w:t>17.92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239CA4C" w14:textId="77777777" w:rsidR="00E740B2" w:rsidRPr="005600DA" w:rsidRDefault="00E740B2" w:rsidP="00E740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5E12B972" w14:textId="1BB840FD" w:rsidR="00E740B2" w:rsidRPr="005600DA" w:rsidRDefault="00E740B2" w:rsidP="00D81006">
            <w:pPr>
              <w:pStyle w:val="acctfourfigures"/>
              <w:tabs>
                <w:tab w:val="clear" w:pos="765"/>
                <w:tab w:val="left" w:pos="336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5600DA">
              <w:rPr>
                <w:rFonts w:ascii="Angsana New" w:hAnsi="Angsana New"/>
                <w:b/>
                <w:bCs/>
                <w:sz w:val="28"/>
                <w:szCs w:val="28"/>
              </w:rPr>
              <w:t>8.68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216A2D3B" w14:textId="77777777" w:rsidR="003A0041" w:rsidRPr="008860F2" w:rsidRDefault="003A0041" w:rsidP="00C454BC">
      <w:pPr>
        <w:pStyle w:val="NoSpacing"/>
        <w:rPr>
          <w:rFonts w:ascii="Angsana New" w:hAnsi="Angsana New"/>
          <w:sz w:val="28"/>
          <w:szCs w:val="28"/>
        </w:rPr>
      </w:pPr>
    </w:p>
    <w:p w14:paraId="0155E736" w14:textId="77777777" w:rsidR="000D5724" w:rsidRPr="008860F2" w:rsidRDefault="000D5724">
      <w:pPr>
        <w:spacing w:line="240" w:lineRule="auto"/>
        <w:jc w:val="left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</w:rPr>
        <w:br w:type="page"/>
      </w:r>
    </w:p>
    <w:tbl>
      <w:tblPr>
        <w:tblW w:w="10263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2693"/>
        <w:gridCol w:w="1305"/>
        <w:gridCol w:w="270"/>
        <w:gridCol w:w="900"/>
        <w:gridCol w:w="278"/>
        <w:gridCol w:w="982"/>
        <w:gridCol w:w="197"/>
        <w:gridCol w:w="39"/>
        <w:gridCol w:w="6"/>
        <w:gridCol w:w="951"/>
        <w:gridCol w:w="86"/>
        <w:gridCol w:w="240"/>
        <w:gridCol w:w="8"/>
        <w:gridCol w:w="982"/>
        <w:gridCol w:w="8"/>
        <w:gridCol w:w="232"/>
        <w:gridCol w:w="8"/>
        <w:gridCol w:w="1070"/>
        <w:gridCol w:w="8"/>
      </w:tblGrid>
      <w:tr w:rsidR="00450339" w:rsidRPr="008860F2" w14:paraId="53ED8508" w14:textId="77777777" w:rsidTr="008951D2">
        <w:tc>
          <w:tcPr>
            <w:tcW w:w="2693" w:type="dxa"/>
          </w:tcPr>
          <w:p w14:paraId="4781AFAE" w14:textId="77777777" w:rsidR="00450339" w:rsidRPr="004317F0" w:rsidRDefault="00450339" w:rsidP="004901B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05" w:type="dxa"/>
          </w:tcPr>
          <w:p w14:paraId="553D7E07" w14:textId="77777777" w:rsidR="00450339" w:rsidRPr="008860F2" w:rsidRDefault="00450339" w:rsidP="004901BF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6265" w:type="dxa"/>
            <w:gridSpan w:val="17"/>
          </w:tcPr>
          <w:p w14:paraId="3318A7E3" w14:textId="47841B43" w:rsidR="00450339" w:rsidRPr="008860F2" w:rsidRDefault="00450339" w:rsidP="004901BF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50339" w:rsidRPr="008860F2" w14:paraId="68722EAF" w14:textId="77777777" w:rsidTr="008951D2">
        <w:tc>
          <w:tcPr>
            <w:tcW w:w="2693" w:type="dxa"/>
          </w:tcPr>
          <w:p w14:paraId="5A156E61" w14:textId="77777777" w:rsidR="00450339" w:rsidRPr="008860F2" w:rsidRDefault="00450339" w:rsidP="004901B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305" w:type="dxa"/>
            <w:vAlign w:val="bottom"/>
          </w:tcPr>
          <w:p w14:paraId="5E6FD558" w14:textId="5D424451" w:rsidR="001F6D24" w:rsidRPr="001F6D24" w:rsidRDefault="001F6D24" w:rsidP="008951D2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7" w:type="dxa"/>
            <w:gridSpan w:val="5"/>
            <w:tcBorders>
              <w:bottom w:val="single" w:sz="4" w:space="0" w:color="auto"/>
            </w:tcBorders>
            <w:vAlign w:val="bottom"/>
          </w:tcPr>
          <w:p w14:paraId="03588B8E" w14:textId="77777777" w:rsidR="00450339" w:rsidRPr="008860F2" w:rsidRDefault="00450339" w:rsidP="004901BF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บันทึกเป็น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รายจ่าย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) /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996" w:type="dxa"/>
            <w:gridSpan w:val="3"/>
          </w:tcPr>
          <w:p w14:paraId="76EE805A" w14:textId="77777777" w:rsidR="00450339" w:rsidRPr="008860F2" w:rsidRDefault="00450339" w:rsidP="004901BF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4" w:type="dxa"/>
            <w:gridSpan w:val="3"/>
          </w:tcPr>
          <w:p w14:paraId="36BEFE9F" w14:textId="77777777" w:rsidR="00450339" w:rsidRPr="008860F2" w:rsidRDefault="00450339" w:rsidP="004901BF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46761195" w14:textId="77777777" w:rsidR="00450339" w:rsidRPr="008860F2" w:rsidRDefault="00450339" w:rsidP="004901BF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" w:type="dxa"/>
            <w:gridSpan w:val="2"/>
          </w:tcPr>
          <w:p w14:paraId="3A8D5679" w14:textId="77777777" w:rsidR="00450339" w:rsidRPr="008860F2" w:rsidRDefault="00450339" w:rsidP="004901BF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8" w:type="dxa"/>
            <w:gridSpan w:val="2"/>
          </w:tcPr>
          <w:p w14:paraId="583AF267" w14:textId="6D829AB5" w:rsidR="00450339" w:rsidRPr="008860F2" w:rsidRDefault="00450339" w:rsidP="004901BF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8951D2" w:rsidRPr="008860F2" w14:paraId="4A05D653" w14:textId="77777777" w:rsidTr="008951D2">
        <w:trPr>
          <w:gridAfter w:val="1"/>
          <w:wAfter w:w="8" w:type="dxa"/>
          <w:trHeight w:val="371"/>
        </w:trPr>
        <w:tc>
          <w:tcPr>
            <w:tcW w:w="2693" w:type="dxa"/>
          </w:tcPr>
          <w:p w14:paraId="70BC7DDD" w14:textId="77777777" w:rsidR="008951D2" w:rsidRPr="008860F2" w:rsidRDefault="008951D2" w:rsidP="004901B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305" w:type="dxa"/>
            <w:vAlign w:val="bottom"/>
          </w:tcPr>
          <w:p w14:paraId="2D591F16" w14:textId="77777777" w:rsidR="008951D2" w:rsidRPr="008860F2" w:rsidRDefault="008951D2" w:rsidP="008951D2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4F0A5A72" w14:textId="77777777" w:rsidR="008951D2" w:rsidRPr="008860F2" w:rsidRDefault="008951D2" w:rsidP="008951D2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ตุลาคม </w:t>
            </w:r>
          </w:p>
          <w:p w14:paraId="0A3573A3" w14:textId="5B3C9DE1" w:rsidR="008951D2" w:rsidRPr="001F6D24" w:rsidRDefault="008951D2" w:rsidP="008951D2">
            <w:pPr>
              <w:spacing w:line="240" w:lineRule="auto"/>
              <w:ind w:left="-72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3FA1DA81" w14:textId="77777777" w:rsidR="008951D2" w:rsidRPr="008860F2" w:rsidRDefault="008951D2" w:rsidP="004901B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3DAD3C7" w14:textId="77777777" w:rsidR="008951D2" w:rsidRDefault="008951D2" w:rsidP="008951D2">
            <w:pPr>
              <w:spacing w:line="240" w:lineRule="auto"/>
              <w:ind w:left="-135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F4859BC" w14:textId="2CFB7B4C" w:rsidR="008951D2" w:rsidRPr="008860F2" w:rsidRDefault="008951D2" w:rsidP="008951D2">
            <w:pPr>
              <w:spacing w:line="240" w:lineRule="auto"/>
              <w:ind w:left="-135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8" w:type="dxa"/>
            <w:vAlign w:val="bottom"/>
          </w:tcPr>
          <w:p w14:paraId="55A75717" w14:textId="77777777" w:rsidR="008951D2" w:rsidRPr="008860F2" w:rsidRDefault="008951D2" w:rsidP="004901BF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</w:tcPr>
          <w:p w14:paraId="01451972" w14:textId="77777777" w:rsidR="008951D2" w:rsidRDefault="008951D2" w:rsidP="008951D2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</w:p>
          <w:p w14:paraId="0FC4E660" w14:textId="52EDD0B4" w:rsidR="008951D2" w:rsidRDefault="008951D2" w:rsidP="008951D2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519" w:type="dxa"/>
            <w:gridSpan w:val="6"/>
          </w:tcPr>
          <w:p w14:paraId="526DCC4F" w14:textId="77777777" w:rsidR="008951D2" w:rsidRDefault="008951D2" w:rsidP="008951D2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5D60">
              <w:rPr>
                <w:rFonts w:ascii="Angsana New" w:hAnsi="Angsana New" w:hint="cs"/>
                <w:sz w:val="28"/>
                <w:szCs w:val="28"/>
                <w:cs/>
              </w:rPr>
              <w:t>ปรับปรุง</w:t>
            </w:r>
          </w:p>
          <w:p w14:paraId="5943D095" w14:textId="77777777" w:rsidR="008951D2" w:rsidRDefault="008951D2" w:rsidP="008951D2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กำไรสะสม</w:t>
            </w:r>
          </w:p>
          <w:p w14:paraId="0FC69C43" w14:textId="323039B5" w:rsidR="008951D2" w:rsidRPr="008951D2" w:rsidRDefault="008951D2" w:rsidP="008951D2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ต้นงวด</w:t>
            </w:r>
          </w:p>
        </w:tc>
        <w:tc>
          <w:tcPr>
            <w:tcW w:w="990" w:type="dxa"/>
            <w:gridSpan w:val="2"/>
            <w:vAlign w:val="bottom"/>
          </w:tcPr>
          <w:p w14:paraId="51657055" w14:textId="05F09DE7" w:rsidR="008951D2" w:rsidRPr="00450339" w:rsidRDefault="008951D2" w:rsidP="008951D2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0339">
              <w:rPr>
                <w:rFonts w:ascii="Angsana New" w:hAnsi="Angsana New" w:hint="cs"/>
                <w:sz w:val="28"/>
                <w:szCs w:val="28"/>
                <w:cs/>
              </w:rPr>
              <w:t>จำหน่ายเงินลงทุนในบริษัทย่อย</w:t>
            </w:r>
          </w:p>
        </w:tc>
        <w:tc>
          <w:tcPr>
            <w:tcW w:w="240" w:type="dxa"/>
            <w:gridSpan w:val="2"/>
          </w:tcPr>
          <w:p w14:paraId="3B935D59" w14:textId="77777777" w:rsidR="008951D2" w:rsidRPr="00450339" w:rsidRDefault="008951D2" w:rsidP="004901BF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45450AC4" w14:textId="77777777" w:rsidR="008951D2" w:rsidRPr="008860F2" w:rsidRDefault="008951D2" w:rsidP="008951D2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4BAE490" w14:textId="77777777" w:rsidR="008951D2" w:rsidRPr="008860F2" w:rsidRDefault="008951D2" w:rsidP="008951D2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1F70EB76" w14:textId="10DF163F" w:rsidR="008951D2" w:rsidRDefault="008951D2" w:rsidP="008951D2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8951D2" w:rsidRPr="008860F2" w14:paraId="0ACC110B" w14:textId="77777777" w:rsidTr="008951D2">
        <w:trPr>
          <w:gridAfter w:val="1"/>
          <w:wAfter w:w="8" w:type="dxa"/>
          <w:trHeight w:val="371"/>
        </w:trPr>
        <w:tc>
          <w:tcPr>
            <w:tcW w:w="2693" w:type="dxa"/>
          </w:tcPr>
          <w:p w14:paraId="0B3AD4A9" w14:textId="77777777" w:rsidR="008951D2" w:rsidRPr="008860F2" w:rsidRDefault="008951D2" w:rsidP="004901B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305" w:type="dxa"/>
            <w:vAlign w:val="bottom"/>
          </w:tcPr>
          <w:p w14:paraId="6AFD1668" w14:textId="5243D23C" w:rsidR="008951D2" w:rsidRPr="008860F2" w:rsidRDefault="008951D2" w:rsidP="008951D2">
            <w:pPr>
              <w:spacing w:line="240" w:lineRule="auto"/>
              <w:ind w:left="-72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6D24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70" w:type="dxa"/>
            <w:vAlign w:val="bottom"/>
          </w:tcPr>
          <w:p w14:paraId="0A518AC5" w14:textId="77777777" w:rsidR="008951D2" w:rsidRPr="008860F2" w:rsidRDefault="008951D2" w:rsidP="004901B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5456C1F" w14:textId="77777777" w:rsidR="008951D2" w:rsidRPr="008860F2" w:rsidRDefault="008951D2" w:rsidP="00567198">
            <w:pPr>
              <w:spacing w:line="240" w:lineRule="auto"/>
              <w:ind w:left="-135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" w:type="dxa"/>
            <w:vAlign w:val="bottom"/>
          </w:tcPr>
          <w:p w14:paraId="0351E930" w14:textId="77777777" w:rsidR="008951D2" w:rsidRPr="008860F2" w:rsidRDefault="008951D2" w:rsidP="004901BF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</w:tcPr>
          <w:p w14:paraId="786B76BA" w14:textId="77777777" w:rsidR="008951D2" w:rsidRDefault="008951D2" w:rsidP="004901BF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gridSpan w:val="6"/>
          </w:tcPr>
          <w:p w14:paraId="4DB6C8CA" w14:textId="73E30DEB" w:rsidR="008951D2" w:rsidRPr="005B5D60" w:rsidRDefault="008951D2" w:rsidP="004901BF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58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(หมายเหตุ</w:t>
            </w:r>
            <w:r w:rsidRPr="0044158D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3</w:t>
            </w:r>
            <w:r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ข)</w:t>
            </w:r>
            <w:r w:rsidRPr="0044158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gridSpan w:val="2"/>
            <w:vAlign w:val="bottom"/>
          </w:tcPr>
          <w:p w14:paraId="7841CAAA" w14:textId="77777777" w:rsidR="008951D2" w:rsidRPr="00450339" w:rsidRDefault="008951D2" w:rsidP="00450339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gridSpan w:val="2"/>
          </w:tcPr>
          <w:p w14:paraId="0F08E16F" w14:textId="77777777" w:rsidR="008951D2" w:rsidRPr="00450339" w:rsidRDefault="008951D2" w:rsidP="004901BF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62BD1499" w14:textId="77777777" w:rsidR="008951D2" w:rsidRDefault="008951D2" w:rsidP="008E5358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85865" w:rsidRPr="008860F2" w14:paraId="23EA95B2" w14:textId="77777777" w:rsidTr="008951D2">
        <w:tc>
          <w:tcPr>
            <w:tcW w:w="2693" w:type="dxa"/>
          </w:tcPr>
          <w:p w14:paraId="0C7C437C" w14:textId="77777777" w:rsidR="00285865" w:rsidRPr="008860F2" w:rsidRDefault="00285865" w:rsidP="00285865">
            <w:pPr>
              <w:spacing w:line="240" w:lineRule="auto"/>
              <w:ind w:left="117" w:right="-79" w:hanging="1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70" w:type="dxa"/>
            <w:gridSpan w:val="18"/>
          </w:tcPr>
          <w:p w14:paraId="1635AAEA" w14:textId="3BDEC2E8" w:rsidR="00285865" w:rsidRPr="005B5D60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285865" w:rsidRPr="008860F2" w14:paraId="3C4EEF1D" w14:textId="77777777" w:rsidTr="008951D2">
        <w:trPr>
          <w:gridAfter w:val="1"/>
          <w:wAfter w:w="8" w:type="dxa"/>
        </w:trPr>
        <w:tc>
          <w:tcPr>
            <w:tcW w:w="3998" w:type="dxa"/>
            <w:gridSpan w:val="2"/>
          </w:tcPr>
          <w:p w14:paraId="629BA809" w14:textId="6A7EC6A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088A5530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DF2C5D7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</w:tcPr>
          <w:p w14:paraId="259C93D0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</w:tcPr>
          <w:p w14:paraId="02DF49B7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left" w:pos="285"/>
                <w:tab w:val="left" w:pos="361"/>
                <w:tab w:val="center" w:pos="458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gridSpan w:val="3"/>
          </w:tcPr>
          <w:p w14:paraId="4B1B98F8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gridSpan w:val="2"/>
          </w:tcPr>
          <w:p w14:paraId="7CC8315E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271ADABC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78245E85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264B133F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4C46343D" w14:textId="62EEA45D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5865" w:rsidRPr="008860F2" w14:paraId="4D79B92F" w14:textId="77777777" w:rsidTr="008951D2">
        <w:trPr>
          <w:gridAfter w:val="1"/>
          <w:wAfter w:w="8" w:type="dxa"/>
        </w:trPr>
        <w:tc>
          <w:tcPr>
            <w:tcW w:w="2693" w:type="dxa"/>
          </w:tcPr>
          <w:p w14:paraId="6CC061BD" w14:textId="25154F2A" w:rsidR="00285865" w:rsidRPr="008860F2" w:rsidRDefault="00285865" w:rsidP="00285865">
            <w:pPr>
              <w:rPr>
                <w:color w:val="0000FF"/>
                <w:sz w:val="28"/>
                <w:szCs w:val="28"/>
              </w:rPr>
            </w:pPr>
            <w:r w:rsidRPr="008860F2">
              <w:rPr>
                <w:sz w:val="28"/>
                <w:szCs w:val="28"/>
                <w:cs/>
              </w:rPr>
              <w:t>อสังหาริมทรัพย์พัฒนา</w:t>
            </w:r>
            <w:r>
              <w:rPr>
                <w:rFonts w:hint="cs"/>
                <w:sz w:val="28"/>
                <w:szCs w:val="28"/>
                <w:cs/>
              </w:rPr>
              <w:t>เพื่อขาย</w:t>
            </w:r>
          </w:p>
        </w:tc>
        <w:tc>
          <w:tcPr>
            <w:tcW w:w="1305" w:type="dxa"/>
            <w:vAlign w:val="bottom"/>
          </w:tcPr>
          <w:p w14:paraId="2B727916" w14:textId="045540EE" w:rsidR="00285865" w:rsidRPr="00D36C49" w:rsidRDefault="00285865" w:rsidP="0028586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1.87</w:t>
            </w:r>
          </w:p>
        </w:tc>
        <w:tc>
          <w:tcPr>
            <w:tcW w:w="270" w:type="dxa"/>
            <w:vAlign w:val="bottom"/>
          </w:tcPr>
          <w:p w14:paraId="619C0A58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A45CB81" w14:textId="6C32BBF0" w:rsidR="00285865" w:rsidRPr="008860F2" w:rsidRDefault="00285865" w:rsidP="00285865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(1.66)</w:t>
            </w:r>
          </w:p>
        </w:tc>
        <w:tc>
          <w:tcPr>
            <w:tcW w:w="278" w:type="dxa"/>
            <w:vAlign w:val="bottom"/>
          </w:tcPr>
          <w:p w14:paraId="229CDF2B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772A3D26" w14:textId="75F1EFE0" w:rsidR="00285865" w:rsidRPr="00721CE8" w:rsidRDefault="00285865" w:rsidP="0028586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3"/>
            <w:vAlign w:val="bottom"/>
          </w:tcPr>
          <w:p w14:paraId="2A78D46A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522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gridSpan w:val="2"/>
          </w:tcPr>
          <w:p w14:paraId="70B574EF" w14:textId="77777777" w:rsidR="00285865" w:rsidRDefault="00285865" w:rsidP="0028586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0" w:type="dxa"/>
          </w:tcPr>
          <w:p w14:paraId="7C53EAD5" w14:textId="77777777" w:rsidR="00285865" w:rsidRDefault="00285865" w:rsidP="0028586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6A8191E6" w14:textId="16480A1E" w:rsidR="00285865" w:rsidRPr="00450339" w:rsidRDefault="00285865" w:rsidP="00285865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0" w:type="dxa"/>
            <w:gridSpan w:val="2"/>
          </w:tcPr>
          <w:p w14:paraId="07C70A89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3A64F0E1" w14:textId="16317F34" w:rsidR="00285865" w:rsidRPr="008860F2" w:rsidRDefault="00285865" w:rsidP="0028586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0.21</w:t>
            </w:r>
          </w:p>
        </w:tc>
      </w:tr>
      <w:tr w:rsidR="00285865" w:rsidRPr="008860F2" w14:paraId="15F4AD86" w14:textId="77777777" w:rsidTr="008951D2">
        <w:trPr>
          <w:gridAfter w:val="1"/>
          <w:wAfter w:w="8" w:type="dxa"/>
        </w:trPr>
        <w:tc>
          <w:tcPr>
            <w:tcW w:w="2693" w:type="dxa"/>
          </w:tcPr>
          <w:p w14:paraId="51C22AEC" w14:textId="77777777" w:rsidR="00285865" w:rsidRPr="008860F2" w:rsidRDefault="00285865" w:rsidP="00285865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0F57A53" w14:textId="3DE89294" w:rsidR="00285865" w:rsidRPr="008860F2" w:rsidRDefault="00285865" w:rsidP="0028586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5.35</w:t>
            </w:r>
          </w:p>
        </w:tc>
        <w:tc>
          <w:tcPr>
            <w:tcW w:w="270" w:type="dxa"/>
            <w:vAlign w:val="bottom"/>
          </w:tcPr>
          <w:p w14:paraId="04628CC9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3BFAB33" w14:textId="7A2109B3" w:rsidR="00285865" w:rsidRPr="008860F2" w:rsidRDefault="00285865" w:rsidP="00285865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0.11</w:t>
            </w:r>
          </w:p>
        </w:tc>
        <w:tc>
          <w:tcPr>
            <w:tcW w:w="278" w:type="dxa"/>
            <w:vAlign w:val="bottom"/>
          </w:tcPr>
          <w:p w14:paraId="7B17957F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52CF1E66" w14:textId="5D8C573D" w:rsidR="00285865" w:rsidRPr="008860F2" w:rsidRDefault="00285865" w:rsidP="0028586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3"/>
            <w:vAlign w:val="bottom"/>
          </w:tcPr>
          <w:p w14:paraId="6ECE133B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522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gridSpan w:val="2"/>
          </w:tcPr>
          <w:p w14:paraId="72C4B903" w14:textId="77777777" w:rsidR="00285865" w:rsidRDefault="00285865" w:rsidP="0028586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0" w:type="dxa"/>
          </w:tcPr>
          <w:p w14:paraId="7FFAAE95" w14:textId="77777777" w:rsidR="00285865" w:rsidRDefault="00285865" w:rsidP="0028586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69CCDD76" w14:textId="64B8F0FF" w:rsidR="00285865" w:rsidRPr="00450339" w:rsidRDefault="00285865" w:rsidP="00285865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0" w:type="dxa"/>
            <w:gridSpan w:val="2"/>
          </w:tcPr>
          <w:p w14:paraId="7358DC7E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4F088C21" w14:textId="0DAE0D97" w:rsidR="00285865" w:rsidRPr="008860F2" w:rsidRDefault="00285865" w:rsidP="0028586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5.46</w:t>
            </w:r>
          </w:p>
        </w:tc>
      </w:tr>
      <w:tr w:rsidR="00285865" w:rsidRPr="008860F2" w14:paraId="2A93FE5E" w14:textId="77777777" w:rsidTr="008951D2">
        <w:trPr>
          <w:gridAfter w:val="1"/>
          <w:wAfter w:w="8" w:type="dxa"/>
        </w:trPr>
        <w:tc>
          <w:tcPr>
            <w:tcW w:w="2693" w:type="dxa"/>
          </w:tcPr>
          <w:p w14:paraId="30A66932" w14:textId="77777777" w:rsidR="00285865" w:rsidRPr="008860F2" w:rsidRDefault="00285865" w:rsidP="00285865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ประมาณการหนี้สิน </w:t>
            </w:r>
          </w:p>
        </w:tc>
        <w:tc>
          <w:tcPr>
            <w:tcW w:w="1305" w:type="dxa"/>
            <w:vAlign w:val="bottom"/>
          </w:tcPr>
          <w:p w14:paraId="7B1E7E20" w14:textId="3A824CDD" w:rsidR="00285865" w:rsidRPr="008860F2" w:rsidRDefault="00285865" w:rsidP="00285865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0.99</w:t>
            </w:r>
          </w:p>
        </w:tc>
        <w:tc>
          <w:tcPr>
            <w:tcW w:w="270" w:type="dxa"/>
            <w:vAlign w:val="bottom"/>
          </w:tcPr>
          <w:p w14:paraId="5BD97F18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1EDA418" w14:textId="62D8AA03" w:rsidR="00285865" w:rsidRPr="008860F2" w:rsidRDefault="00285865" w:rsidP="00285865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(0.3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8" w:type="dxa"/>
            <w:vAlign w:val="bottom"/>
          </w:tcPr>
          <w:p w14:paraId="54BD0788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72D6CBF0" w14:textId="30CA0869" w:rsidR="00285865" w:rsidRPr="008860F2" w:rsidRDefault="00285865" w:rsidP="0028586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55AA6BB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3" w:type="dxa"/>
            <w:gridSpan w:val="3"/>
          </w:tcPr>
          <w:p w14:paraId="71BB272D" w14:textId="77777777" w:rsidR="00285865" w:rsidRPr="00721CE8" w:rsidRDefault="00285865" w:rsidP="0028586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33DAE1FC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1EBB5625" w14:textId="65885352" w:rsidR="00285865" w:rsidRPr="00450339" w:rsidRDefault="00285865" w:rsidP="00285865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339">
              <w:rPr>
                <w:rFonts w:ascii="Angsana New" w:hAnsi="Angsana New"/>
                <w:sz w:val="28"/>
                <w:szCs w:val="28"/>
                <w:lang w:val="en-US" w:bidi="th-TH"/>
              </w:rPr>
              <w:t>(0.27)</w:t>
            </w:r>
          </w:p>
        </w:tc>
        <w:tc>
          <w:tcPr>
            <w:tcW w:w="240" w:type="dxa"/>
            <w:gridSpan w:val="2"/>
          </w:tcPr>
          <w:p w14:paraId="13E4805E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6F1C451B" w14:textId="32DA75CB" w:rsidR="00285865" w:rsidRPr="008860F2" w:rsidRDefault="00285865" w:rsidP="0028586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0.33</w:t>
            </w:r>
          </w:p>
        </w:tc>
      </w:tr>
      <w:tr w:rsidR="00285865" w:rsidRPr="008860F2" w14:paraId="31B9952F" w14:textId="77777777" w:rsidTr="008951D2">
        <w:trPr>
          <w:gridAfter w:val="1"/>
          <w:wAfter w:w="8" w:type="dxa"/>
        </w:trPr>
        <w:tc>
          <w:tcPr>
            <w:tcW w:w="2693" w:type="dxa"/>
          </w:tcPr>
          <w:p w14:paraId="0A9222CF" w14:textId="77777777" w:rsidR="00285865" w:rsidRPr="008860F2" w:rsidRDefault="00285865" w:rsidP="00285865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1305" w:type="dxa"/>
            <w:vAlign w:val="bottom"/>
          </w:tcPr>
          <w:p w14:paraId="234E1DB1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6D5D583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46CBDA2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6AB3CEC9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0F10D42F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3A8B66A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3" w:type="dxa"/>
            <w:gridSpan w:val="3"/>
          </w:tcPr>
          <w:p w14:paraId="4A6AC1D8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7C9B644A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3F70275B" w14:textId="77777777" w:rsidR="00285865" w:rsidRPr="00450339" w:rsidRDefault="00285865" w:rsidP="00285865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0" w:type="dxa"/>
            <w:gridSpan w:val="2"/>
          </w:tcPr>
          <w:p w14:paraId="4CA2AD84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70636F81" w14:textId="401D4F18" w:rsidR="00285865" w:rsidRPr="008860F2" w:rsidRDefault="00285865" w:rsidP="0028586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5865" w:rsidRPr="008860F2" w14:paraId="3B329DDD" w14:textId="77777777" w:rsidTr="008951D2">
        <w:trPr>
          <w:gridAfter w:val="1"/>
          <w:wAfter w:w="8" w:type="dxa"/>
        </w:trPr>
        <w:tc>
          <w:tcPr>
            <w:tcW w:w="2693" w:type="dxa"/>
          </w:tcPr>
          <w:p w14:paraId="379D0683" w14:textId="77777777" w:rsidR="00285865" w:rsidRPr="008860F2" w:rsidRDefault="00285865" w:rsidP="00285865">
            <w:pPr>
              <w:spacing w:line="240" w:lineRule="auto"/>
              <w:ind w:left="66" w:right="-79" w:firstLine="90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305" w:type="dxa"/>
            <w:vAlign w:val="bottom"/>
          </w:tcPr>
          <w:p w14:paraId="1E0FB2A6" w14:textId="23044C8D" w:rsidR="00285865" w:rsidRPr="008860F2" w:rsidRDefault="00285865" w:rsidP="00285865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13.37</w:t>
            </w:r>
          </w:p>
        </w:tc>
        <w:tc>
          <w:tcPr>
            <w:tcW w:w="270" w:type="dxa"/>
            <w:vAlign w:val="bottom"/>
          </w:tcPr>
          <w:p w14:paraId="5B4542B9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B1DAACC" w14:textId="6CD26142" w:rsidR="00285865" w:rsidRPr="008860F2" w:rsidRDefault="00285865" w:rsidP="00285865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2.04</w:t>
            </w:r>
          </w:p>
        </w:tc>
        <w:tc>
          <w:tcPr>
            <w:tcW w:w="278" w:type="dxa"/>
            <w:vAlign w:val="bottom"/>
          </w:tcPr>
          <w:p w14:paraId="0C2E03B1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5C505DE3" w14:textId="47AEC568" w:rsidR="00285865" w:rsidRPr="008860F2" w:rsidRDefault="00285865" w:rsidP="0028586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(0.72)</w:t>
            </w:r>
          </w:p>
        </w:tc>
        <w:tc>
          <w:tcPr>
            <w:tcW w:w="236" w:type="dxa"/>
            <w:gridSpan w:val="2"/>
          </w:tcPr>
          <w:p w14:paraId="122EBD56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3" w:type="dxa"/>
            <w:gridSpan w:val="3"/>
          </w:tcPr>
          <w:p w14:paraId="262246FD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0C0A1AF9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28BA3443" w14:textId="67CD6626" w:rsidR="00285865" w:rsidRPr="00450339" w:rsidRDefault="00285865" w:rsidP="00285865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(0.42)</w:t>
            </w:r>
          </w:p>
        </w:tc>
        <w:tc>
          <w:tcPr>
            <w:tcW w:w="240" w:type="dxa"/>
            <w:gridSpan w:val="2"/>
          </w:tcPr>
          <w:p w14:paraId="0A73B24E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7AB98BBC" w14:textId="314C1A72" w:rsidR="00285865" w:rsidRPr="008860F2" w:rsidRDefault="00285865" w:rsidP="0028586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14.27</w:t>
            </w:r>
          </w:p>
        </w:tc>
      </w:tr>
      <w:tr w:rsidR="00285865" w:rsidRPr="008860F2" w14:paraId="0A9E0632" w14:textId="77777777" w:rsidTr="008951D2">
        <w:trPr>
          <w:gridAfter w:val="1"/>
          <w:wAfter w:w="8" w:type="dxa"/>
        </w:trPr>
        <w:tc>
          <w:tcPr>
            <w:tcW w:w="2693" w:type="dxa"/>
          </w:tcPr>
          <w:p w14:paraId="2B28866D" w14:textId="77777777" w:rsidR="00285865" w:rsidRDefault="00285865" w:rsidP="00285865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การรับรู้รายได้ตามประมวล</w:t>
            </w:r>
          </w:p>
          <w:p w14:paraId="1FDEF6C9" w14:textId="21453312" w:rsidR="00285865" w:rsidRPr="008860F2" w:rsidRDefault="00285865" w:rsidP="00285865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รัษฎากร</w:t>
            </w:r>
          </w:p>
        </w:tc>
        <w:tc>
          <w:tcPr>
            <w:tcW w:w="1305" w:type="dxa"/>
            <w:vAlign w:val="bottom"/>
          </w:tcPr>
          <w:p w14:paraId="47AE4C25" w14:textId="5C50DE95" w:rsidR="00285865" w:rsidRPr="008860F2" w:rsidRDefault="00285865" w:rsidP="00285865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30.00</w:t>
            </w:r>
          </w:p>
        </w:tc>
        <w:tc>
          <w:tcPr>
            <w:tcW w:w="270" w:type="dxa"/>
            <w:vAlign w:val="bottom"/>
          </w:tcPr>
          <w:p w14:paraId="04ABFA17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4A6053E" w14:textId="01CF1E95" w:rsidR="00285865" w:rsidRPr="008860F2" w:rsidRDefault="00285865" w:rsidP="00285865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6.65</w:t>
            </w:r>
          </w:p>
        </w:tc>
        <w:tc>
          <w:tcPr>
            <w:tcW w:w="278" w:type="dxa"/>
            <w:vAlign w:val="bottom"/>
          </w:tcPr>
          <w:p w14:paraId="002400E8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82" w:type="dxa"/>
            <w:vAlign w:val="bottom"/>
          </w:tcPr>
          <w:p w14:paraId="00436E8C" w14:textId="51B1784A" w:rsidR="00285865" w:rsidRPr="008860F2" w:rsidRDefault="00285865" w:rsidP="0028586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5F48F0F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3" w:type="dxa"/>
            <w:gridSpan w:val="3"/>
          </w:tcPr>
          <w:p w14:paraId="761ECA69" w14:textId="77777777" w:rsidR="00285865" w:rsidRDefault="00285865" w:rsidP="0028586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220FC05" w14:textId="21AC9D64" w:rsidR="00285865" w:rsidRPr="008860F2" w:rsidRDefault="00285865" w:rsidP="0028586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467107E9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2AB40EEF" w14:textId="77777777" w:rsidR="00285865" w:rsidRDefault="00285865" w:rsidP="00285865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D87E6EA" w14:textId="58ADB007" w:rsidR="00285865" w:rsidRPr="00450339" w:rsidRDefault="00285865" w:rsidP="00285865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0" w:type="dxa"/>
            <w:gridSpan w:val="2"/>
          </w:tcPr>
          <w:p w14:paraId="61B2994A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7949430B" w14:textId="4B4462CB" w:rsidR="00285865" w:rsidRPr="008860F2" w:rsidRDefault="00285865" w:rsidP="0028586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36.65</w:t>
            </w:r>
          </w:p>
        </w:tc>
      </w:tr>
      <w:tr w:rsidR="00285865" w:rsidRPr="008860F2" w14:paraId="02AFF792" w14:textId="77777777" w:rsidTr="008951D2">
        <w:trPr>
          <w:gridAfter w:val="1"/>
          <w:wAfter w:w="8" w:type="dxa"/>
        </w:trPr>
        <w:tc>
          <w:tcPr>
            <w:tcW w:w="2693" w:type="dxa"/>
          </w:tcPr>
          <w:p w14:paraId="6B604FC1" w14:textId="77777777" w:rsidR="00285865" w:rsidRPr="008860F2" w:rsidRDefault="00285865" w:rsidP="00285865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305" w:type="dxa"/>
            <w:vAlign w:val="bottom"/>
          </w:tcPr>
          <w:p w14:paraId="68E083AA" w14:textId="049DB9A5" w:rsidR="00285865" w:rsidRPr="008860F2" w:rsidRDefault="00285865" w:rsidP="00285865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38.70</w:t>
            </w:r>
          </w:p>
        </w:tc>
        <w:tc>
          <w:tcPr>
            <w:tcW w:w="270" w:type="dxa"/>
            <w:vAlign w:val="bottom"/>
          </w:tcPr>
          <w:p w14:paraId="082807F9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2C68E90" w14:textId="6F7DE86B" w:rsidR="00285865" w:rsidRPr="008860F2" w:rsidRDefault="00285865" w:rsidP="00285865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11.05</w:t>
            </w:r>
          </w:p>
        </w:tc>
        <w:tc>
          <w:tcPr>
            <w:tcW w:w="278" w:type="dxa"/>
            <w:vAlign w:val="bottom"/>
          </w:tcPr>
          <w:p w14:paraId="1657D925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43322813" w14:textId="2060880D" w:rsidR="00285865" w:rsidRPr="008860F2" w:rsidRDefault="00285865" w:rsidP="0028586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76384441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3" w:type="dxa"/>
            <w:gridSpan w:val="3"/>
          </w:tcPr>
          <w:p w14:paraId="679F6C45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6A097A3E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3A2DBEE9" w14:textId="1A46E825" w:rsidR="00285865" w:rsidRPr="00450339" w:rsidRDefault="00285865" w:rsidP="00285865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0" w:type="dxa"/>
            <w:gridSpan w:val="2"/>
          </w:tcPr>
          <w:p w14:paraId="0801C7A4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08A37AF0" w14:textId="43FEF595" w:rsidR="00285865" w:rsidRPr="008860F2" w:rsidRDefault="00285865" w:rsidP="0028586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49.75</w:t>
            </w:r>
          </w:p>
        </w:tc>
      </w:tr>
      <w:tr w:rsidR="00285865" w:rsidRPr="008860F2" w14:paraId="7B6C29DE" w14:textId="77777777" w:rsidTr="008951D2">
        <w:trPr>
          <w:gridAfter w:val="1"/>
          <w:wAfter w:w="8" w:type="dxa"/>
        </w:trPr>
        <w:tc>
          <w:tcPr>
            <w:tcW w:w="2693" w:type="dxa"/>
          </w:tcPr>
          <w:p w14:paraId="465E7CA2" w14:textId="53D4477B" w:rsidR="00285865" w:rsidRPr="008860F2" w:rsidRDefault="00285865" w:rsidP="00285865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05" w:type="dxa"/>
            <w:vAlign w:val="bottom"/>
          </w:tcPr>
          <w:p w14:paraId="31E03755" w14:textId="5F7E0636" w:rsidR="00285865" w:rsidRPr="006758D3" w:rsidRDefault="00285865" w:rsidP="00285865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0.16</w:t>
            </w:r>
          </w:p>
        </w:tc>
        <w:tc>
          <w:tcPr>
            <w:tcW w:w="270" w:type="dxa"/>
            <w:vAlign w:val="bottom"/>
          </w:tcPr>
          <w:p w14:paraId="01B7819D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7F40D51" w14:textId="694118D1" w:rsidR="00285865" w:rsidRDefault="00285865" w:rsidP="00285865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(1.99)</w:t>
            </w:r>
          </w:p>
        </w:tc>
        <w:tc>
          <w:tcPr>
            <w:tcW w:w="278" w:type="dxa"/>
            <w:vAlign w:val="bottom"/>
          </w:tcPr>
          <w:p w14:paraId="68AFDFDA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3E2B8FAD" w14:textId="3250140B" w:rsidR="00285865" w:rsidRPr="008860F2" w:rsidRDefault="00285865" w:rsidP="0028586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2833C5C0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3" w:type="dxa"/>
            <w:gridSpan w:val="3"/>
          </w:tcPr>
          <w:p w14:paraId="653631C9" w14:textId="2FCA6759" w:rsidR="00285865" w:rsidRDefault="00285865" w:rsidP="0028586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92.42</w:t>
            </w:r>
          </w:p>
        </w:tc>
        <w:tc>
          <w:tcPr>
            <w:tcW w:w="240" w:type="dxa"/>
            <w:vAlign w:val="bottom"/>
          </w:tcPr>
          <w:p w14:paraId="6B20E075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11CA5C64" w14:textId="706505D7" w:rsidR="00285865" w:rsidRPr="00450339" w:rsidRDefault="00285865" w:rsidP="00285865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339">
              <w:rPr>
                <w:rFonts w:ascii="Angsana New" w:hAnsi="Angsana New"/>
                <w:sz w:val="28"/>
                <w:szCs w:val="28"/>
                <w:lang w:val="en-US" w:bidi="th-TH"/>
              </w:rPr>
              <w:t>(0.01)</w:t>
            </w:r>
          </w:p>
        </w:tc>
        <w:tc>
          <w:tcPr>
            <w:tcW w:w="240" w:type="dxa"/>
            <w:gridSpan w:val="2"/>
          </w:tcPr>
          <w:p w14:paraId="1B472852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674FCCAE" w14:textId="16856CCF" w:rsidR="00285865" w:rsidRPr="008860F2" w:rsidRDefault="00285865" w:rsidP="0028586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90.58</w:t>
            </w:r>
          </w:p>
        </w:tc>
      </w:tr>
      <w:tr w:rsidR="00285865" w:rsidRPr="008860F2" w14:paraId="571C4999" w14:textId="77777777" w:rsidTr="008951D2">
        <w:trPr>
          <w:gridAfter w:val="1"/>
          <w:wAfter w:w="8" w:type="dxa"/>
        </w:trPr>
        <w:tc>
          <w:tcPr>
            <w:tcW w:w="2693" w:type="dxa"/>
          </w:tcPr>
          <w:p w14:paraId="33B9603A" w14:textId="44832071" w:rsidR="00285865" w:rsidRPr="008860F2" w:rsidRDefault="00285865" w:rsidP="00285865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69AD4FC9" w14:textId="2BC538A2" w:rsidR="00285865" w:rsidRPr="008860F2" w:rsidRDefault="00285865" w:rsidP="00285865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4.91</w:t>
            </w:r>
          </w:p>
        </w:tc>
        <w:tc>
          <w:tcPr>
            <w:tcW w:w="270" w:type="dxa"/>
            <w:vAlign w:val="bottom"/>
          </w:tcPr>
          <w:p w14:paraId="38DAC423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BA33EB1" w14:textId="16A0E969" w:rsidR="00285865" w:rsidRPr="008860F2" w:rsidRDefault="00285865" w:rsidP="00285865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0.29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8" w:type="dxa"/>
            <w:vAlign w:val="bottom"/>
          </w:tcPr>
          <w:p w14:paraId="00A8ED30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</w:tcPr>
          <w:p w14:paraId="6B9FF897" w14:textId="451DC21D" w:rsidR="00285865" w:rsidRPr="00721CE8" w:rsidRDefault="00285865" w:rsidP="0028586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7310B4DC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43" w:type="dxa"/>
            <w:gridSpan w:val="3"/>
            <w:tcBorders>
              <w:bottom w:val="single" w:sz="4" w:space="0" w:color="auto"/>
            </w:tcBorders>
          </w:tcPr>
          <w:p w14:paraId="62F758FA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461D4ECE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4D18B5B" w14:textId="55A8568F" w:rsidR="00285865" w:rsidRPr="00450339" w:rsidRDefault="00285865" w:rsidP="00285865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0" w:type="dxa"/>
            <w:gridSpan w:val="2"/>
          </w:tcPr>
          <w:p w14:paraId="25DC087D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vAlign w:val="bottom"/>
          </w:tcPr>
          <w:p w14:paraId="6D650276" w14:textId="4714EFE7" w:rsidR="00285865" w:rsidRPr="008860F2" w:rsidRDefault="00285865" w:rsidP="0028586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4.62</w:t>
            </w:r>
          </w:p>
        </w:tc>
      </w:tr>
      <w:tr w:rsidR="00285865" w:rsidRPr="008860F2" w14:paraId="22BFF44E" w14:textId="77777777" w:rsidTr="008951D2">
        <w:trPr>
          <w:gridAfter w:val="1"/>
          <w:wAfter w:w="8" w:type="dxa"/>
        </w:trPr>
        <w:tc>
          <w:tcPr>
            <w:tcW w:w="2693" w:type="dxa"/>
          </w:tcPr>
          <w:p w14:paraId="73405F9A" w14:textId="77777777" w:rsidR="00285865" w:rsidRPr="008860F2" w:rsidRDefault="00285865" w:rsidP="00285865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07BCD" w14:textId="66F523FA" w:rsidR="00285865" w:rsidRPr="008860F2" w:rsidRDefault="00285865" w:rsidP="00285865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7712C">
              <w:rPr>
                <w:rFonts w:ascii="Angsana New" w:hAnsi="Angsana New"/>
                <w:b/>
                <w:bCs/>
                <w:sz w:val="28"/>
                <w:szCs w:val="28"/>
              </w:rPr>
              <w:t>95.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35</w:t>
            </w:r>
          </w:p>
        </w:tc>
        <w:tc>
          <w:tcPr>
            <w:tcW w:w="270" w:type="dxa"/>
            <w:vAlign w:val="bottom"/>
          </w:tcPr>
          <w:p w14:paraId="32BA2DD5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D0D5C" w14:textId="2E604370" w:rsidR="00285865" w:rsidRPr="001E2ED9" w:rsidRDefault="00285865" w:rsidP="00285865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15.5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78" w:type="dxa"/>
            <w:vAlign w:val="bottom"/>
          </w:tcPr>
          <w:p w14:paraId="7776591C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58D72" w14:textId="63C0C928" w:rsidR="00285865" w:rsidRPr="009F0C11" w:rsidRDefault="00285865" w:rsidP="0028586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F0C11">
              <w:rPr>
                <w:rFonts w:ascii="Angsana New" w:hAnsi="Angsana New"/>
                <w:b/>
                <w:bCs/>
                <w:sz w:val="28"/>
                <w:szCs w:val="28"/>
              </w:rPr>
              <w:t>(0.72)</w:t>
            </w:r>
          </w:p>
        </w:tc>
        <w:tc>
          <w:tcPr>
            <w:tcW w:w="236" w:type="dxa"/>
            <w:gridSpan w:val="2"/>
          </w:tcPr>
          <w:p w14:paraId="11501513" w14:textId="77777777" w:rsidR="00285865" w:rsidRPr="009F0C11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453864" w14:textId="4B938BAB" w:rsidR="00285865" w:rsidRPr="009F0C11" w:rsidRDefault="00285865" w:rsidP="0028586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F0C1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92.42</w:t>
            </w:r>
          </w:p>
        </w:tc>
        <w:tc>
          <w:tcPr>
            <w:tcW w:w="240" w:type="dxa"/>
            <w:vAlign w:val="bottom"/>
          </w:tcPr>
          <w:p w14:paraId="229140E7" w14:textId="77777777" w:rsidR="00285865" w:rsidRPr="009F0C11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587FF6" w14:textId="0B7B3735" w:rsidR="00285865" w:rsidRPr="009F0C11" w:rsidRDefault="00285865" w:rsidP="001F6D24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F0C1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(0.70)</w:t>
            </w:r>
          </w:p>
        </w:tc>
        <w:tc>
          <w:tcPr>
            <w:tcW w:w="240" w:type="dxa"/>
            <w:gridSpan w:val="2"/>
          </w:tcPr>
          <w:p w14:paraId="6F31E30C" w14:textId="77777777" w:rsidR="00285865" w:rsidRPr="009F0C11" w:rsidRDefault="00285865" w:rsidP="0028586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398F6" w14:textId="54257882" w:rsidR="00285865" w:rsidRPr="009F0C11" w:rsidRDefault="00285865" w:rsidP="0028586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201.87</w:t>
            </w:r>
          </w:p>
        </w:tc>
      </w:tr>
      <w:tr w:rsidR="00285865" w:rsidRPr="008860F2" w14:paraId="2435A1A6" w14:textId="77777777" w:rsidTr="008951D2">
        <w:trPr>
          <w:gridAfter w:val="1"/>
          <w:wAfter w:w="8" w:type="dxa"/>
        </w:trPr>
        <w:tc>
          <w:tcPr>
            <w:tcW w:w="2693" w:type="dxa"/>
          </w:tcPr>
          <w:p w14:paraId="390C0D22" w14:textId="77777777" w:rsidR="00285865" w:rsidRPr="008860F2" w:rsidRDefault="00285865" w:rsidP="00285865">
            <w:pPr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E609F0E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C29D6C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41E210E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42E71AC9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36FB5EDF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4736049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3" w:type="dxa"/>
            <w:gridSpan w:val="3"/>
            <w:tcBorders>
              <w:top w:val="single" w:sz="4" w:space="0" w:color="auto"/>
            </w:tcBorders>
          </w:tcPr>
          <w:p w14:paraId="3941B11A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8341175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1D11D096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gridSpan w:val="2"/>
          </w:tcPr>
          <w:p w14:paraId="4F7BDE90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vAlign w:val="bottom"/>
          </w:tcPr>
          <w:p w14:paraId="708E7544" w14:textId="67E025AA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5865" w:rsidRPr="008860F2" w14:paraId="1639C60D" w14:textId="77777777" w:rsidTr="008951D2">
        <w:trPr>
          <w:gridAfter w:val="1"/>
          <w:wAfter w:w="8" w:type="dxa"/>
        </w:trPr>
        <w:tc>
          <w:tcPr>
            <w:tcW w:w="2693" w:type="dxa"/>
          </w:tcPr>
          <w:p w14:paraId="38871F2B" w14:textId="77777777" w:rsidR="00285865" w:rsidRPr="008860F2" w:rsidRDefault="00285865" w:rsidP="00285865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32C38180" w14:textId="77777777" w:rsidR="00285865" w:rsidRPr="00281199" w:rsidRDefault="00285865" w:rsidP="0028586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14BCCEA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400F671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8" w:type="dxa"/>
            <w:vAlign w:val="bottom"/>
          </w:tcPr>
          <w:p w14:paraId="53FB00D3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5F5B8C32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61E496E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3" w:type="dxa"/>
            <w:gridSpan w:val="3"/>
          </w:tcPr>
          <w:p w14:paraId="62F3F70C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44596B64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0EEABB09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5E15F9A5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3579A19D" w14:textId="5E160C82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5865" w:rsidRPr="008860F2" w14:paraId="7EF184BF" w14:textId="77777777" w:rsidTr="008951D2">
        <w:trPr>
          <w:gridAfter w:val="1"/>
          <w:wAfter w:w="8" w:type="dxa"/>
        </w:trPr>
        <w:tc>
          <w:tcPr>
            <w:tcW w:w="2693" w:type="dxa"/>
          </w:tcPr>
          <w:p w14:paraId="416F952C" w14:textId="77777777" w:rsidR="00285865" w:rsidRPr="008860F2" w:rsidRDefault="00285865" w:rsidP="00285865">
            <w:pPr>
              <w:spacing w:line="240" w:lineRule="auto"/>
              <w:ind w:left="181" w:right="-79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305" w:type="dxa"/>
            <w:vAlign w:val="bottom"/>
          </w:tcPr>
          <w:p w14:paraId="70BA9884" w14:textId="58A6E64C" w:rsidR="00285865" w:rsidRPr="008860F2" w:rsidRDefault="00285865" w:rsidP="0028586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14.75</w:t>
            </w:r>
          </w:p>
        </w:tc>
        <w:tc>
          <w:tcPr>
            <w:tcW w:w="270" w:type="dxa"/>
            <w:vAlign w:val="bottom"/>
          </w:tcPr>
          <w:p w14:paraId="4179F07F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0C0B61" w14:textId="582F0100" w:rsidR="00285865" w:rsidRPr="00BC1B01" w:rsidRDefault="00285865" w:rsidP="00285865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BC1B01">
              <w:rPr>
                <w:rFonts w:ascii="Angsana New" w:hAnsi="Angsana New"/>
                <w:sz w:val="28"/>
                <w:szCs w:val="28"/>
              </w:rPr>
              <w:t>0.01</w:t>
            </w:r>
          </w:p>
        </w:tc>
        <w:tc>
          <w:tcPr>
            <w:tcW w:w="278" w:type="dxa"/>
            <w:vAlign w:val="bottom"/>
          </w:tcPr>
          <w:p w14:paraId="2F1D80E0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19E5D5F0" w14:textId="67C9E7A8" w:rsidR="00285865" w:rsidRPr="008860F2" w:rsidRDefault="00285865" w:rsidP="0028586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214D1362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3" w:type="dxa"/>
            <w:gridSpan w:val="3"/>
          </w:tcPr>
          <w:p w14:paraId="5AA7597B" w14:textId="77777777" w:rsidR="00285865" w:rsidRDefault="00285865" w:rsidP="00285865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119D217" w14:textId="61209F65" w:rsidR="00285865" w:rsidRPr="008860F2" w:rsidRDefault="00285865" w:rsidP="00285865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169D8ACF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EC0A3E6" w14:textId="19AF4FE4" w:rsidR="00285865" w:rsidRPr="008860F2" w:rsidRDefault="00285865" w:rsidP="0028586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gridSpan w:val="2"/>
          </w:tcPr>
          <w:p w14:paraId="6F5C98A7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34E2E17F" w14:textId="54349C98" w:rsidR="00285865" w:rsidRPr="008860F2" w:rsidRDefault="00285865" w:rsidP="0028586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14.76</w:t>
            </w:r>
          </w:p>
        </w:tc>
      </w:tr>
      <w:tr w:rsidR="00285865" w:rsidRPr="008860F2" w14:paraId="62C3AED8" w14:textId="77777777" w:rsidTr="008951D2">
        <w:trPr>
          <w:gridAfter w:val="1"/>
          <w:wAfter w:w="8" w:type="dxa"/>
        </w:trPr>
        <w:tc>
          <w:tcPr>
            <w:tcW w:w="2693" w:type="dxa"/>
          </w:tcPr>
          <w:p w14:paraId="127E9BC2" w14:textId="11D25ADD" w:rsidR="00285865" w:rsidRPr="008860F2" w:rsidRDefault="00285865" w:rsidP="00285865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05" w:type="dxa"/>
            <w:vAlign w:val="bottom"/>
          </w:tcPr>
          <w:p w14:paraId="1E2A2B6F" w14:textId="782C13F2" w:rsidR="00285865" w:rsidRPr="005B5D60" w:rsidRDefault="00285865" w:rsidP="0028586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14.74</w:t>
            </w:r>
          </w:p>
        </w:tc>
        <w:tc>
          <w:tcPr>
            <w:tcW w:w="270" w:type="dxa"/>
            <w:vAlign w:val="bottom"/>
          </w:tcPr>
          <w:p w14:paraId="52D0FF84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6E73BA7" w14:textId="33E8AA4A" w:rsidR="00285865" w:rsidRPr="008860F2" w:rsidRDefault="00285865" w:rsidP="00285865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0.79</w:t>
            </w:r>
          </w:p>
        </w:tc>
        <w:tc>
          <w:tcPr>
            <w:tcW w:w="278" w:type="dxa"/>
            <w:vAlign w:val="bottom"/>
          </w:tcPr>
          <w:p w14:paraId="5FE84132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6C19F899" w14:textId="452F8E27" w:rsidR="00285865" w:rsidRPr="008860F2" w:rsidRDefault="00285865" w:rsidP="0028586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B62F2D4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3" w:type="dxa"/>
            <w:gridSpan w:val="3"/>
          </w:tcPr>
          <w:p w14:paraId="5E0A828F" w14:textId="34F3FD0F" w:rsidR="00285865" w:rsidRPr="008860F2" w:rsidRDefault="00285865" w:rsidP="0028586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(14.74)</w:t>
            </w:r>
          </w:p>
        </w:tc>
        <w:tc>
          <w:tcPr>
            <w:tcW w:w="240" w:type="dxa"/>
            <w:vAlign w:val="bottom"/>
          </w:tcPr>
          <w:p w14:paraId="543F9618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C38F786" w14:textId="752995BA" w:rsidR="00285865" w:rsidRPr="008860F2" w:rsidRDefault="00285865" w:rsidP="0028586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gridSpan w:val="2"/>
          </w:tcPr>
          <w:p w14:paraId="407CA972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266DF102" w14:textId="0F871095" w:rsidR="00285865" w:rsidRPr="008860F2" w:rsidRDefault="00285865" w:rsidP="0028586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0.79</w:t>
            </w:r>
          </w:p>
        </w:tc>
      </w:tr>
      <w:tr w:rsidR="00285865" w:rsidRPr="008860F2" w14:paraId="04B3E0DC" w14:textId="77777777" w:rsidTr="008951D2">
        <w:trPr>
          <w:gridAfter w:val="1"/>
          <w:wAfter w:w="8" w:type="dxa"/>
        </w:trPr>
        <w:tc>
          <w:tcPr>
            <w:tcW w:w="2693" w:type="dxa"/>
          </w:tcPr>
          <w:p w14:paraId="4E012556" w14:textId="0B1BADA2" w:rsidR="00285865" w:rsidRPr="008860F2" w:rsidRDefault="00285865" w:rsidP="00285865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05" w:type="dxa"/>
            <w:vAlign w:val="bottom"/>
          </w:tcPr>
          <w:p w14:paraId="1D02441D" w14:textId="07E22D27" w:rsidR="00285865" w:rsidRDefault="00285865" w:rsidP="0028586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398.09</w:t>
            </w:r>
          </w:p>
        </w:tc>
        <w:tc>
          <w:tcPr>
            <w:tcW w:w="270" w:type="dxa"/>
            <w:vAlign w:val="bottom"/>
          </w:tcPr>
          <w:p w14:paraId="7AFBC747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818D838" w14:textId="3D742E05" w:rsidR="00285865" w:rsidRDefault="00285865" w:rsidP="00285865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9.18</w:t>
            </w:r>
          </w:p>
        </w:tc>
        <w:tc>
          <w:tcPr>
            <w:tcW w:w="278" w:type="dxa"/>
            <w:vAlign w:val="bottom"/>
          </w:tcPr>
          <w:p w14:paraId="5C2BA5B2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11809733" w14:textId="418E69CD" w:rsidR="00285865" w:rsidRDefault="00285865" w:rsidP="0028586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1.67</w:t>
            </w:r>
          </w:p>
        </w:tc>
        <w:tc>
          <w:tcPr>
            <w:tcW w:w="236" w:type="dxa"/>
            <w:gridSpan w:val="2"/>
          </w:tcPr>
          <w:p w14:paraId="0D354AD5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3" w:type="dxa"/>
            <w:gridSpan w:val="3"/>
          </w:tcPr>
          <w:p w14:paraId="508495E9" w14:textId="4D250460" w:rsidR="00285865" w:rsidRPr="00BC1B01" w:rsidRDefault="00285865" w:rsidP="0028586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C1B01">
              <w:rPr>
                <w:rFonts w:ascii="Angsana New" w:hAnsi="Angsana New"/>
                <w:sz w:val="28"/>
                <w:szCs w:val="28"/>
                <w:lang w:bidi="th-TH"/>
              </w:rPr>
              <w:t>(364.26)</w:t>
            </w:r>
          </w:p>
        </w:tc>
        <w:tc>
          <w:tcPr>
            <w:tcW w:w="240" w:type="dxa"/>
            <w:vAlign w:val="bottom"/>
          </w:tcPr>
          <w:p w14:paraId="0977DEE5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25D16D69" w14:textId="5761F814" w:rsidR="00285865" w:rsidRPr="008860F2" w:rsidRDefault="00285865" w:rsidP="0028586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gridSpan w:val="2"/>
          </w:tcPr>
          <w:p w14:paraId="6E5F22FE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56AEA319" w14:textId="32BEDED3" w:rsidR="00285865" w:rsidRPr="008860F2" w:rsidRDefault="00285865" w:rsidP="0028586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44.68</w:t>
            </w:r>
          </w:p>
        </w:tc>
      </w:tr>
      <w:tr w:rsidR="00285865" w:rsidRPr="008860F2" w14:paraId="5729B778" w14:textId="77777777" w:rsidTr="008951D2">
        <w:trPr>
          <w:gridAfter w:val="1"/>
          <w:wAfter w:w="8" w:type="dxa"/>
        </w:trPr>
        <w:tc>
          <w:tcPr>
            <w:tcW w:w="2693" w:type="dxa"/>
          </w:tcPr>
          <w:p w14:paraId="08177B80" w14:textId="75806EF5" w:rsidR="00285865" w:rsidRPr="008860F2" w:rsidRDefault="00285865" w:rsidP="00285865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305" w:type="dxa"/>
            <w:vAlign w:val="bottom"/>
          </w:tcPr>
          <w:p w14:paraId="07E9879D" w14:textId="1B42CE83" w:rsidR="00285865" w:rsidRPr="008860F2" w:rsidRDefault="00285865" w:rsidP="0028586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2.0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250448A9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0643ED5" w14:textId="4B445266" w:rsidR="00285865" w:rsidRPr="008860F2" w:rsidRDefault="00285865" w:rsidP="00285865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(1.79)</w:t>
            </w:r>
          </w:p>
        </w:tc>
        <w:tc>
          <w:tcPr>
            <w:tcW w:w="278" w:type="dxa"/>
            <w:vAlign w:val="bottom"/>
          </w:tcPr>
          <w:p w14:paraId="10CB3724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</w:tcPr>
          <w:p w14:paraId="5F0F17AC" w14:textId="16F4ABF6" w:rsidR="00285865" w:rsidRPr="008860F2" w:rsidRDefault="00285865" w:rsidP="0028586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610C1925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3" w:type="dxa"/>
            <w:gridSpan w:val="3"/>
            <w:tcBorders>
              <w:bottom w:val="single" w:sz="4" w:space="0" w:color="auto"/>
            </w:tcBorders>
          </w:tcPr>
          <w:p w14:paraId="282D7D5B" w14:textId="3B8FE31F" w:rsidR="00285865" w:rsidRPr="008860F2" w:rsidRDefault="00285865" w:rsidP="0028586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742EC886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2424E60" w14:textId="64770CAD" w:rsidR="00285865" w:rsidRPr="008860F2" w:rsidRDefault="00285865" w:rsidP="0028586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gridSpan w:val="2"/>
          </w:tcPr>
          <w:p w14:paraId="54C5A5D2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vAlign w:val="bottom"/>
          </w:tcPr>
          <w:p w14:paraId="41CFACEC" w14:textId="27A56204" w:rsidR="00285865" w:rsidRPr="008860F2" w:rsidRDefault="00285865" w:rsidP="0028586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0.29</w:t>
            </w:r>
          </w:p>
        </w:tc>
      </w:tr>
      <w:tr w:rsidR="00285865" w:rsidRPr="008860F2" w14:paraId="2FDD97B1" w14:textId="77777777" w:rsidTr="008951D2">
        <w:trPr>
          <w:gridAfter w:val="1"/>
          <w:wAfter w:w="8" w:type="dxa"/>
        </w:trPr>
        <w:tc>
          <w:tcPr>
            <w:tcW w:w="2693" w:type="dxa"/>
          </w:tcPr>
          <w:p w14:paraId="76705959" w14:textId="77777777" w:rsidR="00285865" w:rsidRPr="008860F2" w:rsidRDefault="00285865" w:rsidP="00285865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0949B" w14:textId="3B9F81B0" w:rsidR="00285865" w:rsidRPr="008860F2" w:rsidRDefault="00285865" w:rsidP="0028586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429.6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2FF1E017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EADC4" w14:textId="57E8B8C1" w:rsidR="00285865" w:rsidRPr="008860F2" w:rsidRDefault="00285865" w:rsidP="00285865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8.19</w:t>
            </w:r>
          </w:p>
        </w:tc>
        <w:tc>
          <w:tcPr>
            <w:tcW w:w="278" w:type="dxa"/>
            <w:vAlign w:val="bottom"/>
          </w:tcPr>
          <w:p w14:paraId="32CD291F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F59EA" w14:textId="0A5FC665" w:rsidR="00285865" w:rsidRPr="00A7712C" w:rsidRDefault="00285865" w:rsidP="0028586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1.67</w:t>
            </w:r>
          </w:p>
        </w:tc>
        <w:tc>
          <w:tcPr>
            <w:tcW w:w="236" w:type="dxa"/>
            <w:gridSpan w:val="2"/>
          </w:tcPr>
          <w:p w14:paraId="79191CB4" w14:textId="77777777" w:rsidR="00285865" w:rsidRPr="00A7712C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6F1628" w14:textId="06FF1066" w:rsidR="00285865" w:rsidRPr="00A7712C" w:rsidRDefault="00285865" w:rsidP="00285865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(379.00)</w:t>
            </w:r>
          </w:p>
        </w:tc>
        <w:tc>
          <w:tcPr>
            <w:tcW w:w="240" w:type="dxa"/>
            <w:vAlign w:val="bottom"/>
          </w:tcPr>
          <w:p w14:paraId="67B1E49B" w14:textId="77777777" w:rsidR="00285865" w:rsidRPr="008860F2" w:rsidRDefault="00285865" w:rsidP="00285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F253AE" w14:textId="462E3AE3" w:rsidR="00285865" w:rsidRPr="001F1371" w:rsidRDefault="00285865" w:rsidP="0028586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gridSpan w:val="2"/>
          </w:tcPr>
          <w:p w14:paraId="2280F4E2" w14:textId="77777777" w:rsidR="00285865" w:rsidRPr="001F1371" w:rsidRDefault="00285865" w:rsidP="0028586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BF39D" w14:textId="5D315DA9" w:rsidR="00285865" w:rsidRPr="001F1371" w:rsidRDefault="00285865" w:rsidP="0028586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60.52</w:t>
            </w:r>
          </w:p>
        </w:tc>
      </w:tr>
    </w:tbl>
    <w:p w14:paraId="340F78EE" w14:textId="77777777" w:rsidR="0036465D" w:rsidRDefault="0036465D">
      <w:r>
        <w:br w:type="page"/>
      </w:r>
    </w:p>
    <w:tbl>
      <w:tblPr>
        <w:tblW w:w="91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22"/>
        <w:gridCol w:w="1360"/>
        <w:gridCol w:w="270"/>
        <w:gridCol w:w="1350"/>
        <w:gridCol w:w="270"/>
        <w:gridCol w:w="1170"/>
        <w:gridCol w:w="264"/>
        <w:gridCol w:w="6"/>
        <w:gridCol w:w="1344"/>
        <w:gridCol w:w="6"/>
      </w:tblGrid>
      <w:tr w:rsidR="007F2C45" w:rsidRPr="008860F2" w14:paraId="02BD98C2" w14:textId="77777777" w:rsidTr="00501D10">
        <w:trPr>
          <w:gridAfter w:val="1"/>
          <w:wAfter w:w="6" w:type="dxa"/>
        </w:trPr>
        <w:tc>
          <w:tcPr>
            <w:tcW w:w="3122" w:type="dxa"/>
          </w:tcPr>
          <w:p w14:paraId="3CE5CD51" w14:textId="77777777" w:rsidR="007F2C45" w:rsidRPr="004317F0" w:rsidRDefault="007F2C45" w:rsidP="00B535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6034" w:type="dxa"/>
            <w:gridSpan w:val="8"/>
          </w:tcPr>
          <w:p w14:paraId="57027CC8" w14:textId="230D3BC7" w:rsidR="007F2C45" w:rsidRPr="008860F2" w:rsidRDefault="007F2C45" w:rsidP="00B5357C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1661F" w:rsidRPr="008860F2" w14:paraId="1D506092" w14:textId="77777777" w:rsidTr="00501D10">
        <w:trPr>
          <w:gridAfter w:val="1"/>
          <w:wAfter w:w="6" w:type="dxa"/>
        </w:trPr>
        <w:tc>
          <w:tcPr>
            <w:tcW w:w="3122" w:type="dxa"/>
          </w:tcPr>
          <w:p w14:paraId="3E99EC92" w14:textId="77777777" w:rsidR="0061661F" w:rsidRPr="008860F2" w:rsidRDefault="0061661F" w:rsidP="00B535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360" w:type="dxa"/>
            <w:vMerge w:val="restart"/>
            <w:vAlign w:val="bottom"/>
          </w:tcPr>
          <w:p w14:paraId="32156952" w14:textId="77777777" w:rsidR="0061661F" w:rsidRPr="008860F2" w:rsidRDefault="0061661F" w:rsidP="00B5357C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A7635D1" w14:textId="77777777" w:rsidR="0061661F" w:rsidRPr="008860F2" w:rsidRDefault="0061661F" w:rsidP="00B5357C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ตุลาคม </w:t>
            </w:r>
          </w:p>
          <w:p w14:paraId="23FB9A9F" w14:textId="77777777" w:rsidR="0061661F" w:rsidRPr="008860F2" w:rsidRDefault="0061661F" w:rsidP="00B5357C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3324" w:type="dxa"/>
            <w:gridSpan w:val="5"/>
            <w:tcBorders>
              <w:bottom w:val="single" w:sz="4" w:space="0" w:color="auto"/>
            </w:tcBorders>
            <w:vAlign w:val="bottom"/>
          </w:tcPr>
          <w:p w14:paraId="06679DCE" w14:textId="77777777" w:rsidR="0061661F" w:rsidRPr="008860F2" w:rsidRDefault="0061661F" w:rsidP="00B5357C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บันทึกเป็น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รายจ่าย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) /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1350" w:type="dxa"/>
            <w:gridSpan w:val="2"/>
          </w:tcPr>
          <w:p w14:paraId="5FAA24BD" w14:textId="77777777" w:rsidR="0061661F" w:rsidRPr="008860F2" w:rsidRDefault="0061661F" w:rsidP="00B5357C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61661F" w:rsidRPr="008860F2" w14:paraId="56FC4975" w14:textId="77777777" w:rsidTr="00501D10">
        <w:tc>
          <w:tcPr>
            <w:tcW w:w="3122" w:type="dxa"/>
          </w:tcPr>
          <w:p w14:paraId="2F9588D2" w14:textId="77777777" w:rsidR="0061661F" w:rsidRPr="008860F2" w:rsidRDefault="0061661F" w:rsidP="00B535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360" w:type="dxa"/>
            <w:vMerge/>
            <w:vAlign w:val="bottom"/>
          </w:tcPr>
          <w:p w14:paraId="16AEBA95" w14:textId="77777777" w:rsidR="0061661F" w:rsidRPr="008860F2" w:rsidRDefault="0061661F" w:rsidP="00B5357C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83894E2" w14:textId="77777777" w:rsidR="0061661F" w:rsidRPr="008860F2" w:rsidRDefault="0061661F" w:rsidP="00B5357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B48921" w14:textId="77777777" w:rsidR="0061661F" w:rsidRDefault="0061661F" w:rsidP="00B5357C">
            <w:pPr>
              <w:spacing w:line="240" w:lineRule="auto"/>
              <w:ind w:left="-135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1FD8776" w14:textId="77777777" w:rsidR="0061661F" w:rsidRPr="008860F2" w:rsidRDefault="0061661F" w:rsidP="00B5357C">
            <w:pPr>
              <w:spacing w:line="240" w:lineRule="auto"/>
              <w:ind w:left="-135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064296DB" w14:textId="77777777" w:rsidR="0061661F" w:rsidRPr="008860F2" w:rsidRDefault="0061661F" w:rsidP="00B5357C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BF8665" w14:textId="77777777" w:rsidR="0061661F" w:rsidRPr="008860F2" w:rsidRDefault="0061661F" w:rsidP="00B5357C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</w:p>
          <w:p w14:paraId="3D93AEA7" w14:textId="77777777" w:rsidR="0061661F" w:rsidRPr="008860F2" w:rsidRDefault="0061661F" w:rsidP="00B5357C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270" w:type="dxa"/>
            <w:gridSpan w:val="2"/>
          </w:tcPr>
          <w:p w14:paraId="65A00DF7" w14:textId="77777777" w:rsidR="0061661F" w:rsidRPr="008860F2" w:rsidRDefault="0061661F" w:rsidP="00B5357C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3AB2D65A" w14:textId="77777777" w:rsidR="00802435" w:rsidRDefault="0061661F" w:rsidP="0061661F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28A473B" w14:textId="46615626" w:rsidR="0061661F" w:rsidRPr="008860F2" w:rsidRDefault="00802435" w:rsidP="0061661F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61661F"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61661F"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2DDB73F5" w14:textId="4F9D59B7" w:rsidR="0061661F" w:rsidRPr="008860F2" w:rsidRDefault="0061661F" w:rsidP="0061661F">
            <w:pPr>
              <w:spacing w:line="240" w:lineRule="auto"/>
              <w:ind w:left="-124" w:right="-92"/>
              <w:jc w:val="center"/>
              <w:rPr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2613C0" w:rsidRPr="008860F2" w14:paraId="762BFD28" w14:textId="77777777" w:rsidTr="00527B5D">
        <w:tc>
          <w:tcPr>
            <w:tcW w:w="3122" w:type="dxa"/>
          </w:tcPr>
          <w:p w14:paraId="168DA41B" w14:textId="77777777" w:rsidR="002613C0" w:rsidRPr="008860F2" w:rsidRDefault="002613C0" w:rsidP="002613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360" w:type="dxa"/>
          </w:tcPr>
          <w:p w14:paraId="52DD4BCA" w14:textId="12B27C77" w:rsidR="002613C0" w:rsidRPr="008860F2" w:rsidRDefault="002613C0" w:rsidP="002613C0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270" w:type="dxa"/>
            <w:vAlign w:val="bottom"/>
          </w:tcPr>
          <w:p w14:paraId="0EB17621" w14:textId="77777777" w:rsidR="002613C0" w:rsidRPr="008860F2" w:rsidRDefault="002613C0" w:rsidP="002613C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0D7920" w14:textId="77777777" w:rsidR="002613C0" w:rsidRDefault="002613C0" w:rsidP="002613C0">
            <w:pPr>
              <w:spacing w:line="240" w:lineRule="auto"/>
              <w:ind w:left="-135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4EC8FC0" w14:textId="77777777" w:rsidR="002613C0" w:rsidRPr="008860F2" w:rsidRDefault="002613C0" w:rsidP="002613C0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538B66" w14:textId="77777777" w:rsidR="002613C0" w:rsidRDefault="002613C0" w:rsidP="002613C0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A1788F0" w14:textId="77777777" w:rsidR="002613C0" w:rsidRPr="008860F2" w:rsidRDefault="002613C0" w:rsidP="002613C0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73ED6AED" w14:textId="4AAB6E8F" w:rsidR="002613C0" w:rsidRDefault="002613C0" w:rsidP="002613C0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ปรับปรุงใหม่)</w:t>
            </w:r>
          </w:p>
        </w:tc>
      </w:tr>
      <w:tr w:rsidR="002613C0" w:rsidRPr="008860F2" w14:paraId="3B878BE3" w14:textId="77777777" w:rsidTr="00501D10">
        <w:trPr>
          <w:gridAfter w:val="1"/>
          <w:wAfter w:w="6" w:type="dxa"/>
        </w:trPr>
        <w:tc>
          <w:tcPr>
            <w:tcW w:w="3122" w:type="dxa"/>
          </w:tcPr>
          <w:p w14:paraId="279AE3F9" w14:textId="77777777" w:rsidR="002613C0" w:rsidRPr="008860F2" w:rsidRDefault="002613C0" w:rsidP="002613C0">
            <w:pPr>
              <w:spacing w:line="240" w:lineRule="auto"/>
              <w:ind w:left="117" w:right="-79" w:hanging="1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34" w:type="dxa"/>
            <w:gridSpan w:val="8"/>
          </w:tcPr>
          <w:p w14:paraId="7C289275" w14:textId="6A73722B" w:rsidR="002613C0" w:rsidRPr="005B5D60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7D378E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2613C0" w:rsidRPr="008860F2" w14:paraId="1F9302EF" w14:textId="77777777" w:rsidTr="00501D10">
        <w:tc>
          <w:tcPr>
            <w:tcW w:w="3122" w:type="dxa"/>
          </w:tcPr>
          <w:p w14:paraId="5A0E6731" w14:textId="77777777" w:rsidR="002613C0" w:rsidRPr="008860F2" w:rsidRDefault="002613C0" w:rsidP="002613C0">
            <w:pPr>
              <w:spacing w:line="240" w:lineRule="auto"/>
              <w:ind w:left="117" w:right="-79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0" w:type="dxa"/>
          </w:tcPr>
          <w:p w14:paraId="7599B9EF" w14:textId="77777777" w:rsidR="002613C0" w:rsidRPr="008860F2" w:rsidRDefault="002613C0" w:rsidP="00527A35">
            <w:pPr>
              <w:pStyle w:val="acctfourfigures"/>
              <w:tabs>
                <w:tab w:val="clear" w:pos="765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7EFEAF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FD58F7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4AC9F4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3287C2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left" w:pos="285"/>
                <w:tab w:val="left" w:pos="361"/>
                <w:tab w:val="center" w:pos="458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E8EE987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0518B2E1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13C0" w:rsidRPr="008860F2" w14:paraId="667B4B16" w14:textId="77777777" w:rsidTr="00501D10">
        <w:tc>
          <w:tcPr>
            <w:tcW w:w="3122" w:type="dxa"/>
          </w:tcPr>
          <w:p w14:paraId="65E45035" w14:textId="77777777" w:rsidR="002613C0" w:rsidRPr="008860F2" w:rsidRDefault="002613C0" w:rsidP="002613C0">
            <w:pPr>
              <w:rPr>
                <w:color w:val="0000FF"/>
                <w:sz w:val="28"/>
                <w:szCs w:val="28"/>
              </w:rPr>
            </w:pPr>
            <w:r w:rsidRPr="008860F2">
              <w:rPr>
                <w:sz w:val="28"/>
                <w:szCs w:val="28"/>
                <w:cs/>
              </w:rPr>
              <w:t>อสังหาริมทรัพย์พัฒนา</w:t>
            </w:r>
            <w:r>
              <w:rPr>
                <w:rFonts w:hint="cs"/>
                <w:sz w:val="28"/>
                <w:szCs w:val="28"/>
                <w:cs/>
              </w:rPr>
              <w:t>เพื่อขาย</w:t>
            </w:r>
          </w:p>
        </w:tc>
        <w:tc>
          <w:tcPr>
            <w:tcW w:w="1360" w:type="dxa"/>
            <w:vAlign w:val="bottom"/>
          </w:tcPr>
          <w:p w14:paraId="02E5E2BD" w14:textId="77777777" w:rsidR="002613C0" w:rsidRPr="00527A35" w:rsidRDefault="002613C0" w:rsidP="00527A3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 w:rsidRPr="00527A35">
              <w:rPr>
                <w:rFonts w:ascii="Angsana New" w:hAnsi="Angsana New"/>
                <w:sz w:val="28"/>
                <w:szCs w:val="28"/>
              </w:rPr>
              <w:t>0.57</w:t>
            </w:r>
          </w:p>
        </w:tc>
        <w:tc>
          <w:tcPr>
            <w:tcW w:w="270" w:type="dxa"/>
            <w:vAlign w:val="bottom"/>
          </w:tcPr>
          <w:p w14:paraId="48382C33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E047B92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1.30</w:t>
            </w:r>
          </w:p>
        </w:tc>
        <w:tc>
          <w:tcPr>
            <w:tcW w:w="270" w:type="dxa"/>
            <w:vAlign w:val="bottom"/>
          </w:tcPr>
          <w:p w14:paraId="7D054EC0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AB1D3A" w14:textId="77777777" w:rsidR="002613C0" w:rsidRPr="00721CE8" w:rsidRDefault="002613C0" w:rsidP="002613C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28D0F1C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C7959EA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1.87</w:t>
            </w:r>
          </w:p>
        </w:tc>
      </w:tr>
      <w:tr w:rsidR="002613C0" w:rsidRPr="008860F2" w14:paraId="74062831" w14:textId="77777777" w:rsidTr="00501D10">
        <w:tc>
          <w:tcPr>
            <w:tcW w:w="3122" w:type="dxa"/>
          </w:tcPr>
          <w:p w14:paraId="22FC661B" w14:textId="77777777" w:rsidR="002613C0" w:rsidRPr="008860F2" w:rsidRDefault="002613C0" w:rsidP="002613C0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60" w:type="dxa"/>
            <w:vAlign w:val="bottom"/>
          </w:tcPr>
          <w:p w14:paraId="47E5EEDA" w14:textId="77777777" w:rsidR="002613C0" w:rsidRPr="008860F2" w:rsidRDefault="002613C0" w:rsidP="00527A3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4.93</w:t>
            </w:r>
          </w:p>
        </w:tc>
        <w:tc>
          <w:tcPr>
            <w:tcW w:w="270" w:type="dxa"/>
            <w:vAlign w:val="bottom"/>
          </w:tcPr>
          <w:p w14:paraId="5B090141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81EF36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0.42</w:t>
            </w:r>
          </w:p>
        </w:tc>
        <w:tc>
          <w:tcPr>
            <w:tcW w:w="270" w:type="dxa"/>
            <w:vAlign w:val="bottom"/>
          </w:tcPr>
          <w:p w14:paraId="2AC2A0DE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A22B9C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36FB3AB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2BC7CA1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5.35</w:t>
            </w:r>
          </w:p>
        </w:tc>
      </w:tr>
      <w:tr w:rsidR="002613C0" w:rsidRPr="008860F2" w14:paraId="24DA6616" w14:textId="77777777" w:rsidTr="00501D10">
        <w:tc>
          <w:tcPr>
            <w:tcW w:w="3122" w:type="dxa"/>
          </w:tcPr>
          <w:p w14:paraId="7E44A938" w14:textId="77777777" w:rsidR="002613C0" w:rsidRPr="008860F2" w:rsidRDefault="002613C0" w:rsidP="002613C0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ประมาณการหนี้สิน </w:t>
            </w:r>
          </w:p>
        </w:tc>
        <w:tc>
          <w:tcPr>
            <w:tcW w:w="1360" w:type="dxa"/>
            <w:vAlign w:val="bottom"/>
          </w:tcPr>
          <w:p w14:paraId="2B1CBF5B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1.22</w:t>
            </w:r>
          </w:p>
        </w:tc>
        <w:tc>
          <w:tcPr>
            <w:tcW w:w="270" w:type="dxa"/>
            <w:vAlign w:val="bottom"/>
          </w:tcPr>
          <w:p w14:paraId="08E5E333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49C688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(0.23)</w:t>
            </w:r>
          </w:p>
        </w:tc>
        <w:tc>
          <w:tcPr>
            <w:tcW w:w="270" w:type="dxa"/>
            <w:vAlign w:val="bottom"/>
          </w:tcPr>
          <w:p w14:paraId="075259A7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461416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47D8795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B361542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0.99</w:t>
            </w:r>
          </w:p>
        </w:tc>
      </w:tr>
      <w:tr w:rsidR="002613C0" w:rsidRPr="008860F2" w14:paraId="0DD34D3E" w14:textId="77777777" w:rsidTr="00501D10">
        <w:tc>
          <w:tcPr>
            <w:tcW w:w="3122" w:type="dxa"/>
          </w:tcPr>
          <w:p w14:paraId="698B1D0D" w14:textId="77777777" w:rsidR="002613C0" w:rsidRPr="008860F2" w:rsidRDefault="002613C0" w:rsidP="002613C0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1360" w:type="dxa"/>
            <w:vAlign w:val="bottom"/>
          </w:tcPr>
          <w:p w14:paraId="18E66B5E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AB1C159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53691E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AF4926B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3A1E9B7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58FD8F7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6622286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13C0" w:rsidRPr="008860F2" w14:paraId="340820DF" w14:textId="77777777" w:rsidTr="00501D10">
        <w:tc>
          <w:tcPr>
            <w:tcW w:w="3122" w:type="dxa"/>
          </w:tcPr>
          <w:p w14:paraId="7E46FFD6" w14:textId="77777777" w:rsidR="002613C0" w:rsidRPr="008860F2" w:rsidRDefault="002613C0" w:rsidP="002613C0">
            <w:pPr>
              <w:spacing w:line="240" w:lineRule="auto"/>
              <w:ind w:left="66" w:right="-79" w:firstLine="90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360" w:type="dxa"/>
            <w:vAlign w:val="bottom"/>
          </w:tcPr>
          <w:p w14:paraId="04D1BD6A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11.14</w:t>
            </w:r>
          </w:p>
        </w:tc>
        <w:tc>
          <w:tcPr>
            <w:tcW w:w="270" w:type="dxa"/>
            <w:vAlign w:val="bottom"/>
          </w:tcPr>
          <w:p w14:paraId="7D5C4AF8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B50687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2.17</w:t>
            </w:r>
          </w:p>
        </w:tc>
        <w:tc>
          <w:tcPr>
            <w:tcW w:w="270" w:type="dxa"/>
            <w:vAlign w:val="bottom"/>
          </w:tcPr>
          <w:p w14:paraId="33C83B64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39B36B5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0.06</w:t>
            </w:r>
          </w:p>
        </w:tc>
        <w:tc>
          <w:tcPr>
            <w:tcW w:w="270" w:type="dxa"/>
            <w:gridSpan w:val="2"/>
          </w:tcPr>
          <w:p w14:paraId="148E8D41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E89B596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13.37</w:t>
            </w:r>
          </w:p>
        </w:tc>
      </w:tr>
      <w:tr w:rsidR="002613C0" w:rsidRPr="008860F2" w14:paraId="57C8FBB4" w14:textId="77777777" w:rsidTr="00501D10">
        <w:tc>
          <w:tcPr>
            <w:tcW w:w="3122" w:type="dxa"/>
          </w:tcPr>
          <w:p w14:paraId="36E1DBB6" w14:textId="77777777" w:rsidR="002613C0" w:rsidRPr="008860F2" w:rsidRDefault="002613C0" w:rsidP="002613C0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360" w:type="dxa"/>
            <w:vAlign w:val="bottom"/>
          </w:tcPr>
          <w:p w14:paraId="11B6A0A6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8.38</w:t>
            </w:r>
          </w:p>
        </w:tc>
        <w:tc>
          <w:tcPr>
            <w:tcW w:w="270" w:type="dxa"/>
            <w:vAlign w:val="bottom"/>
          </w:tcPr>
          <w:p w14:paraId="263DB761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8B0CB1F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21.62</w:t>
            </w:r>
          </w:p>
        </w:tc>
        <w:tc>
          <w:tcPr>
            <w:tcW w:w="270" w:type="dxa"/>
            <w:vAlign w:val="bottom"/>
          </w:tcPr>
          <w:p w14:paraId="216D37A9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5FD083C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731EEB2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4B17B02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30.00</w:t>
            </w:r>
          </w:p>
        </w:tc>
      </w:tr>
      <w:tr w:rsidR="002613C0" w:rsidRPr="008860F2" w14:paraId="3E6DFFB9" w14:textId="77777777" w:rsidTr="00501D10">
        <w:tc>
          <w:tcPr>
            <w:tcW w:w="3122" w:type="dxa"/>
          </w:tcPr>
          <w:p w14:paraId="546D0B85" w14:textId="77777777" w:rsidR="002613C0" w:rsidRPr="008860F2" w:rsidRDefault="002613C0" w:rsidP="002613C0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360" w:type="dxa"/>
            <w:vAlign w:val="bottom"/>
          </w:tcPr>
          <w:p w14:paraId="765FD311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28.28</w:t>
            </w:r>
          </w:p>
        </w:tc>
        <w:tc>
          <w:tcPr>
            <w:tcW w:w="270" w:type="dxa"/>
            <w:vAlign w:val="bottom"/>
          </w:tcPr>
          <w:p w14:paraId="553126A4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A437F8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10.42</w:t>
            </w:r>
          </w:p>
        </w:tc>
        <w:tc>
          <w:tcPr>
            <w:tcW w:w="270" w:type="dxa"/>
            <w:vAlign w:val="bottom"/>
          </w:tcPr>
          <w:p w14:paraId="0C040F7F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D32BEB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A48935D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2003E97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38.70</w:t>
            </w:r>
          </w:p>
        </w:tc>
      </w:tr>
      <w:tr w:rsidR="002613C0" w:rsidRPr="008860F2" w14:paraId="6E716FA3" w14:textId="77777777" w:rsidTr="00501D10">
        <w:tc>
          <w:tcPr>
            <w:tcW w:w="3122" w:type="dxa"/>
          </w:tcPr>
          <w:p w14:paraId="652F3BA7" w14:textId="2AB8BBA2" w:rsidR="002613C0" w:rsidRPr="008860F2" w:rsidRDefault="002613C0" w:rsidP="002613C0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60" w:type="dxa"/>
            <w:vAlign w:val="bottom"/>
          </w:tcPr>
          <w:p w14:paraId="6010537A" w14:textId="228A95E7" w:rsidR="002613C0" w:rsidRDefault="002613C0" w:rsidP="002613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0.10</w:t>
            </w:r>
          </w:p>
        </w:tc>
        <w:tc>
          <w:tcPr>
            <w:tcW w:w="270" w:type="dxa"/>
            <w:vAlign w:val="bottom"/>
          </w:tcPr>
          <w:p w14:paraId="6D5F590B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E7E025" w14:textId="591087ED" w:rsidR="002613C0" w:rsidRDefault="002613C0" w:rsidP="002613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0.06</w:t>
            </w:r>
          </w:p>
        </w:tc>
        <w:tc>
          <w:tcPr>
            <w:tcW w:w="270" w:type="dxa"/>
            <w:vAlign w:val="bottom"/>
          </w:tcPr>
          <w:p w14:paraId="438EF409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34DC34" w14:textId="46A8421F" w:rsidR="002613C0" w:rsidRDefault="002613C0" w:rsidP="002613C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CF0960D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03D65A7" w14:textId="259C39CD" w:rsidR="002613C0" w:rsidRDefault="002613C0" w:rsidP="002613C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0.16</w:t>
            </w:r>
          </w:p>
        </w:tc>
      </w:tr>
      <w:tr w:rsidR="002613C0" w:rsidRPr="008860F2" w14:paraId="6D9C93A2" w14:textId="77777777" w:rsidTr="00501D10">
        <w:tc>
          <w:tcPr>
            <w:tcW w:w="3122" w:type="dxa"/>
          </w:tcPr>
          <w:p w14:paraId="1CF82B7C" w14:textId="5B2D9A06" w:rsidR="002613C0" w:rsidRPr="008860F2" w:rsidRDefault="002613C0" w:rsidP="002613C0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vAlign w:val="bottom"/>
          </w:tcPr>
          <w:p w14:paraId="77A8EE43" w14:textId="1D9AC1EA" w:rsidR="002613C0" w:rsidRPr="008860F2" w:rsidRDefault="002613C0" w:rsidP="002613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8.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26C985B7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1B7D3F" w14:textId="03CE1585" w:rsidR="002613C0" w:rsidRPr="008860F2" w:rsidRDefault="002613C0" w:rsidP="002613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(3.4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5A0A377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EABF44E" w14:textId="77777777" w:rsidR="002613C0" w:rsidRPr="00721CE8" w:rsidRDefault="002613C0" w:rsidP="002613C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721C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5C839A5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7ADC39A6" w14:textId="58395D47" w:rsidR="002613C0" w:rsidRPr="008860F2" w:rsidRDefault="002613C0" w:rsidP="002613C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4.91</w:t>
            </w:r>
          </w:p>
        </w:tc>
      </w:tr>
      <w:tr w:rsidR="002613C0" w:rsidRPr="008860F2" w14:paraId="57CD6A44" w14:textId="77777777" w:rsidTr="00501D10">
        <w:tc>
          <w:tcPr>
            <w:tcW w:w="3122" w:type="dxa"/>
          </w:tcPr>
          <w:p w14:paraId="2AD89148" w14:textId="77777777" w:rsidR="002613C0" w:rsidRPr="008860F2" w:rsidRDefault="002613C0" w:rsidP="002613C0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A527E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63.01</w:t>
            </w:r>
          </w:p>
        </w:tc>
        <w:tc>
          <w:tcPr>
            <w:tcW w:w="270" w:type="dxa"/>
            <w:vAlign w:val="bottom"/>
          </w:tcPr>
          <w:p w14:paraId="2B4B95B9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BADE8" w14:textId="596507F9" w:rsidR="002613C0" w:rsidRPr="008860F2" w:rsidRDefault="002613C0" w:rsidP="002613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32.28</w:t>
            </w:r>
          </w:p>
        </w:tc>
        <w:tc>
          <w:tcPr>
            <w:tcW w:w="270" w:type="dxa"/>
            <w:vAlign w:val="bottom"/>
          </w:tcPr>
          <w:p w14:paraId="740B4CA2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7DB42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0.06</w:t>
            </w:r>
          </w:p>
        </w:tc>
        <w:tc>
          <w:tcPr>
            <w:tcW w:w="270" w:type="dxa"/>
            <w:gridSpan w:val="2"/>
          </w:tcPr>
          <w:p w14:paraId="26F36F49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A8AD9" w14:textId="2F10D872" w:rsidR="002613C0" w:rsidRPr="00A7712C" w:rsidRDefault="002613C0" w:rsidP="002613C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12C">
              <w:rPr>
                <w:rFonts w:ascii="Angsana New" w:hAnsi="Angsana New"/>
                <w:b/>
                <w:bCs/>
                <w:sz w:val="28"/>
                <w:szCs w:val="28"/>
              </w:rPr>
              <w:t>95.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35</w:t>
            </w:r>
          </w:p>
        </w:tc>
      </w:tr>
      <w:tr w:rsidR="002613C0" w:rsidRPr="008860F2" w14:paraId="523981F1" w14:textId="77777777" w:rsidTr="00501D10">
        <w:tc>
          <w:tcPr>
            <w:tcW w:w="3122" w:type="dxa"/>
          </w:tcPr>
          <w:p w14:paraId="7E729ED2" w14:textId="77777777" w:rsidR="002613C0" w:rsidRPr="008860F2" w:rsidRDefault="002613C0" w:rsidP="002613C0">
            <w:pPr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0" w:type="dxa"/>
            <w:vAlign w:val="bottom"/>
          </w:tcPr>
          <w:p w14:paraId="0E43E29E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D59727B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89C388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F1F12FE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288B43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C73863F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</w:tcPr>
          <w:p w14:paraId="1856BA65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13C0" w:rsidRPr="008860F2" w14:paraId="1D3A880D" w14:textId="77777777" w:rsidTr="00501D10">
        <w:tc>
          <w:tcPr>
            <w:tcW w:w="3122" w:type="dxa"/>
          </w:tcPr>
          <w:p w14:paraId="033ADECF" w14:textId="77777777" w:rsidR="002613C0" w:rsidRPr="008860F2" w:rsidRDefault="002613C0" w:rsidP="002613C0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0" w:type="dxa"/>
            <w:vAlign w:val="bottom"/>
          </w:tcPr>
          <w:p w14:paraId="04826007" w14:textId="77777777" w:rsidR="002613C0" w:rsidRPr="00281199" w:rsidRDefault="002613C0" w:rsidP="002613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8AAA232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51D24BB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16FCF4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F2E4B9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73D5D01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7D3A3AA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13C0" w:rsidRPr="008860F2" w14:paraId="01D105E7" w14:textId="77777777" w:rsidTr="00501D10">
        <w:tc>
          <w:tcPr>
            <w:tcW w:w="3122" w:type="dxa"/>
          </w:tcPr>
          <w:p w14:paraId="698225A6" w14:textId="77777777" w:rsidR="002613C0" w:rsidRPr="008860F2" w:rsidRDefault="002613C0" w:rsidP="002613C0">
            <w:pPr>
              <w:spacing w:line="240" w:lineRule="auto"/>
              <w:ind w:left="181" w:right="-79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360" w:type="dxa"/>
            <w:vAlign w:val="bottom"/>
          </w:tcPr>
          <w:p w14:paraId="40EB43B8" w14:textId="304E1969" w:rsidR="002613C0" w:rsidRPr="008860F2" w:rsidRDefault="002613C0" w:rsidP="002613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2.82</w:t>
            </w:r>
          </w:p>
        </w:tc>
        <w:tc>
          <w:tcPr>
            <w:tcW w:w="270" w:type="dxa"/>
            <w:vAlign w:val="bottom"/>
          </w:tcPr>
          <w:p w14:paraId="1C91D1B2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266A10" w14:textId="77777777" w:rsidR="002613C0" w:rsidRPr="00023999" w:rsidRDefault="002613C0" w:rsidP="002613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11.93</w:t>
            </w:r>
          </w:p>
        </w:tc>
        <w:tc>
          <w:tcPr>
            <w:tcW w:w="270" w:type="dxa"/>
            <w:vAlign w:val="bottom"/>
          </w:tcPr>
          <w:p w14:paraId="59BFBDD4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E25BF0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5EDCB93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78559C0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14.75</w:t>
            </w:r>
          </w:p>
        </w:tc>
      </w:tr>
      <w:tr w:rsidR="002613C0" w:rsidRPr="008860F2" w14:paraId="09FF003F" w14:textId="77777777" w:rsidTr="00501D10">
        <w:tc>
          <w:tcPr>
            <w:tcW w:w="3122" w:type="dxa"/>
          </w:tcPr>
          <w:p w14:paraId="4ADC18A7" w14:textId="77777777" w:rsidR="002613C0" w:rsidRPr="008860F2" w:rsidRDefault="002613C0" w:rsidP="002613C0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360" w:type="dxa"/>
            <w:vAlign w:val="bottom"/>
          </w:tcPr>
          <w:p w14:paraId="78AA9F2D" w14:textId="77777777" w:rsidR="002613C0" w:rsidRPr="005B5D60" w:rsidRDefault="002613C0" w:rsidP="002613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15.92</w:t>
            </w:r>
          </w:p>
        </w:tc>
        <w:tc>
          <w:tcPr>
            <w:tcW w:w="270" w:type="dxa"/>
            <w:vAlign w:val="bottom"/>
          </w:tcPr>
          <w:p w14:paraId="44A97064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3498DA9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(1.18)</w:t>
            </w:r>
          </w:p>
        </w:tc>
        <w:tc>
          <w:tcPr>
            <w:tcW w:w="270" w:type="dxa"/>
            <w:vAlign w:val="bottom"/>
          </w:tcPr>
          <w:p w14:paraId="27CC645D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3300B3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AAEC6B8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77621E3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14.74</w:t>
            </w:r>
          </w:p>
        </w:tc>
      </w:tr>
      <w:tr w:rsidR="002613C0" w:rsidRPr="008860F2" w14:paraId="7C696E2F" w14:textId="77777777" w:rsidTr="00501D10">
        <w:tc>
          <w:tcPr>
            <w:tcW w:w="3122" w:type="dxa"/>
          </w:tcPr>
          <w:p w14:paraId="4606DC3F" w14:textId="159E2F09" w:rsidR="002613C0" w:rsidRPr="008860F2" w:rsidRDefault="002613C0" w:rsidP="002613C0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60" w:type="dxa"/>
            <w:vAlign w:val="bottom"/>
          </w:tcPr>
          <w:p w14:paraId="103C35AE" w14:textId="6CE20E46" w:rsidR="002613C0" w:rsidRDefault="002613C0" w:rsidP="002613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381.64</w:t>
            </w:r>
          </w:p>
        </w:tc>
        <w:tc>
          <w:tcPr>
            <w:tcW w:w="270" w:type="dxa"/>
            <w:vAlign w:val="bottom"/>
          </w:tcPr>
          <w:p w14:paraId="70E4110D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86F0C71" w14:textId="569A89BB" w:rsidR="002613C0" w:rsidRDefault="002613C0" w:rsidP="002613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16.45</w:t>
            </w:r>
          </w:p>
        </w:tc>
        <w:tc>
          <w:tcPr>
            <w:tcW w:w="270" w:type="dxa"/>
            <w:vAlign w:val="bottom"/>
          </w:tcPr>
          <w:p w14:paraId="573D3A78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F8EB54" w14:textId="1ABD406C" w:rsidR="002613C0" w:rsidRDefault="002613C0" w:rsidP="002613C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268D846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8B2BF7F" w14:textId="62F068FD" w:rsidR="002613C0" w:rsidRDefault="002613C0" w:rsidP="002613C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398.09</w:t>
            </w:r>
          </w:p>
        </w:tc>
      </w:tr>
      <w:tr w:rsidR="002613C0" w:rsidRPr="008860F2" w14:paraId="1D358BF2" w14:textId="77777777" w:rsidTr="00501D10">
        <w:tc>
          <w:tcPr>
            <w:tcW w:w="3122" w:type="dxa"/>
          </w:tcPr>
          <w:p w14:paraId="16B93141" w14:textId="7F7ABD1B" w:rsidR="002613C0" w:rsidRPr="008860F2" w:rsidRDefault="002613C0" w:rsidP="002613C0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360" w:type="dxa"/>
            <w:vAlign w:val="bottom"/>
          </w:tcPr>
          <w:p w14:paraId="59A33F36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2.30</w:t>
            </w:r>
          </w:p>
        </w:tc>
        <w:tc>
          <w:tcPr>
            <w:tcW w:w="270" w:type="dxa"/>
            <w:vAlign w:val="bottom"/>
          </w:tcPr>
          <w:p w14:paraId="66BCE816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8207C4A" w14:textId="02AEFD32" w:rsidR="002613C0" w:rsidRPr="008860F2" w:rsidRDefault="002613C0" w:rsidP="002613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(0.22)</w:t>
            </w:r>
          </w:p>
        </w:tc>
        <w:tc>
          <w:tcPr>
            <w:tcW w:w="270" w:type="dxa"/>
            <w:vAlign w:val="bottom"/>
          </w:tcPr>
          <w:p w14:paraId="114D1D18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61DF15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3B81FC5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5D298739" w14:textId="7CDE1A8E" w:rsidR="002613C0" w:rsidRPr="008860F2" w:rsidRDefault="002613C0" w:rsidP="002613C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2.08</w:t>
            </w:r>
          </w:p>
        </w:tc>
      </w:tr>
      <w:tr w:rsidR="002613C0" w:rsidRPr="008860F2" w14:paraId="76F066C0" w14:textId="77777777" w:rsidTr="00501D10">
        <w:tc>
          <w:tcPr>
            <w:tcW w:w="3122" w:type="dxa"/>
          </w:tcPr>
          <w:p w14:paraId="2A468E85" w14:textId="77777777" w:rsidR="002613C0" w:rsidRPr="008860F2" w:rsidRDefault="002613C0" w:rsidP="002613C0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6425B" w14:textId="2DCFCDF6" w:rsidR="002613C0" w:rsidRPr="008860F2" w:rsidRDefault="002613C0" w:rsidP="002613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402.68</w:t>
            </w:r>
          </w:p>
        </w:tc>
        <w:tc>
          <w:tcPr>
            <w:tcW w:w="270" w:type="dxa"/>
            <w:vAlign w:val="bottom"/>
          </w:tcPr>
          <w:p w14:paraId="09BC8630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48CEC" w14:textId="763ED1D1" w:rsidR="002613C0" w:rsidRPr="008860F2" w:rsidRDefault="002613C0" w:rsidP="002613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26.98</w:t>
            </w:r>
          </w:p>
        </w:tc>
        <w:tc>
          <w:tcPr>
            <w:tcW w:w="270" w:type="dxa"/>
            <w:vAlign w:val="bottom"/>
          </w:tcPr>
          <w:p w14:paraId="324EF707" w14:textId="77777777" w:rsidR="002613C0" w:rsidRPr="008860F2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7915A" w14:textId="77777777" w:rsidR="002613C0" w:rsidRPr="00A7712C" w:rsidRDefault="002613C0" w:rsidP="002613C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12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123FD9F4" w14:textId="77777777" w:rsidR="002613C0" w:rsidRPr="00A7712C" w:rsidRDefault="002613C0" w:rsidP="002613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974BD" w14:textId="71A0C6E9" w:rsidR="002613C0" w:rsidRPr="001F1371" w:rsidRDefault="002613C0" w:rsidP="002613C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429.66</w:t>
            </w:r>
          </w:p>
        </w:tc>
      </w:tr>
    </w:tbl>
    <w:p w14:paraId="188F6142" w14:textId="77777777" w:rsidR="003D01E2" w:rsidRDefault="003D01E2" w:rsidP="000D5724">
      <w:pPr>
        <w:rPr>
          <w:sz w:val="28"/>
          <w:szCs w:val="28"/>
        </w:rPr>
      </w:pPr>
    </w:p>
    <w:p w14:paraId="4FDEACF3" w14:textId="146BC92A" w:rsidR="003D01E2" w:rsidRDefault="003D01E2" w:rsidP="000D5724">
      <w:pPr>
        <w:rPr>
          <w:sz w:val="28"/>
          <w:szCs w:val="28"/>
        </w:rPr>
      </w:pPr>
    </w:p>
    <w:p w14:paraId="061113FF" w14:textId="5838D8E7" w:rsidR="007D378E" w:rsidRDefault="007D378E" w:rsidP="000D5724">
      <w:pPr>
        <w:rPr>
          <w:sz w:val="28"/>
          <w:szCs w:val="28"/>
        </w:rPr>
      </w:pPr>
    </w:p>
    <w:p w14:paraId="17E609C3" w14:textId="6F112A45" w:rsidR="007D378E" w:rsidRDefault="007D378E" w:rsidP="000D5724">
      <w:pPr>
        <w:rPr>
          <w:sz w:val="28"/>
          <w:szCs w:val="28"/>
        </w:rPr>
      </w:pPr>
    </w:p>
    <w:p w14:paraId="008F8E42" w14:textId="1E5130C0" w:rsidR="007D378E" w:rsidRDefault="007D378E" w:rsidP="000D5724">
      <w:pPr>
        <w:rPr>
          <w:sz w:val="28"/>
          <w:szCs w:val="28"/>
        </w:rPr>
      </w:pPr>
    </w:p>
    <w:p w14:paraId="2BC80720" w14:textId="33C61FA5" w:rsidR="007D378E" w:rsidRDefault="007D378E" w:rsidP="000D5724">
      <w:pPr>
        <w:rPr>
          <w:sz w:val="28"/>
          <w:szCs w:val="28"/>
        </w:rPr>
      </w:pPr>
    </w:p>
    <w:p w14:paraId="52B8C3EF" w14:textId="154198DB" w:rsidR="007D378E" w:rsidRDefault="007D378E" w:rsidP="000D5724">
      <w:pPr>
        <w:rPr>
          <w:sz w:val="28"/>
          <w:szCs w:val="28"/>
        </w:rPr>
      </w:pPr>
    </w:p>
    <w:p w14:paraId="1091D072" w14:textId="44F65272" w:rsidR="007D378E" w:rsidRDefault="007D378E" w:rsidP="000D5724">
      <w:pPr>
        <w:rPr>
          <w:sz w:val="28"/>
          <w:szCs w:val="28"/>
        </w:rPr>
      </w:pPr>
    </w:p>
    <w:p w14:paraId="38C5BF9F" w14:textId="7F542967" w:rsidR="007D378E" w:rsidRDefault="007D378E" w:rsidP="000D5724">
      <w:pPr>
        <w:rPr>
          <w:sz w:val="28"/>
          <w:szCs w:val="28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22"/>
        <w:gridCol w:w="1260"/>
        <w:gridCol w:w="270"/>
        <w:gridCol w:w="1350"/>
        <w:gridCol w:w="270"/>
        <w:gridCol w:w="1170"/>
        <w:gridCol w:w="264"/>
        <w:gridCol w:w="6"/>
        <w:gridCol w:w="1344"/>
        <w:gridCol w:w="6"/>
      </w:tblGrid>
      <w:tr w:rsidR="007F2C45" w:rsidRPr="007D378E" w14:paraId="4BAAE7CB" w14:textId="77777777" w:rsidTr="00007D44">
        <w:trPr>
          <w:gridAfter w:val="1"/>
          <w:wAfter w:w="6" w:type="dxa"/>
        </w:trPr>
        <w:tc>
          <w:tcPr>
            <w:tcW w:w="3222" w:type="dxa"/>
          </w:tcPr>
          <w:p w14:paraId="7F2604F9" w14:textId="77777777" w:rsidR="007F2C45" w:rsidRPr="007D378E" w:rsidRDefault="007F2C45" w:rsidP="007F2C4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D378E">
              <w:rPr>
                <w:rFonts w:ascii="Angsana New" w:hAnsi="Angsana New"/>
                <w:sz w:val="28"/>
                <w:szCs w:val="28"/>
                <w:highlight w:val="yellow"/>
              </w:rPr>
              <w:br w:type="page"/>
            </w:r>
          </w:p>
        </w:tc>
        <w:tc>
          <w:tcPr>
            <w:tcW w:w="5934" w:type="dxa"/>
            <w:gridSpan w:val="8"/>
          </w:tcPr>
          <w:p w14:paraId="48E8ED44" w14:textId="50546C71" w:rsidR="007F2C45" w:rsidRPr="007D378E" w:rsidRDefault="007F2C45" w:rsidP="007F2C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BB7AD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2C45" w:rsidRPr="007D378E" w14:paraId="29325A2D" w14:textId="77777777" w:rsidTr="00007D44">
        <w:trPr>
          <w:gridAfter w:val="1"/>
          <w:wAfter w:w="6" w:type="dxa"/>
        </w:trPr>
        <w:tc>
          <w:tcPr>
            <w:tcW w:w="3222" w:type="dxa"/>
          </w:tcPr>
          <w:p w14:paraId="768B25B8" w14:textId="77777777" w:rsidR="007F2C45" w:rsidRPr="007D378E" w:rsidRDefault="007F2C45" w:rsidP="007F2C4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  <w:vMerge w:val="restart"/>
            <w:vAlign w:val="bottom"/>
          </w:tcPr>
          <w:p w14:paraId="5332EEEA" w14:textId="77777777" w:rsidR="007F2C45" w:rsidRPr="007D378E" w:rsidRDefault="007F2C45" w:rsidP="007F2C45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37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4047693" w14:textId="77777777" w:rsidR="007F2C45" w:rsidRPr="007D378E" w:rsidRDefault="007F2C45" w:rsidP="007F2C45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378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7D37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ตุลาคม </w:t>
            </w:r>
          </w:p>
          <w:p w14:paraId="1A45D101" w14:textId="793A4B5B" w:rsidR="007F2C45" w:rsidRPr="007D378E" w:rsidRDefault="007F2C45" w:rsidP="007F2C45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378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324" w:type="dxa"/>
            <w:gridSpan w:val="5"/>
            <w:tcBorders>
              <w:bottom w:val="single" w:sz="4" w:space="0" w:color="auto"/>
            </w:tcBorders>
            <w:vAlign w:val="bottom"/>
          </w:tcPr>
          <w:p w14:paraId="036FC08D" w14:textId="77777777" w:rsidR="007F2C45" w:rsidRPr="007D378E" w:rsidRDefault="007F2C45" w:rsidP="007F2C45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378E">
              <w:rPr>
                <w:rFonts w:ascii="Angsana New" w:hAnsi="Angsana New"/>
                <w:sz w:val="28"/>
                <w:szCs w:val="28"/>
                <w:cs/>
              </w:rPr>
              <w:t>บันทึกเป็น</w:t>
            </w:r>
            <w:r w:rsidRPr="007D378E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7D378E">
              <w:rPr>
                <w:rFonts w:ascii="Angsana New" w:hAnsi="Angsana New"/>
                <w:sz w:val="28"/>
                <w:szCs w:val="28"/>
                <w:cs/>
              </w:rPr>
              <w:t>รายจ่าย</w:t>
            </w:r>
            <w:r w:rsidRPr="007D378E">
              <w:rPr>
                <w:rFonts w:ascii="Angsana New" w:hAnsi="Angsana New"/>
                <w:sz w:val="28"/>
                <w:szCs w:val="28"/>
              </w:rPr>
              <w:t xml:space="preserve">) / </w:t>
            </w:r>
            <w:r w:rsidRPr="007D378E">
              <w:rPr>
                <w:rFonts w:ascii="Angsana New" w:hAnsi="Angsana New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1350" w:type="dxa"/>
            <w:gridSpan w:val="2"/>
          </w:tcPr>
          <w:p w14:paraId="1CDEC4D8" w14:textId="4F82C7BD" w:rsidR="007F2C45" w:rsidRPr="007D378E" w:rsidRDefault="007F2C45" w:rsidP="007F2C45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7F2C45" w:rsidRPr="007D378E" w14:paraId="41E50EC6" w14:textId="77777777" w:rsidTr="00007D44">
        <w:tc>
          <w:tcPr>
            <w:tcW w:w="3222" w:type="dxa"/>
          </w:tcPr>
          <w:p w14:paraId="0BBA43AC" w14:textId="77777777" w:rsidR="007F2C45" w:rsidRPr="007D378E" w:rsidRDefault="007F2C45" w:rsidP="007F2C4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  <w:vMerge/>
            <w:vAlign w:val="bottom"/>
          </w:tcPr>
          <w:p w14:paraId="03C2D05D" w14:textId="77777777" w:rsidR="007F2C45" w:rsidRPr="007D378E" w:rsidRDefault="007F2C45" w:rsidP="007F2C45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3C04012" w14:textId="77777777" w:rsidR="007F2C45" w:rsidRPr="007D378E" w:rsidRDefault="007F2C45" w:rsidP="007F2C4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66ECE5" w14:textId="77777777" w:rsidR="007F2C45" w:rsidRPr="007D378E" w:rsidRDefault="007F2C45" w:rsidP="007F2C45">
            <w:pPr>
              <w:spacing w:line="240" w:lineRule="auto"/>
              <w:ind w:left="-135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49AFEC8" w14:textId="77777777" w:rsidR="007F2C45" w:rsidRPr="007D378E" w:rsidRDefault="007F2C45" w:rsidP="007F2C45">
            <w:pPr>
              <w:spacing w:line="240" w:lineRule="auto"/>
              <w:ind w:left="-135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378E">
              <w:rPr>
                <w:rFonts w:ascii="Angsana New" w:hAnsi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092D2696" w14:textId="77777777" w:rsidR="007F2C45" w:rsidRPr="007D378E" w:rsidRDefault="007F2C45" w:rsidP="007F2C45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C94F09" w14:textId="77777777" w:rsidR="007F2C45" w:rsidRPr="007D378E" w:rsidRDefault="007F2C45" w:rsidP="007F2C45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378E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</w:p>
          <w:p w14:paraId="4FE9D433" w14:textId="77777777" w:rsidR="007F2C45" w:rsidRPr="007D378E" w:rsidRDefault="007F2C45" w:rsidP="007F2C45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378E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270" w:type="dxa"/>
            <w:gridSpan w:val="2"/>
          </w:tcPr>
          <w:p w14:paraId="587E90C0" w14:textId="77777777" w:rsidR="007F2C45" w:rsidRPr="007D378E" w:rsidRDefault="007F2C45" w:rsidP="007F2C45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7A9C8E8A" w14:textId="77777777" w:rsidR="00802435" w:rsidRDefault="007F2C45" w:rsidP="00802435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37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="008024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4DF74A98" w14:textId="63154EAC" w:rsidR="007F2C45" w:rsidRPr="007D378E" w:rsidRDefault="007F2C45" w:rsidP="00802435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378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D37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22F591BF" w14:textId="134E0AC8" w:rsidR="007F2C45" w:rsidRPr="007D378E" w:rsidRDefault="007F2C45" w:rsidP="007F2C45">
            <w:pPr>
              <w:spacing w:line="240" w:lineRule="auto"/>
              <w:ind w:left="-124" w:right="-92"/>
              <w:jc w:val="center"/>
              <w:rPr>
                <w:sz w:val="28"/>
                <w:szCs w:val="28"/>
              </w:rPr>
            </w:pPr>
            <w:r w:rsidRPr="007D378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A74095" w:rsidRPr="007D378E" w14:paraId="72202326" w14:textId="77777777" w:rsidTr="00007D44">
        <w:tc>
          <w:tcPr>
            <w:tcW w:w="3222" w:type="dxa"/>
          </w:tcPr>
          <w:p w14:paraId="231B24E7" w14:textId="77777777" w:rsidR="00A74095" w:rsidRPr="007D378E" w:rsidRDefault="00A74095" w:rsidP="00A7409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</w:tcPr>
          <w:p w14:paraId="63638383" w14:textId="3F6B9134" w:rsidR="00A74095" w:rsidRPr="007D378E" w:rsidRDefault="00A74095" w:rsidP="00A74095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270" w:type="dxa"/>
            <w:vAlign w:val="bottom"/>
          </w:tcPr>
          <w:p w14:paraId="7BB9315F" w14:textId="77777777" w:rsidR="00A74095" w:rsidRPr="007D378E" w:rsidRDefault="00A74095" w:rsidP="00A7409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AA8023A" w14:textId="77777777" w:rsidR="00A74095" w:rsidRPr="007D378E" w:rsidRDefault="00A74095" w:rsidP="00A74095">
            <w:pPr>
              <w:spacing w:line="240" w:lineRule="auto"/>
              <w:ind w:left="-135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A6A1028" w14:textId="77777777" w:rsidR="00A74095" w:rsidRPr="007D378E" w:rsidRDefault="00A74095" w:rsidP="00A74095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FACB5E" w14:textId="77777777" w:rsidR="00A74095" w:rsidRPr="007D378E" w:rsidRDefault="00A74095" w:rsidP="00A74095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0D5879CB" w14:textId="77777777" w:rsidR="00A74095" w:rsidRPr="007D378E" w:rsidRDefault="00A74095" w:rsidP="00A74095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16450D69" w14:textId="77777777" w:rsidR="00A74095" w:rsidRPr="007D378E" w:rsidRDefault="00A74095" w:rsidP="00A74095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A74095" w:rsidRPr="007D378E" w14:paraId="57043B44" w14:textId="77777777" w:rsidTr="00007D44">
        <w:trPr>
          <w:gridAfter w:val="1"/>
          <w:wAfter w:w="6" w:type="dxa"/>
        </w:trPr>
        <w:tc>
          <w:tcPr>
            <w:tcW w:w="3222" w:type="dxa"/>
          </w:tcPr>
          <w:p w14:paraId="61A1F86F" w14:textId="77777777" w:rsidR="00A74095" w:rsidRPr="007D378E" w:rsidRDefault="00A74095" w:rsidP="00A74095">
            <w:pPr>
              <w:spacing w:line="240" w:lineRule="auto"/>
              <w:ind w:left="117" w:right="-79" w:hanging="1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934" w:type="dxa"/>
            <w:gridSpan w:val="8"/>
          </w:tcPr>
          <w:p w14:paraId="0B74993A" w14:textId="2F85CDCB" w:rsidR="00A74095" w:rsidRPr="007D378E" w:rsidRDefault="00A74095" w:rsidP="00A74095">
            <w:pPr>
              <w:spacing w:line="240" w:lineRule="auto"/>
              <w:ind w:left="117" w:right="-79" w:hanging="11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  <w:r w:rsidRPr="007D378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74095" w:rsidRPr="007D378E" w14:paraId="40701A12" w14:textId="77777777" w:rsidTr="00007D44">
        <w:tc>
          <w:tcPr>
            <w:tcW w:w="3222" w:type="dxa"/>
          </w:tcPr>
          <w:p w14:paraId="5862878D" w14:textId="77777777" w:rsidR="00A74095" w:rsidRPr="007D378E" w:rsidRDefault="00A74095" w:rsidP="00A74095">
            <w:pPr>
              <w:spacing w:line="240" w:lineRule="auto"/>
              <w:ind w:left="117" w:right="-79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7D378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6F722FC" w14:textId="77777777" w:rsidR="00A74095" w:rsidRPr="007D378E" w:rsidRDefault="00A74095" w:rsidP="00A740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05F390" w14:textId="77777777" w:rsidR="00A74095" w:rsidRPr="007D378E" w:rsidRDefault="00A74095" w:rsidP="00A740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5DC93C" w14:textId="77777777" w:rsidR="00A74095" w:rsidRPr="007D378E" w:rsidRDefault="00A74095" w:rsidP="00A740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FDC82E" w14:textId="77777777" w:rsidR="00A74095" w:rsidRPr="007D378E" w:rsidRDefault="00A74095" w:rsidP="00A740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F56E31" w14:textId="77777777" w:rsidR="00A74095" w:rsidRPr="007D378E" w:rsidRDefault="00A74095" w:rsidP="00A74095">
            <w:pPr>
              <w:pStyle w:val="acctfourfigures"/>
              <w:tabs>
                <w:tab w:val="clear" w:pos="765"/>
                <w:tab w:val="left" w:pos="285"/>
                <w:tab w:val="left" w:pos="361"/>
                <w:tab w:val="center" w:pos="458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19133B5" w14:textId="77777777" w:rsidR="00A74095" w:rsidRPr="007D378E" w:rsidRDefault="00A74095" w:rsidP="00A740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54259273" w14:textId="77777777" w:rsidR="00A74095" w:rsidRPr="007D378E" w:rsidRDefault="00A74095" w:rsidP="00A740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4095" w:rsidRPr="007D378E" w14:paraId="0CD7F85F" w14:textId="77777777" w:rsidTr="00007D44">
        <w:tc>
          <w:tcPr>
            <w:tcW w:w="3222" w:type="dxa"/>
            <w:shd w:val="clear" w:color="auto" w:fill="auto"/>
          </w:tcPr>
          <w:p w14:paraId="27A50BA4" w14:textId="77777777" w:rsidR="00A74095" w:rsidRPr="007D378E" w:rsidRDefault="00A74095" w:rsidP="00A74095">
            <w:pPr>
              <w:rPr>
                <w:color w:val="0000FF"/>
                <w:sz w:val="28"/>
                <w:szCs w:val="28"/>
                <w:highlight w:val="yellow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BC6A06" w14:textId="77777777" w:rsidR="00A74095" w:rsidRPr="007D378E" w:rsidRDefault="00A74095" w:rsidP="00A7409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3C1AAF" w14:textId="77777777" w:rsidR="00A74095" w:rsidRPr="007D378E" w:rsidRDefault="00A74095" w:rsidP="00A740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0D86F64" w14:textId="77777777" w:rsidR="00A74095" w:rsidRPr="007D378E" w:rsidRDefault="00A74095" w:rsidP="00A7409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360235" w14:textId="77777777" w:rsidR="00A74095" w:rsidRPr="007D378E" w:rsidRDefault="00A74095" w:rsidP="00A740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FF6B8B" w14:textId="77777777" w:rsidR="00A74095" w:rsidRPr="007D378E" w:rsidRDefault="00A74095" w:rsidP="00A7409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5CD92FD" w14:textId="77777777" w:rsidR="00A74095" w:rsidRPr="007D378E" w:rsidRDefault="00A74095" w:rsidP="00A740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FA30A88" w14:textId="77777777" w:rsidR="00A74095" w:rsidRPr="007D378E" w:rsidRDefault="00A74095" w:rsidP="00A7409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A74095" w:rsidRPr="00410A0E" w14:paraId="61D403BD" w14:textId="77777777" w:rsidTr="00007D44">
        <w:tc>
          <w:tcPr>
            <w:tcW w:w="3222" w:type="dxa"/>
            <w:shd w:val="clear" w:color="auto" w:fill="auto"/>
          </w:tcPr>
          <w:p w14:paraId="54601CBE" w14:textId="77777777" w:rsidR="00A74095" w:rsidRPr="00410A0E" w:rsidRDefault="00A74095" w:rsidP="00A74095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410A0E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ผลประโยชน์พนักงาน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3B82C3" w14:textId="31B16B18" w:rsidR="00A74095" w:rsidRPr="00310B41" w:rsidRDefault="00A74095" w:rsidP="00A7409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310B41">
              <w:rPr>
                <w:rFonts w:ascii="Angsana New" w:hAnsi="Angsana New"/>
                <w:sz w:val="28"/>
                <w:szCs w:val="28"/>
              </w:rPr>
              <w:t>6.87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142F3C" w14:textId="77777777" w:rsidR="00A74095" w:rsidRPr="00410A0E" w:rsidRDefault="00A74095" w:rsidP="00A74095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64D3B6" w14:textId="2FAEC9BF" w:rsidR="00A74095" w:rsidRPr="00410A0E" w:rsidRDefault="00A74095" w:rsidP="00A7409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1AA877" w14:textId="77777777" w:rsidR="00A74095" w:rsidRPr="00410A0E" w:rsidRDefault="00A74095" w:rsidP="00A74095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BD8B51" w14:textId="1394DF0C" w:rsidR="00A74095" w:rsidRPr="00410A0E" w:rsidRDefault="00A74095" w:rsidP="00A7409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(0.74)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F964ABC" w14:textId="77777777" w:rsidR="00A74095" w:rsidRPr="00410A0E" w:rsidRDefault="00A74095" w:rsidP="00A74095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0A62B32" w14:textId="658B02AE" w:rsidR="00A74095" w:rsidRPr="00410A0E" w:rsidRDefault="00A74095" w:rsidP="00A7409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6.80</w:t>
            </w:r>
          </w:p>
        </w:tc>
      </w:tr>
      <w:tr w:rsidR="00A74095" w:rsidRPr="00410A0E" w14:paraId="6ED7096E" w14:textId="77777777" w:rsidTr="00007D44">
        <w:tc>
          <w:tcPr>
            <w:tcW w:w="3222" w:type="dxa"/>
            <w:shd w:val="clear" w:color="auto" w:fill="auto"/>
          </w:tcPr>
          <w:p w14:paraId="1DA05D0D" w14:textId="77777777" w:rsidR="00A74095" w:rsidRPr="00410A0E" w:rsidRDefault="00A74095" w:rsidP="00A74095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410A0E">
              <w:rPr>
                <w:rFonts w:ascii="Angsana New" w:hAnsi="Angsana New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1E8B13" w14:textId="1E344EFA" w:rsidR="00A74095" w:rsidRPr="00310B41" w:rsidRDefault="00A74095" w:rsidP="00A7409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410A0E">
              <w:rPr>
                <w:rFonts w:ascii="Angsana New" w:hAnsi="Angsana New"/>
                <w:sz w:val="28"/>
                <w:szCs w:val="28"/>
              </w:rPr>
              <w:t>2.95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CA1917" w14:textId="77777777" w:rsidR="00A74095" w:rsidRPr="00410A0E" w:rsidRDefault="00A74095" w:rsidP="00A74095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31623F" w14:textId="083862C3" w:rsidR="00A74095" w:rsidRPr="00410A0E" w:rsidRDefault="00A74095" w:rsidP="00A7409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(2.95)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92CB06" w14:textId="77777777" w:rsidR="00A74095" w:rsidRPr="00410A0E" w:rsidRDefault="00A74095" w:rsidP="00A7409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83919A" w14:textId="121581C0" w:rsidR="00A74095" w:rsidRPr="00410A0E" w:rsidRDefault="00A74095" w:rsidP="00A7409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410A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B75946A" w14:textId="77777777" w:rsidR="00A74095" w:rsidRPr="00410A0E" w:rsidRDefault="00A74095" w:rsidP="00A74095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7BAA84B" w14:textId="763180B1" w:rsidR="00A74095" w:rsidRPr="00410A0E" w:rsidRDefault="00A74095" w:rsidP="00A7409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4095" w:rsidRPr="00410A0E" w14:paraId="414CC235" w14:textId="77777777" w:rsidTr="00007D44">
        <w:tc>
          <w:tcPr>
            <w:tcW w:w="3222" w:type="dxa"/>
            <w:shd w:val="clear" w:color="auto" w:fill="auto"/>
          </w:tcPr>
          <w:p w14:paraId="4A91A60A" w14:textId="77777777" w:rsidR="00A74095" w:rsidRPr="00410A0E" w:rsidRDefault="00A74095" w:rsidP="00A74095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410A0E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410A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10A0E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9BA8D2" w14:textId="57C6A04A" w:rsidR="00A74095" w:rsidRPr="00410A0E" w:rsidRDefault="00A74095" w:rsidP="00A7409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410A0E">
              <w:rPr>
                <w:rFonts w:ascii="Angsana New" w:hAnsi="Angsana New"/>
                <w:sz w:val="28"/>
                <w:szCs w:val="28"/>
              </w:rPr>
              <w:t>0.79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A85C4C" w14:textId="77777777" w:rsidR="00A74095" w:rsidRPr="00410A0E" w:rsidRDefault="00A74095" w:rsidP="00A74095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E9D1EA" w14:textId="6D374EA6" w:rsidR="00A74095" w:rsidRPr="00410A0E" w:rsidRDefault="00A74095" w:rsidP="00A7409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26ACAF" w14:textId="77777777" w:rsidR="00A74095" w:rsidRPr="00410A0E" w:rsidRDefault="00A74095" w:rsidP="00A7409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BBBC00" w14:textId="73781E06" w:rsidR="00A74095" w:rsidRPr="00410A0E" w:rsidRDefault="00A74095" w:rsidP="00A7409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410A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F27FA61" w14:textId="77777777" w:rsidR="00A74095" w:rsidRPr="00410A0E" w:rsidRDefault="00A74095" w:rsidP="00A74095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AD53B32" w14:textId="5E29C814" w:rsidR="00A74095" w:rsidRPr="00410A0E" w:rsidRDefault="00A74095" w:rsidP="00A7409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0.92</w:t>
            </w:r>
          </w:p>
        </w:tc>
      </w:tr>
      <w:tr w:rsidR="00A74095" w:rsidRPr="00410A0E" w14:paraId="633C04EE" w14:textId="77777777" w:rsidTr="00007D44">
        <w:tc>
          <w:tcPr>
            <w:tcW w:w="3222" w:type="dxa"/>
            <w:shd w:val="clear" w:color="auto" w:fill="auto"/>
          </w:tcPr>
          <w:p w14:paraId="38C34B50" w14:textId="77777777" w:rsidR="00A74095" w:rsidRPr="00410A0E" w:rsidRDefault="00A74095" w:rsidP="00A74095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0A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D10A8" w14:textId="45884FE6" w:rsidR="00A74095" w:rsidRPr="00310B41" w:rsidRDefault="00A74095" w:rsidP="00A7409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0B41">
              <w:rPr>
                <w:rFonts w:ascii="Angsana New" w:hAnsi="Angsana New"/>
                <w:b/>
                <w:bCs/>
                <w:sz w:val="28"/>
                <w:szCs w:val="28"/>
              </w:rPr>
              <w:t>10.61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E4D9A4" w14:textId="77777777" w:rsidR="00A74095" w:rsidRPr="00310B41" w:rsidRDefault="00A74095" w:rsidP="00A74095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E55E7" w14:textId="542E5A64" w:rsidR="00A74095" w:rsidRPr="005972B9" w:rsidRDefault="00A74095" w:rsidP="00A7409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72B9">
              <w:rPr>
                <w:rFonts w:ascii="Angsana New" w:hAnsi="Angsana New"/>
                <w:b/>
                <w:bCs/>
                <w:sz w:val="28"/>
                <w:szCs w:val="28"/>
              </w:rPr>
              <w:t>(2.15)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B232EC" w14:textId="77777777" w:rsidR="00A74095" w:rsidRPr="005972B9" w:rsidRDefault="00A74095" w:rsidP="00A7409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83D75" w14:textId="58BBD251" w:rsidR="00A74095" w:rsidRPr="005972B9" w:rsidRDefault="00A74095" w:rsidP="00A7409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72B9">
              <w:rPr>
                <w:rFonts w:ascii="Angsana New" w:hAnsi="Angsana New"/>
                <w:b/>
                <w:bCs/>
                <w:sz w:val="28"/>
                <w:szCs w:val="28"/>
              </w:rPr>
              <w:t>(0.74)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C3A9469" w14:textId="77777777" w:rsidR="00A74095" w:rsidRPr="00310B41" w:rsidRDefault="00A74095" w:rsidP="00A74095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89D02" w14:textId="5CFEF61F" w:rsidR="00A74095" w:rsidRPr="00310B41" w:rsidRDefault="00A74095" w:rsidP="00A7409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0B41">
              <w:rPr>
                <w:rFonts w:ascii="Angsana New" w:hAnsi="Angsana New"/>
                <w:b/>
                <w:bCs/>
                <w:sz w:val="28"/>
                <w:szCs w:val="28"/>
              </w:rPr>
              <w:t>7.72</w:t>
            </w:r>
          </w:p>
        </w:tc>
      </w:tr>
      <w:tr w:rsidR="00A74095" w:rsidRPr="00410A0E" w14:paraId="413ECC67" w14:textId="77777777" w:rsidTr="00007D44">
        <w:tc>
          <w:tcPr>
            <w:tcW w:w="3222" w:type="dxa"/>
            <w:shd w:val="clear" w:color="auto" w:fill="auto"/>
          </w:tcPr>
          <w:p w14:paraId="109608F0" w14:textId="77777777" w:rsidR="00A74095" w:rsidRPr="0004400A" w:rsidRDefault="00A74095" w:rsidP="00A74095">
            <w:pPr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E196EF" w14:textId="77777777" w:rsidR="00A74095" w:rsidRPr="0004400A" w:rsidRDefault="00A74095" w:rsidP="00A7409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682E0E" w14:textId="77777777" w:rsidR="00A74095" w:rsidRPr="0004400A" w:rsidRDefault="00A74095" w:rsidP="00A740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BBCA1E" w14:textId="77777777" w:rsidR="00A74095" w:rsidRPr="0004400A" w:rsidRDefault="00A74095" w:rsidP="00A74095">
            <w:pPr>
              <w:pStyle w:val="acctfourfigures"/>
              <w:tabs>
                <w:tab w:val="clear" w:pos="765"/>
                <w:tab w:val="decimal" w:pos="696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45C4A1" w14:textId="77777777" w:rsidR="00A74095" w:rsidRPr="0004400A" w:rsidRDefault="00A74095" w:rsidP="00A740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952555" w14:textId="77777777" w:rsidR="00A74095" w:rsidRPr="0004400A" w:rsidRDefault="00A74095" w:rsidP="00A74095">
            <w:pPr>
              <w:pStyle w:val="acctfourfigures"/>
              <w:tabs>
                <w:tab w:val="clear" w:pos="765"/>
                <w:tab w:val="decimal" w:pos="606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8C62DB6" w14:textId="77777777" w:rsidR="00A74095" w:rsidRPr="0004400A" w:rsidRDefault="00A74095" w:rsidP="00A740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ACCC7" w14:textId="77777777" w:rsidR="00A74095" w:rsidRPr="0004400A" w:rsidRDefault="00A74095" w:rsidP="00A74095">
            <w:pPr>
              <w:pStyle w:val="acctfourfigures"/>
              <w:tabs>
                <w:tab w:val="clear" w:pos="765"/>
                <w:tab w:val="decimal" w:pos="696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Cs w:val="22"/>
              </w:rPr>
            </w:pPr>
          </w:p>
        </w:tc>
      </w:tr>
      <w:tr w:rsidR="00A74095" w:rsidRPr="00410A0E" w14:paraId="54503EA1" w14:textId="77777777" w:rsidTr="00007D44">
        <w:tc>
          <w:tcPr>
            <w:tcW w:w="3222" w:type="dxa"/>
            <w:shd w:val="clear" w:color="auto" w:fill="auto"/>
          </w:tcPr>
          <w:p w14:paraId="21346AA7" w14:textId="77777777" w:rsidR="00A74095" w:rsidRPr="00410A0E" w:rsidRDefault="00A74095" w:rsidP="00A74095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410A0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EC5D56" w14:textId="77777777" w:rsidR="00A74095" w:rsidRPr="00410A0E" w:rsidRDefault="00A74095" w:rsidP="00A7409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C58FD2" w14:textId="77777777" w:rsidR="00A74095" w:rsidRPr="00410A0E" w:rsidRDefault="00A74095" w:rsidP="00A740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2B5490" w14:textId="77777777" w:rsidR="00A74095" w:rsidRPr="00410A0E" w:rsidRDefault="00A74095" w:rsidP="00A74095">
            <w:pPr>
              <w:pStyle w:val="acctfourfigures"/>
              <w:tabs>
                <w:tab w:val="clear" w:pos="765"/>
                <w:tab w:val="decimal" w:pos="696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57FA19" w14:textId="77777777" w:rsidR="00A74095" w:rsidRPr="00410A0E" w:rsidRDefault="00A74095" w:rsidP="00A740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224621" w14:textId="77777777" w:rsidR="00A74095" w:rsidRPr="00410A0E" w:rsidRDefault="00A74095" w:rsidP="00A74095">
            <w:pPr>
              <w:pStyle w:val="acctfourfigures"/>
              <w:tabs>
                <w:tab w:val="clear" w:pos="765"/>
                <w:tab w:val="decimal" w:pos="606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EE950E8" w14:textId="77777777" w:rsidR="00A74095" w:rsidRPr="00410A0E" w:rsidRDefault="00A74095" w:rsidP="00A740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5BBE515" w14:textId="77777777" w:rsidR="00A74095" w:rsidRPr="00410A0E" w:rsidRDefault="00A74095" w:rsidP="00A74095">
            <w:pPr>
              <w:pStyle w:val="acctfourfigures"/>
              <w:tabs>
                <w:tab w:val="clear" w:pos="765"/>
                <w:tab w:val="decimal" w:pos="696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4095" w:rsidRPr="00410A0E" w14:paraId="50B2E7AF" w14:textId="77777777" w:rsidTr="00007D44">
        <w:tc>
          <w:tcPr>
            <w:tcW w:w="3222" w:type="dxa"/>
            <w:shd w:val="clear" w:color="auto" w:fill="auto"/>
          </w:tcPr>
          <w:p w14:paraId="257F84D3" w14:textId="68859AF7" w:rsidR="00A74095" w:rsidRPr="006867F3" w:rsidRDefault="00A74095" w:rsidP="00A74095">
            <w:pPr>
              <w:spacing w:line="240" w:lineRule="auto"/>
              <w:ind w:left="181" w:right="-79" w:hanging="18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17606E" w14:textId="3B4E1D49" w:rsidR="00A74095" w:rsidRPr="00410A0E" w:rsidRDefault="00A74095" w:rsidP="00A7409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19.29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DB2445" w14:textId="77777777" w:rsidR="00A74095" w:rsidRPr="00410A0E" w:rsidRDefault="00A74095" w:rsidP="00A74095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90B2969" w14:textId="214F2123" w:rsidR="00A74095" w:rsidRPr="007607EE" w:rsidRDefault="00A74095" w:rsidP="00A7409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97"/>
              <w:rPr>
                <w:rFonts w:ascii="Angsana New" w:hAnsi="Angsana New"/>
                <w:sz w:val="28"/>
                <w:szCs w:val="28"/>
              </w:rPr>
            </w:pPr>
            <w:r w:rsidRPr="007607EE">
              <w:rPr>
                <w:rFonts w:ascii="Angsana New" w:hAnsi="Angsana New"/>
                <w:sz w:val="28"/>
                <w:szCs w:val="28"/>
              </w:rPr>
              <w:t>6.35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40596B" w14:textId="77777777" w:rsidR="00A74095" w:rsidRPr="00410A0E" w:rsidRDefault="00A74095" w:rsidP="00A74095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B32128" w14:textId="52EE252A" w:rsidR="00A74095" w:rsidRPr="00410A0E" w:rsidRDefault="00A74095" w:rsidP="00A7409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20BD9B7" w14:textId="77777777" w:rsidR="00A74095" w:rsidRPr="00410A0E" w:rsidRDefault="00A74095" w:rsidP="00A74095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E05D46B" w14:textId="4D107836" w:rsidR="00A74095" w:rsidRPr="00410A0E" w:rsidRDefault="00A74095" w:rsidP="00A7409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25.64</w:t>
            </w:r>
          </w:p>
        </w:tc>
      </w:tr>
      <w:tr w:rsidR="00A74095" w:rsidRPr="007B0A7E" w14:paraId="18907A61" w14:textId="77777777" w:rsidTr="00007D44">
        <w:tc>
          <w:tcPr>
            <w:tcW w:w="3222" w:type="dxa"/>
          </w:tcPr>
          <w:p w14:paraId="7A6F041B" w14:textId="77777777" w:rsidR="00A74095" w:rsidRPr="007B0A7E" w:rsidRDefault="00A74095" w:rsidP="00A74095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0A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D705B" w14:textId="1BF27CFB" w:rsidR="00A74095" w:rsidRPr="007607EE" w:rsidRDefault="00A74095" w:rsidP="00A7409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607EE">
              <w:rPr>
                <w:rFonts w:ascii="Angsana New" w:hAnsi="Angsana New"/>
                <w:b/>
                <w:bCs/>
                <w:sz w:val="28"/>
                <w:szCs w:val="28"/>
              </w:rPr>
              <w:t>19.29</w:t>
            </w:r>
          </w:p>
        </w:tc>
        <w:tc>
          <w:tcPr>
            <w:tcW w:w="270" w:type="dxa"/>
            <w:vAlign w:val="bottom"/>
          </w:tcPr>
          <w:p w14:paraId="08CBFFF2" w14:textId="77777777" w:rsidR="00A74095" w:rsidRPr="007607EE" w:rsidRDefault="00A74095" w:rsidP="00A74095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2692D3" w14:textId="1473EF09" w:rsidR="00A74095" w:rsidRPr="007607EE" w:rsidRDefault="00A74095" w:rsidP="00A7409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607EE">
              <w:rPr>
                <w:rFonts w:ascii="Angsana New" w:hAnsi="Angsana New"/>
                <w:b/>
                <w:bCs/>
                <w:sz w:val="28"/>
                <w:szCs w:val="28"/>
              </w:rPr>
              <w:t>6.35</w:t>
            </w:r>
          </w:p>
        </w:tc>
        <w:tc>
          <w:tcPr>
            <w:tcW w:w="270" w:type="dxa"/>
            <w:vAlign w:val="bottom"/>
          </w:tcPr>
          <w:p w14:paraId="03DB6D11" w14:textId="77777777" w:rsidR="00A74095" w:rsidRPr="007607EE" w:rsidRDefault="00A74095" w:rsidP="00A74095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3D26F" w14:textId="51A6D090" w:rsidR="00A74095" w:rsidRPr="007607EE" w:rsidRDefault="00A74095" w:rsidP="00A7409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607E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BDCBB14" w14:textId="77777777" w:rsidR="00A74095" w:rsidRPr="007607EE" w:rsidRDefault="00A74095" w:rsidP="00A74095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D8C69" w14:textId="4669CFA1" w:rsidR="00A74095" w:rsidRPr="007607EE" w:rsidRDefault="00A74095" w:rsidP="00A7409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607EE">
              <w:rPr>
                <w:rFonts w:ascii="Angsana New" w:hAnsi="Angsana New"/>
                <w:b/>
                <w:bCs/>
                <w:sz w:val="28"/>
                <w:szCs w:val="28"/>
              </w:rPr>
              <w:t>25.64</w:t>
            </w:r>
          </w:p>
        </w:tc>
      </w:tr>
    </w:tbl>
    <w:p w14:paraId="29BA06E4" w14:textId="7C4A4646" w:rsidR="008615C6" w:rsidRPr="0004400A" w:rsidRDefault="008615C6">
      <w:pPr>
        <w:spacing w:line="240" w:lineRule="auto"/>
        <w:jc w:val="left"/>
        <w:rPr>
          <w:rFonts w:ascii="Angsana New" w:hAnsi="Angsana New"/>
          <w:sz w:val="24"/>
          <w:szCs w:val="24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09"/>
        <w:gridCol w:w="1273"/>
        <w:gridCol w:w="270"/>
        <w:gridCol w:w="1350"/>
        <w:gridCol w:w="270"/>
        <w:gridCol w:w="1170"/>
        <w:gridCol w:w="264"/>
        <w:gridCol w:w="6"/>
        <w:gridCol w:w="1344"/>
        <w:gridCol w:w="6"/>
      </w:tblGrid>
      <w:tr w:rsidR="007F2C45" w:rsidRPr="008860F2" w14:paraId="20558FEC" w14:textId="77777777" w:rsidTr="00007D44">
        <w:trPr>
          <w:gridAfter w:val="1"/>
          <w:wAfter w:w="6" w:type="dxa"/>
          <w:tblHeader/>
        </w:trPr>
        <w:tc>
          <w:tcPr>
            <w:tcW w:w="3209" w:type="dxa"/>
          </w:tcPr>
          <w:p w14:paraId="5CF8A290" w14:textId="77777777" w:rsidR="007F2C45" w:rsidRPr="007D378E" w:rsidRDefault="007F2C45" w:rsidP="00C9573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D378E">
              <w:rPr>
                <w:rFonts w:ascii="Angsana New" w:hAnsi="Angsana New"/>
                <w:sz w:val="28"/>
                <w:szCs w:val="28"/>
                <w:highlight w:val="yellow"/>
              </w:rPr>
              <w:br w:type="page"/>
            </w:r>
          </w:p>
        </w:tc>
        <w:tc>
          <w:tcPr>
            <w:tcW w:w="5947" w:type="dxa"/>
            <w:gridSpan w:val="8"/>
          </w:tcPr>
          <w:p w14:paraId="498150C5" w14:textId="5DCBECEF" w:rsidR="007F2C45" w:rsidRPr="007D378E" w:rsidRDefault="007F2C45" w:rsidP="00C9573B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  <w:r w:rsidRPr="00BB7AD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661F" w:rsidRPr="007D378E" w14:paraId="75C24E9F" w14:textId="77777777" w:rsidTr="00007D44">
        <w:trPr>
          <w:gridAfter w:val="1"/>
          <w:wAfter w:w="6" w:type="dxa"/>
          <w:tblHeader/>
        </w:trPr>
        <w:tc>
          <w:tcPr>
            <w:tcW w:w="3209" w:type="dxa"/>
          </w:tcPr>
          <w:p w14:paraId="0D7F23AF" w14:textId="77777777" w:rsidR="0061661F" w:rsidRPr="007D378E" w:rsidRDefault="0061661F" w:rsidP="00C9573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273" w:type="dxa"/>
            <w:vMerge w:val="restart"/>
            <w:vAlign w:val="bottom"/>
          </w:tcPr>
          <w:p w14:paraId="6188B279" w14:textId="77777777" w:rsidR="0061661F" w:rsidRPr="007D378E" w:rsidRDefault="0061661F" w:rsidP="00C9573B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37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5433AF80" w14:textId="77777777" w:rsidR="0061661F" w:rsidRPr="007D378E" w:rsidRDefault="0061661F" w:rsidP="00C9573B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378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7D37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ตุลาคม </w:t>
            </w:r>
          </w:p>
          <w:p w14:paraId="5DE09412" w14:textId="77777777" w:rsidR="0061661F" w:rsidRPr="007D378E" w:rsidRDefault="0061661F" w:rsidP="00C9573B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378E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3324" w:type="dxa"/>
            <w:gridSpan w:val="5"/>
            <w:tcBorders>
              <w:bottom w:val="single" w:sz="4" w:space="0" w:color="auto"/>
            </w:tcBorders>
            <w:vAlign w:val="bottom"/>
          </w:tcPr>
          <w:p w14:paraId="0B9D56D3" w14:textId="77777777" w:rsidR="0061661F" w:rsidRPr="007D378E" w:rsidRDefault="0061661F" w:rsidP="00C9573B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378E">
              <w:rPr>
                <w:rFonts w:ascii="Angsana New" w:hAnsi="Angsana New"/>
                <w:sz w:val="28"/>
                <w:szCs w:val="28"/>
                <w:cs/>
              </w:rPr>
              <w:t>บันทึกเป็น</w:t>
            </w:r>
            <w:r w:rsidRPr="007D378E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7D378E">
              <w:rPr>
                <w:rFonts w:ascii="Angsana New" w:hAnsi="Angsana New"/>
                <w:sz w:val="28"/>
                <w:szCs w:val="28"/>
                <w:cs/>
              </w:rPr>
              <w:t>รายจ่าย</w:t>
            </w:r>
            <w:r w:rsidRPr="007D378E">
              <w:rPr>
                <w:rFonts w:ascii="Angsana New" w:hAnsi="Angsana New"/>
                <w:sz w:val="28"/>
                <w:szCs w:val="28"/>
              </w:rPr>
              <w:t xml:space="preserve">) / </w:t>
            </w:r>
            <w:r w:rsidRPr="007D378E">
              <w:rPr>
                <w:rFonts w:ascii="Angsana New" w:hAnsi="Angsana New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1350" w:type="dxa"/>
            <w:gridSpan w:val="2"/>
          </w:tcPr>
          <w:p w14:paraId="5EA186EE" w14:textId="77777777" w:rsidR="0061661F" w:rsidRPr="007D378E" w:rsidRDefault="0061661F" w:rsidP="00C9573B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61661F" w:rsidRPr="007D378E" w14:paraId="4E2D81D6" w14:textId="77777777" w:rsidTr="00007D44">
        <w:trPr>
          <w:tblHeader/>
        </w:trPr>
        <w:tc>
          <w:tcPr>
            <w:tcW w:w="3209" w:type="dxa"/>
          </w:tcPr>
          <w:p w14:paraId="3A4F2BC3" w14:textId="77777777" w:rsidR="0061661F" w:rsidRPr="007D378E" w:rsidRDefault="0061661F" w:rsidP="00C9573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273" w:type="dxa"/>
            <w:vMerge/>
            <w:vAlign w:val="bottom"/>
          </w:tcPr>
          <w:p w14:paraId="0A4EB761" w14:textId="77777777" w:rsidR="0061661F" w:rsidRPr="007D378E" w:rsidRDefault="0061661F" w:rsidP="00C9573B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8DDA80F" w14:textId="77777777" w:rsidR="0061661F" w:rsidRPr="007D378E" w:rsidRDefault="0061661F" w:rsidP="00C9573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84F42F" w14:textId="77777777" w:rsidR="0061661F" w:rsidRPr="007D378E" w:rsidRDefault="0061661F" w:rsidP="00C9573B">
            <w:pPr>
              <w:spacing w:line="240" w:lineRule="auto"/>
              <w:ind w:left="-135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9987369" w14:textId="77777777" w:rsidR="0061661F" w:rsidRPr="007D378E" w:rsidRDefault="0061661F" w:rsidP="00C9573B">
            <w:pPr>
              <w:spacing w:line="240" w:lineRule="auto"/>
              <w:ind w:left="-135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378E">
              <w:rPr>
                <w:rFonts w:ascii="Angsana New" w:hAnsi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08904FCD" w14:textId="77777777" w:rsidR="0061661F" w:rsidRPr="007D378E" w:rsidRDefault="0061661F" w:rsidP="00C9573B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6ECDFB" w14:textId="77777777" w:rsidR="0061661F" w:rsidRPr="007D378E" w:rsidRDefault="0061661F" w:rsidP="00C9573B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378E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</w:p>
          <w:p w14:paraId="78E0C8D5" w14:textId="77777777" w:rsidR="0061661F" w:rsidRPr="007D378E" w:rsidRDefault="0061661F" w:rsidP="00C9573B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378E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270" w:type="dxa"/>
            <w:gridSpan w:val="2"/>
          </w:tcPr>
          <w:p w14:paraId="62858B7D" w14:textId="77777777" w:rsidR="0061661F" w:rsidRPr="007D378E" w:rsidRDefault="0061661F" w:rsidP="00C9573B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1F681017" w14:textId="77777777" w:rsidR="0061661F" w:rsidRPr="007D378E" w:rsidRDefault="0061661F" w:rsidP="001F1571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37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63E07E3" w14:textId="77777777" w:rsidR="0061661F" w:rsidRPr="007D378E" w:rsidRDefault="0061661F" w:rsidP="001F1571">
            <w:pPr>
              <w:spacing w:line="240" w:lineRule="auto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378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D37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44C17EE2" w14:textId="32F92017" w:rsidR="0061661F" w:rsidRPr="007D378E" w:rsidRDefault="0061661F" w:rsidP="001F1571">
            <w:pPr>
              <w:spacing w:line="240" w:lineRule="auto"/>
              <w:ind w:left="-124" w:right="-92"/>
              <w:jc w:val="center"/>
              <w:rPr>
                <w:sz w:val="28"/>
                <w:szCs w:val="28"/>
              </w:rPr>
            </w:pPr>
            <w:r w:rsidRPr="007D378E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D74F9B" w:rsidRPr="007D378E" w14:paraId="45160669" w14:textId="77777777" w:rsidTr="00007D44">
        <w:trPr>
          <w:tblHeader/>
        </w:trPr>
        <w:tc>
          <w:tcPr>
            <w:tcW w:w="3209" w:type="dxa"/>
          </w:tcPr>
          <w:p w14:paraId="7A91A16A" w14:textId="77777777" w:rsidR="00D74F9B" w:rsidRPr="007D378E" w:rsidRDefault="00D74F9B" w:rsidP="00C9573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3FEA5512" w14:textId="600EBC29" w:rsidR="00D74F9B" w:rsidRPr="007D378E" w:rsidRDefault="00D74F9B" w:rsidP="00C9573B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270" w:type="dxa"/>
            <w:vAlign w:val="bottom"/>
          </w:tcPr>
          <w:p w14:paraId="1BCE6D3B" w14:textId="77777777" w:rsidR="00D74F9B" w:rsidRPr="007D378E" w:rsidRDefault="00D74F9B" w:rsidP="00C9573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41342B" w14:textId="77777777" w:rsidR="00D74F9B" w:rsidRPr="007D378E" w:rsidRDefault="00D74F9B" w:rsidP="00C9573B">
            <w:pPr>
              <w:spacing w:line="240" w:lineRule="auto"/>
              <w:ind w:left="-135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57B3741" w14:textId="77777777" w:rsidR="00D74F9B" w:rsidRPr="007D378E" w:rsidRDefault="00D74F9B" w:rsidP="00C9573B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038617" w14:textId="77777777" w:rsidR="00D74F9B" w:rsidRPr="007D378E" w:rsidRDefault="00D74F9B" w:rsidP="00C9573B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493BF327" w14:textId="77777777" w:rsidR="00D74F9B" w:rsidRPr="007D378E" w:rsidRDefault="00D74F9B" w:rsidP="00C9573B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1BEBEDFF" w14:textId="3055687B" w:rsidR="00D74F9B" w:rsidRPr="007D378E" w:rsidRDefault="00D74F9B" w:rsidP="001F1571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ปรับปรุงใหม่)</w:t>
            </w:r>
          </w:p>
        </w:tc>
      </w:tr>
      <w:tr w:rsidR="007F2C45" w:rsidRPr="005B5D60" w14:paraId="2C9843DA" w14:textId="77777777" w:rsidTr="00007D44">
        <w:trPr>
          <w:gridAfter w:val="1"/>
          <w:wAfter w:w="6" w:type="dxa"/>
          <w:tblHeader/>
        </w:trPr>
        <w:tc>
          <w:tcPr>
            <w:tcW w:w="3209" w:type="dxa"/>
          </w:tcPr>
          <w:p w14:paraId="42DAD17F" w14:textId="77777777" w:rsidR="007F2C45" w:rsidRPr="007D378E" w:rsidRDefault="007F2C45" w:rsidP="00C9573B">
            <w:pPr>
              <w:spacing w:line="240" w:lineRule="auto"/>
              <w:ind w:left="117" w:right="-79" w:hanging="1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947" w:type="dxa"/>
            <w:gridSpan w:val="8"/>
          </w:tcPr>
          <w:p w14:paraId="5FA3DE69" w14:textId="4E3F41E9" w:rsidR="007F2C45" w:rsidRPr="007D378E" w:rsidRDefault="007F2C45" w:rsidP="00C957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7D378E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61661F" w:rsidRPr="008860F2" w14:paraId="6E480D15" w14:textId="77777777" w:rsidTr="00007D44">
        <w:tc>
          <w:tcPr>
            <w:tcW w:w="3209" w:type="dxa"/>
          </w:tcPr>
          <w:p w14:paraId="686FD6A3" w14:textId="77777777" w:rsidR="0061661F" w:rsidRPr="007D378E" w:rsidRDefault="0061661F" w:rsidP="00C9573B">
            <w:pPr>
              <w:spacing w:line="240" w:lineRule="auto"/>
              <w:ind w:left="117" w:right="-79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7D378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3" w:type="dxa"/>
          </w:tcPr>
          <w:p w14:paraId="258A2041" w14:textId="77777777" w:rsidR="0061661F" w:rsidRPr="007D378E" w:rsidRDefault="0061661F" w:rsidP="00C957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042CD0" w14:textId="77777777" w:rsidR="0061661F" w:rsidRPr="007D378E" w:rsidRDefault="0061661F" w:rsidP="00C957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38012E" w14:textId="77777777" w:rsidR="0061661F" w:rsidRPr="007D378E" w:rsidRDefault="0061661F" w:rsidP="00C957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91FE7A" w14:textId="77777777" w:rsidR="0061661F" w:rsidRPr="007D378E" w:rsidRDefault="0061661F" w:rsidP="00C957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DC7413" w14:textId="77777777" w:rsidR="0061661F" w:rsidRPr="007D378E" w:rsidRDefault="0061661F" w:rsidP="00C9573B">
            <w:pPr>
              <w:pStyle w:val="acctfourfigures"/>
              <w:tabs>
                <w:tab w:val="clear" w:pos="765"/>
                <w:tab w:val="left" w:pos="285"/>
                <w:tab w:val="left" w:pos="361"/>
                <w:tab w:val="center" w:pos="458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05DCA01" w14:textId="77777777" w:rsidR="0061661F" w:rsidRPr="007D378E" w:rsidRDefault="0061661F" w:rsidP="00C957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7DB39AD6" w14:textId="77777777" w:rsidR="0061661F" w:rsidRPr="007D378E" w:rsidRDefault="0061661F" w:rsidP="00C957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661F" w:rsidRPr="008860F2" w14:paraId="7ED9A183" w14:textId="77777777" w:rsidTr="00007D44">
        <w:tc>
          <w:tcPr>
            <w:tcW w:w="3209" w:type="dxa"/>
            <w:shd w:val="clear" w:color="auto" w:fill="auto"/>
          </w:tcPr>
          <w:p w14:paraId="5D2ADCE2" w14:textId="77777777" w:rsidR="0061661F" w:rsidRPr="007D378E" w:rsidRDefault="0061661F" w:rsidP="00C9573B">
            <w:pPr>
              <w:rPr>
                <w:color w:val="0000FF"/>
                <w:sz w:val="28"/>
                <w:szCs w:val="28"/>
                <w:highlight w:val="yellow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068A67D" w14:textId="77777777" w:rsidR="0061661F" w:rsidRPr="007D378E" w:rsidRDefault="0061661F" w:rsidP="00C9573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C7E1D3" w14:textId="77777777" w:rsidR="0061661F" w:rsidRPr="007D378E" w:rsidRDefault="0061661F" w:rsidP="00C957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2F4261" w14:textId="77777777" w:rsidR="0061661F" w:rsidRPr="007D378E" w:rsidRDefault="0061661F" w:rsidP="00C9573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125E35" w14:textId="77777777" w:rsidR="0061661F" w:rsidRPr="007D378E" w:rsidRDefault="0061661F" w:rsidP="00C957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B4B7FF" w14:textId="77777777" w:rsidR="0061661F" w:rsidRPr="007D378E" w:rsidRDefault="0061661F" w:rsidP="00C9573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30399EF" w14:textId="77777777" w:rsidR="0061661F" w:rsidRPr="007D378E" w:rsidRDefault="0061661F" w:rsidP="00C957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44CBC1E" w14:textId="77777777" w:rsidR="0061661F" w:rsidRPr="007D378E" w:rsidRDefault="0061661F" w:rsidP="00C9573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61661F" w:rsidRPr="008860F2" w14:paraId="57BEF3CF" w14:textId="77777777" w:rsidTr="00007D44">
        <w:tc>
          <w:tcPr>
            <w:tcW w:w="3209" w:type="dxa"/>
            <w:shd w:val="clear" w:color="auto" w:fill="auto"/>
          </w:tcPr>
          <w:p w14:paraId="7E161DE4" w14:textId="77777777" w:rsidR="0061661F" w:rsidRPr="00410A0E" w:rsidRDefault="0061661F" w:rsidP="00C9573B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410A0E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ผลประโยชน์พนักงาน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185A50C" w14:textId="77777777" w:rsidR="0061661F" w:rsidRPr="0042736F" w:rsidRDefault="0061661F" w:rsidP="00501D1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42736F">
              <w:rPr>
                <w:rFonts w:ascii="Angsana New" w:hAnsi="Angsana New"/>
                <w:sz w:val="28"/>
                <w:szCs w:val="28"/>
              </w:rPr>
              <w:t>6.18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198284" w14:textId="77777777" w:rsidR="0061661F" w:rsidRPr="00410A0E" w:rsidRDefault="0061661F" w:rsidP="00C957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B0F4E5" w14:textId="77777777" w:rsidR="0061661F" w:rsidRPr="00410A0E" w:rsidRDefault="0061661F" w:rsidP="00501D1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410A0E">
              <w:rPr>
                <w:rFonts w:ascii="Angsana New" w:hAnsi="Angsana New"/>
                <w:sz w:val="28"/>
                <w:szCs w:val="28"/>
              </w:rPr>
              <w:t>0.95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AFC13E" w14:textId="77777777" w:rsidR="0061661F" w:rsidRPr="00410A0E" w:rsidRDefault="0061661F" w:rsidP="00C957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954F5F" w14:textId="77777777" w:rsidR="0061661F" w:rsidRPr="00410A0E" w:rsidRDefault="0061661F" w:rsidP="00501D1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410A0E">
              <w:rPr>
                <w:rFonts w:ascii="Angsana New" w:hAnsi="Angsana New"/>
                <w:sz w:val="28"/>
                <w:szCs w:val="28"/>
              </w:rPr>
              <w:t>(0.26)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F12E647" w14:textId="77777777" w:rsidR="0061661F" w:rsidRPr="00410A0E" w:rsidRDefault="0061661F" w:rsidP="00C9573B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35ED284" w14:textId="77777777" w:rsidR="0061661F" w:rsidRPr="00410A0E" w:rsidRDefault="0061661F" w:rsidP="00501D1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410A0E">
              <w:rPr>
                <w:rFonts w:ascii="Angsana New" w:hAnsi="Angsana New"/>
                <w:sz w:val="28"/>
                <w:szCs w:val="28"/>
              </w:rPr>
              <w:t>6.87</w:t>
            </w:r>
          </w:p>
        </w:tc>
      </w:tr>
      <w:tr w:rsidR="0061661F" w:rsidRPr="008860F2" w14:paraId="06C465D2" w14:textId="77777777" w:rsidTr="00007D44">
        <w:tc>
          <w:tcPr>
            <w:tcW w:w="3209" w:type="dxa"/>
            <w:shd w:val="clear" w:color="auto" w:fill="auto"/>
          </w:tcPr>
          <w:p w14:paraId="539C2E94" w14:textId="77777777" w:rsidR="0061661F" w:rsidRPr="00410A0E" w:rsidRDefault="0061661F" w:rsidP="00C9573B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410A0E">
              <w:rPr>
                <w:rFonts w:ascii="Angsana New" w:hAnsi="Angsana New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9B3D090" w14:textId="77777777" w:rsidR="0061661F" w:rsidRPr="0042736F" w:rsidRDefault="0061661F" w:rsidP="00501D1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42736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54F442" w14:textId="77777777" w:rsidR="0061661F" w:rsidRPr="00410A0E" w:rsidRDefault="0061661F" w:rsidP="00C957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2B80E9" w14:textId="77777777" w:rsidR="0061661F" w:rsidRPr="00410A0E" w:rsidRDefault="0061661F" w:rsidP="00501D1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410A0E">
              <w:rPr>
                <w:rFonts w:ascii="Angsana New" w:hAnsi="Angsana New"/>
                <w:sz w:val="28"/>
                <w:szCs w:val="28"/>
              </w:rPr>
              <w:t>2.95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FD4B13" w14:textId="77777777" w:rsidR="0061661F" w:rsidRPr="00410A0E" w:rsidRDefault="0061661F" w:rsidP="00C9573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360F57" w14:textId="77777777" w:rsidR="0061661F" w:rsidRPr="00410A0E" w:rsidRDefault="0061661F" w:rsidP="00501D1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410A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F7449D" w14:textId="77777777" w:rsidR="0061661F" w:rsidRPr="00410A0E" w:rsidRDefault="0061661F" w:rsidP="00C957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48E6BA5" w14:textId="77777777" w:rsidR="0061661F" w:rsidRPr="00410A0E" w:rsidRDefault="0061661F" w:rsidP="00501D1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410A0E">
              <w:rPr>
                <w:rFonts w:ascii="Angsana New" w:hAnsi="Angsana New"/>
                <w:sz w:val="28"/>
                <w:szCs w:val="28"/>
              </w:rPr>
              <w:t>2.95</w:t>
            </w:r>
          </w:p>
        </w:tc>
      </w:tr>
      <w:tr w:rsidR="0061661F" w:rsidRPr="008860F2" w14:paraId="048C8E60" w14:textId="77777777" w:rsidTr="00007D44">
        <w:tc>
          <w:tcPr>
            <w:tcW w:w="3209" w:type="dxa"/>
            <w:shd w:val="clear" w:color="auto" w:fill="auto"/>
          </w:tcPr>
          <w:p w14:paraId="3782EAB4" w14:textId="77777777" w:rsidR="0061661F" w:rsidRPr="00410A0E" w:rsidRDefault="0061661F" w:rsidP="00C9573B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410A0E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410A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10A0E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472C4D2" w14:textId="77777777" w:rsidR="0061661F" w:rsidRPr="00410A0E" w:rsidRDefault="0061661F" w:rsidP="00501D1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410A0E">
              <w:rPr>
                <w:rFonts w:ascii="Angsana New" w:hAnsi="Angsana New"/>
                <w:sz w:val="28"/>
                <w:szCs w:val="28"/>
              </w:rPr>
              <w:t>0.57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F5866E" w14:textId="77777777" w:rsidR="0061661F" w:rsidRPr="00410A0E" w:rsidRDefault="0061661F" w:rsidP="00C957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32F125" w14:textId="77777777" w:rsidR="0061661F" w:rsidRPr="00410A0E" w:rsidRDefault="0061661F" w:rsidP="00501D1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410A0E">
              <w:rPr>
                <w:rFonts w:ascii="Angsana New" w:hAnsi="Angsana New"/>
                <w:sz w:val="28"/>
                <w:szCs w:val="28"/>
              </w:rPr>
              <w:t>0.22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59E159" w14:textId="77777777" w:rsidR="0061661F" w:rsidRPr="00410A0E" w:rsidRDefault="0061661F" w:rsidP="00C9573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26E30E" w14:textId="77777777" w:rsidR="0061661F" w:rsidRPr="00410A0E" w:rsidRDefault="0061661F" w:rsidP="00501D1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410A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9E1741E" w14:textId="77777777" w:rsidR="0061661F" w:rsidRPr="00410A0E" w:rsidRDefault="0061661F" w:rsidP="00C957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D3710CE" w14:textId="77777777" w:rsidR="0061661F" w:rsidRPr="00410A0E" w:rsidRDefault="0061661F" w:rsidP="00501D1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410A0E">
              <w:rPr>
                <w:rFonts w:ascii="Angsana New" w:hAnsi="Angsana New"/>
                <w:sz w:val="28"/>
                <w:szCs w:val="28"/>
              </w:rPr>
              <w:t>0.79</w:t>
            </w:r>
          </w:p>
        </w:tc>
      </w:tr>
      <w:tr w:rsidR="0061661F" w:rsidRPr="00A7712C" w14:paraId="18F0D989" w14:textId="77777777" w:rsidTr="00007D44">
        <w:tc>
          <w:tcPr>
            <w:tcW w:w="3209" w:type="dxa"/>
            <w:shd w:val="clear" w:color="auto" w:fill="auto"/>
          </w:tcPr>
          <w:p w14:paraId="1F3E9CB1" w14:textId="77777777" w:rsidR="0061661F" w:rsidRPr="00410A0E" w:rsidRDefault="0061661F" w:rsidP="00C9573B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0A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0E0566" w14:textId="77777777" w:rsidR="0061661F" w:rsidRPr="0042736F" w:rsidRDefault="0061661F" w:rsidP="00501D1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736F">
              <w:rPr>
                <w:rFonts w:ascii="Angsana New" w:hAnsi="Angsana New"/>
                <w:b/>
                <w:bCs/>
                <w:sz w:val="28"/>
                <w:szCs w:val="28"/>
              </w:rPr>
              <w:t>6.75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F1DE63" w14:textId="77777777" w:rsidR="0061661F" w:rsidRPr="0042736F" w:rsidRDefault="0061661F" w:rsidP="00C957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D6EFA" w14:textId="77777777" w:rsidR="0061661F" w:rsidRPr="0042736F" w:rsidRDefault="0061661F" w:rsidP="00501D1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736F">
              <w:rPr>
                <w:rFonts w:ascii="Angsana New" w:hAnsi="Angsana New"/>
                <w:b/>
                <w:bCs/>
                <w:sz w:val="28"/>
                <w:szCs w:val="28"/>
              </w:rPr>
              <w:t>4.12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C76622" w14:textId="77777777" w:rsidR="0061661F" w:rsidRPr="0042736F" w:rsidRDefault="0061661F" w:rsidP="00C9573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5DCD3" w14:textId="77777777" w:rsidR="0061661F" w:rsidRPr="0042736F" w:rsidRDefault="0061661F" w:rsidP="00501D1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736F">
              <w:rPr>
                <w:rFonts w:ascii="Angsana New" w:hAnsi="Angsana New"/>
                <w:b/>
                <w:bCs/>
                <w:sz w:val="28"/>
                <w:szCs w:val="28"/>
              </w:rPr>
              <w:t>(0.26)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156683" w14:textId="77777777" w:rsidR="0061661F" w:rsidRPr="00410A0E" w:rsidRDefault="0061661F" w:rsidP="00C957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011789" w14:textId="77777777" w:rsidR="0061661F" w:rsidRPr="0042736F" w:rsidRDefault="0061661F" w:rsidP="00501D1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736F">
              <w:rPr>
                <w:rFonts w:ascii="Angsana New" w:hAnsi="Angsana New"/>
                <w:b/>
                <w:bCs/>
                <w:sz w:val="28"/>
                <w:szCs w:val="28"/>
              </w:rPr>
              <w:t>10.61</w:t>
            </w:r>
          </w:p>
        </w:tc>
      </w:tr>
      <w:tr w:rsidR="0061661F" w:rsidRPr="008860F2" w14:paraId="5765EC29" w14:textId="77777777" w:rsidTr="00007D44">
        <w:tc>
          <w:tcPr>
            <w:tcW w:w="3209" w:type="dxa"/>
            <w:shd w:val="clear" w:color="auto" w:fill="auto"/>
          </w:tcPr>
          <w:p w14:paraId="6AD60C6C" w14:textId="77777777" w:rsidR="0061661F" w:rsidRPr="0004400A" w:rsidRDefault="0061661F" w:rsidP="00C9573B">
            <w:pPr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30A77928" w14:textId="77777777" w:rsidR="0061661F" w:rsidRPr="0004400A" w:rsidRDefault="0061661F" w:rsidP="00501D10">
            <w:pPr>
              <w:pStyle w:val="acctfourfigures"/>
              <w:tabs>
                <w:tab w:val="clear" w:pos="765"/>
                <w:tab w:val="decimal" w:pos="534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DFB8FE" w14:textId="77777777" w:rsidR="0061661F" w:rsidRPr="0004400A" w:rsidRDefault="0061661F" w:rsidP="00C957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C8AA5C" w14:textId="77777777" w:rsidR="0061661F" w:rsidRPr="0004400A" w:rsidRDefault="0061661F" w:rsidP="00501D10">
            <w:pPr>
              <w:pStyle w:val="acctfourfigures"/>
              <w:tabs>
                <w:tab w:val="clear" w:pos="765"/>
                <w:tab w:val="decimal" w:pos="606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3C6D35" w14:textId="77777777" w:rsidR="0061661F" w:rsidRPr="0004400A" w:rsidRDefault="0061661F" w:rsidP="00C957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363F4E" w14:textId="77777777" w:rsidR="0061661F" w:rsidRPr="0004400A" w:rsidRDefault="0061661F" w:rsidP="00501D10">
            <w:pPr>
              <w:pStyle w:val="acctfourfigures"/>
              <w:tabs>
                <w:tab w:val="clear" w:pos="765"/>
                <w:tab w:val="decimal" w:pos="606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E275DE4" w14:textId="77777777" w:rsidR="0061661F" w:rsidRPr="0004400A" w:rsidRDefault="0061661F" w:rsidP="00C957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49C1E" w14:textId="77777777" w:rsidR="0061661F" w:rsidRPr="0004400A" w:rsidRDefault="0061661F" w:rsidP="00501D10">
            <w:pPr>
              <w:pStyle w:val="acctfourfigures"/>
              <w:tabs>
                <w:tab w:val="clear" w:pos="765"/>
                <w:tab w:val="decimal" w:pos="606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B7411" w:rsidRPr="008860F2" w14:paraId="3357F66A" w14:textId="77777777" w:rsidTr="00007D44">
        <w:tc>
          <w:tcPr>
            <w:tcW w:w="3209" w:type="dxa"/>
            <w:shd w:val="clear" w:color="auto" w:fill="auto"/>
          </w:tcPr>
          <w:p w14:paraId="5CCC755F" w14:textId="77777777" w:rsidR="001B7411" w:rsidRPr="00410A0E" w:rsidRDefault="001B7411" w:rsidP="00C9573B">
            <w:pPr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2ABFB5EC" w14:textId="77777777" w:rsidR="001B7411" w:rsidRPr="00410A0E" w:rsidRDefault="001B7411" w:rsidP="00501D10">
            <w:pPr>
              <w:pStyle w:val="acctfourfigures"/>
              <w:tabs>
                <w:tab w:val="clear" w:pos="765"/>
                <w:tab w:val="decimal" w:pos="534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B2F49B" w14:textId="77777777" w:rsidR="001B7411" w:rsidRPr="00410A0E" w:rsidRDefault="001B7411" w:rsidP="00C957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5E97EE" w14:textId="77777777" w:rsidR="001B7411" w:rsidRPr="00410A0E" w:rsidRDefault="001B7411" w:rsidP="00501D10">
            <w:pPr>
              <w:pStyle w:val="acctfourfigures"/>
              <w:tabs>
                <w:tab w:val="clear" w:pos="765"/>
                <w:tab w:val="decimal" w:pos="606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F75317" w14:textId="77777777" w:rsidR="001B7411" w:rsidRPr="00410A0E" w:rsidRDefault="001B7411" w:rsidP="00C957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3B53BA" w14:textId="77777777" w:rsidR="001B7411" w:rsidRPr="00410A0E" w:rsidRDefault="001B7411" w:rsidP="00501D10">
            <w:pPr>
              <w:pStyle w:val="acctfourfigures"/>
              <w:tabs>
                <w:tab w:val="clear" w:pos="765"/>
                <w:tab w:val="decimal" w:pos="606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007CD27" w14:textId="77777777" w:rsidR="001B7411" w:rsidRPr="00410A0E" w:rsidRDefault="001B7411" w:rsidP="00C957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6562F0F" w14:textId="77777777" w:rsidR="001B7411" w:rsidRPr="00410A0E" w:rsidRDefault="001B7411" w:rsidP="00501D10">
            <w:pPr>
              <w:pStyle w:val="acctfourfigures"/>
              <w:tabs>
                <w:tab w:val="clear" w:pos="765"/>
                <w:tab w:val="decimal" w:pos="606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7411" w:rsidRPr="008860F2" w14:paraId="7CD29AFC" w14:textId="77777777" w:rsidTr="00007D44">
        <w:tc>
          <w:tcPr>
            <w:tcW w:w="3209" w:type="dxa"/>
            <w:shd w:val="clear" w:color="auto" w:fill="auto"/>
          </w:tcPr>
          <w:p w14:paraId="5095218A" w14:textId="77777777" w:rsidR="001B7411" w:rsidRPr="00410A0E" w:rsidRDefault="001B7411" w:rsidP="00C9573B">
            <w:pPr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04348D98" w14:textId="77777777" w:rsidR="001B7411" w:rsidRPr="00410A0E" w:rsidRDefault="001B7411" w:rsidP="00501D10">
            <w:pPr>
              <w:pStyle w:val="acctfourfigures"/>
              <w:tabs>
                <w:tab w:val="clear" w:pos="765"/>
                <w:tab w:val="decimal" w:pos="534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28A741" w14:textId="77777777" w:rsidR="001B7411" w:rsidRPr="00410A0E" w:rsidRDefault="001B7411" w:rsidP="00C957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A55ACF" w14:textId="77777777" w:rsidR="001B7411" w:rsidRPr="00410A0E" w:rsidRDefault="001B7411" w:rsidP="00501D10">
            <w:pPr>
              <w:pStyle w:val="acctfourfigures"/>
              <w:tabs>
                <w:tab w:val="clear" w:pos="765"/>
                <w:tab w:val="decimal" w:pos="606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9963C8" w14:textId="77777777" w:rsidR="001B7411" w:rsidRPr="00410A0E" w:rsidRDefault="001B7411" w:rsidP="00C957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95CC6B" w14:textId="77777777" w:rsidR="001B7411" w:rsidRPr="00410A0E" w:rsidRDefault="001B7411" w:rsidP="00501D10">
            <w:pPr>
              <w:pStyle w:val="acctfourfigures"/>
              <w:tabs>
                <w:tab w:val="clear" w:pos="765"/>
                <w:tab w:val="decimal" w:pos="606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3CFF9C3" w14:textId="77777777" w:rsidR="001B7411" w:rsidRPr="00410A0E" w:rsidRDefault="001B7411" w:rsidP="00C957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CADA654" w14:textId="77777777" w:rsidR="001B7411" w:rsidRPr="00410A0E" w:rsidRDefault="001B7411" w:rsidP="00501D10">
            <w:pPr>
              <w:pStyle w:val="acctfourfigures"/>
              <w:tabs>
                <w:tab w:val="clear" w:pos="765"/>
                <w:tab w:val="decimal" w:pos="606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661F" w:rsidRPr="008860F2" w14:paraId="133899E2" w14:textId="77777777" w:rsidTr="00007D44">
        <w:tc>
          <w:tcPr>
            <w:tcW w:w="3209" w:type="dxa"/>
            <w:shd w:val="clear" w:color="auto" w:fill="auto"/>
          </w:tcPr>
          <w:p w14:paraId="7C21C2C0" w14:textId="4C006059" w:rsidR="0061661F" w:rsidRPr="00410A0E" w:rsidRDefault="0061661F" w:rsidP="00C9573B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410A0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6392D99" w14:textId="77777777" w:rsidR="0061661F" w:rsidRPr="00410A0E" w:rsidRDefault="0061661F" w:rsidP="00501D10">
            <w:pPr>
              <w:pStyle w:val="acctfourfigures"/>
              <w:tabs>
                <w:tab w:val="clear" w:pos="765"/>
                <w:tab w:val="decimal" w:pos="534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970526" w14:textId="77777777" w:rsidR="0061661F" w:rsidRPr="00410A0E" w:rsidRDefault="0061661F" w:rsidP="00C957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AD4FFC" w14:textId="77777777" w:rsidR="0061661F" w:rsidRPr="00410A0E" w:rsidRDefault="0061661F" w:rsidP="00501D10">
            <w:pPr>
              <w:pStyle w:val="acctfourfigures"/>
              <w:tabs>
                <w:tab w:val="clear" w:pos="765"/>
                <w:tab w:val="decimal" w:pos="606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E22D77" w14:textId="77777777" w:rsidR="0061661F" w:rsidRPr="00410A0E" w:rsidRDefault="0061661F" w:rsidP="00C957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F733E6" w14:textId="77777777" w:rsidR="0061661F" w:rsidRPr="00410A0E" w:rsidRDefault="0061661F" w:rsidP="00501D10">
            <w:pPr>
              <w:pStyle w:val="acctfourfigures"/>
              <w:tabs>
                <w:tab w:val="clear" w:pos="765"/>
                <w:tab w:val="decimal" w:pos="606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A8F008E" w14:textId="77777777" w:rsidR="0061661F" w:rsidRPr="00410A0E" w:rsidRDefault="0061661F" w:rsidP="00C957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153B44C" w14:textId="77777777" w:rsidR="0061661F" w:rsidRPr="00410A0E" w:rsidRDefault="0061661F" w:rsidP="00501D10">
            <w:pPr>
              <w:pStyle w:val="acctfourfigures"/>
              <w:tabs>
                <w:tab w:val="clear" w:pos="765"/>
                <w:tab w:val="decimal" w:pos="606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661F" w:rsidRPr="008860F2" w14:paraId="5FE9622F" w14:textId="77777777" w:rsidTr="00007D44">
        <w:tc>
          <w:tcPr>
            <w:tcW w:w="3209" w:type="dxa"/>
            <w:shd w:val="clear" w:color="auto" w:fill="auto"/>
          </w:tcPr>
          <w:p w14:paraId="7D743782" w14:textId="4876E6C3" w:rsidR="0061661F" w:rsidRPr="006867F3" w:rsidRDefault="0061661F" w:rsidP="00C9573B">
            <w:pPr>
              <w:spacing w:line="240" w:lineRule="auto"/>
              <w:ind w:left="181" w:right="-79" w:hanging="18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E827035" w14:textId="2FB6F5CF" w:rsidR="0061661F" w:rsidRPr="00BA1ED8" w:rsidRDefault="0061661F" w:rsidP="00501D1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A1ED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16.64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17965F" w14:textId="77777777" w:rsidR="0061661F" w:rsidRPr="00BA1ED8" w:rsidRDefault="0061661F" w:rsidP="00C9573B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CF06A64" w14:textId="0864551F" w:rsidR="0061661F" w:rsidRPr="00BA1ED8" w:rsidRDefault="0061661F" w:rsidP="00501D1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A1ED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2.65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2E5ACB" w14:textId="77777777" w:rsidR="0061661F" w:rsidRPr="00410A0E" w:rsidRDefault="0061661F" w:rsidP="00C9573B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5DD6C4" w14:textId="77777777" w:rsidR="0061661F" w:rsidRPr="00410A0E" w:rsidRDefault="0061661F" w:rsidP="00501D1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04FFCE" w14:textId="77777777" w:rsidR="0061661F" w:rsidRPr="00410A0E" w:rsidRDefault="0061661F" w:rsidP="00C9573B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A7043E5" w14:textId="77777777" w:rsidR="0061661F" w:rsidRPr="00410A0E" w:rsidRDefault="0061661F" w:rsidP="00501D1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19.29</w:t>
            </w:r>
          </w:p>
        </w:tc>
      </w:tr>
      <w:tr w:rsidR="0061661F" w:rsidRPr="001F1371" w14:paraId="630758D2" w14:textId="77777777" w:rsidTr="00007D44">
        <w:tc>
          <w:tcPr>
            <w:tcW w:w="3209" w:type="dxa"/>
          </w:tcPr>
          <w:p w14:paraId="1768958B" w14:textId="77777777" w:rsidR="0061661F" w:rsidRPr="007B0A7E" w:rsidRDefault="0061661F" w:rsidP="00C9573B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0A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DC1A0" w14:textId="5529EF29" w:rsidR="0061661F" w:rsidRPr="0042736F" w:rsidRDefault="0061661F" w:rsidP="00501D1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16.64</w:t>
            </w:r>
          </w:p>
        </w:tc>
        <w:tc>
          <w:tcPr>
            <w:tcW w:w="270" w:type="dxa"/>
            <w:vAlign w:val="bottom"/>
          </w:tcPr>
          <w:p w14:paraId="3639DF95" w14:textId="77777777" w:rsidR="0061661F" w:rsidRPr="0042736F" w:rsidRDefault="0061661F" w:rsidP="00C9573B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32367" w14:textId="1FE45194" w:rsidR="0061661F" w:rsidRPr="0042736F" w:rsidRDefault="0061661F" w:rsidP="00501D1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2.65</w:t>
            </w:r>
          </w:p>
        </w:tc>
        <w:tc>
          <w:tcPr>
            <w:tcW w:w="270" w:type="dxa"/>
            <w:vAlign w:val="bottom"/>
          </w:tcPr>
          <w:p w14:paraId="5BB2232C" w14:textId="77777777" w:rsidR="0061661F" w:rsidRPr="0042736F" w:rsidRDefault="0061661F" w:rsidP="00C9573B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C3962" w14:textId="77777777" w:rsidR="0061661F" w:rsidRPr="0042736F" w:rsidRDefault="0061661F" w:rsidP="00501D1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736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6323BBD" w14:textId="77777777" w:rsidR="0061661F" w:rsidRPr="0042736F" w:rsidRDefault="0061661F" w:rsidP="00C9573B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E3440" w14:textId="77777777" w:rsidR="0061661F" w:rsidRPr="0042736F" w:rsidRDefault="0061661F" w:rsidP="00501D1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736F">
              <w:rPr>
                <w:rFonts w:ascii="Angsana New" w:hAnsi="Angsana New"/>
                <w:b/>
                <w:bCs/>
                <w:sz w:val="28"/>
                <w:szCs w:val="28"/>
              </w:rPr>
              <w:t>19.29</w:t>
            </w:r>
          </w:p>
        </w:tc>
      </w:tr>
    </w:tbl>
    <w:p w14:paraId="367C7699" w14:textId="77777777" w:rsidR="008C4091" w:rsidRPr="00502BC7" w:rsidRDefault="008C4091">
      <w:pPr>
        <w:rPr>
          <w:sz w:val="28"/>
          <w:szCs w:val="28"/>
        </w:rPr>
      </w:pPr>
    </w:p>
    <w:tbl>
      <w:tblPr>
        <w:tblW w:w="965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6"/>
        <w:gridCol w:w="1277"/>
        <w:gridCol w:w="269"/>
        <w:gridCol w:w="1081"/>
        <w:gridCol w:w="270"/>
        <w:gridCol w:w="1162"/>
        <w:gridCol w:w="294"/>
        <w:gridCol w:w="1148"/>
      </w:tblGrid>
      <w:tr w:rsidR="009F088E" w:rsidRPr="00BB7AD7" w14:paraId="5689DC8B" w14:textId="77777777" w:rsidTr="0004400A">
        <w:trPr>
          <w:tblHeader/>
        </w:trPr>
        <w:tc>
          <w:tcPr>
            <w:tcW w:w="4156" w:type="dxa"/>
          </w:tcPr>
          <w:p w14:paraId="0E4296DB" w14:textId="24F294AF" w:rsidR="009F088E" w:rsidRPr="00BB7AD7" w:rsidRDefault="009F088E" w:rsidP="00007D44">
            <w:pPr>
              <w:ind w:hanging="24"/>
              <w:rPr>
                <w:rFonts w:asciiTheme="majorBidi" w:hAnsiTheme="majorBidi" w:cstheme="majorBidi"/>
                <w:sz w:val="28"/>
                <w:szCs w:val="28"/>
              </w:rPr>
            </w:pPr>
            <w:r w:rsidRPr="00BB7A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สินทรัพย์ภาษีเงินได้รอการตัดบัญชีที่ยังไม่ได้รับรู้</w:t>
            </w:r>
            <w:r w:rsidRPr="00BB7A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27" w:type="dxa"/>
            <w:gridSpan w:val="3"/>
          </w:tcPr>
          <w:p w14:paraId="2BA21279" w14:textId="11D99BC4" w:rsidR="009F088E" w:rsidRPr="00BB7AD7" w:rsidRDefault="009F088E" w:rsidP="0084001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B7AD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AB674E" w14:textId="77777777" w:rsidR="009F088E" w:rsidRPr="00BB7AD7" w:rsidRDefault="009F088E" w:rsidP="00840013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4" w:type="dxa"/>
            <w:gridSpan w:val="3"/>
          </w:tcPr>
          <w:p w14:paraId="61A6C96A" w14:textId="233B4F6C" w:rsidR="009F088E" w:rsidRPr="00BB7AD7" w:rsidRDefault="009F088E" w:rsidP="0084001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B7AD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01E2" w:rsidRPr="00BB7AD7" w14:paraId="080EC1FD" w14:textId="77777777" w:rsidTr="0004400A">
        <w:trPr>
          <w:tblHeader/>
        </w:trPr>
        <w:tc>
          <w:tcPr>
            <w:tcW w:w="4156" w:type="dxa"/>
          </w:tcPr>
          <w:p w14:paraId="01DEB610" w14:textId="162501D2" w:rsidR="003D01E2" w:rsidRPr="00BB7AD7" w:rsidRDefault="003D01E2" w:rsidP="003D01E2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 w14:paraId="57FB3710" w14:textId="5E04D834" w:rsidR="003D01E2" w:rsidRPr="003D01E2" w:rsidRDefault="003D01E2" w:rsidP="003D01E2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D01E2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9" w:type="dxa"/>
            <w:vAlign w:val="center"/>
          </w:tcPr>
          <w:p w14:paraId="5B7C43F2" w14:textId="77777777" w:rsidR="003D01E2" w:rsidRPr="003D01E2" w:rsidRDefault="003D01E2" w:rsidP="003D01E2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4947714E" w14:textId="0441A651" w:rsidR="003D01E2" w:rsidRPr="003D01E2" w:rsidRDefault="003D01E2" w:rsidP="003D01E2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D01E2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54D2A7BC" w14:textId="77777777" w:rsidR="003D01E2" w:rsidRPr="00BB7AD7" w:rsidRDefault="003D01E2" w:rsidP="003D01E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  <w:vAlign w:val="center"/>
          </w:tcPr>
          <w:p w14:paraId="3079AE71" w14:textId="73636293" w:rsidR="003D01E2" w:rsidRPr="00BB7AD7" w:rsidRDefault="003D01E2" w:rsidP="003D01E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D01E2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94" w:type="dxa"/>
            <w:vAlign w:val="center"/>
          </w:tcPr>
          <w:p w14:paraId="4725E20B" w14:textId="77777777" w:rsidR="003D01E2" w:rsidRPr="00BB7AD7" w:rsidRDefault="003D01E2" w:rsidP="003D01E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</w:tcPr>
          <w:p w14:paraId="135D944B" w14:textId="46C98761" w:rsidR="003D01E2" w:rsidRPr="00BB7AD7" w:rsidRDefault="003D01E2" w:rsidP="003D01E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D01E2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3D01E2" w:rsidRPr="00BB7AD7" w14:paraId="63E5BF1A" w14:textId="77777777" w:rsidTr="0004400A">
        <w:trPr>
          <w:tblHeader/>
        </w:trPr>
        <w:tc>
          <w:tcPr>
            <w:tcW w:w="4156" w:type="dxa"/>
          </w:tcPr>
          <w:p w14:paraId="3934B7FD" w14:textId="77777777" w:rsidR="003D01E2" w:rsidRPr="00BB7AD7" w:rsidRDefault="003D01E2" w:rsidP="003D01E2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01" w:type="dxa"/>
            <w:gridSpan w:val="7"/>
          </w:tcPr>
          <w:p w14:paraId="36833DC7" w14:textId="77777777" w:rsidR="003D01E2" w:rsidRPr="00BB7AD7" w:rsidRDefault="003D01E2" w:rsidP="003D01E2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BB7AD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972B9" w:rsidRPr="00BB7AD7" w14:paraId="1B8065FA" w14:textId="77777777" w:rsidTr="0004400A">
        <w:tc>
          <w:tcPr>
            <w:tcW w:w="4156" w:type="dxa"/>
          </w:tcPr>
          <w:p w14:paraId="7FE1310B" w14:textId="03A628A2" w:rsidR="005972B9" w:rsidRPr="00BB7AD7" w:rsidRDefault="005972B9" w:rsidP="005972B9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77" w:type="dxa"/>
          </w:tcPr>
          <w:p w14:paraId="7D2362B6" w14:textId="5E7CF12B" w:rsidR="005972B9" w:rsidRPr="001E6D61" w:rsidRDefault="00274C06" w:rsidP="005972B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2.99</w:t>
            </w:r>
          </w:p>
        </w:tc>
        <w:tc>
          <w:tcPr>
            <w:tcW w:w="269" w:type="dxa"/>
          </w:tcPr>
          <w:p w14:paraId="518ED9BA" w14:textId="77777777" w:rsidR="005972B9" w:rsidRPr="00BB7AD7" w:rsidRDefault="005972B9" w:rsidP="005972B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</w:tcPr>
          <w:p w14:paraId="704386EA" w14:textId="53FD1CEF" w:rsidR="005972B9" w:rsidRPr="003513E1" w:rsidRDefault="005972B9" w:rsidP="005972B9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13E1">
              <w:rPr>
                <w:rFonts w:ascii="Angsana New" w:hAnsi="Angsana New"/>
                <w:sz w:val="28"/>
                <w:szCs w:val="28"/>
                <w:lang w:val="en-US" w:bidi="th-TH"/>
              </w:rPr>
              <w:t>3.44</w:t>
            </w:r>
          </w:p>
        </w:tc>
        <w:tc>
          <w:tcPr>
            <w:tcW w:w="270" w:type="dxa"/>
          </w:tcPr>
          <w:p w14:paraId="699BB0BF" w14:textId="77777777" w:rsidR="005972B9" w:rsidRPr="00BB7AD7" w:rsidRDefault="005972B9" w:rsidP="005972B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14D88567" w14:textId="45F95E97" w:rsidR="005972B9" w:rsidRPr="001E6D61" w:rsidRDefault="005972B9" w:rsidP="005972B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E6D61">
              <w:rPr>
                <w:rFonts w:ascii="Angsana New" w:hAnsi="Angsana New"/>
                <w:sz w:val="28"/>
                <w:szCs w:val="28"/>
                <w:lang w:val="en-US" w:bidi="th-TH"/>
              </w:rPr>
              <w:t>2.99</w:t>
            </w:r>
          </w:p>
        </w:tc>
        <w:tc>
          <w:tcPr>
            <w:tcW w:w="294" w:type="dxa"/>
          </w:tcPr>
          <w:p w14:paraId="5182771D" w14:textId="77777777" w:rsidR="005972B9" w:rsidRPr="00BB7AD7" w:rsidRDefault="005972B9" w:rsidP="005972B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8" w:type="dxa"/>
          </w:tcPr>
          <w:p w14:paraId="1520844E" w14:textId="118D7331" w:rsidR="005972B9" w:rsidRPr="001E6D61" w:rsidRDefault="005972B9" w:rsidP="005972B9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1E6D61">
              <w:rPr>
                <w:rFonts w:ascii="Angsana New" w:hAnsi="Angsana New"/>
                <w:sz w:val="28"/>
                <w:szCs w:val="28"/>
                <w:lang w:val="en-US" w:bidi="th-TH"/>
              </w:rPr>
              <w:t>2.99</w:t>
            </w:r>
          </w:p>
        </w:tc>
      </w:tr>
      <w:tr w:rsidR="005972B9" w:rsidRPr="00BB7AD7" w14:paraId="3D94E96A" w14:textId="77777777" w:rsidTr="0004400A">
        <w:tc>
          <w:tcPr>
            <w:tcW w:w="4156" w:type="dxa"/>
          </w:tcPr>
          <w:p w14:paraId="3B77AB8E" w14:textId="4A385808" w:rsidR="005972B9" w:rsidRPr="00BB7AD7" w:rsidRDefault="005972B9" w:rsidP="005972B9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ค่าเผื่อการด้อยค่าเงินลงทุน</w:t>
            </w:r>
          </w:p>
        </w:tc>
        <w:tc>
          <w:tcPr>
            <w:tcW w:w="1277" w:type="dxa"/>
          </w:tcPr>
          <w:p w14:paraId="78FD2AFE" w14:textId="3E7F0899" w:rsidR="005972B9" w:rsidRPr="001E6D61" w:rsidRDefault="00274C06" w:rsidP="005972B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4.08</w:t>
            </w:r>
          </w:p>
        </w:tc>
        <w:tc>
          <w:tcPr>
            <w:tcW w:w="269" w:type="dxa"/>
          </w:tcPr>
          <w:p w14:paraId="23674C42" w14:textId="77777777" w:rsidR="005972B9" w:rsidRPr="00BB7AD7" w:rsidRDefault="005972B9" w:rsidP="005972B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</w:tcPr>
          <w:p w14:paraId="4CE54EBA" w14:textId="69D2D9C7" w:rsidR="005972B9" w:rsidRPr="003513E1" w:rsidRDefault="005972B9" w:rsidP="005972B9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13E1">
              <w:rPr>
                <w:rFonts w:ascii="Angsana New" w:hAnsi="Angsana New"/>
                <w:sz w:val="28"/>
                <w:szCs w:val="28"/>
                <w:lang w:val="en-US" w:bidi="th-TH"/>
              </w:rPr>
              <w:t>4.08</w:t>
            </w:r>
          </w:p>
        </w:tc>
        <w:tc>
          <w:tcPr>
            <w:tcW w:w="270" w:type="dxa"/>
          </w:tcPr>
          <w:p w14:paraId="140A0BBE" w14:textId="77777777" w:rsidR="005972B9" w:rsidRPr="00BB7AD7" w:rsidRDefault="005972B9" w:rsidP="005972B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60712727" w14:textId="0AAEA27F" w:rsidR="005972B9" w:rsidRPr="001E6D61" w:rsidRDefault="005972B9" w:rsidP="005972B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513E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94" w:type="dxa"/>
          </w:tcPr>
          <w:p w14:paraId="6FF7E6AC" w14:textId="77777777" w:rsidR="005972B9" w:rsidRPr="00BB7AD7" w:rsidRDefault="005972B9" w:rsidP="005972B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8" w:type="dxa"/>
          </w:tcPr>
          <w:p w14:paraId="145936B8" w14:textId="6D316863" w:rsidR="005972B9" w:rsidRPr="003513E1" w:rsidRDefault="005972B9" w:rsidP="005972B9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13E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972B9" w:rsidRPr="00BB7AD7" w14:paraId="3E6EFB4B" w14:textId="77777777" w:rsidTr="0004400A">
        <w:tc>
          <w:tcPr>
            <w:tcW w:w="4156" w:type="dxa"/>
          </w:tcPr>
          <w:p w14:paraId="27D4DFCB" w14:textId="77777777" w:rsidR="005972B9" w:rsidRPr="00BB7AD7" w:rsidRDefault="005972B9" w:rsidP="005972B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7AD7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  <w:r w:rsidRPr="00BB7A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77" w:type="dxa"/>
          </w:tcPr>
          <w:p w14:paraId="2C9A3C86" w14:textId="0163E9B9" w:rsidR="005972B9" w:rsidRPr="001E6D61" w:rsidRDefault="00600754" w:rsidP="005972B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4.27</w:t>
            </w:r>
          </w:p>
        </w:tc>
        <w:tc>
          <w:tcPr>
            <w:tcW w:w="269" w:type="dxa"/>
          </w:tcPr>
          <w:p w14:paraId="3410A8FD" w14:textId="77777777" w:rsidR="005972B9" w:rsidRPr="00BB7AD7" w:rsidRDefault="005972B9" w:rsidP="005972B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</w:tcPr>
          <w:p w14:paraId="7E2FB03F" w14:textId="7C8D2574" w:rsidR="005972B9" w:rsidRPr="003513E1" w:rsidRDefault="005972B9" w:rsidP="005972B9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13E1">
              <w:rPr>
                <w:rFonts w:ascii="Angsana New" w:hAnsi="Angsana New"/>
                <w:sz w:val="28"/>
                <w:szCs w:val="28"/>
                <w:lang w:val="en-US" w:bidi="th-TH"/>
              </w:rPr>
              <w:t>31.38</w:t>
            </w:r>
          </w:p>
        </w:tc>
        <w:tc>
          <w:tcPr>
            <w:tcW w:w="270" w:type="dxa"/>
          </w:tcPr>
          <w:p w14:paraId="068965E3" w14:textId="77777777" w:rsidR="005972B9" w:rsidRPr="00BB7AD7" w:rsidRDefault="005972B9" w:rsidP="005972B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601678D3" w14:textId="689C9B3B" w:rsidR="005972B9" w:rsidRPr="001E6D61" w:rsidRDefault="005972B9" w:rsidP="005972B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513E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94" w:type="dxa"/>
          </w:tcPr>
          <w:p w14:paraId="59261BCE" w14:textId="77777777" w:rsidR="005972B9" w:rsidRPr="00BB7AD7" w:rsidRDefault="005972B9" w:rsidP="005972B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8" w:type="dxa"/>
          </w:tcPr>
          <w:p w14:paraId="26058FEB" w14:textId="601710F1" w:rsidR="005972B9" w:rsidRPr="003513E1" w:rsidRDefault="005972B9" w:rsidP="005972B9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13E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972B9" w:rsidRPr="008860F2" w14:paraId="467C4657" w14:textId="77777777" w:rsidTr="0004400A">
        <w:tc>
          <w:tcPr>
            <w:tcW w:w="4156" w:type="dxa"/>
          </w:tcPr>
          <w:p w14:paraId="42AB4CAE" w14:textId="77777777" w:rsidR="005972B9" w:rsidRPr="00BB7AD7" w:rsidRDefault="005972B9" w:rsidP="005972B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A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40A98049" w14:textId="644DD952" w:rsidR="005972B9" w:rsidRPr="00CF0249" w:rsidRDefault="00600754" w:rsidP="005972B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11.34</w:t>
            </w:r>
          </w:p>
        </w:tc>
        <w:tc>
          <w:tcPr>
            <w:tcW w:w="269" w:type="dxa"/>
          </w:tcPr>
          <w:p w14:paraId="41AB3887" w14:textId="77777777" w:rsidR="005972B9" w:rsidRPr="00BB7AD7" w:rsidRDefault="005972B9" w:rsidP="005972B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0A45BDF" w14:textId="0F182812" w:rsidR="005972B9" w:rsidRPr="003513E1" w:rsidRDefault="005972B9" w:rsidP="005972B9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513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38.90</w:t>
            </w:r>
          </w:p>
        </w:tc>
        <w:tc>
          <w:tcPr>
            <w:tcW w:w="270" w:type="dxa"/>
          </w:tcPr>
          <w:p w14:paraId="1C656922" w14:textId="77777777" w:rsidR="005972B9" w:rsidRPr="00BB7AD7" w:rsidRDefault="005972B9" w:rsidP="005972B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797EFF23" w14:textId="5AFC1002" w:rsidR="005972B9" w:rsidRPr="00BB7AD7" w:rsidRDefault="005972B9" w:rsidP="005972B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13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2.99</w:t>
            </w:r>
          </w:p>
        </w:tc>
        <w:tc>
          <w:tcPr>
            <w:tcW w:w="294" w:type="dxa"/>
          </w:tcPr>
          <w:p w14:paraId="180ECDFD" w14:textId="77777777" w:rsidR="005972B9" w:rsidRPr="00BB7AD7" w:rsidRDefault="005972B9" w:rsidP="005972B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0B012886" w14:textId="29B77649" w:rsidR="005972B9" w:rsidRPr="003513E1" w:rsidRDefault="005972B9" w:rsidP="005972B9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513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2.99</w:t>
            </w:r>
          </w:p>
        </w:tc>
      </w:tr>
    </w:tbl>
    <w:p w14:paraId="03D7F0EE" w14:textId="77777777" w:rsidR="009F088E" w:rsidRPr="00A00F65" w:rsidRDefault="009F088E" w:rsidP="00375173">
      <w:pPr>
        <w:pStyle w:val="NoSpacing"/>
        <w:rPr>
          <w:rFonts w:ascii="Angsana New" w:hAnsi="Angsana New"/>
          <w:sz w:val="28"/>
          <w:szCs w:val="28"/>
        </w:rPr>
      </w:pPr>
    </w:p>
    <w:p w14:paraId="2CFDE559" w14:textId="6C4E1AF9" w:rsidR="00FA4B0D" w:rsidRPr="008860F2" w:rsidRDefault="00FA4B0D" w:rsidP="00FA4B0D">
      <w:pPr>
        <w:tabs>
          <w:tab w:val="left" w:pos="10080"/>
        </w:tabs>
        <w:ind w:left="540"/>
        <w:rPr>
          <w:rFonts w:asciiTheme="majorBidi" w:hAnsiTheme="majorBidi" w:cstheme="majorBidi"/>
          <w:sz w:val="28"/>
          <w:szCs w:val="28"/>
          <w:cs/>
        </w:rPr>
      </w:pPr>
      <w:r w:rsidRPr="008860F2">
        <w:rPr>
          <w:rFonts w:asciiTheme="majorBidi" w:hAnsiTheme="majorBidi" w:cstheme="majorBidi"/>
          <w:sz w:val="28"/>
          <w:szCs w:val="28"/>
          <w:cs/>
        </w:rPr>
        <w:t xml:space="preserve">ขาดทุนทางภาษีจะสิ้นอายุในปี </w:t>
      </w:r>
      <w:r w:rsidR="00BB7AD7">
        <w:rPr>
          <w:rFonts w:asciiTheme="majorBidi" w:hAnsiTheme="majorBidi" w:cstheme="majorBidi"/>
          <w:sz w:val="28"/>
          <w:szCs w:val="28"/>
        </w:rPr>
        <w:t>256</w:t>
      </w:r>
      <w:r w:rsidR="00A13DE8">
        <w:rPr>
          <w:rFonts w:asciiTheme="majorBidi" w:hAnsiTheme="majorBidi" w:cstheme="majorBidi"/>
          <w:sz w:val="28"/>
          <w:szCs w:val="28"/>
        </w:rPr>
        <w:t>5</w:t>
      </w:r>
      <w:r w:rsidR="00F21FE6">
        <w:rPr>
          <w:rFonts w:asciiTheme="majorBidi" w:hAnsiTheme="majorBidi" w:cstheme="majorBidi"/>
          <w:sz w:val="28"/>
          <w:szCs w:val="28"/>
        </w:rPr>
        <w:t xml:space="preserve"> </w:t>
      </w:r>
      <w:r w:rsidR="00BB7AD7">
        <w:rPr>
          <w:rFonts w:asciiTheme="majorBidi" w:hAnsiTheme="majorBidi" w:cstheme="majorBidi"/>
          <w:sz w:val="28"/>
          <w:szCs w:val="28"/>
        </w:rPr>
        <w:t>-</w:t>
      </w:r>
      <w:r w:rsidR="00F21FE6">
        <w:rPr>
          <w:rFonts w:asciiTheme="majorBidi" w:hAnsiTheme="majorBidi" w:cstheme="majorBidi"/>
          <w:sz w:val="28"/>
          <w:szCs w:val="28"/>
        </w:rPr>
        <w:t xml:space="preserve"> </w:t>
      </w:r>
      <w:r w:rsidR="00BB7AD7">
        <w:rPr>
          <w:rFonts w:asciiTheme="majorBidi" w:hAnsiTheme="majorBidi" w:cstheme="majorBidi"/>
          <w:sz w:val="28"/>
          <w:szCs w:val="28"/>
        </w:rPr>
        <w:t>256</w:t>
      </w:r>
      <w:r w:rsidR="00A13DE8">
        <w:rPr>
          <w:rFonts w:asciiTheme="majorBidi" w:hAnsiTheme="majorBidi" w:cstheme="majorBidi"/>
          <w:sz w:val="28"/>
          <w:szCs w:val="28"/>
        </w:rPr>
        <w:t>9</w:t>
      </w:r>
      <w:r w:rsidRPr="008860F2">
        <w:rPr>
          <w:rFonts w:asciiTheme="majorBidi" w:hAnsiTheme="majorBidi" w:cstheme="majorBidi"/>
          <w:sz w:val="28"/>
          <w:szCs w:val="28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8860F2">
        <w:rPr>
          <w:rFonts w:asciiTheme="majorBidi" w:hAnsiTheme="majorBidi" w:cstheme="majorBidi"/>
          <w:sz w:val="28"/>
          <w:szCs w:val="28"/>
        </w:rPr>
        <w:t xml:space="preserve"> </w:t>
      </w:r>
      <w:r w:rsidRPr="008860F2">
        <w:rPr>
          <w:rFonts w:asciiTheme="majorBidi" w:hAnsiTheme="majorBidi" w:cstheme="majorBidi"/>
          <w:sz w:val="28"/>
          <w:szCs w:val="28"/>
          <w:cs/>
        </w:rPr>
        <w:t xml:space="preserve"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  <w:r w:rsidRPr="008860F2">
        <w:rPr>
          <w:rFonts w:asciiTheme="majorBidi" w:hAnsiTheme="majorBidi" w:cstheme="majorBidi"/>
          <w:sz w:val="28"/>
          <w:szCs w:val="28"/>
        </w:rPr>
        <w:t xml:space="preserve"> </w:t>
      </w:r>
    </w:p>
    <w:p w14:paraId="23545FF9" w14:textId="7DCEE53F" w:rsidR="008615C6" w:rsidRPr="00502BC7" w:rsidRDefault="008615C6">
      <w:pPr>
        <w:spacing w:line="240" w:lineRule="auto"/>
        <w:jc w:val="left"/>
        <w:rPr>
          <w:rFonts w:ascii="Angsana New" w:hAnsi="Angsana New"/>
          <w:sz w:val="22"/>
          <w:szCs w:val="22"/>
        </w:rPr>
      </w:pPr>
    </w:p>
    <w:p w14:paraId="74FB4474" w14:textId="77777777" w:rsidR="00502BC7" w:rsidRDefault="00502BC7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76F2A8B9" w14:textId="33418E42" w:rsidR="003B14EA" w:rsidRDefault="003B14EA" w:rsidP="00BA7DB0">
      <w:pPr>
        <w:pStyle w:val="Heading1"/>
        <w:keepLines/>
        <w:numPr>
          <w:ilvl w:val="0"/>
          <w:numId w:val="1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sz w:val="28"/>
          <w:szCs w:val="28"/>
          <w:u w:val="none"/>
        </w:rPr>
      </w:pPr>
      <w:r w:rsidRPr="008860F2">
        <w:rPr>
          <w:rFonts w:ascii="Angsana New" w:hAnsi="Angsana New"/>
          <w:sz w:val="28"/>
          <w:szCs w:val="28"/>
          <w:u w:val="none"/>
          <w:cs/>
        </w:rPr>
        <w:t>กำไรต่อหุ้น</w:t>
      </w:r>
      <w:r w:rsidR="00661D3A">
        <w:rPr>
          <w:rFonts w:ascii="Angsana New" w:hAnsi="Angsana New" w:hint="cs"/>
          <w:sz w:val="28"/>
          <w:szCs w:val="28"/>
          <w:u w:val="none"/>
          <w:cs/>
        </w:rPr>
        <w:t>ขั้นพื้นฐาน</w:t>
      </w:r>
    </w:p>
    <w:p w14:paraId="0418EA42" w14:textId="77777777" w:rsidR="00567198" w:rsidRPr="00567198" w:rsidRDefault="00567198" w:rsidP="00567198">
      <w:pPr>
        <w:rPr>
          <w:cs/>
        </w:rPr>
      </w:pPr>
    </w:p>
    <w:tbl>
      <w:tblPr>
        <w:tblW w:w="97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90"/>
        <w:gridCol w:w="270"/>
        <w:gridCol w:w="1295"/>
        <w:gridCol w:w="239"/>
        <w:gridCol w:w="1089"/>
        <w:gridCol w:w="239"/>
        <w:gridCol w:w="19"/>
        <w:gridCol w:w="1240"/>
      </w:tblGrid>
      <w:tr w:rsidR="00635359" w:rsidRPr="008860F2" w14:paraId="417EC29D" w14:textId="77777777" w:rsidTr="00502BC7">
        <w:tc>
          <w:tcPr>
            <w:tcW w:w="2129" w:type="pct"/>
          </w:tcPr>
          <w:p w14:paraId="653C7E4A" w14:textId="77777777" w:rsidR="00635359" w:rsidRPr="008860F2" w:rsidRDefault="00635359" w:rsidP="00FC661D">
            <w:pPr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17" w:type="pct"/>
            <w:gridSpan w:val="3"/>
          </w:tcPr>
          <w:p w14:paraId="5CC5C196" w14:textId="77777777" w:rsidR="00635359" w:rsidRPr="008860F2" w:rsidRDefault="00635359" w:rsidP="00FC66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3" w:type="pct"/>
          </w:tcPr>
          <w:p w14:paraId="29A07621" w14:textId="77777777" w:rsidR="00635359" w:rsidRPr="008860F2" w:rsidRDefault="00635359" w:rsidP="00FC66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pct"/>
            <w:gridSpan w:val="4"/>
          </w:tcPr>
          <w:p w14:paraId="0BE09347" w14:textId="77777777" w:rsidR="00635359" w:rsidRPr="008860F2" w:rsidRDefault="00635359" w:rsidP="00FC66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01E2" w:rsidRPr="008860F2" w14:paraId="516AAF96" w14:textId="77777777" w:rsidTr="00502BC7">
        <w:tc>
          <w:tcPr>
            <w:tcW w:w="2129" w:type="pct"/>
          </w:tcPr>
          <w:p w14:paraId="36FCE73D" w14:textId="77777777" w:rsidR="003D01E2" w:rsidRPr="008860F2" w:rsidRDefault="003D01E2" w:rsidP="003D01E2">
            <w:pPr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2" w:type="pct"/>
            <w:vAlign w:val="center"/>
          </w:tcPr>
          <w:p w14:paraId="1F3FDFB6" w14:textId="65B5C037" w:rsidR="003D01E2" w:rsidRPr="003D01E2" w:rsidRDefault="003D01E2" w:rsidP="003D01E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  <w:r w:rsidRPr="003D01E2">
              <w:rPr>
                <w:rFonts w:asciiTheme="majorBidi" w:hAnsiTheme="majorBidi" w:cstheme="majorBidi"/>
                <w:b w:val="0"/>
                <w:sz w:val="28"/>
                <w:szCs w:val="28"/>
              </w:rPr>
              <w:t>2564</w:t>
            </w:r>
          </w:p>
        </w:tc>
        <w:tc>
          <w:tcPr>
            <w:tcW w:w="139" w:type="pct"/>
            <w:vAlign w:val="center"/>
          </w:tcPr>
          <w:p w14:paraId="707606B5" w14:textId="77777777" w:rsidR="003D01E2" w:rsidRPr="003D01E2" w:rsidRDefault="003D01E2" w:rsidP="003D01E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666" w:type="pct"/>
            <w:vAlign w:val="center"/>
          </w:tcPr>
          <w:p w14:paraId="7AEC336E" w14:textId="5FF24B18" w:rsidR="003D01E2" w:rsidRPr="003D01E2" w:rsidRDefault="003D01E2" w:rsidP="003D01E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  <w:r w:rsidRPr="003D01E2">
              <w:rPr>
                <w:rFonts w:asciiTheme="majorBidi" w:hAnsiTheme="majorBidi" w:cstheme="majorBidi"/>
                <w:b w:val="0"/>
                <w:sz w:val="28"/>
                <w:szCs w:val="28"/>
              </w:rPr>
              <w:t>2563</w:t>
            </w:r>
          </w:p>
        </w:tc>
        <w:tc>
          <w:tcPr>
            <w:tcW w:w="123" w:type="pct"/>
            <w:vAlign w:val="center"/>
          </w:tcPr>
          <w:p w14:paraId="527DEF88" w14:textId="77777777" w:rsidR="003D01E2" w:rsidRPr="003D01E2" w:rsidRDefault="003D01E2" w:rsidP="003D01E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560" w:type="pct"/>
            <w:vAlign w:val="center"/>
          </w:tcPr>
          <w:p w14:paraId="445B15E3" w14:textId="36D204D5" w:rsidR="003D01E2" w:rsidRPr="003D01E2" w:rsidRDefault="003D01E2" w:rsidP="003D01E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  <w:r w:rsidRPr="003D01E2">
              <w:rPr>
                <w:rFonts w:asciiTheme="majorBidi" w:hAnsiTheme="majorBidi" w:cstheme="majorBidi"/>
                <w:b w:val="0"/>
                <w:sz w:val="28"/>
                <w:szCs w:val="28"/>
              </w:rPr>
              <w:t>2564</w:t>
            </w:r>
          </w:p>
        </w:tc>
        <w:tc>
          <w:tcPr>
            <w:tcW w:w="133" w:type="pct"/>
            <w:gridSpan w:val="2"/>
            <w:vAlign w:val="center"/>
          </w:tcPr>
          <w:p w14:paraId="75638B5D" w14:textId="77777777" w:rsidR="003D01E2" w:rsidRPr="003D01E2" w:rsidRDefault="003D01E2" w:rsidP="003D01E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638" w:type="pct"/>
            <w:vAlign w:val="center"/>
          </w:tcPr>
          <w:p w14:paraId="06E67031" w14:textId="3313FA9F" w:rsidR="003D01E2" w:rsidRPr="003D01E2" w:rsidRDefault="003D01E2" w:rsidP="003D01E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  <w:r w:rsidRPr="003D01E2">
              <w:rPr>
                <w:rFonts w:asciiTheme="majorBidi" w:hAnsiTheme="majorBidi" w:cstheme="majorBidi"/>
                <w:b w:val="0"/>
                <w:sz w:val="28"/>
                <w:szCs w:val="28"/>
              </w:rPr>
              <w:t>2563</w:t>
            </w:r>
          </w:p>
        </w:tc>
      </w:tr>
      <w:tr w:rsidR="00502BC7" w:rsidRPr="008860F2" w14:paraId="1B0D5C8D" w14:textId="77777777" w:rsidTr="00527B5D">
        <w:tc>
          <w:tcPr>
            <w:tcW w:w="2129" w:type="pct"/>
          </w:tcPr>
          <w:p w14:paraId="684A5836" w14:textId="77777777" w:rsidR="00502BC7" w:rsidRPr="008860F2" w:rsidRDefault="00502BC7" w:rsidP="00502BC7">
            <w:pPr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2" w:type="pct"/>
            <w:vAlign w:val="center"/>
          </w:tcPr>
          <w:p w14:paraId="0726F500" w14:textId="77777777" w:rsidR="00502BC7" w:rsidRPr="003D01E2" w:rsidRDefault="00502BC7" w:rsidP="00502BC7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9" w:type="pct"/>
            <w:vAlign w:val="center"/>
          </w:tcPr>
          <w:p w14:paraId="7C91AB42" w14:textId="77777777" w:rsidR="00502BC7" w:rsidRPr="003D01E2" w:rsidRDefault="00502BC7" w:rsidP="00502BC7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666" w:type="pct"/>
            <w:vAlign w:val="bottom"/>
          </w:tcPr>
          <w:p w14:paraId="7B63EDE5" w14:textId="3B171912" w:rsidR="00502BC7" w:rsidRPr="003D01E2" w:rsidRDefault="00502BC7" w:rsidP="00502BC7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4547BC">
              <w:rPr>
                <w:rFonts w:ascii="Angsana New" w:hAnsi="Angsana New"/>
                <w:b w:val="0"/>
                <w:bCs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ปรับปรุงใหม่)</w:t>
            </w:r>
          </w:p>
        </w:tc>
        <w:tc>
          <w:tcPr>
            <w:tcW w:w="123" w:type="pct"/>
            <w:vAlign w:val="center"/>
          </w:tcPr>
          <w:p w14:paraId="43AA7230" w14:textId="77777777" w:rsidR="00502BC7" w:rsidRPr="003D01E2" w:rsidRDefault="00502BC7" w:rsidP="00502BC7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560" w:type="pct"/>
            <w:vAlign w:val="center"/>
          </w:tcPr>
          <w:p w14:paraId="7CEB68FC" w14:textId="77777777" w:rsidR="00502BC7" w:rsidRPr="003D01E2" w:rsidRDefault="00502BC7" w:rsidP="00502BC7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3" w:type="pct"/>
            <w:gridSpan w:val="2"/>
            <w:vAlign w:val="center"/>
          </w:tcPr>
          <w:p w14:paraId="6E278BAC" w14:textId="77777777" w:rsidR="00502BC7" w:rsidRPr="003D01E2" w:rsidRDefault="00502BC7" w:rsidP="00502BC7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638" w:type="pct"/>
            <w:vAlign w:val="bottom"/>
          </w:tcPr>
          <w:p w14:paraId="7E2636B3" w14:textId="494EB745" w:rsidR="00502BC7" w:rsidRPr="003D01E2" w:rsidRDefault="00502BC7" w:rsidP="00502BC7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4547BC">
              <w:rPr>
                <w:rFonts w:ascii="Angsana New" w:hAnsi="Angsana New"/>
                <w:b w:val="0"/>
                <w:bCs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ปรับปรุงใหม่)</w:t>
            </w:r>
          </w:p>
        </w:tc>
      </w:tr>
      <w:tr w:rsidR="00502BC7" w:rsidRPr="008860F2" w14:paraId="7C967C5A" w14:textId="77777777" w:rsidTr="00502BC7">
        <w:tc>
          <w:tcPr>
            <w:tcW w:w="2129" w:type="pct"/>
          </w:tcPr>
          <w:p w14:paraId="04DEF8A5" w14:textId="77777777" w:rsidR="00502BC7" w:rsidRPr="008860F2" w:rsidRDefault="00502BC7" w:rsidP="00502BC7">
            <w:pPr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71" w:type="pct"/>
            <w:gridSpan w:val="8"/>
          </w:tcPr>
          <w:p w14:paraId="78F57BAC" w14:textId="77777777" w:rsidR="00502BC7" w:rsidRPr="008860F2" w:rsidRDefault="00502BC7" w:rsidP="00502BC7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(ล้านบาท / ล้านหุ้น)</w:t>
            </w:r>
          </w:p>
        </w:tc>
      </w:tr>
      <w:tr w:rsidR="00502BC7" w:rsidRPr="008860F2" w14:paraId="31C6775F" w14:textId="77777777" w:rsidTr="00502BC7">
        <w:tc>
          <w:tcPr>
            <w:tcW w:w="2880" w:type="pct"/>
            <w:gridSpan w:val="3"/>
          </w:tcPr>
          <w:p w14:paraId="2AB57D1E" w14:textId="595B815D" w:rsidR="00502BC7" w:rsidRPr="008860F2" w:rsidRDefault="00502BC7" w:rsidP="00502BC7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99654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  <w:r w:rsidRPr="0099654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666" w:type="pct"/>
          </w:tcPr>
          <w:p w14:paraId="0F8DBBD2" w14:textId="77777777" w:rsidR="00502BC7" w:rsidRPr="008860F2" w:rsidRDefault="00502BC7" w:rsidP="00502BC7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" w:type="pct"/>
          </w:tcPr>
          <w:p w14:paraId="4B6B2B8C" w14:textId="77777777" w:rsidR="00502BC7" w:rsidRPr="008860F2" w:rsidRDefault="00502BC7" w:rsidP="00502BC7">
            <w:pPr>
              <w:pStyle w:val="BodyText"/>
              <w:tabs>
                <w:tab w:val="decimal" w:pos="77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0" w:type="pct"/>
          </w:tcPr>
          <w:p w14:paraId="697285E7" w14:textId="77777777" w:rsidR="00502BC7" w:rsidRPr="008860F2" w:rsidRDefault="00502BC7" w:rsidP="00502BC7">
            <w:pPr>
              <w:pStyle w:val="BodyText"/>
              <w:tabs>
                <w:tab w:val="decimal" w:pos="562"/>
                <w:tab w:val="decimal" w:pos="777"/>
              </w:tabs>
              <w:spacing w:after="0" w:line="240" w:lineRule="auto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" w:type="pct"/>
          </w:tcPr>
          <w:p w14:paraId="6987EC45" w14:textId="77777777" w:rsidR="00502BC7" w:rsidRPr="008860F2" w:rsidRDefault="00502BC7" w:rsidP="00502BC7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8" w:type="pct"/>
            <w:gridSpan w:val="2"/>
          </w:tcPr>
          <w:p w14:paraId="1E800EDA" w14:textId="77777777" w:rsidR="00502BC7" w:rsidRPr="008860F2" w:rsidRDefault="00502BC7" w:rsidP="00502BC7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02BC7" w:rsidRPr="008860F2" w14:paraId="2FD33ED3" w14:textId="77777777" w:rsidTr="00502BC7">
        <w:tc>
          <w:tcPr>
            <w:tcW w:w="2129" w:type="pct"/>
          </w:tcPr>
          <w:p w14:paraId="7BED39E2" w14:textId="70AC616B" w:rsidR="00502BC7" w:rsidRPr="008860F2" w:rsidRDefault="00502BC7" w:rsidP="00502BC7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99654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99654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99654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12" w:type="pct"/>
          </w:tcPr>
          <w:p w14:paraId="56D28BA9" w14:textId="77777777" w:rsidR="00502BC7" w:rsidRPr="008860F2" w:rsidRDefault="00502BC7" w:rsidP="00502BC7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6644B646" w14:textId="77777777" w:rsidR="00502BC7" w:rsidRPr="008860F2" w:rsidRDefault="00502BC7" w:rsidP="00502BC7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" w:type="pct"/>
          </w:tcPr>
          <w:p w14:paraId="75117A23" w14:textId="77777777" w:rsidR="00502BC7" w:rsidRPr="008860F2" w:rsidRDefault="00502BC7" w:rsidP="00502BC7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" w:type="pct"/>
          </w:tcPr>
          <w:p w14:paraId="3A878155" w14:textId="77777777" w:rsidR="00502BC7" w:rsidRPr="008860F2" w:rsidRDefault="00502BC7" w:rsidP="00502BC7">
            <w:pPr>
              <w:pStyle w:val="BodyText"/>
              <w:tabs>
                <w:tab w:val="decimal" w:pos="77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0" w:type="pct"/>
          </w:tcPr>
          <w:p w14:paraId="7B797404" w14:textId="77777777" w:rsidR="00502BC7" w:rsidRPr="008860F2" w:rsidRDefault="00502BC7" w:rsidP="00502BC7">
            <w:pPr>
              <w:pStyle w:val="BodyText"/>
              <w:tabs>
                <w:tab w:val="decimal" w:pos="562"/>
                <w:tab w:val="decimal" w:pos="777"/>
              </w:tabs>
              <w:spacing w:after="0" w:line="240" w:lineRule="auto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" w:type="pct"/>
          </w:tcPr>
          <w:p w14:paraId="7D64AAFF" w14:textId="77777777" w:rsidR="00502BC7" w:rsidRPr="008860F2" w:rsidRDefault="00502BC7" w:rsidP="00502BC7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8" w:type="pct"/>
            <w:gridSpan w:val="2"/>
          </w:tcPr>
          <w:p w14:paraId="1A00E80F" w14:textId="77777777" w:rsidR="00502BC7" w:rsidRPr="008860F2" w:rsidRDefault="00502BC7" w:rsidP="00502BC7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02BC7" w:rsidRPr="008860F2" w14:paraId="2C982DC7" w14:textId="77777777" w:rsidTr="00502BC7">
        <w:tc>
          <w:tcPr>
            <w:tcW w:w="2129" w:type="pct"/>
          </w:tcPr>
          <w:p w14:paraId="25DE3781" w14:textId="14E5C060" w:rsidR="00502BC7" w:rsidRPr="008860F2" w:rsidRDefault="00502BC7" w:rsidP="00502BC7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สำหรับปี</w:t>
            </w: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ที่เป็นส่วนของผู้ถือหุ้นสามัญ</w:t>
            </w:r>
          </w:p>
        </w:tc>
        <w:tc>
          <w:tcPr>
            <w:tcW w:w="612" w:type="pct"/>
          </w:tcPr>
          <w:p w14:paraId="590407FC" w14:textId="77777777" w:rsidR="00502BC7" w:rsidRPr="008860F2" w:rsidRDefault="00502BC7" w:rsidP="00502BC7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0AB32A43" w14:textId="77777777" w:rsidR="00502BC7" w:rsidRPr="008860F2" w:rsidRDefault="00502BC7" w:rsidP="00502BC7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" w:type="pct"/>
          </w:tcPr>
          <w:p w14:paraId="16690C68" w14:textId="77777777" w:rsidR="00502BC7" w:rsidRPr="008860F2" w:rsidRDefault="00502BC7" w:rsidP="00502BC7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" w:type="pct"/>
          </w:tcPr>
          <w:p w14:paraId="570DB0DF" w14:textId="77777777" w:rsidR="00502BC7" w:rsidRPr="008860F2" w:rsidRDefault="00502BC7" w:rsidP="00502BC7">
            <w:pPr>
              <w:pStyle w:val="BodyText"/>
              <w:tabs>
                <w:tab w:val="decimal" w:pos="77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0" w:type="pct"/>
          </w:tcPr>
          <w:p w14:paraId="4347329A" w14:textId="77777777" w:rsidR="00502BC7" w:rsidRPr="008860F2" w:rsidRDefault="00502BC7" w:rsidP="00502BC7">
            <w:pPr>
              <w:pStyle w:val="BodyText"/>
              <w:tabs>
                <w:tab w:val="decimal" w:pos="562"/>
                <w:tab w:val="decimal" w:pos="777"/>
              </w:tabs>
              <w:spacing w:after="0" w:line="240" w:lineRule="auto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" w:type="pct"/>
          </w:tcPr>
          <w:p w14:paraId="1D6D24C0" w14:textId="77777777" w:rsidR="00502BC7" w:rsidRPr="008860F2" w:rsidRDefault="00502BC7" w:rsidP="00502BC7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8" w:type="pct"/>
            <w:gridSpan w:val="2"/>
          </w:tcPr>
          <w:p w14:paraId="7F279551" w14:textId="77777777" w:rsidR="00502BC7" w:rsidRPr="008860F2" w:rsidRDefault="00502BC7" w:rsidP="00502BC7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02BC7" w:rsidRPr="008860F2" w14:paraId="19BD9DE3" w14:textId="77777777" w:rsidTr="00502BC7">
        <w:tc>
          <w:tcPr>
            <w:tcW w:w="2129" w:type="pct"/>
          </w:tcPr>
          <w:p w14:paraId="6520EDC1" w14:textId="77777777" w:rsidR="00502BC7" w:rsidRPr="008860F2" w:rsidRDefault="00502BC7" w:rsidP="00502BC7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ของบริษัท (ขั้นพื้นฐาน)</w:t>
            </w: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3B4DE360" w14:textId="13C762E6" w:rsidR="00502BC7" w:rsidRPr="008860F2" w:rsidRDefault="00502BC7" w:rsidP="00502BC7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30.17</w:t>
            </w:r>
          </w:p>
        </w:tc>
        <w:tc>
          <w:tcPr>
            <w:tcW w:w="139" w:type="pct"/>
          </w:tcPr>
          <w:p w14:paraId="3618A0AF" w14:textId="77777777" w:rsidR="00502BC7" w:rsidRPr="008860F2" w:rsidRDefault="00502BC7" w:rsidP="00502BC7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" w:type="pct"/>
            <w:tcBorders>
              <w:bottom w:val="double" w:sz="4" w:space="0" w:color="auto"/>
            </w:tcBorders>
          </w:tcPr>
          <w:p w14:paraId="69D92600" w14:textId="028C88B0" w:rsidR="00502BC7" w:rsidRPr="008860F2" w:rsidRDefault="00502BC7" w:rsidP="00502BC7">
            <w:pPr>
              <w:pStyle w:val="BodyText"/>
              <w:tabs>
                <w:tab w:val="decimal" w:pos="68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129.38</w:t>
            </w:r>
          </w:p>
        </w:tc>
        <w:tc>
          <w:tcPr>
            <w:tcW w:w="123" w:type="pct"/>
          </w:tcPr>
          <w:p w14:paraId="4A93B254" w14:textId="77777777" w:rsidR="00502BC7" w:rsidRPr="008860F2" w:rsidRDefault="00502BC7" w:rsidP="00502BC7">
            <w:pPr>
              <w:pStyle w:val="BodyText"/>
              <w:tabs>
                <w:tab w:val="decimal" w:pos="77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</w:tcPr>
          <w:p w14:paraId="1F2D22AD" w14:textId="5AA6464A" w:rsidR="00502BC7" w:rsidRPr="008860F2" w:rsidRDefault="00502BC7" w:rsidP="00502BC7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209.78</w:t>
            </w:r>
          </w:p>
        </w:tc>
        <w:tc>
          <w:tcPr>
            <w:tcW w:w="123" w:type="pct"/>
          </w:tcPr>
          <w:p w14:paraId="2197F861" w14:textId="77777777" w:rsidR="00502BC7" w:rsidRPr="008860F2" w:rsidRDefault="00502BC7" w:rsidP="00502BC7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8" w:type="pct"/>
            <w:gridSpan w:val="2"/>
            <w:tcBorders>
              <w:bottom w:val="double" w:sz="4" w:space="0" w:color="auto"/>
            </w:tcBorders>
          </w:tcPr>
          <w:p w14:paraId="5E20572F" w14:textId="197F88DA" w:rsidR="00502BC7" w:rsidRPr="008860F2" w:rsidRDefault="00502BC7" w:rsidP="00502BC7">
            <w:pPr>
              <w:pStyle w:val="BodyText"/>
              <w:tabs>
                <w:tab w:val="decimal" w:pos="696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209.91</w:t>
            </w:r>
          </w:p>
        </w:tc>
      </w:tr>
      <w:tr w:rsidR="00502BC7" w:rsidRPr="008860F2" w14:paraId="5A370F77" w14:textId="77777777" w:rsidTr="00502BC7">
        <w:tc>
          <w:tcPr>
            <w:tcW w:w="2129" w:type="pct"/>
          </w:tcPr>
          <w:p w14:paraId="1A5ED1F4" w14:textId="77777777" w:rsidR="00502BC7" w:rsidRPr="008860F2" w:rsidRDefault="00502BC7" w:rsidP="00502BC7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42A931DE" w14:textId="0A5B79B2" w:rsidR="00502BC7" w:rsidRPr="008860F2" w:rsidRDefault="00502BC7" w:rsidP="00502BC7">
            <w:pPr>
              <w:pStyle w:val="BodyText"/>
              <w:tabs>
                <w:tab w:val="decimal" w:pos="60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1,911.93</w:t>
            </w:r>
          </w:p>
        </w:tc>
        <w:tc>
          <w:tcPr>
            <w:tcW w:w="139" w:type="pct"/>
          </w:tcPr>
          <w:p w14:paraId="6FEADC46" w14:textId="77777777" w:rsidR="00502BC7" w:rsidRPr="008860F2" w:rsidRDefault="00502BC7" w:rsidP="00502BC7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" w:type="pct"/>
            <w:tcBorders>
              <w:bottom w:val="double" w:sz="4" w:space="0" w:color="auto"/>
            </w:tcBorders>
          </w:tcPr>
          <w:p w14:paraId="20116656" w14:textId="52DB89B0" w:rsidR="00502BC7" w:rsidRPr="008860F2" w:rsidRDefault="00502BC7" w:rsidP="00502BC7">
            <w:pPr>
              <w:pStyle w:val="BodyText"/>
              <w:tabs>
                <w:tab w:val="decimal" w:pos="68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1,911.93</w:t>
            </w:r>
          </w:p>
        </w:tc>
        <w:tc>
          <w:tcPr>
            <w:tcW w:w="123" w:type="pct"/>
          </w:tcPr>
          <w:p w14:paraId="568FC34A" w14:textId="77777777" w:rsidR="00502BC7" w:rsidRPr="008860F2" w:rsidRDefault="00502BC7" w:rsidP="00502BC7">
            <w:pPr>
              <w:pStyle w:val="BodyText"/>
              <w:tabs>
                <w:tab w:val="decimal" w:pos="77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</w:tcPr>
          <w:p w14:paraId="6443C3C0" w14:textId="54EC5A92" w:rsidR="00502BC7" w:rsidRPr="008860F2" w:rsidRDefault="00502BC7" w:rsidP="00502BC7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1,911.93</w:t>
            </w:r>
          </w:p>
        </w:tc>
        <w:tc>
          <w:tcPr>
            <w:tcW w:w="123" w:type="pct"/>
          </w:tcPr>
          <w:p w14:paraId="16B97CBC" w14:textId="77777777" w:rsidR="00502BC7" w:rsidRPr="008860F2" w:rsidRDefault="00502BC7" w:rsidP="00502BC7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8" w:type="pct"/>
            <w:gridSpan w:val="2"/>
            <w:tcBorders>
              <w:bottom w:val="double" w:sz="4" w:space="0" w:color="auto"/>
            </w:tcBorders>
          </w:tcPr>
          <w:p w14:paraId="64F305EC" w14:textId="112D4898" w:rsidR="00502BC7" w:rsidRPr="008860F2" w:rsidRDefault="00502BC7" w:rsidP="00502BC7">
            <w:pPr>
              <w:pStyle w:val="BodyText"/>
              <w:tabs>
                <w:tab w:val="decimal" w:pos="696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1,911.93</w:t>
            </w:r>
          </w:p>
        </w:tc>
      </w:tr>
      <w:tr w:rsidR="00502BC7" w:rsidRPr="008860F2" w14:paraId="4782527D" w14:textId="77777777" w:rsidTr="00502BC7">
        <w:tc>
          <w:tcPr>
            <w:tcW w:w="2129" w:type="pct"/>
          </w:tcPr>
          <w:p w14:paraId="0D59352E" w14:textId="77777777" w:rsidR="00502BC7" w:rsidRPr="008860F2" w:rsidRDefault="00502BC7" w:rsidP="00502BC7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8860F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612" w:type="pct"/>
            <w:tcBorders>
              <w:top w:val="double" w:sz="4" w:space="0" w:color="auto"/>
              <w:bottom w:val="double" w:sz="4" w:space="0" w:color="auto"/>
            </w:tcBorders>
          </w:tcPr>
          <w:p w14:paraId="3259DD3C" w14:textId="03F971B4" w:rsidR="00502BC7" w:rsidRPr="000B73B2" w:rsidRDefault="00502BC7" w:rsidP="000B73B2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73B2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</w:t>
            </w:r>
            <w:r w:rsidR="000B73B2" w:rsidRPr="000B73B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39" w:type="pct"/>
          </w:tcPr>
          <w:p w14:paraId="3C891120" w14:textId="77777777" w:rsidR="00502BC7" w:rsidRPr="008860F2" w:rsidRDefault="00502BC7" w:rsidP="00502BC7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double" w:sz="4" w:space="0" w:color="auto"/>
              <w:bottom w:val="double" w:sz="4" w:space="0" w:color="auto"/>
            </w:tcBorders>
          </w:tcPr>
          <w:p w14:paraId="7162D9A8" w14:textId="5031377A" w:rsidR="00502BC7" w:rsidRPr="008860F2" w:rsidRDefault="00502BC7" w:rsidP="000B73B2">
            <w:pPr>
              <w:pStyle w:val="BodyText"/>
              <w:tabs>
                <w:tab w:val="decimal" w:pos="59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27923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</w:t>
            </w:r>
            <w:r w:rsidR="000B73B2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123" w:type="pct"/>
          </w:tcPr>
          <w:p w14:paraId="7844E47C" w14:textId="77777777" w:rsidR="00502BC7" w:rsidRPr="008860F2" w:rsidRDefault="00502BC7" w:rsidP="00502BC7">
            <w:pPr>
              <w:pStyle w:val="BodyText"/>
              <w:tabs>
                <w:tab w:val="decimal" w:pos="77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double" w:sz="4" w:space="0" w:color="auto"/>
              <w:bottom w:val="double" w:sz="4" w:space="0" w:color="auto"/>
            </w:tcBorders>
          </w:tcPr>
          <w:p w14:paraId="05FE5CF7" w14:textId="496046C2" w:rsidR="00502BC7" w:rsidRPr="00361677" w:rsidRDefault="00502BC7" w:rsidP="000B73B2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61677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</w:t>
            </w:r>
            <w:r w:rsidR="000B73B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110</w:t>
            </w:r>
          </w:p>
        </w:tc>
        <w:tc>
          <w:tcPr>
            <w:tcW w:w="123" w:type="pct"/>
          </w:tcPr>
          <w:p w14:paraId="0A412336" w14:textId="77777777" w:rsidR="00502BC7" w:rsidRPr="00361677" w:rsidRDefault="00502BC7" w:rsidP="00502BC7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FF079EC" w14:textId="79AE12EE" w:rsidR="00502BC7" w:rsidRPr="00361677" w:rsidRDefault="00502BC7" w:rsidP="000B73B2">
            <w:pPr>
              <w:pStyle w:val="BodyText"/>
              <w:tabs>
                <w:tab w:val="decimal" w:pos="606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61677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0.11</w:t>
            </w:r>
            <w:r w:rsidR="000B73B2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</w:p>
        </w:tc>
      </w:tr>
    </w:tbl>
    <w:p w14:paraId="0B96DD77" w14:textId="77777777" w:rsidR="00502BC7" w:rsidRPr="00502BC7" w:rsidRDefault="00502BC7" w:rsidP="00502BC7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b w:val="0"/>
          <w:bCs w:val="0"/>
          <w:sz w:val="28"/>
          <w:szCs w:val="28"/>
        </w:rPr>
      </w:pPr>
    </w:p>
    <w:p w14:paraId="229FD8A0" w14:textId="667E051B" w:rsidR="003B14EA" w:rsidRPr="008860F2" w:rsidRDefault="003B14EA" w:rsidP="00BA7DB0">
      <w:pPr>
        <w:pStyle w:val="Heading1"/>
        <w:keepLines/>
        <w:numPr>
          <w:ilvl w:val="0"/>
          <w:numId w:val="1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b w:val="0"/>
          <w:bCs w:val="0"/>
          <w:sz w:val="28"/>
          <w:szCs w:val="28"/>
          <w:cs/>
        </w:rPr>
      </w:pPr>
      <w:r w:rsidRPr="008860F2">
        <w:rPr>
          <w:rFonts w:ascii="Angsana New" w:hAnsi="Angsana New"/>
          <w:sz w:val="28"/>
          <w:szCs w:val="28"/>
          <w:u w:val="none"/>
          <w:cs/>
        </w:rPr>
        <w:t>เงินปันผล</w:t>
      </w:r>
    </w:p>
    <w:p w14:paraId="6946431F" w14:textId="77777777" w:rsidR="003B14EA" w:rsidRPr="001851E9" w:rsidRDefault="003B14EA" w:rsidP="00094F2D">
      <w:pPr>
        <w:pStyle w:val="NoSpacing"/>
        <w:rPr>
          <w:rFonts w:ascii="Angsana New" w:hAnsi="Angsana New"/>
          <w:sz w:val="22"/>
        </w:rPr>
      </w:pPr>
    </w:p>
    <w:p w14:paraId="65FA8D57" w14:textId="77777777" w:rsidR="00223BF2" w:rsidRDefault="00223BF2" w:rsidP="00223BF2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59763C">
        <w:rPr>
          <w:rFonts w:asciiTheme="majorBidi" w:hAnsiTheme="majorBidi" w:cstheme="majorBidi" w:hint="cs"/>
          <w:sz w:val="28"/>
          <w:szCs w:val="28"/>
          <w:cs/>
        </w:rPr>
        <w:t xml:space="preserve">รายละเอียดเงินปันผลในระหว่างปี </w:t>
      </w:r>
      <w:r w:rsidRPr="0059763C">
        <w:rPr>
          <w:rFonts w:asciiTheme="majorBidi" w:hAnsiTheme="majorBidi" w:cstheme="majorBidi"/>
          <w:sz w:val="28"/>
          <w:szCs w:val="28"/>
        </w:rPr>
        <w:t xml:space="preserve">2564 </w:t>
      </w:r>
      <w:r w:rsidRPr="0059763C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59763C">
        <w:rPr>
          <w:rFonts w:asciiTheme="majorBidi" w:hAnsiTheme="majorBidi" w:cstheme="majorBidi"/>
          <w:sz w:val="28"/>
          <w:szCs w:val="28"/>
        </w:rPr>
        <w:t>2563</w:t>
      </w:r>
      <w:r w:rsidRPr="0059763C">
        <w:rPr>
          <w:rFonts w:asciiTheme="majorBidi" w:hAnsiTheme="majorBidi" w:cstheme="majorBidi" w:hint="cs"/>
          <w:sz w:val="28"/>
          <w:szCs w:val="28"/>
          <w:cs/>
        </w:rPr>
        <w:t xml:space="preserve"> มีดังนี้</w:t>
      </w:r>
    </w:p>
    <w:p w14:paraId="13623602" w14:textId="77777777" w:rsidR="000E2E17" w:rsidRPr="008860F2" w:rsidRDefault="000E2E17" w:rsidP="00094F2D">
      <w:pPr>
        <w:pStyle w:val="NoSpacing"/>
        <w:rPr>
          <w:rFonts w:ascii="Angsana New" w:hAnsi="Angsana New"/>
          <w:sz w:val="28"/>
          <w:szCs w:val="28"/>
        </w:rPr>
      </w:pPr>
    </w:p>
    <w:tbl>
      <w:tblPr>
        <w:tblW w:w="9243" w:type="dxa"/>
        <w:tblInd w:w="450" w:type="dxa"/>
        <w:tblLook w:val="04A0" w:firstRow="1" w:lastRow="0" w:firstColumn="1" w:lastColumn="0" w:noHBand="0" w:noVBand="1"/>
      </w:tblPr>
      <w:tblGrid>
        <w:gridCol w:w="3060"/>
        <w:gridCol w:w="1656"/>
        <w:gridCol w:w="1692"/>
        <w:gridCol w:w="1275"/>
        <w:gridCol w:w="284"/>
        <w:gridCol w:w="1276"/>
      </w:tblGrid>
      <w:tr w:rsidR="00713841" w:rsidRPr="008860F2" w14:paraId="4D6D8143" w14:textId="77777777" w:rsidTr="0099654F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39BEB3EF" w14:textId="77777777" w:rsidR="00713841" w:rsidRPr="008860F2" w:rsidRDefault="00713841" w:rsidP="00AD7389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4099D0E" w14:textId="77777777" w:rsidR="00713841" w:rsidRPr="008860F2" w:rsidRDefault="00713841" w:rsidP="00AD7389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5FDB1BFE" w14:textId="77777777" w:rsidR="00713841" w:rsidRPr="008860F2" w:rsidRDefault="00713841" w:rsidP="00AD738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กำหนดจ่าย</w:t>
            </w:r>
          </w:p>
          <w:p w14:paraId="73CDCD6A" w14:textId="77777777" w:rsidR="00713841" w:rsidRPr="008860F2" w:rsidRDefault="00713841" w:rsidP="00AD738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4E5C29" w14:textId="77777777" w:rsidR="00713841" w:rsidRPr="008860F2" w:rsidRDefault="00713841" w:rsidP="00AD738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84" w:type="dxa"/>
            <w:shd w:val="clear" w:color="auto" w:fill="auto"/>
          </w:tcPr>
          <w:p w14:paraId="0E326617" w14:textId="77777777" w:rsidR="00713841" w:rsidRPr="008860F2" w:rsidRDefault="00713841" w:rsidP="00AD7389">
            <w:pPr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8347FD" w14:textId="77777777" w:rsidR="00713841" w:rsidRPr="008860F2" w:rsidDel="00D43E7A" w:rsidRDefault="00713841" w:rsidP="00AD7389">
            <w:pPr>
              <w:tabs>
                <w:tab w:val="left" w:pos="540"/>
                <w:tab w:val="left" w:pos="852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713841" w:rsidRPr="008860F2" w14:paraId="6298443C" w14:textId="77777777" w:rsidTr="0099654F">
        <w:trPr>
          <w:tblHeader/>
        </w:trPr>
        <w:tc>
          <w:tcPr>
            <w:tcW w:w="3060" w:type="dxa"/>
            <w:shd w:val="clear" w:color="auto" w:fill="auto"/>
          </w:tcPr>
          <w:p w14:paraId="7D04C4B2" w14:textId="77777777" w:rsidR="00713841" w:rsidRPr="008860F2" w:rsidRDefault="00713841" w:rsidP="00AD7389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3AFAED4E" w14:textId="77777777" w:rsidR="00713841" w:rsidRPr="008860F2" w:rsidRDefault="00713841" w:rsidP="00AD7389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</w:tcPr>
          <w:p w14:paraId="476EA0ED" w14:textId="77777777" w:rsidR="00713841" w:rsidRPr="008860F2" w:rsidRDefault="00713841" w:rsidP="00AD7389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7A208AE5" w14:textId="77777777" w:rsidR="00713841" w:rsidRPr="008860F2" w:rsidRDefault="00713841" w:rsidP="00AD7389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84" w:type="dxa"/>
            <w:shd w:val="clear" w:color="auto" w:fill="auto"/>
          </w:tcPr>
          <w:p w14:paraId="4D7D7B7C" w14:textId="77777777" w:rsidR="00713841" w:rsidRPr="008860F2" w:rsidRDefault="00713841" w:rsidP="00AD7389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1F72D78" w14:textId="77777777" w:rsidR="00713841" w:rsidRPr="008860F2" w:rsidRDefault="00713841" w:rsidP="00AD7389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13841" w:rsidRPr="008860F2" w14:paraId="3811CE23" w14:textId="77777777" w:rsidTr="0099654F">
        <w:tc>
          <w:tcPr>
            <w:tcW w:w="3060" w:type="dxa"/>
            <w:shd w:val="clear" w:color="auto" w:fill="auto"/>
          </w:tcPr>
          <w:p w14:paraId="067EA45E" w14:textId="09468902" w:rsidR="00713841" w:rsidRPr="008860F2" w:rsidRDefault="00713841" w:rsidP="00AD7389">
            <w:pPr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ปี 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256</w:t>
            </w:r>
            <w:r w:rsidR="003D01E2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656" w:type="dxa"/>
            <w:shd w:val="clear" w:color="auto" w:fill="auto"/>
          </w:tcPr>
          <w:p w14:paraId="43745336" w14:textId="77777777" w:rsidR="00713841" w:rsidRPr="008860F2" w:rsidRDefault="00713841" w:rsidP="00AD7389">
            <w:pPr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</w:tcPr>
          <w:p w14:paraId="60A906C5" w14:textId="77777777" w:rsidR="00713841" w:rsidRPr="008860F2" w:rsidRDefault="00713841" w:rsidP="00AD7389">
            <w:pPr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F75B0B2" w14:textId="77777777" w:rsidR="00713841" w:rsidRPr="008860F2" w:rsidRDefault="00713841" w:rsidP="00AD7389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108838A" w14:textId="77777777" w:rsidR="00713841" w:rsidRPr="008860F2" w:rsidRDefault="00713841" w:rsidP="00AD7389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EAB2E08" w14:textId="77777777" w:rsidR="00713841" w:rsidRPr="008860F2" w:rsidRDefault="00713841" w:rsidP="00FA0083">
            <w:pPr>
              <w:tabs>
                <w:tab w:val="decimal" w:pos="429"/>
                <w:tab w:val="left" w:pos="93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3841" w:rsidRPr="008860F2" w14:paraId="74ADD4BD" w14:textId="77777777" w:rsidTr="0099654F">
        <w:tc>
          <w:tcPr>
            <w:tcW w:w="3060" w:type="dxa"/>
            <w:shd w:val="clear" w:color="auto" w:fill="auto"/>
          </w:tcPr>
          <w:p w14:paraId="1E1DD77A" w14:textId="77777777" w:rsidR="00713841" w:rsidRPr="008860F2" w:rsidRDefault="00713841" w:rsidP="00AD7389">
            <w:pPr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</w:p>
        </w:tc>
        <w:tc>
          <w:tcPr>
            <w:tcW w:w="1656" w:type="dxa"/>
            <w:shd w:val="clear" w:color="auto" w:fill="auto"/>
          </w:tcPr>
          <w:p w14:paraId="79E03716" w14:textId="61DEC247" w:rsidR="00713841" w:rsidRPr="008860F2" w:rsidRDefault="0059763C" w:rsidP="00AD7389">
            <w:pPr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="00713841"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13841" w:rsidRPr="008860F2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713841" w:rsidRPr="008860F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92" w:type="dxa"/>
            <w:shd w:val="clear" w:color="auto" w:fill="auto"/>
          </w:tcPr>
          <w:p w14:paraId="29AE4A0B" w14:textId="7A8131D7" w:rsidR="00713841" w:rsidRPr="008860F2" w:rsidRDefault="00713841" w:rsidP="00AD7389">
            <w:pPr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Pr="008860F2">
              <w:rPr>
                <w:rFonts w:ascii="Angsana New" w:hAnsi="Angsana New"/>
                <w:sz w:val="28"/>
                <w:szCs w:val="28"/>
              </w:rPr>
              <w:t>256</w:t>
            </w:r>
            <w:r w:rsidR="0059763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E5B5600" w14:textId="1899678D" w:rsidR="00713841" w:rsidRPr="008860F2" w:rsidRDefault="0059763C" w:rsidP="00AD738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0.02</w:t>
            </w:r>
          </w:p>
        </w:tc>
        <w:tc>
          <w:tcPr>
            <w:tcW w:w="284" w:type="dxa"/>
            <w:shd w:val="clear" w:color="auto" w:fill="auto"/>
          </w:tcPr>
          <w:p w14:paraId="30FEF4D9" w14:textId="77777777" w:rsidR="00713841" w:rsidRPr="008860F2" w:rsidRDefault="00713841" w:rsidP="00AD7389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004012C" w14:textId="64E98135" w:rsidR="00713841" w:rsidRPr="008860F2" w:rsidRDefault="0059763C" w:rsidP="00FA0083">
            <w:pPr>
              <w:tabs>
                <w:tab w:val="decimal" w:pos="429"/>
                <w:tab w:val="left" w:pos="750"/>
              </w:tabs>
              <w:spacing w:line="240" w:lineRule="auto"/>
              <w:ind w:left="42" w:right="-31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38.24</w:t>
            </w:r>
          </w:p>
        </w:tc>
      </w:tr>
      <w:tr w:rsidR="00713841" w:rsidRPr="008860F2" w14:paraId="35C1E18C" w14:textId="77777777" w:rsidTr="0099654F">
        <w:tc>
          <w:tcPr>
            <w:tcW w:w="3060" w:type="dxa"/>
            <w:shd w:val="clear" w:color="auto" w:fill="auto"/>
          </w:tcPr>
          <w:p w14:paraId="4BC75C1B" w14:textId="77777777" w:rsidR="00713841" w:rsidRPr="001851E9" w:rsidRDefault="00713841" w:rsidP="00AD7389">
            <w:pPr>
              <w:spacing w:line="240" w:lineRule="auto"/>
              <w:ind w:right="-5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3A2564FB" w14:textId="77777777" w:rsidR="00713841" w:rsidRPr="001851E9" w:rsidRDefault="00713841" w:rsidP="00AD7389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692" w:type="dxa"/>
            <w:shd w:val="clear" w:color="auto" w:fill="auto"/>
          </w:tcPr>
          <w:p w14:paraId="479FBD9C" w14:textId="77777777" w:rsidR="00713841" w:rsidRPr="001851E9" w:rsidRDefault="00713841" w:rsidP="00AD738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14:paraId="5639EE00" w14:textId="77777777" w:rsidR="00713841" w:rsidRPr="001851E9" w:rsidRDefault="00713841" w:rsidP="00AD738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14:paraId="076C5829" w14:textId="77777777" w:rsidR="00713841" w:rsidRPr="001851E9" w:rsidRDefault="00713841" w:rsidP="00AD7389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627ECE6C" w14:textId="77777777" w:rsidR="00713841" w:rsidRPr="001851E9" w:rsidRDefault="00713841" w:rsidP="00AD7389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D01E2" w:rsidRPr="008860F2" w14:paraId="5833A16D" w14:textId="77777777" w:rsidTr="0099654F">
        <w:tc>
          <w:tcPr>
            <w:tcW w:w="3060" w:type="dxa"/>
            <w:shd w:val="clear" w:color="auto" w:fill="auto"/>
          </w:tcPr>
          <w:p w14:paraId="69F6894E" w14:textId="44105E66" w:rsidR="003D01E2" w:rsidRPr="008860F2" w:rsidRDefault="003D01E2" w:rsidP="003D01E2">
            <w:pPr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ปี 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256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3</w:t>
            </w:r>
          </w:p>
        </w:tc>
        <w:tc>
          <w:tcPr>
            <w:tcW w:w="1656" w:type="dxa"/>
            <w:shd w:val="clear" w:color="auto" w:fill="auto"/>
          </w:tcPr>
          <w:p w14:paraId="31FE602F" w14:textId="77777777" w:rsidR="003D01E2" w:rsidRPr="008860F2" w:rsidRDefault="003D01E2" w:rsidP="003D01E2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</w:tcPr>
          <w:p w14:paraId="06BCC5AB" w14:textId="77777777" w:rsidR="003D01E2" w:rsidRPr="008860F2" w:rsidRDefault="003D01E2" w:rsidP="003D01E2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2F7D564" w14:textId="77777777" w:rsidR="003D01E2" w:rsidRPr="008860F2" w:rsidRDefault="003D01E2" w:rsidP="003D01E2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8C20D82" w14:textId="77777777" w:rsidR="003D01E2" w:rsidRPr="008860F2" w:rsidRDefault="003D01E2" w:rsidP="003D01E2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78D0632" w14:textId="77777777" w:rsidR="003D01E2" w:rsidRPr="008860F2" w:rsidRDefault="003D01E2" w:rsidP="003D01E2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01E2" w:rsidRPr="008860F2" w14:paraId="766DB457" w14:textId="77777777" w:rsidTr="00596CA0">
        <w:tc>
          <w:tcPr>
            <w:tcW w:w="3060" w:type="dxa"/>
            <w:shd w:val="clear" w:color="auto" w:fill="auto"/>
          </w:tcPr>
          <w:p w14:paraId="4FC4B6B4" w14:textId="477FE436" w:rsidR="003D01E2" w:rsidRPr="008860F2" w:rsidRDefault="003D01E2" w:rsidP="003D01E2">
            <w:pPr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</w:p>
        </w:tc>
        <w:tc>
          <w:tcPr>
            <w:tcW w:w="1656" w:type="dxa"/>
            <w:shd w:val="clear" w:color="auto" w:fill="auto"/>
          </w:tcPr>
          <w:p w14:paraId="48A1E4A4" w14:textId="387D2855" w:rsidR="003D01E2" w:rsidRPr="008860F2" w:rsidRDefault="003D01E2" w:rsidP="003D01E2">
            <w:pPr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17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8860F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92" w:type="dxa"/>
            <w:shd w:val="clear" w:color="auto" w:fill="auto"/>
          </w:tcPr>
          <w:p w14:paraId="05CD4BD6" w14:textId="565C6358" w:rsidR="003D01E2" w:rsidRPr="008860F2" w:rsidRDefault="003D01E2" w:rsidP="003D01E2">
            <w:pPr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Pr="008860F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2FE30591" w14:textId="351E6E44" w:rsidR="003D01E2" w:rsidRPr="008860F2" w:rsidRDefault="003D01E2" w:rsidP="003D01E2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1.00</w:t>
            </w:r>
          </w:p>
        </w:tc>
        <w:tc>
          <w:tcPr>
            <w:tcW w:w="284" w:type="dxa"/>
            <w:shd w:val="clear" w:color="auto" w:fill="auto"/>
          </w:tcPr>
          <w:p w14:paraId="335967B0" w14:textId="77777777" w:rsidR="003D01E2" w:rsidRPr="008860F2" w:rsidRDefault="003D01E2" w:rsidP="003D01E2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07EBA6E1" w14:textId="17D25751" w:rsidR="003D01E2" w:rsidRPr="008860F2" w:rsidRDefault="003D01E2" w:rsidP="003D01E2">
            <w:pPr>
              <w:tabs>
                <w:tab w:val="decimal" w:pos="429"/>
                <w:tab w:val="left" w:pos="540"/>
              </w:tabs>
              <w:spacing w:line="240" w:lineRule="auto"/>
              <w:ind w:left="42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1,911.93</w:t>
            </w:r>
          </w:p>
        </w:tc>
      </w:tr>
    </w:tbl>
    <w:p w14:paraId="69AC6D0E" w14:textId="77777777" w:rsidR="001540BD" w:rsidRPr="008860F2" w:rsidRDefault="001540BD" w:rsidP="00094F2D">
      <w:pPr>
        <w:pStyle w:val="NoSpacing"/>
        <w:rPr>
          <w:rFonts w:ascii="Angsana New" w:hAnsi="Angsana New"/>
          <w:sz w:val="28"/>
          <w:szCs w:val="28"/>
        </w:rPr>
      </w:pPr>
    </w:p>
    <w:p w14:paraId="7F759BE7" w14:textId="77777777" w:rsidR="00D776E7" w:rsidRDefault="00D776E7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16E0B13E" w14:textId="53C674A4" w:rsidR="003B14EA" w:rsidRPr="008860F2" w:rsidRDefault="003B14EA" w:rsidP="00BA7DB0">
      <w:pPr>
        <w:pStyle w:val="Heading1"/>
        <w:keepLines/>
        <w:numPr>
          <w:ilvl w:val="0"/>
          <w:numId w:val="1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sz w:val="28"/>
          <w:szCs w:val="28"/>
          <w:u w:val="none"/>
        </w:rPr>
      </w:pPr>
      <w:r w:rsidRPr="008860F2">
        <w:rPr>
          <w:rFonts w:ascii="Angsana New" w:hAnsi="Angsana New"/>
          <w:sz w:val="28"/>
          <w:szCs w:val="28"/>
          <w:u w:val="none"/>
          <w:cs/>
        </w:rPr>
        <w:t>เครื่องมือทางการเงิน</w:t>
      </w:r>
    </w:p>
    <w:p w14:paraId="6CDC46BB" w14:textId="77777777" w:rsidR="00855978" w:rsidRPr="00ED6391" w:rsidRDefault="00855978" w:rsidP="00855978">
      <w:pPr>
        <w:tabs>
          <w:tab w:val="left" w:pos="540"/>
        </w:tabs>
        <w:ind w:left="540"/>
        <w:rPr>
          <w:rFonts w:asciiTheme="majorBidi" w:hAnsiTheme="majorBidi" w:cstheme="majorBidi"/>
          <w:sz w:val="20"/>
          <w:szCs w:val="20"/>
        </w:rPr>
      </w:pPr>
    </w:p>
    <w:p w14:paraId="59926526" w14:textId="02003C60" w:rsidR="00855978" w:rsidRPr="00D4070C" w:rsidRDefault="00855978" w:rsidP="00BA7DB0">
      <w:pPr>
        <w:pStyle w:val="ListParagraph"/>
        <w:numPr>
          <w:ilvl w:val="1"/>
          <w:numId w:val="25"/>
        </w:numPr>
        <w:tabs>
          <w:tab w:val="left" w:pos="810"/>
        </w:tabs>
        <w:ind w:left="540"/>
        <w:contextualSpacing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07324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40732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5E18E233" w14:textId="77777777" w:rsidR="00D4070C" w:rsidRPr="00D4070C" w:rsidRDefault="00D4070C" w:rsidP="00D4070C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4C2C9F2A" w14:textId="55A2A9FA" w:rsidR="003E0EC0" w:rsidRDefault="00855978" w:rsidP="00855978">
      <w:pPr>
        <w:spacing w:line="240" w:lineRule="auto"/>
        <w:ind w:left="540" w:right="533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Pr="00855978">
        <w:rPr>
          <w:rFonts w:asciiTheme="majorBidi" w:hAnsiTheme="majorBidi" w:cstheme="majorBidi"/>
          <w:sz w:val="28"/>
          <w:szCs w:val="28"/>
          <w:cs/>
        </w:rPr>
        <w:t>วัดมูลค่าด้วยราคาทุนตัดจำหน่าย</w:t>
      </w:r>
      <w:r w:rsidRPr="00891863">
        <w:rPr>
          <w:rFonts w:asciiTheme="majorBidi" w:hAnsiTheme="majorBidi" w:cstheme="majorBidi"/>
          <w:sz w:val="28"/>
          <w:szCs w:val="28"/>
          <w:cs/>
        </w:rPr>
        <w:t>หากมูลค่าตามบัญชีใกล้เคียงกับมูลค่ายุติธรรมอย่างสมเหตุสมผล</w:t>
      </w:r>
    </w:p>
    <w:p w14:paraId="5C5FB6B5" w14:textId="5EF12441" w:rsidR="00386FCD" w:rsidRPr="00D4070C" w:rsidRDefault="00386FCD" w:rsidP="00855978">
      <w:pPr>
        <w:spacing w:line="240" w:lineRule="auto"/>
        <w:ind w:left="540" w:right="533"/>
        <w:rPr>
          <w:rFonts w:asciiTheme="majorBidi" w:hAnsiTheme="majorBidi" w:cstheme="majorBidi"/>
          <w:sz w:val="20"/>
          <w:szCs w:val="20"/>
        </w:rPr>
      </w:pPr>
    </w:p>
    <w:tbl>
      <w:tblPr>
        <w:tblW w:w="9250" w:type="dxa"/>
        <w:tblInd w:w="450" w:type="dxa"/>
        <w:tblLook w:val="04A0" w:firstRow="1" w:lastRow="0" w:firstColumn="1" w:lastColumn="0" w:noHBand="0" w:noVBand="1"/>
      </w:tblPr>
      <w:tblGrid>
        <w:gridCol w:w="3058"/>
        <w:gridCol w:w="1063"/>
        <w:gridCol w:w="237"/>
        <w:gridCol w:w="996"/>
        <w:gridCol w:w="235"/>
        <w:gridCol w:w="981"/>
        <w:gridCol w:w="266"/>
        <w:gridCol w:w="994"/>
        <w:gridCol w:w="267"/>
        <w:gridCol w:w="1153"/>
      </w:tblGrid>
      <w:tr w:rsidR="00386FCD" w:rsidRPr="00EB16EC" w14:paraId="5FFAD2F3" w14:textId="77777777" w:rsidTr="00A93286">
        <w:trPr>
          <w:tblHeader/>
        </w:trPr>
        <w:tc>
          <w:tcPr>
            <w:tcW w:w="3058" w:type="dxa"/>
            <w:shd w:val="clear" w:color="auto" w:fill="auto"/>
          </w:tcPr>
          <w:p w14:paraId="671DF7E5" w14:textId="77777777" w:rsidR="00386FCD" w:rsidRPr="00EB16EC" w:rsidRDefault="00386FCD" w:rsidP="00C9573B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192" w:type="dxa"/>
            <w:gridSpan w:val="9"/>
          </w:tcPr>
          <w:p w14:paraId="03BC0AE6" w14:textId="77777777" w:rsidR="00386FCD" w:rsidRPr="00EB16EC" w:rsidRDefault="00386FCD" w:rsidP="00C9573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86FCD" w:rsidRPr="00EB16EC" w14:paraId="221C4B06" w14:textId="77777777" w:rsidTr="00A93286">
        <w:trPr>
          <w:tblHeader/>
        </w:trPr>
        <w:tc>
          <w:tcPr>
            <w:tcW w:w="3058" w:type="dxa"/>
            <w:shd w:val="clear" w:color="auto" w:fill="auto"/>
          </w:tcPr>
          <w:p w14:paraId="347B935D" w14:textId="77777777" w:rsidR="00386FCD" w:rsidRPr="00EB16EC" w:rsidRDefault="00386FCD" w:rsidP="00C9573B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63" w:type="dxa"/>
          </w:tcPr>
          <w:p w14:paraId="03D11D85" w14:textId="77777777" w:rsidR="00386FCD" w:rsidRPr="00EB16EC" w:rsidRDefault="00386FCD" w:rsidP="00C9573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237" w:type="dxa"/>
          </w:tcPr>
          <w:p w14:paraId="08663CC7" w14:textId="77777777" w:rsidR="00386FCD" w:rsidRPr="00EB16EC" w:rsidRDefault="00386FCD" w:rsidP="00C9573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92" w:type="dxa"/>
            <w:gridSpan w:val="7"/>
            <w:tcBorders>
              <w:bottom w:val="single" w:sz="4" w:space="0" w:color="auto"/>
            </w:tcBorders>
          </w:tcPr>
          <w:p w14:paraId="55366061" w14:textId="77777777" w:rsidR="00386FCD" w:rsidRPr="00EB16EC" w:rsidRDefault="00386FCD" w:rsidP="00C9573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86FCD" w:rsidRPr="00EB16EC" w14:paraId="51FFECDF" w14:textId="77777777" w:rsidTr="00A93286">
        <w:trPr>
          <w:tblHeader/>
        </w:trPr>
        <w:tc>
          <w:tcPr>
            <w:tcW w:w="3058" w:type="dxa"/>
            <w:shd w:val="clear" w:color="auto" w:fill="auto"/>
          </w:tcPr>
          <w:p w14:paraId="3276DA3B" w14:textId="77777777" w:rsidR="00386FCD" w:rsidRPr="00EB16EC" w:rsidRDefault="00386FCD" w:rsidP="00C9573B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63" w:type="dxa"/>
          </w:tcPr>
          <w:p w14:paraId="149ED3FD" w14:textId="77777777" w:rsidR="00386FCD" w:rsidRPr="00EB16EC" w:rsidRDefault="00386FCD" w:rsidP="00C957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7" w:type="dxa"/>
          </w:tcPr>
          <w:p w14:paraId="2C37607C" w14:textId="77777777" w:rsidR="00386FCD" w:rsidRPr="00EB16EC" w:rsidRDefault="00386FCD" w:rsidP="00C9573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637D4B23" w14:textId="77777777" w:rsidR="00386FCD" w:rsidRPr="00EB16EC" w:rsidRDefault="00386FCD" w:rsidP="00C9573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EB16E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5" w:type="dxa"/>
          </w:tcPr>
          <w:p w14:paraId="58B8729A" w14:textId="77777777" w:rsidR="00386FCD" w:rsidRPr="00EB16EC" w:rsidRDefault="00386FCD" w:rsidP="00C957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</w:tcPr>
          <w:p w14:paraId="37116592" w14:textId="77777777" w:rsidR="00386FCD" w:rsidRPr="00EB16EC" w:rsidRDefault="00386FCD" w:rsidP="00C9573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EB16E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6" w:type="dxa"/>
          </w:tcPr>
          <w:p w14:paraId="317273E6" w14:textId="77777777" w:rsidR="00386FCD" w:rsidRPr="00EB16EC" w:rsidRDefault="00386FCD" w:rsidP="00C957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0ED4FA93" w14:textId="77777777" w:rsidR="00386FCD" w:rsidRPr="00EB16EC" w:rsidRDefault="00386FCD" w:rsidP="00C9573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EB16E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7" w:type="dxa"/>
          </w:tcPr>
          <w:p w14:paraId="1B9D9FD6" w14:textId="77777777" w:rsidR="00386FCD" w:rsidRPr="00EB16EC" w:rsidRDefault="00386FCD" w:rsidP="00C957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</w:tcPr>
          <w:p w14:paraId="0909A4B2" w14:textId="77777777" w:rsidR="00386FCD" w:rsidRPr="00EB16EC" w:rsidRDefault="00386FCD" w:rsidP="00C9573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86FCD" w:rsidRPr="00EB16EC" w14:paraId="10AABCA3" w14:textId="77777777" w:rsidTr="00A93286">
        <w:trPr>
          <w:tblHeader/>
        </w:trPr>
        <w:tc>
          <w:tcPr>
            <w:tcW w:w="3058" w:type="dxa"/>
            <w:shd w:val="clear" w:color="auto" w:fill="auto"/>
          </w:tcPr>
          <w:p w14:paraId="622F074B" w14:textId="77777777" w:rsidR="00386FCD" w:rsidRPr="00EB16EC" w:rsidRDefault="00386FCD" w:rsidP="00C9573B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192" w:type="dxa"/>
            <w:gridSpan w:val="9"/>
          </w:tcPr>
          <w:p w14:paraId="4137B1BF" w14:textId="77777777" w:rsidR="00386FCD" w:rsidRPr="00EB16EC" w:rsidRDefault="00386FCD" w:rsidP="00C9573B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86FCD" w:rsidRPr="00EB16EC" w14:paraId="156CF2A3" w14:textId="77777777" w:rsidTr="00A93286">
        <w:tc>
          <w:tcPr>
            <w:tcW w:w="3058" w:type="dxa"/>
            <w:shd w:val="clear" w:color="auto" w:fill="auto"/>
          </w:tcPr>
          <w:p w14:paraId="0113814D" w14:textId="16971FA7" w:rsidR="00386FCD" w:rsidRPr="00EB16EC" w:rsidRDefault="00386FCD" w:rsidP="00C9573B">
            <w:pPr>
              <w:ind w:left="162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Pr="00EB16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ยน 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63" w:type="dxa"/>
          </w:tcPr>
          <w:p w14:paraId="64541068" w14:textId="77777777" w:rsidR="00386FCD" w:rsidRPr="00EB16EC" w:rsidRDefault="00386FCD" w:rsidP="00C957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080650C9" w14:textId="77777777" w:rsidR="00386FCD" w:rsidRPr="00EB16EC" w:rsidRDefault="00386FCD" w:rsidP="00C9573B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7555D647" w14:textId="77777777" w:rsidR="00386FCD" w:rsidRPr="00EB16EC" w:rsidRDefault="00386FCD" w:rsidP="00C957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</w:tcPr>
          <w:p w14:paraId="790A68E3" w14:textId="77777777" w:rsidR="00386FCD" w:rsidRPr="00EB16EC" w:rsidRDefault="00386FCD" w:rsidP="00C957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</w:tcPr>
          <w:p w14:paraId="1F66B97D" w14:textId="77777777" w:rsidR="00386FCD" w:rsidRPr="00EB16EC" w:rsidRDefault="00386FCD" w:rsidP="00C957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42E6AEFA" w14:textId="77777777" w:rsidR="00386FCD" w:rsidRPr="00EB16EC" w:rsidRDefault="00386FCD" w:rsidP="00C957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26D37A00" w14:textId="77777777" w:rsidR="00386FCD" w:rsidRPr="00EB16EC" w:rsidRDefault="00386FCD" w:rsidP="00C957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19FC08ED" w14:textId="77777777" w:rsidR="00386FCD" w:rsidRPr="00EB16EC" w:rsidRDefault="00386FCD" w:rsidP="00C957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</w:tcPr>
          <w:p w14:paraId="74EF250A" w14:textId="77777777" w:rsidR="00386FCD" w:rsidRPr="00EB16EC" w:rsidRDefault="00386FCD" w:rsidP="00C957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6FCD" w:rsidRPr="00EB16EC" w14:paraId="73D11CE6" w14:textId="77777777" w:rsidTr="00A93286">
        <w:tc>
          <w:tcPr>
            <w:tcW w:w="3058" w:type="dxa"/>
            <w:shd w:val="clear" w:color="auto" w:fill="auto"/>
          </w:tcPr>
          <w:p w14:paraId="0FA51063" w14:textId="77777777" w:rsidR="00386FCD" w:rsidRPr="00EB16EC" w:rsidRDefault="00386FCD" w:rsidP="00C9573B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063" w:type="dxa"/>
          </w:tcPr>
          <w:p w14:paraId="4A727025" w14:textId="77777777" w:rsidR="00386FCD" w:rsidRPr="00EB16EC" w:rsidRDefault="00386FCD" w:rsidP="00C957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23450E8A" w14:textId="77777777" w:rsidR="00386FCD" w:rsidRPr="00EB16EC" w:rsidRDefault="00386FCD" w:rsidP="00C9573B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2B4B8878" w14:textId="77777777" w:rsidR="00386FCD" w:rsidRPr="00EB16EC" w:rsidRDefault="00386FCD" w:rsidP="00C957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</w:tcPr>
          <w:p w14:paraId="0BBF3040" w14:textId="77777777" w:rsidR="00386FCD" w:rsidRPr="00EB16EC" w:rsidRDefault="00386FCD" w:rsidP="00C957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</w:tcPr>
          <w:p w14:paraId="40AAB3C2" w14:textId="77777777" w:rsidR="00386FCD" w:rsidRPr="00EB16EC" w:rsidRDefault="00386FCD" w:rsidP="00C957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6FBEEF44" w14:textId="77777777" w:rsidR="00386FCD" w:rsidRPr="00EB16EC" w:rsidRDefault="00386FCD" w:rsidP="00C957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0AEE0316" w14:textId="77777777" w:rsidR="00386FCD" w:rsidRPr="00EB16EC" w:rsidRDefault="00386FCD" w:rsidP="00C957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67F90E60" w14:textId="77777777" w:rsidR="00386FCD" w:rsidRPr="00EB16EC" w:rsidRDefault="00386FCD" w:rsidP="00C957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</w:tcPr>
          <w:p w14:paraId="58A9593B" w14:textId="77777777" w:rsidR="00386FCD" w:rsidRPr="00EB16EC" w:rsidRDefault="00386FCD" w:rsidP="00C957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6FCD" w:rsidRPr="00EB16EC" w14:paraId="4ED1F631" w14:textId="77777777" w:rsidTr="00A93286">
        <w:tc>
          <w:tcPr>
            <w:tcW w:w="3058" w:type="dxa"/>
            <w:shd w:val="clear" w:color="auto" w:fill="auto"/>
          </w:tcPr>
          <w:p w14:paraId="384E960C" w14:textId="77777777" w:rsidR="00386FCD" w:rsidRPr="00EB16EC" w:rsidRDefault="00386FCD" w:rsidP="00C9573B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ซื้อขาย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063" w:type="dxa"/>
            <w:vAlign w:val="bottom"/>
          </w:tcPr>
          <w:p w14:paraId="39DF12D1" w14:textId="055D0699" w:rsidR="00386FCD" w:rsidRPr="00EB16EC" w:rsidRDefault="00E1109A" w:rsidP="00C9573B">
            <w:pPr>
              <w:tabs>
                <w:tab w:val="decimal" w:pos="53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47.05</w:t>
            </w:r>
          </w:p>
        </w:tc>
        <w:tc>
          <w:tcPr>
            <w:tcW w:w="237" w:type="dxa"/>
            <w:vAlign w:val="bottom"/>
          </w:tcPr>
          <w:p w14:paraId="3DE1A834" w14:textId="77777777" w:rsidR="00386FCD" w:rsidRPr="00EB16EC" w:rsidRDefault="00386FCD" w:rsidP="00C9573B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14FEA949" w14:textId="77777777" w:rsidR="00386FCD" w:rsidRDefault="00386FCD" w:rsidP="00C957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8B1198F" w14:textId="77777777" w:rsidR="00386FCD" w:rsidRPr="00EB16EC" w:rsidRDefault="00386FCD" w:rsidP="00C957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14:paraId="0D2E33BB" w14:textId="77777777" w:rsidR="00386FCD" w:rsidRPr="00EB16EC" w:rsidRDefault="00386FCD" w:rsidP="00C957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408349ED" w14:textId="27C5BED7" w:rsidR="00386FCD" w:rsidRPr="00EB16EC" w:rsidRDefault="00E1109A" w:rsidP="00C9573B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47.05</w:t>
            </w:r>
          </w:p>
        </w:tc>
        <w:tc>
          <w:tcPr>
            <w:tcW w:w="266" w:type="dxa"/>
            <w:vAlign w:val="bottom"/>
          </w:tcPr>
          <w:p w14:paraId="07B7DD65" w14:textId="77777777" w:rsidR="00386FCD" w:rsidRPr="00EB16EC" w:rsidRDefault="00386FCD" w:rsidP="00C957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33B52C6E" w14:textId="77777777" w:rsidR="00386FCD" w:rsidRDefault="00386FCD" w:rsidP="00C957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8764F67" w14:textId="77777777" w:rsidR="00386FCD" w:rsidRPr="00EB16EC" w:rsidRDefault="00386FCD" w:rsidP="00C957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7DD0FB48" w14:textId="77777777" w:rsidR="00386FCD" w:rsidRPr="00EB16EC" w:rsidRDefault="00386FCD" w:rsidP="00C957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5544E354" w14:textId="211AB911" w:rsidR="00386FCD" w:rsidRPr="00EB16EC" w:rsidRDefault="00E1109A" w:rsidP="00C9573B">
            <w:pPr>
              <w:tabs>
                <w:tab w:val="decimal" w:pos="66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47.05</w:t>
            </w:r>
          </w:p>
        </w:tc>
      </w:tr>
      <w:tr w:rsidR="00B54E28" w:rsidRPr="00EB16EC" w14:paraId="390562F8" w14:textId="77777777" w:rsidTr="00A93286">
        <w:tc>
          <w:tcPr>
            <w:tcW w:w="3058" w:type="dxa"/>
            <w:shd w:val="clear" w:color="auto" w:fill="auto"/>
          </w:tcPr>
          <w:p w14:paraId="73B97AAE" w14:textId="77777777" w:rsidR="00B54E28" w:rsidRPr="00EB16EC" w:rsidRDefault="00B54E28" w:rsidP="00C9573B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3" w:type="dxa"/>
          </w:tcPr>
          <w:p w14:paraId="2DA447BE" w14:textId="77777777" w:rsidR="00B54E28" w:rsidRPr="00EB16EC" w:rsidRDefault="00B54E28" w:rsidP="00C957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12611879" w14:textId="77777777" w:rsidR="00B54E28" w:rsidRPr="00EB16EC" w:rsidRDefault="00B54E28" w:rsidP="00C9573B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31F48245" w14:textId="77777777" w:rsidR="00B54E28" w:rsidRPr="00EB16EC" w:rsidRDefault="00B54E28" w:rsidP="00C957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</w:tcPr>
          <w:p w14:paraId="0C366045" w14:textId="77777777" w:rsidR="00B54E28" w:rsidRPr="00EB16EC" w:rsidRDefault="00B54E28" w:rsidP="00C957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</w:tcPr>
          <w:p w14:paraId="1D17EA52" w14:textId="77777777" w:rsidR="00B54E28" w:rsidRPr="00EB16EC" w:rsidRDefault="00B54E28" w:rsidP="00C957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3985088E" w14:textId="77777777" w:rsidR="00B54E28" w:rsidRPr="00EB16EC" w:rsidRDefault="00B54E28" w:rsidP="00C957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3FA61557" w14:textId="77777777" w:rsidR="00B54E28" w:rsidRPr="00EB16EC" w:rsidRDefault="00B54E28" w:rsidP="00C957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618D77B4" w14:textId="77777777" w:rsidR="00B54E28" w:rsidRPr="00EB16EC" w:rsidRDefault="00B54E28" w:rsidP="00C957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</w:tcPr>
          <w:p w14:paraId="0B363113" w14:textId="77777777" w:rsidR="00B54E28" w:rsidRPr="00EB16EC" w:rsidRDefault="00B54E28" w:rsidP="00C957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6FCD" w:rsidRPr="00EB16EC" w14:paraId="4C2BB952" w14:textId="77777777" w:rsidTr="00A93286">
        <w:tc>
          <w:tcPr>
            <w:tcW w:w="3058" w:type="dxa"/>
            <w:shd w:val="clear" w:color="auto" w:fill="auto"/>
          </w:tcPr>
          <w:p w14:paraId="67DE861F" w14:textId="77777777" w:rsidR="00386FCD" w:rsidRPr="00EB16EC" w:rsidRDefault="00386FCD" w:rsidP="00C9573B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หนี้สินทางการเงินที่วัดมูลค่าด้วยวิธีราคาทุนตัดจำหน่าย - สุทธิ</w:t>
            </w:r>
          </w:p>
        </w:tc>
        <w:tc>
          <w:tcPr>
            <w:tcW w:w="1063" w:type="dxa"/>
          </w:tcPr>
          <w:p w14:paraId="5ECC48AC" w14:textId="77777777" w:rsidR="00386FCD" w:rsidRPr="00EB16EC" w:rsidRDefault="00386FCD" w:rsidP="00C957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5E0CE086" w14:textId="77777777" w:rsidR="00386FCD" w:rsidRPr="00EB16EC" w:rsidRDefault="00386FCD" w:rsidP="00C9573B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2F0E600E" w14:textId="77777777" w:rsidR="00386FCD" w:rsidRPr="00EB16EC" w:rsidRDefault="00386FCD" w:rsidP="00C957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</w:tcPr>
          <w:p w14:paraId="5587B7BA" w14:textId="77777777" w:rsidR="00386FCD" w:rsidRPr="00EB16EC" w:rsidRDefault="00386FCD" w:rsidP="00C957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</w:tcPr>
          <w:p w14:paraId="52A02EB7" w14:textId="77777777" w:rsidR="00386FCD" w:rsidRPr="00EB16EC" w:rsidRDefault="00386FCD" w:rsidP="00C957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662CFBA5" w14:textId="77777777" w:rsidR="00386FCD" w:rsidRPr="00EB16EC" w:rsidRDefault="00386FCD" w:rsidP="00C957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66BEC89F" w14:textId="77777777" w:rsidR="00386FCD" w:rsidRPr="00EB16EC" w:rsidRDefault="00386FCD" w:rsidP="00C957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40237A3E" w14:textId="77777777" w:rsidR="00386FCD" w:rsidRPr="00EB16EC" w:rsidRDefault="00386FCD" w:rsidP="00C957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</w:tcPr>
          <w:p w14:paraId="2C156761" w14:textId="77777777" w:rsidR="00386FCD" w:rsidRPr="00EB16EC" w:rsidRDefault="00386FCD" w:rsidP="00C957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3286" w:rsidRPr="00EB16EC" w14:paraId="13CF9E15" w14:textId="77777777" w:rsidTr="00A93286">
        <w:tc>
          <w:tcPr>
            <w:tcW w:w="3058" w:type="dxa"/>
            <w:shd w:val="clear" w:color="auto" w:fill="auto"/>
          </w:tcPr>
          <w:p w14:paraId="44716AC3" w14:textId="77777777" w:rsidR="00A93286" w:rsidRPr="00EB16EC" w:rsidRDefault="00A93286" w:rsidP="00A9328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หุ้นกู้ (มูลค่าตามหน้าตั๋ว)</w:t>
            </w:r>
          </w:p>
        </w:tc>
        <w:tc>
          <w:tcPr>
            <w:tcW w:w="1063" w:type="dxa"/>
            <w:vAlign w:val="bottom"/>
          </w:tcPr>
          <w:p w14:paraId="4E198ADD" w14:textId="6CF3359A" w:rsidR="00A93286" w:rsidRPr="00EB16EC" w:rsidRDefault="00A93286" w:rsidP="00A93286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994.50</w:t>
            </w:r>
          </w:p>
        </w:tc>
        <w:tc>
          <w:tcPr>
            <w:tcW w:w="237" w:type="dxa"/>
            <w:vAlign w:val="bottom"/>
          </w:tcPr>
          <w:p w14:paraId="44F119D3" w14:textId="77777777" w:rsidR="00A93286" w:rsidRPr="00EB16EC" w:rsidRDefault="00A93286" w:rsidP="00A9328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70788FD0" w14:textId="77777777" w:rsidR="00A93286" w:rsidRPr="00EB16EC" w:rsidRDefault="00A93286" w:rsidP="00A932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5" w:type="dxa"/>
            <w:vAlign w:val="bottom"/>
          </w:tcPr>
          <w:p w14:paraId="5C32086F" w14:textId="77777777" w:rsidR="00A93286" w:rsidRPr="00EB16EC" w:rsidRDefault="00A93286" w:rsidP="00A932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067A7D7E" w14:textId="33FA33F6" w:rsidR="00A93286" w:rsidRPr="00EB16EC" w:rsidRDefault="00A93286" w:rsidP="00A93286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99</w:t>
            </w:r>
            <w:r w:rsidR="000638D5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.6</w:t>
            </w:r>
            <w:r w:rsidR="000638D5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66" w:type="dxa"/>
            <w:vAlign w:val="bottom"/>
          </w:tcPr>
          <w:p w14:paraId="242D0538" w14:textId="77777777" w:rsidR="00A93286" w:rsidRPr="00EB16EC" w:rsidRDefault="00A93286" w:rsidP="00A932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6E2E02E4" w14:textId="77777777" w:rsidR="00A93286" w:rsidRPr="00EB16EC" w:rsidRDefault="00A93286" w:rsidP="00A932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7631E4F4" w14:textId="77777777" w:rsidR="00A93286" w:rsidRPr="00EB16EC" w:rsidRDefault="00A93286" w:rsidP="00A932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732955DB" w14:textId="79A5EFC2" w:rsidR="00A93286" w:rsidRPr="00EB16EC" w:rsidRDefault="000638D5" w:rsidP="00A93286">
            <w:pPr>
              <w:tabs>
                <w:tab w:val="decimal" w:pos="66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996.68</w:t>
            </w:r>
          </w:p>
        </w:tc>
      </w:tr>
    </w:tbl>
    <w:p w14:paraId="6A8E8345" w14:textId="4F312C57" w:rsidR="00D4070C" w:rsidRDefault="00D4070C"/>
    <w:tbl>
      <w:tblPr>
        <w:tblW w:w="9261" w:type="dxa"/>
        <w:tblInd w:w="450" w:type="dxa"/>
        <w:tblLook w:val="04A0" w:firstRow="1" w:lastRow="0" w:firstColumn="1" w:lastColumn="0" w:noHBand="0" w:noVBand="1"/>
      </w:tblPr>
      <w:tblGrid>
        <w:gridCol w:w="2700"/>
        <w:gridCol w:w="1063"/>
        <w:gridCol w:w="237"/>
        <w:gridCol w:w="996"/>
        <w:gridCol w:w="235"/>
        <w:gridCol w:w="1107"/>
        <w:gridCol w:w="266"/>
        <w:gridCol w:w="1067"/>
        <w:gridCol w:w="267"/>
        <w:gridCol w:w="1323"/>
      </w:tblGrid>
      <w:tr w:rsidR="00897C26" w:rsidRPr="00EB16EC" w14:paraId="606326AE" w14:textId="77777777" w:rsidTr="00527B5D">
        <w:trPr>
          <w:tblHeader/>
        </w:trPr>
        <w:tc>
          <w:tcPr>
            <w:tcW w:w="2700" w:type="dxa"/>
            <w:shd w:val="clear" w:color="auto" w:fill="auto"/>
          </w:tcPr>
          <w:p w14:paraId="7729CADA" w14:textId="77777777" w:rsidR="00897C26" w:rsidRPr="00EB16EC" w:rsidRDefault="00897C26" w:rsidP="00527B5D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561" w:type="dxa"/>
            <w:gridSpan w:val="9"/>
          </w:tcPr>
          <w:p w14:paraId="19580276" w14:textId="3CD476C1" w:rsidR="00897C26" w:rsidRPr="00EB16EC" w:rsidRDefault="00897C26" w:rsidP="00527B5D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897C26" w:rsidRPr="00EB16EC" w14:paraId="04E3A34F" w14:textId="77777777" w:rsidTr="00527B5D">
        <w:trPr>
          <w:tblHeader/>
        </w:trPr>
        <w:tc>
          <w:tcPr>
            <w:tcW w:w="2700" w:type="dxa"/>
            <w:shd w:val="clear" w:color="auto" w:fill="auto"/>
          </w:tcPr>
          <w:p w14:paraId="56CFDBCB" w14:textId="77777777" w:rsidR="00897C26" w:rsidRPr="00EB16EC" w:rsidRDefault="00897C26" w:rsidP="00527B5D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63" w:type="dxa"/>
          </w:tcPr>
          <w:p w14:paraId="7F2FDAE0" w14:textId="77777777" w:rsidR="00897C26" w:rsidRPr="00EB16EC" w:rsidRDefault="00897C26" w:rsidP="00527B5D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237" w:type="dxa"/>
          </w:tcPr>
          <w:p w14:paraId="69ECC54C" w14:textId="77777777" w:rsidR="00897C26" w:rsidRPr="00EB16EC" w:rsidRDefault="00897C26" w:rsidP="00527B5D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1" w:type="dxa"/>
            <w:gridSpan w:val="7"/>
            <w:tcBorders>
              <w:bottom w:val="single" w:sz="4" w:space="0" w:color="auto"/>
            </w:tcBorders>
          </w:tcPr>
          <w:p w14:paraId="3B59F39D" w14:textId="77777777" w:rsidR="00897C26" w:rsidRPr="00EB16EC" w:rsidRDefault="00897C26" w:rsidP="00527B5D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97C26" w:rsidRPr="00EB16EC" w14:paraId="65057CB2" w14:textId="77777777" w:rsidTr="00527B5D">
        <w:trPr>
          <w:tblHeader/>
        </w:trPr>
        <w:tc>
          <w:tcPr>
            <w:tcW w:w="2700" w:type="dxa"/>
            <w:shd w:val="clear" w:color="auto" w:fill="auto"/>
          </w:tcPr>
          <w:p w14:paraId="2BFCB5F0" w14:textId="77777777" w:rsidR="00897C26" w:rsidRPr="00EB16EC" w:rsidRDefault="00897C26" w:rsidP="00527B5D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63" w:type="dxa"/>
          </w:tcPr>
          <w:p w14:paraId="18DC806C" w14:textId="77777777" w:rsidR="00897C26" w:rsidRPr="00EB16EC" w:rsidRDefault="00897C26" w:rsidP="00527B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7" w:type="dxa"/>
          </w:tcPr>
          <w:p w14:paraId="5E37669B" w14:textId="77777777" w:rsidR="00897C26" w:rsidRPr="00EB16EC" w:rsidRDefault="00897C26" w:rsidP="00527B5D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0E682B11" w14:textId="77777777" w:rsidR="00897C26" w:rsidRPr="00EB16EC" w:rsidRDefault="00897C26" w:rsidP="00527B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EB16E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5" w:type="dxa"/>
          </w:tcPr>
          <w:p w14:paraId="4D48EE16" w14:textId="77777777" w:rsidR="00897C26" w:rsidRPr="00EB16EC" w:rsidRDefault="00897C26" w:rsidP="00527B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1E2A3B4" w14:textId="77777777" w:rsidR="00897C26" w:rsidRPr="00EB16EC" w:rsidRDefault="00897C26" w:rsidP="00527B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EB16E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6" w:type="dxa"/>
          </w:tcPr>
          <w:p w14:paraId="6EAEDE78" w14:textId="77777777" w:rsidR="00897C26" w:rsidRPr="00EB16EC" w:rsidRDefault="00897C26" w:rsidP="00527B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459996A2" w14:textId="77777777" w:rsidR="00897C26" w:rsidRPr="00EB16EC" w:rsidRDefault="00897C26" w:rsidP="00527B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EB16E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7" w:type="dxa"/>
          </w:tcPr>
          <w:p w14:paraId="3034AB21" w14:textId="77777777" w:rsidR="00897C26" w:rsidRPr="00EB16EC" w:rsidRDefault="00897C26" w:rsidP="00527B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6F95E880" w14:textId="77777777" w:rsidR="00897C26" w:rsidRPr="00EB16EC" w:rsidRDefault="00897C26" w:rsidP="00527B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97C26" w:rsidRPr="00EB16EC" w14:paraId="5080A73A" w14:textId="77777777" w:rsidTr="00527B5D">
        <w:trPr>
          <w:tblHeader/>
        </w:trPr>
        <w:tc>
          <w:tcPr>
            <w:tcW w:w="2700" w:type="dxa"/>
            <w:shd w:val="clear" w:color="auto" w:fill="auto"/>
          </w:tcPr>
          <w:p w14:paraId="1E8D9ECB" w14:textId="77777777" w:rsidR="00897C26" w:rsidRPr="00EB16EC" w:rsidRDefault="00897C26" w:rsidP="00527B5D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561" w:type="dxa"/>
            <w:gridSpan w:val="9"/>
          </w:tcPr>
          <w:p w14:paraId="3A119B54" w14:textId="77777777" w:rsidR="00897C26" w:rsidRPr="00EB16EC" w:rsidRDefault="00897C26" w:rsidP="00527B5D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97C26" w:rsidRPr="00EB16EC" w14:paraId="1FC3B43F" w14:textId="77777777" w:rsidTr="00527B5D">
        <w:tc>
          <w:tcPr>
            <w:tcW w:w="2700" w:type="dxa"/>
            <w:shd w:val="clear" w:color="auto" w:fill="auto"/>
          </w:tcPr>
          <w:p w14:paraId="729C415F" w14:textId="77777777" w:rsidR="00897C26" w:rsidRPr="00EB16EC" w:rsidRDefault="00897C26" w:rsidP="00527B5D">
            <w:pPr>
              <w:ind w:left="162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Pr="00EB16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ยน 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63" w:type="dxa"/>
          </w:tcPr>
          <w:p w14:paraId="6F84C987" w14:textId="77777777" w:rsidR="00897C26" w:rsidRPr="00EB16EC" w:rsidRDefault="00897C26" w:rsidP="00527B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54342F29" w14:textId="77777777" w:rsidR="00897C26" w:rsidRPr="00EB16EC" w:rsidRDefault="00897C26" w:rsidP="00527B5D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7102201E" w14:textId="77777777" w:rsidR="00897C26" w:rsidRPr="00EB16EC" w:rsidRDefault="00897C26" w:rsidP="00527B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</w:tcPr>
          <w:p w14:paraId="79971223" w14:textId="77777777" w:rsidR="00897C26" w:rsidRPr="00EB16EC" w:rsidRDefault="00897C26" w:rsidP="00527B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39FB0A4" w14:textId="77777777" w:rsidR="00897C26" w:rsidRPr="00EB16EC" w:rsidRDefault="00897C26" w:rsidP="00527B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10485B06" w14:textId="77777777" w:rsidR="00897C26" w:rsidRPr="00EB16EC" w:rsidRDefault="00897C26" w:rsidP="00527B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42D8A7AE" w14:textId="77777777" w:rsidR="00897C26" w:rsidRPr="00EB16EC" w:rsidRDefault="00897C26" w:rsidP="00527B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0CA5A863" w14:textId="77777777" w:rsidR="00897C26" w:rsidRPr="00EB16EC" w:rsidRDefault="00897C26" w:rsidP="00527B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4A39A033" w14:textId="77777777" w:rsidR="00897C26" w:rsidRPr="00EB16EC" w:rsidRDefault="00897C26" w:rsidP="00527B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7C26" w:rsidRPr="00EB16EC" w14:paraId="0D1B054A" w14:textId="77777777" w:rsidTr="00527B5D">
        <w:tc>
          <w:tcPr>
            <w:tcW w:w="2700" w:type="dxa"/>
            <w:shd w:val="clear" w:color="auto" w:fill="auto"/>
          </w:tcPr>
          <w:p w14:paraId="673E5606" w14:textId="77777777" w:rsidR="00897C26" w:rsidRPr="00EB16EC" w:rsidRDefault="00897C26" w:rsidP="00527B5D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หนี้สินทางการเงินที่วัดมูลค่าด้วยวิธีราคาทุนตัดจำหน่าย - สุทธิ</w:t>
            </w:r>
          </w:p>
        </w:tc>
        <w:tc>
          <w:tcPr>
            <w:tcW w:w="1063" w:type="dxa"/>
          </w:tcPr>
          <w:p w14:paraId="5D770908" w14:textId="77777777" w:rsidR="00897C26" w:rsidRPr="00EB16EC" w:rsidRDefault="00897C26" w:rsidP="00527B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3AA2647A" w14:textId="77777777" w:rsidR="00897C26" w:rsidRPr="00EB16EC" w:rsidRDefault="00897C26" w:rsidP="00527B5D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02F57DBB" w14:textId="77777777" w:rsidR="00897C26" w:rsidRPr="00EB16EC" w:rsidRDefault="00897C26" w:rsidP="00527B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</w:tcPr>
          <w:p w14:paraId="1EE52782" w14:textId="77777777" w:rsidR="00897C26" w:rsidRPr="00EB16EC" w:rsidRDefault="00897C26" w:rsidP="00527B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8295F06" w14:textId="77777777" w:rsidR="00897C26" w:rsidRPr="00EB16EC" w:rsidRDefault="00897C26" w:rsidP="00527B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462F4DE2" w14:textId="77777777" w:rsidR="00897C26" w:rsidRPr="00EB16EC" w:rsidRDefault="00897C26" w:rsidP="00527B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1FCBB5BD" w14:textId="77777777" w:rsidR="00897C26" w:rsidRPr="00EB16EC" w:rsidRDefault="00897C26" w:rsidP="00527B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6507D6F2" w14:textId="77777777" w:rsidR="00897C26" w:rsidRPr="00EB16EC" w:rsidRDefault="00897C26" w:rsidP="00527B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78CDE019" w14:textId="77777777" w:rsidR="00897C26" w:rsidRPr="00EB16EC" w:rsidRDefault="00897C26" w:rsidP="00527B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0D55" w:rsidRPr="00EB16EC" w14:paraId="35B2E451" w14:textId="77777777" w:rsidTr="00527B5D">
        <w:tc>
          <w:tcPr>
            <w:tcW w:w="2700" w:type="dxa"/>
            <w:shd w:val="clear" w:color="auto" w:fill="auto"/>
          </w:tcPr>
          <w:p w14:paraId="60A69211" w14:textId="77777777" w:rsidR="00980D55" w:rsidRPr="00EB16EC" w:rsidRDefault="00980D55" w:rsidP="00980D55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หุ้นกู้ (มูลค่าตามหน้าตั๋ว)</w:t>
            </w:r>
          </w:p>
        </w:tc>
        <w:tc>
          <w:tcPr>
            <w:tcW w:w="1063" w:type="dxa"/>
            <w:vAlign w:val="bottom"/>
          </w:tcPr>
          <w:p w14:paraId="713E7A21" w14:textId="77777777" w:rsidR="00980D55" w:rsidRPr="00EB16EC" w:rsidRDefault="00980D55" w:rsidP="00980D55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994.50</w:t>
            </w:r>
          </w:p>
        </w:tc>
        <w:tc>
          <w:tcPr>
            <w:tcW w:w="237" w:type="dxa"/>
            <w:vAlign w:val="bottom"/>
          </w:tcPr>
          <w:p w14:paraId="04E029AB" w14:textId="77777777" w:rsidR="00980D55" w:rsidRPr="00EB16EC" w:rsidRDefault="00980D55" w:rsidP="00980D55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26AB4B55" w14:textId="77777777" w:rsidR="00980D55" w:rsidRPr="00EB16EC" w:rsidRDefault="00980D55" w:rsidP="00980D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5" w:type="dxa"/>
            <w:vAlign w:val="bottom"/>
          </w:tcPr>
          <w:p w14:paraId="1475B6ED" w14:textId="77777777" w:rsidR="00980D55" w:rsidRPr="00EB16EC" w:rsidRDefault="00980D55" w:rsidP="00980D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02F75AAC" w14:textId="2AB34DDD" w:rsidR="00980D55" w:rsidRPr="00EB16EC" w:rsidRDefault="00980D55" w:rsidP="00980D55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996.68</w:t>
            </w:r>
          </w:p>
        </w:tc>
        <w:tc>
          <w:tcPr>
            <w:tcW w:w="266" w:type="dxa"/>
            <w:vAlign w:val="bottom"/>
          </w:tcPr>
          <w:p w14:paraId="665E3147" w14:textId="77777777" w:rsidR="00980D55" w:rsidRPr="00EB16EC" w:rsidRDefault="00980D55" w:rsidP="00980D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469564DC" w14:textId="26019823" w:rsidR="00980D55" w:rsidRPr="00EB16EC" w:rsidRDefault="00980D55" w:rsidP="00980D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6C4B2443" w14:textId="77777777" w:rsidR="00980D55" w:rsidRPr="00EB16EC" w:rsidRDefault="00980D55" w:rsidP="00980D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19BAFE1A" w14:textId="09C36B88" w:rsidR="00980D55" w:rsidRPr="00EB16EC" w:rsidRDefault="00980D55" w:rsidP="00980D55">
            <w:pPr>
              <w:tabs>
                <w:tab w:val="decimal" w:pos="66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996.68</w:t>
            </w:r>
          </w:p>
        </w:tc>
      </w:tr>
    </w:tbl>
    <w:p w14:paraId="2F374A4A" w14:textId="77777777" w:rsidR="00897C26" w:rsidRDefault="00897C26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18"/>
        <w:gridCol w:w="1080"/>
        <w:gridCol w:w="270"/>
        <w:gridCol w:w="990"/>
        <w:gridCol w:w="270"/>
        <w:gridCol w:w="1080"/>
        <w:gridCol w:w="270"/>
        <w:gridCol w:w="1080"/>
        <w:gridCol w:w="270"/>
        <w:gridCol w:w="1152"/>
      </w:tblGrid>
      <w:tr w:rsidR="006156CC" w:rsidRPr="008860F2" w14:paraId="1D288784" w14:textId="77777777" w:rsidTr="002C5223">
        <w:trPr>
          <w:tblHeader/>
        </w:trPr>
        <w:tc>
          <w:tcPr>
            <w:tcW w:w="2718" w:type="dxa"/>
            <w:shd w:val="clear" w:color="auto" w:fill="auto"/>
          </w:tcPr>
          <w:p w14:paraId="55DA489B" w14:textId="031227D3" w:rsidR="006156CC" w:rsidRPr="008860F2" w:rsidRDefault="006156CC" w:rsidP="002C522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2" w:type="dxa"/>
            <w:gridSpan w:val="9"/>
          </w:tcPr>
          <w:p w14:paraId="3220534D" w14:textId="556CEC3B" w:rsidR="006156CC" w:rsidRPr="008860F2" w:rsidRDefault="006156CC" w:rsidP="002C52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/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56CC" w:rsidRPr="008860F2" w14:paraId="59A1B7AF" w14:textId="77777777" w:rsidTr="002C5223">
        <w:trPr>
          <w:tblHeader/>
        </w:trPr>
        <w:tc>
          <w:tcPr>
            <w:tcW w:w="2718" w:type="dxa"/>
            <w:shd w:val="clear" w:color="auto" w:fill="auto"/>
          </w:tcPr>
          <w:p w14:paraId="36E3A4ED" w14:textId="77777777" w:rsidR="006156CC" w:rsidRPr="008860F2" w:rsidRDefault="006156CC" w:rsidP="002C5223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3AE6FF" w14:textId="77777777" w:rsidR="006156CC" w:rsidRPr="008860F2" w:rsidRDefault="006156CC" w:rsidP="002C522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</w:tcPr>
          <w:p w14:paraId="2CBCA8BE" w14:textId="77777777" w:rsidR="006156CC" w:rsidRPr="008860F2" w:rsidRDefault="006156CC" w:rsidP="002C5223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12" w:type="dxa"/>
            <w:gridSpan w:val="7"/>
            <w:tcBorders>
              <w:bottom w:val="single" w:sz="4" w:space="0" w:color="auto"/>
            </w:tcBorders>
          </w:tcPr>
          <w:p w14:paraId="5CA24E46" w14:textId="77777777" w:rsidR="006156CC" w:rsidRPr="008860F2" w:rsidRDefault="006156CC" w:rsidP="002C522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156CC" w:rsidRPr="008860F2" w14:paraId="3D28946D" w14:textId="77777777" w:rsidTr="002C5223">
        <w:trPr>
          <w:tblHeader/>
        </w:trPr>
        <w:tc>
          <w:tcPr>
            <w:tcW w:w="2718" w:type="dxa"/>
            <w:shd w:val="clear" w:color="auto" w:fill="auto"/>
          </w:tcPr>
          <w:p w14:paraId="2C108FC3" w14:textId="77777777" w:rsidR="006156CC" w:rsidRPr="008860F2" w:rsidRDefault="006156CC" w:rsidP="002C5223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26807DB" w14:textId="77777777" w:rsidR="006156CC" w:rsidRPr="008860F2" w:rsidRDefault="006156CC" w:rsidP="002C52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3C021222" w14:textId="77777777" w:rsidR="006156CC" w:rsidRPr="008860F2" w:rsidRDefault="006156CC" w:rsidP="002C5223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67E7752" w14:textId="77777777" w:rsidR="006156CC" w:rsidRPr="008860F2" w:rsidRDefault="006156CC" w:rsidP="002C522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8860F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CB45DE1" w14:textId="77777777" w:rsidR="006156CC" w:rsidRPr="008860F2" w:rsidRDefault="006156CC" w:rsidP="002C52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825975" w14:textId="77777777" w:rsidR="006156CC" w:rsidRPr="008860F2" w:rsidRDefault="006156CC" w:rsidP="002C522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8860F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09AE9362" w14:textId="77777777" w:rsidR="006156CC" w:rsidRPr="008860F2" w:rsidRDefault="006156CC" w:rsidP="002C52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58BAB8" w14:textId="77777777" w:rsidR="006156CC" w:rsidRPr="008860F2" w:rsidRDefault="006156CC" w:rsidP="002C522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8860F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BFFED73" w14:textId="77777777" w:rsidR="006156CC" w:rsidRPr="008860F2" w:rsidRDefault="006156CC" w:rsidP="002C52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4452EFE" w14:textId="77777777" w:rsidR="006156CC" w:rsidRPr="008860F2" w:rsidRDefault="006156CC" w:rsidP="002C522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156CC" w:rsidRPr="008860F2" w14:paraId="1675248A" w14:textId="77777777" w:rsidTr="002C5223">
        <w:trPr>
          <w:tblHeader/>
        </w:trPr>
        <w:tc>
          <w:tcPr>
            <w:tcW w:w="2718" w:type="dxa"/>
            <w:shd w:val="clear" w:color="auto" w:fill="auto"/>
          </w:tcPr>
          <w:p w14:paraId="58D2DE61" w14:textId="77777777" w:rsidR="006156CC" w:rsidRPr="008860F2" w:rsidRDefault="006156CC" w:rsidP="002C5223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462" w:type="dxa"/>
            <w:gridSpan w:val="9"/>
          </w:tcPr>
          <w:p w14:paraId="2CAA25B4" w14:textId="77777777" w:rsidR="006156CC" w:rsidRPr="008860F2" w:rsidRDefault="006156CC" w:rsidP="002C5223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156CC" w:rsidRPr="008860F2" w14:paraId="0AEBDF92" w14:textId="77777777" w:rsidTr="002C5223">
        <w:trPr>
          <w:tblHeader/>
        </w:trPr>
        <w:tc>
          <w:tcPr>
            <w:tcW w:w="2718" w:type="dxa"/>
            <w:shd w:val="clear" w:color="auto" w:fill="auto"/>
          </w:tcPr>
          <w:p w14:paraId="29BA6D85" w14:textId="7333DB7B" w:rsidR="006156CC" w:rsidRPr="008860F2" w:rsidRDefault="00345804" w:rsidP="002C5223">
            <w:pPr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6156CC"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6156CC"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6156CC"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156CC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462" w:type="dxa"/>
            <w:gridSpan w:val="9"/>
          </w:tcPr>
          <w:p w14:paraId="70085683" w14:textId="77777777" w:rsidR="006156CC" w:rsidRPr="008860F2" w:rsidRDefault="006156CC" w:rsidP="002C5223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662E1E" w:rsidRPr="008860F2" w14:paraId="2E6CCAD7" w14:textId="77777777" w:rsidTr="002C5223">
        <w:tc>
          <w:tcPr>
            <w:tcW w:w="2718" w:type="dxa"/>
            <w:shd w:val="clear" w:color="auto" w:fill="auto"/>
          </w:tcPr>
          <w:p w14:paraId="48662105" w14:textId="50E7A76D" w:rsidR="00662E1E" w:rsidRPr="008860F2" w:rsidRDefault="00662E1E" w:rsidP="002C5223">
            <w:pPr>
              <w:ind w:left="162" w:hanging="162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62E1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80" w:type="dxa"/>
          </w:tcPr>
          <w:p w14:paraId="110DA57F" w14:textId="77777777" w:rsidR="00662E1E" w:rsidRPr="008860F2" w:rsidRDefault="00662E1E" w:rsidP="002C5223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92A318" w14:textId="77777777" w:rsidR="00662E1E" w:rsidRPr="008860F2" w:rsidRDefault="00662E1E" w:rsidP="002C522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B87C522" w14:textId="77777777" w:rsidR="00662E1E" w:rsidRPr="008860F2" w:rsidRDefault="00662E1E" w:rsidP="002C52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A27507" w14:textId="77777777" w:rsidR="00662E1E" w:rsidRPr="008860F2" w:rsidRDefault="00662E1E" w:rsidP="002C52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7078EB" w14:textId="77777777" w:rsidR="00662E1E" w:rsidRPr="008860F2" w:rsidRDefault="00662E1E" w:rsidP="002C52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DB8E03" w14:textId="77777777" w:rsidR="00662E1E" w:rsidRPr="008860F2" w:rsidRDefault="00662E1E" w:rsidP="002C52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E3DD3C" w14:textId="77777777" w:rsidR="00662E1E" w:rsidRPr="008860F2" w:rsidRDefault="00662E1E" w:rsidP="002C52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AB1FF6" w14:textId="77777777" w:rsidR="00662E1E" w:rsidRPr="008860F2" w:rsidRDefault="00662E1E" w:rsidP="002C52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EF6000D" w14:textId="77777777" w:rsidR="00662E1E" w:rsidRPr="008860F2" w:rsidRDefault="00662E1E" w:rsidP="002E5C8C">
            <w:pPr>
              <w:tabs>
                <w:tab w:val="left" w:pos="7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2E1E" w:rsidRPr="008860F2" w14:paraId="3FD205DE" w14:textId="77777777" w:rsidTr="002C5223">
        <w:tc>
          <w:tcPr>
            <w:tcW w:w="2718" w:type="dxa"/>
            <w:shd w:val="clear" w:color="auto" w:fill="auto"/>
          </w:tcPr>
          <w:p w14:paraId="1EAE64F6" w14:textId="45A052B5" w:rsidR="00662E1E" w:rsidRPr="008860F2" w:rsidRDefault="002D3820" w:rsidP="00993A2E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080" w:type="dxa"/>
          </w:tcPr>
          <w:p w14:paraId="2363F674" w14:textId="5C4B6947" w:rsidR="00662E1E" w:rsidRPr="008860F2" w:rsidRDefault="002D3820" w:rsidP="002C5223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16.33</w:t>
            </w:r>
          </w:p>
        </w:tc>
        <w:tc>
          <w:tcPr>
            <w:tcW w:w="270" w:type="dxa"/>
          </w:tcPr>
          <w:p w14:paraId="4CF285C0" w14:textId="77777777" w:rsidR="00662E1E" w:rsidRPr="008860F2" w:rsidRDefault="00662E1E" w:rsidP="002C522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01E6C7" w14:textId="48635425" w:rsidR="00662E1E" w:rsidRPr="008860F2" w:rsidRDefault="002D3820" w:rsidP="002D3820">
            <w:pPr>
              <w:ind w:left="-13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16.33</w:t>
            </w:r>
          </w:p>
        </w:tc>
        <w:tc>
          <w:tcPr>
            <w:tcW w:w="270" w:type="dxa"/>
          </w:tcPr>
          <w:p w14:paraId="56FF1378" w14:textId="77777777" w:rsidR="00662E1E" w:rsidRPr="008860F2" w:rsidRDefault="00662E1E" w:rsidP="002C52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9ABEC2" w14:textId="5649F351" w:rsidR="00662E1E" w:rsidRPr="008860F2" w:rsidRDefault="002D3820" w:rsidP="002D3820">
            <w:pPr>
              <w:ind w:right="4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594DBFC" w14:textId="77777777" w:rsidR="00662E1E" w:rsidRPr="008860F2" w:rsidRDefault="00662E1E" w:rsidP="002C52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C845A3" w14:textId="6E0845FC" w:rsidR="00662E1E" w:rsidRPr="008860F2" w:rsidRDefault="002D3820" w:rsidP="002D3820">
            <w:pPr>
              <w:ind w:right="4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024580F" w14:textId="77777777" w:rsidR="00662E1E" w:rsidRPr="008860F2" w:rsidRDefault="00662E1E" w:rsidP="002C52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D52E2C3" w14:textId="3195C577" w:rsidR="00662E1E" w:rsidRPr="008860F2" w:rsidRDefault="002D3820" w:rsidP="002D3820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16.33</w:t>
            </w:r>
          </w:p>
        </w:tc>
      </w:tr>
      <w:tr w:rsidR="00662E1E" w:rsidRPr="008860F2" w14:paraId="6E6E85E7" w14:textId="77777777" w:rsidTr="002C5223">
        <w:tc>
          <w:tcPr>
            <w:tcW w:w="2718" w:type="dxa"/>
            <w:shd w:val="clear" w:color="auto" w:fill="auto"/>
          </w:tcPr>
          <w:p w14:paraId="4F31A8EC" w14:textId="77777777" w:rsidR="00662E1E" w:rsidRPr="008860F2" w:rsidRDefault="00662E1E" w:rsidP="002C5223">
            <w:pPr>
              <w:ind w:left="162" w:hanging="162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F2A335C" w14:textId="77777777" w:rsidR="00662E1E" w:rsidRPr="008860F2" w:rsidRDefault="00662E1E" w:rsidP="002C5223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013127" w14:textId="77777777" w:rsidR="00662E1E" w:rsidRPr="008860F2" w:rsidRDefault="00662E1E" w:rsidP="002C522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C7921D" w14:textId="77777777" w:rsidR="00662E1E" w:rsidRPr="008860F2" w:rsidRDefault="00662E1E" w:rsidP="002C52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3D406C" w14:textId="77777777" w:rsidR="00662E1E" w:rsidRPr="008860F2" w:rsidRDefault="00662E1E" w:rsidP="002C52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DD398F" w14:textId="77777777" w:rsidR="00662E1E" w:rsidRPr="008860F2" w:rsidRDefault="00662E1E" w:rsidP="002C52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F62A58" w14:textId="77777777" w:rsidR="00662E1E" w:rsidRPr="008860F2" w:rsidRDefault="00662E1E" w:rsidP="002C52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C3547F" w14:textId="77777777" w:rsidR="00662E1E" w:rsidRPr="008860F2" w:rsidRDefault="00662E1E" w:rsidP="002C52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8D86DF" w14:textId="77777777" w:rsidR="00662E1E" w:rsidRPr="008860F2" w:rsidRDefault="00662E1E" w:rsidP="002C52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F7BE0DF" w14:textId="77777777" w:rsidR="00662E1E" w:rsidRPr="008860F2" w:rsidRDefault="00662E1E" w:rsidP="002C52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56CC" w:rsidRPr="008860F2" w14:paraId="4E4CD7AE" w14:textId="77777777" w:rsidTr="002C5223">
        <w:tc>
          <w:tcPr>
            <w:tcW w:w="2718" w:type="dxa"/>
            <w:shd w:val="clear" w:color="auto" w:fill="auto"/>
          </w:tcPr>
          <w:p w14:paraId="15ECA0CF" w14:textId="39FAE658" w:rsidR="006156CC" w:rsidRPr="008860F2" w:rsidRDefault="006156CC" w:rsidP="002C5223">
            <w:pPr>
              <w:ind w:left="162" w:hanging="162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</w:t>
            </w:r>
            <w:r w:rsidR="009A075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วัดมูลค่าด้วยวิธีราคาทุนตัดจำหน่าย </w:t>
            </w:r>
            <w:r w:rsidR="009A075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- </w:t>
            </w:r>
            <w:r w:rsidR="009A075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</w:tcPr>
          <w:p w14:paraId="31E1E497" w14:textId="77777777" w:rsidR="006156CC" w:rsidRPr="008860F2" w:rsidRDefault="006156CC" w:rsidP="002C5223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0B41F5" w14:textId="77777777" w:rsidR="006156CC" w:rsidRPr="008860F2" w:rsidRDefault="006156CC" w:rsidP="002C522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4EE2A52" w14:textId="77777777" w:rsidR="006156CC" w:rsidRPr="008860F2" w:rsidRDefault="006156CC" w:rsidP="002C52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DA6F37" w14:textId="77777777" w:rsidR="006156CC" w:rsidRPr="008860F2" w:rsidRDefault="006156CC" w:rsidP="002C52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E9929A" w14:textId="77777777" w:rsidR="006156CC" w:rsidRPr="008860F2" w:rsidRDefault="006156CC" w:rsidP="002C52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AA2771" w14:textId="77777777" w:rsidR="006156CC" w:rsidRPr="008860F2" w:rsidRDefault="006156CC" w:rsidP="002C52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B7D983" w14:textId="77777777" w:rsidR="006156CC" w:rsidRPr="008860F2" w:rsidRDefault="006156CC" w:rsidP="002C52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207106" w14:textId="77777777" w:rsidR="006156CC" w:rsidRPr="008860F2" w:rsidRDefault="006156CC" w:rsidP="002C52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99CC560" w14:textId="77777777" w:rsidR="006156CC" w:rsidRPr="008860F2" w:rsidRDefault="006156CC" w:rsidP="002C52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56CC" w:rsidRPr="008860F2" w14:paraId="1A11FE98" w14:textId="77777777" w:rsidTr="002C5223">
        <w:tc>
          <w:tcPr>
            <w:tcW w:w="2718" w:type="dxa"/>
            <w:shd w:val="clear" w:color="auto" w:fill="auto"/>
          </w:tcPr>
          <w:p w14:paraId="74FB05F3" w14:textId="77777777" w:rsidR="006156CC" w:rsidRPr="008860F2" w:rsidRDefault="006156CC" w:rsidP="002C522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>(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มูลค่าตามหน้าตั๋ว)</w:t>
            </w:r>
          </w:p>
        </w:tc>
        <w:tc>
          <w:tcPr>
            <w:tcW w:w="1080" w:type="dxa"/>
            <w:vAlign w:val="bottom"/>
          </w:tcPr>
          <w:p w14:paraId="5D203004" w14:textId="77777777" w:rsidR="006156CC" w:rsidRPr="008860F2" w:rsidRDefault="006156CC" w:rsidP="002C5223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999.50</w:t>
            </w:r>
          </w:p>
        </w:tc>
        <w:tc>
          <w:tcPr>
            <w:tcW w:w="270" w:type="dxa"/>
            <w:vAlign w:val="bottom"/>
          </w:tcPr>
          <w:p w14:paraId="36DEE34B" w14:textId="77777777" w:rsidR="006156CC" w:rsidRPr="008860F2" w:rsidRDefault="006156CC" w:rsidP="002C522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FC285EC" w14:textId="77777777" w:rsidR="006156CC" w:rsidRPr="008860F2" w:rsidRDefault="006156CC" w:rsidP="002C52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49861C4" w14:textId="77777777" w:rsidR="006156CC" w:rsidRPr="008860F2" w:rsidRDefault="006156CC" w:rsidP="002C52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4EB4410" w14:textId="77777777" w:rsidR="006156CC" w:rsidRPr="008860F2" w:rsidRDefault="006156CC" w:rsidP="002C5223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999.33</w:t>
            </w:r>
          </w:p>
        </w:tc>
        <w:tc>
          <w:tcPr>
            <w:tcW w:w="270" w:type="dxa"/>
            <w:vAlign w:val="bottom"/>
          </w:tcPr>
          <w:p w14:paraId="309F0BEE" w14:textId="77777777" w:rsidR="006156CC" w:rsidRPr="008860F2" w:rsidRDefault="006156CC" w:rsidP="002C52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997570" w14:textId="77777777" w:rsidR="006156CC" w:rsidRPr="008860F2" w:rsidRDefault="006156CC" w:rsidP="002C52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A3B2A91" w14:textId="77777777" w:rsidR="006156CC" w:rsidRPr="008860F2" w:rsidRDefault="006156CC" w:rsidP="002C52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ADCF78F" w14:textId="77777777" w:rsidR="006156CC" w:rsidRPr="008860F2" w:rsidRDefault="006156CC" w:rsidP="002E5C8C">
            <w:pPr>
              <w:ind w:right="7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E5C8C">
              <w:rPr>
                <w:rFonts w:ascii="Angsana New" w:hAnsi="Angsana New" w:hint="cs"/>
                <w:sz w:val="28"/>
                <w:szCs w:val="28"/>
                <w:cs/>
              </w:rPr>
              <w:t>999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.33</w:t>
            </w:r>
          </w:p>
        </w:tc>
      </w:tr>
    </w:tbl>
    <w:p w14:paraId="757DFC39" w14:textId="77777777" w:rsidR="001E3AF9" w:rsidRPr="00EC5211" w:rsidRDefault="001E3AF9" w:rsidP="001C43AE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</w:rPr>
      </w:pPr>
    </w:p>
    <w:p w14:paraId="71568D9A" w14:textId="30D95967" w:rsidR="00852525" w:rsidRDefault="00852525" w:rsidP="00852525">
      <w:pPr>
        <w:pStyle w:val="block"/>
        <w:spacing w:after="0" w:line="240" w:lineRule="atLeast"/>
        <w:ind w:left="540" w:right="-7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cs="Angsana New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ส่วนที่หมุนเวียนอื่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208345F5" w14:textId="77777777" w:rsidR="00852525" w:rsidRPr="00EC5211" w:rsidRDefault="00852525" w:rsidP="00852525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b/>
          <w:bCs/>
          <w:sz w:val="14"/>
          <w:szCs w:val="14"/>
          <w:lang w:bidi="th-TH"/>
        </w:rPr>
      </w:pPr>
    </w:p>
    <w:p w14:paraId="671F88F7" w14:textId="77777777" w:rsidR="00852525" w:rsidRDefault="00852525" w:rsidP="00852525">
      <w:pPr>
        <w:pStyle w:val="block"/>
        <w:spacing w:after="0" w:line="240" w:lineRule="atLeast"/>
        <w:ind w:left="540" w:right="-7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cs="Angsana New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 นอกจากตารางข้างต้นเป็นมูลค่าที่ใกล้เคียงกับมูลค่าตามบัญชี เนื่องจากเครื่องมือทางการเงินเหล่านั้นมีอัตราดอกเบี้ยใกล้เคียงกับอัตราดอกเบี้ยในตลาด</w:t>
      </w:r>
    </w:p>
    <w:p w14:paraId="3FD65814" w14:textId="77777777" w:rsidR="00852525" w:rsidRPr="00EC5211" w:rsidRDefault="00852525" w:rsidP="00852525">
      <w:pPr>
        <w:pStyle w:val="block"/>
        <w:spacing w:after="0" w:line="240" w:lineRule="atLeast"/>
        <w:ind w:left="0" w:right="-7"/>
        <w:rPr>
          <w:rFonts w:ascii="Angsana New" w:eastAsia="AngsanaNew,Bold" w:hAnsi="Angsana New" w:cs="Angsana New"/>
          <w:sz w:val="12"/>
          <w:szCs w:val="12"/>
          <w:lang w:bidi="th-TH"/>
        </w:rPr>
      </w:pPr>
    </w:p>
    <w:p w14:paraId="1CFDC3C5" w14:textId="77777777" w:rsidR="00852525" w:rsidRPr="001F3E15" w:rsidRDefault="00852525" w:rsidP="00852525">
      <w:pPr>
        <w:pStyle w:val="block"/>
        <w:spacing w:after="0" w:line="240" w:lineRule="atLeast"/>
        <w:ind w:right="-7" w:hanging="27"/>
        <w:rPr>
          <w:rFonts w:ascii="Angsana New" w:eastAsia="AngsanaNew,Bold" w:hAnsi="Angsana New" w:cs="Angsana New"/>
          <w:b/>
          <w:bCs/>
          <w:i/>
          <w:iCs/>
          <w:sz w:val="28"/>
          <w:szCs w:val="28"/>
          <w:lang w:bidi="th-TH"/>
        </w:rPr>
      </w:pPr>
      <w:r w:rsidRPr="001F3E15">
        <w:rPr>
          <w:rFonts w:ascii="Angsana New" w:eastAsia="AngsanaNew,Bold" w:hAnsi="Angsana New" w:cs="Angsana New"/>
          <w:b/>
          <w:bCs/>
          <w:i/>
          <w:iCs/>
          <w:sz w:val="28"/>
          <w:szCs w:val="28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4E4C2180" w14:textId="77777777" w:rsidR="00852525" w:rsidRPr="00EC5211" w:rsidRDefault="00852525" w:rsidP="00852525">
      <w:pPr>
        <w:pStyle w:val="block"/>
        <w:spacing w:after="0" w:line="240" w:lineRule="atLeast"/>
        <w:ind w:right="-7" w:hanging="27"/>
        <w:jc w:val="both"/>
        <w:rPr>
          <w:szCs w:val="22"/>
          <w:cs/>
        </w:rPr>
      </w:pPr>
    </w:p>
    <w:tbl>
      <w:tblPr>
        <w:tblW w:w="9405" w:type="dxa"/>
        <w:tblInd w:w="270" w:type="dxa"/>
        <w:tblLook w:val="04A0" w:firstRow="1" w:lastRow="0" w:firstColumn="1" w:lastColumn="0" w:noHBand="0" w:noVBand="1"/>
      </w:tblPr>
      <w:tblGrid>
        <w:gridCol w:w="3870"/>
        <w:gridCol w:w="5535"/>
      </w:tblGrid>
      <w:tr w:rsidR="00852525" w14:paraId="07B82310" w14:textId="77777777" w:rsidTr="00852525">
        <w:tc>
          <w:tcPr>
            <w:tcW w:w="3870" w:type="dxa"/>
            <w:hideMark/>
          </w:tcPr>
          <w:p w14:paraId="59AE0989" w14:textId="77777777" w:rsidR="00852525" w:rsidRDefault="00852525">
            <w:pPr>
              <w:pStyle w:val="block"/>
              <w:spacing w:after="0" w:line="240" w:lineRule="atLeast"/>
              <w:ind w:left="160" w:right="-7" w:hanging="27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535" w:type="dxa"/>
            <w:hideMark/>
          </w:tcPr>
          <w:p w14:paraId="04B0A50A" w14:textId="77777777" w:rsidR="00852525" w:rsidRDefault="00852525">
            <w:pPr>
              <w:pStyle w:val="block"/>
              <w:spacing w:after="0" w:line="240" w:lineRule="atLeast"/>
              <w:ind w:left="160" w:right="-7" w:hanging="27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852525" w14:paraId="3DE36D4F" w14:textId="77777777" w:rsidTr="00852525">
        <w:tc>
          <w:tcPr>
            <w:tcW w:w="3870" w:type="dxa"/>
            <w:hideMark/>
          </w:tcPr>
          <w:p w14:paraId="3E25D9A8" w14:textId="77777777" w:rsidR="00852525" w:rsidRDefault="00852525">
            <w:pPr>
              <w:pStyle w:val="block"/>
              <w:spacing w:after="0" w:line="240" w:lineRule="atLeast"/>
              <w:ind w:left="340" w:right="-7" w:hanging="18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5535" w:type="dxa"/>
            <w:hideMark/>
          </w:tcPr>
          <w:p w14:paraId="4D1BC863" w14:textId="77777777" w:rsidR="00852525" w:rsidRDefault="00852525">
            <w:pPr>
              <w:pStyle w:val="block"/>
              <w:spacing w:after="0" w:line="240" w:lineRule="atLeast"/>
              <w:ind w:left="340" w:right="-15" w:hanging="18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การกำหนดราคาสัญญาซื้อขายล่วงหน้า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ณ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วันที่รายงาน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1259C4" w14:paraId="3D3CAB4B" w14:textId="77777777" w:rsidTr="00852525">
        <w:tc>
          <w:tcPr>
            <w:tcW w:w="3870" w:type="dxa"/>
          </w:tcPr>
          <w:p w14:paraId="5E576E78" w14:textId="6512F078" w:rsidR="001259C4" w:rsidRDefault="001259C4">
            <w:pPr>
              <w:pStyle w:val="block"/>
              <w:spacing w:after="0" w:line="240" w:lineRule="atLeast"/>
              <w:ind w:left="340" w:right="-7" w:hanging="180"/>
              <w:jc w:val="both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หลักทรัพย์เพื่อค้า</w:t>
            </w:r>
          </w:p>
        </w:tc>
        <w:tc>
          <w:tcPr>
            <w:tcW w:w="5535" w:type="dxa"/>
          </w:tcPr>
          <w:p w14:paraId="5B35E26F" w14:textId="3639B95C" w:rsidR="001259C4" w:rsidRDefault="00657E80">
            <w:pPr>
              <w:pStyle w:val="block"/>
              <w:spacing w:after="0" w:line="240" w:lineRule="atLeast"/>
              <w:ind w:left="340" w:right="-15" w:hanging="18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การเปรียบเทียบราคาตลาด</w:t>
            </w:r>
          </w:p>
        </w:tc>
      </w:tr>
    </w:tbl>
    <w:p w14:paraId="6CAA3BEB" w14:textId="77777777" w:rsidR="00D65CB2" w:rsidRDefault="00D65CB2" w:rsidP="00852525">
      <w:pPr>
        <w:pStyle w:val="block"/>
        <w:spacing w:after="0" w:line="240" w:lineRule="atLeast"/>
        <w:ind w:right="-7" w:hanging="27"/>
        <w:rPr>
          <w:rFonts w:ascii="Angsana New" w:eastAsia="AngsanaNew,Bold" w:hAnsi="Angsana New" w:cs="Angsana New"/>
          <w:sz w:val="28"/>
          <w:szCs w:val="28"/>
          <w:lang w:bidi="th-TH"/>
        </w:rPr>
      </w:pPr>
    </w:p>
    <w:p w14:paraId="6ECA4A3C" w14:textId="6ED496CD" w:rsidR="00852525" w:rsidRPr="00266AB2" w:rsidRDefault="00852525" w:rsidP="00852525">
      <w:pPr>
        <w:pStyle w:val="block"/>
        <w:spacing w:after="0" w:line="240" w:lineRule="atLeast"/>
        <w:ind w:right="-7" w:hanging="27"/>
        <w:rPr>
          <w:rFonts w:ascii="Angsana New" w:eastAsia="AngsanaNew,Bold" w:hAnsi="Angsana New"/>
          <w:b/>
          <w:bCs/>
          <w:i/>
          <w:iCs/>
          <w:sz w:val="28"/>
          <w:szCs w:val="28"/>
        </w:rPr>
      </w:pPr>
      <w:r w:rsidRPr="00266AB2">
        <w:rPr>
          <w:rFonts w:ascii="Angsana New" w:eastAsia="AngsanaNew,Bold" w:hAnsi="Angsana New" w:cs="Angsana New"/>
          <w:b/>
          <w:bCs/>
          <w:i/>
          <w:iCs/>
          <w:sz w:val="28"/>
          <w:szCs w:val="28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14:paraId="618ECCD1" w14:textId="77777777" w:rsidR="00852525" w:rsidRDefault="00852525" w:rsidP="00852525">
      <w:pPr>
        <w:pStyle w:val="block"/>
        <w:spacing w:after="0" w:line="240" w:lineRule="atLeast"/>
        <w:ind w:right="-7" w:hanging="27"/>
        <w:rPr>
          <w:rFonts w:ascii="Angsana New" w:eastAsia="AngsanaNew,Bold" w:hAnsi="Angsana New"/>
          <w:sz w:val="28"/>
          <w:szCs w:val="28"/>
          <w:lang w:bidi="th-TH"/>
        </w:rPr>
      </w:pPr>
    </w:p>
    <w:tbl>
      <w:tblPr>
        <w:tblW w:w="9423" w:type="dxa"/>
        <w:tblInd w:w="270" w:type="dxa"/>
        <w:tblLook w:val="04A0" w:firstRow="1" w:lastRow="0" w:firstColumn="1" w:lastColumn="0" w:noHBand="0" w:noVBand="1"/>
      </w:tblPr>
      <w:tblGrid>
        <w:gridCol w:w="3852"/>
        <w:gridCol w:w="5571"/>
      </w:tblGrid>
      <w:tr w:rsidR="00852525" w14:paraId="1EEDD196" w14:textId="77777777" w:rsidTr="00852525">
        <w:tc>
          <w:tcPr>
            <w:tcW w:w="3852" w:type="dxa"/>
            <w:hideMark/>
          </w:tcPr>
          <w:p w14:paraId="3E5452DB" w14:textId="77777777" w:rsidR="00852525" w:rsidRDefault="00852525">
            <w:pPr>
              <w:pStyle w:val="block"/>
              <w:spacing w:after="0" w:line="240" w:lineRule="atLeast"/>
              <w:ind w:left="160" w:right="-7" w:hanging="27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571" w:type="dxa"/>
            <w:hideMark/>
          </w:tcPr>
          <w:p w14:paraId="43FB68BC" w14:textId="77777777" w:rsidR="00852525" w:rsidRDefault="00852525">
            <w:pPr>
              <w:pStyle w:val="block"/>
              <w:spacing w:after="0" w:line="240" w:lineRule="atLeast"/>
              <w:ind w:left="160" w:right="-7" w:hanging="27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852525" w14:paraId="5C6D039C" w14:textId="77777777" w:rsidTr="00852525">
        <w:tc>
          <w:tcPr>
            <w:tcW w:w="3852" w:type="dxa"/>
            <w:hideMark/>
          </w:tcPr>
          <w:p w14:paraId="248E2071" w14:textId="77777777" w:rsidR="00852525" w:rsidRDefault="00852525">
            <w:pPr>
              <w:pStyle w:val="block"/>
              <w:spacing w:after="0" w:line="240" w:lineRule="atLeast"/>
              <w:ind w:left="160" w:right="-7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5571" w:type="dxa"/>
            <w:hideMark/>
          </w:tcPr>
          <w:p w14:paraId="7B7F4452" w14:textId="77777777" w:rsidR="00852525" w:rsidRDefault="00852525">
            <w:pPr>
              <w:pStyle w:val="block"/>
              <w:spacing w:after="0" w:line="240" w:lineRule="atLeast"/>
              <w:ind w:left="160" w:right="-7" w:hanging="27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ราคาตลาด</w:t>
            </w:r>
          </w:p>
        </w:tc>
      </w:tr>
    </w:tbl>
    <w:p w14:paraId="1B101CE9" w14:textId="0C2168D9" w:rsidR="00BA0B03" w:rsidRDefault="00BA0B03">
      <w:pPr>
        <w:spacing w:line="240" w:lineRule="auto"/>
        <w:jc w:val="left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087C1895" w14:textId="77777777" w:rsidR="00A34D17" w:rsidRDefault="00A34D17">
      <w:pPr>
        <w:spacing w:line="240" w:lineRule="auto"/>
        <w:jc w:val="left"/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59E038FD" w14:textId="20195FC7" w:rsidR="006E05E5" w:rsidRPr="004F20D2" w:rsidRDefault="006E05E5" w:rsidP="008615C6">
      <w:pPr>
        <w:pStyle w:val="ListParagraph"/>
        <w:numPr>
          <w:ilvl w:val="1"/>
          <w:numId w:val="29"/>
        </w:numPr>
        <w:tabs>
          <w:tab w:val="clear" w:pos="1022"/>
          <w:tab w:val="num" w:pos="990"/>
        </w:tabs>
        <w:spacing w:line="240" w:lineRule="auto"/>
        <w:ind w:left="540" w:right="533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4F20D2">
        <w:rPr>
          <w:rFonts w:asciiTheme="majorBidi" w:hAnsiTheme="majorBidi" w:cstheme="majorBidi"/>
          <w:i/>
          <w:iCs/>
          <w:sz w:val="28"/>
          <w:szCs w:val="28"/>
          <w:cs/>
        </w:rPr>
        <w:t>รายการเคลื่อนไหวของตราสารทุนและตราสารหนี้ที่อยู่ในความต้องการของตลาด</w:t>
      </w:r>
    </w:p>
    <w:p w14:paraId="48F4862B" w14:textId="77777777" w:rsidR="006E05E5" w:rsidRPr="00004843" w:rsidRDefault="006E05E5" w:rsidP="006E05E5">
      <w:pPr>
        <w:pStyle w:val="ListParagraph"/>
        <w:spacing w:line="240" w:lineRule="auto"/>
        <w:ind w:left="4928" w:right="533"/>
        <w:rPr>
          <w:rFonts w:asciiTheme="majorBidi" w:hAnsiTheme="majorBidi" w:cstheme="majorBidi"/>
          <w:i/>
          <w:iCs/>
          <w:sz w:val="22"/>
          <w:highlight w:val="cyan"/>
        </w:rPr>
      </w:pPr>
    </w:p>
    <w:tbl>
      <w:tblPr>
        <w:tblStyle w:val="TableGrid"/>
        <w:tblW w:w="93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89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6E05E5" w:rsidRPr="00DF5590" w14:paraId="744E75D7" w14:textId="77777777" w:rsidTr="00F350F4">
        <w:trPr>
          <w:tblHeader/>
        </w:trPr>
        <w:tc>
          <w:tcPr>
            <w:tcW w:w="3150" w:type="dxa"/>
          </w:tcPr>
          <w:p w14:paraId="67CC0BBE" w14:textId="77777777" w:rsidR="006E05E5" w:rsidRPr="00DF5590" w:rsidRDefault="006E05E5" w:rsidP="005D556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182" w:type="dxa"/>
            <w:gridSpan w:val="9"/>
            <w:hideMark/>
          </w:tcPr>
          <w:p w14:paraId="19EB55FC" w14:textId="34D3A888" w:rsidR="006E05E5" w:rsidRPr="00DF5590" w:rsidRDefault="006E05E5" w:rsidP="005D556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A203C8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  <w:r w:rsidR="00863DAF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A203C8" w:rsidRPr="00A203C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/</w:t>
            </w:r>
            <w:r w:rsidR="00A203C8" w:rsidRPr="00A203C8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 xml:space="preserve"> งบการเงินเฉพาะกิจการ</w:t>
            </w:r>
          </w:p>
        </w:tc>
      </w:tr>
      <w:tr w:rsidR="006E05E5" w:rsidRPr="00DF5590" w14:paraId="612B4E34" w14:textId="77777777" w:rsidTr="00F350F4">
        <w:trPr>
          <w:tblHeader/>
        </w:trPr>
        <w:tc>
          <w:tcPr>
            <w:tcW w:w="3150" w:type="dxa"/>
            <w:vAlign w:val="bottom"/>
            <w:hideMark/>
          </w:tcPr>
          <w:p w14:paraId="010BBC62" w14:textId="1FB7EC00" w:rsidR="006E05E5" w:rsidRPr="00A203C8" w:rsidRDefault="006E05E5" w:rsidP="005D5567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03C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ตราสาร</w:t>
            </w:r>
            <w:r w:rsidR="005D3DA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ทุน</w:t>
            </w:r>
            <w:r w:rsidRPr="00A203C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และตราสาร</w:t>
            </w:r>
            <w:r w:rsidR="005D3DA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</w:t>
            </w:r>
            <w:r w:rsidRPr="00A203C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ที่อยู่ในความต้องการของตลาด</w:t>
            </w:r>
          </w:p>
        </w:tc>
        <w:tc>
          <w:tcPr>
            <w:tcW w:w="989" w:type="dxa"/>
            <w:vAlign w:val="bottom"/>
            <w:hideMark/>
          </w:tcPr>
          <w:p w14:paraId="3A46B812" w14:textId="77777777" w:rsidR="006E05E5" w:rsidRPr="00A203C8" w:rsidRDefault="006E05E5" w:rsidP="005D5567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03C8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วันต้นปี</w:t>
            </w:r>
          </w:p>
        </w:tc>
        <w:tc>
          <w:tcPr>
            <w:tcW w:w="246" w:type="dxa"/>
            <w:vAlign w:val="bottom"/>
          </w:tcPr>
          <w:p w14:paraId="4610546B" w14:textId="77777777" w:rsidR="006E05E5" w:rsidRPr="00A203C8" w:rsidRDefault="006E05E5" w:rsidP="005D55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7B8375EB" w14:textId="77777777" w:rsidR="006E05E5" w:rsidRPr="00A203C8" w:rsidRDefault="006E05E5" w:rsidP="005D55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03C8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7D4FAB88" w14:textId="77777777" w:rsidR="006E05E5" w:rsidRPr="00A203C8" w:rsidRDefault="006E05E5" w:rsidP="005D55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747487A6" w14:textId="77777777" w:rsidR="006E05E5" w:rsidRPr="00A203C8" w:rsidRDefault="006E05E5" w:rsidP="005D55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03C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3584E643" w14:textId="77777777" w:rsidR="006E05E5" w:rsidRPr="00A203C8" w:rsidRDefault="006E05E5" w:rsidP="005D55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46827507" w14:textId="77777777" w:rsidR="006E05E5" w:rsidRPr="00A203C8" w:rsidRDefault="006E05E5" w:rsidP="005D5567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03C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36" w:type="dxa"/>
            <w:vAlign w:val="bottom"/>
          </w:tcPr>
          <w:p w14:paraId="15D05B79" w14:textId="77777777" w:rsidR="006E05E5" w:rsidRPr="00A203C8" w:rsidRDefault="006E05E5" w:rsidP="005D55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7551E0D5" w14:textId="77777777" w:rsidR="006E05E5" w:rsidRPr="00A203C8" w:rsidRDefault="006E05E5" w:rsidP="005D55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03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วันสิ้นปี </w:t>
            </w:r>
          </w:p>
        </w:tc>
      </w:tr>
      <w:tr w:rsidR="006E05E5" w:rsidRPr="00DF5590" w14:paraId="26DCE864" w14:textId="77777777" w:rsidTr="00F350F4">
        <w:trPr>
          <w:tblHeader/>
        </w:trPr>
        <w:tc>
          <w:tcPr>
            <w:tcW w:w="3150" w:type="dxa"/>
          </w:tcPr>
          <w:p w14:paraId="5564006C" w14:textId="77777777" w:rsidR="006E05E5" w:rsidRPr="00A203C8" w:rsidRDefault="006E05E5" w:rsidP="005D556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182" w:type="dxa"/>
            <w:gridSpan w:val="9"/>
            <w:vAlign w:val="bottom"/>
            <w:hideMark/>
          </w:tcPr>
          <w:p w14:paraId="78711FC6" w14:textId="77777777" w:rsidR="006E05E5" w:rsidRPr="00A203C8" w:rsidRDefault="006E05E5" w:rsidP="005D556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03C8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(</w:t>
            </w:r>
            <w:r w:rsidRPr="00A203C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</w:t>
            </w:r>
            <w:r w:rsidRPr="00A203C8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)</w:t>
            </w:r>
          </w:p>
        </w:tc>
      </w:tr>
      <w:tr w:rsidR="006E05E5" w:rsidRPr="00DF5590" w14:paraId="07290BB8" w14:textId="77777777" w:rsidTr="00F350F4">
        <w:tc>
          <w:tcPr>
            <w:tcW w:w="3150" w:type="dxa"/>
            <w:hideMark/>
          </w:tcPr>
          <w:p w14:paraId="03CC08BE" w14:textId="77777777" w:rsidR="006E05E5" w:rsidRPr="00A203C8" w:rsidRDefault="006E05E5" w:rsidP="005D556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03C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89" w:type="dxa"/>
          </w:tcPr>
          <w:p w14:paraId="45780E48" w14:textId="77777777" w:rsidR="006E05E5" w:rsidRPr="00DF5590" w:rsidRDefault="006E05E5" w:rsidP="005D55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46" w:type="dxa"/>
          </w:tcPr>
          <w:p w14:paraId="29C8AEE8" w14:textId="77777777" w:rsidR="006E05E5" w:rsidRPr="00DF5590" w:rsidRDefault="006E05E5" w:rsidP="005D556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00" w:type="dxa"/>
          </w:tcPr>
          <w:p w14:paraId="12EAD074" w14:textId="77777777" w:rsidR="006E05E5" w:rsidRPr="00DF5590" w:rsidRDefault="006E05E5" w:rsidP="005D55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40" w:type="dxa"/>
          </w:tcPr>
          <w:p w14:paraId="554BA145" w14:textId="77777777" w:rsidR="006E05E5" w:rsidRPr="00DF5590" w:rsidRDefault="006E05E5" w:rsidP="005D556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40" w:type="dxa"/>
          </w:tcPr>
          <w:p w14:paraId="5176B792" w14:textId="77777777" w:rsidR="006E05E5" w:rsidRPr="00DF5590" w:rsidRDefault="006E05E5" w:rsidP="005D55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526D3E45" w14:textId="77777777" w:rsidR="006E05E5" w:rsidRPr="00DF5590" w:rsidRDefault="006E05E5" w:rsidP="005D556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77" w:type="dxa"/>
          </w:tcPr>
          <w:p w14:paraId="43FABBED" w14:textId="77777777" w:rsidR="006E05E5" w:rsidRPr="00DF5590" w:rsidRDefault="006E05E5" w:rsidP="005D55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5084B4B" w14:textId="77777777" w:rsidR="006E05E5" w:rsidRPr="00DF5590" w:rsidRDefault="006E05E5" w:rsidP="005D556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18" w:type="dxa"/>
          </w:tcPr>
          <w:p w14:paraId="2A3D27B5" w14:textId="77777777" w:rsidR="006E05E5" w:rsidRPr="00DF5590" w:rsidRDefault="006E05E5" w:rsidP="005D55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6E05E5" w:rsidRPr="00DF5590" w14:paraId="0478DA08" w14:textId="77777777" w:rsidTr="00F350F4">
        <w:tc>
          <w:tcPr>
            <w:tcW w:w="3150" w:type="dxa"/>
            <w:hideMark/>
          </w:tcPr>
          <w:p w14:paraId="4CB357D4" w14:textId="77777777" w:rsidR="006E05E5" w:rsidRPr="00A203C8" w:rsidRDefault="006E05E5" w:rsidP="005D556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03C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173D2C85" w14:textId="77777777" w:rsidR="006E05E5" w:rsidRPr="00DF5590" w:rsidRDefault="006E05E5" w:rsidP="005D55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246" w:type="dxa"/>
          </w:tcPr>
          <w:p w14:paraId="20E1AF41" w14:textId="77777777" w:rsidR="006E05E5" w:rsidRPr="00DF5590" w:rsidRDefault="006E05E5" w:rsidP="005D556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00" w:type="dxa"/>
          </w:tcPr>
          <w:p w14:paraId="0D0D084A" w14:textId="77777777" w:rsidR="006E05E5" w:rsidRPr="00DF5590" w:rsidRDefault="006E05E5" w:rsidP="005D55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40" w:type="dxa"/>
          </w:tcPr>
          <w:p w14:paraId="4803B0C9" w14:textId="77777777" w:rsidR="006E05E5" w:rsidRPr="00DF5590" w:rsidRDefault="006E05E5" w:rsidP="005D556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40" w:type="dxa"/>
          </w:tcPr>
          <w:p w14:paraId="50A1E7CF" w14:textId="77777777" w:rsidR="006E05E5" w:rsidRPr="00DF5590" w:rsidRDefault="006E05E5" w:rsidP="005D55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6E46D367" w14:textId="77777777" w:rsidR="006E05E5" w:rsidRPr="00DF5590" w:rsidRDefault="006E05E5" w:rsidP="005D556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77" w:type="dxa"/>
          </w:tcPr>
          <w:p w14:paraId="2E290324" w14:textId="77777777" w:rsidR="006E05E5" w:rsidRPr="00DF5590" w:rsidRDefault="006E05E5" w:rsidP="005D55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766A4521" w14:textId="77777777" w:rsidR="006E05E5" w:rsidRPr="00DF5590" w:rsidRDefault="006E05E5" w:rsidP="005D556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18" w:type="dxa"/>
          </w:tcPr>
          <w:p w14:paraId="65EB0703" w14:textId="77777777" w:rsidR="006E05E5" w:rsidRPr="00DF5590" w:rsidRDefault="006E05E5" w:rsidP="005D55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6E05E5" w:rsidRPr="00DF5590" w14:paraId="2F31B7A2" w14:textId="77777777" w:rsidTr="00F350F4">
        <w:tc>
          <w:tcPr>
            <w:tcW w:w="3150" w:type="dxa"/>
          </w:tcPr>
          <w:p w14:paraId="2B511383" w14:textId="02A333D3" w:rsidR="006E05E5" w:rsidRPr="00A203C8" w:rsidRDefault="006E05E5" w:rsidP="005D556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03C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</w:t>
            </w:r>
            <w:r w:rsidRPr="00A203C8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  <w:r w:rsidRPr="00A203C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ที่วัดมูลค่าด้วย</w:t>
            </w:r>
            <w:r w:rsidRPr="00A203C8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89" w:type="dxa"/>
          </w:tcPr>
          <w:p w14:paraId="606661AE" w14:textId="77777777" w:rsidR="006E05E5" w:rsidRPr="00DF5590" w:rsidRDefault="006E05E5" w:rsidP="005D55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246" w:type="dxa"/>
          </w:tcPr>
          <w:p w14:paraId="52BE28ED" w14:textId="77777777" w:rsidR="006E05E5" w:rsidRPr="00DF5590" w:rsidRDefault="006E05E5" w:rsidP="005D556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00" w:type="dxa"/>
          </w:tcPr>
          <w:p w14:paraId="6434E855" w14:textId="77777777" w:rsidR="006E05E5" w:rsidRPr="00DF5590" w:rsidRDefault="006E05E5" w:rsidP="005D55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40" w:type="dxa"/>
          </w:tcPr>
          <w:p w14:paraId="5CC1F5B8" w14:textId="77777777" w:rsidR="006E05E5" w:rsidRPr="00DF5590" w:rsidRDefault="006E05E5" w:rsidP="005D556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40" w:type="dxa"/>
          </w:tcPr>
          <w:p w14:paraId="17FC82D1" w14:textId="77777777" w:rsidR="006E05E5" w:rsidRPr="00DF5590" w:rsidRDefault="006E05E5" w:rsidP="005D55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4D333FC7" w14:textId="77777777" w:rsidR="006E05E5" w:rsidRPr="00DF5590" w:rsidRDefault="006E05E5" w:rsidP="005D556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77" w:type="dxa"/>
          </w:tcPr>
          <w:p w14:paraId="42228372" w14:textId="77777777" w:rsidR="006E05E5" w:rsidRPr="00DF5590" w:rsidRDefault="006E05E5" w:rsidP="005D55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41197133" w14:textId="77777777" w:rsidR="006E05E5" w:rsidRPr="00DF5590" w:rsidRDefault="006E05E5" w:rsidP="005D556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18" w:type="dxa"/>
          </w:tcPr>
          <w:p w14:paraId="081881A1" w14:textId="77777777" w:rsidR="006E05E5" w:rsidRPr="00DF5590" w:rsidRDefault="006E05E5" w:rsidP="005D55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6E05E5" w:rsidRPr="00DF5590" w14:paraId="2584B129" w14:textId="77777777" w:rsidTr="00F350F4">
        <w:tc>
          <w:tcPr>
            <w:tcW w:w="3150" w:type="dxa"/>
            <w:hideMark/>
          </w:tcPr>
          <w:p w14:paraId="215E99E5" w14:textId="3AC79BD9" w:rsidR="006E05E5" w:rsidRPr="00A203C8" w:rsidRDefault="007577A1" w:rsidP="007577A1">
            <w:pPr>
              <w:spacing w:line="240" w:lineRule="auto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203C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6E05E5" w:rsidRPr="00A203C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4542AA14" w14:textId="0B482C90" w:rsidR="006E05E5" w:rsidRPr="00A203C8" w:rsidRDefault="00A203C8" w:rsidP="005D55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03C8">
              <w:rPr>
                <w:rFonts w:asciiTheme="majorBidi" w:hAnsiTheme="majorBidi" w:cstheme="majorBidi"/>
                <w:sz w:val="28"/>
                <w:szCs w:val="28"/>
              </w:rPr>
              <w:t>16.33</w:t>
            </w:r>
          </w:p>
        </w:tc>
        <w:tc>
          <w:tcPr>
            <w:tcW w:w="246" w:type="dxa"/>
            <w:vAlign w:val="bottom"/>
          </w:tcPr>
          <w:p w14:paraId="29838A79" w14:textId="77777777" w:rsidR="006E05E5" w:rsidRPr="00A203C8" w:rsidRDefault="006E05E5" w:rsidP="005D556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36640931" w14:textId="6A7C60DD" w:rsidR="006E05E5" w:rsidRPr="00A203C8" w:rsidRDefault="00A324EE" w:rsidP="00A324EE">
            <w:pPr>
              <w:tabs>
                <w:tab w:val="clear" w:pos="227"/>
                <w:tab w:val="clear" w:pos="454"/>
                <w:tab w:val="clear" w:pos="680"/>
                <w:tab w:val="left" w:pos="366"/>
                <w:tab w:val="left" w:pos="456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A203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36C17059" w14:textId="77777777" w:rsidR="006E05E5" w:rsidRPr="00A203C8" w:rsidRDefault="006E05E5" w:rsidP="005D556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35FFCE1D" w14:textId="28F00B38" w:rsidR="006E05E5" w:rsidRPr="00A203C8" w:rsidRDefault="006D4A87" w:rsidP="005D55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203C8">
              <w:rPr>
                <w:rFonts w:asciiTheme="majorBidi" w:hAnsiTheme="majorBidi" w:cstheme="majorBidi"/>
                <w:sz w:val="28"/>
                <w:szCs w:val="28"/>
              </w:rPr>
              <w:t>5.94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19308D3" w14:textId="77777777" w:rsidR="006E05E5" w:rsidRPr="00A203C8" w:rsidRDefault="006E05E5" w:rsidP="005D556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0C65BC5" w14:textId="669267D5" w:rsidR="006E05E5" w:rsidRPr="00A203C8" w:rsidRDefault="00A203C8" w:rsidP="005D55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(10.39)</w:t>
            </w:r>
          </w:p>
        </w:tc>
        <w:tc>
          <w:tcPr>
            <w:tcW w:w="236" w:type="dxa"/>
            <w:vAlign w:val="bottom"/>
          </w:tcPr>
          <w:p w14:paraId="04BB7B99" w14:textId="77777777" w:rsidR="006E05E5" w:rsidRPr="00A203C8" w:rsidRDefault="006E05E5" w:rsidP="005D556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278146C5" w14:textId="76B86C30" w:rsidR="006E05E5" w:rsidRPr="00A203C8" w:rsidRDefault="00A324EE" w:rsidP="00A324EE">
            <w:pPr>
              <w:tabs>
                <w:tab w:val="clear" w:pos="907"/>
              </w:tabs>
              <w:spacing w:line="240" w:lineRule="auto"/>
              <w:ind w:right="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="00A203C8" w:rsidRPr="00A203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E05E5" w:rsidRPr="00DF5590" w14:paraId="18CC5E71" w14:textId="77777777" w:rsidTr="00F350F4">
        <w:tc>
          <w:tcPr>
            <w:tcW w:w="3150" w:type="dxa"/>
          </w:tcPr>
          <w:p w14:paraId="77DC4D68" w14:textId="77777777" w:rsidR="006E05E5" w:rsidRPr="00DF5590" w:rsidRDefault="006E05E5" w:rsidP="005D556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59928923" w14:textId="77777777" w:rsidR="006E05E5" w:rsidRPr="00DF5590" w:rsidRDefault="006E05E5" w:rsidP="005D55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46" w:type="dxa"/>
          </w:tcPr>
          <w:p w14:paraId="65A3F561" w14:textId="77777777" w:rsidR="006E05E5" w:rsidRPr="00DF5590" w:rsidRDefault="006E05E5" w:rsidP="005D556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5E097921" w14:textId="00349B3E" w:rsidR="006E05E5" w:rsidRPr="00DF5590" w:rsidRDefault="006E05E5" w:rsidP="005D55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40" w:type="dxa"/>
          </w:tcPr>
          <w:p w14:paraId="2C78E099" w14:textId="77777777" w:rsidR="006E05E5" w:rsidRPr="00DF5590" w:rsidRDefault="006E05E5" w:rsidP="005D556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</w:tcPr>
          <w:p w14:paraId="344D1FDB" w14:textId="0769C844" w:rsidR="006E05E5" w:rsidRPr="00DF5590" w:rsidRDefault="006E05E5" w:rsidP="005D55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DCBD8F9" w14:textId="77777777" w:rsidR="006E05E5" w:rsidRPr="00DF5590" w:rsidRDefault="006E05E5" w:rsidP="005D556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604F75B6" w14:textId="14792AC0" w:rsidR="006E05E5" w:rsidRPr="00DF5590" w:rsidRDefault="006E05E5" w:rsidP="005D55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6363BC3A" w14:textId="77777777" w:rsidR="006E05E5" w:rsidRPr="00DF5590" w:rsidRDefault="006E05E5" w:rsidP="005D556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</w:tcPr>
          <w:p w14:paraId="0438F99B" w14:textId="77777777" w:rsidR="006E05E5" w:rsidRPr="00DF5590" w:rsidRDefault="006E05E5" w:rsidP="005D55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6E05E5" w:rsidRPr="00A203C8" w14:paraId="4E1C4EAB" w14:textId="77777777" w:rsidTr="00F350F4">
        <w:tc>
          <w:tcPr>
            <w:tcW w:w="3150" w:type="dxa"/>
            <w:hideMark/>
          </w:tcPr>
          <w:p w14:paraId="734FD231" w14:textId="77777777" w:rsidR="006E05E5" w:rsidRPr="00A203C8" w:rsidRDefault="006E05E5" w:rsidP="005D556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03C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89" w:type="dxa"/>
          </w:tcPr>
          <w:p w14:paraId="583F8408" w14:textId="77777777" w:rsidR="006E05E5" w:rsidRPr="00A203C8" w:rsidRDefault="006E05E5" w:rsidP="005D55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17B905D8" w14:textId="77777777" w:rsidR="006E05E5" w:rsidRPr="00A203C8" w:rsidRDefault="006E05E5" w:rsidP="005D556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3021E844" w14:textId="77777777" w:rsidR="006E05E5" w:rsidRPr="00A203C8" w:rsidRDefault="006E05E5" w:rsidP="005D55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FD84668" w14:textId="77777777" w:rsidR="006E05E5" w:rsidRPr="00A203C8" w:rsidRDefault="006E05E5" w:rsidP="005D556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4711C51E" w14:textId="77777777" w:rsidR="006E05E5" w:rsidRPr="00A203C8" w:rsidRDefault="006E05E5" w:rsidP="005D55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C3F8BA" w14:textId="77777777" w:rsidR="006E05E5" w:rsidRPr="00A203C8" w:rsidRDefault="006E05E5" w:rsidP="005D556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C29AF77" w14:textId="77777777" w:rsidR="006E05E5" w:rsidRPr="00A203C8" w:rsidRDefault="006E05E5" w:rsidP="005D55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3D5567" w14:textId="77777777" w:rsidR="006E05E5" w:rsidRPr="00A203C8" w:rsidRDefault="006E05E5" w:rsidP="005D556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4A021CEB" w14:textId="77777777" w:rsidR="006E05E5" w:rsidRPr="00A203C8" w:rsidRDefault="006E05E5" w:rsidP="005D55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05E5" w:rsidRPr="00A203C8" w14:paraId="377C9114" w14:textId="77777777" w:rsidTr="00F350F4">
        <w:tc>
          <w:tcPr>
            <w:tcW w:w="3150" w:type="dxa"/>
            <w:hideMark/>
          </w:tcPr>
          <w:p w14:paraId="2F02D428" w14:textId="77777777" w:rsidR="006E05E5" w:rsidRPr="00A203C8" w:rsidRDefault="006E05E5" w:rsidP="005D556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03C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989" w:type="dxa"/>
          </w:tcPr>
          <w:p w14:paraId="1A91DACD" w14:textId="77777777" w:rsidR="006E05E5" w:rsidRPr="00A203C8" w:rsidRDefault="006E05E5" w:rsidP="005D55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68839CE6" w14:textId="77777777" w:rsidR="006E05E5" w:rsidRPr="00A203C8" w:rsidRDefault="006E05E5" w:rsidP="005D556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1C2706C3" w14:textId="77777777" w:rsidR="006E05E5" w:rsidRPr="00A203C8" w:rsidRDefault="006E05E5" w:rsidP="005D55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03B2D33" w14:textId="77777777" w:rsidR="006E05E5" w:rsidRPr="00A203C8" w:rsidRDefault="006E05E5" w:rsidP="005D556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1941C683" w14:textId="77777777" w:rsidR="006E05E5" w:rsidRPr="00A203C8" w:rsidRDefault="006E05E5" w:rsidP="005D55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693FEC" w14:textId="77777777" w:rsidR="006E05E5" w:rsidRPr="00A203C8" w:rsidRDefault="006E05E5" w:rsidP="005D556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FC5FA47" w14:textId="77777777" w:rsidR="006E05E5" w:rsidRPr="00A203C8" w:rsidRDefault="006E05E5" w:rsidP="005D55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1F62D0" w14:textId="77777777" w:rsidR="006E05E5" w:rsidRPr="00A203C8" w:rsidRDefault="006E05E5" w:rsidP="005D556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541EAA6A" w14:textId="77777777" w:rsidR="006E05E5" w:rsidRPr="00A203C8" w:rsidRDefault="006E05E5" w:rsidP="005D55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03C8" w:rsidRPr="00A203C8" w14:paraId="141879F4" w14:textId="77777777" w:rsidTr="00F350F4">
        <w:tc>
          <w:tcPr>
            <w:tcW w:w="3150" w:type="dxa"/>
            <w:hideMark/>
          </w:tcPr>
          <w:p w14:paraId="40D68DAC" w14:textId="77777777" w:rsidR="00A203C8" w:rsidRPr="00A203C8" w:rsidRDefault="00A203C8" w:rsidP="00A203C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203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หลักทรัพย์เพื่อค้า </w:t>
            </w: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0205DE6C" w14:textId="25A3DCBE" w:rsidR="00A203C8" w:rsidRPr="00A203C8" w:rsidRDefault="00A203C8" w:rsidP="00A203C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203C8">
              <w:rPr>
                <w:rFonts w:asciiTheme="majorBidi" w:hAnsiTheme="majorBidi" w:cstheme="majorBidi"/>
                <w:sz w:val="28"/>
                <w:szCs w:val="28"/>
              </w:rPr>
              <w:t>16.00</w:t>
            </w:r>
          </w:p>
        </w:tc>
        <w:tc>
          <w:tcPr>
            <w:tcW w:w="246" w:type="dxa"/>
            <w:vAlign w:val="bottom"/>
          </w:tcPr>
          <w:p w14:paraId="36328E08" w14:textId="77777777" w:rsidR="00A203C8" w:rsidRPr="00A203C8" w:rsidRDefault="00A203C8" w:rsidP="00A203C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4C7F969C" w14:textId="1A581D26" w:rsidR="00A203C8" w:rsidRPr="00A203C8" w:rsidRDefault="00A203C8" w:rsidP="00A203C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03C8">
              <w:rPr>
                <w:rFonts w:asciiTheme="majorBidi" w:hAnsiTheme="majorBidi" w:cstheme="majorBidi"/>
                <w:sz w:val="28"/>
                <w:szCs w:val="28"/>
              </w:rPr>
              <w:t>3,666.74</w:t>
            </w:r>
          </w:p>
        </w:tc>
        <w:tc>
          <w:tcPr>
            <w:tcW w:w="240" w:type="dxa"/>
            <w:vAlign w:val="bottom"/>
          </w:tcPr>
          <w:p w14:paraId="55C1B703" w14:textId="77777777" w:rsidR="00A203C8" w:rsidRPr="00A203C8" w:rsidRDefault="00A203C8" w:rsidP="00A203C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0396CDDA" w14:textId="253063F4" w:rsidR="00A203C8" w:rsidRPr="00A203C8" w:rsidRDefault="006D4A87" w:rsidP="00A203C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203C8" w:rsidRPr="00A203C8">
              <w:rPr>
                <w:rFonts w:asciiTheme="majorBidi" w:hAnsiTheme="majorBidi" w:cstheme="majorBidi"/>
                <w:sz w:val="28"/>
                <w:szCs w:val="28"/>
              </w:rPr>
              <w:t>3,665.30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B63DCEA" w14:textId="77777777" w:rsidR="00A203C8" w:rsidRPr="00A203C8" w:rsidRDefault="00A203C8" w:rsidP="00A203C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11EEA1A" w14:textId="4162F027" w:rsidR="00A203C8" w:rsidRPr="00A203C8" w:rsidRDefault="00A203C8" w:rsidP="00A203C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03C8">
              <w:rPr>
                <w:rFonts w:asciiTheme="majorBidi" w:hAnsiTheme="majorBidi" w:cstheme="majorBidi"/>
                <w:sz w:val="28"/>
                <w:szCs w:val="28"/>
              </w:rPr>
              <w:t>(1.11)</w:t>
            </w:r>
          </w:p>
        </w:tc>
        <w:tc>
          <w:tcPr>
            <w:tcW w:w="236" w:type="dxa"/>
            <w:vAlign w:val="bottom"/>
          </w:tcPr>
          <w:p w14:paraId="2A07D345" w14:textId="77777777" w:rsidR="00A203C8" w:rsidRPr="00A203C8" w:rsidRDefault="00A203C8" w:rsidP="00A203C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0940C028" w14:textId="0BA3EE99" w:rsidR="00A203C8" w:rsidRPr="00A203C8" w:rsidRDefault="00A203C8" w:rsidP="00A203C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03C8">
              <w:rPr>
                <w:rFonts w:asciiTheme="majorBidi" w:hAnsiTheme="majorBidi" w:cstheme="majorBidi"/>
                <w:sz w:val="28"/>
                <w:szCs w:val="28"/>
              </w:rPr>
              <w:t>16.33</w:t>
            </w:r>
          </w:p>
        </w:tc>
      </w:tr>
    </w:tbl>
    <w:p w14:paraId="732DA178" w14:textId="77777777" w:rsidR="00D4070C" w:rsidRPr="00004843" w:rsidRDefault="00D4070C" w:rsidP="00D4070C">
      <w:pPr>
        <w:pStyle w:val="ListParagraph"/>
        <w:spacing w:line="240" w:lineRule="auto"/>
        <w:ind w:left="1022" w:right="533"/>
        <w:rPr>
          <w:rFonts w:asciiTheme="majorBidi" w:hAnsiTheme="majorBidi" w:cstheme="majorBidi"/>
          <w:i/>
          <w:iCs/>
          <w:sz w:val="22"/>
        </w:rPr>
      </w:pPr>
    </w:p>
    <w:p w14:paraId="3D7194E4" w14:textId="6C27F631" w:rsidR="00845323" w:rsidRPr="00FA49A0" w:rsidRDefault="00845323" w:rsidP="008615C6">
      <w:pPr>
        <w:pStyle w:val="ListParagraph"/>
        <w:numPr>
          <w:ilvl w:val="1"/>
          <w:numId w:val="29"/>
        </w:numPr>
        <w:tabs>
          <w:tab w:val="clear" w:pos="1022"/>
        </w:tabs>
        <w:spacing w:line="240" w:lineRule="auto"/>
        <w:ind w:left="540" w:right="533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FA49A0">
        <w:rPr>
          <w:rFonts w:asciiTheme="majorBidi" w:hAnsiTheme="majorBidi" w:cstheme="majorBidi"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5A7934D5" w14:textId="77777777" w:rsidR="00FA49A0" w:rsidRPr="00004843" w:rsidRDefault="00FA49A0" w:rsidP="00845323">
      <w:pPr>
        <w:ind w:left="540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4ECB50D9" w14:textId="2ADDA255" w:rsidR="00845323" w:rsidRDefault="00845323" w:rsidP="00845323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07324">
        <w:rPr>
          <w:rFonts w:asciiTheme="majorBidi" w:hAnsiTheme="majorBidi" w:cstheme="majorBidi"/>
          <w:i/>
          <w:iCs/>
          <w:sz w:val="28"/>
          <w:szCs w:val="28"/>
          <w:cs/>
        </w:rPr>
        <w:t>กรอบการบริหารจัดการความเสี่ยง</w:t>
      </w: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 </w:t>
      </w:r>
    </w:p>
    <w:p w14:paraId="13A957FF" w14:textId="77777777" w:rsidR="00754C06" w:rsidRPr="00004843" w:rsidRDefault="00754C06" w:rsidP="00845323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68E97244" w14:textId="284ADCB1" w:rsidR="00845323" w:rsidRPr="009813A7" w:rsidRDefault="00845323" w:rsidP="00845323">
      <w:pPr>
        <w:spacing w:line="240" w:lineRule="auto"/>
        <w:ind w:left="540" w:right="-7"/>
        <w:rPr>
          <w:rFonts w:asciiTheme="majorBidi" w:hAnsiTheme="majorBidi" w:cstheme="majorBidi"/>
          <w:sz w:val="28"/>
          <w:szCs w:val="28"/>
        </w:rPr>
      </w:pPr>
      <w:r w:rsidRPr="009813A7">
        <w:rPr>
          <w:rFonts w:asciiTheme="majorBidi" w:hAnsiTheme="majorBidi" w:cstheme="majorBidi" w:hint="cs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9813A7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9813A7">
        <w:rPr>
          <w:rFonts w:asciiTheme="majorBidi" w:hAnsiTheme="majorBidi" w:cstheme="majorBidi" w:hint="cs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ED187F2" w14:textId="77777777" w:rsidR="00845323" w:rsidRPr="00004843" w:rsidRDefault="00845323" w:rsidP="00845323">
      <w:pPr>
        <w:spacing w:line="240" w:lineRule="auto"/>
        <w:ind w:left="540" w:right="-7"/>
        <w:rPr>
          <w:rFonts w:asciiTheme="majorBidi" w:hAnsiTheme="majorBidi" w:cstheme="majorBidi"/>
          <w:sz w:val="22"/>
          <w:szCs w:val="22"/>
        </w:rPr>
      </w:pPr>
    </w:p>
    <w:p w14:paraId="275948AD" w14:textId="4AA1C267" w:rsidR="00845323" w:rsidRPr="009813A7" w:rsidRDefault="00845323" w:rsidP="00845323">
      <w:pPr>
        <w:spacing w:line="240" w:lineRule="auto"/>
        <w:ind w:left="540" w:right="-7"/>
        <w:rPr>
          <w:rFonts w:asciiTheme="majorBidi" w:hAnsiTheme="majorBidi" w:cstheme="majorBidi"/>
          <w:sz w:val="28"/>
          <w:szCs w:val="28"/>
        </w:rPr>
      </w:pPr>
      <w:r w:rsidRPr="009813A7">
        <w:rPr>
          <w:rFonts w:asciiTheme="majorBidi" w:hAnsiTheme="majorBidi" w:cstheme="majorBidi" w:hint="cs"/>
          <w:sz w:val="28"/>
          <w:szCs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9813A7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9813A7">
        <w:rPr>
          <w:rFonts w:asciiTheme="majorBidi" w:hAnsiTheme="majorBidi" w:cstheme="majorBidi" w:hint="cs"/>
          <w:sz w:val="28"/>
          <w:szCs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745CEB2" w14:textId="77777777" w:rsidR="00845323" w:rsidRPr="00004843" w:rsidRDefault="00845323" w:rsidP="00845323">
      <w:pPr>
        <w:spacing w:line="240" w:lineRule="auto"/>
        <w:ind w:left="540" w:right="-7"/>
        <w:rPr>
          <w:rFonts w:asciiTheme="majorBidi" w:hAnsiTheme="majorBidi" w:cstheme="majorBidi"/>
          <w:sz w:val="22"/>
          <w:szCs w:val="22"/>
        </w:rPr>
      </w:pPr>
    </w:p>
    <w:p w14:paraId="3C173ED5" w14:textId="2AF87135" w:rsidR="00845323" w:rsidRDefault="00845323" w:rsidP="00845323">
      <w:pPr>
        <w:spacing w:line="240" w:lineRule="auto"/>
        <w:ind w:left="540" w:right="-7"/>
        <w:rPr>
          <w:rFonts w:asciiTheme="majorBidi" w:hAnsiTheme="majorBidi" w:cstheme="majorBidi"/>
          <w:sz w:val="28"/>
          <w:szCs w:val="28"/>
        </w:rPr>
      </w:pPr>
      <w:r w:rsidRPr="009813A7">
        <w:rPr>
          <w:rFonts w:asciiTheme="majorBidi" w:hAnsiTheme="majorBidi" w:cstheme="majorBidi" w:hint="cs"/>
          <w:sz w:val="28"/>
          <w:szCs w:val="28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จะรายงานผลที่ได้ต่อคณะกรรมการตรวจสอบ</w:t>
      </w:r>
    </w:p>
    <w:p w14:paraId="40851A83" w14:textId="1A32963E" w:rsidR="00845323" w:rsidRDefault="00845323" w:rsidP="00754C06">
      <w:pPr>
        <w:spacing w:line="240" w:lineRule="auto"/>
        <w:ind w:left="540" w:right="533"/>
        <w:rPr>
          <w:rFonts w:asciiTheme="majorBidi" w:hAnsiTheme="majorBidi" w:cstheme="majorBidi"/>
          <w:i/>
          <w:iCs/>
          <w:sz w:val="28"/>
          <w:szCs w:val="28"/>
        </w:rPr>
      </w:pPr>
      <w:r w:rsidRPr="00407324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6F6391">
        <w:rPr>
          <w:rFonts w:asciiTheme="majorBidi" w:hAnsiTheme="majorBidi" w:cstheme="majorBidi" w:hint="cs"/>
          <w:i/>
          <w:iCs/>
          <w:sz w:val="28"/>
          <w:szCs w:val="28"/>
          <w:cs/>
        </w:rPr>
        <w:t>ค</w:t>
      </w:r>
      <w:r w:rsidRPr="00407324">
        <w:rPr>
          <w:rFonts w:asciiTheme="majorBidi" w:hAnsiTheme="majorBidi" w:cstheme="majorBidi"/>
          <w:i/>
          <w:iCs/>
          <w:sz w:val="28"/>
          <w:szCs w:val="28"/>
        </w:rPr>
        <w:t xml:space="preserve">.1) </w:t>
      </w:r>
      <w:r w:rsidRPr="00407324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ความเสี่ยงด้านเครดิต</w:t>
      </w:r>
    </w:p>
    <w:p w14:paraId="4AA0A6AC" w14:textId="1026F4EC" w:rsidR="00845323" w:rsidRDefault="00845323" w:rsidP="001C43AE">
      <w:pPr>
        <w:spacing w:line="240" w:lineRule="auto"/>
        <w:ind w:right="533"/>
        <w:rPr>
          <w:rFonts w:asciiTheme="majorBidi" w:hAnsiTheme="majorBidi" w:cstheme="majorBidi"/>
          <w:i/>
          <w:iCs/>
          <w:sz w:val="28"/>
          <w:szCs w:val="28"/>
        </w:rPr>
      </w:pPr>
    </w:p>
    <w:p w14:paraId="2584CC18" w14:textId="181BBDA5" w:rsidR="00845323" w:rsidRPr="009813A7" w:rsidRDefault="00845323" w:rsidP="00845323">
      <w:pPr>
        <w:ind w:left="900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9813A7">
        <w:rPr>
          <w:rFonts w:asciiTheme="majorBidi" w:hAnsiTheme="majorBidi" w:cstheme="majorBidi" w:hint="cs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418EAC72" w14:textId="30F90C8C" w:rsidR="00845323" w:rsidRPr="009813A7" w:rsidRDefault="00845323" w:rsidP="001C43AE">
      <w:pPr>
        <w:spacing w:line="240" w:lineRule="auto"/>
        <w:ind w:right="533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5D632E99" w14:textId="2A2ACA26" w:rsidR="00845323" w:rsidRPr="009813A7" w:rsidRDefault="00845323" w:rsidP="00754C06">
      <w:pPr>
        <w:spacing w:line="240" w:lineRule="auto"/>
        <w:ind w:left="990" w:right="533"/>
        <w:rPr>
          <w:rFonts w:ascii="Angsana New" w:hAnsi="Angsana New"/>
          <w:b/>
          <w:bCs/>
          <w:i/>
          <w:iCs/>
          <w:sz w:val="28"/>
          <w:szCs w:val="28"/>
        </w:rPr>
      </w:pPr>
      <w:r w:rsidRPr="007C2BC5">
        <w:rPr>
          <w:rFonts w:asciiTheme="majorBidi" w:hAnsiTheme="majorBidi" w:cstheme="majorBidi"/>
          <w:sz w:val="28"/>
          <w:szCs w:val="28"/>
        </w:rPr>
        <w:t>(</w:t>
      </w:r>
      <w:r w:rsidR="006F6391" w:rsidRPr="007C2BC5">
        <w:rPr>
          <w:rFonts w:asciiTheme="majorBidi" w:hAnsiTheme="majorBidi" w:cstheme="majorBidi" w:hint="cs"/>
          <w:sz w:val="28"/>
          <w:szCs w:val="28"/>
          <w:cs/>
        </w:rPr>
        <w:t>ค</w:t>
      </w:r>
      <w:r w:rsidRPr="009813A7">
        <w:rPr>
          <w:rFonts w:asciiTheme="majorBidi" w:hAnsiTheme="majorBidi" w:cstheme="majorBidi"/>
          <w:sz w:val="28"/>
          <w:szCs w:val="28"/>
        </w:rPr>
        <w:t>.1.1)</w:t>
      </w:r>
      <w:r w:rsidRPr="009813A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9813A7">
        <w:rPr>
          <w:rFonts w:asciiTheme="majorBidi" w:hAnsiTheme="majorBidi" w:cstheme="majorBidi"/>
          <w:sz w:val="28"/>
          <w:szCs w:val="28"/>
          <w:cs/>
        </w:rPr>
        <w:t>ลูกหนี้การค้า</w:t>
      </w:r>
      <w:r w:rsidRPr="00D4070C">
        <w:rPr>
          <w:rFonts w:asciiTheme="majorBidi" w:hAnsiTheme="majorBidi" w:cstheme="majorBidi"/>
          <w:sz w:val="28"/>
          <w:szCs w:val="28"/>
          <w:cs/>
        </w:rPr>
        <w:t>และสินทรัพย์ที่เกิดจากสัญญา</w:t>
      </w:r>
    </w:p>
    <w:p w14:paraId="46474FAC" w14:textId="77777777" w:rsidR="00845323" w:rsidRPr="009813A7" w:rsidRDefault="00845323" w:rsidP="001C43AE">
      <w:pPr>
        <w:spacing w:line="240" w:lineRule="auto"/>
        <w:ind w:right="533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49A9FEDB" w14:textId="44F74E01" w:rsidR="00845323" w:rsidRPr="009813A7" w:rsidRDefault="00845323" w:rsidP="00845323">
      <w:pPr>
        <w:tabs>
          <w:tab w:val="left" w:pos="1080"/>
        </w:tabs>
        <w:spacing w:line="240" w:lineRule="auto"/>
        <w:ind w:left="1530"/>
        <w:rPr>
          <w:rFonts w:asciiTheme="majorBidi" w:hAnsiTheme="majorBidi" w:cstheme="majorBidi"/>
          <w:sz w:val="28"/>
          <w:szCs w:val="28"/>
          <w:cs/>
        </w:rPr>
      </w:pPr>
      <w:r w:rsidRPr="009813A7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</w:t>
      </w:r>
      <w:r w:rsidRPr="009813A7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9813A7">
        <w:rPr>
          <w:rFonts w:asciiTheme="majorBidi" w:hAnsiTheme="majorBidi" w:cstheme="majorBidi"/>
          <w:sz w:val="28"/>
          <w:szCs w:val="28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8E5618" w:rsidRPr="009813A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813A7">
        <w:rPr>
          <w:rFonts w:asciiTheme="majorBidi" w:hAnsiTheme="majorBidi" w:cstheme="majorBidi"/>
          <w:sz w:val="28"/>
          <w:szCs w:val="28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9813A7">
        <w:rPr>
          <w:rFonts w:asciiTheme="majorBidi" w:hAnsiTheme="majorBidi" w:cstheme="majorBidi"/>
          <w:sz w:val="28"/>
          <w:szCs w:val="28"/>
        </w:rPr>
        <w:t xml:space="preserve"> </w:t>
      </w:r>
    </w:p>
    <w:p w14:paraId="19A30555" w14:textId="77777777" w:rsidR="00845323" w:rsidRPr="009813A7" w:rsidRDefault="00845323" w:rsidP="00845323">
      <w:pPr>
        <w:tabs>
          <w:tab w:val="left" w:pos="540"/>
          <w:tab w:val="left" w:pos="1080"/>
        </w:tabs>
        <w:ind w:left="1530"/>
        <w:rPr>
          <w:rFonts w:asciiTheme="majorBidi" w:hAnsiTheme="majorBidi" w:cstheme="majorBidi"/>
          <w:sz w:val="28"/>
          <w:szCs w:val="28"/>
        </w:rPr>
      </w:pPr>
    </w:p>
    <w:p w14:paraId="1E104554" w14:textId="68D436F0" w:rsidR="00845323" w:rsidRPr="00112C06" w:rsidRDefault="00845323" w:rsidP="00845323">
      <w:pPr>
        <w:tabs>
          <w:tab w:val="left" w:pos="1080"/>
        </w:tabs>
        <w:spacing w:line="240" w:lineRule="auto"/>
        <w:ind w:left="1530"/>
        <w:rPr>
          <w:rFonts w:asciiTheme="majorBidi" w:hAnsiTheme="majorBidi" w:cstheme="majorBidi"/>
          <w:sz w:val="28"/>
          <w:szCs w:val="28"/>
        </w:rPr>
      </w:pPr>
      <w:r w:rsidRPr="00112C06">
        <w:rPr>
          <w:rFonts w:asciiTheme="majorBidi" w:hAnsiTheme="majorBidi" w:cstheme="majorBidi"/>
          <w:sz w:val="28"/>
          <w:szCs w:val="28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</w:t>
      </w:r>
      <w:r w:rsidRPr="00112C06">
        <w:rPr>
          <w:rFonts w:asciiTheme="majorBidi" w:hAnsiTheme="majorBidi" w:cstheme="majorBidi"/>
          <w:sz w:val="28"/>
          <w:szCs w:val="28"/>
        </w:rPr>
        <w:t xml:space="preserve">   </w:t>
      </w:r>
      <w:r w:rsidRPr="00112C06">
        <w:rPr>
          <w:rFonts w:asciiTheme="majorBidi" w:hAnsiTheme="majorBidi" w:cstheme="majorBidi"/>
          <w:sz w:val="28"/>
          <w:szCs w:val="28"/>
          <w:cs/>
        </w:rPr>
        <w:t>แต่ละรายก่อนที่กลุ่มบริษัทจะเสนอระยะเวลาและเงื่อนไข</w:t>
      </w:r>
      <w:r w:rsidRPr="00112C06">
        <w:rPr>
          <w:rFonts w:asciiTheme="majorBidi" w:hAnsiTheme="majorBidi" w:cstheme="majorBidi" w:hint="cs"/>
          <w:sz w:val="28"/>
          <w:szCs w:val="28"/>
          <w:cs/>
        </w:rPr>
        <w:t>ทางการค้า</w:t>
      </w:r>
      <w:r w:rsidRPr="00112C06">
        <w:rPr>
          <w:rFonts w:asciiTheme="majorBidi" w:hAnsiTheme="majorBidi" w:cstheme="majorBidi"/>
          <w:sz w:val="28"/>
          <w:szCs w:val="28"/>
          <w:cs/>
        </w:rPr>
        <w:t xml:space="preserve"> วงเงินยอดขายจะกำหนดไว้สำหรับลูกค้าแต่ละรา</w:t>
      </w:r>
      <w:r w:rsidR="00B8699D" w:rsidRPr="00112C06">
        <w:rPr>
          <w:rFonts w:asciiTheme="majorBidi" w:hAnsiTheme="majorBidi" w:cstheme="majorBidi" w:hint="cs"/>
          <w:sz w:val="28"/>
          <w:szCs w:val="28"/>
          <w:cs/>
        </w:rPr>
        <w:t>ย</w:t>
      </w:r>
      <w:r w:rsidRPr="00112C06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1406AE0" w14:textId="77777777" w:rsidR="00845323" w:rsidRPr="00112C06" w:rsidRDefault="00845323" w:rsidP="00845323">
      <w:pPr>
        <w:tabs>
          <w:tab w:val="left" w:pos="540"/>
          <w:tab w:val="left" w:pos="1080"/>
        </w:tabs>
        <w:ind w:left="1530"/>
        <w:rPr>
          <w:rFonts w:asciiTheme="majorBidi" w:hAnsiTheme="majorBidi" w:cstheme="majorBidi"/>
          <w:sz w:val="20"/>
          <w:szCs w:val="20"/>
        </w:rPr>
      </w:pPr>
    </w:p>
    <w:p w14:paraId="4F50F887" w14:textId="4699CEEC" w:rsidR="00845323" w:rsidRPr="00112C06" w:rsidRDefault="00845323" w:rsidP="00845323">
      <w:pPr>
        <w:tabs>
          <w:tab w:val="left" w:pos="1080"/>
        </w:tabs>
        <w:spacing w:line="240" w:lineRule="auto"/>
        <w:ind w:left="1530"/>
        <w:rPr>
          <w:rFonts w:asciiTheme="majorBidi" w:hAnsiTheme="majorBidi" w:cstheme="majorBidi"/>
          <w:sz w:val="28"/>
          <w:szCs w:val="28"/>
        </w:rPr>
      </w:pPr>
      <w:r w:rsidRPr="00112C06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112C06">
        <w:rPr>
          <w:rFonts w:asciiTheme="majorBidi" w:hAnsiTheme="majorBidi" w:cstheme="majorBidi"/>
          <w:sz w:val="28"/>
          <w:szCs w:val="28"/>
          <w:cs/>
        </w:rPr>
        <w:t xml:space="preserve">มีการติดตามยอดคงค้างของลูกหนี้การค้าอย่างสม่ำเสมอ </w:t>
      </w:r>
      <w:bookmarkStart w:id="21" w:name="_Hlk59433075"/>
      <w:r w:rsidRPr="00112C06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112C06">
        <w:rPr>
          <w:rFonts w:asciiTheme="majorBidi" w:hAnsiTheme="majorBidi" w:cstheme="majorBidi"/>
          <w:sz w:val="28"/>
          <w:szCs w:val="28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21"/>
      <w:r w:rsidR="00B8699D" w:rsidRPr="00112C0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12C06">
        <w:rPr>
          <w:rFonts w:asciiTheme="majorBidi" w:hAnsiTheme="majorBidi" w:cstheme="majorBidi"/>
          <w:sz w:val="28"/>
          <w:szCs w:val="28"/>
          <w:cs/>
        </w:rPr>
        <w:t>และสะท้อน</w:t>
      </w:r>
      <w:r w:rsidRPr="00112C06">
        <w:rPr>
          <w:rFonts w:asciiTheme="majorBidi" w:hAnsiTheme="majorBidi" w:cstheme="majorBidi" w:hint="cs"/>
          <w:sz w:val="28"/>
          <w:szCs w:val="28"/>
          <w:cs/>
        </w:rPr>
        <w:t xml:space="preserve">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705B3545" w14:textId="77777777" w:rsidR="00845323" w:rsidRPr="00112C06" w:rsidRDefault="00845323" w:rsidP="00845323">
      <w:pPr>
        <w:tabs>
          <w:tab w:val="left" w:pos="540"/>
          <w:tab w:val="left" w:pos="1080"/>
        </w:tabs>
        <w:ind w:left="1530"/>
        <w:rPr>
          <w:rFonts w:asciiTheme="majorBidi" w:hAnsiTheme="majorBidi" w:cstheme="majorBidi"/>
          <w:sz w:val="28"/>
          <w:szCs w:val="28"/>
        </w:rPr>
      </w:pPr>
    </w:p>
    <w:p w14:paraId="76179D49" w14:textId="76342DC1" w:rsidR="00845323" w:rsidRPr="00112C06" w:rsidRDefault="00845323" w:rsidP="00845323">
      <w:pPr>
        <w:tabs>
          <w:tab w:val="left" w:pos="1080"/>
        </w:tabs>
        <w:spacing w:line="240" w:lineRule="auto"/>
        <w:ind w:left="1530"/>
        <w:rPr>
          <w:rFonts w:ascii="Angsana New" w:hAnsi="Angsana New"/>
          <w:i/>
          <w:iCs/>
          <w:sz w:val="28"/>
          <w:szCs w:val="28"/>
        </w:rPr>
      </w:pPr>
      <w:r w:rsidRPr="00112C06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112C06">
        <w:rPr>
          <w:rFonts w:asciiTheme="majorBidi" w:hAnsiTheme="majorBidi" w:cstheme="majorBidi"/>
          <w:sz w:val="28"/>
          <w:szCs w:val="28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112C0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F6EA7">
        <w:rPr>
          <w:rFonts w:asciiTheme="majorBidi" w:hAnsiTheme="majorBidi" w:cstheme="majorBidi"/>
          <w:sz w:val="28"/>
          <w:szCs w:val="28"/>
        </w:rPr>
        <w:t xml:space="preserve">120 </w:t>
      </w:r>
      <w:r w:rsidR="004F6EA7">
        <w:rPr>
          <w:rFonts w:asciiTheme="majorBidi" w:hAnsiTheme="majorBidi" w:cstheme="majorBidi" w:hint="cs"/>
          <w:sz w:val="28"/>
          <w:szCs w:val="28"/>
          <w:cs/>
        </w:rPr>
        <w:t>วัน</w:t>
      </w:r>
      <w:r w:rsidRPr="00112C0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12C06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112C06">
        <w:rPr>
          <w:rFonts w:asciiTheme="majorBidi" w:hAnsiTheme="majorBidi" w:cstheme="majorBidi"/>
          <w:i/>
          <w:iCs/>
          <w:sz w:val="28"/>
          <w:szCs w:val="28"/>
        </w:rPr>
        <w:t xml:space="preserve">2563: </w:t>
      </w:r>
      <w:r w:rsidRPr="00112C06">
        <w:rPr>
          <w:rFonts w:ascii="Angsana New" w:hAnsi="Angsana New"/>
          <w:i/>
          <w:iCs/>
          <w:sz w:val="28"/>
          <w:szCs w:val="28"/>
          <w:cs/>
        </w:rPr>
        <w:t xml:space="preserve">ระยะเวลาตั้งแต่ </w:t>
      </w:r>
      <w:r w:rsidR="009813A7" w:rsidRPr="00112C06">
        <w:rPr>
          <w:rFonts w:ascii="Angsana New" w:hAnsi="Angsana New"/>
          <w:i/>
          <w:iCs/>
          <w:sz w:val="28"/>
          <w:szCs w:val="28"/>
        </w:rPr>
        <w:t>7</w:t>
      </w:r>
      <w:r w:rsidRPr="00112C06">
        <w:rPr>
          <w:rFonts w:ascii="Angsana New" w:hAnsi="Angsana New"/>
          <w:i/>
          <w:iCs/>
          <w:sz w:val="28"/>
          <w:szCs w:val="28"/>
        </w:rPr>
        <w:t xml:space="preserve"> </w:t>
      </w:r>
      <w:r w:rsidRPr="00112C06">
        <w:rPr>
          <w:rFonts w:ascii="Angsana New" w:hAnsi="Angsana New"/>
          <w:i/>
          <w:iCs/>
          <w:sz w:val="28"/>
          <w:szCs w:val="28"/>
          <w:cs/>
        </w:rPr>
        <w:t>วัน</w:t>
      </w:r>
      <w:r w:rsidRPr="00112C06">
        <w:rPr>
          <w:rFonts w:ascii="Angsana New" w:hAnsi="Angsana New"/>
          <w:i/>
          <w:iCs/>
          <w:sz w:val="28"/>
          <w:szCs w:val="28"/>
        </w:rPr>
        <w:t xml:space="preserve"> </w:t>
      </w:r>
      <w:r w:rsidRPr="00112C06">
        <w:rPr>
          <w:rFonts w:ascii="Angsana New" w:hAnsi="Angsana New"/>
          <w:i/>
          <w:iCs/>
          <w:sz w:val="28"/>
          <w:szCs w:val="28"/>
          <w:cs/>
        </w:rPr>
        <w:t xml:space="preserve">ถึง </w:t>
      </w:r>
      <w:r w:rsidR="009813A7" w:rsidRPr="00112C06">
        <w:rPr>
          <w:rFonts w:ascii="Angsana New" w:hAnsi="Angsana New"/>
          <w:i/>
          <w:iCs/>
          <w:sz w:val="28"/>
          <w:szCs w:val="28"/>
        </w:rPr>
        <w:t>120</w:t>
      </w:r>
      <w:r w:rsidRPr="00112C06">
        <w:rPr>
          <w:rFonts w:ascii="Angsana New" w:hAnsi="Angsana New"/>
          <w:i/>
          <w:iCs/>
          <w:sz w:val="28"/>
          <w:szCs w:val="28"/>
        </w:rPr>
        <w:t xml:space="preserve"> </w:t>
      </w:r>
      <w:r w:rsidRPr="00112C06">
        <w:rPr>
          <w:rFonts w:ascii="Angsana New" w:hAnsi="Angsana New"/>
          <w:i/>
          <w:iCs/>
          <w:sz w:val="28"/>
          <w:szCs w:val="28"/>
          <w:cs/>
        </w:rPr>
        <w:t>วัน</w:t>
      </w:r>
      <w:r w:rsidRPr="00112C06">
        <w:rPr>
          <w:rFonts w:ascii="Angsana New" w:hAnsi="Angsana New"/>
          <w:i/>
          <w:iCs/>
          <w:sz w:val="28"/>
          <w:szCs w:val="28"/>
        </w:rPr>
        <w:t>)</w:t>
      </w:r>
    </w:p>
    <w:p w14:paraId="1432CC55" w14:textId="0A85B06B" w:rsidR="00B52A39" w:rsidRPr="009422D8" w:rsidRDefault="00B52A39">
      <w:pPr>
        <w:spacing w:line="240" w:lineRule="auto"/>
        <w:jc w:val="left"/>
        <w:rPr>
          <w:rFonts w:asciiTheme="majorBidi" w:hAnsiTheme="majorBidi" w:cstheme="majorBidi"/>
          <w:i/>
          <w:iCs/>
          <w:color w:val="0000FF"/>
          <w:sz w:val="20"/>
          <w:szCs w:val="20"/>
          <w:shd w:val="clear" w:color="auto" w:fill="D9D9D9" w:themeFill="background1" w:themeFillShade="D9"/>
          <w:lang w:val="en-GB" w:bidi="ar-SA"/>
        </w:rPr>
      </w:pPr>
    </w:p>
    <w:p w14:paraId="3B71D028" w14:textId="62E447D2" w:rsidR="00B52A39" w:rsidRDefault="00B52A39" w:rsidP="00754C06">
      <w:pPr>
        <w:pStyle w:val="block"/>
        <w:spacing w:after="0" w:line="240" w:lineRule="auto"/>
        <w:ind w:left="990" w:right="-7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112C06">
        <w:rPr>
          <w:rFonts w:asciiTheme="majorBidi" w:hAnsiTheme="majorBidi" w:cstheme="majorBidi"/>
          <w:sz w:val="28"/>
          <w:szCs w:val="28"/>
        </w:rPr>
        <w:t>(</w:t>
      </w:r>
      <w:r w:rsidR="006F6391" w:rsidRPr="00112C06">
        <w:rPr>
          <w:rFonts w:asciiTheme="majorBidi" w:hAnsiTheme="majorBidi" w:cstheme="majorBidi" w:hint="cs"/>
          <w:sz w:val="28"/>
          <w:szCs w:val="28"/>
          <w:cs/>
          <w:lang w:bidi="th-TH"/>
        </w:rPr>
        <w:t>ค</w:t>
      </w:r>
      <w:r w:rsidRPr="00112C06">
        <w:rPr>
          <w:rFonts w:asciiTheme="majorBidi" w:hAnsiTheme="majorBidi" w:cstheme="majorBidi"/>
          <w:sz w:val="28"/>
          <w:szCs w:val="28"/>
        </w:rPr>
        <w:t>.1.</w:t>
      </w:r>
      <w:r w:rsidR="000D51F9" w:rsidRPr="00112C06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112C06">
        <w:rPr>
          <w:rFonts w:asciiTheme="majorBidi" w:hAnsiTheme="majorBidi" w:cstheme="majorBidi"/>
          <w:sz w:val="28"/>
          <w:szCs w:val="28"/>
        </w:rPr>
        <w:t>)</w:t>
      </w:r>
      <w:r w:rsidRPr="00112C0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12C06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 และอนุพันธ์</w:t>
      </w:r>
      <w:r w:rsidRPr="00112C06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</w:p>
    <w:p w14:paraId="6AA43CBF" w14:textId="77777777" w:rsidR="00711F91" w:rsidRPr="00892CF7" w:rsidRDefault="00711F91" w:rsidP="009F70EE">
      <w:pPr>
        <w:pStyle w:val="block"/>
        <w:tabs>
          <w:tab w:val="left" w:pos="1530"/>
        </w:tabs>
        <w:spacing w:after="0" w:line="240" w:lineRule="auto"/>
        <w:ind w:left="990"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03D6BB1D" w14:textId="745BF667" w:rsidR="009E0A6A" w:rsidRDefault="00B52A39" w:rsidP="009F70EE">
      <w:pPr>
        <w:tabs>
          <w:tab w:val="left" w:pos="1080"/>
        </w:tabs>
        <w:spacing w:line="240" w:lineRule="auto"/>
        <w:ind w:left="1530"/>
        <w:rPr>
          <w:rFonts w:asciiTheme="majorBidi" w:hAnsiTheme="majorBidi" w:cstheme="majorBidi"/>
          <w:sz w:val="28"/>
          <w:szCs w:val="28"/>
        </w:rPr>
      </w:pPr>
      <w:r w:rsidRPr="00112C06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</w:t>
      </w:r>
      <w:r w:rsidRPr="00112C06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112C06">
        <w:rPr>
          <w:rFonts w:asciiTheme="majorBidi" w:hAnsiTheme="majorBidi" w:cstheme="majorBidi"/>
          <w:sz w:val="28"/>
          <w:szCs w:val="28"/>
          <w:cs/>
        </w:rPr>
        <w:t>ที่เกิดจากเงินสดและรายการเทียบเท่าเงินสดและสินทรัพย์อนุพันธ์</w:t>
      </w:r>
      <w:r w:rsidR="009E0A6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12C06">
        <w:rPr>
          <w:rFonts w:asciiTheme="majorBidi" w:hAnsiTheme="majorBidi" w:cstheme="majorBidi" w:hint="cs"/>
          <w:sz w:val="28"/>
          <w:szCs w:val="28"/>
          <w:cs/>
        </w:rPr>
        <w:t>มี</w:t>
      </w:r>
      <w:r w:rsidRPr="00112C06">
        <w:rPr>
          <w:rFonts w:asciiTheme="majorBidi" w:hAnsiTheme="majorBidi" w:cstheme="majorBidi"/>
          <w:sz w:val="28"/>
          <w:szCs w:val="28"/>
          <w:cs/>
        </w:rPr>
        <w:t>จำกัด</w:t>
      </w:r>
    </w:p>
    <w:p w14:paraId="184B4FB9" w14:textId="1D69A54A" w:rsidR="00B52A39" w:rsidRPr="00112C06" w:rsidRDefault="00B52A39" w:rsidP="009F70EE">
      <w:pPr>
        <w:tabs>
          <w:tab w:val="left" w:pos="1080"/>
        </w:tabs>
        <w:spacing w:line="240" w:lineRule="auto"/>
        <w:ind w:left="1530"/>
        <w:rPr>
          <w:rFonts w:asciiTheme="majorBidi" w:hAnsiTheme="majorBidi" w:cstheme="majorBidi"/>
          <w:sz w:val="28"/>
          <w:szCs w:val="28"/>
        </w:rPr>
      </w:pPr>
      <w:r w:rsidRPr="00112C06">
        <w:rPr>
          <w:rFonts w:asciiTheme="majorBidi" w:hAnsiTheme="majorBidi" w:cstheme="majorBidi"/>
          <w:sz w:val="28"/>
          <w:szCs w:val="28"/>
          <w:cs/>
        </w:rPr>
        <w:t>เนื่องจากคู่สัญญาเป็นธนาคารและสถาบันการเงิน ซึ่ง</w:t>
      </w:r>
      <w:r w:rsidRPr="00112C06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112C06">
        <w:rPr>
          <w:rFonts w:asciiTheme="majorBidi" w:hAnsiTheme="majorBidi" w:cstheme="majorBidi"/>
          <w:sz w:val="28"/>
          <w:szCs w:val="28"/>
          <w:cs/>
        </w:rPr>
        <w:t>พิจารณาว่ามีความเสี่ยงด้านเครดิตต่ำ</w:t>
      </w:r>
    </w:p>
    <w:p w14:paraId="4C3A2361" w14:textId="0334EF45" w:rsidR="00754C06" w:rsidRDefault="00754C06">
      <w:pPr>
        <w:spacing w:line="240" w:lineRule="auto"/>
        <w:jc w:val="left"/>
        <w:rPr>
          <w:rFonts w:asciiTheme="majorBidi" w:eastAsia="Calibri" w:hAnsiTheme="majorBidi" w:cstheme="majorBidi"/>
          <w:sz w:val="20"/>
          <w:szCs w:val="20"/>
          <w:lang w:val="en-GB" w:bidi="ar-SA"/>
        </w:rPr>
      </w:pPr>
    </w:p>
    <w:p w14:paraId="167A8C70" w14:textId="12B24CFE" w:rsidR="00B52A39" w:rsidRDefault="00B52A39" w:rsidP="00754C06">
      <w:pPr>
        <w:pStyle w:val="block"/>
        <w:spacing w:after="0" w:line="240" w:lineRule="auto"/>
        <w:ind w:left="990" w:right="-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112C06">
        <w:rPr>
          <w:rFonts w:asciiTheme="majorBidi" w:hAnsiTheme="majorBidi" w:cstheme="majorBidi"/>
          <w:sz w:val="28"/>
          <w:szCs w:val="28"/>
        </w:rPr>
        <w:t>(</w:t>
      </w:r>
      <w:r w:rsidR="006F6391" w:rsidRPr="00112C06">
        <w:rPr>
          <w:rFonts w:asciiTheme="majorBidi" w:hAnsiTheme="majorBidi" w:cstheme="majorBidi" w:hint="cs"/>
          <w:sz w:val="28"/>
          <w:szCs w:val="28"/>
          <w:cs/>
          <w:lang w:bidi="th-TH"/>
        </w:rPr>
        <w:t>ค</w:t>
      </w:r>
      <w:r w:rsidRPr="00112C06">
        <w:rPr>
          <w:rFonts w:asciiTheme="majorBidi" w:hAnsiTheme="majorBidi" w:cstheme="majorBidi"/>
          <w:sz w:val="28"/>
          <w:szCs w:val="28"/>
        </w:rPr>
        <w:t>.1.</w:t>
      </w:r>
      <w:r w:rsidR="000D51F9" w:rsidRPr="00112C06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112C06">
        <w:rPr>
          <w:rFonts w:asciiTheme="majorBidi" w:hAnsiTheme="majorBidi" w:cstheme="majorBidi"/>
          <w:sz w:val="28"/>
          <w:szCs w:val="28"/>
        </w:rPr>
        <w:t>)</w:t>
      </w:r>
      <w:r w:rsidRPr="00112C0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12C06">
        <w:rPr>
          <w:rFonts w:asciiTheme="majorBidi" w:hAnsiTheme="majorBidi" w:cstheme="majorBidi"/>
          <w:sz w:val="28"/>
          <w:szCs w:val="28"/>
          <w:cs/>
        </w:rPr>
        <w:t>การค้ำประกัน</w:t>
      </w:r>
      <w:r w:rsidRPr="00112C06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</w:p>
    <w:p w14:paraId="5D4054E2" w14:textId="77777777" w:rsidR="00754C06" w:rsidRPr="00DE2007" w:rsidRDefault="00754C06" w:rsidP="00B52A39">
      <w:pPr>
        <w:pStyle w:val="block"/>
        <w:spacing w:after="0" w:line="240" w:lineRule="auto"/>
        <w:ind w:left="1260" w:right="-7" w:hanging="450"/>
        <w:jc w:val="both"/>
        <w:rPr>
          <w:rFonts w:asciiTheme="majorBidi" w:hAnsiTheme="majorBidi" w:cstheme="majorBidi"/>
          <w:b/>
          <w:bCs/>
          <w:i/>
          <w:iCs/>
          <w:color w:val="0000FF"/>
          <w:sz w:val="18"/>
          <w:szCs w:val="18"/>
        </w:rPr>
      </w:pPr>
    </w:p>
    <w:p w14:paraId="31699B26" w14:textId="43870496" w:rsidR="00D4070C" w:rsidRDefault="00B52A39" w:rsidP="009F70EE">
      <w:pPr>
        <w:tabs>
          <w:tab w:val="left" w:pos="1080"/>
        </w:tabs>
        <w:spacing w:line="240" w:lineRule="auto"/>
        <w:ind w:left="1530"/>
        <w:rPr>
          <w:rFonts w:asciiTheme="majorBidi" w:hAnsiTheme="majorBidi" w:cstheme="majorBidi"/>
          <w:sz w:val="28"/>
          <w:szCs w:val="28"/>
        </w:rPr>
      </w:pPr>
      <w:r w:rsidRPr="00112C06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Pr="00112C06">
        <w:rPr>
          <w:rFonts w:asciiTheme="majorBidi" w:hAnsiTheme="majorBidi" w:cstheme="majorBidi" w:hint="cs"/>
          <w:sz w:val="28"/>
          <w:szCs w:val="28"/>
        </w:rPr>
        <w:t xml:space="preserve">30 </w:t>
      </w:r>
      <w:r w:rsidRPr="00112C06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Pr="00112C06">
        <w:rPr>
          <w:rFonts w:asciiTheme="majorBidi" w:hAnsiTheme="majorBidi" w:cstheme="majorBidi" w:hint="cs"/>
          <w:sz w:val="28"/>
          <w:szCs w:val="28"/>
        </w:rPr>
        <w:t xml:space="preserve">2564 </w:t>
      </w:r>
      <w:r w:rsidRPr="00112C06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กลุ่มบริษัทออกหนังสือค้ำประกันวงเงินสินเชื่อกับธนาคารสำหรับบริษัทย่อย </w:t>
      </w:r>
      <w:r w:rsidRPr="00112C06">
        <w:rPr>
          <w:rFonts w:asciiTheme="majorBidi" w:hAnsiTheme="majorBidi" w:cstheme="majorBidi" w:hint="cs"/>
          <w:sz w:val="28"/>
          <w:szCs w:val="28"/>
        </w:rPr>
        <w:t xml:space="preserve">2 </w:t>
      </w:r>
      <w:r w:rsidRPr="00112C06">
        <w:rPr>
          <w:rFonts w:asciiTheme="majorBidi" w:hAnsiTheme="majorBidi" w:cstheme="majorBidi" w:hint="cs"/>
          <w:sz w:val="28"/>
          <w:szCs w:val="28"/>
          <w:cs/>
        </w:rPr>
        <w:t xml:space="preserve">แห่ง </w:t>
      </w:r>
      <w:r w:rsidRPr="00112C06">
        <w:rPr>
          <w:rFonts w:asciiTheme="majorBidi" w:hAnsiTheme="majorBidi" w:cstheme="majorBidi" w:hint="cs"/>
          <w:sz w:val="28"/>
          <w:szCs w:val="28"/>
        </w:rPr>
        <w:t>(</w:t>
      </w:r>
      <w:r w:rsidRPr="00112C06">
        <w:rPr>
          <w:rFonts w:asciiTheme="majorBidi" w:hAnsiTheme="majorBidi" w:cstheme="majorBidi" w:hint="cs"/>
          <w:sz w:val="28"/>
          <w:szCs w:val="28"/>
          <w:cs/>
        </w:rPr>
        <w:t>ดูหมายเหตุ ข้อ</w:t>
      </w:r>
      <w:r w:rsidRPr="00112C06">
        <w:rPr>
          <w:rFonts w:asciiTheme="majorBidi" w:hAnsiTheme="majorBidi" w:cstheme="majorBidi"/>
          <w:sz w:val="28"/>
          <w:szCs w:val="28"/>
        </w:rPr>
        <w:t xml:space="preserve"> </w:t>
      </w:r>
      <w:r w:rsidR="00777176">
        <w:rPr>
          <w:rFonts w:asciiTheme="majorBidi" w:hAnsiTheme="majorBidi" w:cstheme="majorBidi"/>
          <w:sz w:val="28"/>
          <w:szCs w:val="28"/>
        </w:rPr>
        <w:t>6</w:t>
      </w:r>
      <w:r w:rsidRPr="00112C06">
        <w:rPr>
          <w:rFonts w:asciiTheme="majorBidi" w:hAnsiTheme="majorBidi" w:cstheme="majorBidi"/>
          <w:sz w:val="28"/>
          <w:szCs w:val="28"/>
        </w:rPr>
        <w:t>)</w:t>
      </w:r>
    </w:p>
    <w:p w14:paraId="3633474C" w14:textId="77777777" w:rsidR="00754C06" w:rsidRPr="00DE2007" w:rsidRDefault="00754C06" w:rsidP="00754C06">
      <w:pPr>
        <w:tabs>
          <w:tab w:val="left" w:pos="1080"/>
        </w:tabs>
        <w:ind w:left="1350"/>
        <w:jc w:val="both"/>
        <w:rPr>
          <w:rFonts w:asciiTheme="majorBidi" w:hAnsiTheme="majorBidi" w:cstheme="majorBidi"/>
          <w:i/>
          <w:iCs/>
          <w:color w:val="0000FF"/>
          <w:shd w:val="clear" w:color="auto" w:fill="D9D9D9" w:themeFill="background1" w:themeFillShade="D9"/>
          <w:lang w:val="en-GB" w:bidi="ar-SA"/>
        </w:rPr>
      </w:pPr>
    </w:p>
    <w:p w14:paraId="76AF0902" w14:textId="77777777" w:rsidR="00B97276" w:rsidRDefault="00B97276">
      <w:pPr>
        <w:spacing w:line="240" w:lineRule="auto"/>
        <w:jc w:val="left"/>
        <w:rPr>
          <w:rFonts w:ascii="Angsana New" w:hAnsi="Angsana New"/>
          <w:i/>
          <w:iCs/>
          <w:sz w:val="28"/>
          <w:szCs w:val="28"/>
        </w:rPr>
      </w:pPr>
      <w:r>
        <w:rPr>
          <w:rFonts w:ascii="Angsana New" w:hAnsi="Angsana New"/>
          <w:i/>
          <w:iCs/>
          <w:sz w:val="28"/>
          <w:szCs w:val="28"/>
        </w:rPr>
        <w:br w:type="page"/>
      </w:r>
    </w:p>
    <w:p w14:paraId="185C28A3" w14:textId="4CCD2FC9" w:rsidR="00B52A39" w:rsidRDefault="00B52A39" w:rsidP="00B52A39">
      <w:pPr>
        <w:ind w:left="540"/>
        <w:rPr>
          <w:rFonts w:ascii="Angsana New" w:hAnsi="Angsana New"/>
          <w:b/>
          <w:bCs/>
          <w:color w:val="0000FF"/>
          <w:sz w:val="28"/>
        </w:rPr>
      </w:pPr>
      <w:r w:rsidRPr="00112C06">
        <w:rPr>
          <w:rFonts w:ascii="Angsana New" w:hAnsi="Angsana New"/>
          <w:i/>
          <w:iCs/>
          <w:sz w:val="28"/>
          <w:szCs w:val="28"/>
        </w:rPr>
        <w:t>(</w:t>
      </w:r>
      <w:r w:rsidR="006F6391" w:rsidRPr="00112C06">
        <w:rPr>
          <w:rFonts w:ascii="Angsana New" w:hAnsi="Angsana New" w:hint="cs"/>
          <w:i/>
          <w:iCs/>
          <w:sz w:val="28"/>
          <w:szCs w:val="28"/>
          <w:cs/>
        </w:rPr>
        <w:t>ค</w:t>
      </w:r>
      <w:r w:rsidRPr="00112C06">
        <w:rPr>
          <w:rFonts w:ascii="Angsana New" w:hAnsi="Angsana New"/>
          <w:i/>
          <w:iCs/>
          <w:sz w:val="28"/>
          <w:szCs w:val="28"/>
        </w:rPr>
        <w:t xml:space="preserve">.2) </w:t>
      </w:r>
      <w:r w:rsidRPr="00112C06">
        <w:rPr>
          <w:rFonts w:ascii="Angsana New" w:hAnsi="Angsana New"/>
          <w:i/>
          <w:iCs/>
          <w:sz w:val="28"/>
          <w:szCs w:val="28"/>
          <w:cs/>
        </w:rPr>
        <w:t>ความเสี่ยงด้านสภาพคล่อง</w:t>
      </w:r>
      <w:r w:rsidRPr="00112C06">
        <w:rPr>
          <w:rFonts w:ascii="Angsana New" w:hAnsi="Angsana New"/>
          <w:b/>
          <w:bCs/>
          <w:color w:val="0000FF"/>
          <w:sz w:val="28"/>
          <w:cs/>
        </w:rPr>
        <w:t xml:space="preserve"> </w:t>
      </w:r>
    </w:p>
    <w:p w14:paraId="78070AE6" w14:textId="77777777" w:rsidR="00754C06" w:rsidRPr="00DE2007" w:rsidRDefault="00754C06" w:rsidP="00B52A39">
      <w:pPr>
        <w:ind w:left="540"/>
        <w:rPr>
          <w:rFonts w:ascii="Angsana New" w:hAnsi="Angsana New"/>
          <w:b/>
          <w:bCs/>
        </w:rPr>
      </w:pPr>
    </w:p>
    <w:p w14:paraId="228FAFA9" w14:textId="4F05CF5B" w:rsidR="00B52A39" w:rsidRPr="00566E62" w:rsidRDefault="00B52A39" w:rsidP="00754C06">
      <w:pPr>
        <w:spacing w:line="240" w:lineRule="auto"/>
        <w:ind w:left="900"/>
        <w:rPr>
          <w:rFonts w:asciiTheme="majorBidi" w:hAnsiTheme="majorBidi" w:cstheme="majorBidi"/>
          <w:sz w:val="28"/>
          <w:szCs w:val="28"/>
        </w:rPr>
      </w:pPr>
      <w:r w:rsidRPr="00112C06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112C06">
        <w:rPr>
          <w:rFonts w:asciiTheme="majorBidi" w:hAnsiTheme="majorBidi" w:cstheme="majorBidi"/>
          <w:sz w:val="28"/>
          <w:szCs w:val="28"/>
          <w:cs/>
        </w:rPr>
        <w:t>กำกับดูแลความเสี่ยง</w:t>
      </w:r>
      <w:r w:rsidRPr="00112C06">
        <w:rPr>
          <w:rFonts w:asciiTheme="majorBidi" w:hAnsiTheme="majorBidi" w:cstheme="majorBidi" w:hint="cs"/>
          <w:sz w:val="28"/>
          <w:szCs w:val="28"/>
          <w:cs/>
        </w:rPr>
        <w:t>ด้าน</w:t>
      </w:r>
      <w:r w:rsidRPr="00112C06">
        <w:rPr>
          <w:rFonts w:asciiTheme="majorBidi" w:hAnsiTheme="majorBidi" w:cstheme="majorBidi"/>
          <w:sz w:val="28"/>
          <w:szCs w:val="28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112C06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 </w:t>
      </w:r>
      <w:r w:rsidRPr="00112C06">
        <w:rPr>
          <w:rFonts w:asciiTheme="majorBidi" w:hAnsiTheme="majorBidi" w:cstheme="majorBidi"/>
          <w:sz w:val="28"/>
          <w:szCs w:val="28"/>
          <w:cs/>
        </w:rPr>
        <w:t>และลดผลกระทบจากความผันผวนในกระแสเงินสด</w:t>
      </w:r>
      <w:r w:rsidRPr="00566E6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346EC3D9" w14:textId="1FD32AB8" w:rsidR="00B52A39" w:rsidRPr="00DE2007" w:rsidRDefault="00B52A39" w:rsidP="00845323">
      <w:pPr>
        <w:pStyle w:val="block"/>
        <w:spacing w:after="0" w:line="240" w:lineRule="auto"/>
        <w:ind w:left="1530" w:right="-7"/>
        <w:rPr>
          <w:rFonts w:asciiTheme="majorBidi" w:hAnsiTheme="majorBidi" w:cstheme="majorBidi"/>
          <w:i/>
          <w:iCs/>
          <w:color w:val="0000FF"/>
          <w:sz w:val="18"/>
          <w:szCs w:val="18"/>
          <w:shd w:val="clear" w:color="auto" w:fill="D9D9D9" w:themeFill="background1" w:themeFillShade="D9"/>
          <w:lang w:bidi="th-TH"/>
        </w:rPr>
      </w:pPr>
    </w:p>
    <w:p w14:paraId="2B90879A" w14:textId="2849D264" w:rsidR="00B52A39" w:rsidRPr="00112C06" w:rsidRDefault="00B52A39" w:rsidP="00112C06">
      <w:pPr>
        <w:ind w:left="630"/>
        <w:rPr>
          <w:rFonts w:asciiTheme="majorBidi" w:hAnsiTheme="majorBidi" w:cstheme="majorBidi"/>
          <w:sz w:val="28"/>
          <w:szCs w:val="28"/>
          <w:cs/>
        </w:rPr>
      </w:pPr>
      <w:r w:rsidRPr="00112C06">
        <w:rPr>
          <w:rFonts w:asciiTheme="majorBidi" w:hAnsiTheme="majorBidi" w:cstheme="majorBidi" w:hint="cs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112C06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112C06">
        <w:rPr>
          <w:rFonts w:asciiTheme="majorBidi" w:hAnsiTheme="majorBidi" w:cstheme="majorBidi" w:hint="cs"/>
          <w:sz w:val="28"/>
          <w:szCs w:val="28"/>
          <w:cs/>
        </w:rPr>
        <w:t>ณ วันที่รายงาน</w:t>
      </w:r>
      <w:r w:rsidRPr="00112C06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112C06">
        <w:rPr>
          <w:rFonts w:asciiTheme="majorBidi" w:hAnsiTheme="majorBidi" w:cstheme="majorBidi" w:hint="cs"/>
          <w:sz w:val="28"/>
          <w:szCs w:val="28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112C06">
        <w:rPr>
          <w:rFonts w:asciiTheme="majorBidi" w:hAnsiTheme="majorBidi" w:cstheme="majorBidi"/>
          <w:sz w:val="28"/>
          <w:szCs w:val="28"/>
          <w:cs/>
        </w:rPr>
        <w:t>หักกลบตาม</w:t>
      </w:r>
      <w:r w:rsidR="00956D8D">
        <w:rPr>
          <w:rFonts w:asciiTheme="majorBidi" w:hAnsiTheme="majorBidi" w:cstheme="majorBidi" w:hint="cs"/>
          <w:sz w:val="28"/>
          <w:szCs w:val="28"/>
          <w:cs/>
        </w:rPr>
        <w:t>สัญญา</w:t>
      </w:r>
    </w:p>
    <w:p w14:paraId="4700D42C" w14:textId="1B182F07" w:rsidR="004C52E5" w:rsidRPr="00DE2007" w:rsidRDefault="004C52E5">
      <w:pPr>
        <w:rPr>
          <w:sz w:val="16"/>
          <w:szCs w:val="16"/>
        </w:rPr>
      </w:pPr>
    </w:p>
    <w:tbl>
      <w:tblPr>
        <w:tblStyle w:val="TableGrid"/>
        <w:tblW w:w="9278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54"/>
        <w:gridCol w:w="1169"/>
        <w:gridCol w:w="241"/>
        <w:gridCol w:w="1121"/>
        <w:gridCol w:w="240"/>
        <w:gridCol w:w="1153"/>
        <w:gridCol w:w="236"/>
        <w:gridCol w:w="1164"/>
      </w:tblGrid>
      <w:tr w:rsidR="009422D8" w:rsidRPr="00A21D14" w14:paraId="646D0058" w14:textId="77777777" w:rsidTr="003A0EDF">
        <w:tc>
          <w:tcPr>
            <w:tcW w:w="3954" w:type="dxa"/>
            <w:shd w:val="clear" w:color="auto" w:fill="auto"/>
            <w:vAlign w:val="bottom"/>
          </w:tcPr>
          <w:p w14:paraId="7262FE41" w14:textId="5B14C61B" w:rsidR="009422D8" w:rsidRPr="006115EE" w:rsidRDefault="009422D8" w:rsidP="002C522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324" w:type="dxa"/>
            <w:gridSpan w:val="7"/>
            <w:shd w:val="clear" w:color="auto" w:fill="auto"/>
            <w:vAlign w:val="bottom"/>
          </w:tcPr>
          <w:p w14:paraId="087FFB5A" w14:textId="1778CE06" w:rsidR="009422D8" w:rsidRPr="009422D8" w:rsidRDefault="009422D8" w:rsidP="009422D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422D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422D8" w:rsidRPr="00A21D14" w14:paraId="7DFC49A9" w14:textId="77777777" w:rsidTr="003A0EDF">
        <w:tc>
          <w:tcPr>
            <w:tcW w:w="3954" w:type="dxa"/>
            <w:shd w:val="clear" w:color="auto" w:fill="auto"/>
          </w:tcPr>
          <w:p w14:paraId="44B3218F" w14:textId="7708AF2C" w:rsidR="009422D8" w:rsidRPr="006115EE" w:rsidRDefault="009422D8" w:rsidP="002C522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324" w:type="dxa"/>
            <w:gridSpan w:val="7"/>
            <w:shd w:val="clear" w:color="auto" w:fill="auto"/>
            <w:vAlign w:val="bottom"/>
          </w:tcPr>
          <w:p w14:paraId="271B52E0" w14:textId="325518CF" w:rsidR="009422D8" w:rsidRPr="006115EE" w:rsidRDefault="009422D8" w:rsidP="002C522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9422D8" w:rsidRPr="00A21D14" w14:paraId="37504263" w14:textId="77777777" w:rsidTr="003A0EDF">
        <w:tc>
          <w:tcPr>
            <w:tcW w:w="3954" w:type="dxa"/>
            <w:shd w:val="clear" w:color="auto" w:fill="auto"/>
            <w:vAlign w:val="bottom"/>
            <w:hideMark/>
          </w:tcPr>
          <w:p w14:paraId="52A2E6FB" w14:textId="77777777" w:rsidR="009422D8" w:rsidRPr="006115EE" w:rsidRDefault="009422D8" w:rsidP="002C522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115E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6115E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30 </w:t>
            </w:r>
            <w:r w:rsidRPr="006115E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กันยายน </w:t>
            </w:r>
            <w:r w:rsidRPr="006115E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1169" w:type="dxa"/>
            <w:shd w:val="clear" w:color="auto" w:fill="auto"/>
            <w:vAlign w:val="bottom"/>
            <w:hideMark/>
          </w:tcPr>
          <w:p w14:paraId="4E841E7F" w14:textId="77777777" w:rsidR="009422D8" w:rsidRPr="006115EE" w:rsidRDefault="009422D8" w:rsidP="002C522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15E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3D92DCE2" w14:textId="77777777" w:rsidR="009422D8" w:rsidRPr="006115EE" w:rsidRDefault="009422D8" w:rsidP="002C522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15EE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41" w:type="dxa"/>
            <w:shd w:val="clear" w:color="auto" w:fill="auto"/>
          </w:tcPr>
          <w:p w14:paraId="46308F69" w14:textId="77777777" w:rsidR="009422D8" w:rsidRPr="006115EE" w:rsidRDefault="009422D8" w:rsidP="002C522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14:paraId="4FFA89A8" w14:textId="77777777" w:rsidR="009422D8" w:rsidRPr="006115EE" w:rsidRDefault="009422D8" w:rsidP="002C522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15EE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6115EE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  <w:r w:rsidRPr="006115EE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6115EE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40" w:type="dxa"/>
            <w:shd w:val="clear" w:color="auto" w:fill="auto"/>
          </w:tcPr>
          <w:p w14:paraId="597FDC0E" w14:textId="77777777" w:rsidR="009422D8" w:rsidRPr="006115EE" w:rsidRDefault="009422D8" w:rsidP="002C522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  <w:vAlign w:val="bottom"/>
            <w:hideMark/>
          </w:tcPr>
          <w:p w14:paraId="1929DFC0" w14:textId="77777777" w:rsidR="009422D8" w:rsidRPr="006115EE" w:rsidRDefault="009422D8" w:rsidP="002C5223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15E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Pr="006115E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6115EE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6115E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115E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แต่ไม่เกิน </w:t>
            </w:r>
            <w:r w:rsidRPr="006115EE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6115E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799A58" w14:textId="77777777" w:rsidR="009422D8" w:rsidRPr="006115EE" w:rsidRDefault="009422D8" w:rsidP="002C522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auto"/>
            <w:vAlign w:val="bottom"/>
            <w:hideMark/>
          </w:tcPr>
          <w:p w14:paraId="593DEA3E" w14:textId="77777777" w:rsidR="009422D8" w:rsidRPr="006115EE" w:rsidRDefault="009422D8" w:rsidP="002C522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15E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422D8" w:rsidRPr="00A21D14" w14:paraId="54DACF40" w14:textId="77777777" w:rsidTr="003A0EDF">
        <w:tc>
          <w:tcPr>
            <w:tcW w:w="3954" w:type="dxa"/>
            <w:shd w:val="clear" w:color="auto" w:fill="auto"/>
          </w:tcPr>
          <w:p w14:paraId="1D0F9F17" w14:textId="77777777" w:rsidR="009422D8" w:rsidRPr="006115EE" w:rsidRDefault="009422D8" w:rsidP="002C522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324" w:type="dxa"/>
            <w:gridSpan w:val="7"/>
            <w:shd w:val="clear" w:color="auto" w:fill="auto"/>
          </w:tcPr>
          <w:p w14:paraId="7B570800" w14:textId="2BF14920" w:rsidR="009422D8" w:rsidRPr="006115EE" w:rsidRDefault="009422D8" w:rsidP="002C5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115E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9422D8" w:rsidRPr="00A21D14" w14:paraId="02328A1A" w14:textId="77777777" w:rsidTr="003A0EDF">
        <w:tc>
          <w:tcPr>
            <w:tcW w:w="3954" w:type="dxa"/>
            <w:shd w:val="clear" w:color="auto" w:fill="auto"/>
            <w:hideMark/>
          </w:tcPr>
          <w:p w14:paraId="694DAFC7" w14:textId="77777777" w:rsidR="009422D8" w:rsidRPr="006115EE" w:rsidRDefault="009422D8" w:rsidP="002C522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115E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6115E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169" w:type="dxa"/>
            <w:shd w:val="clear" w:color="auto" w:fill="auto"/>
          </w:tcPr>
          <w:p w14:paraId="645D43DA" w14:textId="77777777" w:rsidR="009422D8" w:rsidRPr="003A0EDF" w:rsidRDefault="009422D8" w:rsidP="002C522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shd w:val="clear" w:color="auto" w:fill="auto"/>
          </w:tcPr>
          <w:p w14:paraId="6900E4E0" w14:textId="77777777" w:rsidR="009422D8" w:rsidRPr="006115EE" w:rsidRDefault="009422D8" w:rsidP="002C522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14:paraId="625947AE" w14:textId="77777777" w:rsidR="009422D8" w:rsidRPr="006115EE" w:rsidRDefault="009422D8" w:rsidP="002C522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161FC40B" w14:textId="77777777" w:rsidR="009422D8" w:rsidRPr="006115EE" w:rsidRDefault="009422D8" w:rsidP="002C522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14:paraId="5BB087B3" w14:textId="77777777" w:rsidR="009422D8" w:rsidRPr="006115EE" w:rsidRDefault="009422D8" w:rsidP="002C522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E52D697" w14:textId="77777777" w:rsidR="009422D8" w:rsidRPr="006115EE" w:rsidRDefault="009422D8" w:rsidP="002C522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auto"/>
          </w:tcPr>
          <w:p w14:paraId="49A2B625" w14:textId="77777777" w:rsidR="009422D8" w:rsidRPr="006115EE" w:rsidRDefault="009422D8" w:rsidP="002C522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9524D" w:rsidRPr="00B72663" w14:paraId="38BACA56" w14:textId="77777777" w:rsidTr="003A0EDF">
        <w:tc>
          <w:tcPr>
            <w:tcW w:w="3954" w:type="dxa"/>
          </w:tcPr>
          <w:p w14:paraId="1853B15B" w14:textId="59120264" w:rsidR="00D9524D" w:rsidRPr="006115EE" w:rsidRDefault="00D9524D" w:rsidP="00D9524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69" w:type="dxa"/>
          </w:tcPr>
          <w:p w14:paraId="5DC7A2DC" w14:textId="75216F51" w:rsidR="00D9524D" w:rsidRPr="00517726" w:rsidRDefault="00D5621D" w:rsidP="00D95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77.55</w:t>
            </w:r>
          </w:p>
        </w:tc>
        <w:tc>
          <w:tcPr>
            <w:tcW w:w="241" w:type="dxa"/>
          </w:tcPr>
          <w:p w14:paraId="4EBFB19B" w14:textId="77777777" w:rsidR="00D9524D" w:rsidRPr="00517726" w:rsidRDefault="00D9524D" w:rsidP="00D952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1" w:type="dxa"/>
          </w:tcPr>
          <w:p w14:paraId="2B0D5F6D" w14:textId="49798A17" w:rsidR="00D9524D" w:rsidRPr="00517726" w:rsidRDefault="00D5621D" w:rsidP="00D95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77.55</w:t>
            </w:r>
          </w:p>
        </w:tc>
        <w:tc>
          <w:tcPr>
            <w:tcW w:w="240" w:type="dxa"/>
          </w:tcPr>
          <w:p w14:paraId="3B12A374" w14:textId="77777777" w:rsidR="00D9524D" w:rsidRPr="00517726" w:rsidRDefault="00D9524D" w:rsidP="00D952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3" w:type="dxa"/>
          </w:tcPr>
          <w:p w14:paraId="55155E39" w14:textId="7FC259A4" w:rsidR="00D9524D" w:rsidRPr="00517726" w:rsidRDefault="00D9524D" w:rsidP="00D95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772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FCC9CAE" w14:textId="77777777" w:rsidR="00D9524D" w:rsidRPr="00517726" w:rsidRDefault="00D9524D" w:rsidP="00D952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</w:tcPr>
          <w:p w14:paraId="57A38F3C" w14:textId="3DF5F60F" w:rsidR="00D9524D" w:rsidRPr="00517726" w:rsidRDefault="00D5621D" w:rsidP="00D95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77.55</w:t>
            </w:r>
          </w:p>
        </w:tc>
      </w:tr>
      <w:tr w:rsidR="00D9524D" w:rsidRPr="00B72663" w14:paraId="7DB98BB5" w14:textId="77777777" w:rsidTr="003A0EDF">
        <w:tc>
          <w:tcPr>
            <w:tcW w:w="3954" w:type="dxa"/>
            <w:hideMark/>
          </w:tcPr>
          <w:p w14:paraId="67E8C70F" w14:textId="218BF65F" w:rsidR="00D9524D" w:rsidRPr="006115EE" w:rsidRDefault="00D9524D" w:rsidP="00D9524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6115EE">
              <w:rPr>
                <w:rFonts w:asciiTheme="majorBidi" w:hAnsiTheme="majorBidi" w:cstheme="majorBidi"/>
                <w:sz w:val="24"/>
                <w:szCs w:val="24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กู้ยืมระยะสั้นจากสถาบันการเงิน</w:t>
            </w:r>
          </w:p>
        </w:tc>
        <w:tc>
          <w:tcPr>
            <w:tcW w:w="1169" w:type="dxa"/>
          </w:tcPr>
          <w:p w14:paraId="68296C75" w14:textId="2821FCC5" w:rsidR="00D9524D" w:rsidRPr="00517726" w:rsidRDefault="00D9524D" w:rsidP="00D95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7726">
              <w:rPr>
                <w:rFonts w:ascii="Angsana New" w:hAnsi="Angsana New"/>
                <w:color w:val="000000"/>
                <w:sz w:val="24"/>
                <w:szCs w:val="24"/>
              </w:rPr>
              <w:t>1,700.00</w:t>
            </w:r>
          </w:p>
        </w:tc>
        <w:tc>
          <w:tcPr>
            <w:tcW w:w="241" w:type="dxa"/>
          </w:tcPr>
          <w:p w14:paraId="1832A577" w14:textId="77777777" w:rsidR="00D9524D" w:rsidRPr="00517726" w:rsidRDefault="00D9524D" w:rsidP="00D952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1" w:type="dxa"/>
          </w:tcPr>
          <w:p w14:paraId="6A027B5A" w14:textId="3E475E40" w:rsidR="00D9524D" w:rsidRPr="00517726" w:rsidRDefault="00D9524D" w:rsidP="00D95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7726">
              <w:rPr>
                <w:rFonts w:ascii="Angsana New" w:hAnsi="Angsana New"/>
                <w:color w:val="000000"/>
                <w:sz w:val="24"/>
                <w:szCs w:val="24"/>
              </w:rPr>
              <w:t>1,700.00</w:t>
            </w:r>
          </w:p>
        </w:tc>
        <w:tc>
          <w:tcPr>
            <w:tcW w:w="240" w:type="dxa"/>
          </w:tcPr>
          <w:p w14:paraId="7C432394" w14:textId="77777777" w:rsidR="00D9524D" w:rsidRPr="00517726" w:rsidRDefault="00D9524D" w:rsidP="00D952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3" w:type="dxa"/>
          </w:tcPr>
          <w:p w14:paraId="36B8D695" w14:textId="2235E4B6" w:rsidR="00D9524D" w:rsidRPr="00517726" w:rsidRDefault="00D9524D" w:rsidP="00D95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772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C0CE8AB" w14:textId="77777777" w:rsidR="00D9524D" w:rsidRPr="00517726" w:rsidRDefault="00D9524D" w:rsidP="00D952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</w:tcPr>
          <w:p w14:paraId="17178E44" w14:textId="51B44E45" w:rsidR="00D9524D" w:rsidRPr="00517726" w:rsidRDefault="00D9524D" w:rsidP="00D95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7726">
              <w:rPr>
                <w:rFonts w:ascii="Angsana New" w:hAnsi="Angsana New"/>
                <w:color w:val="000000"/>
                <w:sz w:val="24"/>
                <w:szCs w:val="24"/>
              </w:rPr>
              <w:t>1,700.00</w:t>
            </w:r>
          </w:p>
        </w:tc>
      </w:tr>
      <w:tr w:rsidR="00D9524D" w:rsidRPr="00B72663" w14:paraId="70814421" w14:textId="77777777" w:rsidTr="003A0EDF">
        <w:tc>
          <w:tcPr>
            <w:tcW w:w="3954" w:type="dxa"/>
            <w:hideMark/>
          </w:tcPr>
          <w:p w14:paraId="5231AA1F" w14:textId="77777777" w:rsidR="00D9524D" w:rsidRPr="006115EE" w:rsidRDefault="00D9524D" w:rsidP="00D9524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6115EE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6115E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69" w:type="dxa"/>
          </w:tcPr>
          <w:p w14:paraId="56583B68" w14:textId="2A8E73AF" w:rsidR="00D9524D" w:rsidRPr="00517726" w:rsidRDefault="00D9524D" w:rsidP="00D95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7726">
              <w:rPr>
                <w:rFonts w:ascii="Angsana New" w:hAnsi="Angsana New"/>
                <w:color w:val="000000"/>
                <w:sz w:val="24"/>
                <w:szCs w:val="24"/>
              </w:rPr>
              <w:t>216.66</w:t>
            </w:r>
          </w:p>
        </w:tc>
        <w:tc>
          <w:tcPr>
            <w:tcW w:w="241" w:type="dxa"/>
          </w:tcPr>
          <w:p w14:paraId="11EBDDF3" w14:textId="77777777" w:rsidR="00D9524D" w:rsidRPr="00517726" w:rsidRDefault="00D9524D" w:rsidP="00D952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1" w:type="dxa"/>
          </w:tcPr>
          <w:p w14:paraId="20AE6C9A" w14:textId="36174E7F" w:rsidR="00D9524D" w:rsidRPr="00517726" w:rsidRDefault="00D9524D" w:rsidP="00D95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7726">
              <w:rPr>
                <w:rFonts w:ascii="Angsana New" w:hAnsi="Angsana New"/>
                <w:color w:val="000000"/>
                <w:sz w:val="24"/>
                <w:szCs w:val="24"/>
              </w:rPr>
              <w:t>216.66</w:t>
            </w:r>
          </w:p>
        </w:tc>
        <w:tc>
          <w:tcPr>
            <w:tcW w:w="240" w:type="dxa"/>
          </w:tcPr>
          <w:p w14:paraId="5E8901B2" w14:textId="77777777" w:rsidR="00D9524D" w:rsidRPr="00517726" w:rsidRDefault="00D9524D" w:rsidP="00D952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3" w:type="dxa"/>
          </w:tcPr>
          <w:p w14:paraId="4912FAE1" w14:textId="34981CCF" w:rsidR="00D9524D" w:rsidRPr="00517726" w:rsidRDefault="00D9524D" w:rsidP="00D95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772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82F752F" w14:textId="77777777" w:rsidR="00D9524D" w:rsidRPr="00517726" w:rsidRDefault="00D9524D" w:rsidP="00D952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</w:tcPr>
          <w:p w14:paraId="3EF24D03" w14:textId="372B374D" w:rsidR="00D9524D" w:rsidRPr="00517726" w:rsidRDefault="00D9524D" w:rsidP="00D95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7726">
              <w:rPr>
                <w:rFonts w:ascii="Angsana New" w:hAnsi="Angsana New"/>
                <w:color w:val="000000"/>
                <w:sz w:val="24"/>
                <w:szCs w:val="24"/>
              </w:rPr>
              <w:t>216.66</w:t>
            </w:r>
          </w:p>
        </w:tc>
      </w:tr>
      <w:tr w:rsidR="00D9524D" w:rsidRPr="00B72663" w14:paraId="31AADE0C" w14:textId="3DC39010" w:rsidTr="003A0EDF">
        <w:tc>
          <w:tcPr>
            <w:tcW w:w="3954" w:type="dxa"/>
            <w:hideMark/>
          </w:tcPr>
          <w:p w14:paraId="0DE1CB7D" w14:textId="6B93FE23" w:rsidR="00D9524D" w:rsidRPr="006115EE" w:rsidRDefault="00D9524D" w:rsidP="00D9524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6115EE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ระยะยาว</w:t>
            </w:r>
            <w:r w:rsidRPr="006115EE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69" w:type="dxa"/>
          </w:tcPr>
          <w:p w14:paraId="2A48378E" w14:textId="35D8B7A4" w:rsidR="00D9524D" w:rsidRPr="00517726" w:rsidRDefault="00D9524D" w:rsidP="00D95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7726">
              <w:rPr>
                <w:rFonts w:ascii="Angsana New" w:hAnsi="Angsana New"/>
                <w:color w:val="000000"/>
                <w:sz w:val="24"/>
                <w:szCs w:val="24"/>
              </w:rPr>
              <w:t>2,060.66</w:t>
            </w:r>
          </w:p>
        </w:tc>
        <w:tc>
          <w:tcPr>
            <w:tcW w:w="241" w:type="dxa"/>
          </w:tcPr>
          <w:p w14:paraId="2F87FE74" w14:textId="77777777" w:rsidR="00D9524D" w:rsidRPr="00517726" w:rsidRDefault="00D9524D" w:rsidP="00D952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1" w:type="dxa"/>
          </w:tcPr>
          <w:p w14:paraId="0F398701" w14:textId="74DA7145" w:rsidR="00D9524D" w:rsidRPr="00517726" w:rsidRDefault="00D9524D" w:rsidP="00D95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7726">
              <w:rPr>
                <w:rFonts w:ascii="Angsana New" w:hAnsi="Angsana New"/>
                <w:color w:val="000000"/>
                <w:sz w:val="24"/>
                <w:szCs w:val="24"/>
              </w:rPr>
              <w:t>2,060.66</w:t>
            </w:r>
          </w:p>
        </w:tc>
        <w:tc>
          <w:tcPr>
            <w:tcW w:w="240" w:type="dxa"/>
          </w:tcPr>
          <w:p w14:paraId="2CFCE331" w14:textId="77777777" w:rsidR="00D9524D" w:rsidRPr="00517726" w:rsidRDefault="00D9524D" w:rsidP="00D952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3" w:type="dxa"/>
          </w:tcPr>
          <w:p w14:paraId="7CA4A09E" w14:textId="59CAD180" w:rsidR="00D9524D" w:rsidRPr="00517726" w:rsidRDefault="00D9524D" w:rsidP="00D95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772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2B2DB16" w14:textId="77777777" w:rsidR="00D9524D" w:rsidRPr="00517726" w:rsidRDefault="00D9524D" w:rsidP="00D952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</w:tcPr>
          <w:p w14:paraId="12285E00" w14:textId="7FD7EE83" w:rsidR="00D9524D" w:rsidRPr="00517726" w:rsidRDefault="00D9524D" w:rsidP="00D95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7726">
              <w:rPr>
                <w:rFonts w:ascii="Angsana New" w:hAnsi="Angsana New"/>
                <w:color w:val="000000"/>
                <w:sz w:val="24"/>
                <w:szCs w:val="24"/>
              </w:rPr>
              <w:t>2,060.66</w:t>
            </w:r>
          </w:p>
        </w:tc>
      </w:tr>
      <w:tr w:rsidR="00D9524D" w:rsidRPr="00A21D14" w14:paraId="77CED4DF" w14:textId="77777777" w:rsidTr="003A0EDF">
        <w:trPr>
          <w:trHeight w:val="119"/>
        </w:trPr>
        <w:tc>
          <w:tcPr>
            <w:tcW w:w="3954" w:type="dxa"/>
          </w:tcPr>
          <w:p w14:paraId="0629A2FA" w14:textId="09382114" w:rsidR="00D9524D" w:rsidRPr="006115EE" w:rsidRDefault="00D9524D" w:rsidP="00D9524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</w:t>
            </w:r>
            <w:r w:rsidRPr="006115EE">
              <w:rPr>
                <w:rFonts w:asciiTheme="majorBidi" w:hAnsiTheme="majorBidi" w:cstheme="majorBidi"/>
                <w:sz w:val="24"/>
                <w:szCs w:val="24"/>
                <w:cs/>
              </w:rPr>
              <w:t>งินกู้ยืมจาก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69" w:type="dxa"/>
            <w:vAlign w:val="bottom"/>
          </w:tcPr>
          <w:p w14:paraId="065DF311" w14:textId="7C557E6E" w:rsidR="00D9524D" w:rsidRPr="00517726" w:rsidRDefault="00D9524D" w:rsidP="00D95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7726">
              <w:rPr>
                <w:rFonts w:ascii="Angsana New" w:hAnsi="Angsana New"/>
                <w:color w:val="000000"/>
                <w:sz w:val="24"/>
                <w:szCs w:val="24"/>
              </w:rPr>
              <w:t>0.50</w:t>
            </w:r>
          </w:p>
        </w:tc>
        <w:tc>
          <w:tcPr>
            <w:tcW w:w="241" w:type="dxa"/>
            <w:vAlign w:val="bottom"/>
          </w:tcPr>
          <w:p w14:paraId="5D428706" w14:textId="77777777" w:rsidR="00D9524D" w:rsidRPr="00517726" w:rsidRDefault="00D9524D" w:rsidP="00D952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5C42E5B1" w14:textId="1F24E5B8" w:rsidR="00D9524D" w:rsidRPr="00517726" w:rsidRDefault="00D9524D" w:rsidP="00D95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7726">
              <w:rPr>
                <w:rFonts w:ascii="Angsana New" w:hAnsi="Angsana New"/>
                <w:color w:val="000000"/>
                <w:sz w:val="24"/>
                <w:szCs w:val="24"/>
              </w:rPr>
              <w:t>0.50</w:t>
            </w:r>
          </w:p>
        </w:tc>
        <w:tc>
          <w:tcPr>
            <w:tcW w:w="240" w:type="dxa"/>
            <w:vAlign w:val="bottom"/>
          </w:tcPr>
          <w:p w14:paraId="0D72A274" w14:textId="77777777" w:rsidR="00D9524D" w:rsidRPr="00517726" w:rsidRDefault="00D9524D" w:rsidP="00D952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01CEE5E1" w14:textId="0B03D551" w:rsidR="00D9524D" w:rsidRPr="00517726" w:rsidRDefault="00D9524D" w:rsidP="00D95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772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955A2E1" w14:textId="77777777" w:rsidR="00D9524D" w:rsidRPr="00517726" w:rsidRDefault="00D9524D" w:rsidP="00D952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vAlign w:val="bottom"/>
          </w:tcPr>
          <w:p w14:paraId="15339B05" w14:textId="658D8C86" w:rsidR="00D9524D" w:rsidRPr="00517726" w:rsidRDefault="00D9524D" w:rsidP="00D95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7726">
              <w:rPr>
                <w:rFonts w:ascii="Angsana New" w:hAnsi="Angsana New"/>
                <w:color w:val="000000"/>
                <w:sz w:val="24"/>
                <w:szCs w:val="24"/>
              </w:rPr>
              <w:t>0.50</w:t>
            </w:r>
          </w:p>
        </w:tc>
      </w:tr>
      <w:tr w:rsidR="00D9524D" w:rsidRPr="00A21D14" w14:paraId="252A6F79" w14:textId="77777777" w:rsidTr="003A0EDF">
        <w:trPr>
          <w:trHeight w:val="119"/>
        </w:trPr>
        <w:tc>
          <w:tcPr>
            <w:tcW w:w="3954" w:type="dxa"/>
            <w:hideMark/>
          </w:tcPr>
          <w:p w14:paraId="0315471B" w14:textId="77777777" w:rsidR="00D9524D" w:rsidRPr="006115EE" w:rsidRDefault="00D9524D" w:rsidP="00D9524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6115EE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69" w:type="dxa"/>
            <w:vAlign w:val="bottom"/>
          </w:tcPr>
          <w:p w14:paraId="62559AFE" w14:textId="454E380D" w:rsidR="00D9524D" w:rsidRPr="00517726" w:rsidRDefault="00D9524D" w:rsidP="00D95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7726">
              <w:rPr>
                <w:rFonts w:ascii="Angsana New" w:hAnsi="Angsana New"/>
                <w:color w:val="000000"/>
                <w:sz w:val="24"/>
                <w:szCs w:val="24"/>
              </w:rPr>
              <w:t>491.66</w:t>
            </w:r>
          </w:p>
        </w:tc>
        <w:tc>
          <w:tcPr>
            <w:tcW w:w="241" w:type="dxa"/>
            <w:vAlign w:val="bottom"/>
          </w:tcPr>
          <w:p w14:paraId="0927E75C" w14:textId="77777777" w:rsidR="00D9524D" w:rsidRPr="00517726" w:rsidRDefault="00D9524D" w:rsidP="00D952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5AE359CF" w14:textId="17A329B6" w:rsidR="00D9524D" w:rsidRPr="00517726" w:rsidRDefault="00D9524D" w:rsidP="00D95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7726">
              <w:rPr>
                <w:rFonts w:ascii="Angsana New" w:hAnsi="Angsana New"/>
                <w:color w:val="000000"/>
                <w:sz w:val="24"/>
                <w:szCs w:val="24"/>
              </w:rPr>
              <w:t>45.99</w:t>
            </w:r>
          </w:p>
        </w:tc>
        <w:tc>
          <w:tcPr>
            <w:tcW w:w="240" w:type="dxa"/>
            <w:vAlign w:val="bottom"/>
          </w:tcPr>
          <w:p w14:paraId="5EF94C8A" w14:textId="77777777" w:rsidR="00D9524D" w:rsidRPr="00517726" w:rsidRDefault="00D9524D" w:rsidP="00D952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1CFA2B04" w14:textId="4A695895" w:rsidR="00D9524D" w:rsidRPr="00517726" w:rsidRDefault="00D9524D" w:rsidP="00D95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7726">
              <w:rPr>
                <w:rFonts w:ascii="Angsana New" w:hAnsi="Angsana New"/>
                <w:color w:val="000000"/>
                <w:sz w:val="24"/>
                <w:szCs w:val="24"/>
              </w:rPr>
              <w:t>445.67</w:t>
            </w:r>
          </w:p>
        </w:tc>
        <w:tc>
          <w:tcPr>
            <w:tcW w:w="236" w:type="dxa"/>
            <w:vAlign w:val="bottom"/>
          </w:tcPr>
          <w:p w14:paraId="44510CF9" w14:textId="77777777" w:rsidR="00D9524D" w:rsidRPr="00517726" w:rsidRDefault="00D9524D" w:rsidP="00D952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vAlign w:val="bottom"/>
          </w:tcPr>
          <w:p w14:paraId="2FB3F0D2" w14:textId="13449D38" w:rsidR="00D9524D" w:rsidRPr="00517726" w:rsidRDefault="00D9524D" w:rsidP="00D95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7726">
              <w:rPr>
                <w:rFonts w:ascii="Angsana New" w:hAnsi="Angsana New"/>
                <w:color w:val="000000"/>
                <w:sz w:val="24"/>
                <w:szCs w:val="24"/>
              </w:rPr>
              <w:t>491.66</w:t>
            </w:r>
          </w:p>
        </w:tc>
      </w:tr>
      <w:tr w:rsidR="00D9524D" w:rsidRPr="00A21D14" w14:paraId="2B95AD1F" w14:textId="77777777" w:rsidTr="003A0EDF">
        <w:tc>
          <w:tcPr>
            <w:tcW w:w="3954" w:type="dxa"/>
            <w:hideMark/>
          </w:tcPr>
          <w:p w14:paraId="68033DDC" w14:textId="77777777" w:rsidR="00D9524D" w:rsidRPr="006115EE" w:rsidRDefault="00D9524D" w:rsidP="00D9524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6115EE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691702" w14:textId="24E48866" w:rsidR="00D9524D" w:rsidRPr="00517726" w:rsidRDefault="00D9524D" w:rsidP="00D95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7726">
              <w:rPr>
                <w:rFonts w:ascii="Angsana New" w:hAnsi="Angsana New"/>
                <w:color w:val="000000"/>
                <w:sz w:val="24"/>
                <w:szCs w:val="24"/>
              </w:rPr>
              <w:t>993.85</w:t>
            </w:r>
          </w:p>
        </w:tc>
        <w:tc>
          <w:tcPr>
            <w:tcW w:w="241" w:type="dxa"/>
          </w:tcPr>
          <w:p w14:paraId="5DA48BC1" w14:textId="77777777" w:rsidR="00D9524D" w:rsidRPr="00517726" w:rsidRDefault="00D9524D" w:rsidP="00D952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9257C3" w14:textId="0437AC24" w:rsidR="00D9524D" w:rsidRPr="00517726" w:rsidRDefault="00D9524D" w:rsidP="00D95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firstLine="8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772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53D95DA" w14:textId="77777777" w:rsidR="00D9524D" w:rsidRPr="00517726" w:rsidRDefault="00D9524D" w:rsidP="00D952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AAA703" w14:textId="6ED1DDD2" w:rsidR="00D9524D" w:rsidRPr="00517726" w:rsidRDefault="00D9524D" w:rsidP="00D95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7726">
              <w:rPr>
                <w:rFonts w:ascii="Angsana New" w:hAnsi="Angsana New"/>
                <w:color w:val="000000"/>
                <w:sz w:val="24"/>
                <w:szCs w:val="24"/>
              </w:rPr>
              <w:t>993.85</w:t>
            </w:r>
          </w:p>
        </w:tc>
        <w:tc>
          <w:tcPr>
            <w:tcW w:w="236" w:type="dxa"/>
          </w:tcPr>
          <w:p w14:paraId="5BD5D742" w14:textId="77777777" w:rsidR="00D9524D" w:rsidRPr="00517726" w:rsidRDefault="00D9524D" w:rsidP="00D952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3E6AD8" w14:textId="5E195BB4" w:rsidR="00D9524D" w:rsidRPr="00517726" w:rsidRDefault="00D9524D" w:rsidP="00D95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7726">
              <w:rPr>
                <w:rFonts w:ascii="Angsana New" w:hAnsi="Angsana New"/>
                <w:color w:val="000000"/>
                <w:sz w:val="24"/>
                <w:szCs w:val="24"/>
              </w:rPr>
              <w:t>993.85</w:t>
            </w:r>
          </w:p>
        </w:tc>
      </w:tr>
      <w:tr w:rsidR="00D9524D" w:rsidRPr="00A21D14" w14:paraId="39E7C5EE" w14:textId="77777777" w:rsidTr="003A0EDF">
        <w:tc>
          <w:tcPr>
            <w:tcW w:w="3954" w:type="dxa"/>
          </w:tcPr>
          <w:p w14:paraId="281F5122" w14:textId="77777777" w:rsidR="00D9524D" w:rsidRPr="006115EE" w:rsidRDefault="00D9524D" w:rsidP="00D9524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785B25" w14:textId="69245770" w:rsidR="00D9524D" w:rsidRPr="00517726" w:rsidRDefault="00D9524D" w:rsidP="00D95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1772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5,</w:t>
            </w:r>
            <w:r w:rsidR="00D5621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540</w:t>
            </w:r>
            <w:r w:rsidRPr="0051772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.</w:t>
            </w:r>
            <w:r w:rsidR="00D5621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88</w:t>
            </w:r>
          </w:p>
        </w:tc>
        <w:tc>
          <w:tcPr>
            <w:tcW w:w="241" w:type="dxa"/>
          </w:tcPr>
          <w:p w14:paraId="284D7375" w14:textId="77777777" w:rsidR="00D9524D" w:rsidRPr="00517726" w:rsidRDefault="00D9524D" w:rsidP="00D952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532140" w14:textId="1FFD55FC" w:rsidR="00D9524D" w:rsidRPr="00517726" w:rsidRDefault="00D9524D" w:rsidP="00D95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1772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</w:t>
            </w:r>
            <w:r w:rsidR="00D5621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101</w:t>
            </w:r>
            <w:r w:rsidRPr="0051772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.</w:t>
            </w:r>
            <w:r w:rsidR="007B6A1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 w:rsidR="00D5621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" w:type="dxa"/>
          </w:tcPr>
          <w:p w14:paraId="162F749C" w14:textId="77777777" w:rsidR="00D9524D" w:rsidRPr="00517726" w:rsidRDefault="00D9524D" w:rsidP="00D952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94EC7" w14:textId="77C34319" w:rsidR="00D9524D" w:rsidRPr="00517726" w:rsidRDefault="00D9524D" w:rsidP="00D95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1772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1,439.52</w:t>
            </w:r>
          </w:p>
        </w:tc>
        <w:tc>
          <w:tcPr>
            <w:tcW w:w="236" w:type="dxa"/>
          </w:tcPr>
          <w:p w14:paraId="556FF46B" w14:textId="77777777" w:rsidR="00D9524D" w:rsidRPr="00517726" w:rsidRDefault="00D9524D" w:rsidP="00D952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808129" w14:textId="7F587481" w:rsidR="00D9524D" w:rsidRPr="00517726" w:rsidRDefault="00D9524D" w:rsidP="00D95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1772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5,</w:t>
            </w:r>
            <w:r w:rsidR="00D5621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540</w:t>
            </w:r>
            <w:r w:rsidRPr="0051772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.</w:t>
            </w:r>
            <w:r w:rsidR="00D5621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88</w:t>
            </w:r>
          </w:p>
        </w:tc>
      </w:tr>
    </w:tbl>
    <w:p w14:paraId="50F7311D" w14:textId="20AC1AA0" w:rsidR="004A62F8" w:rsidRDefault="004A62F8"/>
    <w:tbl>
      <w:tblPr>
        <w:tblStyle w:val="TableGrid"/>
        <w:tblW w:w="9278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54"/>
        <w:gridCol w:w="1169"/>
        <w:gridCol w:w="241"/>
        <w:gridCol w:w="1121"/>
        <w:gridCol w:w="270"/>
        <w:gridCol w:w="1170"/>
        <w:gridCol w:w="270"/>
        <w:gridCol w:w="1083"/>
      </w:tblGrid>
      <w:tr w:rsidR="003A0EDF" w:rsidRPr="009422D8" w14:paraId="2B21BD28" w14:textId="77777777" w:rsidTr="003A0EDF">
        <w:tc>
          <w:tcPr>
            <w:tcW w:w="3954" w:type="dxa"/>
            <w:shd w:val="clear" w:color="auto" w:fill="auto"/>
            <w:vAlign w:val="bottom"/>
          </w:tcPr>
          <w:p w14:paraId="395CF796" w14:textId="03BBA6B5" w:rsidR="003A0EDF" w:rsidRPr="006115EE" w:rsidRDefault="003A0EDF" w:rsidP="00527B5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324" w:type="dxa"/>
            <w:gridSpan w:val="7"/>
            <w:shd w:val="clear" w:color="auto" w:fill="auto"/>
            <w:vAlign w:val="bottom"/>
          </w:tcPr>
          <w:p w14:paraId="3E9311E1" w14:textId="17E5721A" w:rsidR="003A0EDF" w:rsidRPr="009422D8" w:rsidRDefault="003A0EDF" w:rsidP="00527B5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422D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</w:t>
            </w:r>
            <w:r w:rsidR="009E61D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3A0EDF" w:rsidRPr="006115EE" w14:paraId="500BA0A3" w14:textId="77777777" w:rsidTr="003A0EDF">
        <w:tc>
          <w:tcPr>
            <w:tcW w:w="3954" w:type="dxa"/>
            <w:shd w:val="clear" w:color="auto" w:fill="auto"/>
          </w:tcPr>
          <w:p w14:paraId="486267E5" w14:textId="77777777" w:rsidR="003A0EDF" w:rsidRPr="006115EE" w:rsidRDefault="003A0EDF" w:rsidP="00527B5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324" w:type="dxa"/>
            <w:gridSpan w:val="7"/>
            <w:shd w:val="clear" w:color="auto" w:fill="auto"/>
            <w:vAlign w:val="bottom"/>
          </w:tcPr>
          <w:p w14:paraId="02389729" w14:textId="77777777" w:rsidR="003A0EDF" w:rsidRPr="006115EE" w:rsidRDefault="003A0EDF" w:rsidP="00527B5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3A0EDF" w:rsidRPr="006115EE" w14:paraId="2C016971" w14:textId="77777777" w:rsidTr="003A0EDF">
        <w:tc>
          <w:tcPr>
            <w:tcW w:w="3954" w:type="dxa"/>
            <w:shd w:val="clear" w:color="auto" w:fill="auto"/>
            <w:vAlign w:val="bottom"/>
            <w:hideMark/>
          </w:tcPr>
          <w:p w14:paraId="691E7584" w14:textId="77777777" w:rsidR="003A0EDF" w:rsidRPr="006115EE" w:rsidRDefault="003A0EDF" w:rsidP="00527B5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115E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6115E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30 </w:t>
            </w:r>
            <w:r w:rsidRPr="006115E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กันยายน </w:t>
            </w:r>
            <w:r w:rsidRPr="006115E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1169" w:type="dxa"/>
            <w:shd w:val="clear" w:color="auto" w:fill="auto"/>
            <w:vAlign w:val="bottom"/>
            <w:hideMark/>
          </w:tcPr>
          <w:p w14:paraId="508F33CD" w14:textId="77777777" w:rsidR="003A0EDF" w:rsidRPr="006115EE" w:rsidRDefault="003A0EDF" w:rsidP="00527B5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15E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20C31A10" w14:textId="77777777" w:rsidR="003A0EDF" w:rsidRPr="006115EE" w:rsidRDefault="003A0EDF" w:rsidP="00527B5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15EE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41" w:type="dxa"/>
            <w:shd w:val="clear" w:color="auto" w:fill="auto"/>
          </w:tcPr>
          <w:p w14:paraId="77CBA270" w14:textId="77777777" w:rsidR="003A0EDF" w:rsidRPr="006115EE" w:rsidRDefault="003A0EDF" w:rsidP="00527B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14:paraId="5A239F97" w14:textId="77777777" w:rsidR="003A0EDF" w:rsidRPr="006115EE" w:rsidRDefault="003A0EDF" w:rsidP="00527B5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15EE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6115EE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  <w:r w:rsidRPr="006115EE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6115EE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70" w:type="dxa"/>
            <w:shd w:val="clear" w:color="auto" w:fill="auto"/>
          </w:tcPr>
          <w:p w14:paraId="23AE5C44" w14:textId="77777777" w:rsidR="003A0EDF" w:rsidRPr="006115EE" w:rsidRDefault="003A0EDF" w:rsidP="00527B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3167291" w14:textId="77777777" w:rsidR="003A0EDF" w:rsidRPr="006115EE" w:rsidRDefault="003A0EDF" w:rsidP="00527B5D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15E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Pr="006115E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6115EE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6115E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115E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แต่ไม่เกิน </w:t>
            </w:r>
            <w:r w:rsidRPr="006115EE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6115E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362B06" w14:textId="77777777" w:rsidR="003A0EDF" w:rsidRPr="006115EE" w:rsidRDefault="003A0EDF" w:rsidP="00527B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  <w:vAlign w:val="bottom"/>
            <w:hideMark/>
          </w:tcPr>
          <w:p w14:paraId="1C1D52E2" w14:textId="77777777" w:rsidR="003A0EDF" w:rsidRPr="006115EE" w:rsidRDefault="003A0EDF" w:rsidP="00527B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15E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3A0EDF" w:rsidRPr="006115EE" w14:paraId="0EE19B02" w14:textId="77777777" w:rsidTr="003A0EDF">
        <w:tc>
          <w:tcPr>
            <w:tcW w:w="3954" w:type="dxa"/>
            <w:shd w:val="clear" w:color="auto" w:fill="auto"/>
          </w:tcPr>
          <w:p w14:paraId="4D36D683" w14:textId="77777777" w:rsidR="003A0EDF" w:rsidRPr="006115EE" w:rsidRDefault="003A0EDF" w:rsidP="00527B5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324" w:type="dxa"/>
            <w:gridSpan w:val="7"/>
            <w:shd w:val="clear" w:color="auto" w:fill="auto"/>
          </w:tcPr>
          <w:p w14:paraId="4BD03DD9" w14:textId="77777777" w:rsidR="003A0EDF" w:rsidRPr="006115EE" w:rsidRDefault="003A0EDF" w:rsidP="0052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115E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3A0EDF" w:rsidRPr="006A038D" w14:paraId="4842C5A7" w14:textId="77777777" w:rsidTr="003A0EDF">
        <w:trPr>
          <w:trHeight w:val="380"/>
        </w:trPr>
        <w:tc>
          <w:tcPr>
            <w:tcW w:w="3954" w:type="dxa"/>
            <w:shd w:val="clear" w:color="auto" w:fill="auto"/>
            <w:hideMark/>
          </w:tcPr>
          <w:p w14:paraId="2569FA08" w14:textId="77777777" w:rsidR="003A0EDF" w:rsidRPr="006A038D" w:rsidRDefault="003A0EDF" w:rsidP="002C522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A038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6A038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169" w:type="dxa"/>
            <w:shd w:val="clear" w:color="auto" w:fill="auto"/>
          </w:tcPr>
          <w:p w14:paraId="6DA9D5E7" w14:textId="77777777" w:rsidR="003A0EDF" w:rsidRPr="009422D8" w:rsidRDefault="003A0EDF" w:rsidP="002C522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shd w:val="clear" w:color="auto" w:fill="auto"/>
          </w:tcPr>
          <w:p w14:paraId="277FE652" w14:textId="77777777" w:rsidR="003A0EDF" w:rsidRPr="006A038D" w:rsidRDefault="003A0EDF" w:rsidP="002C522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14:paraId="70B3A4BD" w14:textId="77777777" w:rsidR="003A0EDF" w:rsidRPr="006A038D" w:rsidRDefault="003A0EDF" w:rsidP="002C522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6C3D568" w14:textId="77777777" w:rsidR="003A0EDF" w:rsidRPr="006A038D" w:rsidRDefault="003A0EDF" w:rsidP="002C522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1DEBC3E" w14:textId="77777777" w:rsidR="003A0EDF" w:rsidRPr="006A038D" w:rsidRDefault="003A0EDF" w:rsidP="002C522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8E8589D" w14:textId="77777777" w:rsidR="003A0EDF" w:rsidRPr="006A038D" w:rsidRDefault="003A0EDF" w:rsidP="002C522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83" w:type="dxa"/>
            <w:shd w:val="clear" w:color="auto" w:fill="auto"/>
          </w:tcPr>
          <w:p w14:paraId="1DA7C524" w14:textId="77777777" w:rsidR="003A0EDF" w:rsidRPr="006A038D" w:rsidRDefault="003A0EDF" w:rsidP="002C522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3A0EDF" w:rsidRPr="006A038D" w14:paraId="7E4ADDA5" w14:textId="77777777" w:rsidTr="003A0EDF">
        <w:tc>
          <w:tcPr>
            <w:tcW w:w="3954" w:type="dxa"/>
            <w:shd w:val="clear" w:color="auto" w:fill="auto"/>
          </w:tcPr>
          <w:p w14:paraId="119EF8AC" w14:textId="42C7DF20" w:rsidR="003A0EDF" w:rsidRPr="006A038D" w:rsidRDefault="009A33AE" w:rsidP="006A038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</w:t>
            </w:r>
            <w:r w:rsidR="003A0EDF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169" w:type="dxa"/>
            <w:shd w:val="clear" w:color="auto" w:fill="auto"/>
          </w:tcPr>
          <w:p w14:paraId="1AB68A65" w14:textId="40BC119B" w:rsidR="003A0EDF" w:rsidRPr="00A11B1C" w:rsidRDefault="003A0EDF" w:rsidP="00A1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11B1C">
              <w:rPr>
                <w:rFonts w:ascii="Angsana New" w:hAnsi="Angsana New"/>
                <w:color w:val="000000"/>
                <w:sz w:val="24"/>
                <w:szCs w:val="24"/>
              </w:rPr>
              <w:t>24.12</w:t>
            </w:r>
          </w:p>
        </w:tc>
        <w:tc>
          <w:tcPr>
            <w:tcW w:w="241" w:type="dxa"/>
            <w:shd w:val="clear" w:color="auto" w:fill="auto"/>
          </w:tcPr>
          <w:p w14:paraId="67E80919" w14:textId="77777777" w:rsidR="003A0EDF" w:rsidRPr="006A038D" w:rsidRDefault="003A0EDF" w:rsidP="006A038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14:paraId="4BB1FE11" w14:textId="17471D87" w:rsidR="003A0EDF" w:rsidRPr="00A11B1C" w:rsidRDefault="003A0EDF" w:rsidP="00A1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11B1C">
              <w:rPr>
                <w:rFonts w:ascii="Angsana New" w:hAnsi="Angsana New"/>
                <w:color w:val="000000"/>
                <w:sz w:val="24"/>
                <w:szCs w:val="24"/>
              </w:rPr>
              <w:t>24.12</w:t>
            </w:r>
          </w:p>
        </w:tc>
        <w:tc>
          <w:tcPr>
            <w:tcW w:w="270" w:type="dxa"/>
            <w:shd w:val="clear" w:color="auto" w:fill="auto"/>
          </w:tcPr>
          <w:p w14:paraId="066CA0EE" w14:textId="77777777" w:rsidR="003A0EDF" w:rsidRPr="00A11B1C" w:rsidRDefault="003A0EDF" w:rsidP="00A11B1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0667A45" w14:textId="1FC944D6" w:rsidR="003A0EDF" w:rsidRPr="00A11B1C" w:rsidRDefault="003A0EDF" w:rsidP="00862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11B1C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6D5832" w14:textId="77777777" w:rsidR="003A0EDF" w:rsidRPr="00A11B1C" w:rsidRDefault="003A0EDF" w:rsidP="00A11B1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31E376A1" w14:textId="219EF2C2" w:rsidR="003A0EDF" w:rsidRPr="00A11B1C" w:rsidRDefault="003A0EDF" w:rsidP="00862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11B1C">
              <w:rPr>
                <w:rFonts w:ascii="Angsana New" w:hAnsi="Angsana New"/>
                <w:color w:val="000000"/>
                <w:sz w:val="24"/>
                <w:szCs w:val="24"/>
              </w:rPr>
              <w:t>24.12</w:t>
            </w:r>
          </w:p>
        </w:tc>
      </w:tr>
      <w:tr w:rsidR="003A0EDF" w:rsidRPr="006A038D" w14:paraId="49D19306" w14:textId="77777777" w:rsidTr="003A0EDF">
        <w:tc>
          <w:tcPr>
            <w:tcW w:w="3954" w:type="dxa"/>
            <w:shd w:val="clear" w:color="auto" w:fill="auto"/>
            <w:hideMark/>
          </w:tcPr>
          <w:p w14:paraId="3170EDA6" w14:textId="2D1B4997" w:rsidR="003A0EDF" w:rsidRPr="006A038D" w:rsidRDefault="003A0EDF" w:rsidP="006A038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6A038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69" w:type="dxa"/>
            <w:shd w:val="clear" w:color="auto" w:fill="auto"/>
          </w:tcPr>
          <w:p w14:paraId="5459D17F" w14:textId="736DC62D" w:rsidR="003A0EDF" w:rsidRPr="00A11B1C" w:rsidRDefault="003A0EDF" w:rsidP="00A1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11B1C">
              <w:rPr>
                <w:rFonts w:ascii="Angsana New" w:hAnsi="Angsana New"/>
                <w:color w:val="000000"/>
                <w:sz w:val="24"/>
                <w:szCs w:val="24"/>
              </w:rPr>
              <w:t>1,200.40</w:t>
            </w:r>
          </w:p>
        </w:tc>
        <w:tc>
          <w:tcPr>
            <w:tcW w:w="241" w:type="dxa"/>
            <w:shd w:val="clear" w:color="auto" w:fill="auto"/>
          </w:tcPr>
          <w:p w14:paraId="14C6C6F6" w14:textId="77777777" w:rsidR="003A0EDF" w:rsidRPr="006A038D" w:rsidRDefault="003A0EDF" w:rsidP="006A038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14:paraId="28CB8C55" w14:textId="19005B3C" w:rsidR="003A0EDF" w:rsidRPr="00A11B1C" w:rsidRDefault="003A0EDF" w:rsidP="00A1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11B1C">
              <w:rPr>
                <w:rFonts w:ascii="Angsana New" w:hAnsi="Angsana New"/>
                <w:color w:val="000000"/>
                <w:sz w:val="24"/>
                <w:szCs w:val="24"/>
              </w:rPr>
              <w:t>1,200.40</w:t>
            </w:r>
          </w:p>
        </w:tc>
        <w:tc>
          <w:tcPr>
            <w:tcW w:w="270" w:type="dxa"/>
            <w:shd w:val="clear" w:color="auto" w:fill="auto"/>
          </w:tcPr>
          <w:p w14:paraId="23D35EDD" w14:textId="77777777" w:rsidR="003A0EDF" w:rsidRPr="00A11B1C" w:rsidRDefault="003A0EDF" w:rsidP="00A1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EEB10C9" w14:textId="11DDE2B6" w:rsidR="003A0EDF" w:rsidRPr="00A11B1C" w:rsidRDefault="003A0EDF" w:rsidP="00862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11B1C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EFDA52" w14:textId="77777777" w:rsidR="003A0EDF" w:rsidRPr="00A11B1C" w:rsidRDefault="003A0EDF" w:rsidP="00A1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0F91074B" w14:textId="3DB8BFAC" w:rsidR="003A0EDF" w:rsidRPr="00A11B1C" w:rsidRDefault="003A0EDF" w:rsidP="00A1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11B1C">
              <w:rPr>
                <w:rFonts w:ascii="Angsana New" w:hAnsi="Angsana New"/>
                <w:color w:val="000000"/>
                <w:sz w:val="24"/>
                <w:szCs w:val="24"/>
              </w:rPr>
              <w:t>1,200.40</w:t>
            </w:r>
          </w:p>
        </w:tc>
      </w:tr>
      <w:tr w:rsidR="003A0EDF" w:rsidRPr="006A038D" w14:paraId="2D0269C3" w14:textId="77777777" w:rsidTr="003A0EDF">
        <w:trPr>
          <w:trHeight w:val="119"/>
        </w:trPr>
        <w:tc>
          <w:tcPr>
            <w:tcW w:w="3954" w:type="dxa"/>
            <w:shd w:val="clear" w:color="auto" w:fill="auto"/>
            <w:hideMark/>
          </w:tcPr>
          <w:p w14:paraId="080231AA" w14:textId="77777777" w:rsidR="003A0EDF" w:rsidRPr="006A038D" w:rsidRDefault="003A0EDF" w:rsidP="006A038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6A038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737EA1F" w14:textId="0F5CAD8D" w:rsidR="003A0EDF" w:rsidRPr="00A11B1C" w:rsidRDefault="003A0EDF" w:rsidP="00A1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11B1C">
              <w:rPr>
                <w:rFonts w:ascii="Angsana New" w:hAnsi="Angsana New"/>
                <w:color w:val="000000"/>
                <w:sz w:val="24"/>
                <w:szCs w:val="24"/>
              </w:rPr>
              <w:t>25.87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71D9D47" w14:textId="77777777" w:rsidR="003A0EDF" w:rsidRPr="006A038D" w:rsidRDefault="003A0EDF" w:rsidP="006A038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6627637D" w14:textId="4246E63A" w:rsidR="003A0EDF" w:rsidRPr="00A11B1C" w:rsidRDefault="003A0EDF" w:rsidP="00A1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11B1C">
              <w:rPr>
                <w:rFonts w:ascii="Angsana New" w:hAnsi="Angsana New"/>
                <w:color w:val="000000"/>
                <w:sz w:val="24"/>
                <w:szCs w:val="24"/>
              </w:rPr>
              <w:t>14.16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20A32E" w14:textId="77777777" w:rsidR="003A0EDF" w:rsidRPr="00A11B1C" w:rsidRDefault="003A0EDF" w:rsidP="00A1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20DD59" w14:textId="77AE6C24" w:rsidR="003A0EDF" w:rsidRPr="00A11B1C" w:rsidRDefault="003A0EDF" w:rsidP="00A1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11B1C">
              <w:rPr>
                <w:rFonts w:ascii="Angsana New" w:hAnsi="Angsana New"/>
                <w:color w:val="000000"/>
                <w:sz w:val="24"/>
                <w:szCs w:val="24"/>
              </w:rPr>
              <w:t>11.71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D87DAB" w14:textId="77777777" w:rsidR="003A0EDF" w:rsidRPr="00A11B1C" w:rsidRDefault="003A0EDF" w:rsidP="00A1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038C5A0" w14:textId="064CE734" w:rsidR="003A0EDF" w:rsidRPr="00A11B1C" w:rsidRDefault="003A0EDF" w:rsidP="00A1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11B1C">
              <w:rPr>
                <w:rFonts w:ascii="Angsana New" w:hAnsi="Angsana New"/>
                <w:color w:val="000000"/>
                <w:sz w:val="24"/>
                <w:szCs w:val="24"/>
              </w:rPr>
              <w:t>25.87</w:t>
            </w:r>
          </w:p>
        </w:tc>
      </w:tr>
      <w:tr w:rsidR="003A0EDF" w:rsidRPr="006A038D" w14:paraId="5D24A45B" w14:textId="77777777" w:rsidTr="003A0EDF">
        <w:tc>
          <w:tcPr>
            <w:tcW w:w="3954" w:type="dxa"/>
            <w:shd w:val="clear" w:color="auto" w:fill="auto"/>
            <w:hideMark/>
          </w:tcPr>
          <w:p w14:paraId="50A02120" w14:textId="77777777" w:rsidR="003A0EDF" w:rsidRPr="006A038D" w:rsidRDefault="003A0EDF" w:rsidP="006A038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6A038D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3A6D0" w14:textId="419C0B73" w:rsidR="003A0EDF" w:rsidRPr="00A11B1C" w:rsidRDefault="003A0EDF" w:rsidP="00A1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11B1C">
              <w:rPr>
                <w:rFonts w:ascii="Angsana New" w:hAnsi="Angsana New"/>
                <w:color w:val="000000"/>
                <w:sz w:val="24"/>
                <w:szCs w:val="24"/>
              </w:rPr>
              <w:t>993.85</w:t>
            </w:r>
          </w:p>
        </w:tc>
        <w:tc>
          <w:tcPr>
            <w:tcW w:w="241" w:type="dxa"/>
            <w:shd w:val="clear" w:color="auto" w:fill="auto"/>
          </w:tcPr>
          <w:p w14:paraId="34C33967" w14:textId="77777777" w:rsidR="003A0EDF" w:rsidRPr="006A038D" w:rsidRDefault="003A0EDF" w:rsidP="006A038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7DF4F7" w14:textId="0F50D19E" w:rsidR="003A0EDF" w:rsidRPr="00A11B1C" w:rsidRDefault="003A0EDF" w:rsidP="00862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11B1C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2B8BAF" w14:textId="77777777" w:rsidR="003A0EDF" w:rsidRPr="00A11B1C" w:rsidRDefault="003A0EDF" w:rsidP="00A1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9A9E41" w14:textId="1A0D67B9" w:rsidR="003A0EDF" w:rsidRPr="00A11B1C" w:rsidRDefault="003A0EDF" w:rsidP="00A1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11B1C">
              <w:rPr>
                <w:rFonts w:ascii="Angsana New" w:hAnsi="Angsana New"/>
                <w:color w:val="000000"/>
                <w:sz w:val="24"/>
                <w:szCs w:val="24"/>
              </w:rPr>
              <w:t>993.85</w:t>
            </w:r>
          </w:p>
        </w:tc>
        <w:tc>
          <w:tcPr>
            <w:tcW w:w="270" w:type="dxa"/>
            <w:shd w:val="clear" w:color="auto" w:fill="auto"/>
          </w:tcPr>
          <w:p w14:paraId="16B5E9C0" w14:textId="77777777" w:rsidR="003A0EDF" w:rsidRPr="00A11B1C" w:rsidRDefault="003A0EDF" w:rsidP="00A1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F36989" w14:textId="1A7C880D" w:rsidR="003A0EDF" w:rsidRPr="00A11B1C" w:rsidRDefault="003A0EDF" w:rsidP="00A1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11B1C">
              <w:rPr>
                <w:rFonts w:ascii="Angsana New" w:hAnsi="Angsana New"/>
                <w:color w:val="000000"/>
                <w:sz w:val="24"/>
                <w:szCs w:val="24"/>
              </w:rPr>
              <w:t>993.85</w:t>
            </w:r>
          </w:p>
        </w:tc>
      </w:tr>
      <w:tr w:rsidR="003A0EDF" w:rsidRPr="006A038D" w14:paraId="67572E12" w14:textId="77777777" w:rsidTr="003A0EDF">
        <w:tc>
          <w:tcPr>
            <w:tcW w:w="3954" w:type="dxa"/>
            <w:shd w:val="clear" w:color="auto" w:fill="auto"/>
          </w:tcPr>
          <w:p w14:paraId="61C20D00" w14:textId="77777777" w:rsidR="003A0EDF" w:rsidRPr="006A038D" w:rsidRDefault="003A0EDF" w:rsidP="0052620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799FF3" w14:textId="1DF3ABF6" w:rsidR="003A0EDF" w:rsidRPr="00A11B1C" w:rsidRDefault="003A0EDF" w:rsidP="00A1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11B1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2,244.24</w:t>
            </w:r>
          </w:p>
        </w:tc>
        <w:tc>
          <w:tcPr>
            <w:tcW w:w="241" w:type="dxa"/>
            <w:shd w:val="clear" w:color="auto" w:fill="auto"/>
          </w:tcPr>
          <w:p w14:paraId="10FA1D26" w14:textId="77777777" w:rsidR="003A0EDF" w:rsidRPr="00A11B1C" w:rsidRDefault="003A0EDF" w:rsidP="005262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3CF59F" w14:textId="2B194040" w:rsidR="003A0EDF" w:rsidRPr="00A11B1C" w:rsidRDefault="003A0EDF" w:rsidP="00A1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11B1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1,238.68</w:t>
            </w:r>
          </w:p>
        </w:tc>
        <w:tc>
          <w:tcPr>
            <w:tcW w:w="270" w:type="dxa"/>
            <w:shd w:val="clear" w:color="auto" w:fill="auto"/>
          </w:tcPr>
          <w:p w14:paraId="4BA7C527" w14:textId="77777777" w:rsidR="003A0EDF" w:rsidRPr="00A11B1C" w:rsidRDefault="003A0EDF" w:rsidP="00A1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4354B0" w14:textId="5C3E6E70" w:rsidR="003A0EDF" w:rsidRPr="00A11B1C" w:rsidRDefault="003A0EDF" w:rsidP="00A1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11B1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1,005.56</w:t>
            </w:r>
          </w:p>
        </w:tc>
        <w:tc>
          <w:tcPr>
            <w:tcW w:w="270" w:type="dxa"/>
            <w:shd w:val="clear" w:color="auto" w:fill="auto"/>
          </w:tcPr>
          <w:p w14:paraId="7814D6E0" w14:textId="77777777" w:rsidR="003A0EDF" w:rsidRPr="00A11B1C" w:rsidRDefault="003A0EDF" w:rsidP="00A1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4A1011" w14:textId="496C4041" w:rsidR="003A0EDF" w:rsidRPr="00A11B1C" w:rsidRDefault="003A0EDF" w:rsidP="00A1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11B1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2,244.24</w:t>
            </w:r>
          </w:p>
        </w:tc>
      </w:tr>
    </w:tbl>
    <w:p w14:paraId="2F733F43" w14:textId="23149AD6" w:rsidR="004C52E5" w:rsidRDefault="004C52E5"/>
    <w:tbl>
      <w:tblPr>
        <w:tblW w:w="9738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"/>
        <w:gridCol w:w="2970"/>
        <w:gridCol w:w="1351"/>
        <w:gridCol w:w="180"/>
        <w:gridCol w:w="1170"/>
        <w:gridCol w:w="180"/>
        <w:gridCol w:w="1350"/>
        <w:gridCol w:w="180"/>
        <w:gridCol w:w="1170"/>
        <w:gridCol w:w="180"/>
        <w:gridCol w:w="990"/>
      </w:tblGrid>
      <w:tr w:rsidR="006156CC" w:rsidRPr="008860F2" w14:paraId="2019E062" w14:textId="77777777" w:rsidTr="002C5223">
        <w:trPr>
          <w:gridBefore w:val="1"/>
          <w:wBefore w:w="17" w:type="dxa"/>
          <w:cantSplit/>
          <w:tblHeader/>
        </w:trPr>
        <w:tc>
          <w:tcPr>
            <w:tcW w:w="2970" w:type="dxa"/>
            <w:vAlign w:val="bottom"/>
          </w:tcPr>
          <w:p w14:paraId="56499387" w14:textId="5C832D71" w:rsidR="006156CC" w:rsidRPr="006574C3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6751" w:type="dxa"/>
            <w:gridSpan w:val="9"/>
          </w:tcPr>
          <w:p w14:paraId="5FAD8D7D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7315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D73159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156CC" w:rsidRPr="008860F2" w14:paraId="68E7E55A" w14:textId="77777777" w:rsidTr="002C5223">
        <w:trPr>
          <w:gridBefore w:val="1"/>
          <w:wBefore w:w="17" w:type="dxa"/>
          <w:cantSplit/>
          <w:tblHeader/>
        </w:trPr>
        <w:tc>
          <w:tcPr>
            <w:tcW w:w="2970" w:type="dxa"/>
            <w:vAlign w:val="bottom"/>
          </w:tcPr>
          <w:p w14:paraId="1BC1DFA1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351" w:type="dxa"/>
          </w:tcPr>
          <w:p w14:paraId="77ACD6A9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CB413EC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</w:tcPr>
          <w:p w14:paraId="636D0865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73159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ระยะเวลาที่ครบกำหนดชำระ</w:t>
            </w:r>
          </w:p>
        </w:tc>
      </w:tr>
      <w:tr w:rsidR="006156CC" w:rsidRPr="008860F2" w14:paraId="335174B7" w14:textId="77777777" w:rsidTr="002C5223">
        <w:trPr>
          <w:gridBefore w:val="1"/>
          <w:wBefore w:w="17" w:type="dxa"/>
          <w:cantSplit/>
          <w:tblHeader/>
        </w:trPr>
        <w:tc>
          <w:tcPr>
            <w:tcW w:w="2970" w:type="dxa"/>
            <w:vAlign w:val="bottom"/>
          </w:tcPr>
          <w:p w14:paraId="2356A5A8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351" w:type="dxa"/>
          </w:tcPr>
          <w:p w14:paraId="4E1DF074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73159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180" w:type="dxa"/>
          </w:tcPr>
          <w:p w14:paraId="6D9E647C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7081DAC9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0B34708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8B8DB0B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73159">
              <w:rPr>
                <w:rFonts w:ascii="Angsana New" w:hAnsi="Angsana New"/>
                <w:sz w:val="24"/>
                <w:szCs w:val="24"/>
                <w:cs/>
                <w:lang w:bidi="th-TH"/>
              </w:rPr>
              <w:t>หลังจาก</w:t>
            </w:r>
            <w:r w:rsidRPr="00D73159">
              <w:rPr>
                <w:rFonts w:ascii="Angsana New" w:hAnsi="Angsana New"/>
                <w:sz w:val="24"/>
                <w:szCs w:val="24"/>
                <w:lang w:bidi="th-TH"/>
              </w:rPr>
              <w:t xml:space="preserve"> 1 </w:t>
            </w:r>
            <w:r w:rsidRPr="00D73159">
              <w:rPr>
                <w:rFonts w:ascii="Angsana New" w:hAnsi="Angsana New"/>
                <w:sz w:val="24"/>
                <w:szCs w:val="24"/>
                <w:cs/>
                <w:lang w:bidi="th-TH"/>
              </w:rPr>
              <w:t>ปี แต่</w:t>
            </w:r>
          </w:p>
        </w:tc>
        <w:tc>
          <w:tcPr>
            <w:tcW w:w="180" w:type="dxa"/>
          </w:tcPr>
          <w:p w14:paraId="26B8065F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CD92806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1E17341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0F4EDE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6156CC" w:rsidRPr="008860F2" w14:paraId="456D2492" w14:textId="77777777" w:rsidTr="002C5223">
        <w:trPr>
          <w:gridBefore w:val="1"/>
          <w:wBefore w:w="17" w:type="dxa"/>
          <w:cantSplit/>
          <w:tblHeader/>
        </w:trPr>
        <w:tc>
          <w:tcPr>
            <w:tcW w:w="2970" w:type="dxa"/>
            <w:vAlign w:val="bottom"/>
          </w:tcPr>
          <w:p w14:paraId="56F750B1" w14:textId="67AA5A46" w:rsidR="006156CC" w:rsidRPr="00D73159" w:rsidRDefault="00F62B87" w:rsidP="002C52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D7315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7315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D7315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D7315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D73159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351" w:type="dxa"/>
          </w:tcPr>
          <w:p w14:paraId="68DF89B0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73159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</w:tcPr>
          <w:p w14:paraId="62B21AA6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</w:tcPr>
          <w:p w14:paraId="65B539DB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73159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ภายใน </w:t>
            </w:r>
            <w:r w:rsidRPr="00D7315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1 </w:t>
            </w:r>
            <w:r w:rsidRPr="00D73159">
              <w:rPr>
                <w:rFonts w:ascii="Angsana New" w:hAnsi="Angsana New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80" w:type="dxa"/>
          </w:tcPr>
          <w:p w14:paraId="74796172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F9C38EA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73159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ภายใน </w:t>
            </w:r>
            <w:r w:rsidRPr="00D7315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5 </w:t>
            </w:r>
            <w:r w:rsidRPr="00D7315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180" w:type="dxa"/>
          </w:tcPr>
          <w:p w14:paraId="5740556E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A1A3081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73159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หลังจาก </w:t>
            </w:r>
            <w:r w:rsidRPr="00D7315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5 </w:t>
            </w:r>
            <w:r w:rsidRPr="00D7315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180" w:type="dxa"/>
          </w:tcPr>
          <w:p w14:paraId="39C3B302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B72E04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7315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156CC" w:rsidRPr="008860F2" w14:paraId="188DCC56" w14:textId="77777777" w:rsidTr="002C5223">
        <w:trPr>
          <w:gridBefore w:val="1"/>
          <w:wBefore w:w="17" w:type="dxa"/>
          <w:cantSplit/>
          <w:tblHeader/>
        </w:trPr>
        <w:tc>
          <w:tcPr>
            <w:tcW w:w="2970" w:type="dxa"/>
          </w:tcPr>
          <w:p w14:paraId="0720DC12" w14:textId="77777777" w:rsidR="006156CC" w:rsidRPr="00D73159" w:rsidRDefault="006156CC" w:rsidP="002C5223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1" w:type="dxa"/>
          </w:tcPr>
          <w:p w14:paraId="12A748A7" w14:textId="77777777" w:rsidR="006156CC" w:rsidRPr="00D73159" w:rsidRDefault="006156CC" w:rsidP="002C5223">
            <w:pPr>
              <w:spacing w:line="240" w:lineRule="auto"/>
              <w:ind w:left="-7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D7315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180" w:type="dxa"/>
          </w:tcPr>
          <w:p w14:paraId="369AE54B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5220" w:type="dxa"/>
            <w:gridSpan w:val="7"/>
          </w:tcPr>
          <w:p w14:paraId="6F5B31AE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D73159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6156CC" w:rsidRPr="007D2A62" w14:paraId="28D7FC11" w14:textId="77777777" w:rsidTr="002C5223">
        <w:trPr>
          <w:cantSplit/>
        </w:trPr>
        <w:tc>
          <w:tcPr>
            <w:tcW w:w="2987" w:type="dxa"/>
            <w:gridSpan w:val="2"/>
            <w:vAlign w:val="center"/>
          </w:tcPr>
          <w:p w14:paraId="2DCBC26B" w14:textId="77777777" w:rsidR="006156CC" w:rsidRPr="00D73159" w:rsidRDefault="006156CC" w:rsidP="002C5223">
            <w:pPr>
              <w:tabs>
                <w:tab w:val="left" w:pos="252"/>
              </w:tabs>
              <w:ind w:leftChars="-1" w:left="12" w:hangingChars="6" w:hanging="14"/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7315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51" w:type="dxa"/>
            <w:vAlign w:val="center"/>
          </w:tcPr>
          <w:p w14:paraId="7CEE46AE" w14:textId="77777777" w:rsidR="006156CC" w:rsidRPr="00D73159" w:rsidRDefault="006156CC" w:rsidP="002C5223">
            <w:pPr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5C1A69CF" w14:textId="77777777" w:rsidR="006156CC" w:rsidRPr="00D73159" w:rsidRDefault="006156CC" w:rsidP="002C5223">
            <w:pPr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7C5A19EA" w14:textId="77777777" w:rsidR="006156CC" w:rsidRPr="00D73159" w:rsidRDefault="006156CC" w:rsidP="002C5223">
            <w:pPr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27A11F8B" w14:textId="77777777" w:rsidR="006156CC" w:rsidRPr="00D73159" w:rsidRDefault="006156CC" w:rsidP="002C5223">
            <w:pPr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6B43E2F2" w14:textId="77777777" w:rsidR="006156CC" w:rsidRPr="00D73159" w:rsidRDefault="006156CC" w:rsidP="002C5223">
            <w:pPr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26665ABF" w14:textId="77777777" w:rsidR="006156CC" w:rsidRPr="00D73159" w:rsidRDefault="006156CC" w:rsidP="002C5223">
            <w:pPr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3FB41C8A" w14:textId="77777777" w:rsidR="006156CC" w:rsidRPr="00D73159" w:rsidRDefault="006156CC" w:rsidP="002C5223">
            <w:pPr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7BB7BB16" w14:textId="77777777" w:rsidR="006156CC" w:rsidRPr="00D73159" w:rsidRDefault="006156CC" w:rsidP="002C5223">
            <w:pPr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2913CD8" w14:textId="77777777" w:rsidR="006156CC" w:rsidRPr="00D73159" w:rsidRDefault="006156CC" w:rsidP="002C5223">
            <w:pPr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156CC" w:rsidRPr="008860F2" w14:paraId="23C379FF" w14:textId="77777777" w:rsidTr="002C5223">
        <w:trPr>
          <w:cantSplit/>
        </w:trPr>
        <w:tc>
          <w:tcPr>
            <w:tcW w:w="2987" w:type="dxa"/>
            <w:gridSpan w:val="2"/>
          </w:tcPr>
          <w:p w14:paraId="00EDEA9A" w14:textId="77777777" w:rsidR="006156CC" w:rsidRPr="00D73159" w:rsidRDefault="006156CC" w:rsidP="002C5223">
            <w:pPr>
              <w:ind w:left="14"/>
              <w:rPr>
                <w:rFonts w:ascii="Angsana New" w:hAnsi="Angsana New"/>
                <w:sz w:val="24"/>
                <w:szCs w:val="24"/>
              </w:rPr>
            </w:pPr>
            <w:r w:rsidRPr="00D73159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1" w:type="dxa"/>
          </w:tcPr>
          <w:p w14:paraId="424DC1EE" w14:textId="77777777" w:rsidR="006156CC" w:rsidRPr="00D73159" w:rsidRDefault="006156CC" w:rsidP="002C5223">
            <w:pPr>
              <w:ind w:left="-108" w:right="-137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D73159">
              <w:rPr>
                <w:rFonts w:ascii="Angsana New" w:hAnsi="Angsana New"/>
                <w:color w:val="000000"/>
                <w:sz w:val="24"/>
                <w:szCs w:val="24"/>
              </w:rPr>
              <w:t xml:space="preserve">MLR - 2.95, </w:t>
            </w:r>
            <w:r w:rsidRPr="00D73159">
              <w:rPr>
                <w:rFonts w:ascii="Angsana New" w:hAnsi="Angsana New"/>
                <w:color w:val="000000"/>
                <w:sz w:val="24"/>
                <w:szCs w:val="24"/>
              </w:rPr>
              <w:br/>
            </w:r>
            <w:r w:rsidRPr="00D7315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2.32</w:t>
            </w:r>
          </w:p>
        </w:tc>
        <w:tc>
          <w:tcPr>
            <w:tcW w:w="180" w:type="dxa"/>
          </w:tcPr>
          <w:p w14:paraId="3C1592D7" w14:textId="77777777" w:rsidR="006156CC" w:rsidRPr="00D73159" w:rsidRDefault="006156CC" w:rsidP="002C5223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2AF1D12" w14:textId="77777777" w:rsidR="006156CC" w:rsidRPr="00D73159" w:rsidRDefault="006156CC" w:rsidP="002C522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  <w:p w14:paraId="32FB02A6" w14:textId="77777777" w:rsidR="006156CC" w:rsidRPr="00D73159" w:rsidRDefault="006156CC" w:rsidP="002C522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  <w:r w:rsidRPr="00D73159">
              <w:rPr>
                <w:rFonts w:ascii="Angsana New" w:hAnsi="Angsana New" w:cs="Angsana New"/>
                <w:sz w:val="24"/>
                <w:szCs w:val="24"/>
              </w:rPr>
              <w:t>2,150.00</w:t>
            </w:r>
          </w:p>
        </w:tc>
        <w:tc>
          <w:tcPr>
            <w:tcW w:w="180" w:type="dxa"/>
          </w:tcPr>
          <w:p w14:paraId="62A15C3D" w14:textId="77777777" w:rsidR="006156CC" w:rsidRPr="00D73159" w:rsidRDefault="006156CC" w:rsidP="002C5223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35C8A5E" w14:textId="77777777" w:rsidR="006156CC" w:rsidRPr="00D73159" w:rsidRDefault="006156CC" w:rsidP="002C5223">
            <w:pPr>
              <w:pStyle w:val="BodyText"/>
              <w:tabs>
                <w:tab w:val="decimal" w:pos="73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  <w:p w14:paraId="70351BCD" w14:textId="77777777" w:rsidR="006156CC" w:rsidRPr="00D73159" w:rsidRDefault="006156CC" w:rsidP="00862C59">
            <w:pPr>
              <w:pStyle w:val="BodyText"/>
              <w:tabs>
                <w:tab w:val="decimal" w:pos="82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  <w:r w:rsidRPr="00D731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07877A4" w14:textId="77777777" w:rsidR="006156CC" w:rsidRPr="00D73159" w:rsidRDefault="006156CC" w:rsidP="002C5223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892A545" w14:textId="77777777" w:rsidR="006156CC" w:rsidRPr="00D73159" w:rsidRDefault="006156CC" w:rsidP="002C522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  <w:p w14:paraId="5CDB27F9" w14:textId="77777777" w:rsidR="006156CC" w:rsidRPr="00D73159" w:rsidRDefault="006156CC" w:rsidP="00862C59">
            <w:pPr>
              <w:pStyle w:val="BodyText"/>
              <w:tabs>
                <w:tab w:val="decimal" w:pos="73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D731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E99687A" w14:textId="77777777" w:rsidR="006156CC" w:rsidRPr="00D73159" w:rsidRDefault="006156CC" w:rsidP="002C5223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49F52D" w14:textId="77777777" w:rsidR="006156CC" w:rsidRPr="00D73159" w:rsidRDefault="006156CC" w:rsidP="002C5223">
            <w:pPr>
              <w:pStyle w:val="BodyText"/>
              <w:tabs>
                <w:tab w:val="decimal" w:pos="55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  <w:p w14:paraId="364F858E" w14:textId="77777777" w:rsidR="006156CC" w:rsidRPr="00D73159" w:rsidRDefault="006156CC" w:rsidP="002C5223">
            <w:pPr>
              <w:pStyle w:val="BodyText"/>
              <w:tabs>
                <w:tab w:val="decimal" w:pos="55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D73159">
              <w:rPr>
                <w:rFonts w:ascii="Angsana New" w:hAnsi="Angsana New" w:cs="Angsana New"/>
                <w:sz w:val="24"/>
                <w:szCs w:val="24"/>
              </w:rPr>
              <w:t>2,150.00</w:t>
            </w:r>
          </w:p>
        </w:tc>
      </w:tr>
      <w:tr w:rsidR="006156CC" w:rsidRPr="008860F2" w14:paraId="5F9E0698" w14:textId="77777777" w:rsidTr="002C5223">
        <w:trPr>
          <w:cantSplit/>
        </w:trPr>
        <w:tc>
          <w:tcPr>
            <w:tcW w:w="2987" w:type="dxa"/>
            <w:gridSpan w:val="2"/>
          </w:tcPr>
          <w:p w14:paraId="1D2BE436" w14:textId="77777777" w:rsidR="006156CC" w:rsidRPr="00D73159" w:rsidRDefault="006156CC" w:rsidP="002C5223">
            <w:pPr>
              <w:spacing w:line="240" w:lineRule="auto"/>
              <w:ind w:left="180" w:right="-174" w:hanging="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73159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  <w:p w14:paraId="37DEA46A" w14:textId="77777777" w:rsidR="006156CC" w:rsidRPr="00D73159" w:rsidRDefault="006156CC" w:rsidP="002C5223">
            <w:pPr>
              <w:tabs>
                <w:tab w:val="left" w:pos="162"/>
              </w:tabs>
              <w:ind w:leftChars="-1" w:left="-2" w:firstLine="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14:paraId="73564435" w14:textId="77777777" w:rsidR="006156CC" w:rsidRPr="00D73159" w:rsidRDefault="006156CC" w:rsidP="002C5223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3159">
              <w:rPr>
                <w:rFonts w:ascii="Angsana New" w:hAnsi="Angsana New"/>
                <w:color w:val="000000"/>
                <w:sz w:val="24"/>
                <w:szCs w:val="24"/>
              </w:rPr>
              <w:t>MLR - 1.50 -</w:t>
            </w:r>
          </w:p>
          <w:p w14:paraId="4F838CF4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3159">
              <w:rPr>
                <w:rFonts w:ascii="Angsana New" w:hAnsi="Angsana New"/>
                <w:color w:val="000000"/>
                <w:sz w:val="24"/>
                <w:szCs w:val="24"/>
              </w:rPr>
              <w:t>MLR - 3.15</w:t>
            </w:r>
          </w:p>
        </w:tc>
        <w:tc>
          <w:tcPr>
            <w:tcW w:w="180" w:type="dxa"/>
          </w:tcPr>
          <w:p w14:paraId="04C35578" w14:textId="77777777" w:rsidR="006156CC" w:rsidRPr="00D73159" w:rsidRDefault="006156CC" w:rsidP="002C522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4B2947D" w14:textId="77777777" w:rsidR="006156CC" w:rsidRPr="00D73159" w:rsidRDefault="006156CC" w:rsidP="002C522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  <w:p w14:paraId="61F76C94" w14:textId="77777777" w:rsidR="006156CC" w:rsidRPr="00D73159" w:rsidRDefault="006156CC" w:rsidP="002C522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  <w:r w:rsidRPr="00D73159">
              <w:rPr>
                <w:rFonts w:ascii="Angsana New" w:hAnsi="Angsana New" w:cs="Angsana New"/>
                <w:sz w:val="24"/>
                <w:szCs w:val="24"/>
              </w:rPr>
              <w:t>317.20</w:t>
            </w:r>
          </w:p>
        </w:tc>
        <w:tc>
          <w:tcPr>
            <w:tcW w:w="180" w:type="dxa"/>
          </w:tcPr>
          <w:p w14:paraId="6C0D5C8E" w14:textId="77777777" w:rsidR="006156CC" w:rsidRPr="00D73159" w:rsidRDefault="006156CC" w:rsidP="002C522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7A497EA" w14:textId="77777777" w:rsidR="006156CC" w:rsidRPr="00D73159" w:rsidRDefault="006156CC" w:rsidP="002C5223">
            <w:pPr>
              <w:pStyle w:val="BodyText"/>
              <w:tabs>
                <w:tab w:val="decimal" w:pos="73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  <w:p w14:paraId="6064CE3D" w14:textId="77777777" w:rsidR="006156CC" w:rsidRPr="00D73159" w:rsidRDefault="006156CC" w:rsidP="002C5223">
            <w:pPr>
              <w:pStyle w:val="BodyText"/>
              <w:tabs>
                <w:tab w:val="decimal" w:pos="73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  <w:r w:rsidRPr="00D73159">
              <w:rPr>
                <w:rFonts w:ascii="Angsana New" w:hAnsi="Angsana New" w:cs="Angsana New"/>
                <w:sz w:val="24"/>
                <w:szCs w:val="24"/>
              </w:rPr>
              <w:t>643.00</w:t>
            </w:r>
          </w:p>
        </w:tc>
        <w:tc>
          <w:tcPr>
            <w:tcW w:w="180" w:type="dxa"/>
          </w:tcPr>
          <w:p w14:paraId="1648D906" w14:textId="77777777" w:rsidR="006156CC" w:rsidRPr="00D73159" w:rsidRDefault="006156CC" w:rsidP="002C522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3BA6D03" w14:textId="77777777" w:rsidR="006156CC" w:rsidRPr="00D73159" w:rsidRDefault="006156CC" w:rsidP="002C522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  <w:p w14:paraId="21F4B78D" w14:textId="77777777" w:rsidR="006156CC" w:rsidRPr="00D73159" w:rsidRDefault="006156CC" w:rsidP="002C522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D73159">
              <w:rPr>
                <w:rFonts w:ascii="Angsana New" w:hAnsi="Angsana New" w:cs="Angsana New"/>
                <w:sz w:val="24"/>
                <w:szCs w:val="24"/>
              </w:rPr>
              <w:t>338.00</w:t>
            </w:r>
          </w:p>
        </w:tc>
        <w:tc>
          <w:tcPr>
            <w:tcW w:w="180" w:type="dxa"/>
          </w:tcPr>
          <w:p w14:paraId="44325D30" w14:textId="77777777" w:rsidR="006156CC" w:rsidRPr="00D73159" w:rsidRDefault="006156CC" w:rsidP="002C522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2DC06B" w14:textId="77777777" w:rsidR="006156CC" w:rsidRPr="00D73159" w:rsidRDefault="006156CC" w:rsidP="002C5223">
            <w:pPr>
              <w:pStyle w:val="BodyText"/>
              <w:tabs>
                <w:tab w:val="decimal" w:pos="55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  <w:p w14:paraId="053BBBBD" w14:textId="77777777" w:rsidR="006156CC" w:rsidRPr="00D73159" w:rsidRDefault="006156CC" w:rsidP="002C5223">
            <w:pPr>
              <w:pStyle w:val="BodyText"/>
              <w:tabs>
                <w:tab w:val="decimal" w:pos="55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D73159">
              <w:rPr>
                <w:rFonts w:ascii="Angsana New" w:hAnsi="Angsana New" w:cs="Angsana New"/>
                <w:sz w:val="24"/>
                <w:szCs w:val="24"/>
              </w:rPr>
              <w:t>1,298.20</w:t>
            </w:r>
          </w:p>
        </w:tc>
      </w:tr>
      <w:tr w:rsidR="006156CC" w:rsidRPr="008860F2" w14:paraId="4E840F9C" w14:textId="77777777" w:rsidTr="002C5223">
        <w:trPr>
          <w:cantSplit/>
        </w:trPr>
        <w:tc>
          <w:tcPr>
            <w:tcW w:w="2987" w:type="dxa"/>
            <w:gridSpan w:val="2"/>
          </w:tcPr>
          <w:p w14:paraId="4C6FD341" w14:textId="77777777" w:rsidR="006156CC" w:rsidRPr="00D73159" w:rsidRDefault="006156CC" w:rsidP="002C5223">
            <w:pPr>
              <w:tabs>
                <w:tab w:val="left" w:pos="252"/>
              </w:tabs>
              <w:ind w:leftChars="-1" w:left="-2" w:firstLine="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315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51" w:type="dxa"/>
          </w:tcPr>
          <w:p w14:paraId="79083CE0" w14:textId="77777777" w:rsidR="006156CC" w:rsidRPr="00D73159" w:rsidRDefault="006156CC" w:rsidP="002C5223">
            <w:pPr>
              <w:ind w:left="-108" w:right="-13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3159">
              <w:rPr>
                <w:rFonts w:ascii="Angsana New" w:hAnsi="Angsana New"/>
                <w:color w:val="000000"/>
                <w:sz w:val="24"/>
                <w:szCs w:val="24"/>
              </w:rPr>
              <w:t>3.86</w:t>
            </w:r>
          </w:p>
        </w:tc>
        <w:tc>
          <w:tcPr>
            <w:tcW w:w="180" w:type="dxa"/>
          </w:tcPr>
          <w:p w14:paraId="4C145C87" w14:textId="77777777" w:rsidR="006156CC" w:rsidRPr="00D73159" w:rsidRDefault="006156CC" w:rsidP="002C522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42E8A53" w14:textId="77777777" w:rsidR="006156CC" w:rsidRPr="00D73159" w:rsidRDefault="006156CC" w:rsidP="00862C59">
            <w:pPr>
              <w:pStyle w:val="BodyText"/>
              <w:tabs>
                <w:tab w:val="decimal" w:pos="73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  <w:r w:rsidRPr="00D731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87D5F7A" w14:textId="77777777" w:rsidR="006156CC" w:rsidRPr="00D73159" w:rsidRDefault="006156CC" w:rsidP="002C522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CC4B68C" w14:textId="77777777" w:rsidR="006156CC" w:rsidRPr="00D73159" w:rsidRDefault="006156CC" w:rsidP="002C5223">
            <w:pPr>
              <w:pStyle w:val="BodyText"/>
              <w:tabs>
                <w:tab w:val="decimal" w:pos="73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  <w:r w:rsidRPr="00D73159">
              <w:rPr>
                <w:rFonts w:ascii="Angsana New" w:hAnsi="Angsana New" w:cs="Angsana New"/>
                <w:sz w:val="24"/>
                <w:szCs w:val="24"/>
              </w:rPr>
              <w:t>998.55</w:t>
            </w:r>
          </w:p>
        </w:tc>
        <w:tc>
          <w:tcPr>
            <w:tcW w:w="180" w:type="dxa"/>
          </w:tcPr>
          <w:p w14:paraId="719BC98F" w14:textId="77777777" w:rsidR="006156CC" w:rsidRPr="00D73159" w:rsidRDefault="006156CC" w:rsidP="002C522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09075B4" w14:textId="77777777" w:rsidR="006156CC" w:rsidRPr="00D73159" w:rsidRDefault="006156CC" w:rsidP="00862C59">
            <w:pPr>
              <w:pStyle w:val="BodyText"/>
              <w:tabs>
                <w:tab w:val="decimal" w:pos="73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D731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1002C85" w14:textId="77777777" w:rsidR="006156CC" w:rsidRPr="00D73159" w:rsidRDefault="006156CC" w:rsidP="002C522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B8B1A6" w14:textId="77777777" w:rsidR="006156CC" w:rsidRPr="00D73159" w:rsidRDefault="006156CC" w:rsidP="002C5223">
            <w:pPr>
              <w:pStyle w:val="BodyText"/>
              <w:tabs>
                <w:tab w:val="decimal" w:pos="55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D73159">
              <w:rPr>
                <w:rFonts w:ascii="Angsana New" w:hAnsi="Angsana New" w:cs="Angsana New"/>
                <w:sz w:val="24"/>
                <w:szCs w:val="24"/>
              </w:rPr>
              <w:t>998.55</w:t>
            </w:r>
          </w:p>
        </w:tc>
      </w:tr>
      <w:tr w:rsidR="006156CC" w:rsidRPr="008860F2" w14:paraId="182F4F6C" w14:textId="77777777" w:rsidTr="002C5223">
        <w:trPr>
          <w:cantSplit/>
        </w:trPr>
        <w:tc>
          <w:tcPr>
            <w:tcW w:w="2987" w:type="dxa"/>
            <w:gridSpan w:val="2"/>
          </w:tcPr>
          <w:p w14:paraId="3B57B980" w14:textId="77777777" w:rsidR="006156CC" w:rsidRPr="00D73159" w:rsidRDefault="006156CC" w:rsidP="002C5223">
            <w:pPr>
              <w:spacing w:line="240" w:lineRule="auto"/>
              <w:ind w:left="180" w:hanging="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731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1" w:type="dxa"/>
          </w:tcPr>
          <w:p w14:paraId="2F743792" w14:textId="77777777" w:rsidR="006156CC" w:rsidRPr="00D73159" w:rsidRDefault="006156CC" w:rsidP="002C5223">
            <w:pPr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884AE3D" w14:textId="77777777" w:rsidR="006156CC" w:rsidRPr="00D73159" w:rsidRDefault="006156CC" w:rsidP="002C522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1D179A" w14:textId="77777777" w:rsidR="006156CC" w:rsidRPr="00D73159" w:rsidRDefault="006156CC" w:rsidP="002C522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  <w:r w:rsidRPr="00D7315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2,467.20</w:t>
            </w:r>
          </w:p>
        </w:tc>
        <w:tc>
          <w:tcPr>
            <w:tcW w:w="180" w:type="dxa"/>
          </w:tcPr>
          <w:p w14:paraId="381F46B0" w14:textId="77777777" w:rsidR="006156CC" w:rsidRPr="00D73159" w:rsidRDefault="006156CC" w:rsidP="002C522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2E79C51" w14:textId="77777777" w:rsidR="006156CC" w:rsidRPr="00D73159" w:rsidRDefault="006156CC" w:rsidP="002C5223">
            <w:pPr>
              <w:pStyle w:val="BodyText"/>
              <w:tabs>
                <w:tab w:val="decimal" w:pos="73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  <w:r w:rsidRPr="00D73159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1,641.55</w:t>
            </w:r>
          </w:p>
        </w:tc>
        <w:tc>
          <w:tcPr>
            <w:tcW w:w="180" w:type="dxa"/>
          </w:tcPr>
          <w:p w14:paraId="2A6482C1" w14:textId="77777777" w:rsidR="006156CC" w:rsidRPr="00D73159" w:rsidRDefault="006156CC" w:rsidP="002C522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F8E9D9" w14:textId="77777777" w:rsidR="006156CC" w:rsidRPr="00D73159" w:rsidRDefault="006156CC" w:rsidP="002C522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D73159">
              <w:rPr>
                <w:rFonts w:ascii="Angsana New" w:hAnsi="Angsana New" w:cs="Angsana New"/>
                <w:b/>
                <w:bCs/>
                <w:sz w:val="24"/>
                <w:szCs w:val="24"/>
              </w:rPr>
              <w:t>338.00</w:t>
            </w:r>
          </w:p>
        </w:tc>
        <w:tc>
          <w:tcPr>
            <w:tcW w:w="180" w:type="dxa"/>
          </w:tcPr>
          <w:p w14:paraId="24300B77" w14:textId="77777777" w:rsidR="006156CC" w:rsidRPr="00D73159" w:rsidRDefault="006156CC" w:rsidP="002C522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34A1C8" w14:textId="77777777" w:rsidR="006156CC" w:rsidRPr="00D73159" w:rsidRDefault="006156CC" w:rsidP="002C5223">
            <w:pPr>
              <w:pStyle w:val="BodyText"/>
              <w:tabs>
                <w:tab w:val="decimal" w:pos="55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D73159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4,446.75</w:t>
            </w:r>
          </w:p>
        </w:tc>
      </w:tr>
    </w:tbl>
    <w:p w14:paraId="6A06ACF0" w14:textId="77777777" w:rsidR="006156CC" w:rsidRDefault="006156CC" w:rsidP="006156CC">
      <w:pPr>
        <w:spacing w:line="240" w:lineRule="auto"/>
        <w:ind w:right="533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749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4"/>
        <w:gridCol w:w="1260"/>
        <w:gridCol w:w="180"/>
        <w:gridCol w:w="1170"/>
        <w:gridCol w:w="180"/>
        <w:gridCol w:w="1350"/>
        <w:gridCol w:w="180"/>
        <w:gridCol w:w="1170"/>
        <w:gridCol w:w="181"/>
        <w:gridCol w:w="994"/>
      </w:tblGrid>
      <w:tr w:rsidR="006156CC" w:rsidRPr="008860F2" w14:paraId="78AF7702" w14:textId="77777777" w:rsidTr="00112C06">
        <w:trPr>
          <w:cantSplit/>
          <w:tblHeader/>
        </w:trPr>
        <w:tc>
          <w:tcPr>
            <w:tcW w:w="3084" w:type="dxa"/>
            <w:vAlign w:val="bottom"/>
          </w:tcPr>
          <w:p w14:paraId="1D2550B3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6665" w:type="dxa"/>
            <w:gridSpan w:val="9"/>
          </w:tcPr>
          <w:p w14:paraId="3B95B0E1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7315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156CC" w:rsidRPr="008860F2" w14:paraId="32DA5B2D" w14:textId="77777777" w:rsidTr="00FA1463">
        <w:trPr>
          <w:cantSplit/>
          <w:tblHeader/>
        </w:trPr>
        <w:tc>
          <w:tcPr>
            <w:tcW w:w="3084" w:type="dxa"/>
            <w:vAlign w:val="bottom"/>
          </w:tcPr>
          <w:p w14:paraId="7E758EAB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7EEF3B91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ACD16D9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225" w:type="dxa"/>
            <w:gridSpan w:val="7"/>
            <w:tcBorders>
              <w:bottom w:val="single" w:sz="4" w:space="0" w:color="auto"/>
            </w:tcBorders>
          </w:tcPr>
          <w:p w14:paraId="68F24F55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73159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ระยะเวลาที่ครบกำหนดชำระ</w:t>
            </w:r>
          </w:p>
        </w:tc>
      </w:tr>
      <w:tr w:rsidR="006156CC" w:rsidRPr="008860F2" w14:paraId="338401AB" w14:textId="77777777" w:rsidTr="00FA1463">
        <w:trPr>
          <w:cantSplit/>
          <w:tblHeader/>
        </w:trPr>
        <w:tc>
          <w:tcPr>
            <w:tcW w:w="3084" w:type="dxa"/>
            <w:vAlign w:val="bottom"/>
          </w:tcPr>
          <w:p w14:paraId="7DE8AB61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6203A6DE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73159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180" w:type="dxa"/>
          </w:tcPr>
          <w:p w14:paraId="41256B97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539D4AA2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4450D54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81D3F9B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73159">
              <w:rPr>
                <w:rFonts w:ascii="Angsana New" w:hAnsi="Angsana New"/>
                <w:sz w:val="24"/>
                <w:szCs w:val="24"/>
                <w:cs/>
                <w:lang w:bidi="th-TH"/>
              </w:rPr>
              <w:t>หลังจาก</w:t>
            </w:r>
            <w:r w:rsidRPr="00D73159">
              <w:rPr>
                <w:rFonts w:ascii="Angsana New" w:hAnsi="Angsana New"/>
                <w:sz w:val="24"/>
                <w:szCs w:val="24"/>
                <w:lang w:bidi="th-TH"/>
              </w:rPr>
              <w:t xml:space="preserve"> 1 </w:t>
            </w:r>
            <w:r w:rsidRPr="00D73159">
              <w:rPr>
                <w:rFonts w:ascii="Angsana New" w:hAnsi="Angsana New"/>
                <w:sz w:val="24"/>
                <w:szCs w:val="24"/>
                <w:cs/>
                <w:lang w:bidi="th-TH"/>
              </w:rPr>
              <w:t>ปี แต่</w:t>
            </w:r>
          </w:p>
        </w:tc>
        <w:tc>
          <w:tcPr>
            <w:tcW w:w="180" w:type="dxa"/>
          </w:tcPr>
          <w:p w14:paraId="151E1353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DD80DED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249B0E79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6B86F579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6156CC" w:rsidRPr="008860F2" w14:paraId="097008DA" w14:textId="77777777" w:rsidTr="00FA1463">
        <w:trPr>
          <w:cantSplit/>
          <w:tblHeader/>
        </w:trPr>
        <w:tc>
          <w:tcPr>
            <w:tcW w:w="3084" w:type="dxa"/>
            <w:vAlign w:val="bottom"/>
          </w:tcPr>
          <w:p w14:paraId="6A40C75F" w14:textId="083956DB" w:rsidR="006156CC" w:rsidRPr="00D73159" w:rsidRDefault="00F62B87" w:rsidP="002C52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D7315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7315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D7315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D7315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D73159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260" w:type="dxa"/>
          </w:tcPr>
          <w:p w14:paraId="522D87F0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73159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</w:tcPr>
          <w:p w14:paraId="37C4E8C4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</w:tcPr>
          <w:p w14:paraId="1822743B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73159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ภายใน </w:t>
            </w:r>
            <w:r w:rsidRPr="00D7315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1 </w:t>
            </w:r>
            <w:r w:rsidRPr="00D73159">
              <w:rPr>
                <w:rFonts w:ascii="Angsana New" w:hAnsi="Angsana New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80" w:type="dxa"/>
          </w:tcPr>
          <w:p w14:paraId="7CD1CAC7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75D4236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73159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ภายใน </w:t>
            </w:r>
            <w:r w:rsidRPr="00D7315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5 </w:t>
            </w:r>
            <w:r w:rsidRPr="00D7315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180" w:type="dxa"/>
          </w:tcPr>
          <w:p w14:paraId="6FC1C64A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E0F951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73159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หลังจาก </w:t>
            </w:r>
            <w:r w:rsidRPr="00D7315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5 </w:t>
            </w:r>
            <w:r w:rsidRPr="00D7315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181" w:type="dxa"/>
          </w:tcPr>
          <w:p w14:paraId="0CC9A31F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2E839821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7315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156CC" w:rsidRPr="008860F2" w14:paraId="3DBAB327" w14:textId="77777777" w:rsidTr="00FA1463">
        <w:trPr>
          <w:cantSplit/>
          <w:tblHeader/>
        </w:trPr>
        <w:tc>
          <w:tcPr>
            <w:tcW w:w="3084" w:type="dxa"/>
          </w:tcPr>
          <w:p w14:paraId="2A104506" w14:textId="77777777" w:rsidR="006156CC" w:rsidRPr="00D73159" w:rsidRDefault="006156CC" w:rsidP="002C5223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D34C900" w14:textId="77777777" w:rsidR="006156CC" w:rsidRPr="00D73159" w:rsidRDefault="006156CC" w:rsidP="002C5223">
            <w:pPr>
              <w:spacing w:line="240" w:lineRule="auto"/>
              <w:ind w:left="-7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D7315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180" w:type="dxa"/>
          </w:tcPr>
          <w:p w14:paraId="7D0FEC53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5225" w:type="dxa"/>
            <w:gridSpan w:val="7"/>
          </w:tcPr>
          <w:p w14:paraId="66EA187F" w14:textId="77777777" w:rsidR="006156CC" w:rsidRPr="00D73159" w:rsidRDefault="006156CC" w:rsidP="002C5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D73159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6156CC" w:rsidRPr="007D2A62" w14:paraId="004D609A" w14:textId="77777777" w:rsidTr="00FA1463">
        <w:trPr>
          <w:cantSplit/>
          <w:trHeight w:val="331"/>
        </w:trPr>
        <w:tc>
          <w:tcPr>
            <w:tcW w:w="3084" w:type="dxa"/>
            <w:vAlign w:val="center"/>
          </w:tcPr>
          <w:p w14:paraId="124565B6" w14:textId="5C238C38" w:rsidR="006156CC" w:rsidRPr="00D73159" w:rsidRDefault="00FA246E" w:rsidP="002C5223">
            <w:pPr>
              <w:tabs>
                <w:tab w:val="left" w:pos="252"/>
              </w:tabs>
              <w:ind w:leftChars="11" w:left="34" w:hangingChars="6" w:hanging="14"/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center"/>
          </w:tcPr>
          <w:p w14:paraId="0B5BAAD2" w14:textId="77777777" w:rsidR="006156CC" w:rsidRPr="00D73159" w:rsidRDefault="006156CC" w:rsidP="002C5223">
            <w:pPr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56B4FA80" w14:textId="77777777" w:rsidR="006156CC" w:rsidRPr="00D73159" w:rsidRDefault="006156CC" w:rsidP="002C5223">
            <w:pPr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77FAF3E3" w14:textId="77777777" w:rsidR="006156CC" w:rsidRPr="00D73159" w:rsidRDefault="006156CC" w:rsidP="002C5223">
            <w:pPr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716B412D" w14:textId="77777777" w:rsidR="006156CC" w:rsidRPr="00D73159" w:rsidRDefault="006156CC" w:rsidP="002C5223">
            <w:pPr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3AB042F9" w14:textId="77777777" w:rsidR="006156CC" w:rsidRPr="00D73159" w:rsidRDefault="006156CC" w:rsidP="002C5223">
            <w:pPr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17062C64" w14:textId="77777777" w:rsidR="006156CC" w:rsidRPr="00D73159" w:rsidRDefault="006156CC" w:rsidP="002C5223">
            <w:pPr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62E1BB50" w14:textId="77777777" w:rsidR="006156CC" w:rsidRPr="00D73159" w:rsidRDefault="006156CC" w:rsidP="002C5223">
            <w:pPr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  <w:vAlign w:val="center"/>
          </w:tcPr>
          <w:p w14:paraId="08DBD4BE" w14:textId="77777777" w:rsidR="006156CC" w:rsidRPr="00D73159" w:rsidRDefault="006156CC" w:rsidP="002C5223">
            <w:pPr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747D26FB" w14:textId="77777777" w:rsidR="006156CC" w:rsidRPr="00D73159" w:rsidRDefault="006156CC" w:rsidP="002C5223">
            <w:pPr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246E" w:rsidRPr="007D2A62" w14:paraId="56853386" w14:textId="77777777" w:rsidTr="00673280">
        <w:trPr>
          <w:cantSplit/>
          <w:trHeight w:val="280"/>
        </w:trPr>
        <w:tc>
          <w:tcPr>
            <w:tcW w:w="3084" w:type="dxa"/>
            <w:vAlign w:val="center"/>
          </w:tcPr>
          <w:p w14:paraId="2BF9EA5C" w14:textId="7437BBDC" w:rsidR="00FA246E" w:rsidRPr="00FA246E" w:rsidRDefault="00FA246E" w:rsidP="002C5223">
            <w:pPr>
              <w:tabs>
                <w:tab w:val="left" w:pos="252"/>
              </w:tabs>
              <w:ind w:leftChars="11" w:left="34" w:hangingChars="6" w:hanging="1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246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เงินให้กู้ยืมระยะสั้นแก่กิจการที่</w:t>
            </w:r>
          </w:p>
        </w:tc>
        <w:tc>
          <w:tcPr>
            <w:tcW w:w="1260" w:type="dxa"/>
            <w:vAlign w:val="center"/>
          </w:tcPr>
          <w:p w14:paraId="2DA08AE3" w14:textId="77777777" w:rsidR="00FA246E" w:rsidRPr="00D73159" w:rsidRDefault="00FA246E" w:rsidP="002C5223">
            <w:pPr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02FCFA8A" w14:textId="77777777" w:rsidR="00FA246E" w:rsidRPr="00D73159" w:rsidRDefault="00FA246E" w:rsidP="002C5223">
            <w:pPr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3E242BF7" w14:textId="77777777" w:rsidR="00FA246E" w:rsidRPr="00D73159" w:rsidRDefault="00FA246E" w:rsidP="002C5223">
            <w:pPr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0CB7868A" w14:textId="77777777" w:rsidR="00FA246E" w:rsidRPr="00D73159" w:rsidRDefault="00FA246E" w:rsidP="002C5223">
            <w:pPr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77B12483" w14:textId="77777777" w:rsidR="00FA246E" w:rsidRPr="00D73159" w:rsidRDefault="00FA246E" w:rsidP="002C5223">
            <w:pPr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61D2A143" w14:textId="77777777" w:rsidR="00FA246E" w:rsidRPr="00D73159" w:rsidRDefault="00FA246E" w:rsidP="002C5223">
            <w:pPr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688161ED" w14:textId="77777777" w:rsidR="00FA246E" w:rsidRPr="00D73159" w:rsidRDefault="00FA246E" w:rsidP="002C5223">
            <w:pPr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  <w:vAlign w:val="center"/>
          </w:tcPr>
          <w:p w14:paraId="4696B217" w14:textId="77777777" w:rsidR="00FA246E" w:rsidRPr="00D73159" w:rsidRDefault="00FA246E" w:rsidP="002C5223">
            <w:pPr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1E3AF2E6" w14:textId="77777777" w:rsidR="00FA246E" w:rsidRPr="00D73159" w:rsidRDefault="00FA246E" w:rsidP="002C5223">
            <w:pPr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1463" w:rsidRPr="007D2A62" w14:paraId="12238AE8" w14:textId="77777777" w:rsidTr="00673280">
        <w:trPr>
          <w:cantSplit/>
          <w:trHeight w:val="369"/>
        </w:trPr>
        <w:tc>
          <w:tcPr>
            <w:tcW w:w="3084" w:type="dxa"/>
            <w:vAlign w:val="center"/>
          </w:tcPr>
          <w:p w14:paraId="419C8C51" w14:textId="0092803F" w:rsidR="00FA1463" w:rsidRPr="00FA246E" w:rsidRDefault="00FA1463" w:rsidP="00FA1463">
            <w:pPr>
              <w:tabs>
                <w:tab w:val="left" w:pos="252"/>
              </w:tabs>
              <w:ind w:leftChars="106" w:left="205" w:hangingChars="6" w:hanging="1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246E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1260" w:type="dxa"/>
            <w:vAlign w:val="center"/>
          </w:tcPr>
          <w:p w14:paraId="2DBFC842" w14:textId="43C6D9B7" w:rsidR="00FA1463" w:rsidRPr="00FA246E" w:rsidRDefault="00FA1463" w:rsidP="00FA1463">
            <w:pPr>
              <w:ind w:left="-108" w:right="-137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2.35</w:t>
            </w:r>
          </w:p>
        </w:tc>
        <w:tc>
          <w:tcPr>
            <w:tcW w:w="180" w:type="dxa"/>
            <w:vAlign w:val="center"/>
          </w:tcPr>
          <w:p w14:paraId="317254BC" w14:textId="77777777" w:rsidR="00FA1463" w:rsidRPr="00D73159" w:rsidRDefault="00FA1463" w:rsidP="00FA1463">
            <w:pPr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0A297216" w14:textId="1974D8E2" w:rsidR="00FA1463" w:rsidRPr="003B5042" w:rsidRDefault="00FA1463" w:rsidP="00FA146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504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6</w:t>
            </w:r>
            <w:r w:rsidRPr="003B504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,882.90</w:t>
            </w:r>
          </w:p>
        </w:tc>
        <w:tc>
          <w:tcPr>
            <w:tcW w:w="180" w:type="dxa"/>
            <w:vAlign w:val="center"/>
          </w:tcPr>
          <w:p w14:paraId="730A7BE6" w14:textId="77777777" w:rsidR="00FA1463" w:rsidRPr="003B5042" w:rsidRDefault="00FA1463" w:rsidP="00FA146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4401273" w14:textId="2988818E" w:rsidR="00FA1463" w:rsidRPr="003B5042" w:rsidRDefault="00FA1463" w:rsidP="00FA1463">
            <w:pPr>
              <w:pStyle w:val="BodyText"/>
              <w:tabs>
                <w:tab w:val="decimal" w:pos="28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50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910B532" w14:textId="77777777" w:rsidR="00FA1463" w:rsidRPr="003B5042" w:rsidRDefault="00FA1463" w:rsidP="00FA146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1041CE6" w14:textId="475237BB" w:rsidR="00FA1463" w:rsidRPr="003B5042" w:rsidRDefault="00FA1463" w:rsidP="00FA1463">
            <w:pPr>
              <w:pStyle w:val="BodyText"/>
              <w:tabs>
                <w:tab w:val="decimal" w:pos="73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5042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center"/>
          </w:tcPr>
          <w:p w14:paraId="45D5864F" w14:textId="77777777" w:rsidR="00FA1463" w:rsidRPr="003B5042" w:rsidRDefault="00FA1463" w:rsidP="00FA146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center"/>
          </w:tcPr>
          <w:p w14:paraId="2B8E6E20" w14:textId="5F9C7A68" w:rsidR="00FA1463" w:rsidRPr="003B5042" w:rsidRDefault="00FA1463" w:rsidP="00FA146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504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6</w:t>
            </w:r>
            <w:r w:rsidRPr="003B504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,882.90</w:t>
            </w:r>
          </w:p>
        </w:tc>
      </w:tr>
      <w:tr w:rsidR="00FA246E" w:rsidRPr="007D2A62" w14:paraId="3712916C" w14:textId="77777777" w:rsidTr="00673280">
        <w:trPr>
          <w:cantSplit/>
          <w:trHeight w:val="289"/>
        </w:trPr>
        <w:tc>
          <w:tcPr>
            <w:tcW w:w="3084" w:type="dxa"/>
            <w:vAlign w:val="center"/>
          </w:tcPr>
          <w:p w14:paraId="3EA5F487" w14:textId="77777777" w:rsidR="00FA246E" w:rsidRPr="00D73159" w:rsidRDefault="00FA246E" w:rsidP="002C5223">
            <w:pPr>
              <w:tabs>
                <w:tab w:val="left" w:pos="252"/>
              </w:tabs>
              <w:ind w:leftChars="11" w:left="34" w:hangingChars="6" w:hanging="14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7FA2AE8A" w14:textId="77777777" w:rsidR="00FA246E" w:rsidRPr="00D73159" w:rsidRDefault="00FA246E" w:rsidP="002C5223">
            <w:pPr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1F0ED99F" w14:textId="77777777" w:rsidR="00FA246E" w:rsidRPr="00D73159" w:rsidRDefault="00FA246E" w:rsidP="002C5223">
            <w:pPr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17BF7B69" w14:textId="77777777" w:rsidR="00FA246E" w:rsidRPr="00D73159" w:rsidRDefault="00FA246E" w:rsidP="002C5223">
            <w:pPr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27EE2C09" w14:textId="77777777" w:rsidR="00FA246E" w:rsidRPr="00D73159" w:rsidRDefault="00FA246E" w:rsidP="002C5223">
            <w:pPr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771C1448" w14:textId="77777777" w:rsidR="00FA246E" w:rsidRPr="00D73159" w:rsidRDefault="00FA246E" w:rsidP="002C5223">
            <w:pPr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0B430525" w14:textId="77777777" w:rsidR="00FA246E" w:rsidRPr="00D73159" w:rsidRDefault="00FA246E" w:rsidP="002C5223">
            <w:pPr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25292101" w14:textId="77777777" w:rsidR="00FA246E" w:rsidRPr="00D73159" w:rsidRDefault="00FA246E" w:rsidP="00FA1463">
            <w:pPr>
              <w:tabs>
                <w:tab w:val="decimal" w:pos="730"/>
              </w:tabs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  <w:vAlign w:val="center"/>
          </w:tcPr>
          <w:p w14:paraId="35E3DE8F" w14:textId="77777777" w:rsidR="00FA246E" w:rsidRPr="00D73159" w:rsidRDefault="00FA246E" w:rsidP="002C5223">
            <w:pPr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  <w:vAlign w:val="center"/>
          </w:tcPr>
          <w:p w14:paraId="01DDDA76" w14:textId="77777777" w:rsidR="00FA246E" w:rsidRPr="00D73159" w:rsidRDefault="00FA246E" w:rsidP="002C5223">
            <w:pPr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246E" w:rsidRPr="007D2A62" w14:paraId="1A2DD278" w14:textId="77777777" w:rsidTr="00FA1463">
        <w:trPr>
          <w:cantSplit/>
          <w:trHeight w:val="324"/>
        </w:trPr>
        <w:tc>
          <w:tcPr>
            <w:tcW w:w="3084" w:type="dxa"/>
            <w:vAlign w:val="center"/>
          </w:tcPr>
          <w:p w14:paraId="28D95504" w14:textId="3D271969" w:rsidR="00FA246E" w:rsidRPr="00D73159" w:rsidRDefault="00FA246E" w:rsidP="002C5223">
            <w:pPr>
              <w:tabs>
                <w:tab w:val="left" w:pos="252"/>
              </w:tabs>
              <w:ind w:leftChars="11" w:left="34" w:hangingChars="6" w:hanging="14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7315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center"/>
          </w:tcPr>
          <w:p w14:paraId="349F3772" w14:textId="77777777" w:rsidR="00FA246E" w:rsidRPr="00D73159" w:rsidRDefault="00FA246E" w:rsidP="002C5223">
            <w:pPr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5B1EE4B5" w14:textId="77777777" w:rsidR="00FA246E" w:rsidRPr="00D73159" w:rsidRDefault="00FA246E" w:rsidP="002C5223">
            <w:pPr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4B38DADB" w14:textId="77777777" w:rsidR="00FA246E" w:rsidRPr="00D73159" w:rsidRDefault="00FA246E" w:rsidP="002C5223">
            <w:pPr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5F30DB00" w14:textId="77777777" w:rsidR="00FA246E" w:rsidRPr="00D73159" w:rsidRDefault="00FA246E" w:rsidP="002C5223">
            <w:pPr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704E67DD" w14:textId="77777777" w:rsidR="00FA246E" w:rsidRPr="00D73159" w:rsidRDefault="00FA246E" w:rsidP="002C5223">
            <w:pPr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0AF37376" w14:textId="77777777" w:rsidR="00FA246E" w:rsidRPr="00D73159" w:rsidRDefault="00FA246E" w:rsidP="002C5223">
            <w:pPr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38A1382E" w14:textId="77777777" w:rsidR="00FA246E" w:rsidRPr="00D73159" w:rsidRDefault="00FA246E" w:rsidP="00FA1463">
            <w:pPr>
              <w:tabs>
                <w:tab w:val="decimal" w:pos="730"/>
              </w:tabs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  <w:vAlign w:val="center"/>
          </w:tcPr>
          <w:p w14:paraId="1BF50D09" w14:textId="77777777" w:rsidR="00FA246E" w:rsidRPr="00D73159" w:rsidRDefault="00FA246E" w:rsidP="002C5223">
            <w:pPr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2301E152" w14:textId="77777777" w:rsidR="00FA246E" w:rsidRPr="00D73159" w:rsidRDefault="00FA246E" w:rsidP="002C5223">
            <w:pPr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156CC" w:rsidRPr="008860F2" w14:paraId="4001762A" w14:textId="77777777" w:rsidTr="00FA1463">
        <w:trPr>
          <w:cantSplit/>
        </w:trPr>
        <w:tc>
          <w:tcPr>
            <w:tcW w:w="3084" w:type="dxa"/>
          </w:tcPr>
          <w:p w14:paraId="337F9956" w14:textId="77777777" w:rsidR="006156CC" w:rsidRPr="00D73159" w:rsidRDefault="006156CC" w:rsidP="002C5223">
            <w:pPr>
              <w:ind w:left="3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3159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412A4439" w14:textId="77777777" w:rsidR="006156CC" w:rsidRPr="00D73159" w:rsidRDefault="006156CC" w:rsidP="002C5223">
            <w:pPr>
              <w:ind w:left="-108" w:right="-137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D73159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2.32</w:t>
            </w:r>
          </w:p>
        </w:tc>
        <w:tc>
          <w:tcPr>
            <w:tcW w:w="180" w:type="dxa"/>
          </w:tcPr>
          <w:p w14:paraId="0D88079E" w14:textId="77777777" w:rsidR="006156CC" w:rsidRPr="00D73159" w:rsidRDefault="006156CC" w:rsidP="002C5223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698E1C2" w14:textId="77777777" w:rsidR="006156CC" w:rsidRPr="00D73159" w:rsidRDefault="006156CC" w:rsidP="002C522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  <w:r w:rsidRPr="00D73159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2219B382" w14:textId="77777777" w:rsidR="006156CC" w:rsidRPr="00D73159" w:rsidRDefault="006156CC" w:rsidP="002C5223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F084882" w14:textId="77777777" w:rsidR="006156CC" w:rsidRPr="00D73159" w:rsidRDefault="006156CC" w:rsidP="00FA1463">
            <w:pPr>
              <w:ind w:left="190" w:right="-18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315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BD28B9B" w14:textId="77777777" w:rsidR="006156CC" w:rsidRPr="00D73159" w:rsidRDefault="006156CC" w:rsidP="002C5223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7426DC3" w14:textId="77777777" w:rsidR="006156CC" w:rsidRPr="00D73159" w:rsidRDefault="006156CC" w:rsidP="00FA1463">
            <w:pPr>
              <w:pStyle w:val="BodyText"/>
              <w:tabs>
                <w:tab w:val="decimal" w:pos="73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D73159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3A798B03" w14:textId="77777777" w:rsidR="006156CC" w:rsidRPr="00D73159" w:rsidRDefault="006156CC" w:rsidP="002C5223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63D6BC44" w14:textId="77777777" w:rsidR="006156CC" w:rsidRPr="00D73159" w:rsidRDefault="006156CC" w:rsidP="002C5223">
            <w:pPr>
              <w:tabs>
                <w:tab w:val="decimal" w:pos="52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3159">
              <w:rPr>
                <w:rFonts w:ascii="Angsana New" w:hAnsi="Angsana New"/>
                <w:bCs/>
                <w:sz w:val="24"/>
                <w:szCs w:val="24"/>
              </w:rPr>
              <w:t>100.00</w:t>
            </w:r>
          </w:p>
        </w:tc>
      </w:tr>
      <w:tr w:rsidR="006156CC" w:rsidRPr="008860F2" w14:paraId="67938253" w14:textId="77777777" w:rsidTr="00FA1463">
        <w:trPr>
          <w:cantSplit/>
        </w:trPr>
        <w:tc>
          <w:tcPr>
            <w:tcW w:w="3084" w:type="dxa"/>
          </w:tcPr>
          <w:p w14:paraId="131EED98" w14:textId="77777777" w:rsidR="006156CC" w:rsidRPr="00D73159" w:rsidRDefault="006156CC" w:rsidP="002C5223">
            <w:pPr>
              <w:tabs>
                <w:tab w:val="left" w:pos="162"/>
              </w:tabs>
              <w:ind w:left="37" w:right="-88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7315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เงินกู้ยืมระยะสั้นจากกิจการที่</w:t>
            </w:r>
            <w:r w:rsidRPr="00D73159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</w:tcPr>
          <w:p w14:paraId="248DACDF" w14:textId="77777777" w:rsidR="006156CC" w:rsidRPr="00D73159" w:rsidRDefault="006156CC" w:rsidP="002C5223">
            <w:pPr>
              <w:ind w:left="-108" w:right="-137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6A2DB9E1" w14:textId="77777777" w:rsidR="006156CC" w:rsidRPr="00D73159" w:rsidRDefault="006156CC" w:rsidP="002C5223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40E8E4" w14:textId="77777777" w:rsidR="006156CC" w:rsidRPr="00D73159" w:rsidRDefault="006156CC" w:rsidP="002C522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0337236" w14:textId="77777777" w:rsidR="006156CC" w:rsidRPr="00D73159" w:rsidRDefault="006156CC" w:rsidP="002C5223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0B12D01" w14:textId="77777777" w:rsidR="006156CC" w:rsidRPr="00D73159" w:rsidRDefault="006156CC" w:rsidP="00FA1463">
            <w:pPr>
              <w:tabs>
                <w:tab w:val="left" w:pos="367"/>
              </w:tabs>
              <w:ind w:left="190" w:right="-18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4818395C" w14:textId="77777777" w:rsidR="006156CC" w:rsidRPr="00D73159" w:rsidRDefault="006156CC" w:rsidP="002C5223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45D4886" w14:textId="77777777" w:rsidR="006156CC" w:rsidRPr="00D73159" w:rsidRDefault="006156CC" w:rsidP="00FA1463">
            <w:pPr>
              <w:pStyle w:val="BodyText"/>
              <w:tabs>
                <w:tab w:val="decimal" w:pos="73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69B42F2B" w14:textId="77777777" w:rsidR="006156CC" w:rsidRPr="00D73159" w:rsidRDefault="006156CC" w:rsidP="002C5223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40827371" w14:textId="77777777" w:rsidR="006156CC" w:rsidRPr="00D73159" w:rsidRDefault="006156CC" w:rsidP="002C5223">
            <w:pPr>
              <w:tabs>
                <w:tab w:val="decimal" w:pos="52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6156CC" w:rsidRPr="008860F2" w14:paraId="396E50CE" w14:textId="77777777" w:rsidTr="00FA1463">
        <w:trPr>
          <w:cantSplit/>
        </w:trPr>
        <w:tc>
          <w:tcPr>
            <w:tcW w:w="3084" w:type="dxa"/>
          </w:tcPr>
          <w:p w14:paraId="20FBA6E9" w14:textId="77777777" w:rsidR="006156CC" w:rsidRPr="00D73159" w:rsidRDefault="006156CC" w:rsidP="002C5223">
            <w:pPr>
              <w:tabs>
                <w:tab w:val="left" w:pos="162"/>
              </w:tabs>
              <w:ind w:left="37" w:right="-88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73159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D7315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1260" w:type="dxa"/>
          </w:tcPr>
          <w:p w14:paraId="713EFCAD" w14:textId="77777777" w:rsidR="006156CC" w:rsidRPr="00D73159" w:rsidRDefault="006156CC" w:rsidP="002C5223">
            <w:pPr>
              <w:ind w:left="-108" w:right="-137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D73159">
              <w:rPr>
                <w:rFonts w:ascii="Angsana New" w:hAnsi="Angsana New"/>
                <w:sz w:val="24"/>
                <w:szCs w:val="24"/>
              </w:rPr>
              <w:t>0.50, 2.60</w:t>
            </w:r>
          </w:p>
        </w:tc>
        <w:tc>
          <w:tcPr>
            <w:tcW w:w="180" w:type="dxa"/>
          </w:tcPr>
          <w:p w14:paraId="1870765B" w14:textId="77777777" w:rsidR="006156CC" w:rsidRPr="00D73159" w:rsidRDefault="006156CC" w:rsidP="002C5223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D793E20" w14:textId="77777777" w:rsidR="006156CC" w:rsidRPr="00D73159" w:rsidRDefault="006156CC" w:rsidP="002C522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  <w:r w:rsidRPr="00D73159">
              <w:rPr>
                <w:rFonts w:ascii="Angsana New" w:hAnsi="Angsana New" w:cs="Angsana New"/>
                <w:sz w:val="24"/>
                <w:szCs w:val="24"/>
              </w:rPr>
              <w:t>1,657.80</w:t>
            </w:r>
          </w:p>
        </w:tc>
        <w:tc>
          <w:tcPr>
            <w:tcW w:w="180" w:type="dxa"/>
          </w:tcPr>
          <w:p w14:paraId="1F512CE4" w14:textId="77777777" w:rsidR="006156CC" w:rsidRPr="00D73159" w:rsidRDefault="006156CC" w:rsidP="002C5223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833E373" w14:textId="77777777" w:rsidR="006156CC" w:rsidRPr="00D73159" w:rsidRDefault="006156CC" w:rsidP="00FA1463">
            <w:pPr>
              <w:tabs>
                <w:tab w:val="left" w:pos="367"/>
              </w:tabs>
              <w:ind w:left="190" w:right="-18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315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49A9643B" w14:textId="77777777" w:rsidR="006156CC" w:rsidRPr="00D73159" w:rsidRDefault="006156CC" w:rsidP="002C5223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27700C8" w14:textId="77777777" w:rsidR="006156CC" w:rsidRPr="00D73159" w:rsidRDefault="006156CC" w:rsidP="00FA1463">
            <w:pPr>
              <w:pStyle w:val="BodyText"/>
              <w:tabs>
                <w:tab w:val="decimal" w:pos="73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D73159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2A65A7DD" w14:textId="77777777" w:rsidR="006156CC" w:rsidRPr="00D73159" w:rsidRDefault="006156CC" w:rsidP="002C5223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18E58D66" w14:textId="77777777" w:rsidR="006156CC" w:rsidRPr="00D73159" w:rsidRDefault="006156CC" w:rsidP="002C5223">
            <w:pPr>
              <w:tabs>
                <w:tab w:val="decimal" w:pos="52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3159">
              <w:rPr>
                <w:rFonts w:ascii="Angsana New" w:hAnsi="Angsana New"/>
                <w:bCs/>
                <w:sz w:val="24"/>
                <w:szCs w:val="24"/>
              </w:rPr>
              <w:t>1,657.80</w:t>
            </w:r>
          </w:p>
        </w:tc>
      </w:tr>
      <w:tr w:rsidR="006156CC" w:rsidRPr="008860F2" w14:paraId="1B704D4F" w14:textId="77777777" w:rsidTr="00FA1463">
        <w:trPr>
          <w:cantSplit/>
        </w:trPr>
        <w:tc>
          <w:tcPr>
            <w:tcW w:w="3084" w:type="dxa"/>
          </w:tcPr>
          <w:p w14:paraId="581EC501" w14:textId="77777777" w:rsidR="006156CC" w:rsidRPr="00D73159" w:rsidRDefault="006156CC" w:rsidP="002C5223">
            <w:pPr>
              <w:tabs>
                <w:tab w:val="left" w:pos="162"/>
              </w:tabs>
              <w:ind w:left="37" w:right="-88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7315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</w:t>
            </w:r>
            <w:r w:rsidRPr="00D7315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ยาว</w:t>
            </w:r>
            <w:r w:rsidRPr="00D7315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จากกิจการที่</w:t>
            </w:r>
          </w:p>
        </w:tc>
        <w:tc>
          <w:tcPr>
            <w:tcW w:w="1260" w:type="dxa"/>
          </w:tcPr>
          <w:p w14:paraId="2F788CDC" w14:textId="77777777" w:rsidR="006156CC" w:rsidRPr="00D73159" w:rsidRDefault="006156CC" w:rsidP="002C5223">
            <w:pPr>
              <w:ind w:left="-108" w:right="-137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3EC09110" w14:textId="77777777" w:rsidR="006156CC" w:rsidRPr="00D73159" w:rsidRDefault="006156CC" w:rsidP="002C5223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C89F50A" w14:textId="77777777" w:rsidR="006156CC" w:rsidRPr="00D73159" w:rsidRDefault="006156CC" w:rsidP="002C522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38A85DB" w14:textId="77777777" w:rsidR="006156CC" w:rsidRPr="00D73159" w:rsidRDefault="006156CC" w:rsidP="002C5223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43DFAE7" w14:textId="77777777" w:rsidR="006156CC" w:rsidRPr="00D73159" w:rsidRDefault="006156CC" w:rsidP="002C5223">
            <w:pPr>
              <w:ind w:right="-18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58CF2950" w14:textId="77777777" w:rsidR="006156CC" w:rsidRPr="00D73159" w:rsidRDefault="006156CC" w:rsidP="002C5223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E70C126" w14:textId="77777777" w:rsidR="006156CC" w:rsidRPr="00D73159" w:rsidRDefault="006156CC" w:rsidP="00FA1463">
            <w:pPr>
              <w:pStyle w:val="BodyText"/>
              <w:tabs>
                <w:tab w:val="decimal" w:pos="73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66AE9589" w14:textId="77777777" w:rsidR="006156CC" w:rsidRPr="00D73159" w:rsidRDefault="006156CC" w:rsidP="002C5223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52AB9497" w14:textId="77777777" w:rsidR="006156CC" w:rsidRPr="00D73159" w:rsidRDefault="006156CC" w:rsidP="002C5223">
            <w:pPr>
              <w:tabs>
                <w:tab w:val="decimal" w:pos="52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6156CC" w:rsidRPr="008860F2" w14:paraId="530956DE" w14:textId="77777777" w:rsidTr="00FA1463">
        <w:trPr>
          <w:cantSplit/>
        </w:trPr>
        <w:tc>
          <w:tcPr>
            <w:tcW w:w="3084" w:type="dxa"/>
          </w:tcPr>
          <w:p w14:paraId="3E528B1E" w14:textId="77777777" w:rsidR="006156CC" w:rsidRPr="00D73159" w:rsidRDefault="006156CC" w:rsidP="002C5223">
            <w:pPr>
              <w:spacing w:line="240" w:lineRule="auto"/>
              <w:ind w:left="37"/>
              <w:rPr>
                <w:rFonts w:ascii="Angsana New" w:hAnsi="Angsana New"/>
                <w:sz w:val="24"/>
                <w:szCs w:val="24"/>
                <w:cs/>
              </w:rPr>
            </w:pPr>
            <w:r w:rsidRPr="00D73159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D7315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1260" w:type="dxa"/>
          </w:tcPr>
          <w:p w14:paraId="7FAFD94F" w14:textId="77777777" w:rsidR="006156CC" w:rsidRPr="00D73159" w:rsidRDefault="006156CC" w:rsidP="002C5223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3159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0.85</w:t>
            </w:r>
          </w:p>
        </w:tc>
        <w:tc>
          <w:tcPr>
            <w:tcW w:w="180" w:type="dxa"/>
          </w:tcPr>
          <w:p w14:paraId="18309C9E" w14:textId="77777777" w:rsidR="006156CC" w:rsidRPr="00D73159" w:rsidRDefault="006156CC" w:rsidP="002C5223">
            <w:pPr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BF5290D" w14:textId="77777777" w:rsidR="006156CC" w:rsidRPr="00D73159" w:rsidRDefault="006156CC" w:rsidP="00FA1463">
            <w:pPr>
              <w:pStyle w:val="BodyText"/>
              <w:tabs>
                <w:tab w:val="decimal" w:pos="73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73159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7348E6C" w14:textId="77777777" w:rsidR="006156CC" w:rsidRPr="00D73159" w:rsidRDefault="006156CC" w:rsidP="002C5223">
            <w:pPr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6488FA4" w14:textId="77777777" w:rsidR="006156CC" w:rsidRPr="00D73159" w:rsidRDefault="006156CC" w:rsidP="00FA1463">
            <w:pPr>
              <w:ind w:left="190" w:right="-18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73159">
              <w:rPr>
                <w:rFonts w:ascii="Angsana New" w:hAnsi="Angsana New"/>
                <w:sz w:val="24"/>
                <w:szCs w:val="24"/>
              </w:rPr>
              <w:t>5.00</w:t>
            </w:r>
          </w:p>
        </w:tc>
        <w:tc>
          <w:tcPr>
            <w:tcW w:w="180" w:type="dxa"/>
          </w:tcPr>
          <w:p w14:paraId="48BB4837" w14:textId="77777777" w:rsidR="006156CC" w:rsidRPr="00D73159" w:rsidRDefault="006156CC" w:rsidP="002C5223">
            <w:pPr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3CE4450" w14:textId="77777777" w:rsidR="006156CC" w:rsidRPr="00D73159" w:rsidRDefault="006156CC" w:rsidP="00FA1463">
            <w:pPr>
              <w:pStyle w:val="BodyText"/>
              <w:tabs>
                <w:tab w:val="decimal" w:pos="73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73159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2B1FA534" w14:textId="77777777" w:rsidR="006156CC" w:rsidRPr="00D73159" w:rsidRDefault="006156CC" w:rsidP="002C5223">
            <w:pPr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78118431" w14:textId="77777777" w:rsidR="006156CC" w:rsidRPr="00D73159" w:rsidRDefault="006156CC" w:rsidP="002C5223">
            <w:pPr>
              <w:tabs>
                <w:tab w:val="decimal" w:pos="522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73159">
              <w:rPr>
                <w:rFonts w:ascii="Angsana New" w:hAnsi="Angsana New"/>
                <w:bCs/>
                <w:sz w:val="24"/>
                <w:szCs w:val="24"/>
              </w:rPr>
              <w:t>5.00</w:t>
            </w:r>
          </w:p>
        </w:tc>
      </w:tr>
      <w:tr w:rsidR="006156CC" w14:paraId="6D6B3F26" w14:textId="77777777" w:rsidTr="00FA1463">
        <w:trPr>
          <w:cantSplit/>
        </w:trPr>
        <w:tc>
          <w:tcPr>
            <w:tcW w:w="3084" w:type="dxa"/>
          </w:tcPr>
          <w:p w14:paraId="28566149" w14:textId="77777777" w:rsidR="006156CC" w:rsidRPr="00D73159" w:rsidRDefault="006156CC" w:rsidP="002C5223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7315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60" w:type="dxa"/>
          </w:tcPr>
          <w:p w14:paraId="14DEF0CF" w14:textId="77777777" w:rsidR="006156CC" w:rsidRPr="00D73159" w:rsidRDefault="006156CC" w:rsidP="00FA146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73159">
              <w:rPr>
                <w:rFonts w:ascii="Angsana New" w:hAnsi="Angsana New"/>
                <w:sz w:val="24"/>
                <w:szCs w:val="24"/>
                <w:lang w:val="en-GB"/>
              </w:rPr>
              <w:t>3.86</w:t>
            </w:r>
          </w:p>
        </w:tc>
        <w:tc>
          <w:tcPr>
            <w:tcW w:w="180" w:type="dxa"/>
          </w:tcPr>
          <w:p w14:paraId="47C8ED05" w14:textId="77777777" w:rsidR="006156CC" w:rsidRPr="00D73159" w:rsidRDefault="006156CC" w:rsidP="002C522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39BF06" w14:textId="77777777" w:rsidR="006156CC" w:rsidRPr="00D73159" w:rsidRDefault="006156CC" w:rsidP="00FA1463">
            <w:pPr>
              <w:pStyle w:val="BodyText"/>
              <w:tabs>
                <w:tab w:val="decimal" w:pos="73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  <w:r w:rsidRPr="00D731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C61F35C" w14:textId="77777777" w:rsidR="006156CC" w:rsidRPr="00D73159" w:rsidRDefault="006156CC" w:rsidP="002C522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4C21ABE" w14:textId="77777777" w:rsidR="006156CC" w:rsidRPr="00D73159" w:rsidRDefault="006156CC" w:rsidP="002C5223">
            <w:pPr>
              <w:pStyle w:val="BodyText"/>
              <w:tabs>
                <w:tab w:val="decimal" w:pos="73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  <w:r w:rsidRPr="00D73159">
              <w:rPr>
                <w:rFonts w:ascii="Angsana New" w:hAnsi="Angsana New" w:cs="Angsana New"/>
                <w:sz w:val="24"/>
                <w:szCs w:val="24"/>
              </w:rPr>
              <w:t>998.55</w:t>
            </w:r>
          </w:p>
        </w:tc>
        <w:tc>
          <w:tcPr>
            <w:tcW w:w="180" w:type="dxa"/>
          </w:tcPr>
          <w:p w14:paraId="3588C16B" w14:textId="77777777" w:rsidR="006156CC" w:rsidRPr="00D73159" w:rsidRDefault="006156CC" w:rsidP="002C522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70E9E8" w14:textId="77777777" w:rsidR="006156CC" w:rsidRPr="00D73159" w:rsidRDefault="006156CC" w:rsidP="00FA1463">
            <w:pPr>
              <w:pStyle w:val="BodyText"/>
              <w:tabs>
                <w:tab w:val="decimal" w:pos="73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D73159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38CA406C" w14:textId="77777777" w:rsidR="006156CC" w:rsidRPr="00D73159" w:rsidRDefault="006156CC" w:rsidP="002C522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42165297" w14:textId="77777777" w:rsidR="006156CC" w:rsidRPr="00D73159" w:rsidRDefault="006156CC" w:rsidP="002C5223">
            <w:pPr>
              <w:pStyle w:val="BodyText"/>
              <w:tabs>
                <w:tab w:val="decimal" w:pos="55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D73159">
              <w:rPr>
                <w:rFonts w:ascii="Angsana New" w:hAnsi="Angsana New" w:cs="Angsana New"/>
                <w:bCs/>
                <w:sz w:val="24"/>
                <w:szCs w:val="24"/>
              </w:rPr>
              <w:t>998.55</w:t>
            </w:r>
          </w:p>
        </w:tc>
      </w:tr>
      <w:tr w:rsidR="006156CC" w:rsidRPr="008860F2" w14:paraId="701A7601" w14:textId="77777777" w:rsidTr="00FA1463">
        <w:trPr>
          <w:cantSplit/>
        </w:trPr>
        <w:tc>
          <w:tcPr>
            <w:tcW w:w="3084" w:type="dxa"/>
          </w:tcPr>
          <w:p w14:paraId="46627BE8" w14:textId="77777777" w:rsidR="006156CC" w:rsidRPr="00D73159" w:rsidRDefault="006156CC" w:rsidP="002C5223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731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4B384AB9" w14:textId="77777777" w:rsidR="006156CC" w:rsidRPr="00D73159" w:rsidRDefault="006156CC" w:rsidP="002C5223">
            <w:pPr>
              <w:spacing w:line="240" w:lineRule="auto"/>
              <w:ind w:right="-112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49977412" w14:textId="77777777" w:rsidR="006156CC" w:rsidRPr="00D73159" w:rsidRDefault="006156CC" w:rsidP="002C522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4CC0B6" w14:textId="77777777" w:rsidR="006156CC" w:rsidRPr="00D73159" w:rsidRDefault="006156CC" w:rsidP="002C522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73159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1,757.80</w:t>
            </w:r>
          </w:p>
        </w:tc>
        <w:tc>
          <w:tcPr>
            <w:tcW w:w="180" w:type="dxa"/>
          </w:tcPr>
          <w:p w14:paraId="6589EEB7" w14:textId="77777777" w:rsidR="006156CC" w:rsidRPr="00D73159" w:rsidRDefault="006156CC" w:rsidP="002C522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797D232" w14:textId="77777777" w:rsidR="006156CC" w:rsidRPr="00D73159" w:rsidRDefault="006156CC" w:rsidP="002C5223">
            <w:pPr>
              <w:pStyle w:val="BodyText"/>
              <w:tabs>
                <w:tab w:val="decimal" w:pos="73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73159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1,003.55</w:t>
            </w:r>
          </w:p>
        </w:tc>
        <w:tc>
          <w:tcPr>
            <w:tcW w:w="180" w:type="dxa"/>
          </w:tcPr>
          <w:p w14:paraId="1667C1B3" w14:textId="77777777" w:rsidR="006156CC" w:rsidRPr="00D73159" w:rsidRDefault="006156CC" w:rsidP="002C522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57EBB7B" w14:textId="77777777" w:rsidR="006156CC" w:rsidRPr="00D73159" w:rsidRDefault="006156CC" w:rsidP="00FA1463">
            <w:pPr>
              <w:pStyle w:val="BodyText"/>
              <w:tabs>
                <w:tab w:val="decimal" w:pos="73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D73159">
              <w:rPr>
                <w:rFonts w:ascii="Angsana New" w:hAnsi="Angsana New" w:cs="Angsana New"/>
                <w:b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09EB3428" w14:textId="77777777" w:rsidR="006156CC" w:rsidRPr="00D73159" w:rsidRDefault="006156CC" w:rsidP="002C522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1F3C872C" w14:textId="77777777" w:rsidR="006156CC" w:rsidRPr="00D73159" w:rsidRDefault="006156CC" w:rsidP="002C5223">
            <w:pPr>
              <w:pStyle w:val="BodyText"/>
              <w:tabs>
                <w:tab w:val="decimal" w:pos="55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D73159">
              <w:rPr>
                <w:rFonts w:ascii="Angsana New" w:hAnsi="Angsana New" w:cs="Angsana New"/>
                <w:b/>
                <w:sz w:val="24"/>
                <w:szCs w:val="24"/>
              </w:rPr>
              <w:t>2,761.35</w:t>
            </w:r>
          </w:p>
        </w:tc>
      </w:tr>
    </w:tbl>
    <w:p w14:paraId="21766691" w14:textId="77777777" w:rsidR="006156CC" w:rsidRDefault="006156CC" w:rsidP="001543B9">
      <w:pPr>
        <w:ind w:left="540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  <w:lang w:val="en-GB"/>
        </w:rPr>
      </w:pPr>
    </w:p>
    <w:p w14:paraId="7236060E" w14:textId="798BB6BC" w:rsidR="001543B9" w:rsidRDefault="001543B9" w:rsidP="001543B9">
      <w:pPr>
        <w:ind w:left="540"/>
        <w:rPr>
          <w:rFonts w:asciiTheme="majorBidi" w:hAnsiTheme="majorBidi" w:cstheme="majorBidi"/>
          <w:sz w:val="28"/>
          <w:szCs w:val="28"/>
        </w:rPr>
      </w:pPr>
      <w:r w:rsidRPr="00112C06">
        <w:rPr>
          <w:rFonts w:asciiTheme="majorBidi" w:hAnsiTheme="majorBidi" w:cstheme="majorBidi" w:hint="cs"/>
          <w:sz w:val="28"/>
          <w:szCs w:val="28"/>
          <w:cs/>
        </w:rPr>
        <w:t>กระแสเงินสดเข้า</w:t>
      </w:r>
      <w:r w:rsidRPr="00112C06">
        <w:rPr>
          <w:rFonts w:asciiTheme="majorBidi" w:hAnsiTheme="majorBidi" w:cstheme="majorBidi" w:hint="cs"/>
          <w:sz w:val="28"/>
          <w:szCs w:val="28"/>
        </w:rPr>
        <w:t>/</w:t>
      </w:r>
      <w:r w:rsidRPr="00112C06">
        <w:rPr>
          <w:rFonts w:asciiTheme="majorBidi" w:hAnsiTheme="majorBidi" w:cstheme="majorBidi" w:hint="cs"/>
          <w:sz w:val="28"/>
          <w:szCs w:val="28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112C06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112C06">
        <w:rPr>
          <w:rFonts w:asciiTheme="majorBidi" w:hAnsiTheme="majorBidi" w:cstheme="majorBidi" w:hint="cs"/>
          <w:sz w:val="28"/>
          <w:szCs w:val="28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  <w:r w:rsidRPr="00112C06">
        <w:rPr>
          <w:rFonts w:asciiTheme="majorBidi" w:hAnsiTheme="majorBidi" w:cstheme="majorBidi"/>
          <w:sz w:val="28"/>
          <w:szCs w:val="28"/>
        </w:rPr>
        <w:t xml:space="preserve"> </w:t>
      </w:r>
    </w:p>
    <w:p w14:paraId="7FEE52F6" w14:textId="77777777" w:rsidR="00D32AA0" w:rsidRDefault="00D32AA0" w:rsidP="001543B9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4E3400CD" w14:textId="77777777" w:rsidR="004973D3" w:rsidRDefault="004973D3">
      <w:pPr>
        <w:spacing w:line="240" w:lineRule="auto"/>
        <w:jc w:val="left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33BC90F2" w14:textId="37302CD0" w:rsidR="001543B9" w:rsidRDefault="001543B9" w:rsidP="00754C06">
      <w:pPr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407324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457A4E">
        <w:rPr>
          <w:rFonts w:asciiTheme="majorBidi" w:hAnsiTheme="majorBidi" w:cstheme="majorBidi" w:hint="cs"/>
          <w:i/>
          <w:iCs/>
          <w:sz w:val="28"/>
          <w:szCs w:val="28"/>
          <w:cs/>
        </w:rPr>
        <w:t>ค</w:t>
      </w:r>
      <w:r w:rsidRPr="00407324">
        <w:rPr>
          <w:rFonts w:asciiTheme="majorBidi" w:hAnsiTheme="majorBidi" w:cstheme="majorBidi"/>
          <w:i/>
          <w:iCs/>
          <w:sz w:val="28"/>
          <w:szCs w:val="28"/>
        </w:rPr>
        <w:t>.3)</w:t>
      </w:r>
      <w:r w:rsidRPr="00407324">
        <w:rPr>
          <w:rFonts w:asciiTheme="majorBidi" w:hAnsiTheme="majorBidi" w:cstheme="majorBidi"/>
          <w:i/>
          <w:iCs/>
          <w:sz w:val="40"/>
          <w:szCs w:val="28"/>
        </w:rPr>
        <w:t xml:space="preserve"> </w:t>
      </w:r>
      <w:r w:rsidRPr="00407324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ความเสี่ยงด้านตลาด</w:t>
      </w:r>
    </w:p>
    <w:p w14:paraId="5AF4BC6F" w14:textId="77777777" w:rsidR="00754C06" w:rsidRPr="00407324" w:rsidRDefault="00754C06" w:rsidP="00754C06">
      <w:pPr>
        <w:spacing w:line="240" w:lineRule="auto"/>
        <w:ind w:left="360"/>
        <w:rPr>
          <w:rFonts w:asciiTheme="majorBidi" w:hAnsiTheme="majorBidi" w:cstheme="majorBidi"/>
          <w:i/>
          <w:iCs/>
          <w:sz w:val="28"/>
          <w:szCs w:val="28"/>
        </w:rPr>
      </w:pPr>
    </w:p>
    <w:p w14:paraId="641174A5" w14:textId="0137BB7E" w:rsidR="001543B9" w:rsidRDefault="001543B9" w:rsidP="00E30991">
      <w:pPr>
        <w:tabs>
          <w:tab w:val="left" w:pos="1170"/>
        </w:tabs>
        <w:spacing w:line="240" w:lineRule="auto"/>
        <w:ind w:left="990"/>
        <w:rPr>
          <w:rFonts w:ascii="Times New Roman" w:hAnsi="Times New Roman"/>
          <w:sz w:val="20"/>
          <w:szCs w:val="20"/>
        </w:rPr>
      </w:pPr>
      <w:r w:rsidRPr="00112C06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112C06">
        <w:rPr>
          <w:rFonts w:asciiTheme="majorBidi" w:hAnsiTheme="majorBidi" w:cstheme="majorBidi"/>
          <w:sz w:val="28"/>
          <w:szCs w:val="28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0CB4CAE4" w14:textId="77777777" w:rsidR="001543B9" w:rsidRDefault="001543B9" w:rsidP="001543B9">
      <w:pPr>
        <w:tabs>
          <w:tab w:val="left" w:pos="540"/>
        </w:tabs>
        <w:ind w:left="540"/>
        <w:rPr>
          <w:rFonts w:asciiTheme="majorBidi" w:hAnsiTheme="majorBidi" w:cstheme="majorBidi"/>
          <w:sz w:val="20"/>
          <w:szCs w:val="20"/>
        </w:rPr>
      </w:pPr>
    </w:p>
    <w:p w14:paraId="0ED8445A" w14:textId="3B014D6D" w:rsidR="001543B9" w:rsidRPr="008E1A63" w:rsidRDefault="001543B9" w:rsidP="00CD344D">
      <w:pPr>
        <w:pStyle w:val="block"/>
        <w:spacing w:after="0" w:line="240" w:lineRule="auto"/>
        <w:ind w:left="1080" w:right="-7" w:hanging="9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(</w:t>
      </w:r>
      <w:r w:rsidR="00457A4E">
        <w:rPr>
          <w:rFonts w:asciiTheme="majorBidi" w:hAnsiTheme="majorBidi" w:cstheme="majorBidi" w:hint="cs"/>
          <w:sz w:val="28"/>
          <w:szCs w:val="28"/>
          <w:cs/>
          <w:lang w:bidi="th-TH"/>
        </w:rPr>
        <w:t>ค</w:t>
      </w:r>
      <w:r>
        <w:rPr>
          <w:rFonts w:asciiTheme="majorBidi" w:hAnsiTheme="majorBidi" w:cstheme="majorBidi"/>
          <w:sz w:val="28"/>
          <w:szCs w:val="28"/>
        </w:rPr>
        <w:t>.3.1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 xml:space="preserve">) </w:t>
      </w:r>
      <w:r w:rsidRPr="008E1A63">
        <w:rPr>
          <w:rFonts w:asciiTheme="majorBidi" w:hAnsiTheme="majorBidi" w:cstheme="majorBidi"/>
          <w:sz w:val="28"/>
          <w:szCs w:val="28"/>
          <w:cs/>
        </w:rPr>
        <w:t>ความเสี่ยงด้านอัตราแลกเปลี่ยน</w:t>
      </w:r>
    </w:p>
    <w:p w14:paraId="1CE5B77A" w14:textId="076563BD" w:rsidR="001543B9" w:rsidRDefault="001543B9" w:rsidP="001C43AE">
      <w:pPr>
        <w:spacing w:line="240" w:lineRule="auto"/>
        <w:ind w:right="533"/>
        <w:rPr>
          <w:rFonts w:ascii="Angsana New" w:hAnsi="Angsana New"/>
          <w:b/>
          <w:bCs/>
          <w:i/>
          <w:iCs/>
          <w:sz w:val="28"/>
          <w:szCs w:val="28"/>
          <w:lang w:val="en-GB"/>
        </w:rPr>
      </w:pPr>
    </w:p>
    <w:p w14:paraId="194E8F6B" w14:textId="49427DE4" w:rsidR="001543B9" w:rsidRPr="00FB4104" w:rsidRDefault="001543B9" w:rsidP="00C746E3">
      <w:pPr>
        <w:tabs>
          <w:tab w:val="left" w:pos="720"/>
          <w:tab w:val="left" w:pos="1350"/>
        </w:tabs>
        <w:spacing w:line="240" w:lineRule="auto"/>
        <w:ind w:left="1440" w:right="-27"/>
        <w:rPr>
          <w:rFonts w:asciiTheme="majorBidi" w:hAnsiTheme="majorBidi" w:cstheme="majorBidi"/>
          <w:sz w:val="28"/>
          <w:szCs w:val="28"/>
        </w:rPr>
      </w:pPr>
      <w:r w:rsidRPr="00C746E3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0014EB">
        <w:rPr>
          <w:rFonts w:asciiTheme="majorBidi" w:hAnsiTheme="majorBidi" w:cstheme="majorBidi" w:hint="cs"/>
          <w:sz w:val="28"/>
          <w:szCs w:val="28"/>
          <w:cs/>
        </w:rPr>
        <w:t>มี</w:t>
      </w:r>
      <w:r>
        <w:rPr>
          <w:rFonts w:asciiTheme="majorBidi" w:hAnsiTheme="majorBidi" w:cstheme="majorBidi" w:hint="cs"/>
          <w:sz w:val="28"/>
          <w:szCs w:val="28"/>
          <w:cs/>
        </w:rPr>
        <w:t>ความเสี่ยงด้านอัตราแลกเปลี่ยนที่</w:t>
      </w:r>
      <w:r w:rsidRPr="000014EB">
        <w:rPr>
          <w:rFonts w:asciiTheme="majorBidi" w:hAnsiTheme="majorBidi" w:cstheme="majorBidi" w:hint="cs"/>
          <w:sz w:val="28"/>
          <w:szCs w:val="28"/>
          <w:cs/>
        </w:rPr>
        <w:t>เกี่ยวข้องกับ</w:t>
      </w:r>
      <w:r w:rsidRPr="00C746E3">
        <w:rPr>
          <w:rFonts w:asciiTheme="majorBidi" w:hAnsiTheme="majorBidi" w:cstheme="majorBidi" w:hint="cs"/>
          <w:sz w:val="28"/>
          <w:szCs w:val="28"/>
          <w:cs/>
        </w:rPr>
        <w:t>การซื้อและการขายที่เป็นสกุลเงินตรา</w:t>
      </w:r>
      <w:r w:rsidRPr="00FB4104">
        <w:rPr>
          <w:rFonts w:asciiTheme="majorBidi" w:hAnsiTheme="majorBidi" w:cstheme="majorBidi" w:hint="cs"/>
          <w:sz w:val="28"/>
          <w:szCs w:val="28"/>
          <w:cs/>
        </w:rPr>
        <w:t>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30EAAF18" w14:textId="4240042D" w:rsidR="001543B9" w:rsidRPr="00FB4104" w:rsidRDefault="001543B9" w:rsidP="001C43AE">
      <w:pPr>
        <w:spacing w:line="240" w:lineRule="auto"/>
        <w:ind w:right="533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80"/>
        <w:gridCol w:w="982"/>
        <w:gridCol w:w="187"/>
        <w:gridCol w:w="989"/>
        <w:gridCol w:w="180"/>
        <w:gridCol w:w="989"/>
        <w:gridCol w:w="180"/>
        <w:gridCol w:w="993"/>
      </w:tblGrid>
      <w:tr w:rsidR="00FB4104" w:rsidRPr="00FB4104" w14:paraId="1F248D4C" w14:textId="77777777" w:rsidTr="00FB4104">
        <w:trPr>
          <w:cantSplit/>
          <w:tblHeader/>
        </w:trPr>
        <w:tc>
          <w:tcPr>
            <w:tcW w:w="4680" w:type="dxa"/>
          </w:tcPr>
          <w:p w14:paraId="53ABD793" w14:textId="77777777" w:rsidR="00FB4104" w:rsidRPr="00FB4104" w:rsidRDefault="00FB4104" w:rsidP="00FB4104">
            <w:pPr>
              <w:spacing w:line="240" w:lineRule="auto"/>
              <w:outlineLvl w:val="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00" w:type="dxa"/>
            <w:gridSpan w:val="7"/>
            <w:hideMark/>
          </w:tcPr>
          <w:p w14:paraId="027A0BD5" w14:textId="77777777" w:rsidR="00FB4104" w:rsidRPr="00FB4104" w:rsidRDefault="00FB4104" w:rsidP="00FB4104">
            <w:pPr>
              <w:pStyle w:val="acctmergecolhdg"/>
              <w:spacing w:line="240" w:lineRule="auto"/>
              <w:ind w:right="-79"/>
              <w:rPr>
                <w:rFonts w:ascii="Angsana New" w:hAnsi="Angsana New"/>
                <w:b w:val="0"/>
                <w:bCs/>
                <w:sz w:val="28"/>
                <w:szCs w:val="28"/>
                <w:lang w:bidi="th-TH"/>
              </w:rPr>
            </w:pPr>
            <w:r w:rsidRPr="00FB4104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FB4104" w:rsidRPr="00FB4104" w14:paraId="704558AD" w14:textId="77777777" w:rsidTr="00FB4104">
        <w:trPr>
          <w:cantSplit/>
          <w:tblHeader/>
        </w:trPr>
        <w:tc>
          <w:tcPr>
            <w:tcW w:w="4680" w:type="dxa"/>
          </w:tcPr>
          <w:p w14:paraId="584D68D0" w14:textId="77777777" w:rsidR="00FB4104" w:rsidRPr="00FB4104" w:rsidRDefault="00FB4104" w:rsidP="00FB410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8" w:type="dxa"/>
            <w:gridSpan w:val="3"/>
          </w:tcPr>
          <w:p w14:paraId="2CBAD9FE" w14:textId="77777777" w:rsidR="00FB4104" w:rsidRPr="00FB4104" w:rsidRDefault="00FB4104" w:rsidP="00FB4104">
            <w:pPr>
              <w:pStyle w:val="BodyText"/>
              <w:spacing w:after="0"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4104">
              <w:rPr>
                <w:rFonts w:ascii="Angsana New" w:hAnsi="Angsana New" w:cs="Angsana New"/>
                <w:sz w:val="28"/>
                <w:szCs w:val="28"/>
                <w:cs/>
              </w:rPr>
              <w:t>2564</w:t>
            </w:r>
          </w:p>
        </w:tc>
        <w:tc>
          <w:tcPr>
            <w:tcW w:w="180" w:type="dxa"/>
          </w:tcPr>
          <w:p w14:paraId="1749A45E" w14:textId="77777777" w:rsidR="00FB4104" w:rsidRPr="00FB4104" w:rsidRDefault="00FB4104" w:rsidP="00FB4104">
            <w:pPr>
              <w:pStyle w:val="BodyText"/>
              <w:spacing w:after="0" w:line="240" w:lineRule="auto"/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2" w:type="dxa"/>
            <w:gridSpan w:val="3"/>
          </w:tcPr>
          <w:p w14:paraId="7F335B5F" w14:textId="77777777" w:rsidR="00FB4104" w:rsidRPr="00FB4104" w:rsidRDefault="00FB4104" w:rsidP="00FB4104">
            <w:pPr>
              <w:pStyle w:val="BodyText"/>
              <w:spacing w:after="0"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4104">
              <w:rPr>
                <w:rFonts w:ascii="Angsana New" w:hAnsi="Angsana New" w:cs="Angsana New"/>
                <w:sz w:val="28"/>
                <w:szCs w:val="28"/>
                <w:cs/>
              </w:rPr>
              <w:t>2563</w:t>
            </w:r>
          </w:p>
        </w:tc>
      </w:tr>
      <w:tr w:rsidR="00FB4104" w:rsidRPr="00FB4104" w14:paraId="749ED033" w14:textId="77777777" w:rsidTr="00FB4104">
        <w:trPr>
          <w:cantSplit/>
          <w:tblHeader/>
        </w:trPr>
        <w:tc>
          <w:tcPr>
            <w:tcW w:w="4680" w:type="dxa"/>
          </w:tcPr>
          <w:p w14:paraId="2F67C6C8" w14:textId="77777777" w:rsidR="00FB4104" w:rsidRPr="00FB4104" w:rsidRDefault="00FB4104" w:rsidP="00FB410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" w:type="dxa"/>
          </w:tcPr>
          <w:p w14:paraId="6EE654ED" w14:textId="77777777" w:rsidR="00FB4104" w:rsidRDefault="00FB4104" w:rsidP="00FB4104">
            <w:pPr>
              <w:pStyle w:val="BodyText"/>
              <w:spacing w:after="0"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4104">
              <w:rPr>
                <w:rFonts w:ascii="Angsana New" w:hAnsi="Angsana New" w:cs="Angsana New"/>
                <w:sz w:val="28"/>
                <w:szCs w:val="28"/>
                <w:cs/>
              </w:rPr>
              <w:t>เงินเหรียญสหรัฐ</w:t>
            </w:r>
          </w:p>
          <w:p w14:paraId="3B41A9B8" w14:textId="1E459809" w:rsidR="00FB4104" w:rsidRPr="00FB4104" w:rsidRDefault="00FB4104" w:rsidP="00FB4104">
            <w:pPr>
              <w:pStyle w:val="BodyText"/>
              <w:spacing w:after="0"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4104">
              <w:rPr>
                <w:rFonts w:ascii="Angsana New" w:hAnsi="Angsana New" w:cs="Angsana New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187" w:type="dxa"/>
          </w:tcPr>
          <w:p w14:paraId="6118C11F" w14:textId="77777777" w:rsidR="00FB4104" w:rsidRPr="00FB4104" w:rsidRDefault="00FB4104" w:rsidP="00FB4104">
            <w:pPr>
              <w:pStyle w:val="BodyText"/>
              <w:spacing w:after="0"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0DB5B4D5" w14:textId="77777777" w:rsidR="00FB4104" w:rsidRPr="00FB4104" w:rsidRDefault="00FB4104" w:rsidP="00FB4104">
            <w:pPr>
              <w:pStyle w:val="BodyText"/>
              <w:spacing w:after="0"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410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เงินเยนญี่ปุ่น</w:t>
            </w:r>
          </w:p>
        </w:tc>
        <w:tc>
          <w:tcPr>
            <w:tcW w:w="180" w:type="dxa"/>
          </w:tcPr>
          <w:p w14:paraId="0EE6F871" w14:textId="77777777" w:rsidR="00FB4104" w:rsidRPr="00FB4104" w:rsidRDefault="00FB4104" w:rsidP="00FB4104">
            <w:pPr>
              <w:pStyle w:val="BodyText"/>
              <w:spacing w:after="0" w:line="240" w:lineRule="auto"/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</w:tcPr>
          <w:p w14:paraId="239DD345" w14:textId="77777777" w:rsidR="00FB4104" w:rsidRDefault="00FB4104" w:rsidP="00FB4104">
            <w:pPr>
              <w:pStyle w:val="BodyText"/>
              <w:spacing w:after="0"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4104">
              <w:rPr>
                <w:rFonts w:ascii="Angsana New" w:hAnsi="Angsana New" w:cs="Angsana New"/>
                <w:sz w:val="28"/>
                <w:szCs w:val="28"/>
                <w:cs/>
              </w:rPr>
              <w:t>เงินเหรียญสหรัฐ</w:t>
            </w:r>
          </w:p>
          <w:p w14:paraId="4DD5CF35" w14:textId="78BEB1C4" w:rsidR="00FB4104" w:rsidRPr="00FB4104" w:rsidRDefault="00FB4104" w:rsidP="00FB4104">
            <w:pPr>
              <w:pStyle w:val="BodyText"/>
              <w:spacing w:after="0"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4104">
              <w:rPr>
                <w:rFonts w:ascii="Angsana New" w:hAnsi="Angsana New" w:cs="Angsana New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180" w:type="dxa"/>
          </w:tcPr>
          <w:p w14:paraId="1E7AFB06" w14:textId="77777777" w:rsidR="00FB4104" w:rsidRPr="00FB4104" w:rsidRDefault="00FB4104" w:rsidP="00FB4104">
            <w:pPr>
              <w:pStyle w:val="BodyText"/>
              <w:spacing w:after="0"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EFCD5B1" w14:textId="77777777" w:rsidR="00FB4104" w:rsidRPr="00FB4104" w:rsidRDefault="00FB4104" w:rsidP="00FB4104">
            <w:pPr>
              <w:pStyle w:val="BodyText"/>
              <w:spacing w:after="0"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410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เงินเยนญี่ปุ่น</w:t>
            </w:r>
          </w:p>
        </w:tc>
      </w:tr>
      <w:tr w:rsidR="00FB4104" w:rsidRPr="00FB4104" w14:paraId="06F33E47" w14:textId="77777777" w:rsidTr="00585F2C">
        <w:trPr>
          <w:cantSplit/>
        </w:trPr>
        <w:tc>
          <w:tcPr>
            <w:tcW w:w="4680" w:type="dxa"/>
          </w:tcPr>
          <w:p w14:paraId="2F91858E" w14:textId="60165D35" w:rsidR="00FB4104" w:rsidRPr="00FB4104" w:rsidRDefault="00FB4104" w:rsidP="00FB410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500" w:type="dxa"/>
            <w:gridSpan w:val="7"/>
            <w:hideMark/>
          </w:tcPr>
          <w:p w14:paraId="7CBD5859" w14:textId="77777777" w:rsidR="00FB4104" w:rsidRPr="00FB4104" w:rsidRDefault="00FB4104" w:rsidP="00FB4104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FB410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FB4104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FB4104" w:rsidRPr="00FB4104" w14:paraId="1C997E01" w14:textId="77777777" w:rsidTr="00FB4104">
        <w:trPr>
          <w:cantSplit/>
        </w:trPr>
        <w:tc>
          <w:tcPr>
            <w:tcW w:w="4680" w:type="dxa"/>
            <w:hideMark/>
          </w:tcPr>
          <w:p w14:paraId="3CA8EBA8" w14:textId="77777777" w:rsidR="00FB4104" w:rsidRPr="00FB4104" w:rsidRDefault="00FB4104" w:rsidP="00FB410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B4104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82" w:type="dxa"/>
            <w:hideMark/>
          </w:tcPr>
          <w:p w14:paraId="376558E9" w14:textId="77777777" w:rsidR="00FB4104" w:rsidRPr="00FB4104" w:rsidRDefault="00FB4104" w:rsidP="00FB4104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4104">
              <w:rPr>
                <w:rFonts w:ascii="Angsana New" w:hAnsi="Angsana New"/>
                <w:color w:val="000000"/>
                <w:sz w:val="28"/>
                <w:szCs w:val="28"/>
                <w:cs/>
              </w:rPr>
              <w:t>0.</w:t>
            </w:r>
            <w:r w:rsidRPr="00FB4104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87" w:type="dxa"/>
            <w:vAlign w:val="bottom"/>
          </w:tcPr>
          <w:p w14:paraId="4610A40F" w14:textId="77777777" w:rsidR="00FB4104" w:rsidRPr="00FB4104" w:rsidRDefault="00FB4104" w:rsidP="00FB4104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hideMark/>
          </w:tcPr>
          <w:p w14:paraId="07729CE2" w14:textId="77777777" w:rsidR="00FB4104" w:rsidRPr="00FB4104" w:rsidRDefault="00FB4104" w:rsidP="00754C06">
            <w:pPr>
              <w:tabs>
                <w:tab w:val="decimal" w:pos="64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410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2F93DE0" w14:textId="77777777" w:rsidR="00FB4104" w:rsidRPr="00FB4104" w:rsidRDefault="00FB4104" w:rsidP="00FB4104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hideMark/>
          </w:tcPr>
          <w:p w14:paraId="3EC7A7EC" w14:textId="77777777" w:rsidR="00FB4104" w:rsidRPr="00FB4104" w:rsidRDefault="00FB4104" w:rsidP="00FB4104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4104">
              <w:rPr>
                <w:rFonts w:ascii="Angsana New" w:hAnsi="Angsana New"/>
                <w:color w:val="000000"/>
                <w:sz w:val="28"/>
                <w:szCs w:val="28"/>
                <w:cs/>
              </w:rPr>
              <w:t>0.32</w:t>
            </w:r>
          </w:p>
        </w:tc>
        <w:tc>
          <w:tcPr>
            <w:tcW w:w="180" w:type="dxa"/>
            <w:vAlign w:val="bottom"/>
          </w:tcPr>
          <w:p w14:paraId="0C81D1A5" w14:textId="77777777" w:rsidR="00FB4104" w:rsidRPr="00FB4104" w:rsidRDefault="00FB4104" w:rsidP="00FB4104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  <w:hideMark/>
          </w:tcPr>
          <w:p w14:paraId="6B54504D" w14:textId="77777777" w:rsidR="00FB4104" w:rsidRPr="00FB4104" w:rsidRDefault="00FB4104" w:rsidP="00FB4104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410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B4104" w:rsidRPr="00FB4104" w14:paraId="0CE0E7B2" w14:textId="77777777" w:rsidTr="00FB4104">
        <w:trPr>
          <w:cantSplit/>
        </w:trPr>
        <w:tc>
          <w:tcPr>
            <w:tcW w:w="4680" w:type="dxa"/>
            <w:hideMark/>
          </w:tcPr>
          <w:p w14:paraId="4783B2B9" w14:textId="77777777" w:rsidR="00FB4104" w:rsidRPr="00FB4104" w:rsidRDefault="00FB4104" w:rsidP="00FB410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B4104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82" w:type="dxa"/>
            <w:hideMark/>
          </w:tcPr>
          <w:p w14:paraId="226C2C30" w14:textId="77777777" w:rsidR="00FB4104" w:rsidRPr="00FB4104" w:rsidRDefault="00FB4104" w:rsidP="00FB4104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4104">
              <w:rPr>
                <w:rFonts w:ascii="Angsana New" w:hAnsi="Angsana New"/>
                <w:color w:val="000000"/>
                <w:sz w:val="28"/>
                <w:szCs w:val="28"/>
              </w:rPr>
              <w:t>53.46</w:t>
            </w:r>
          </w:p>
        </w:tc>
        <w:tc>
          <w:tcPr>
            <w:tcW w:w="187" w:type="dxa"/>
            <w:vAlign w:val="bottom"/>
          </w:tcPr>
          <w:p w14:paraId="2AE80422" w14:textId="77777777" w:rsidR="00FB4104" w:rsidRPr="00FB4104" w:rsidRDefault="00FB4104" w:rsidP="00FB4104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hideMark/>
          </w:tcPr>
          <w:p w14:paraId="21F345E6" w14:textId="77777777" w:rsidR="00FB4104" w:rsidRPr="00FB4104" w:rsidRDefault="00FB4104" w:rsidP="00754C06">
            <w:pPr>
              <w:tabs>
                <w:tab w:val="decimal" w:pos="64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410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CCD4F37" w14:textId="77777777" w:rsidR="00FB4104" w:rsidRPr="00FB4104" w:rsidRDefault="00FB4104" w:rsidP="00FB4104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hideMark/>
          </w:tcPr>
          <w:p w14:paraId="3B64AF79" w14:textId="77777777" w:rsidR="00FB4104" w:rsidRPr="00FB4104" w:rsidRDefault="00FB4104" w:rsidP="00FB4104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4104">
              <w:rPr>
                <w:rFonts w:ascii="Angsana New" w:hAnsi="Angsana New"/>
                <w:color w:val="000000"/>
                <w:sz w:val="28"/>
                <w:szCs w:val="28"/>
                <w:cs/>
              </w:rPr>
              <w:t>38.13</w:t>
            </w:r>
          </w:p>
        </w:tc>
        <w:tc>
          <w:tcPr>
            <w:tcW w:w="180" w:type="dxa"/>
            <w:vAlign w:val="bottom"/>
          </w:tcPr>
          <w:p w14:paraId="20AC7B2B" w14:textId="77777777" w:rsidR="00FB4104" w:rsidRPr="00FB4104" w:rsidRDefault="00FB4104" w:rsidP="00FB4104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  <w:hideMark/>
          </w:tcPr>
          <w:p w14:paraId="13FDDBAB" w14:textId="77777777" w:rsidR="00FB4104" w:rsidRPr="00FB4104" w:rsidRDefault="00FB4104" w:rsidP="00FB4104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410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B4104" w:rsidRPr="00FB4104" w14:paraId="452D21B6" w14:textId="77777777" w:rsidTr="00FB4104">
        <w:trPr>
          <w:cantSplit/>
        </w:trPr>
        <w:tc>
          <w:tcPr>
            <w:tcW w:w="4680" w:type="dxa"/>
            <w:hideMark/>
          </w:tcPr>
          <w:p w14:paraId="2B255076" w14:textId="77777777" w:rsidR="00FB4104" w:rsidRPr="00FB4104" w:rsidRDefault="00FB4104" w:rsidP="00FB410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B4104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82" w:type="dxa"/>
            <w:vAlign w:val="bottom"/>
            <w:hideMark/>
          </w:tcPr>
          <w:p w14:paraId="518C8C91" w14:textId="77777777" w:rsidR="00FB4104" w:rsidRPr="00FB4104" w:rsidRDefault="00FB4104" w:rsidP="00FB4104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4104">
              <w:rPr>
                <w:rFonts w:ascii="Angsana New" w:hAnsi="Angsana New"/>
                <w:color w:val="000000"/>
                <w:sz w:val="28"/>
                <w:szCs w:val="28"/>
              </w:rPr>
              <w:t>(2.79)</w:t>
            </w:r>
          </w:p>
        </w:tc>
        <w:tc>
          <w:tcPr>
            <w:tcW w:w="187" w:type="dxa"/>
            <w:vAlign w:val="bottom"/>
          </w:tcPr>
          <w:p w14:paraId="17F97E61" w14:textId="77777777" w:rsidR="00FB4104" w:rsidRPr="00FB4104" w:rsidRDefault="00FB4104" w:rsidP="00FB4104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vAlign w:val="bottom"/>
            <w:hideMark/>
          </w:tcPr>
          <w:p w14:paraId="597211B3" w14:textId="77777777" w:rsidR="00FB4104" w:rsidRPr="00FB4104" w:rsidRDefault="00FB4104" w:rsidP="00FB4104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4104">
              <w:rPr>
                <w:rFonts w:ascii="Angsana New" w:hAnsi="Angsana New"/>
                <w:color w:val="000000"/>
                <w:sz w:val="28"/>
                <w:szCs w:val="28"/>
              </w:rPr>
              <w:t>(0.08)</w:t>
            </w:r>
          </w:p>
        </w:tc>
        <w:tc>
          <w:tcPr>
            <w:tcW w:w="180" w:type="dxa"/>
            <w:vAlign w:val="bottom"/>
          </w:tcPr>
          <w:p w14:paraId="081DDE4A" w14:textId="77777777" w:rsidR="00FB4104" w:rsidRPr="00FB4104" w:rsidRDefault="00FB4104" w:rsidP="00FB4104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vAlign w:val="bottom"/>
            <w:hideMark/>
          </w:tcPr>
          <w:p w14:paraId="7CE583B0" w14:textId="3E97084A" w:rsidR="00FB4104" w:rsidRPr="00FB4104" w:rsidRDefault="00FB4104" w:rsidP="00FB4104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4104">
              <w:rPr>
                <w:rFonts w:ascii="Angsana New" w:hAnsi="Angsana New"/>
                <w:color w:val="000000"/>
                <w:sz w:val="28"/>
                <w:szCs w:val="28"/>
              </w:rPr>
              <w:t>(3.4</w:t>
            </w:r>
            <w:r w:rsidR="000E66A9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FB4104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BF9E9BB" w14:textId="77777777" w:rsidR="00FB4104" w:rsidRPr="00FB4104" w:rsidRDefault="00FB4104" w:rsidP="00FB4104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  <w:hideMark/>
          </w:tcPr>
          <w:p w14:paraId="0D8868E7" w14:textId="77777777" w:rsidR="00FB4104" w:rsidRPr="00FB4104" w:rsidRDefault="00FB4104" w:rsidP="00FB4104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410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B4104" w:rsidRPr="00FB4104" w14:paraId="6BE8ABF7" w14:textId="77777777" w:rsidTr="00FB4104">
        <w:trPr>
          <w:cantSplit/>
        </w:trPr>
        <w:tc>
          <w:tcPr>
            <w:tcW w:w="4680" w:type="dxa"/>
            <w:hideMark/>
          </w:tcPr>
          <w:p w14:paraId="6F731B01" w14:textId="77777777" w:rsidR="00FB4104" w:rsidRPr="00FB4104" w:rsidRDefault="00FB4104" w:rsidP="00FB410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B4104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82" w:type="dxa"/>
            <w:vAlign w:val="bottom"/>
            <w:hideMark/>
          </w:tcPr>
          <w:p w14:paraId="2DDFF80A" w14:textId="77777777" w:rsidR="00FB4104" w:rsidRPr="00FB4104" w:rsidRDefault="00FB4104" w:rsidP="00FB4104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4104">
              <w:rPr>
                <w:rFonts w:ascii="Angsana New" w:hAnsi="Angsana New"/>
                <w:color w:val="000000"/>
                <w:sz w:val="28"/>
                <w:szCs w:val="28"/>
              </w:rPr>
              <w:t>(0.04)</w:t>
            </w:r>
          </w:p>
        </w:tc>
        <w:tc>
          <w:tcPr>
            <w:tcW w:w="187" w:type="dxa"/>
            <w:vAlign w:val="bottom"/>
          </w:tcPr>
          <w:p w14:paraId="043B6915" w14:textId="77777777" w:rsidR="00FB4104" w:rsidRPr="00FB4104" w:rsidRDefault="00FB4104" w:rsidP="00FB4104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vAlign w:val="bottom"/>
            <w:hideMark/>
          </w:tcPr>
          <w:p w14:paraId="763B0F1C" w14:textId="77777777" w:rsidR="00FB4104" w:rsidRPr="00FB4104" w:rsidRDefault="00FB4104" w:rsidP="00754C06">
            <w:pPr>
              <w:tabs>
                <w:tab w:val="decimal" w:pos="64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410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2BFA61F" w14:textId="77777777" w:rsidR="00FB4104" w:rsidRPr="00FB4104" w:rsidRDefault="00FB4104" w:rsidP="00FB4104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vAlign w:val="bottom"/>
            <w:hideMark/>
          </w:tcPr>
          <w:p w14:paraId="1D54E455" w14:textId="77777777" w:rsidR="00FB4104" w:rsidRPr="00FB4104" w:rsidRDefault="00FB4104" w:rsidP="00FB4104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4104">
              <w:rPr>
                <w:rFonts w:ascii="Angsana New" w:hAnsi="Angsana New"/>
                <w:color w:val="000000"/>
                <w:sz w:val="28"/>
                <w:szCs w:val="28"/>
              </w:rPr>
              <w:t>(0.11)</w:t>
            </w:r>
          </w:p>
        </w:tc>
        <w:tc>
          <w:tcPr>
            <w:tcW w:w="180" w:type="dxa"/>
            <w:vAlign w:val="bottom"/>
          </w:tcPr>
          <w:p w14:paraId="5CC84806" w14:textId="77777777" w:rsidR="00FB4104" w:rsidRPr="00FB4104" w:rsidRDefault="00FB4104" w:rsidP="00FB4104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  <w:hideMark/>
          </w:tcPr>
          <w:p w14:paraId="0A800266" w14:textId="77777777" w:rsidR="00FB4104" w:rsidRPr="00FB4104" w:rsidRDefault="00FB4104" w:rsidP="00FB4104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410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B4104" w:rsidRPr="00FB4104" w14:paraId="2290E362" w14:textId="77777777" w:rsidTr="00FB4104">
        <w:trPr>
          <w:cantSplit/>
        </w:trPr>
        <w:tc>
          <w:tcPr>
            <w:tcW w:w="4680" w:type="dxa"/>
            <w:hideMark/>
          </w:tcPr>
          <w:p w14:paraId="581A0350" w14:textId="77777777" w:rsidR="00FB4104" w:rsidRPr="00FB4104" w:rsidRDefault="00FB4104" w:rsidP="00FB410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410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ยอดบัญชีที่มีความเสี่ยง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8FDF325" w14:textId="77777777" w:rsidR="00FB4104" w:rsidRPr="00FB4104" w:rsidRDefault="00FB4104" w:rsidP="00FB4104">
            <w:pPr>
              <w:tabs>
                <w:tab w:val="decimal" w:pos="533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B410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50.98</w:t>
            </w:r>
          </w:p>
        </w:tc>
        <w:tc>
          <w:tcPr>
            <w:tcW w:w="187" w:type="dxa"/>
            <w:vAlign w:val="bottom"/>
          </w:tcPr>
          <w:p w14:paraId="4165BF8A" w14:textId="77777777" w:rsidR="00FB4104" w:rsidRPr="00FB4104" w:rsidRDefault="00FB4104" w:rsidP="00FB4104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71D697" w14:textId="77777777" w:rsidR="00FB4104" w:rsidRPr="00FB4104" w:rsidRDefault="00FB4104" w:rsidP="00FB4104">
            <w:pPr>
              <w:tabs>
                <w:tab w:val="decimal" w:pos="533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B410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(0.08)</w:t>
            </w:r>
          </w:p>
        </w:tc>
        <w:tc>
          <w:tcPr>
            <w:tcW w:w="180" w:type="dxa"/>
            <w:vAlign w:val="bottom"/>
          </w:tcPr>
          <w:p w14:paraId="6542474E" w14:textId="77777777" w:rsidR="00FB4104" w:rsidRPr="00FB4104" w:rsidRDefault="00FB4104" w:rsidP="00FB4104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B65D45" w14:textId="1B576125" w:rsidR="00FB4104" w:rsidRPr="00585F2C" w:rsidRDefault="00FB4104" w:rsidP="00FB4104">
            <w:pPr>
              <w:tabs>
                <w:tab w:val="decimal" w:pos="533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85F2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34.8</w:t>
            </w:r>
            <w:r w:rsidR="000E66A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0124E30E" w14:textId="77777777" w:rsidR="00FB4104" w:rsidRPr="00585F2C" w:rsidRDefault="00FB4104" w:rsidP="00FB4104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275265" w14:textId="77777777" w:rsidR="00FB4104" w:rsidRPr="00585F2C" w:rsidRDefault="00FB4104" w:rsidP="00FB4104">
            <w:pPr>
              <w:tabs>
                <w:tab w:val="decimal" w:pos="533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85F2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FB4104" w:rsidRPr="00FB4104" w14:paraId="1EFFDF42" w14:textId="77777777" w:rsidTr="00FB4104">
        <w:trPr>
          <w:cantSplit/>
        </w:trPr>
        <w:tc>
          <w:tcPr>
            <w:tcW w:w="4680" w:type="dxa"/>
            <w:hideMark/>
          </w:tcPr>
          <w:p w14:paraId="2B6FDAD4" w14:textId="4FC43CFC" w:rsidR="00FB4104" w:rsidRPr="00FB4104" w:rsidRDefault="00FB4104" w:rsidP="00FB410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B4104">
              <w:rPr>
                <w:rFonts w:ascii="Angsana New" w:hAnsi="Angsana New"/>
                <w:sz w:val="28"/>
                <w:szCs w:val="28"/>
                <w:cs/>
              </w:rPr>
              <w:t>สัญญาซื้อเงินตราต่างประเทศ</w:t>
            </w:r>
            <w:r w:rsidR="0037570D">
              <w:rPr>
                <w:rFonts w:ascii="Angsana New" w:hAnsi="Angsana New" w:hint="cs"/>
                <w:sz w:val="28"/>
                <w:szCs w:val="28"/>
                <w:cs/>
              </w:rPr>
              <w:t>ล่วงหน้า</w:t>
            </w:r>
            <w:r w:rsidRPr="00FB410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82" w:type="dxa"/>
            <w:vAlign w:val="bottom"/>
            <w:hideMark/>
          </w:tcPr>
          <w:p w14:paraId="7D2AC1A4" w14:textId="2988F829" w:rsidR="00FB4104" w:rsidRPr="00FB4104" w:rsidRDefault="00FB4104" w:rsidP="00FB4104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4104">
              <w:rPr>
                <w:rFonts w:ascii="Angsana New" w:hAnsi="Angsana New"/>
                <w:color w:val="000000"/>
                <w:sz w:val="28"/>
                <w:szCs w:val="28"/>
              </w:rPr>
              <w:t>5.</w:t>
            </w:r>
            <w:r w:rsidR="000E66A9">
              <w:rPr>
                <w:rFonts w:ascii="Angsana New" w:hAnsi="Angsana New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7" w:type="dxa"/>
            <w:vAlign w:val="bottom"/>
          </w:tcPr>
          <w:p w14:paraId="6C53AD7B" w14:textId="77777777" w:rsidR="00FB4104" w:rsidRPr="00FB4104" w:rsidRDefault="00FB4104" w:rsidP="00FB4104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  <w:hideMark/>
          </w:tcPr>
          <w:p w14:paraId="61334017" w14:textId="77777777" w:rsidR="00FB4104" w:rsidRPr="00FB4104" w:rsidRDefault="00FB4104" w:rsidP="00754C06">
            <w:pPr>
              <w:tabs>
                <w:tab w:val="decimal" w:pos="64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410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62EAEAA" w14:textId="77777777" w:rsidR="00FB4104" w:rsidRPr="00FB4104" w:rsidRDefault="00FB4104" w:rsidP="00FB4104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  <w:hideMark/>
          </w:tcPr>
          <w:p w14:paraId="47EF7059" w14:textId="77777777" w:rsidR="00FB4104" w:rsidRPr="00FB4104" w:rsidRDefault="00FB4104" w:rsidP="00FB4104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4104">
              <w:rPr>
                <w:rFonts w:ascii="Angsana New" w:hAnsi="Angsana New"/>
                <w:color w:val="000000"/>
                <w:sz w:val="28"/>
                <w:szCs w:val="28"/>
              </w:rPr>
              <w:t>7.47</w:t>
            </w:r>
          </w:p>
        </w:tc>
        <w:tc>
          <w:tcPr>
            <w:tcW w:w="180" w:type="dxa"/>
            <w:vAlign w:val="bottom"/>
          </w:tcPr>
          <w:p w14:paraId="47B5CFD6" w14:textId="77777777" w:rsidR="00FB4104" w:rsidRPr="00FB4104" w:rsidRDefault="00FB4104" w:rsidP="00FB4104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  <w:hideMark/>
          </w:tcPr>
          <w:p w14:paraId="24F325DA" w14:textId="77777777" w:rsidR="00FB4104" w:rsidRPr="00FB4104" w:rsidRDefault="00FB4104" w:rsidP="00FB4104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410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B4104" w:rsidRPr="00FB4104" w14:paraId="504F0A0C" w14:textId="77777777" w:rsidTr="00FB4104">
        <w:trPr>
          <w:cantSplit/>
        </w:trPr>
        <w:tc>
          <w:tcPr>
            <w:tcW w:w="4680" w:type="dxa"/>
            <w:hideMark/>
          </w:tcPr>
          <w:p w14:paraId="5924B041" w14:textId="30AED002" w:rsidR="00FB4104" w:rsidRPr="00FB4104" w:rsidRDefault="00FB4104" w:rsidP="00FB410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B4104">
              <w:rPr>
                <w:rFonts w:ascii="Angsana New" w:hAnsi="Angsana New"/>
                <w:sz w:val="28"/>
                <w:szCs w:val="28"/>
                <w:cs/>
              </w:rPr>
              <w:t>สัญญาขายเงินตราต่างประเทศ</w:t>
            </w:r>
            <w:r w:rsidR="0037570D">
              <w:rPr>
                <w:rFonts w:ascii="Angsana New" w:hAnsi="Angsana New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982" w:type="dxa"/>
            <w:vAlign w:val="bottom"/>
            <w:hideMark/>
          </w:tcPr>
          <w:p w14:paraId="6F8AA02D" w14:textId="77777777" w:rsidR="00FB4104" w:rsidRPr="00FB4104" w:rsidRDefault="00FB4104" w:rsidP="00FB4104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4104">
              <w:rPr>
                <w:rFonts w:ascii="Angsana New" w:hAnsi="Angsana New"/>
                <w:color w:val="000000"/>
                <w:sz w:val="28"/>
                <w:szCs w:val="28"/>
              </w:rPr>
              <w:t>(52.12)</w:t>
            </w:r>
          </w:p>
        </w:tc>
        <w:tc>
          <w:tcPr>
            <w:tcW w:w="187" w:type="dxa"/>
            <w:vAlign w:val="bottom"/>
          </w:tcPr>
          <w:p w14:paraId="342FD423" w14:textId="77777777" w:rsidR="00FB4104" w:rsidRPr="00FB4104" w:rsidRDefault="00FB4104" w:rsidP="00FB4104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  <w:hideMark/>
          </w:tcPr>
          <w:p w14:paraId="29EA0ADF" w14:textId="77777777" w:rsidR="00FB4104" w:rsidRPr="00FB4104" w:rsidRDefault="00FB4104" w:rsidP="00754C06">
            <w:pPr>
              <w:tabs>
                <w:tab w:val="decimal" w:pos="64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410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2AFE3C8" w14:textId="77777777" w:rsidR="00FB4104" w:rsidRPr="00FB4104" w:rsidRDefault="00FB4104" w:rsidP="00FB4104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  <w:hideMark/>
          </w:tcPr>
          <w:p w14:paraId="00C2302C" w14:textId="77777777" w:rsidR="00FB4104" w:rsidRPr="00FB4104" w:rsidRDefault="00FB4104" w:rsidP="00FB4104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4104">
              <w:rPr>
                <w:rFonts w:ascii="Angsana New" w:hAnsi="Angsana New"/>
                <w:color w:val="000000"/>
                <w:sz w:val="28"/>
                <w:szCs w:val="28"/>
              </w:rPr>
              <w:t>(27.91)</w:t>
            </w:r>
          </w:p>
        </w:tc>
        <w:tc>
          <w:tcPr>
            <w:tcW w:w="180" w:type="dxa"/>
            <w:vAlign w:val="bottom"/>
          </w:tcPr>
          <w:p w14:paraId="34BECA86" w14:textId="77777777" w:rsidR="00FB4104" w:rsidRPr="00FB4104" w:rsidRDefault="00FB4104" w:rsidP="00FB4104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  <w:hideMark/>
          </w:tcPr>
          <w:p w14:paraId="166C358C" w14:textId="77777777" w:rsidR="00FB4104" w:rsidRPr="00FB4104" w:rsidRDefault="00FB4104" w:rsidP="00FB4104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410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B4104" w:rsidRPr="00FB4104" w14:paraId="19B693E5" w14:textId="77777777" w:rsidTr="00FB4104">
        <w:trPr>
          <w:cantSplit/>
        </w:trPr>
        <w:tc>
          <w:tcPr>
            <w:tcW w:w="4680" w:type="dxa"/>
            <w:hideMark/>
          </w:tcPr>
          <w:p w14:paraId="034149D0" w14:textId="77777777" w:rsidR="00FB4104" w:rsidRPr="00FB4104" w:rsidRDefault="00FB4104" w:rsidP="00FB410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410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AB96B74" w14:textId="2F4A1A6B" w:rsidR="00FB4104" w:rsidRPr="00FB4104" w:rsidRDefault="000E66A9" w:rsidP="00FB4104">
            <w:pPr>
              <w:tabs>
                <w:tab w:val="decimal" w:pos="533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3.93</w:t>
            </w:r>
          </w:p>
        </w:tc>
        <w:tc>
          <w:tcPr>
            <w:tcW w:w="187" w:type="dxa"/>
            <w:vAlign w:val="bottom"/>
          </w:tcPr>
          <w:p w14:paraId="365C3881" w14:textId="77777777" w:rsidR="00FB4104" w:rsidRPr="00FB4104" w:rsidRDefault="00FB4104" w:rsidP="00FB4104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AF084E8" w14:textId="77777777" w:rsidR="00FB4104" w:rsidRPr="00FB4104" w:rsidRDefault="00FB4104" w:rsidP="00FB4104">
            <w:pPr>
              <w:tabs>
                <w:tab w:val="decimal" w:pos="533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B410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(0.08)</w:t>
            </w:r>
          </w:p>
        </w:tc>
        <w:tc>
          <w:tcPr>
            <w:tcW w:w="180" w:type="dxa"/>
            <w:vAlign w:val="bottom"/>
          </w:tcPr>
          <w:p w14:paraId="48277C2B" w14:textId="77777777" w:rsidR="00FB4104" w:rsidRPr="00FB4104" w:rsidRDefault="00FB4104" w:rsidP="00FB4104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DD346D4" w14:textId="7FF4AFC3" w:rsidR="00FB4104" w:rsidRPr="00585F2C" w:rsidRDefault="00FB4104" w:rsidP="00FB4104">
            <w:pPr>
              <w:tabs>
                <w:tab w:val="decimal" w:pos="533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85F2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14.4</w:t>
            </w:r>
            <w:r w:rsidR="000E66A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1D50F840" w14:textId="77777777" w:rsidR="00FB4104" w:rsidRPr="00585F2C" w:rsidRDefault="00FB4104" w:rsidP="00FB4104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65082CC" w14:textId="77777777" w:rsidR="00FB4104" w:rsidRPr="00585F2C" w:rsidRDefault="00FB4104" w:rsidP="00FB4104">
            <w:pPr>
              <w:tabs>
                <w:tab w:val="decimal" w:pos="533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85F2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14:paraId="344EE291" w14:textId="3ECB17FF" w:rsidR="00B72663" w:rsidRDefault="00B72663">
      <w:pPr>
        <w:spacing w:line="240" w:lineRule="auto"/>
        <w:jc w:val="left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470114C9" w14:textId="0439B12E" w:rsidR="001543B9" w:rsidRPr="00FB4104" w:rsidRDefault="001543B9" w:rsidP="00585F2C">
      <w:pPr>
        <w:spacing w:line="240" w:lineRule="auto"/>
        <w:ind w:left="540" w:right="533"/>
        <w:rPr>
          <w:rFonts w:ascii="Angsana New" w:hAnsi="Angsana New"/>
          <w:b/>
          <w:bCs/>
          <w:i/>
          <w:iCs/>
          <w:sz w:val="28"/>
          <w:szCs w:val="28"/>
        </w:rPr>
      </w:pPr>
      <w:r w:rsidRPr="00FB4104">
        <w:rPr>
          <w:rFonts w:asciiTheme="majorBidi" w:hAnsiTheme="majorBidi" w:cstheme="majorBidi"/>
          <w:i/>
          <w:iCs/>
          <w:sz w:val="28"/>
          <w:szCs w:val="28"/>
          <w:cs/>
        </w:rPr>
        <w:t>การวิเคราะห์ความอ่อนไหว</w:t>
      </w:r>
    </w:p>
    <w:p w14:paraId="53840697" w14:textId="432D620A" w:rsidR="001543B9" w:rsidRPr="00FB4104" w:rsidRDefault="001543B9" w:rsidP="00585F2C">
      <w:pPr>
        <w:spacing w:line="240" w:lineRule="auto"/>
        <w:ind w:left="540" w:right="533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27E37481" w14:textId="1E33B1BA" w:rsidR="001543B9" w:rsidRDefault="001543B9" w:rsidP="00585F2C">
      <w:pPr>
        <w:pStyle w:val="block"/>
        <w:tabs>
          <w:tab w:val="left" w:pos="720"/>
        </w:tabs>
        <w:spacing w:after="0" w:line="240" w:lineRule="atLeast"/>
        <w:ind w:left="540"/>
        <w:rPr>
          <w:rFonts w:asciiTheme="majorBidi" w:hAnsiTheme="majorBidi" w:cstheme="majorBidi"/>
          <w:sz w:val="28"/>
          <w:szCs w:val="28"/>
          <w:lang w:val="en-US" w:bidi="th-TH"/>
        </w:rPr>
      </w:pPr>
      <w:r w:rsidRPr="00FB410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 </w:t>
      </w:r>
      <w:r w:rsidRPr="00FB4104">
        <w:rPr>
          <w:rFonts w:asciiTheme="majorBidi" w:hAnsiTheme="majorBidi" w:cstheme="majorBidi" w:hint="cs"/>
          <w:sz w:val="28"/>
          <w:szCs w:val="28"/>
          <w:lang w:val="en-US" w:bidi="th-TH"/>
        </w:rPr>
        <w:t xml:space="preserve">30 </w:t>
      </w:r>
      <w:r w:rsidRPr="00FB410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กันยายน </w:t>
      </w:r>
      <w:r w:rsidRPr="00FB4104">
        <w:rPr>
          <w:rFonts w:asciiTheme="majorBidi" w:hAnsiTheme="majorBidi" w:cstheme="majorBidi" w:hint="cs"/>
          <w:sz w:val="28"/>
          <w:szCs w:val="28"/>
          <w:lang w:val="en-US" w:bidi="th-TH"/>
        </w:rPr>
        <w:t xml:space="preserve">2564 </w:t>
      </w:r>
      <w:r w:rsidR="00367AFB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ไม่</w:t>
      </w:r>
      <w:r w:rsidRPr="00FB410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ส่งผลกระทบ</w:t>
      </w:r>
      <w:r w:rsidR="00367AFB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อย่างมีสาระสำคัญ</w:t>
      </w:r>
      <w:r w:rsidRPr="00FB410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 </w:t>
      </w:r>
    </w:p>
    <w:p w14:paraId="2C451886" w14:textId="2E08FC24" w:rsidR="0038081D" w:rsidRDefault="0038081D" w:rsidP="001C43AE">
      <w:pPr>
        <w:spacing w:line="240" w:lineRule="auto"/>
        <w:ind w:right="533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786F30C6" w14:textId="6167BF02" w:rsidR="001543B9" w:rsidRDefault="001543B9" w:rsidP="009B511C">
      <w:pPr>
        <w:pStyle w:val="block"/>
        <w:tabs>
          <w:tab w:val="left" w:pos="1440"/>
        </w:tabs>
        <w:spacing w:after="0" w:line="240" w:lineRule="auto"/>
        <w:ind w:left="1710" w:right="-7" w:hanging="900"/>
        <w:jc w:val="both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(</w:t>
      </w:r>
      <w:r w:rsidR="00457A4E">
        <w:rPr>
          <w:rFonts w:asciiTheme="majorBidi" w:hAnsiTheme="majorBidi" w:cstheme="majorBidi" w:hint="cs"/>
          <w:sz w:val="28"/>
          <w:szCs w:val="28"/>
          <w:cs/>
          <w:lang w:bidi="th-TH"/>
        </w:rPr>
        <w:t>ค</w:t>
      </w:r>
      <w:r>
        <w:rPr>
          <w:rFonts w:asciiTheme="majorBidi" w:hAnsiTheme="majorBidi" w:cstheme="majorBidi"/>
          <w:sz w:val="28"/>
          <w:szCs w:val="28"/>
        </w:rPr>
        <w:t>.3.2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 xml:space="preserve">) </w:t>
      </w:r>
      <w:r>
        <w:rPr>
          <w:rFonts w:asciiTheme="majorBidi" w:hAnsiTheme="majorBidi" w:cstheme="majorBidi"/>
          <w:sz w:val="28"/>
          <w:szCs w:val="28"/>
          <w:cs/>
          <w:lang w:val="en-US" w:bidi="th-TH"/>
        </w:rPr>
        <w:tab/>
      </w:r>
      <w:r w:rsidRPr="008E1A63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</w:t>
      </w:r>
      <w:r w:rsidRPr="00F00951"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  <w:t xml:space="preserve"> </w:t>
      </w:r>
    </w:p>
    <w:p w14:paraId="64178BE3" w14:textId="77777777" w:rsidR="0038081D" w:rsidRDefault="0038081D" w:rsidP="0038081D">
      <w:pPr>
        <w:pStyle w:val="block"/>
        <w:spacing w:after="0" w:line="240" w:lineRule="auto"/>
        <w:ind w:left="1710" w:right="-7" w:hanging="630"/>
        <w:jc w:val="both"/>
        <w:rPr>
          <w:rFonts w:asciiTheme="majorBidi" w:hAnsiTheme="majorBidi" w:cstheme="majorBidi"/>
          <w:sz w:val="20"/>
        </w:rPr>
      </w:pPr>
    </w:p>
    <w:p w14:paraId="1831A4B1" w14:textId="17B6376F" w:rsidR="000F799F" w:rsidRPr="00031ECF" w:rsidRDefault="001543B9" w:rsidP="0038081D">
      <w:pPr>
        <w:tabs>
          <w:tab w:val="left" w:pos="630"/>
        </w:tabs>
        <w:spacing w:line="240" w:lineRule="auto"/>
        <w:ind w:left="1440"/>
        <w:rPr>
          <w:rFonts w:asciiTheme="majorBidi" w:hAnsiTheme="majorBidi" w:cstheme="majorBidi"/>
          <w:sz w:val="28"/>
          <w:szCs w:val="28"/>
          <w:cs/>
        </w:rPr>
      </w:pPr>
      <w:r w:rsidRPr="00F00951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F00951">
        <w:rPr>
          <w:rFonts w:asciiTheme="majorBidi" w:hAnsiTheme="majorBidi" w:cstheme="majorBidi"/>
          <w:sz w:val="28"/>
          <w:szCs w:val="28"/>
          <w:cs/>
        </w:rPr>
        <w:t>ผลกระทบต่อผลการดำเนินงานและกระแสเงินสดของ</w:t>
      </w:r>
      <w:r w:rsidRPr="00FB410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427E5C">
        <w:rPr>
          <w:rFonts w:asciiTheme="majorBidi" w:hAnsiTheme="majorBidi" w:cstheme="majorBidi"/>
          <w:sz w:val="28"/>
          <w:szCs w:val="28"/>
          <w:cs/>
        </w:rPr>
        <w:t>เนื่องจาก</w:t>
      </w:r>
      <w:r w:rsidRPr="00FB4104">
        <w:rPr>
          <w:rFonts w:asciiTheme="majorBidi" w:hAnsiTheme="majorBidi" w:cstheme="majorBidi"/>
          <w:sz w:val="28"/>
          <w:szCs w:val="28"/>
          <w:cs/>
        </w:rPr>
        <w:t>ตราสารหนี้และ</w:t>
      </w:r>
      <w:r w:rsidRPr="00427E5C">
        <w:rPr>
          <w:rFonts w:asciiTheme="majorBidi" w:hAnsiTheme="majorBidi" w:cstheme="majorBidi"/>
          <w:sz w:val="28"/>
          <w:szCs w:val="28"/>
          <w:cs/>
        </w:rPr>
        <w:t>เงินกู้ยืม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(ดูหมายเหตุข้อ </w:t>
      </w:r>
      <w:r>
        <w:rPr>
          <w:rFonts w:asciiTheme="majorBidi" w:hAnsiTheme="majorBidi" w:cstheme="majorBidi"/>
          <w:sz w:val="28"/>
          <w:szCs w:val="28"/>
        </w:rPr>
        <w:t>19</w:t>
      </w:r>
      <w:r w:rsidR="00FB4104">
        <w:rPr>
          <w:rFonts w:asciiTheme="majorBidi" w:hAnsiTheme="majorBidi" w:cstheme="majorBidi"/>
          <w:sz w:val="28"/>
          <w:szCs w:val="28"/>
        </w:rPr>
        <w:t xml:space="preserve">) </w:t>
      </w:r>
      <w:r w:rsidR="00380EE5">
        <w:rPr>
          <w:rFonts w:asciiTheme="majorBidi" w:hAnsiTheme="majorBidi" w:cstheme="majorBidi" w:hint="cs"/>
          <w:sz w:val="28"/>
          <w:szCs w:val="28"/>
          <w:cs/>
        </w:rPr>
        <w:t>ส่วนใหญ่</w:t>
      </w:r>
      <w:r w:rsidR="00380EE5" w:rsidRPr="00427E5C">
        <w:rPr>
          <w:rFonts w:asciiTheme="majorBidi" w:hAnsiTheme="majorBidi" w:cstheme="majorBidi"/>
          <w:sz w:val="28"/>
          <w:szCs w:val="28"/>
          <w:cs/>
        </w:rPr>
        <w:t>มีอัตราดอกเบี้ย</w:t>
      </w:r>
      <w:r w:rsidR="00380EE5">
        <w:rPr>
          <w:rFonts w:asciiTheme="majorBidi" w:hAnsiTheme="majorBidi" w:cstheme="majorBidi" w:hint="cs"/>
          <w:sz w:val="28"/>
          <w:szCs w:val="28"/>
          <w:cs/>
        </w:rPr>
        <w:t>ผันแปรทำให้</w:t>
      </w:r>
      <w:r w:rsidR="00380EE5" w:rsidRPr="00031EC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80EE5" w:rsidRPr="00427E5C">
        <w:rPr>
          <w:rFonts w:asciiTheme="majorBidi" w:hAnsiTheme="majorBidi" w:cstheme="majorBidi"/>
          <w:sz w:val="28"/>
          <w:szCs w:val="28"/>
          <w:cs/>
        </w:rPr>
        <w:t>มี</w:t>
      </w:r>
      <w:r w:rsidR="00380EE5">
        <w:rPr>
          <w:rFonts w:asciiTheme="majorBidi" w:hAnsiTheme="majorBidi" w:cstheme="majorBidi"/>
          <w:sz w:val="28"/>
          <w:szCs w:val="28"/>
          <w:cs/>
        </w:rPr>
        <w:t>ความเสี่ยง</w:t>
      </w:r>
      <w:r w:rsidR="00380EE5" w:rsidRPr="00F00951">
        <w:rPr>
          <w:rFonts w:asciiTheme="majorBidi" w:hAnsiTheme="majorBidi" w:cstheme="majorBidi"/>
          <w:sz w:val="28"/>
          <w:szCs w:val="28"/>
          <w:cs/>
        </w:rPr>
        <w:t>ด้านอัตราดอกเบี้ย</w:t>
      </w:r>
      <w:r w:rsidR="00031ECF" w:rsidRPr="00031ECF">
        <w:rPr>
          <w:rFonts w:asciiTheme="majorBidi" w:hAnsiTheme="majorBidi" w:cstheme="majorBidi" w:hint="cs"/>
          <w:sz w:val="28"/>
          <w:szCs w:val="28"/>
          <w:cs/>
        </w:rPr>
        <w:t xml:space="preserve"> อย่างไรก็ตามบริษัทมิได้ใช้ตราสารอนุพันธ์ทางการเงินเพื่อป้องกันความเสี่ยงด้านอัตราดอกเบี้ย</w:t>
      </w:r>
    </w:p>
    <w:p w14:paraId="2911CCA3" w14:textId="77777777" w:rsidR="00380EE5" w:rsidRPr="00FB4104" w:rsidRDefault="00380EE5" w:rsidP="0038081D">
      <w:pPr>
        <w:tabs>
          <w:tab w:val="left" w:pos="630"/>
        </w:tabs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26B4032A" w14:textId="583E21AA" w:rsidR="00E73AED" w:rsidRDefault="00E73AED" w:rsidP="00BA7DB0">
      <w:pPr>
        <w:pStyle w:val="Heading1"/>
        <w:keepLines/>
        <w:numPr>
          <w:ilvl w:val="0"/>
          <w:numId w:val="1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sz w:val="28"/>
          <w:szCs w:val="28"/>
          <w:u w:val="none"/>
        </w:rPr>
      </w:pPr>
      <w:r>
        <w:rPr>
          <w:rFonts w:ascii="Angsana New" w:hAnsi="Angsana New" w:hint="cs"/>
          <w:sz w:val="28"/>
          <w:szCs w:val="28"/>
          <w:u w:val="none"/>
          <w:cs/>
        </w:rPr>
        <w:t>การบริหารจัดการทุน</w:t>
      </w:r>
    </w:p>
    <w:p w14:paraId="1E2EF736" w14:textId="0ACE87E5" w:rsidR="00E73AED" w:rsidRDefault="00E73AED" w:rsidP="00E73AED"/>
    <w:p w14:paraId="0EEDFEFB" w14:textId="2392AD57" w:rsidR="00E73AED" w:rsidRDefault="00E73AED" w:rsidP="00E73AED">
      <w:pPr>
        <w:tabs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Pr="00FB4104">
        <w:rPr>
          <w:rFonts w:asciiTheme="majorBidi" w:hAnsiTheme="majorBidi" w:cstheme="majorBidi"/>
          <w:sz w:val="28"/>
          <w:szCs w:val="28"/>
          <w:cs/>
        </w:rPr>
        <w:t>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D10ABBC" w14:textId="77777777" w:rsidR="00624884" w:rsidRPr="00891863" w:rsidRDefault="00624884" w:rsidP="00E73AED">
      <w:pPr>
        <w:tabs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45D5E420" w14:textId="5097E95D" w:rsidR="003B14EA" w:rsidRPr="008860F2" w:rsidRDefault="003B14EA" w:rsidP="00BA7DB0">
      <w:pPr>
        <w:pStyle w:val="Heading1"/>
        <w:keepLines/>
        <w:numPr>
          <w:ilvl w:val="0"/>
          <w:numId w:val="1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sz w:val="28"/>
          <w:szCs w:val="28"/>
          <w:u w:val="none"/>
        </w:rPr>
      </w:pPr>
      <w:r w:rsidRPr="008860F2">
        <w:rPr>
          <w:rFonts w:ascii="Angsana New" w:hAnsi="Angsana New"/>
          <w:sz w:val="28"/>
          <w:szCs w:val="28"/>
          <w:u w:val="none"/>
          <w:cs/>
        </w:rPr>
        <w:t>ภาระผูกพันที่มีกับบุคคลหรือกิจการที่ไม่เกี่ยวข้องกัน</w:t>
      </w:r>
    </w:p>
    <w:p w14:paraId="399D6A7B" w14:textId="77777777" w:rsidR="00793A45" w:rsidRPr="008860F2" w:rsidRDefault="00793A45" w:rsidP="00094F2D">
      <w:pPr>
        <w:pStyle w:val="NoSpacing"/>
        <w:rPr>
          <w:rFonts w:ascii="Angsana New" w:hAnsi="Angsana New"/>
          <w:sz w:val="28"/>
          <w:szCs w:val="28"/>
        </w:rPr>
      </w:pPr>
    </w:p>
    <w:tbl>
      <w:tblPr>
        <w:tblW w:w="93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2"/>
        <w:gridCol w:w="1093"/>
        <w:gridCol w:w="273"/>
        <w:gridCol w:w="1093"/>
        <w:gridCol w:w="265"/>
        <w:gridCol w:w="15"/>
        <w:gridCol w:w="1078"/>
        <w:gridCol w:w="15"/>
        <w:gridCol w:w="230"/>
        <w:gridCol w:w="15"/>
        <w:gridCol w:w="1072"/>
      </w:tblGrid>
      <w:tr w:rsidR="009F7FFB" w:rsidRPr="008860F2" w14:paraId="0F5686E3" w14:textId="77777777" w:rsidTr="00472CF5">
        <w:trPr>
          <w:trHeight w:val="433"/>
          <w:tblHeader/>
        </w:trPr>
        <w:tc>
          <w:tcPr>
            <w:tcW w:w="2244" w:type="pct"/>
          </w:tcPr>
          <w:p w14:paraId="670AB5C4" w14:textId="77777777" w:rsidR="009F7FFB" w:rsidRPr="008860F2" w:rsidRDefault="009F7FFB" w:rsidP="009F7FF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6" w:type="pct"/>
            <w:gridSpan w:val="3"/>
          </w:tcPr>
          <w:p w14:paraId="20EC0C2D" w14:textId="77777777" w:rsidR="009F7FFB" w:rsidRPr="008860F2" w:rsidRDefault="009F7FFB" w:rsidP="009F7F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  <w:gridSpan w:val="2"/>
          </w:tcPr>
          <w:p w14:paraId="1A9BEA60" w14:textId="77777777" w:rsidR="009F7FFB" w:rsidRPr="008860F2" w:rsidRDefault="009F7FFB" w:rsidP="009F7F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pct"/>
            <w:gridSpan w:val="5"/>
          </w:tcPr>
          <w:p w14:paraId="6A7B180C" w14:textId="77777777" w:rsidR="009F7FFB" w:rsidRPr="008860F2" w:rsidRDefault="009F7FFB" w:rsidP="009F7F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07BC2" w:rsidRPr="008860F2" w14:paraId="0FE3319A" w14:textId="77777777" w:rsidTr="00472CF5">
        <w:trPr>
          <w:trHeight w:val="417"/>
          <w:tblHeader/>
        </w:trPr>
        <w:tc>
          <w:tcPr>
            <w:tcW w:w="2244" w:type="pct"/>
          </w:tcPr>
          <w:p w14:paraId="058175FB" w14:textId="77777777" w:rsidR="00007BC2" w:rsidRPr="008860F2" w:rsidRDefault="00007BC2" w:rsidP="00007BC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5297C48C" w14:textId="1F0B06D6" w:rsidR="00007BC2" w:rsidRPr="008860F2" w:rsidRDefault="00007BC2" w:rsidP="00007BC2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46" w:type="pct"/>
          </w:tcPr>
          <w:p w14:paraId="235C08B3" w14:textId="77777777" w:rsidR="00007BC2" w:rsidRPr="008860F2" w:rsidRDefault="00007BC2" w:rsidP="00007BC2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1CC68CB4" w14:textId="45824AF6" w:rsidR="00007BC2" w:rsidRPr="008860F2" w:rsidRDefault="00007BC2" w:rsidP="00007BC2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50" w:type="pct"/>
            <w:gridSpan w:val="2"/>
          </w:tcPr>
          <w:p w14:paraId="0810886C" w14:textId="77777777" w:rsidR="00007BC2" w:rsidRPr="008860F2" w:rsidRDefault="00007BC2" w:rsidP="00007BC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gridSpan w:val="2"/>
          </w:tcPr>
          <w:p w14:paraId="7D4E3F18" w14:textId="5C9418EA" w:rsidR="00007BC2" w:rsidRPr="008860F2" w:rsidRDefault="00007BC2" w:rsidP="00007BC2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31" w:type="pct"/>
            <w:gridSpan w:val="2"/>
          </w:tcPr>
          <w:p w14:paraId="3DD76DD6" w14:textId="77777777" w:rsidR="00007BC2" w:rsidRPr="008860F2" w:rsidRDefault="00007BC2" w:rsidP="00007BC2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4" w:type="pct"/>
          </w:tcPr>
          <w:p w14:paraId="0C9D76CC" w14:textId="388CB01C" w:rsidR="00007BC2" w:rsidRPr="008860F2" w:rsidRDefault="00007BC2" w:rsidP="00007BC2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007BC2" w:rsidRPr="008860F2" w14:paraId="5ECAB372" w14:textId="77777777" w:rsidTr="00472CF5">
        <w:trPr>
          <w:trHeight w:val="417"/>
          <w:tblHeader/>
        </w:trPr>
        <w:tc>
          <w:tcPr>
            <w:tcW w:w="2244" w:type="pct"/>
          </w:tcPr>
          <w:p w14:paraId="19F28AFC" w14:textId="77777777" w:rsidR="00007BC2" w:rsidRPr="008860F2" w:rsidRDefault="00007BC2" w:rsidP="00007BC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6" w:type="pct"/>
            <w:gridSpan w:val="10"/>
          </w:tcPr>
          <w:p w14:paraId="08CA9534" w14:textId="77777777" w:rsidR="00007BC2" w:rsidRPr="008860F2" w:rsidRDefault="00007BC2" w:rsidP="00007BC2">
            <w:pPr>
              <w:pStyle w:val="acctfourfigures"/>
              <w:tabs>
                <w:tab w:val="clear" w:pos="765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007BC2" w:rsidRPr="008860F2" w14:paraId="1D520510" w14:textId="77777777" w:rsidTr="00FB5949">
        <w:trPr>
          <w:trHeight w:val="433"/>
        </w:trPr>
        <w:tc>
          <w:tcPr>
            <w:tcW w:w="2829" w:type="pct"/>
            <w:gridSpan w:val="2"/>
          </w:tcPr>
          <w:p w14:paraId="096CEE61" w14:textId="27E30E89" w:rsidR="00007BC2" w:rsidRPr="008860F2" w:rsidRDefault="00007BC2" w:rsidP="00007BC2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920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46" w:type="pct"/>
          </w:tcPr>
          <w:p w14:paraId="3301BEC7" w14:textId="77777777" w:rsidR="00007BC2" w:rsidRPr="008860F2" w:rsidRDefault="00007BC2" w:rsidP="00007BC2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6500B354" w14:textId="77777777" w:rsidR="00007BC2" w:rsidRPr="008860F2" w:rsidRDefault="00007BC2" w:rsidP="00007BC2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66EC91F4" w14:textId="77777777" w:rsidR="00007BC2" w:rsidRPr="008860F2" w:rsidRDefault="00007BC2" w:rsidP="00007BC2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gridSpan w:val="2"/>
          </w:tcPr>
          <w:p w14:paraId="1CA821D2" w14:textId="77777777" w:rsidR="00007BC2" w:rsidRPr="008860F2" w:rsidRDefault="00007BC2" w:rsidP="00007BC2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" w:type="pct"/>
            <w:gridSpan w:val="2"/>
          </w:tcPr>
          <w:p w14:paraId="79264981" w14:textId="77777777" w:rsidR="00007BC2" w:rsidRPr="008860F2" w:rsidRDefault="00007BC2" w:rsidP="00007BC2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4CDEE05C" w14:textId="77777777" w:rsidR="00007BC2" w:rsidRPr="008860F2" w:rsidRDefault="00007BC2" w:rsidP="00007BC2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53A85" w:rsidRPr="008860F2" w14:paraId="530AC0C2" w14:textId="77777777" w:rsidTr="00FB5949">
        <w:trPr>
          <w:trHeight w:val="433"/>
        </w:trPr>
        <w:tc>
          <w:tcPr>
            <w:tcW w:w="2244" w:type="pct"/>
          </w:tcPr>
          <w:p w14:paraId="0B9D904F" w14:textId="72D2C122" w:rsidR="00853A85" w:rsidRPr="008860F2" w:rsidRDefault="00853A85" w:rsidP="00853A8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สัญญาจ้างเพื่องาน</w:t>
            </w:r>
            <w:r w:rsidRPr="001A2653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อสังหาริมทรัพย์</w:t>
            </w:r>
            <w:r w:rsidRPr="001A2653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พัฒนาเพื่อขาย</w:t>
            </w:r>
          </w:p>
        </w:tc>
        <w:tc>
          <w:tcPr>
            <w:tcW w:w="585" w:type="pct"/>
          </w:tcPr>
          <w:p w14:paraId="36B5D2E8" w14:textId="634A34AE" w:rsidR="00853A85" w:rsidRDefault="0050675A" w:rsidP="00853A85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684.73</w:t>
            </w:r>
          </w:p>
        </w:tc>
        <w:tc>
          <w:tcPr>
            <w:tcW w:w="146" w:type="pct"/>
          </w:tcPr>
          <w:p w14:paraId="7868EE90" w14:textId="77777777" w:rsidR="00853A85" w:rsidRPr="008860F2" w:rsidRDefault="00853A85" w:rsidP="00853A85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6C94F3CF" w14:textId="02E8DCF0" w:rsidR="00853A85" w:rsidRPr="008860F2" w:rsidRDefault="00853A85" w:rsidP="00853A85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2,247.14</w:t>
            </w:r>
          </w:p>
        </w:tc>
        <w:tc>
          <w:tcPr>
            <w:tcW w:w="142" w:type="pct"/>
          </w:tcPr>
          <w:p w14:paraId="295A42D0" w14:textId="77777777" w:rsidR="00853A85" w:rsidRPr="008860F2" w:rsidRDefault="00853A85" w:rsidP="00853A85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gridSpan w:val="2"/>
          </w:tcPr>
          <w:p w14:paraId="06C1EDB9" w14:textId="204E9BDB" w:rsidR="00853A85" w:rsidRDefault="00853A85" w:rsidP="00853A85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" w:type="pct"/>
            <w:gridSpan w:val="2"/>
          </w:tcPr>
          <w:p w14:paraId="58C9829C" w14:textId="77777777" w:rsidR="00853A85" w:rsidRPr="008860F2" w:rsidRDefault="00853A85" w:rsidP="00853A85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45A4818C" w14:textId="145ED371" w:rsidR="00853A85" w:rsidRPr="008860F2" w:rsidRDefault="00853A85" w:rsidP="00853A85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53A85" w:rsidRPr="008860F2" w14:paraId="19108F3F" w14:textId="77777777" w:rsidTr="00FB5949">
        <w:trPr>
          <w:trHeight w:val="433"/>
        </w:trPr>
        <w:tc>
          <w:tcPr>
            <w:tcW w:w="2244" w:type="pct"/>
          </w:tcPr>
          <w:p w14:paraId="377A61E2" w14:textId="28480481" w:rsidR="00853A85" w:rsidRPr="008860F2" w:rsidRDefault="00853A85" w:rsidP="00853A8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สัญญาจะซื้อจะขายที่ดิน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D09E068" w14:textId="3CE42BDE" w:rsidR="00853A85" w:rsidRDefault="0050675A" w:rsidP="00853A85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221.51</w:t>
            </w:r>
          </w:p>
        </w:tc>
        <w:tc>
          <w:tcPr>
            <w:tcW w:w="146" w:type="pct"/>
          </w:tcPr>
          <w:p w14:paraId="2EF2F6A9" w14:textId="77777777" w:rsidR="00853A85" w:rsidRPr="008860F2" w:rsidRDefault="00853A85" w:rsidP="00853A85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9ED750E" w14:textId="0EF44B0B" w:rsidR="00853A85" w:rsidRPr="008860F2" w:rsidRDefault="00853A85" w:rsidP="00853A85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221.51</w:t>
            </w:r>
          </w:p>
        </w:tc>
        <w:tc>
          <w:tcPr>
            <w:tcW w:w="142" w:type="pct"/>
          </w:tcPr>
          <w:p w14:paraId="65B074BF" w14:textId="77777777" w:rsidR="00853A85" w:rsidRPr="008860F2" w:rsidRDefault="00853A85" w:rsidP="00853A85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gridSpan w:val="2"/>
            <w:tcBorders>
              <w:bottom w:val="single" w:sz="4" w:space="0" w:color="auto"/>
            </w:tcBorders>
          </w:tcPr>
          <w:p w14:paraId="3D7BBB59" w14:textId="02BDED10" w:rsidR="00853A85" w:rsidRDefault="00853A85" w:rsidP="00853A85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1" w:type="pct"/>
            <w:gridSpan w:val="2"/>
          </w:tcPr>
          <w:p w14:paraId="4ECF17C1" w14:textId="77777777" w:rsidR="00853A85" w:rsidRPr="008860F2" w:rsidRDefault="00853A85" w:rsidP="00853A85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14:paraId="79CF1975" w14:textId="1BC36E9D" w:rsidR="00853A85" w:rsidRPr="008860F2" w:rsidRDefault="00853A85" w:rsidP="00853A85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853A85" w:rsidRPr="008860F2" w14:paraId="7DDE397A" w14:textId="77777777" w:rsidTr="00FB5949">
        <w:trPr>
          <w:trHeight w:val="433"/>
        </w:trPr>
        <w:tc>
          <w:tcPr>
            <w:tcW w:w="2244" w:type="pct"/>
          </w:tcPr>
          <w:p w14:paraId="12771D11" w14:textId="55BCAC7B" w:rsidR="00853A85" w:rsidRPr="00EC400B" w:rsidRDefault="00853A85" w:rsidP="00853A85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EC400B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EA2DAB5" w14:textId="15D037B0" w:rsidR="00853A85" w:rsidRPr="00EC400B" w:rsidRDefault="0050675A" w:rsidP="00853A85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906.24</w:t>
            </w:r>
          </w:p>
        </w:tc>
        <w:tc>
          <w:tcPr>
            <w:tcW w:w="146" w:type="pct"/>
          </w:tcPr>
          <w:p w14:paraId="48AD412C" w14:textId="77777777" w:rsidR="00853A85" w:rsidRPr="00EC400B" w:rsidRDefault="00853A85" w:rsidP="00853A85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9AA12B8" w14:textId="20B314DF" w:rsidR="00853A85" w:rsidRPr="00EC400B" w:rsidRDefault="00853A85" w:rsidP="00853A85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40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2,468.65</w:t>
            </w:r>
          </w:p>
        </w:tc>
        <w:tc>
          <w:tcPr>
            <w:tcW w:w="142" w:type="pct"/>
          </w:tcPr>
          <w:p w14:paraId="4C9CFF99" w14:textId="77777777" w:rsidR="00853A85" w:rsidRPr="00EC400B" w:rsidRDefault="00853A85" w:rsidP="00853A85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0679DB" w14:textId="61FFD46C" w:rsidR="00853A85" w:rsidRPr="00EC400B" w:rsidRDefault="00853A85" w:rsidP="00853A85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40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1" w:type="pct"/>
            <w:gridSpan w:val="2"/>
          </w:tcPr>
          <w:p w14:paraId="197DA845" w14:textId="77777777" w:rsidR="00853A85" w:rsidRPr="00EC400B" w:rsidRDefault="00853A85" w:rsidP="00853A85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AD0D27" w14:textId="28E50090" w:rsidR="00853A85" w:rsidRPr="00EC400B" w:rsidRDefault="00853A85" w:rsidP="00853A85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C40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007BC2" w:rsidRPr="008860F2" w14:paraId="7F5DECA2" w14:textId="77777777" w:rsidTr="00FB5949">
        <w:trPr>
          <w:trHeight w:val="433"/>
        </w:trPr>
        <w:tc>
          <w:tcPr>
            <w:tcW w:w="2244" w:type="pct"/>
          </w:tcPr>
          <w:p w14:paraId="5E91B7B4" w14:textId="77777777" w:rsidR="00007BC2" w:rsidRPr="008860F2" w:rsidRDefault="00007BC2" w:rsidP="00007BC2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17415D71" w14:textId="77777777" w:rsidR="00007BC2" w:rsidRDefault="00007BC2" w:rsidP="00007BC2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41AA84DA" w14:textId="77777777" w:rsidR="00007BC2" w:rsidRPr="008860F2" w:rsidRDefault="00007BC2" w:rsidP="00007BC2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45B78001" w14:textId="77777777" w:rsidR="00007BC2" w:rsidRPr="008860F2" w:rsidRDefault="00007BC2" w:rsidP="00007BC2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2BB673EA" w14:textId="77777777" w:rsidR="00007BC2" w:rsidRPr="008860F2" w:rsidRDefault="00007BC2" w:rsidP="00007BC2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gridSpan w:val="2"/>
            <w:tcBorders>
              <w:top w:val="double" w:sz="4" w:space="0" w:color="auto"/>
            </w:tcBorders>
          </w:tcPr>
          <w:p w14:paraId="1189B1C6" w14:textId="77777777" w:rsidR="00007BC2" w:rsidRDefault="00007BC2" w:rsidP="00007BC2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" w:type="pct"/>
            <w:gridSpan w:val="2"/>
          </w:tcPr>
          <w:p w14:paraId="6A75C3A2" w14:textId="77777777" w:rsidR="00007BC2" w:rsidRPr="008860F2" w:rsidRDefault="00007BC2" w:rsidP="00007BC2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top w:val="double" w:sz="4" w:space="0" w:color="auto"/>
            </w:tcBorders>
          </w:tcPr>
          <w:p w14:paraId="42DEFB5D" w14:textId="77777777" w:rsidR="00007BC2" w:rsidRPr="008860F2" w:rsidRDefault="00007BC2" w:rsidP="00007BC2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07BC2" w:rsidRPr="008860F2" w14:paraId="1E3F4895" w14:textId="77777777" w:rsidTr="00FB5949">
        <w:trPr>
          <w:trHeight w:val="433"/>
        </w:trPr>
        <w:tc>
          <w:tcPr>
            <w:tcW w:w="2829" w:type="pct"/>
            <w:gridSpan w:val="2"/>
          </w:tcPr>
          <w:p w14:paraId="336044E5" w14:textId="77777777" w:rsidR="00007BC2" w:rsidRPr="008860F2" w:rsidRDefault="00007BC2" w:rsidP="00007BC2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จำนวนเงินขั้นต่ำที่ต้องจ่ายในอนาคตทั้งสิ้นภายใต้</w:t>
            </w:r>
          </w:p>
          <w:p w14:paraId="6A88B424" w14:textId="51CAFCF5" w:rsidR="00007BC2" w:rsidRDefault="00007BC2" w:rsidP="00007BC2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สัญญาเช่าและบริการอื่นที่บอกเลิกไม่ได้</w:t>
            </w:r>
          </w:p>
        </w:tc>
        <w:tc>
          <w:tcPr>
            <w:tcW w:w="146" w:type="pct"/>
          </w:tcPr>
          <w:p w14:paraId="1973B607" w14:textId="77777777" w:rsidR="00007BC2" w:rsidRPr="008860F2" w:rsidRDefault="00007BC2" w:rsidP="00007BC2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071AE212" w14:textId="77777777" w:rsidR="00007BC2" w:rsidRPr="008860F2" w:rsidRDefault="00007BC2" w:rsidP="00007BC2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2D5F7082" w14:textId="77777777" w:rsidR="00007BC2" w:rsidRPr="008860F2" w:rsidRDefault="00007BC2" w:rsidP="00007BC2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gridSpan w:val="2"/>
          </w:tcPr>
          <w:p w14:paraId="416BE5E5" w14:textId="77777777" w:rsidR="00007BC2" w:rsidRDefault="00007BC2" w:rsidP="00007BC2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" w:type="pct"/>
            <w:gridSpan w:val="2"/>
          </w:tcPr>
          <w:p w14:paraId="635F64A5" w14:textId="77777777" w:rsidR="00007BC2" w:rsidRPr="008860F2" w:rsidRDefault="00007BC2" w:rsidP="00007BC2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5DA501B4" w14:textId="77777777" w:rsidR="00007BC2" w:rsidRPr="008860F2" w:rsidRDefault="00007BC2" w:rsidP="00007BC2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07BC2" w:rsidRPr="008860F2" w14:paraId="0CC10C31" w14:textId="77777777" w:rsidTr="00FB5949">
        <w:trPr>
          <w:trHeight w:val="433"/>
        </w:trPr>
        <w:tc>
          <w:tcPr>
            <w:tcW w:w="2244" w:type="pct"/>
          </w:tcPr>
          <w:p w14:paraId="073AED30" w14:textId="77777777" w:rsidR="00007BC2" w:rsidRPr="008860F2" w:rsidRDefault="00007BC2" w:rsidP="00007BC2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8860F2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585" w:type="pct"/>
          </w:tcPr>
          <w:p w14:paraId="7AAA0EB2" w14:textId="0E3C8DFF" w:rsidR="00007BC2" w:rsidRPr="008860F2" w:rsidRDefault="00DC0EAF" w:rsidP="00007BC2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5.40</w:t>
            </w:r>
          </w:p>
        </w:tc>
        <w:tc>
          <w:tcPr>
            <w:tcW w:w="146" w:type="pct"/>
          </w:tcPr>
          <w:p w14:paraId="6902AEB5" w14:textId="77777777" w:rsidR="00007BC2" w:rsidRPr="008860F2" w:rsidRDefault="00007BC2" w:rsidP="00007BC2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26F55343" w14:textId="0D7C800D" w:rsidR="00007BC2" w:rsidRPr="008860F2" w:rsidRDefault="00007BC2" w:rsidP="00007BC2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65.35</w:t>
            </w:r>
          </w:p>
        </w:tc>
        <w:tc>
          <w:tcPr>
            <w:tcW w:w="142" w:type="pct"/>
          </w:tcPr>
          <w:p w14:paraId="2C87EE55" w14:textId="77777777" w:rsidR="00007BC2" w:rsidRPr="008860F2" w:rsidRDefault="00007BC2" w:rsidP="00007BC2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gridSpan w:val="2"/>
          </w:tcPr>
          <w:p w14:paraId="75CF072C" w14:textId="045C1F99" w:rsidR="00007BC2" w:rsidRPr="008860F2" w:rsidRDefault="00DC0EAF" w:rsidP="00007BC2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" w:type="pct"/>
            <w:gridSpan w:val="2"/>
          </w:tcPr>
          <w:p w14:paraId="22530A16" w14:textId="77777777" w:rsidR="00007BC2" w:rsidRPr="008860F2" w:rsidRDefault="00007BC2" w:rsidP="00007BC2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66B6C56E" w14:textId="45017DAD" w:rsidR="00007BC2" w:rsidRPr="008860F2" w:rsidRDefault="00007BC2" w:rsidP="00007BC2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0.46</w:t>
            </w:r>
          </w:p>
        </w:tc>
      </w:tr>
      <w:tr w:rsidR="00007BC2" w:rsidRPr="008860F2" w14:paraId="48BD92FC" w14:textId="77777777" w:rsidTr="00FB5949">
        <w:trPr>
          <w:trHeight w:val="433"/>
        </w:trPr>
        <w:tc>
          <w:tcPr>
            <w:tcW w:w="2244" w:type="pct"/>
          </w:tcPr>
          <w:p w14:paraId="64FD779C" w14:textId="77777777" w:rsidR="00007BC2" w:rsidRPr="008860F2" w:rsidRDefault="00007BC2" w:rsidP="00007BC2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585" w:type="pct"/>
          </w:tcPr>
          <w:p w14:paraId="6AE28445" w14:textId="2D208931" w:rsidR="00007BC2" w:rsidRPr="008860F2" w:rsidRDefault="00DC0EAF" w:rsidP="00007BC2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22.33</w:t>
            </w:r>
          </w:p>
        </w:tc>
        <w:tc>
          <w:tcPr>
            <w:tcW w:w="146" w:type="pct"/>
          </w:tcPr>
          <w:p w14:paraId="0EF93ACA" w14:textId="77777777" w:rsidR="00007BC2" w:rsidRPr="008860F2" w:rsidRDefault="00007BC2" w:rsidP="00007BC2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0A510445" w14:textId="1F172F82" w:rsidR="00007BC2" w:rsidRPr="008860F2" w:rsidRDefault="00007BC2" w:rsidP="00007BC2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161.59</w:t>
            </w:r>
          </w:p>
        </w:tc>
        <w:tc>
          <w:tcPr>
            <w:tcW w:w="142" w:type="pct"/>
          </w:tcPr>
          <w:p w14:paraId="611D76F9" w14:textId="77777777" w:rsidR="00007BC2" w:rsidRPr="008860F2" w:rsidRDefault="00007BC2" w:rsidP="00007BC2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gridSpan w:val="2"/>
          </w:tcPr>
          <w:p w14:paraId="426A193B" w14:textId="417E6B47" w:rsidR="00007BC2" w:rsidRPr="008860F2" w:rsidRDefault="00853A85" w:rsidP="00007BC2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" w:type="pct"/>
            <w:gridSpan w:val="2"/>
          </w:tcPr>
          <w:p w14:paraId="7B56C00D" w14:textId="77777777" w:rsidR="00007BC2" w:rsidRPr="008860F2" w:rsidRDefault="00007BC2" w:rsidP="00007BC2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4A12A7D6" w14:textId="44E43B4C" w:rsidR="00007BC2" w:rsidRPr="008860F2" w:rsidRDefault="00007BC2" w:rsidP="00007BC2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0.29</w:t>
            </w:r>
          </w:p>
        </w:tc>
      </w:tr>
      <w:tr w:rsidR="00007BC2" w:rsidRPr="008860F2" w14:paraId="2009FC9D" w14:textId="77777777" w:rsidTr="00FB5949">
        <w:trPr>
          <w:trHeight w:val="417"/>
        </w:trPr>
        <w:tc>
          <w:tcPr>
            <w:tcW w:w="2244" w:type="pct"/>
          </w:tcPr>
          <w:p w14:paraId="2BBCAA03" w14:textId="77777777" w:rsidR="00007BC2" w:rsidRPr="008860F2" w:rsidRDefault="00007BC2" w:rsidP="00007BC2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  <w:r w:rsidRPr="008860F2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FD2EE1B" w14:textId="31F70C95" w:rsidR="00007BC2" w:rsidRPr="008860F2" w:rsidRDefault="00DC0EAF" w:rsidP="00007BC2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346.88</w:t>
            </w:r>
          </w:p>
        </w:tc>
        <w:tc>
          <w:tcPr>
            <w:tcW w:w="146" w:type="pct"/>
          </w:tcPr>
          <w:p w14:paraId="5A058AC7" w14:textId="77777777" w:rsidR="00007BC2" w:rsidRPr="008860F2" w:rsidRDefault="00007BC2" w:rsidP="00007BC2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1A9CFA2" w14:textId="5933B2C7" w:rsidR="00007BC2" w:rsidRPr="008860F2" w:rsidRDefault="00007BC2" w:rsidP="00007BC2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889.75</w:t>
            </w:r>
          </w:p>
        </w:tc>
        <w:tc>
          <w:tcPr>
            <w:tcW w:w="142" w:type="pct"/>
          </w:tcPr>
          <w:p w14:paraId="0A8F3D71" w14:textId="77777777" w:rsidR="00007BC2" w:rsidRPr="008860F2" w:rsidRDefault="00007BC2" w:rsidP="00007BC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  <w:gridSpan w:val="2"/>
            <w:tcBorders>
              <w:bottom w:val="single" w:sz="4" w:space="0" w:color="auto"/>
            </w:tcBorders>
          </w:tcPr>
          <w:p w14:paraId="3434C562" w14:textId="29E64CF9" w:rsidR="00007BC2" w:rsidRPr="008860F2" w:rsidRDefault="00853A85" w:rsidP="00007BC2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" w:type="pct"/>
            <w:gridSpan w:val="2"/>
          </w:tcPr>
          <w:p w14:paraId="67851651" w14:textId="77777777" w:rsidR="00007BC2" w:rsidRPr="008860F2" w:rsidRDefault="00007BC2" w:rsidP="00007BC2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14:paraId="77B619D5" w14:textId="293138A3" w:rsidR="00007BC2" w:rsidRPr="008860F2" w:rsidRDefault="00007BC2" w:rsidP="00007BC2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07BC2" w:rsidRPr="008860F2" w14:paraId="2AB88BD5" w14:textId="77777777" w:rsidTr="00FB5949">
        <w:trPr>
          <w:trHeight w:val="417"/>
        </w:trPr>
        <w:tc>
          <w:tcPr>
            <w:tcW w:w="2244" w:type="pct"/>
          </w:tcPr>
          <w:p w14:paraId="3A2CCCCE" w14:textId="77777777" w:rsidR="00007BC2" w:rsidRPr="008860F2" w:rsidRDefault="00007BC2" w:rsidP="00007BC2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3B9D665" w14:textId="5A2230AD" w:rsidR="00007BC2" w:rsidRPr="008860F2" w:rsidRDefault="00DC0EAF" w:rsidP="00007BC2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374.61</w:t>
            </w:r>
          </w:p>
        </w:tc>
        <w:tc>
          <w:tcPr>
            <w:tcW w:w="146" w:type="pct"/>
          </w:tcPr>
          <w:p w14:paraId="6B62DF8B" w14:textId="77777777" w:rsidR="00007BC2" w:rsidRPr="008860F2" w:rsidRDefault="00007BC2" w:rsidP="00007BC2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B26C531" w14:textId="554E37A8" w:rsidR="00007BC2" w:rsidRPr="008860F2" w:rsidRDefault="00007BC2" w:rsidP="00007BC2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1,116.69</w:t>
            </w:r>
          </w:p>
        </w:tc>
        <w:tc>
          <w:tcPr>
            <w:tcW w:w="142" w:type="pct"/>
          </w:tcPr>
          <w:p w14:paraId="2967BFA5" w14:textId="77777777" w:rsidR="00007BC2" w:rsidRPr="008860F2" w:rsidRDefault="00007BC2" w:rsidP="00007BC2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2FE46D" w14:textId="0323BF8E" w:rsidR="00007BC2" w:rsidRPr="008860F2" w:rsidRDefault="00853A85" w:rsidP="00007BC2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1" w:type="pct"/>
            <w:gridSpan w:val="2"/>
          </w:tcPr>
          <w:p w14:paraId="245AE804" w14:textId="77777777" w:rsidR="00007BC2" w:rsidRPr="008860F2" w:rsidRDefault="00007BC2" w:rsidP="00007BC2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E83A0B1" w14:textId="76434335" w:rsidR="00007BC2" w:rsidRPr="008860F2" w:rsidRDefault="00007BC2" w:rsidP="00007BC2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0.75</w:t>
            </w:r>
          </w:p>
        </w:tc>
      </w:tr>
      <w:tr w:rsidR="00007BC2" w:rsidRPr="008860F2" w14:paraId="41351B7A" w14:textId="77777777" w:rsidTr="00CA518E">
        <w:trPr>
          <w:trHeight w:val="417"/>
        </w:trPr>
        <w:tc>
          <w:tcPr>
            <w:tcW w:w="2244" w:type="pct"/>
          </w:tcPr>
          <w:p w14:paraId="59A00A6C" w14:textId="77777777" w:rsidR="00007BC2" w:rsidRPr="008860F2" w:rsidRDefault="00007BC2" w:rsidP="00007BC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6" w:type="pct"/>
            <w:gridSpan w:val="10"/>
          </w:tcPr>
          <w:p w14:paraId="6BBCB33D" w14:textId="5F5E3F3C" w:rsidR="00007BC2" w:rsidRPr="008860F2" w:rsidRDefault="00007BC2" w:rsidP="00007BC2">
            <w:pPr>
              <w:pStyle w:val="acctfourfigures"/>
              <w:tabs>
                <w:tab w:val="clear" w:pos="765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2D5C8C" w:rsidRPr="008860F2" w14:paraId="0C7DF850" w14:textId="77777777" w:rsidTr="00CA518E">
        <w:trPr>
          <w:trHeight w:val="417"/>
        </w:trPr>
        <w:tc>
          <w:tcPr>
            <w:tcW w:w="2244" w:type="pct"/>
          </w:tcPr>
          <w:p w14:paraId="630FEABB" w14:textId="77777777" w:rsidR="002D5C8C" w:rsidRPr="008860F2" w:rsidRDefault="002D5C8C" w:rsidP="00007BC2">
            <w:pPr>
              <w:pStyle w:val="BodyText"/>
              <w:spacing w:after="0" w:line="240" w:lineRule="auto"/>
              <w:ind w:left="162" w:right="-131" w:hanging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" w:type="pct"/>
          </w:tcPr>
          <w:p w14:paraId="74AD055C" w14:textId="77777777" w:rsidR="002D5C8C" w:rsidRPr="008860F2" w:rsidRDefault="002D5C8C" w:rsidP="00007BC2">
            <w:pPr>
              <w:pStyle w:val="BodyText"/>
              <w:tabs>
                <w:tab w:val="decimal" w:pos="572"/>
                <w:tab w:val="left" w:pos="810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2CB39D2C" w14:textId="77777777" w:rsidR="002D5C8C" w:rsidRPr="008860F2" w:rsidRDefault="002D5C8C" w:rsidP="00007BC2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01A1797B" w14:textId="77777777" w:rsidR="002D5C8C" w:rsidRPr="008860F2" w:rsidRDefault="002D5C8C" w:rsidP="00007BC2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2ABE04A7" w14:textId="77777777" w:rsidR="002D5C8C" w:rsidRPr="008860F2" w:rsidRDefault="002D5C8C" w:rsidP="00007BC2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gridSpan w:val="2"/>
          </w:tcPr>
          <w:p w14:paraId="56C55183" w14:textId="77777777" w:rsidR="002D5C8C" w:rsidRPr="008860F2" w:rsidRDefault="002D5C8C" w:rsidP="00007BC2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" w:type="pct"/>
            <w:gridSpan w:val="2"/>
          </w:tcPr>
          <w:p w14:paraId="6AD4E192" w14:textId="77777777" w:rsidR="002D5C8C" w:rsidRPr="008860F2" w:rsidRDefault="002D5C8C" w:rsidP="00007BC2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03DE916F" w14:textId="77777777" w:rsidR="002D5C8C" w:rsidRPr="008860F2" w:rsidRDefault="002D5C8C" w:rsidP="00007BC2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D5C8C" w:rsidRPr="008860F2" w14:paraId="5AAA984A" w14:textId="77777777" w:rsidTr="00CA518E">
        <w:trPr>
          <w:trHeight w:val="417"/>
        </w:trPr>
        <w:tc>
          <w:tcPr>
            <w:tcW w:w="2244" w:type="pct"/>
          </w:tcPr>
          <w:p w14:paraId="57ABD640" w14:textId="77777777" w:rsidR="002D5C8C" w:rsidRPr="008860F2" w:rsidRDefault="002D5C8C" w:rsidP="00007BC2">
            <w:pPr>
              <w:pStyle w:val="BodyText"/>
              <w:spacing w:after="0" w:line="240" w:lineRule="auto"/>
              <w:ind w:left="162" w:right="-131" w:hanging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" w:type="pct"/>
          </w:tcPr>
          <w:p w14:paraId="76473023" w14:textId="77777777" w:rsidR="002D5C8C" w:rsidRPr="008860F2" w:rsidRDefault="002D5C8C" w:rsidP="00007BC2">
            <w:pPr>
              <w:pStyle w:val="BodyText"/>
              <w:tabs>
                <w:tab w:val="decimal" w:pos="572"/>
                <w:tab w:val="left" w:pos="810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240E9538" w14:textId="77777777" w:rsidR="002D5C8C" w:rsidRPr="008860F2" w:rsidRDefault="002D5C8C" w:rsidP="00007BC2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5E7F4B66" w14:textId="77777777" w:rsidR="002D5C8C" w:rsidRPr="008860F2" w:rsidRDefault="002D5C8C" w:rsidP="00007BC2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547C81E3" w14:textId="77777777" w:rsidR="002D5C8C" w:rsidRPr="008860F2" w:rsidRDefault="002D5C8C" w:rsidP="00007BC2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gridSpan w:val="2"/>
          </w:tcPr>
          <w:p w14:paraId="478FC8A4" w14:textId="77777777" w:rsidR="002D5C8C" w:rsidRPr="008860F2" w:rsidRDefault="002D5C8C" w:rsidP="00007BC2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" w:type="pct"/>
            <w:gridSpan w:val="2"/>
          </w:tcPr>
          <w:p w14:paraId="721119FC" w14:textId="77777777" w:rsidR="002D5C8C" w:rsidRPr="008860F2" w:rsidRDefault="002D5C8C" w:rsidP="00007BC2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151ED3A8" w14:textId="77777777" w:rsidR="002D5C8C" w:rsidRPr="008860F2" w:rsidRDefault="002D5C8C" w:rsidP="00007BC2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07BC2" w:rsidRPr="008860F2" w14:paraId="71771DE0" w14:textId="77777777" w:rsidTr="00CA518E">
        <w:trPr>
          <w:trHeight w:val="417"/>
        </w:trPr>
        <w:tc>
          <w:tcPr>
            <w:tcW w:w="2244" w:type="pct"/>
          </w:tcPr>
          <w:p w14:paraId="2D6BFBF3" w14:textId="22CBBE32" w:rsidR="00007BC2" w:rsidRPr="008860F2" w:rsidRDefault="00007BC2" w:rsidP="00007BC2">
            <w:pPr>
              <w:pStyle w:val="BodyText"/>
              <w:spacing w:after="0" w:line="240" w:lineRule="auto"/>
              <w:ind w:left="162" w:right="-131" w:hanging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="008E561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585" w:type="pct"/>
          </w:tcPr>
          <w:p w14:paraId="22AD70F2" w14:textId="77777777" w:rsidR="00007BC2" w:rsidRPr="008860F2" w:rsidRDefault="00007BC2" w:rsidP="00007BC2">
            <w:pPr>
              <w:pStyle w:val="BodyText"/>
              <w:tabs>
                <w:tab w:val="decimal" w:pos="572"/>
                <w:tab w:val="left" w:pos="810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72D2BB51" w14:textId="77777777" w:rsidR="00007BC2" w:rsidRPr="008860F2" w:rsidRDefault="00007BC2" w:rsidP="00007BC2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1969169A" w14:textId="77777777" w:rsidR="00007BC2" w:rsidRPr="008860F2" w:rsidRDefault="00007BC2" w:rsidP="00007BC2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6F94D54E" w14:textId="77777777" w:rsidR="00007BC2" w:rsidRPr="008860F2" w:rsidRDefault="00007BC2" w:rsidP="00007BC2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gridSpan w:val="2"/>
          </w:tcPr>
          <w:p w14:paraId="3BC7F67D" w14:textId="77777777" w:rsidR="00007BC2" w:rsidRPr="008860F2" w:rsidRDefault="00007BC2" w:rsidP="00007BC2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" w:type="pct"/>
            <w:gridSpan w:val="2"/>
          </w:tcPr>
          <w:p w14:paraId="0147FBA5" w14:textId="77777777" w:rsidR="00007BC2" w:rsidRPr="008860F2" w:rsidRDefault="00007BC2" w:rsidP="00007BC2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418DA170" w14:textId="77777777" w:rsidR="00007BC2" w:rsidRPr="008860F2" w:rsidRDefault="00007BC2" w:rsidP="00007BC2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A53B7" w:rsidRPr="008860F2" w14:paraId="77646F45" w14:textId="77777777" w:rsidTr="00CA518E">
        <w:trPr>
          <w:trHeight w:val="417"/>
        </w:trPr>
        <w:tc>
          <w:tcPr>
            <w:tcW w:w="2244" w:type="pct"/>
          </w:tcPr>
          <w:p w14:paraId="01C21E07" w14:textId="77777777" w:rsidR="009A53B7" w:rsidRPr="008860F2" w:rsidRDefault="009A53B7" w:rsidP="009A53B7">
            <w:pPr>
              <w:pStyle w:val="BodyText"/>
              <w:spacing w:after="0" w:line="240" w:lineRule="auto"/>
              <w:ind w:left="-18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585" w:type="pct"/>
          </w:tcPr>
          <w:p w14:paraId="0F06AB91" w14:textId="4A49C2E1" w:rsidR="009A53B7" w:rsidRPr="008860F2" w:rsidRDefault="00010145" w:rsidP="009A53B7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19.68</w:t>
            </w:r>
          </w:p>
        </w:tc>
        <w:tc>
          <w:tcPr>
            <w:tcW w:w="146" w:type="pct"/>
          </w:tcPr>
          <w:p w14:paraId="0DF095ED" w14:textId="77777777" w:rsidR="009A53B7" w:rsidRPr="008860F2" w:rsidRDefault="009A53B7" w:rsidP="009A53B7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61B44AB6" w14:textId="0525CE4D" w:rsidR="009A53B7" w:rsidRPr="008860F2" w:rsidRDefault="009A53B7" w:rsidP="009A53B7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22.76</w:t>
            </w:r>
          </w:p>
        </w:tc>
        <w:tc>
          <w:tcPr>
            <w:tcW w:w="142" w:type="pct"/>
          </w:tcPr>
          <w:p w14:paraId="5CA308FF" w14:textId="77777777" w:rsidR="009A53B7" w:rsidRPr="008860F2" w:rsidRDefault="009A53B7" w:rsidP="009A53B7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gridSpan w:val="2"/>
          </w:tcPr>
          <w:p w14:paraId="759D1984" w14:textId="0F4ADC64" w:rsidR="009A53B7" w:rsidRPr="008860F2" w:rsidRDefault="009A53B7" w:rsidP="009A53B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" w:type="pct"/>
            <w:gridSpan w:val="2"/>
          </w:tcPr>
          <w:p w14:paraId="26E8D8F6" w14:textId="77777777" w:rsidR="009A53B7" w:rsidRPr="008860F2" w:rsidRDefault="009A53B7" w:rsidP="009A53B7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4DD82085" w14:textId="77777777" w:rsidR="009A53B7" w:rsidRPr="008860F2" w:rsidRDefault="009A53B7" w:rsidP="009A53B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A53B7" w:rsidRPr="008860F2" w14:paraId="2EE14815" w14:textId="77777777" w:rsidTr="00CA518E">
        <w:trPr>
          <w:trHeight w:val="417"/>
        </w:trPr>
        <w:tc>
          <w:tcPr>
            <w:tcW w:w="2244" w:type="pct"/>
          </w:tcPr>
          <w:p w14:paraId="73FD69BC" w14:textId="1B34EBC6" w:rsidR="009A53B7" w:rsidRPr="008860F2" w:rsidRDefault="009A53B7" w:rsidP="009A53B7">
            <w:pPr>
              <w:pStyle w:val="BodyText"/>
              <w:spacing w:after="0" w:line="240" w:lineRule="auto"/>
              <w:ind w:left="-18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585" w:type="pct"/>
          </w:tcPr>
          <w:p w14:paraId="5BCE48A8" w14:textId="433247B7" w:rsidR="009A53B7" w:rsidRPr="008860F2" w:rsidRDefault="00DC0EAF" w:rsidP="009A53B7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</w:t>
            </w:r>
            <w:r w:rsidR="0038081D">
              <w:rPr>
                <w:rFonts w:ascii="Angsana New" w:hAnsi="Angsana New" w:cs="Angsana New"/>
                <w:sz w:val="28"/>
                <w:szCs w:val="28"/>
              </w:rPr>
              <w:t>07</w:t>
            </w:r>
          </w:p>
        </w:tc>
        <w:tc>
          <w:tcPr>
            <w:tcW w:w="146" w:type="pct"/>
          </w:tcPr>
          <w:p w14:paraId="13C63C83" w14:textId="77777777" w:rsidR="009A53B7" w:rsidRPr="008860F2" w:rsidRDefault="009A53B7" w:rsidP="009A53B7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370C1B26" w14:textId="313D7F69" w:rsidR="009A53B7" w:rsidRPr="008860F2" w:rsidRDefault="009A53B7" w:rsidP="009A53B7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7.47</w:t>
            </w:r>
          </w:p>
        </w:tc>
        <w:tc>
          <w:tcPr>
            <w:tcW w:w="142" w:type="pct"/>
          </w:tcPr>
          <w:p w14:paraId="667A4510" w14:textId="77777777" w:rsidR="009A53B7" w:rsidRPr="008860F2" w:rsidRDefault="009A53B7" w:rsidP="009A53B7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gridSpan w:val="2"/>
          </w:tcPr>
          <w:p w14:paraId="7BB862DB" w14:textId="79D4661A" w:rsidR="009A53B7" w:rsidRPr="008860F2" w:rsidRDefault="009A53B7" w:rsidP="009A53B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" w:type="pct"/>
            <w:gridSpan w:val="2"/>
          </w:tcPr>
          <w:p w14:paraId="6BB568E9" w14:textId="77777777" w:rsidR="009A53B7" w:rsidRPr="008860F2" w:rsidRDefault="009A53B7" w:rsidP="009A53B7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2986AE81" w14:textId="77777777" w:rsidR="009A53B7" w:rsidRPr="008860F2" w:rsidRDefault="009A53B7" w:rsidP="009A53B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A53B7" w:rsidRPr="008860F2" w14:paraId="5A8851DC" w14:textId="77777777" w:rsidTr="00CA518E">
        <w:trPr>
          <w:trHeight w:val="417"/>
        </w:trPr>
        <w:tc>
          <w:tcPr>
            <w:tcW w:w="2244" w:type="pct"/>
          </w:tcPr>
          <w:p w14:paraId="18E30B5A" w14:textId="5BACC24E" w:rsidR="009A53B7" w:rsidRPr="008860F2" w:rsidRDefault="009A53B7" w:rsidP="009A53B7">
            <w:pPr>
              <w:pStyle w:val="BodyText"/>
              <w:spacing w:after="0" w:line="240" w:lineRule="auto"/>
              <w:ind w:left="-18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585" w:type="pct"/>
          </w:tcPr>
          <w:p w14:paraId="5937323E" w14:textId="7F58CD03" w:rsidR="009A53B7" w:rsidRDefault="00DC0EAF" w:rsidP="009A53B7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38081D">
              <w:rPr>
                <w:rFonts w:ascii="Angsana New" w:hAnsi="Angsana New" w:cs="Angsana New"/>
                <w:sz w:val="28"/>
                <w:szCs w:val="28"/>
              </w:rPr>
              <w:t>2.12</w:t>
            </w:r>
          </w:p>
        </w:tc>
        <w:tc>
          <w:tcPr>
            <w:tcW w:w="146" w:type="pct"/>
          </w:tcPr>
          <w:p w14:paraId="358F575B" w14:textId="77777777" w:rsidR="009A53B7" w:rsidRPr="008860F2" w:rsidRDefault="009A53B7" w:rsidP="009A53B7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571707F0" w14:textId="017F8717" w:rsidR="009A53B7" w:rsidRPr="008860F2" w:rsidRDefault="009A53B7" w:rsidP="009A53B7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27.91</w:t>
            </w:r>
          </w:p>
        </w:tc>
        <w:tc>
          <w:tcPr>
            <w:tcW w:w="142" w:type="pct"/>
          </w:tcPr>
          <w:p w14:paraId="29985FC6" w14:textId="77777777" w:rsidR="009A53B7" w:rsidRPr="008860F2" w:rsidRDefault="009A53B7" w:rsidP="009A53B7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gridSpan w:val="2"/>
          </w:tcPr>
          <w:p w14:paraId="559F03BF" w14:textId="645DDF31" w:rsidR="009A53B7" w:rsidRDefault="009A53B7" w:rsidP="009A53B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" w:type="pct"/>
            <w:gridSpan w:val="2"/>
          </w:tcPr>
          <w:p w14:paraId="505FA7E7" w14:textId="77777777" w:rsidR="009A53B7" w:rsidRPr="008860F2" w:rsidRDefault="009A53B7" w:rsidP="009A53B7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00B929E1" w14:textId="7DA68BB2" w:rsidR="009A53B7" w:rsidRPr="008860F2" w:rsidRDefault="009A53B7" w:rsidP="009A53B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A53B7" w:rsidRPr="008860F2" w14:paraId="139F793B" w14:textId="77777777" w:rsidTr="00CA518E">
        <w:trPr>
          <w:trHeight w:val="417"/>
        </w:trPr>
        <w:tc>
          <w:tcPr>
            <w:tcW w:w="2244" w:type="pct"/>
          </w:tcPr>
          <w:p w14:paraId="64BB1C54" w14:textId="77777777" w:rsidR="009A53B7" w:rsidRPr="008860F2" w:rsidRDefault="009A53B7" w:rsidP="009A53B7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93AA68B" w14:textId="777B39DF" w:rsidR="009A53B7" w:rsidRPr="008860F2" w:rsidRDefault="00010145" w:rsidP="009A53B7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="003808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="003808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146" w:type="pct"/>
          </w:tcPr>
          <w:p w14:paraId="5A140F24" w14:textId="77777777" w:rsidR="009A53B7" w:rsidRPr="008860F2" w:rsidRDefault="009A53B7" w:rsidP="009A53B7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E95C09A" w14:textId="5F4C0FF8" w:rsidR="009A53B7" w:rsidRPr="008860F2" w:rsidRDefault="009A53B7" w:rsidP="009A53B7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58.14</w:t>
            </w:r>
          </w:p>
        </w:tc>
        <w:tc>
          <w:tcPr>
            <w:tcW w:w="142" w:type="pct"/>
          </w:tcPr>
          <w:p w14:paraId="620ABCB1" w14:textId="77777777" w:rsidR="009A53B7" w:rsidRPr="008860F2" w:rsidRDefault="009A53B7" w:rsidP="009A53B7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F5CFF4" w14:textId="00483C70" w:rsidR="009A53B7" w:rsidRPr="008860F2" w:rsidRDefault="009A53B7" w:rsidP="009A53B7">
            <w:pPr>
              <w:pStyle w:val="BodyText"/>
              <w:tabs>
                <w:tab w:val="decimal" w:pos="50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1" w:type="pct"/>
            <w:gridSpan w:val="2"/>
          </w:tcPr>
          <w:p w14:paraId="0137B4F0" w14:textId="77777777" w:rsidR="009A53B7" w:rsidRPr="008860F2" w:rsidRDefault="009A53B7" w:rsidP="009A53B7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2500E0" w14:textId="77777777" w:rsidR="009A53B7" w:rsidRPr="008860F2" w:rsidRDefault="009A53B7" w:rsidP="009A53B7">
            <w:pPr>
              <w:pStyle w:val="BodyText"/>
              <w:tabs>
                <w:tab w:val="decimal" w:pos="50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67FA81EE" w14:textId="77777777" w:rsidR="009F7FFB" w:rsidRPr="008860F2" w:rsidRDefault="009F7FFB" w:rsidP="00094F2D">
      <w:pPr>
        <w:pStyle w:val="NoSpacing"/>
        <w:rPr>
          <w:rFonts w:ascii="Angsana New" w:hAnsi="Angsana New"/>
          <w:sz w:val="28"/>
          <w:szCs w:val="28"/>
        </w:rPr>
      </w:pPr>
    </w:p>
    <w:p w14:paraId="10577BD4" w14:textId="59DE2922" w:rsidR="00972BBE" w:rsidRPr="008860F2" w:rsidRDefault="00972BBE" w:rsidP="00972BBE">
      <w:pPr>
        <w:spacing w:line="240" w:lineRule="auto"/>
        <w:ind w:left="540" w:right="-43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บริษัทย่อยแห่งหนึ่งได้ทำคำสั่งซื้อวัตถุดิบล่วงหน้ากับบริษัททั้งในและต่างประเทศ โดยมีระยะเวลาปริมาณ และราคาตามที่ได้ระบุไว้ในคำสั่งซื้อ ณ วันที่ </w:t>
      </w:r>
      <w:r w:rsidRPr="008860F2">
        <w:rPr>
          <w:rFonts w:ascii="Angsana New" w:hAnsi="Angsana New"/>
          <w:sz w:val="28"/>
          <w:szCs w:val="28"/>
        </w:rPr>
        <w:t xml:space="preserve">30 </w:t>
      </w:r>
      <w:r w:rsidR="00544E9A" w:rsidRPr="008860F2">
        <w:rPr>
          <w:rFonts w:ascii="Angsana New" w:hAnsi="Angsana New"/>
          <w:sz w:val="28"/>
          <w:szCs w:val="28"/>
          <w:cs/>
        </w:rPr>
        <w:t>กันยายน</w:t>
      </w:r>
      <w:r w:rsidRPr="008860F2">
        <w:rPr>
          <w:rFonts w:ascii="Angsana New" w:hAnsi="Angsana New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</w:rPr>
        <w:t>256</w:t>
      </w:r>
      <w:r w:rsidR="00C75C16">
        <w:rPr>
          <w:rFonts w:ascii="Angsana New" w:hAnsi="Angsana New"/>
          <w:sz w:val="28"/>
          <w:szCs w:val="28"/>
        </w:rPr>
        <w:t>4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บริษัทย่อยมีภาระผูกพันตามคำสั่งซื้อดังกล่าวคงเหลือ จำนวน</w:t>
      </w:r>
      <w:r w:rsidR="004C1435">
        <w:rPr>
          <w:rFonts w:ascii="Angsana New" w:hAnsi="Angsana New"/>
          <w:sz w:val="28"/>
          <w:szCs w:val="28"/>
        </w:rPr>
        <w:t xml:space="preserve"> 0.29</w:t>
      </w:r>
      <w:r w:rsidR="00AC2E88"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ล้าน</w:t>
      </w:r>
      <w:r w:rsidR="00F46AFF">
        <w:rPr>
          <w:rFonts w:ascii="Angsana New" w:hAnsi="Angsana New" w:hint="cs"/>
          <w:sz w:val="28"/>
          <w:szCs w:val="28"/>
          <w:cs/>
        </w:rPr>
        <w:t>ดอลลาร์</w:t>
      </w:r>
      <w:r w:rsidRPr="008860F2">
        <w:rPr>
          <w:rFonts w:ascii="Angsana New" w:hAnsi="Angsana New"/>
          <w:sz w:val="28"/>
          <w:szCs w:val="28"/>
          <w:cs/>
        </w:rPr>
        <w:t>สหรัฐ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="002D2C50">
        <w:rPr>
          <w:rFonts w:ascii="Angsana New" w:hAnsi="Angsana New" w:hint="cs"/>
          <w:sz w:val="28"/>
          <w:szCs w:val="28"/>
          <w:cs/>
        </w:rPr>
        <w:t xml:space="preserve">และ </w:t>
      </w:r>
      <w:r w:rsidR="002D2C50">
        <w:rPr>
          <w:rFonts w:ascii="Angsana New" w:hAnsi="Angsana New"/>
          <w:sz w:val="28"/>
          <w:szCs w:val="28"/>
        </w:rPr>
        <w:t xml:space="preserve">33.14 </w:t>
      </w:r>
      <w:r w:rsidR="002D2C50">
        <w:rPr>
          <w:rFonts w:ascii="Angsana New" w:hAnsi="Angsana New" w:hint="cs"/>
          <w:sz w:val="28"/>
          <w:szCs w:val="28"/>
          <w:cs/>
        </w:rPr>
        <w:t xml:space="preserve">ล้านบาท และมีปริมาณคงเหลือ </w:t>
      </w:r>
      <w:r w:rsidR="002D2C50">
        <w:rPr>
          <w:rFonts w:ascii="Angsana New" w:hAnsi="Angsana New"/>
          <w:sz w:val="28"/>
          <w:szCs w:val="28"/>
        </w:rPr>
        <w:t xml:space="preserve">2,850 </w:t>
      </w:r>
      <w:r w:rsidR="002D2C50">
        <w:rPr>
          <w:rFonts w:ascii="Angsana New" w:hAnsi="Angsana New" w:hint="cs"/>
          <w:sz w:val="28"/>
          <w:szCs w:val="28"/>
          <w:cs/>
        </w:rPr>
        <w:t xml:space="preserve">ตัน </w:t>
      </w:r>
      <w:r w:rsidRPr="008860F2">
        <w:rPr>
          <w:rFonts w:ascii="Angsana New" w:hAnsi="Angsana New"/>
          <w:i/>
          <w:iCs/>
          <w:sz w:val="28"/>
          <w:szCs w:val="28"/>
        </w:rPr>
        <w:t>(</w:t>
      </w:r>
      <w:r w:rsidR="00AA39F7" w:rsidRPr="008860F2">
        <w:rPr>
          <w:rFonts w:ascii="Angsana New" w:hAnsi="Angsana New"/>
          <w:i/>
          <w:iCs/>
          <w:sz w:val="28"/>
          <w:szCs w:val="28"/>
        </w:rPr>
        <w:t>256</w:t>
      </w:r>
      <w:r w:rsidR="00C75C16">
        <w:rPr>
          <w:rFonts w:ascii="Angsana New" w:hAnsi="Angsana New"/>
          <w:i/>
          <w:iCs/>
          <w:sz w:val="28"/>
          <w:szCs w:val="28"/>
        </w:rPr>
        <w:t>3</w:t>
      </w:r>
      <w:r w:rsidRPr="008860F2">
        <w:rPr>
          <w:rFonts w:ascii="Angsana New" w:hAnsi="Angsana New"/>
          <w:i/>
          <w:iCs/>
          <w:sz w:val="28"/>
          <w:szCs w:val="28"/>
        </w:rPr>
        <w:t>:</w:t>
      </w:r>
      <w:r w:rsidRPr="008860F2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007BC2">
        <w:rPr>
          <w:rFonts w:ascii="Angsana New" w:hAnsi="Angsana New"/>
          <w:i/>
          <w:iCs/>
          <w:sz w:val="28"/>
          <w:szCs w:val="28"/>
        </w:rPr>
        <w:t>0.74</w:t>
      </w:r>
      <w:r w:rsidR="00AA39F7" w:rsidRPr="008860F2">
        <w:rPr>
          <w:rFonts w:ascii="Angsana New" w:hAnsi="Angsana New"/>
          <w:sz w:val="28"/>
          <w:szCs w:val="28"/>
          <w:cs/>
        </w:rPr>
        <w:t xml:space="preserve"> </w:t>
      </w:r>
      <w:r w:rsidR="00AA39F7" w:rsidRPr="008860F2">
        <w:rPr>
          <w:rFonts w:ascii="Angsana New" w:hAnsi="Angsana New"/>
          <w:i/>
          <w:iCs/>
          <w:sz w:val="28"/>
          <w:szCs w:val="28"/>
          <w:cs/>
        </w:rPr>
        <w:t>ล้าน</w:t>
      </w:r>
      <w:r w:rsidR="00F46AFF" w:rsidRPr="00B37073">
        <w:rPr>
          <w:rFonts w:ascii="Angsana New" w:hAnsi="Angsana New" w:hint="cs"/>
          <w:i/>
          <w:iCs/>
          <w:sz w:val="28"/>
          <w:szCs w:val="28"/>
          <w:cs/>
        </w:rPr>
        <w:t>ดอลลาร์</w:t>
      </w:r>
      <w:r w:rsidR="00EB249E">
        <w:rPr>
          <w:rFonts w:ascii="Angsana New" w:hAnsi="Angsana New" w:hint="cs"/>
          <w:i/>
          <w:iCs/>
          <w:sz w:val="28"/>
          <w:szCs w:val="28"/>
          <w:cs/>
        </w:rPr>
        <w:t>สหรัฐ</w:t>
      </w:r>
      <w:r w:rsidR="00AA39F7" w:rsidRPr="008860F2">
        <w:rPr>
          <w:rFonts w:ascii="Angsana New" w:hAnsi="Angsana New"/>
          <w:i/>
          <w:iCs/>
          <w:sz w:val="28"/>
          <w:szCs w:val="28"/>
        </w:rPr>
        <w:t xml:space="preserve"> </w:t>
      </w:r>
      <w:r w:rsidR="00AA39F7" w:rsidRPr="008860F2">
        <w:rPr>
          <w:rFonts w:ascii="Angsana New" w:hAnsi="Angsana New"/>
          <w:i/>
          <w:iCs/>
          <w:sz w:val="28"/>
          <w:szCs w:val="28"/>
          <w:cs/>
        </w:rPr>
        <w:t xml:space="preserve">และ </w:t>
      </w:r>
      <w:r w:rsidR="00007BC2">
        <w:rPr>
          <w:rFonts w:ascii="Angsana New" w:hAnsi="Angsana New"/>
          <w:i/>
          <w:iCs/>
          <w:sz w:val="28"/>
          <w:szCs w:val="28"/>
        </w:rPr>
        <w:t xml:space="preserve">13.18 </w:t>
      </w:r>
      <w:r w:rsidR="00AA39F7" w:rsidRPr="008860F2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Pr="008860F2">
        <w:rPr>
          <w:rFonts w:ascii="Angsana New" w:hAnsi="Angsana New"/>
          <w:i/>
          <w:iCs/>
          <w:sz w:val="28"/>
          <w:szCs w:val="28"/>
        </w:rPr>
        <w:t>)</w:t>
      </w:r>
    </w:p>
    <w:p w14:paraId="7DD67CF4" w14:textId="364FE6F5" w:rsidR="007F7C5D" w:rsidRDefault="007F7C5D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</w:rPr>
      </w:pPr>
    </w:p>
    <w:p w14:paraId="441738A0" w14:textId="5CA69607" w:rsidR="00465CD8" w:rsidRPr="008860F2" w:rsidRDefault="00465CD8" w:rsidP="00465CD8">
      <w:pPr>
        <w:spacing w:line="240" w:lineRule="auto"/>
        <w:ind w:left="540" w:right="533"/>
        <w:rPr>
          <w:rFonts w:ascii="Angsana New" w:hAnsi="Angsana New"/>
          <w:b/>
          <w:bCs/>
          <w:sz w:val="28"/>
          <w:szCs w:val="28"/>
        </w:rPr>
      </w:pPr>
      <w:r w:rsidRPr="008860F2">
        <w:rPr>
          <w:rFonts w:ascii="Angsana New" w:hAnsi="Angsana New"/>
          <w:b/>
          <w:bCs/>
          <w:sz w:val="28"/>
          <w:szCs w:val="28"/>
          <w:cs/>
        </w:rPr>
        <w:t>สัญญาสำคัญที่ทำกับบุคคลหรือกิจการที่ไม่เกี่ยวข้องกัน มีดังต่อไปนี้</w:t>
      </w:r>
    </w:p>
    <w:p w14:paraId="1DDE1972" w14:textId="6C82E06F" w:rsidR="00CA518E" w:rsidRDefault="00CA518E" w:rsidP="0038081D">
      <w:pPr>
        <w:spacing w:line="240" w:lineRule="auto"/>
        <w:rPr>
          <w:rFonts w:ascii="Angsana New" w:hAnsi="Angsana New"/>
          <w:sz w:val="28"/>
          <w:szCs w:val="28"/>
        </w:rPr>
      </w:pPr>
    </w:p>
    <w:p w14:paraId="73E9011A" w14:textId="3CBEA91B" w:rsidR="00CA518E" w:rsidRDefault="00CA518E" w:rsidP="0038081D">
      <w:pPr>
        <w:tabs>
          <w:tab w:val="left" w:pos="540"/>
        </w:tabs>
        <w:ind w:left="540"/>
        <w:rPr>
          <w:rFonts w:ascii="Angsana New" w:hAnsi="Angsana New"/>
          <w:i/>
          <w:iCs/>
          <w:sz w:val="28"/>
          <w:szCs w:val="28"/>
        </w:rPr>
      </w:pPr>
      <w:r>
        <w:rPr>
          <w:rFonts w:ascii="Angsana New" w:hAnsi="Angsana New" w:hint="cs"/>
          <w:i/>
          <w:iCs/>
          <w:sz w:val="28"/>
          <w:szCs w:val="28"/>
          <w:cs/>
        </w:rPr>
        <w:t>สัญญาเช่าพื้นที่</w:t>
      </w:r>
    </w:p>
    <w:p w14:paraId="796A366A" w14:textId="7AB676E4" w:rsidR="00CA518E" w:rsidRDefault="00CA518E" w:rsidP="00CA518E">
      <w:pPr>
        <w:tabs>
          <w:tab w:val="left" w:pos="540"/>
        </w:tabs>
        <w:rPr>
          <w:rFonts w:ascii="Angsana New" w:hAnsi="Angsana New"/>
          <w:i/>
          <w:iCs/>
          <w:sz w:val="28"/>
          <w:szCs w:val="28"/>
        </w:rPr>
      </w:pPr>
    </w:p>
    <w:p w14:paraId="44FC08BB" w14:textId="3568844F" w:rsidR="00CA518E" w:rsidRPr="00CA518E" w:rsidRDefault="00CA518E" w:rsidP="00CA518E">
      <w:pPr>
        <w:spacing w:line="240" w:lineRule="auto"/>
        <w:ind w:left="540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บริษัทย่อยได้ทำสัญญาเช่าพื้นที่เพื่อประกอบกิจการสำนักงานให้เช่า โดยสัญญามีระยะเวลา </w:t>
      </w:r>
      <w:r>
        <w:rPr>
          <w:rFonts w:ascii="Angsana New" w:hAnsi="Angsana New"/>
          <w:sz w:val="28"/>
          <w:szCs w:val="28"/>
        </w:rPr>
        <w:t xml:space="preserve">26 </w:t>
      </w:r>
      <w:r>
        <w:rPr>
          <w:rFonts w:ascii="Angsana New" w:hAnsi="Angsana New" w:hint="cs"/>
          <w:sz w:val="28"/>
          <w:szCs w:val="28"/>
          <w:cs/>
        </w:rPr>
        <w:t xml:space="preserve">ปี เริ่มตั้งแต่วันที่ </w:t>
      </w:r>
      <w:r>
        <w:rPr>
          <w:rFonts w:ascii="Angsana New" w:hAnsi="Angsana New"/>
          <w:sz w:val="28"/>
          <w:szCs w:val="28"/>
        </w:rPr>
        <w:t xml:space="preserve">1 </w:t>
      </w:r>
      <w:r>
        <w:rPr>
          <w:rFonts w:ascii="Angsana New" w:hAnsi="Angsana New" w:hint="cs"/>
          <w:sz w:val="28"/>
          <w:szCs w:val="28"/>
          <w:cs/>
        </w:rPr>
        <w:t xml:space="preserve">เมษายน </w:t>
      </w:r>
      <w:r>
        <w:rPr>
          <w:rFonts w:ascii="Angsana New" w:hAnsi="Angsana New"/>
          <w:sz w:val="28"/>
          <w:szCs w:val="28"/>
        </w:rPr>
        <w:t xml:space="preserve">2566 </w:t>
      </w:r>
      <w:r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/>
          <w:sz w:val="28"/>
          <w:szCs w:val="28"/>
        </w:rPr>
        <w:t xml:space="preserve">27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 xml:space="preserve">2592 </w:t>
      </w:r>
      <w:r>
        <w:rPr>
          <w:rFonts w:ascii="Angsana New" w:hAnsi="Angsana New" w:hint="cs"/>
          <w:sz w:val="28"/>
          <w:szCs w:val="28"/>
          <w:cs/>
        </w:rPr>
        <w:t>โดยบริษัทย่อยดังกล่าวจะต้องป</w:t>
      </w:r>
      <w:r w:rsidR="00B45C42">
        <w:rPr>
          <w:rFonts w:ascii="Angsana New" w:hAnsi="Angsana New" w:hint="cs"/>
          <w:sz w:val="28"/>
          <w:szCs w:val="28"/>
          <w:cs/>
        </w:rPr>
        <w:t>ฏิ</w:t>
      </w:r>
      <w:r>
        <w:rPr>
          <w:rFonts w:ascii="Angsana New" w:hAnsi="Angsana New" w:hint="cs"/>
          <w:sz w:val="28"/>
          <w:szCs w:val="28"/>
          <w:cs/>
        </w:rPr>
        <w:t>บัติตามข้อกำหนดและเงื่อนไขที่ระบุไว้ในสัญญา</w:t>
      </w:r>
    </w:p>
    <w:p w14:paraId="6A841F12" w14:textId="77777777" w:rsidR="004D31F7" w:rsidRPr="008860F2" w:rsidRDefault="004D31F7" w:rsidP="004D31F7">
      <w:pPr>
        <w:pStyle w:val="ListParagraph"/>
        <w:tabs>
          <w:tab w:val="left" w:pos="720"/>
        </w:tabs>
        <w:ind w:left="990"/>
        <w:rPr>
          <w:rFonts w:ascii="Angsana New" w:hAnsi="Angsana New"/>
          <w:sz w:val="28"/>
          <w:szCs w:val="28"/>
        </w:rPr>
      </w:pPr>
    </w:p>
    <w:p w14:paraId="69A8F85D" w14:textId="3AF5C870" w:rsidR="00252E42" w:rsidRPr="008860F2" w:rsidRDefault="00252E42" w:rsidP="00BA7DB0">
      <w:pPr>
        <w:pStyle w:val="Heading1"/>
        <w:keepLines/>
        <w:numPr>
          <w:ilvl w:val="0"/>
          <w:numId w:val="1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sz w:val="28"/>
          <w:szCs w:val="28"/>
          <w:u w:val="none"/>
        </w:rPr>
      </w:pPr>
      <w:r w:rsidRPr="008860F2">
        <w:rPr>
          <w:rFonts w:ascii="Angsana New" w:hAnsi="Angsana New"/>
          <w:sz w:val="28"/>
          <w:szCs w:val="28"/>
          <w:u w:val="none"/>
          <w:cs/>
        </w:rPr>
        <w:t>เหตุการณ์ภายหลังรอบระยะเวลาที่รายงาน</w:t>
      </w:r>
    </w:p>
    <w:p w14:paraId="124CE72C" w14:textId="51CF7782" w:rsidR="00826F73" w:rsidRPr="00240DFB" w:rsidRDefault="00826F73" w:rsidP="00826F73">
      <w:pPr>
        <w:tabs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b/>
          <w:bCs/>
          <w:sz w:val="28"/>
          <w:szCs w:val="28"/>
        </w:rPr>
      </w:pPr>
    </w:p>
    <w:p w14:paraId="5D6B20D0" w14:textId="77777777" w:rsidR="00277483" w:rsidRPr="00320671" w:rsidRDefault="00277483" w:rsidP="00277483">
      <w:pPr>
        <w:ind w:left="540"/>
        <w:rPr>
          <w:rFonts w:ascii="Angsana New" w:hAnsi="Angsana New"/>
          <w:sz w:val="28"/>
          <w:szCs w:val="28"/>
        </w:rPr>
      </w:pPr>
      <w:r w:rsidRPr="00320671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320671">
        <w:rPr>
          <w:rFonts w:ascii="Angsana New" w:hAnsi="Angsana New"/>
          <w:sz w:val="28"/>
          <w:szCs w:val="28"/>
        </w:rPr>
        <w:t xml:space="preserve">15 </w:t>
      </w:r>
      <w:r w:rsidRPr="00320671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Pr="00320671">
        <w:rPr>
          <w:rFonts w:ascii="Angsana New" w:hAnsi="Angsana New"/>
          <w:sz w:val="28"/>
          <w:szCs w:val="28"/>
        </w:rPr>
        <w:t>2564</w:t>
      </w:r>
      <w:r w:rsidRPr="00320671">
        <w:rPr>
          <w:rFonts w:ascii="Angsana New" w:hAnsi="Angsana New" w:hint="cs"/>
          <w:sz w:val="28"/>
          <w:szCs w:val="28"/>
          <w:cs/>
        </w:rPr>
        <w:t xml:space="preserve"> ที่ประชุมวิสามัญผู้ถือหุ้นของบริษัท ยูนิเวนเจอร์ แคปปิตอล วัน จำกัด </w:t>
      </w:r>
      <w:r w:rsidRPr="00320671">
        <w:rPr>
          <w:rFonts w:ascii="Angsana New" w:hAnsi="Angsana New"/>
          <w:sz w:val="28"/>
          <w:szCs w:val="28"/>
        </w:rPr>
        <w:t>(“UVCP1”)</w:t>
      </w:r>
      <w:r w:rsidRPr="00320671">
        <w:rPr>
          <w:rFonts w:ascii="Angsana New" w:hAnsi="Angsana New" w:hint="cs"/>
          <w:sz w:val="28"/>
          <w:szCs w:val="28"/>
          <w:cs/>
        </w:rPr>
        <w:t xml:space="preserve"> ซึ่งเป็นบริษัทย่อยของบริษัทได้มีมติอนุมัติเข้าซื้อหุ้นสามัญของบริษัท พัฒนาอินเตอร์คูล จำกัด </w:t>
      </w:r>
      <w:r w:rsidRPr="00320671">
        <w:rPr>
          <w:rFonts w:ascii="Angsana New" w:hAnsi="Angsana New"/>
          <w:sz w:val="28"/>
          <w:szCs w:val="28"/>
        </w:rPr>
        <w:t xml:space="preserve">(“PIC”) </w:t>
      </w:r>
      <w:r w:rsidRPr="00320671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320671">
        <w:rPr>
          <w:rFonts w:ascii="Angsana New" w:hAnsi="Angsana New"/>
          <w:sz w:val="28"/>
          <w:szCs w:val="28"/>
        </w:rPr>
        <w:t>300,000</w:t>
      </w:r>
      <w:r w:rsidRPr="00320671">
        <w:rPr>
          <w:rFonts w:ascii="Angsana New" w:hAnsi="Angsana New" w:hint="cs"/>
          <w:sz w:val="28"/>
          <w:szCs w:val="28"/>
          <w:cs/>
        </w:rPr>
        <w:t xml:space="preserve"> หุ้น คิดเป็นร้อยละ </w:t>
      </w:r>
      <w:r w:rsidRPr="00320671">
        <w:rPr>
          <w:rFonts w:ascii="Angsana New" w:hAnsi="Angsana New"/>
          <w:sz w:val="28"/>
          <w:szCs w:val="28"/>
        </w:rPr>
        <w:t>60</w:t>
      </w:r>
      <w:r w:rsidRPr="00320671">
        <w:rPr>
          <w:rFonts w:ascii="Angsana New" w:hAnsi="Angsana New" w:hint="cs"/>
          <w:sz w:val="28"/>
          <w:szCs w:val="28"/>
          <w:cs/>
        </w:rPr>
        <w:t xml:space="preserve"> ของจำนวนหุ้นสามัญทั้งหมดของ </w:t>
      </w:r>
      <w:r w:rsidRPr="00320671">
        <w:rPr>
          <w:rFonts w:ascii="Angsana New" w:hAnsi="Angsana New"/>
          <w:sz w:val="28"/>
          <w:szCs w:val="28"/>
        </w:rPr>
        <w:t xml:space="preserve">PIC </w:t>
      </w:r>
      <w:r w:rsidRPr="00320671">
        <w:rPr>
          <w:rFonts w:ascii="Angsana New" w:hAnsi="Angsana New" w:hint="cs"/>
          <w:sz w:val="28"/>
          <w:szCs w:val="28"/>
          <w:cs/>
        </w:rPr>
        <w:t xml:space="preserve">เป็นจำนวนเงิน </w:t>
      </w:r>
      <w:r w:rsidRPr="00320671">
        <w:rPr>
          <w:rFonts w:ascii="Angsana New" w:hAnsi="Angsana New"/>
          <w:sz w:val="28"/>
          <w:szCs w:val="28"/>
        </w:rPr>
        <w:t>560</w:t>
      </w:r>
      <w:r w:rsidRPr="00320671">
        <w:rPr>
          <w:rFonts w:ascii="Angsana New" w:hAnsi="Angsana New" w:hint="cs"/>
          <w:sz w:val="28"/>
          <w:szCs w:val="28"/>
          <w:cs/>
        </w:rPr>
        <w:t xml:space="preserve"> ล้านบาท และเมื่อวันที่ </w:t>
      </w:r>
      <w:r w:rsidRPr="00320671">
        <w:rPr>
          <w:rFonts w:ascii="Angsana New" w:hAnsi="Angsana New"/>
          <w:sz w:val="28"/>
          <w:szCs w:val="28"/>
        </w:rPr>
        <w:t>25</w:t>
      </w:r>
      <w:r w:rsidRPr="00320671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Pr="00320671">
        <w:rPr>
          <w:rFonts w:ascii="Angsana New" w:hAnsi="Angsana New"/>
          <w:sz w:val="28"/>
          <w:szCs w:val="28"/>
        </w:rPr>
        <w:t>2564</w:t>
      </w:r>
      <w:r w:rsidRPr="00320671">
        <w:rPr>
          <w:rFonts w:ascii="Angsana New" w:hAnsi="Angsana New" w:hint="cs"/>
          <w:sz w:val="28"/>
          <w:szCs w:val="28"/>
          <w:cs/>
        </w:rPr>
        <w:t xml:space="preserve"> </w:t>
      </w:r>
      <w:r w:rsidRPr="00320671">
        <w:rPr>
          <w:rFonts w:ascii="Angsana New" w:hAnsi="Angsana New"/>
          <w:sz w:val="28"/>
          <w:szCs w:val="28"/>
        </w:rPr>
        <w:t>UVCP1</w:t>
      </w:r>
      <w:r w:rsidRPr="00320671">
        <w:rPr>
          <w:rFonts w:ascii="Angsana New" w:hAnsi="Angsana New" w:hint="cs"/>
          <w:sz w:val="28"/>
          <w:szCs w:val="28"/>
          <w:cs/>
        </w:rPr>
        <w:t xml:space="preserve"> ได้ชำระค่าหุ้นและรับโอนหุ้นจากผู้ขายเรียบร้อยแล้ว ส่งผลให้ </w:t>
      </w:r>
      <w:r w:rsidRPr="00320671">
        <w:rPr>
          <w:rFonts w:ascii="Angsana New" w:hAnsi="Angsana New"/>
          <w:sz w:val="28"/>
          <w:szCs w:val="28"/>
        </w:rPr>
        <w:t xml:space="preserve">PIC </w:t>
      </w:r>
      <w:r w:rsidRPr="00320671">
        <w:rPr>
          <w:rFonts w:ascii="Angsana New" w:hAnsi="Angsana New" w:hint="cs"/>
          <w:sz w:val="28"/>
          <w:szCs w:val="28"/>
          <w:cs/>
        </w:rPr>
        <w:t xml:space="preserve">มีสถานะเป็นบริษัทย่อยทางอ้อมของบริษัทตั้งแต่วันที่ </w:t>
      </w:r>
      <w:r w:rsidRPr="00320671">
        <w:rPr>
          <w:rFonts w:ascii="Angsana New" w:hAnsi="Angsana New"/>
          <w:sz w:val="28"/>
          <w:szCs w:val="28"/>
        </w:rPr>
        <w:t xml:space="preserve">25 </w:t>
      </w:r>
      <w:r w:rsidRPr="00320671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Pr="00320671">
        <w:rPr>
          <w:rFonts w:ascii="Angsana New" w:hAnsi="Angsana New"/>
          <w:sz w:val="28"/>
          <w:szCs w:val="28"/>
        </w:rPr>
        <w:t>2564</w:t>
      </w:r>
      <w:r w:rsidRPr="00320671">
        <w:rPr>
          <w:rFonts w:ascii="Angsana New" w:hAnsi="Angsana New" w:hint="cs"/>
          <w:sz w:val="28"/>
          <w:szCs w:val="28"/>
          <w:cs/>
        </w:rPr>
        <w:t xml:space="preserve"> เป็นต้นไป</w:t>
      </w:r>
    </w:p>
    <w:p w14:paraId="019355F2" w14:textId="58C084D9" w:rsidR="00277483" w:rsidRPr="00320671" w:rsidRDefault="00277483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</w:p>
    <w:p w14:paraId="54FE3649" w14:textId="4AC4F90D" w:rsidR="00277483" w:rsidRPr="00320671" w:rsidRDefault="00277483" w:rsidP="00277483">
      <w:pPr>
        <w:ind w:left="540"/>
        <w:rPr>
          <w:rFonts w:ascii="Angsana New" w:hAnsi="Angsana New"/>
          <w:sz w:val="28"/>
          <w:szCs w:val="28"/>
        </w:rPr>
      </w:pPr>
      <w:r w:rsidRPr="00320671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320671">
        <w:rPr>
          <w:rFonts w:ascii="Angsana New" w:hAnsi="Angsana New"/>
          <w:sz w:val="28"/>
          <w:szCs w:val="28"/>
        </w:rPr>
        <w:t xml:space="preserve">27 </w:t>
      </w:r>
      <w:r w:rsidRPr="00320671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Pr="00320671">
        <w:rPr>
          <w:rFonts w:ascii="Angsana New" w:hAnsi="Angsana New"/>
          <w:sz w:val="28"/>
          <w:szCs w:val="28"/>
        </w:rPr>
        <w:t xml:space="preserve">2564 </w:t>
      </w:r>
      <w:r w:rsidRPr="00320671">
        <w:rPr>
          <w:rFonts w:ascii="Angsana New" w:hAnsi="Angsana New" w:hint="cs"/>
          <w:sz w:val="28"/>
          <w:szCs w:val="28"/>
          <w:cs/>
        </w:rPr>
        <w:t>ที่ประชุมคณะกรรมการบริษัทได้มีมติอนุมัติเพื่อนำเสนอต่อที่ประชุมวิสามัญผู้ถือหุ้นพิจารณาอนุมัติให้บริษัท ยูนิเวนเจอร์ บีจีพี จำกัด (</w:t>
      </w:r>
      <w:r w:rsidRPr="00320671">
        <w:rPr>
          <w:rFonts w:ascii="Angsana New" w:hAnsi="Angsana New"/>
          <w:sz w:val="28"/>
          <w:szCs w:val="28"/>
        </w:rPr>
        <w:t>“UVBGP”)</w:t>
      </w:r>
      <w:r w:rsidRPr="00320671">
        <w:rPr>
          <w:rFonts w:ascii="Angsana New" w:hAnsi="Angsana New" w:hint="cs"/>
          <w:sz w:val="28"/>
          <w:szCs w:val="28"/>
          <w:cs/>
        </w:rPr>
        <w:t xml:space="preserve"> ซึ่งเป็นบริษัทย่อยของบริษัทเข้าซื้อหุ้นทั้งหมดในบริษัท อีสเทอร์น โคเจนเนอเรชั่น จำกัด</w:t>
      </w:r>
      <w:r w:rsidRPr="00320671">
        <w:rPr>
          <w:rFonts w:ascii="Angsana New" w:hAnsi="Angsana New"/>
          <w:sz w:val="28"/>
          <w:szCs w:val="28"/>
        </w:rPr>
        <w:t xml:space="preserve"> (“E-COGEN”) </w:t>
      </w:r>
      <w:r w:rsidRPr="00320671">
        <w:rPr>
          <w:rFonts w:ascii="Angsana New" w:hAnsi="Angsana New" w:hint="cs"/>
          <w:sz w:val="28"/>
          <w:szCs w:val="28"/>
          <w:cs/>
        </w:rPr>
        <w:t xml:space="preserve">มูลค่าการลงทุนทั้งสิ้นไม่เกิน </w:t>
      </w:r>
      <w:r w:rsidRPr="00320671">
        <w:rPr>
          <w:rFonts w:ascii="Angsana New" w:hAnsi="Angsana New"/>
          <w:sz w:val="28"/>
          <w:szCs w:val="28"/>
        </w:rPr>
        <w:t>12,400</w:t>
      </w:r>
      <w:r w:rsidRPr="00320671">
        <w:rPr>
          <w:rFonts w:ascii="Angsana New" w:hAnsi="Angsana New" w:hint="cs"/>
          <w:sz w:val="28"/>
          <w:szCs w:val="28"/>
          <w:cs/>
        </w:rPr>
        <w:t xml:space="preserve"> ล้านบาท เพื่อให้ได้มาซึ่งการถือหุ้นทางอ้อมในบริษัท พีพีทีซี จำกัด </w:t>
      </w:r>
      <w:r w:rsidRPr="00320671">
        <w:rPr>
          <w:rFonts w:ascii="Angsana New" w:hAnsi="Angsana New"/>
          <w:sz w:val="28"/>
          <w:szCs w:val="28"/>
        </w:rPr>
        <w:t xml:space="preserve">(“PPTC”) </w:t>
      </w:r>
      <w:r w:rsidRPr="00320671">
        <w:rPr>
          <w:rFonts w:ascii="Angsana New" w:hAnsi="Angsana New" w:hint="cs"/>
          <w:sz w:val="28"/>
          <w:szCs w:val="28"/>
          <w:cs/>
        </w:rPr>
        <w:t xml:space="preserve">และบริษัท เอสเอสยูที จำกัด </w:t>
      </w:r>
      <w:r w:rsidRPr="00320671">
        <w:rPr>
          <w:rFonts w:ascii="Angsana New" w:hAnsi="Angsana New"/>
          <w:sz w:val="28"/>
          <w:szCs w:val="28"/>
        </w:rPr>
        <w:t xml:space="preserve">(“SSUT”) </w:t>
      </w:r>
      <w:r w:rsidRPr="00320671">
        <w:rPr>
          <w:rFonts w:ascii="Angsana New" w:hAnsi="Angsana New" w:hint="cs"/>
          <w:sz w:val="28"/>
          <w:szCs w:val="28"/>
          <w:cs/>
        </w:rPr>
        <w:t xml:space="preserve">ซึ่งเป็นบริษัทที่ประกอบธุรกิจโรงไฟฟ้าพลังงานความร้อนร่วม ซึ่งคาดว่าการซื้อหุ้นทั้งหมดใน </w:t>
      </w:r>
      <w:r w:rsidRPr="00320671">
        <w:rPr>
          <w:rFonts w:ascii="Angsana New" w:hAnsi="Angsana New"/>
          <w:sz w:val="28"/>
          <w:szCs w:val="28"/>
        </w:rPr>
        <w:t>E-COGEN</w:t>
      </w:r>
      <w:r w:rsidRPr="00320671">
        <w:rPr>
          <w:rFonts w:ascii="Angsana New" w:hAnsi="Angsana New" w:hint="cs"/>
          <w:sz w:val="28"/>
          <w:szCs w:val="28"/>
          <w:cs/>
        </w:rPr>
        <w:t xml:space="preserve"> จะเสร็จสมบูรณ์ภายในปี </w:t>
      </w:r>
      <w:r w:rsidRPr="00320671">
        <w:rPr>
          <w:rFonts w:ascii="Angsana New" w:hAnsi="Angsana New"/>
          <w:sz w:val="28"/>
          <w:szCs w:val="28"/>
        </w:rPr>
        <w:t>2564</w:t>
      </w:r>
    </w:p>
    <w:p w14:paraId="2D962A14" w14:textId="6B08758F" w:rsidR="00277483" w:rsidRPr="00320671" w:rsidRDefault="00277483" w:rsidP="00277483">
      <w:pPr>
        <w:ind w:left="540"/>
        <w:rPr>
          <w:rFonts w:ascii="Angsana New" w:hAnsi="Angsana New"/>
          <w:sz w:val="28"/>
          <w:szCs w:val="28"/>
        </w:rPr>
      </w:pPr>
      <w:r w:rsidRPr="00320671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320671">
        <w:rPr>
          <w:rFonts w:ascii="Angsana New" w:hAnsi="Angsana New"/>
          <w:sz w:val="28"/>
          <w:szCs w:val="28"/>
        </w:rPr>
        <w:t>23</w:t>
      </w:r>
      <w:r w:rsidRPr="00320671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Pr="00320671">
        <w:rPr>
          <w:rFonts w:ascii="Angsana New" w:hAnsi="Angsana New"/>
          <w:sz w:val="28"/>
          <w:szCs w:val="28"/>
        </w:rPr>
        <w:t>2564</w:t>
      </w:r>
      <w:r w:rsidRPr="00320671">
        <w:rPr>
          <w:rFonts w:ascii="Angsana New" w:hAnsi="Angsana New" w:hint="cs"/>
          <w:sz w:val="28"/>
          <w:szCs w:val="28"/>
          <w:cs/>
        </w:rPr>
        <w:t xml:space="preserve"> ที่ประชุมคณะกรรมการบริษัทได้มีมติอนุมัติเพื่อนำเสนอต่อที่ประชุมใหญ่สามัญผู้ถือหุ้นพิจารณาอนุมัติให้จ่ายเงินปันผลในอัตราหุ้นละ </w:t>
      </w:r>
      <w:r w:rsidR="006B14EF">
        <w:rPr>
          <w:rFonts w:ascii="Angsana New" w:hAnsi="Angsana New"/>
          <w:sz w:val="28"/>
          <w:szCs w:val="28"/>
        </w:rPr>
        <w:t>0</w:t>
      </w:r>
      <w:r w:rsidRPr="00320671">
        <w:rPr>
          <w:rFonts w:ascii="Angsana New" w:hAnsi="Angsana New" w:hint="cs"/>
          <w:sz w:val="28"/>
          <w:szCs w:val="28"/>
          <w:cs/>
        </w:rPr>
        <w:t>.</w:t>
      </w:r>
      <w:r w:rsidR="006B14EF">
        <w:rPr>
          <w:rFonts w:ascii="Angsana New" w:hAnsi="Angsana New"/>
          <w:sz w:val="28"/>
          <w:szCs w:val="28"/>
        </w:rPr>
        <w:t>016</w:t>
      </w:r>
      <w:r w:rsidRPr="00320671">
        <w:rPr>
          <w:rFonts w:ascii="Angsana New" w:hAnsi="Angsana New" w:hint="cs"/>
          <w:sz w:val="28"/>
          <w:szCs w:val="28"/>
          <w:cs/>
        </w:rPr>
        <w:t xml:space="preserve"> บาท สำหรับหุ้นสามัญจำนวน </w:t>
      </w:r>
      <w:r w:rsidRPr="00320671">
        <w:rPr>
          <w:rFonts w:ascii="Angsana New" w:hAnsi="Angsana New"/>
          <w:sz w:val="28"/>
          <w:szCs w:val="28"/>
        </w:rPr>
        <w:t>1,911.93</w:t>
      </w:r>
      <w:r w:rsidRPr="00320671">
        <w:rPr>
          <w:rFonts w:ascii="Angsana New" w:hAnsi="Angsana New" w:hint="cs"/>
          <w:sz w:val="28"/>
          <w:szCs w:val="28"/>
          <w:cs/>
        </w:rPr>
        <w:t xml:space="preserve"> ล้านหุ้น เป็นจำนวนเงินทั้งสิ้น </w:t>
      </w:r>
      <w:r w:rsidR="006B14EF">
        <w:rPr>
          <w:rFonts w:ascii="Angsana New" w:hAnsi="Angsana New"/>
          <w:sz w:val="28"/>
          <w:szCs w:val="28"/>
        </w:rPr>
        <w:t>30</w:t>
      </w:r>
      <w:r w:rsidRPr="00320671">
        <w:rPr>
          <w:rFonts w:ascii="Angsana New" w:hAnsi="Angsana New"/>
          <w:sz w:val="28"/>
          <w:szCs w:val="28"/>
        </w:rPr>
        <w:t>.</w:t>
      </w:r>
      <w:r w:rsidR="006B14EF">
        <w:rPr>
          <w:rFonts w:ascii="Angsana New" w:hAnsi="Angsana New"/>
          <w:sz w:val="28"/>
          <w:szCs w:val="28"/>
        </w:rPr>
        <w:t>59</w:t>
      </w:r>
      <w:r w:rsidRPr="00320671">
        <w:rPr>
          <w:rFonts w:ascii="Angsana New" w:hAnsi="Angsana New" w:hint="cs"/>
          <w:sz w:val="28"/>
          <w:szCs w:val="28"/>
          <w:cs/>
        </w:rPr>
        <w:t xml:space="preserve"> ล้านบาท</w:t>
      </w:r>
    </w:p>
    <w:p w14:paraId="582A2688" w14:textId="0C54DFD0" w:rsidR="00963B7F" w:rsidRDefault="00963B7F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</w:rPr>
      </w:pPr>
    </w:p>
    <w:p w14:paraId="4748DE78" w14:textId="40BAC526" w:rsidR="00925F26" w:rsidRPr="008860F2" w:rsidRDefault="00925F26" w:rsidP="00BA7DB0">
      <w:pPr>
        <w:pStyle w:val="Heading1"/>
        <w:keepLines/>
        <w:numPr>
          <w:ilvl w:val="0"/>
          <w:numId w:val="1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sz w:val="28"/>
          <w:szCs w:val="28"/>
          <w:u w:val="none"/>
        </w:rPr>
      </w:pPr>
      <w:r w:rsidRPr="008860F2">
        <w:rPr>
          <w:rFonts w:ascii="Angsana New" w:hAnsi="Angsana New"/>
          <w:sz w:val="28"/>
          <w:szCs w:val="28"/>
          <w:u w:val="none"/>
          <w:cs/>
        </w:rPr>
        <w:t>การจัดประเภทรายการใหม่</w:t>
      </w:r>
    </w:p>
    <w:p w14:paraId="518B80C0" w14:textId="77777777" w:rsidR="00925F26" w:rsidRPr="008860F2" w:rsidRDefault="00925F26" w:rsidP="00925F26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6FD739D0" w14:textId="0D89C0F0" w:rsidR="00925F26" w:rsidRPr="008860F2" w:rsidRDefault="00925F26" w:rsidP="00925F26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รายการบางรายการในงบการเงินปี </w:t>
      </w:r>
      <w:r w:rsidR="000C47C4" w:rsidRPr="008860F2">
        <w:rPr>
          <w:rFonts w:ascii="Angsana New" w:hAnsi="Angsana New"/>
          <w:sz w:val="28"/>
          <w:szCs w:val="28"/>
        </w:rPr>
        <w:t>256</w:t>
      </w:r>
      <w:r w:rsidR="00007BC2">
        <w:rPr>
          <w:rFonts w:ascii="Angsana New" w:hAnsi="Angsana New"/>
          <w:sz w:val="28"/>
          <w:szCs w:val="28"/>
        </w:rPr>
        <w:t>3</w:t>
      </w:r>
      <w:r w:rsidR="002A079B">
        <w:rPr>
          <w:rFonts w:ascii="Angsana New" w:hAnsi="Angsana New"/>
          <w:sz w:val="28"/>
          <w:szCs w:val="28"/>
        </w:rPr>
        <w:t xml:space="preserve"> </w:t>
      </w:r>
      <w:r w:rsidR="002A079B">
        <w:rPr>
          <w:rFonts w:ascii="Angsana New" w:hAnsi="Angsana New" w:hint="cs"/>
          <w:sz w:val="28"/>
          <w:szCs w:val="28"/>
          <w:cs/>
        </w:rPr>
        <w:t>ตามที่รายงาน</w:t>
      </w:r>
      <w:r w:rsidR="00A85159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 xml:space="preserve">ได้จัดประเภทรายการใหม่ให้สอดคล้องกับการนำเสนองบการเงินปี </w:t>
      </w:r>
      <w:r w:rsidRPr="008860F2">
        <w:rPr>
          <w:rFonts w:ascii="Angsana New" w:hAnsi="Angsana New"/>
          <w:sz w:val="28"/>
          <w:szCs w:val="28"/>
        </w:rPr>
        <w:t>256</w:t>
      </w:r>
      <w:r w:rsidR="00007BC2">
        <w:rPr>
          <w:rFonts w:ascii="Angsana New" w:hAnsi="Angsana New"/>
          <w:sz w:val="28"/>
          <w:szCs w:val="28"/>
        </w:rPr>
        <w:t>4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มีดังนี้</w:t>
      </w:r>
    </w:p>
    <w:p w14:paraId="2ED1C844" w14:textId="77777777" w:rsidR="00C90684" w:rsidRPr="008860F2" w:rsidRDefault="00C90684" w:rsidP="00925F26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350"/>
        <w:gridCol w:w="360"/>
        <w:gridCol w:w="1080"/>
        <w:gridCol w:w="270"/>
        <w:gridCol w:w="1248"/>
        <w:gridCol w:w="12"/>
      </w:tblGrid>
      <w:tr w:rsidR="00E7194A" w:rsidRPr="00EB16EC" w14:paraId="2C6CD2CF" w14:textId="77777777" w:rsidTr="00277483">
        <w:trPr>
          <w:gridAfter w:val="1"/>
          <w:wAfter w:w="12" w:type="dxa"/>
          <w:tblHeader/>
        </w:trPr>
        <w:tc>
          <w:tcPr>
            <w:tcW w:w="4770" w:type="dxa"/>
          </w:tcPr>
          <w:p w14:paraId="19A909E7" w14:textId="77777777" w:rsidR="00E7194A" w:rsidRPr="00EB16EC" w:rsidRDefault="00E7194A" w:rsidP="002C5223">
            <w:pPr>
              <w:pStyle w:val="BodyText"/>
              <w:spacing w:after="0"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08" w:type="dxa"/>
            <w:gridSpan w:val="5"/>
          </w:tcPr>
          <w:p w14:paraId="04EDA8AE" w14:textId="77777777" w:rsidR="00E7194A" w:rsidRPr="00EB16EC" w:rsidRDefault="00E7194A" w:rsidP="002C5223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7194A" w:rsidRPr="00EB16EC" w14:paraId="3B03989D" w14:textId="77777777" w:rsidTr="00277483">
        <w:trPr>
          <w:tblHeader/>
        </w:trPr>
        <w:tc>
          <w:tcPr>
            <w:tcW w:w="4770" w:type="dxa"/>
            <w:vAlign w:val="bottom"/>
          </w:tcPr>
          <w:p w14:paraId="65E0207F" w14:textId="77777777" w:rsidR="00E7194A" w:rsidRPr="00EB16EC" w:rsidRDefault="00E7194A" w:rsidP="002C5223">
            <w:pPr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24B850C" w14:textId="77777777" w:rsidR="00E7194A" w:rsidRPr="00EB16EC" w:rsidRDefault="00E7194A" w:rsidP="002C522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ก่อนจัด</w:t>
            </w:r>
          </w:p>
        </w:tc>
        <w:tc>
          <w:tcPr>
            <w:tcW w:w="360" w:type="dxa"/>
          </w:tcPr>
          <w:p w14:paraId="063C0032" w14:textId="77777777" w:rsidR="00E7194A" w:rsidRPr="00EB16EC" w:rsidRDefault="00E7194A" w:rsidP="002C5223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6E021AE" w14:textId="77777777" w:rsidR="00E7194A" w:rsidRPr="00EB16EC" w:rsidRDefault="00E7194A" w:rsidP="002C522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270" w:type="dxa"/>
          </w:tcPr>
          <w:p w14:paraId="1F78EDCC" w14:textId="77777777" w:rsidR="00E7194A" w:rsidRPr="00EB16EC" w:rsidRDefault="00E7194A" w:rsidP="002C5223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D477FED" w14:textId="77777777" w:rsidR="00E7194A" w:rsidRPr="00EB16EC" w:rsidRDefault="00E7194A" w:rsidP="002C522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หลังจัด</w:t>
            </w:r>
          </w:p>
        </w:tc>
      </w:tr>
      <w:tr w:rsidR="00E7194A" w:rsidRPr="00EB16EC" w14:paraId="5074E4D2" w14:textId="77777777" w:rsidTr="00277483">
        <w:trPr>
          <w:tblHeader/>
        </w:trPr>
        <w:tc>
          <w:tcPr>
            <w:tcW w:w="4770" w:type="dxa"/>
            <w:vAlign w:val="bottom"/>
          </w:tcPr>
          <w:p w14:paraId="1402A012" w14:textId="77777777" w:rsidR="00E7194A" w:rsidRPr="00EB16EC" w:rsidRDefault="00E7194A" w:rsidP="002C5223">
            <w:pPr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3C38EA2" w14:textId="77777777" w:rsidR="00E7194A" w:rsidRPr="00EB16EC" w:rsidRDefault="00E7194A" w:rsidP="002C52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ประเภท</w:t>
            </w:r>
          </w:p>
        </w:tc>
        <w:tc>
          <w:tcPr>
            <w:tcW w:w="360" w:type="dxa"/>
          </w:tcPr>
          <w:p w14:paraId="4043AA41" w14:textId="77777777" w:rsidR="00E7194A" w:rsidRPr="00EB16EC" w:rsidRDefault="00E7194A" w:rsidP="002C5223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E74B70" w14:textId="77777777" w:rsidR="00E7194A" w:rsidRPr="00EB16EC" w:rsidRDefault="00E7194A" w:rsidP="002C52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270" w:type="dxa"/>
          </w:tcPr>
          <w:p w14:paraId="0A460100" w14:textId="77777777" w:rsidR="00E7194A" w:rsidRPr="00EB16EC" w:rsidRDefault="00E7194A" w:rsidP="002C5223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AA11379" w14:textId="77777777" w:rsidR="00E7194A" w:rsidRPr="00EB16EC" w:rsidRDefault="00E7194A" w:rsidP="002C52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ประเภท</w:t>
            </w:r>
          </w:p>
        </w:tc>
      </w:tr>
      <w:tr w:rsidR="00E7194A" w:rsidRPr="00EB16EC" w14:paraId="022AF911" w14:textId="77777777" w:rsidTr="00277483">
        <w:trPr>
          <w:tblHeader/>
        </w:trPr>
        <w:tc>
          <w:tcPr>
            <w:tcW w:w="4770" w:type="dxa"/>
            <w:vAlign w:val="bottom"/>
          </w:tcPr>
          <w:p w14:paraId="2F7B1A4A" w14:textId="77777777" w:rsidR="00E7194A" w:rsidRPr="00EB16EC" w:rsidRDefault="00E7194A" w:rsidP="002C5223">
            <w:pPr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0AC6619" w14:textId="77777777" w:rsidR="00E7194A" w:rsidRPr="00EB16EC" w:rsidRDefault="00E7194A" w:rsidP="002C52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360" w:type="dxa"/>
          </w:tcPr>
          <w:p w14:paraId="10D57F10" w14:textId="77777777" w:rsidR="00E7194A" w:rsidRPr="00EB16EC" w:rsidRDefault="00E7194A" w:rsidP="002C5223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784235" w14:textId="77777777" w:rsidR="00E7194A" w:rsidRPr="00EB16EC" w:rsidRDefault="00E7194A" w:rsidP="002C52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4590CA57" w14:textId="77777777" w:rsidR="00E7194A" w:rsidRPr="00EB16EC" w:rsidRDefault="00E7194A" w:rsidP="002C5223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EAF3256" w14:textId="77777777" w:rsidR="00E7194A" w:rsidRPr="00EB16EC" w:rsidRDefault="00E7194A" w:rsidP="002C52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</w:tr>
      <w:tr w:rsidR="00E7194A" w:rsidRPr="00EB16EC" w14:paraId="6F666EAD" w14:textId="77777777" w:rsidTr="00277483">
        <w:trPr>
          <w:gridAfter w:val="1"/>
          <w:wAfter w:w="12" w:type="dxa"/>
          <w:tblHeader/>
        </w:trPr>
        <w:tc>
          <w:tcPr>
            <w:tcW w:w="4770" w:type="dxa"/>
            <w:vAlign w:val="bottom"/>
          </w:tcPr>
          <w:p w14:paraId="45A1C343" w14:textId="77777777" w:rsidR="00E7194A" w:rsidRPr="00EB16EC" w:rsidRDefault="00E7194A" w:rsidP="002C5223">
            <w:pPr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08" w:type="dxa"/>
            <w:gridSpan w:val="5"/>
          </w:tcPr>
          <w:p w14:paraId="69CCC31F" w14:textId="77777777" w:rsidR="00E7194A" w:rsidRPr="00EB16EC" w:rsidRDefault="00E7194A" w:rsidP="002C5223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EB16E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</w:t>
            </w:r>
            <w:r w:rsidRPr="00EB16E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E7194A" w:rsidRPr="00EB16EC" w14:paraId="05C95822" w14:textId="77777777" w:rsidTr="002C5223">
        <w:trPr>
          <w:trHeight w:val="297"/>
        </w:trPr>
        <w:tc>
          <w:tcPr>
            <w:tcW w:w="4770" w:type="dxa"/>
          </w:tcPr>
          <w:p w14:paraId="47B0CAB3" w14:textId="77777777" w:rsidR="00E7194A" w:rsidRPr="00EB16EC" w:rsidRDefault="00E7194A" w:rsidP="002C5223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645D0593" w14:textId="77777777" w:rsidR="00E7194A" w:rsidRPr="00EB16EC" w:rsidRDefault="00E7194A" w:rsidP="002C5223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5FABBC5B" w14:textId="77777777" w:rsidR="00E7194A" w:rsidRPr="00EB16EC" w:rsidRDefault="00E7194A" w:rsidP="002C5223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65D4BC" w14:textId="77777777" w:rsidR="00E7194A" w:rsidRPr="00EB16EC" w:rsidRDefault="00E7194A" w:rsidP="002C5223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9F1CCC" w14:textId="77777777" w:rsidR="00E7194A" w:rsidRPr="00EB16EC" w:rsidRDefault="00E7194A" w:rsidP="002C5223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620722F" w14:textId="77777777" w:rsidR="00E7194A" w:rsidRPr="00EB16EC" w:rsidRDefault="00E7194A" w:rsidP="002C5223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97169" w:rsidRPr="00EB16EC" w14:paraId="75A24258" w14:textId="77777777" w:rsidTr="002C5223">
        <w:tc>
          <w:tcPr>
            <w:tcW w:w="4770" w:type="dxa"/>
          </w:tcPr>
          <w:p w14:paraId="1846C8C6" w14:textId="77777777" w:rsidR="00597169" w:rsidRPr="00EB16EC" w:rsidRDefault="00597169" w:rsidP="0059716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350" w:type="dxa"/>
          </w:tcPr>
          <w:p w14:paraId="6E912526" w14:textId="77777777" w:rsidR="00597169" w:rsidRPr="00EB16EC" w:rsidRDefault="00597169" w:rsidP="00D569BC">
            <w:pPr>
              <w:tabs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514B1F1C" w14:textId="77777777" w:rsidR="00597169" w:rsidRPr="00EB16EC" w:rsidRDefault="00597169" w:rsidP="0059716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F55C33" w14:textId="77777777" w:rsidR="00597169" w:rsidRPr="00EB16EC" w:rsidRDefault="00597169" w:rsidP="00597169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(3.10)</w:t>
            </w:r>
          </w:p>
        </w:tc>
        <w:tc>
          <w:tcPr>
            <w:tcW w:w="270" w:type="dxa"/>
          </w:tcPr>
          <w:p w14:paraId="64DEE100" w14:textId="77777777" w:rsidR="00597169" w:rsidRPr="00EB16EC" w:rsidRDefault="00597169" w:rsidP="0059716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56A99FC" w14:textId="77777777" w:rsidR="00597169" w:rsidRPr="00EB16EC" w:rsidRDefault="00597169" w:rsidP="0059716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(3.10)</w:t>
            </w:r>
          </w:p>
        </w:tc>
      </w:tr>
      <w:tr w:rsidR="00597169" w:rsidRPr="00EB16EC" w14:paraId="5D5CD76C" w14:textId="77777777" w:rsidTr="002C5223">
        <w:tc>
          <w:tcPr>
            <w:tcW w:w="4770" w:type="dxa"/>
          </w:tcPr>
          <w:p w14:paraId="6CD81616" w14:textId="77777777" w:rsidR="00597169" w:rsidRPr="00EB16EC" w:rsidRDefault="00597169" w:rsidP="00597169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350" w:type="dxa"/>
          </w:tcPr>
          <w:p w14:paraId="38D44E64" w14:textId="77777777" w:rsidR="00597169" w:rsidRPr="00EB16EC" w:rsidRDefault="00597169" w:rsidP="0059716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(17.04)</w:t>
            </w:r>
          </w:p>
        </w:tc>
        <w:tc>
          <w:tcPr>
            <w:tcW w:w="360" w:type="dxa"/>
          </w:tcPr>
          <w:p w14:paraId="43D02AAB" w14:textId="77777777" w:rsidR="00597169" w:rsidRPr="00EB16EC" w:rsidRDefault="00597169" w:rsidP="0059716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01C1E2" w14:textId="77777777" w:rsidR="00597169" w:rsidRPr="00EB16EC" w:rsidRDefault="00597169" w:rsidP="00597169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3.10</w:t>
            </w:r>
          </w:p>
        </w:tc>
        <w:tc>
          <w:tcPr>
            <w:tcW w:w="270" w:type="dxa"/>
          </w:tcPr>
          <w:p w14:paraId="7277B3D2" w14:textId="77777777" w:rsidR="00597169" w:rsidRPr="00EB16EC" w:rsidRDefault="00597169" w:rsidP="0059716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53A6C62" w14:textId="77777777" w:rsidR="00597169" w:rsidRPr="00EB16EC" w:rsidRDefault="00597169" w:rsidP="0059716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(13.94)</w:t>
            </w:r>
          </w:p>
        </w:tc>
      </w:tr>
      <w:tr w:rsidR="00597169" w:rsidRPr="00EB16EC" w14:paraId="4EC11C60" w14:textId="77777777" w:rsidTr="002C5223">
        <w:tc>
          <w:tcPr>
            <w:tcW w:w="4770" w:type="dxa"/>
          </w:tcPr>
          <w:p w14:paraId="4DC132C2" w14:textId="77777777" w:rsidR="00597169" w:rsidRPr="00EB16EC" w:rsidRDefault="00597169" w:rsidP="00597169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07C5253B" w14:textId="77777777" w:rsidR="00597169" w:rsidRPr="00EB16EC" w:rsidRDefault="00597169" w:rsidP="00D569BC">
            <w:pPr>
              <w:tabs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3131F95D" w14:textId="77777777" w:rsidR="00597169" w:rsidRPr="00EB16EC" w:rsidRDefault="00597169" w:rsidP="0059716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382FB6" w14:textId="77777777" w:rsidR="00597169" w:rsidRPr="00EB16EC" w:rsidRDefault="00597169" w:rsidP="00597169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(7.18)</w:t>
            </w:r>
          </w:p>
        </w:tc>
        <w:tc>
          <w:tcPr>
            <w:tcW w:w="270" w:type="dxa"/>
          </w:tcPr>
          <w:p w14:paraId="378B4B89" w14:textId="77777777" w:rsidR="00597169" w:rsidRPr="00EB16EC" w:rsidRDefault="00597169" w:rsidP="0059716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5DD8841" w14:textId="77777777" w:rsidR="00597169" w:rsidRPr="00EB16EC" w:rsidRDefault="00597169" w:rsidP="0059716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(7.18)</w:t>
            </w:r>
          </w:p>
        </w:tc>
      </w:tr>
      <w:tr w:rsidR="00597169" w:rsidRPr="00EB16EC" w14:paraId="55516A65" w14:textId="77777777" w:rsidTr="002C5223">
        <w:tc>
          <w:tcPr>
            <w:tcW w:w="4770" w:type="dxa"/>
          </w:tcPr>
          <w:p w14:paraId="616A64F7" w14:textId="77777777" w:rsidR="00597169" w:rsidRPr="00EB16EC" w:rsidRDefault="00597169" w:rsidP="00597169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350" w:type="dxa"/>
          </w:tcPr>
          <w:p w14:paraId="49B04C9E" w14:textId="77777777" w:rsidR="00597169" w:rsidRPr="00EB16EC" w:rsidRDefault="00597169" w:rsidP="0059716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(8.15)</w:t>
            </w:r>
          </w:p>
        </w:tc>
        <w:tc>
          <w:tcPr>
            <w:tcW w:w="360" w:type="dxa"/>
          </w:tcPr>
          <w:p w14:paraId="0B783107" w14:textId="77777777" w:rsidR="00597169" w:rsidRPr="00EB16EC" w:rsidRDefault="00597169" w:rsidP="0059716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FD950A" w14:textId="77777777" w:rsidR="00597169" w:rsidRPr="00EB16EC" w:rsidRDefault="00597169" w:rsidP="00597169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7.18</w:t>
            </w:r>
          </w:p>
        </w:tc>
        <w:tc>
          <w:tcPr>
            <w:tcW w:w="270" w:type="dxa"/>
          </w:tcPr>
          <w:p w14:paraId="474B5CA6" w14:textId="77777777" w:rsidR="00597169" w:rsidRPr="00EB16EC" w:rsidRDefault="00597169" w:rsidP="0059716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12E391A" w14:textId="77777777" w:rsidR="00597169" w:rsidRPr="00EB16EC" w:rsidRDefault="00597169" w:rsidP="0059716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(0.97)</w:t>
            </w:r>
          </w:p>
        </w:tc>
      </w:tr>
      <w:tr w:rsidR="00597169" w:rsidRPr="00EB16EC" w14:paraId="1DEC148C" w14:textId="77777777" w:rsidTr="002C5223">
        <w:tc>
          <w:tcPr>
            <w:tcW w:w="4770" w:type="dxa"/>
          </w:tcPr>
          <w:p w14:paraId="2F6B7744" w14:textId="77777777" w:rsidR="00597169" w:rsidRPr="001674DE" w:rsidRDefault="00597169" w:rsidP="00597169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8CB259F" w14:textId="77777777" w:rsidR="00597169" w:rsidRPr="001674DE" w:rsidRDefault="00597169" w:rsidP="00597169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346F2E43" w14:textId="77777777" w:rsidR="00597169" w:rsidRPr="001674DE" w:rsidRDefault="00597169" w:rsidP="00597169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4E9097" w14:textId="77777777" w:rsidR="00597169" w:rsidRPr="001674DE" w:rsidRDefault="00597169" w:rsidP="00D569BC">
            <w:pPr>
              <w:tabs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674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0DB8EF" w14:textId="77777777" w:rsidR="00597169" w:rsidRPr="001674DE" w:rsidRDefault="00597169" w:rsidP="00597169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E7C9EFC" w14:textId="77777777" w:rsidR="00597169" w:rsidRPr="001674DE" w:rsidRDefault="00597169" w:rsidP="00597169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74DE" w:rsidRPr="00EB16EC" w14:paraId="5904CCF6" w14:textId="77777777" w:rsidTr="001674DE">
        <w:trPr>
          <w:trHeight w:val="260"/>
        </w:trPr>
        <w:tc>
          <w:tcPr>
            <w:tcW w:w="4770" w:type="dxa"/>
          </w:tcPr>
          <w:p w14:paraId="7FC8DB15" w14:textId="77777777" w:rsidR="001674DE" w:rsidRPr="001674DE" w:rsidRDefault="001674DE" w:rsidP="00597169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789BA13" w14:textId="77777777" w:rsidR="001674DE" w:rsidRPr="001674DE" w:rsidRDefault="001674DE" w:rsidP="00597169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59B45812" w14:textId="77777777" w:rsidR="001674DE" w:rsidRPr="001674DE" w:rsidRDefault="001674DE" w:rsidP="00597169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A39D54" w14:textId="77777777" w:rsidR="001674DE" w:rsidRPr="001674DE" w:rsidRDefault="001674DE" w:rsidP="00597169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D783D7" w14:textId="77777777" w:rsidR="001674DE" w:rsidRPr="001674DE" w:rsidRDefault="001674DE" w:rsidP="00597169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FE9D7B3" w14:textId="77777777" w:rsidR="001674DE" w:rsidRPr="001674DE" w:rsidRDefault="001674DE" w:rsidP="00597169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74DE" w:rsidRPr="00EB16EC" w14:paraId="76414CA8" w14:textId="77777777" w:rsidTr="0042789C">
        <w:tc>
          <w:tcPr>
            <w:tcW w:w="4770" w:type="dxa"/>
            <w:shd w:val="clear" w:color="auto" w:fill="auto"/>
          </w:tcPr>
          <w:p w14:paraId="2837D887" w14:textId="56E29D85" w:rsidR="001674DE" w:rsidRPr="0042789C" w:rsidRDefault="001674DE" w:rsidP="001674DE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42789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shd w:val="clear" w:color="auto" w:fill="auto"/>
          </w:tcPr>
          <w:p w14:paraId="017A80BF" w14:textId="77777777" w:rsidR="001674DE" w:rsidRPr="0042789C" w:rsidRDefault="001674DE" w:rsidP="001674DE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53A9E0B9" w14:textId="77777777" w:rsidR="001674DE" w:rsidRPr="0042789C" w:rsidRDefault="001674DE" w:rsidP="001674DE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71F0209" w14:textId="77777777" w:rsidR="001674DE" w:rsidRPr="0042789C" w:rsidRDefault="001674DE" w:rsidP="001674DE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9DD6A1" w14:textId="77777777" w:rsidR="001674DE" w:rsidRPr="0042789C" w:rsidRDefault="001674DE" w:rsidP="001674DE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13FC3A5" w14:textId="77777777" w:rsidR="001674DE" w:rsidRPr="0042789C" w:rsidRDefault="001674DE" w:rsidP="001674DE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74DE" w:rsidRPr="00EB16EC" w14:paraId="38EA869E" w14:textId="77777777" w:rsidTr="0042789C">
        <w:tc>
          <w:tcPr>
            <w:tcW w:w="4770" w:type="dxa"/>
            <w:shd w:val="clear" w:color="auto" w:fill="auto"/>
          </w:tcPr>
          <w:p w14:paraId="4226C051" w14:textId="0E040618" w:rsidR="001674DE" w:rsidRPr="0042789C" w:rsidRDefault="001674DE" w:rsidP="001674DE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42789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42789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2789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42789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42789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63ACC3DB" w14:textId="77777777" w:rsidR="001674DE" w:rsidRPr="0042789C" w:rsidRDefault="001674DE" w:rsidP="001674DE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75E29FFE" w14:textId="77777777" w:rsidR="001674DE" w:rsidRPr="0042789C" w:rsidRDefault="001674DE" w:rsidP="001674DE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220C1A5" w14:textId="77777777" w:rsidR="001674DE" w:rsidRPr="0042789C" w:rsidRDefault="001674DE" w:rsidP="001674DE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B19FDA" w14:textId="77777777" w:rsidR="001674DE" w:rsidRPr="0042789C" w:rsidRDefault="001674DE" w:rsidP="001674DE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24E178E" w14:textId="77777777" w:rsidR="001674DE" w:rsidRPr="0042789C" w:rsidRDefault="001674DE" w:rsidP="001674DE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74DE" w:rsidRPr="00EB16EC" w14:paraId="687D82FD" w14:textId="77777777" w:rsidTr="0042789C">
        <w:tc>
          <w:tcPr>
            <w:tcW w:w="4770" w:type="dxa"/>
            <w:shd w:val="clear" w:color="auto" w:fill="auto"/>
          </w:tcPr>
          <w:p w14:paraId="183B21C2" w14:textId="7BE6842F" w:rsidR="001674DE" w:rsidRPr="0042789C" w:rsidRDefault="001674DE" w:rsidP="001674DE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42789C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350" w:type="dxa"/>
            <w:shd w:val="clear" w:color="auto" w:fill="auto"/>
          </w:tcPr>
          <w:p w14:paraId="2F8AD875" w14:textId="63EA7B97" w:rsidR="001674DE" w:rsidRPr="0042789C" w:rsidRDefault="001674DE" w:rsidP="001674DE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2789C">
              <w:rPr>
                <w:rFonts w:ascii="Angsana New" w:hAnsi="Angsana New"/>
                <w:sz w:val="28"/>
                <w:szCs w:val="28"/>
              </w:rPr>
              <w:t>(1,313.53)</w:t>
            </w:r>
          </w:p>
        </w:tc>
        <w:tc>
          <w:tcPr>
            <w:tcW w:w="360" w:type="dxa"/>
            <w:shd w:val="clear" w:color="auto" w:fill="auto"/>
          </w:tcPr>
          <w:p w14:paraId="7C9ED731" w14:textId="77777777" w:rsidR="001674DE" w:rsidRPr="0042789C" w:rsidRDefault="001674DE" w:rsidP="001674DE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B27912" w14:textId="2CE0A1C3" w:rsidR="001674DE" w:rsidRPr="0042789C" w:rsidRDefault="001674DE" w:rsidP="001674DE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42789C">
              <w:rPr>
                <w:rFonts w:ascii="Angsana New" w:hAnsi="Angsana New"/>
                <w:sz w:val="28"/>
                <w:szCs w:val="28"/>
              </w:rPr>
              <w:t>(29.08)</w:t>
            </w:r>
          </w:p>
        </w:tc>
        <w:tc>
          <w:tcPr>
            <w:tcW w:w="270" w:type="dxa"/>
            <w:shd w:val="clear" w:color="auto" w:fill="auto"/>
          </w:tcPr>
          <w:p w14:paraId="7DDB948E" w14:textId="77777777" w:rsidR="001674DE" w:rsidRPr="0042789C" w:rsidRDefault="001674DE" w:rsidP="001674DE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BDF16E0" w14:textId="5B8C4060" w:rsidR="001674DE" w:rsidRPr="0042789C" w:rsidRDefault="001674DE" w:rsidP="001674DE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42789C">
              <w:rPr>
                <w:rFonts w:ascii="Angsana New" w:hAnsi="Angsana New"/>
                <w:sz w:val="28"/>
                <w:szCs w:val="28"/>
              </w:rPr>
              <w:t>(1,342.61)</w:t>
            </w:r>
          </w:p>
        </w:tc>
      </w:tr>
      <w:tr w:rsidR="00DA7117" w:rsidRPr="00EB16EC" w14:paraId="55D50461" w14:textId="77777777" w:rsidTr="0042789C">
        <w:tc>
          <w:tcPr>
            <w:tcW w:w="4770" w:type="dxa"/>
            <w:shd w:val="clear" w:color="auto" w:fill="auto"/>
          </w:tcPr>
          <w:p w14:paraId="676934EC" w14:textId="5956A624" w:rsidR="00DA7117" w:rsidRPr="0042789C" w:rsidRDefault="00DA7117" w:rsidP="001674DE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รายได้จากธุรกิจโรงแรม</w:t>
            </w:r>
          </w:p>
        </w:tc>
        <w:tc>
          <w:tcPr>
            <w:tcW w:w="1350" w:type="dxa"/>
            <w:shd w:val="clear" w:color="auto" w:fill="auto"/>
          </w:tcPr>
          <w:p w14:paraId="4A201DBF" w14:textId="3B068980" w:rsidR="00DA7117" w:rsidRPr="0042789C" w:rsidRDefault="00DA7117" w:rsidP="00FC3D0D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(29.08)</w:t>
            </w:r>
          </w:p>
        </w:tc>
        <w:tc>
          <w:tcPr>
            <w:tcW w:w="360" w:type="dxa"/>
            <w:shd w:val="clear" w:color="auto" w:fill="auto"/>
          </w:tcPr>
          <w:p w14:paraId="4D220453" w14:textId="77777777" w:rsidR="00DA7117" w:rsidRPr="0042789C" w:rsidRDefault="00DA7117" w:rsidP="00FC3D0D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D0CB91F" w14:textId="0E803423" w:rsidR="00DA7117" w:rsidRPr="0042789C" w:rsidRDefault="00DA7117" w:rsidP="00FC3D0D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2789C">
              <w:rPr>
                <w:rFonts w:ascii="Angsana New" w:hAnsi="Angsana New"/>
                <w:sz w:val="28"/>
                <w:szCs w:val="28"/>
              </w:rPr>
              <w:t>29.08</w:t>
            </w:r>
          </w:p>
        </w:tc>
        <w:tc>
          <w:tcPr>
            <w:tcW w:w="270" w:type="dxa"/>
            <w:shd w:val="clear" w:color="auto" w:fill="auto"/>
          </w:tcPr>
          <w:p w14:paraId="5C26B35A" w14:textId="77777777" w:rsidR="00DA7117" w:rsidRPr="0042789C" w:rsidRDefault="00DA7117" w:rsidP="00FC3D0D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3BB5C69" w14:textId="675CDD4F" w:rsidR="00DA7117" w:rsidRPr="0042789C" w:rsidRDefault="00DA7117" w:rsidP="00D569BC">
            <w:pPr>
              <w:tabs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2839" w:rsidRPr="00EB16EC" w14:paraId="5A39FE53" w14:textId="77777777" w:rsidTr="0042789C">
        <w:tc>
          <w:tcPr>
            <w:tcW w:w="4770" w:type="dxa"/>
            <w:shd w:val="clear" w:color="auto" w:fill="auto"/>
          </w:tcPr>
          <w:p w14:paraId="0FBD544F" w14:textId="56E2B2FA" w:rsidR="007F2839" w:rsidRDefault="007F2839" w:rsidP="001674DE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กำไรจากการขายเงินลงทุนในบริษัทร่วมและบริษัทย่อย</w:t>
            </w:r>
          </w:p>
        </w:tc>
        <w:tc>
          <w:tcPr>
            <w:tcW w:w="1350" w:type="dxa"/>
            <w:shd w:val="clear" w:color="auto" w:fill="auto"/>
          </w:tcPr>
          <w:p w14:paraId="6D5825A0" w14:textId="32398CC5" w:rsidR="007F2839" w:rsidRDefault="006267FE" w:rsidP="00FC3D0D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69A85D8A" w14:textId="77777777" w:rsidR="007F2839" w:rsidRPr="0042789C" w:rsidRDefault="007F2839" w:rsidP="00FC3D0D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195F0E" w14:textId="0F8BCCC4" w:rsidR="007F2839" w:rsidRPr="0042789C" w:rsidRDefault="006267FE" w:rsidP="00FC3D0D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(2.95)</w:t>
            </w:r>
          </w:p>
        </w:tc>
        <w:tc>
          <w:tcPr>
            <w:tcW w:w="270" w:type="dxa"/>
            <w:shd w:val="clear" w:color="auto" w:fill="auto"/>
          </w:tcPr>
          <w:p w14:paraId="176099D2" w14:textId="77777777" w:rsidR="007F2839" w:rsidRPr="0042789C" w:rsidRDefault="007F2839" w:rsidP="00FC3D0D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FF9B8F8" w14:textId="79F64B77" w:rsidR="007F2839" w:rsidRDefault="006267FE" w:rsidP="006267FE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(2.95)</w:t>
            </w:r>
          </w:p>
        </w:tc>
      </w:tr>
      <w:tr w:rsidR="007F2839" w:rsidRPr="00EB16EC" w14:paraId="58C4373B" w14:textId="77777777" w:rsidTr="0042789C">
        <w:tc>
          <w:tcPr>
            <w:tcW w:w="4770" w:type="dxa"/>
            <w:shd w:val="clear" w:color="auto" w:fill="auto"/>
          </w:tcPr>
          <w:p w14:paraId="729433C3" w14:textId="719C4BDC" w:rsidR="007F2839" w:rsidRDefault="007F2839" w:rsidP="001674DE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</w:tcPr>
          <w:p w14:paraId="3A92A2AC" w14:textId="5B24EAED" w:rsidR="007F2839" w:rsidRDefault="006267FE" w:rsidP="00FC3D0D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(95.75)</w:t>
            </w:r>
          </w:p>
        </w:tc>
        <w:tc>
          <w:tcPr>
            <w:tcW w:w="360" w:type="dxa"/>
            <w:shd w:val="clear" w:color="auto" w:fill="auto"/>
          </w:tcPr>
          <w:p w14:paraId="26776A71" w14:textId="77777777" w:rsidR="007F2839" w:rsidRPr="0042789C" w:rsidRDefault="007F2839" w:rsidP="00FC3D0D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3B2F3E" w14:textId="2091C03D" w:rsidR="007F2839" w:rsidRPr="0042789C" w:rsidRDefault="006267FE" w:rsidP="00FC3D0D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2.95</w:t>
            </w:r>
          </w:p>
        </w:tc>
        <w:tc>
          <w:tcPr>
            <w:tcW w:w="270" w:type="dxa"/>
            <w:shd w:val="clear" w:color="auto" w:fill="auto"/>
          </w:tcPr>
          <w:p w14:paraId="4F902E38" w14:textId="77777777" w:rsidR="007F2839" w:rsidRPr="0042789C" w:rsidRDefault="007F2839" w:rsidP="00FC3D0D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94A0C3C" w14:textId="5F4C3A80" w:rsidR="007F2839" w:rsidRDefault="006267FE" w:rsidP="006267FE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(92.80)</w:t>
            </w:r>
          </w:p>
        </w:tc>
      </w:tr>
      <w:tr w:rsidR="001674DE" w:rsidRPr="00EB16EC" w14:paraId="6256E5C5" w14:textId="77777777" w:rsidTr="0042789C">
        <w:tc>
          <w:tcPr>
            <w:tcW w:w="4770" w:type="dxa"/>
            <w:shd w:val="clear" w:color="auto" w:fill="auto"/>
          </w:tcPr>
          <w:p w14:paraId="3217083E" w14:textId="3AC0EED3" w:rsidR="001674DE" w:rsidRPr="0042789C" w:rsidRDefault="001674DE" w:rsidP="001674DE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42789C">
              <w:rPr>
                <w:rFonts w:ascii="Angsana New" w:hAnsi="Angsana New"/>
                <w:sz w:val="28"/>
                <w:szCs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1350" w:type="dxa"/>
            <w:shd w:val="clear" w:color="auto" w:fill="auto"/>
          </w:tcPr>
          <w:p w14:paraId="38A3EE51" w14:textId="38C01A4C" w:rsidR="001674DE" w:rsidRPr="0042789C" w:rsidRDefault="001674DE" w:rsidP="00FC3D0D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2789C">
              <w:rPr>
                <w:rFonts w:ascii="Angsana New" w:hAnsi="Angsana New"/>
                <w:sz w:val="28"/>
                <w:szCs w:val="28"/>
              </w:rPr>
              <w:t>1,283.76</w:t>
            </w:r>
          </w:p>
        </w:tc>
        <w:tc>
          <w:tcPr>
            <w:tcW w:w="360" w:type="dxa"/>
            <w:shd w:val="clear" w:color="auto" w:fill="auto"/>
          </w:tcPr>
          <w:p w14:paraId="03FA7152" w14:textId="77777777" w:rsidR="001674DE" w:rsidRPr="0042789C" w:rsidRDefault="001674DE" w:rsidP="00FC3D0D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DA0CBD" w14:textId="1DEC0D69" w:rsidR="001674DE" w:rsidRPr="0042789C" w:rsidRDefault="001674DE" w:rsidP="00FC3D0D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2789C">
              <w:rPr>
                <w:rFonts w:ascii="Angsana New" w:hAnsi="Angsana New"/>
                <w:sz w:val="28"/>
                <w:szCs w:val="28"/>
              </w:rPr>
              <w:t>40.33</w:t>
            </w:r>
          </w:p>
        </w:tc>
        <w:tc>
          <w:tcPr>
            <w:tcW w:w="270" w:type="dxa"/>
            <w:shd w:val="clear" w:color="auto" w:fill="auto"/>
          </w:tcPr>
          <w:p w14:paraId="7D27801B" w14:textId="77777777" w:rsidR="001674DE" w:rsidRPr="0042789C" w:rsidRDefault="001674DE" w:rsidP="00FC3D0D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F6A76A7" w14:textId="6F918C5E" w:rsidR="001674DE" w:rsidRPr="0042789C" w:rsidRDefault="001674DE" w:rsidP="00FC3D0D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2789C">
              <w:rPr>
                <w:rFonts w:ascii="Angsana New" w:hAnsi="Angsana New"/>
                <w:sz w:val="28"/>
                <w:szCs w:val="28"/>
              </w:rPr>
              <w:t>1,324.09</w:t>
            </w:r>
          </w:p>
        </w:tc>
      </w:tr>
      <w:tr w:rsidR="0007499C" w:rsidRPr="00EB16EC" w14:paraId="2734FAA2" w14:textId="77777777" w:rsidTr="0042789C">
        <w:tc>
          <w:tcPr>
            <w:tcW w:w="4770" w:type="dxa"/>
            <w:shd w:val="clear" w:color="auto" w:fill="auto"/>
          </w:tcPr>
          <w:p w14:paraId="66DCC8E1" w14:textId="5352BBBB" w:rsidR="0007499C" w:rsidRPr="0042789C" w:rsidRDefault="0007499C" w:rsidP="001674DE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42789C">
              <w:rPr>
                <w:rFonts w:ascii="Angsana New" w:hAnsi="Angsana New"/>
                <w:sz w:val="28"/>
                <w:szCs w:val="28"/>
                <w:cs/>
              </w:rPr>
              <w:t>ต้นทุน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ธุรกิจโรงแรม</w:t>
            </w:r>
          </w:p>
        </w:tc>
        <w:tc>
          <w:tcPr>
            <w:tcW w:w="1350" w:type="dxa"/>
            <w:shd w:val="clear" w:color="auto" w:fill="auto"/>
          </w:tcPr>
          <w:p w14:paraId="3F13591F" w14:textId="0C5560CB" w:rsidR="0007499C" w:rsidRPr="0042789C" w:rsidRDefault="0007499C" w:rsidP="00FC3D0D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54.06</w:t>
            </w:r>
          </w:p>
        </w:tc>
        <w:tc>
          <w:tcPr>
            <w:tcW w:w="360" w:type="dxa"/>
            <w:shd w:val="clear" w:color="auto" w:fill="auto"/>
          </w:tcPr>
          <w:p w14:paraId="644EDDFD" w14:textId="77777777" w:rsidR="0007499C" w:rsidRPr="0042789C" w:rsidRDefault="0007499C" w:rsidP="00FC3D0D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A72A0C" w14:textId="1307B8FA" w:rsidR="0007499C" w:rsidRPr="0042789C" w:rsidRDefault="0007499C" w:rsidP="00FC3D0D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(54.06)</w:t>
            </w:r>
          </w:p>
        </w:tc>
        <w:tc>
          <w:tcPr>
            <w:tcW w:w="270" w:type="dxa"/>
            <w:shd w:val="clear" w:color="auto" w:fill="auto"/>
          </w:tcPr>
          <w:p w14:paraId="6804E0DA" w14:textId="77777777" w:rsidR="0007499C" w:rsidRPr="0042789C" w:rsidRDefault="0007499C" w:rsidP="00FC3D0D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E330AE0" w14:textId="2A4FF9FB" w:rsidR="0007499C" w:rsidRPr="0042789C" w:rsidRDefault="0007499C" w:rsidP="00D569BC">
            <w:pPr>
              <w:tabs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74DE" w:rsidRPr="00EB16EC" w14:paraId="654EF022" w14:textId="77777777" w:rsidTr="0042789C">
        <w:tc>
          <w:tcPr>
            <w:tcW w:w="4770" w:type="dxa"/>
            <w:shd w:val="clear" w:color="auto" w:fill="auto"/>
          </w:tcPr>
          <w:p w14:paraId="3AB98F35" w14:textId="4CCB9FDE" w:rsidR="001674DE" w:rsidRPr="0042789C" w:rsidRDefault="001674DE" w:rsidP="001674DE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42789C">
              <w:rPr>
                <w:rFonts w:ascii="Angsana New" w:hAnsi="Angsana New"/>
                <w:sz w:val="28"/>
                <w:szCs w:val="28"/>
                <w:cs/>
              </w:rPr>
              <w:t>ต้นทุนค่าการจัดการ</w:t>
            </w:r>
          </w:p>
        </w:tc>
        <w:tc>
          <w:tcPr>
            <w:tcW w:w="1350" w:type="dxa"/>
            <w:shd w:val="clear" w:color="auto" w:fill="auto"/>
          </w:tcPr>
          <w:p w14:paraId="7BB7B985" w14:textId="3A0DEB1B" w:rsidR="001674DE" w:rsidRPr="0042789C" w:rsidRDefault="00FC3D0D" w:rsidP="00FC3D0D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2789C">
              <w:rPr>
                <w:rFonts w:ascii="Angsana New" w:hAnsi="Angsana New"/>
                <w:sz w:val="28"/>
                <w:szCs w:val="28"/>
              </w:rPr>
              <w:t>11.4</w:t>
            </w:r>
            <w:r w:rsidR="000739F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60" w:type="dxa"/>
            <w:shd w:val="clear" w:color="auto" w:fill="auto"/>
          </w:tcPr>
          <w:p w14:paraId="52551847" w14:textId="77777777" w:rsidR="001674DE" w:rsidRPr="0042789C" w:rsidRDefault="001674DE" w:rsidP="00FC3D0D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914A77" w14:textId="59E18D0B" w:rsidR="001674DE" w:rsidRPr="0042789C" w:rsidRDefault="00FC3D0D" w:rsidP="00FC3D0D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2789C">
              <w:rPr>
                <w:rFonts w:ascii="Angsana New" w:hAnsi="Angsana New"/>
                <w:sz w:val="28"/>
                <w:szCs w:val="28"/>
              </w:rPr>
              <w:t>5.06</w:t>
            </w:r>
          </w:p>
        </w:tc>
        <w:tc>
          <w:tcPr>
            <w:tcW w:w="270" w:type="dxa"/>
            <w:shd w:val="clear" w:color="auto" w:fill="auto"/>
          </w:tcPr>
          <w:p w14:paraId="51E27592" w14:textId="77777777" w:rsidR="001674DE" w:rsidRPr="0042789C" w:rsidRDefault="001674DE" w:rsidP="00FC3D0D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7C540AC" w14:textId="1F7A6B18" w:rsidR="001674DE" w:rsidRPr="0042789C" w:rsidRDefault="00FC3D0D" w:rsidP="00FC3D0D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2789C">
              <w:rPr>
                <w:rFonts w:ascii="Angsana New" w:hAnsi="Angsana New"/>
                <w:sz w:val="28"/>
                <w:szCs w:val="28"/>
              </w:rPr>
              <w:t>16.5</w:t>
            </w:r>
            <w:r w:rsidR="000739F5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1674DE" w:rsidRPr="00EB16EC" w14:paraId="4C838880" w14:textId="77777777" w:rsidTr="0007499C">
        <w:tc>
          <w:tcPr>
            <w:tcW w:w="4770" w:type="dxa"/>
            <w:shd w:val="clear" w:color="auto" w:fill="auto"/>
          </w:tcPr>
          <w:p w14:paraId="205F26B0" w14:textId="09B3AB9F" w:rsidR="001674DE" w:rsidRPr="0042789C" w:rsidRDefault="001674DE" w:rsidP="001674DE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42789C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shd w:val="clear" w:color="auto" w:fill="auto"/>
          </w:tcPr>
          <w:p w14:paraId="7D5BFBB6" w14:textId="67597A51" w:rsidR="001674DE" w:rsidRPr="0042789C" w:rsidRDefault="00FC3D0D" w:rsidP="00FC3D0D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2789C">
              <w:rPr>
                <w:rFonts w:ascii="Angsana New" w:hAnsi="Angsana New"/>
                <w:sz w:val="28"/>
                <w:szCs w:val="28"/>
              </w:rPr>
              <w:t>540.14</w:t>
            </w:r>
          </w:p>
        </w:tc>
        <w:tc>
          <w:tcPr>
            <w:tcW w:w="360" w:type="dxa"/>
            <w:shd w:val="clear" w:color="auto" w:fill="auto"/>
          </w:tcPr>
          <w:p w14:paraId="4CD463C9" w14:textId="77777777" w:rsidR="001674DE" w:rsidRPr="0042789C" w:rsidRDefault="001674DE" w:rsidP="00FC3D0D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04FACD" w14:textId="367028D2" w:rsidR="001674DE" w:rsidRPr="0042789C" w:rsidRDefault="00FC3D0D" w:rsidP="00FC3D0D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2789C">
              <w:rPr>
                <w:rFonts w:ascii="Angsana New" w:hAnsi="Angsana New"/>
                <w:sz w:val="28"/>
                <w:szCs w:val="28"/>
              </w:rPr>
              <w:t>8.6</w:t>
            </w:r>
            <w:r w:rsidR="0007499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91649B6" w14:textId="77777777" w:rsidR="001674DE" w:rsidRPr="0042789C" w:rsidRDefault="001674DE" w:rsidP="00FC3D0D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4716B0A5" w14:textId="70F4E0E9" w:rsidR="001674DE" w:rsidRPr="0042789C" w:rsidRDefault="00FC3D0D" w:rsidP="00FC3D0D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2789C">
              <w:rPr>
                <w:rFonts w:ascii="Angsana New" w:hAnsi="Angsana New"/>
                <w:sz w:val="28"/>
                <w:szCs w:val="28"/>
              </w:rPr>
              <w:t>548.8</w:t>
            </w:r>
            <w:r w:rsidR="0007499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A7117" w:rsidRPr="00EB16EC" w14:paraId="0D8F7613" w14:textId="77777777" w:rsidTr="0021201B">
        <w:tc>
          <w:tcPr>
            <w:tcW w:w="4770" w:type="dxa"/>
          </w:tcPr>
          <w:p w14:paraId="0046AF83" w14:textId="77777777" w:rsidR="00DA7117" w:rsidRPr="001674DE" w:rsidRDefault="00DA7117" w:rsidP="001674DE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2C7D7BB" w14:textId="77777777" w:rsidR="00DA7117" w:rsidRPr="001674DE" w:rsidRDefault="00DA7117" w:rsidP="001674DE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37AC020B" w14:textId="77777777" w:rsidR="00DA7117" w:rsidRPr="001674DE" w:rsidRDefault="00DA7117" w:rsidP="001674DE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D73171" w14:textId="43C0395A" w:rsidR="00DA7117" w:rsidRPr="001674DE" w:rsidRDefault="0007499C" w:rsidP="00D569BC">
            <w:pPr>
              <w:tabs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674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90A6E6" w14:textId="77777777" w:rsidR="00DA7117" w:rsidRPr="001674DE" w:rsidRDefault="00DA7117" w:rsidP="001674DE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65FA025" w14:textId="77777777" w:rsidR="00DA7117" w:rsidRPr="001674DE" w:rsidRDefault="00DA7117" w:rsidP="001674DE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74DE" w:rsidRPr="00EB16EC" w14:paraId="54DDB0EB" w14:textId="77777777" w:rsidTr="0021201B">
        <w:tc>
          <w:tcPr>
            <w:tcW w:w="4770" w:type="dxa"/>
          </w:tcPr>
          <w:p w14:paraId="04DD0106" w14:textId="77777777" w:rsidR="001674DE" w:rsidRPr="001674DE" w:rsidRDefault="001674DE" w:rsidP="001674DE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D7D0591" w14:textId="77777777" w:rsidR="001674DE" w:rsidRPr="001674DE" w:rsidRDefault="001674DE" w:rsidP="001674DE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304B62F8" w14:textId="77777777" w:rsidR="001674DE" w:rsidRPr="001674DE" w:rsidRDefault="001674DE" w:rsidP="001674DE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7208F05" w14:textId="77777777" w:rsidR="001674DE" w:rsidRPr="001674DE" w:rsidRDefault="001674DE" w:rsidP="001674DE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1BA53C" w14:textId="77777777" w:rsidR="001674DE" w:rsidRPr="001674DE" w:rsidRDefault="001674DE" w:rsidP="001674DE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A9EB049" w14:textId="77777777" w:rsidR="001674DE" w:rsidRPr="001674DE" w:rsidRDefault="001674DE" w:rsidP="001674DE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35FC939" w14:textId="77777777" w:rsidR="009A7F97" w:rsidRDefault="009A7F97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350"/>
        <w:gridCol w:w="360"/>
        <w:gridCol w:w="1080"/>
        <w:gridCol w:w="270"/>
        <w:gridCol w:w="1248"/>
        <w:gridCol w:w="12"/>
      </w:tblGrid>
      <w:tr w:rsidR="001674DE" w:rsidRPr="00EB16EC" w14:paraId="298EEC0A" w14:textId="77777777" w:rsidTr="002C5223">
        <w:trPr>
          <w:gridAfter w:val="1"/>
          <w:wAfter w:w="12" w:type="dxa"/>
          <w:tblHeader/>
        </w:trPr>
        <w:tc>
          <w:tcPr>
            <w:tcW w:w="4770" w:type="dxa"/>
          </w:tcPr>
          <w:p w14:paraId="4C78E082" w14:textId="16FF8360" w:rsidR="001674DE" w:rsidRPr="00EB16EC" w:rsidRDefault="001674DE" w:rsidP="001674DE">
            <w:pPr>
              <w:pStyle w:val="BodyText"/>
              <w:spacing w:after="0" w:line="240" w:lineRule="auto"/>
              <w:ind w:right="20"/>
              <w:rPr>
                <w:rFonts w:ascii="Angsana New" w:hAnsi="Angsana New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4308" w:type="dxa"/>
            <w:gridSpan w:val="5"/>
          </w:tcPr>
          <w:p w14:paraId="5449AD6C" w14:textId="77777777" w:rsidR="001674DE" w:rsidRPr="00EB16EC" w:rsidRDefault="001674DE" w:rsidP="001674DE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74DE" w:rsidRPr="00EB16EC" w14:paraId="7B531B79" w14:textId="77777777" w:rsidTr="002C5223">
        <w:trPr>
          <w:tblHeader/>
        </w:trPr>
        <w:tc>
          <w:tcPr>
            <w:tcW w:w="4770" w:type="dxa"/>
            <w:vAlign w:val="bottom"/>
          </w:tcPr>
          <w:p w14:paraId="6B02135F" w14:textId="77777777" w:rsidR="001674DE" w:rsidRPr="00EB16EC" w:rsidRDefault="001674DE" w:rsidP="001674DE">
            <w:pPr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9AE1840" w14:textId="77777777" w:rsidR="001674DE" w:rsidRPr="00EB16EC" w:rsidRDefault="001674DE" w:rsidP="001674D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ก่อนจัด</w:t>
            </w:r>
          </w:p>
        </w:tc>
        <w:tc>
          <w:tcPr>
            <w:tcW w:w="360" w:type="dxa"/>
          </w:tcPr>
          <w:p w14:paraId="36E52917" w14:textId="77777777" w:rsidR="001674DE" w:rsidRPr="00EB16EC" w:rsidRDefault="001674DE" w:rsidP="001674DE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662908" w14:textId="77777777" w:rsidR="001674DE" w:rsidRPr="00EB16EC" w:rsidRDefault="001674DE" w:rsidP="001674D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270" w:type="dxa"/>
          </w:tcPr>
          <w:p w14:paraId="3A40CAEF" w14:textId="77777777" w:rsidR="001674DE" w:rsidRPr="00EB16EC" w:rsidRDefault="001674DE" w:rsidP="001674DE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2B6010C" w14:textId="77777777" w:rsidR="001674DE" w:rsidRPr="00EB16EC" w:rsidRDefault="001674DE" w:rsidP="001674D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หลังจัด</w:t>
            </w:r>
          </w:p>
        </w:tc>
      </w:tr>
      <w:tr w:rsidR="001674DE" w:rsidRPr="00EB16EC" w14:paraId="6ADF8E7C" w14:textId="77777777" w:rsidTr="002C5223">
        <w:trPr>
          <w:tblHeader/>
        </w:trPr>
        <w:tc>
          <w:tcPr>
            <w:tcW w:w="4770" w:type="dxa"/>
            <w:vAlign w:val="bottom"/>
          </w:tcPr>
          <w:p w14:paraId="3E51E34C" w14:textId="77777777" w:rsidR="001674DE" w:rsidRPr="00EB16EC" w:rsidRDefault="001674DE" w:rsidP="001674DE">
            <w:pPr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689BBA4" w14:textId="77777777" w:rsidR="001674DE" w:rsidRPr="00EB16EC" w:rsidRDefault="001674DE" w:rsidP="001674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ประเภท</w:t>
            </w:r>
          </w:p>
        </w:tc>
        <w:tc>
          <w:tcPr>
            <w:tcW w:w="360" w:type="dxa"/>
          </w:tcPr>
          <w:p w14:paraId="4CF06509" w14:textId="77777777" w:rsidR="001674DE" w:rsidRPr="00EB16EC" w:rsidRDefault="001674DE" w:rsidP="001674DE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60D7AC" w14:textId="77777777" w:rsidR="001674DE" w:rsidRPr="00EB16EC" w:rsidRDefault="001674DE" w:rsidP="001674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270" w:type="dxa"/>
          </w:tcPr>
          <w:p w14:paraId="473EAD50" w14:textId="77777777" w:rsidR="001674DE" w:rsidRPr="00EB16EC" w:rsidRDefault="001674DE" w:rsidP="001674DE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A8BA902" w14:textId="77777777" w:rsidR="001674DE" w:rsidRPr="00EB16EC" w:rsidRDefault="001674DE" w:rsidP="001674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ประเภท</w:t>
            </w:r>
          </w:p>
        </w:tc>
      </w:tr>
      <w:tr w:rsidR="001674DE" w:rsidRPr="00EB16EC" w14:paraId="53A1FA35" w14:textId="77777777" w:rsidTr="002C5223">
        <w:trPr>
          <w:tblHeader/>
        </w:trPr>
        <w:tc>
          <w:tcPr>
            <w:tcW w:w="4770" w:type="dxa"/>
            <w:vAlign w:val="bottom"/>
          </w:tcPr>
          <w:p w14:paraId="1D6A264E" w14:textId="77777777" w:rsidR="001674DE" w:rsidRPr="00EB16EC" w:rsidRDefault="001674DE" w:rsidP="001674DE">
            <w:pPr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C4C5089" w14:textId="77777777" w:rsidR="001674DE" w:rsidRPr="00EB16EC" w:rsidRDefault="001674DE" w:rsidP="001674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360" w:type="dxa"/>
          </w:tcPr>
          <w:p w14:paraId="66BA5535" w14:textId="77777777" w:rsidR="001674DE" w:rsidRPr="00EB16EC" w:rsidRDefault="001674DE" w:rsidP="001674DE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63D05C" w14:textId="77777777" w:rsidR="001674DE" w:rsidRPr="00EB16EC" w:rsidRDefault="001674DE" w:rsidP="001674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313D27CC" w14:textId="77777777" w:rsidR="001674DE" w:rsidRPr="00EB16EC" w:rsidRDefault="001674DE" w:rsidP="001674DE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22C96CD" w14:textId="77777777" w:rsidR="001674DE" w:rsidRPr="00EB16EC" w:rsidRDefault="001674DE" w:rsidP="001674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</w:tr>
      <w:tr w:rsidR="001674DE" w:rsidRPr="00EB16EC" w14:paraId="7A15A158" w14:textId="77777777" w:rsidTr="002C5223">
        <w:trPr>
          <w:gridAfter w:val="1"/>
          <w:wAfter w:w="12" w:type="dxa"/>
          <w:tblHeader/>
        </w:trPr>
        <w:tc>
          <w:tcPr>
            <w:tcW w:w="4770" w:type="dxa"/>
            <w:vAlign w:val="bottom"/>
          </w:tcPr>
          <w:p w14:paraId="0808A4E4" w14:textId="77777777" w:rsidR="001674DE" w:rsidRPr="00EB16EC" w:rsidRDefault="001674DE" w:rsidP="001674DE">
            <w:pPr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08" w:type="dxa"/>
            <w:gridSpan w:val="5"/>
          </w:tcPr>
          <w:p w14:paraId="4EAA65F1" w14:textId="77777777" w:rsidR="001674DE" w:rsidRPr="00EB16EC" w:rsidRDefault="001674DE" w:rsidP="001674DE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EB16E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</w:t>
            </w:r>
            <w:r w:rsidRPr="00EB16E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674DE" w:rsidRPr="00EB16EC" w14:paraId="32EC5AD7" w14:textId="77777777" w:rsidTr="002C5223">
        <w:tc>
          <w:tcPr>
            <w:tcW w:w="4770" w:type="dxa"/>
          </w:tcPr>
          <w:p w14:paraId="2ADBA229" w14:textId="77777777" w:rsidR="001674DE" w:rsidRPr="00EB16EC" w:rsidRDefault="001674DE" w:rsidP="001674DE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46E8B5AB" w14:textId="77777777" w:rsidR="001674DE" w:rsidRPr="00EB16EC" w:rsidRDefault="001674DE" w:rsidP="001674DE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688E327E" w14:textId="77777777" w:rsidR="001674DE" w:rsidRPr="00EB16EC" w:rsidRDefault="001674DE" w:rsidP="001674DE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33EFA7" w14:textId="77777777" w:rsidR="001674DE" w:rsidRPr="00EB16EC" w:rsidRDefault="001674DE" w:rsidP="001674DE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D7DB861" w14:textId="77777777" w:rsidR="001674DE" w:rsidRPr="00EB16EC" w:rsidRDefault="001674DE" w:rsidP="001674DE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B172B7E" w14:textId="77777777" w:rsidR="001674DE" w:rsidRPr="00EB16EC" w:rsidRDefault="001674DE" w:rsidP="001674DE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1674DE" w:rsidRPr="00EB16EC" w14:paraId="4BF9160E" w14:textId="77777777" w:rsidTr="002C5223">
        <w:tc>
          <w:tcPr>
            <w:tcW w:w="4770" w:type="dxa"/>
          </w:tcPr>
          <w:p w14:paraId="3065AA52" w14:textId="77777777" w:rsidR="001674DE" w:rsidRPr="00EB16EC" w:rsidRDefault="001674DE" w:rsidP="001674DE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350" w:type="dxa"/>
          </w:tcPr>
          <w:p w14:paraId="4743D8D1" w14:textId="77777777" w:rsidR="001674DE" w:rsidRPr="00EB16EC" w:rsidRDefault="001674DE" w:rsidP="00D569BC">
            <w:pPr>
              <w:tabs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10E19947" w14:textId="77777777" w:rsidR="001674DE" w:rsidRPr="00EB16EC" w:rsidRDefault="001674DE" w:rsidP="001674DE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C1F9FB" w14:textId="77777777" w:rsidR="001674DE" w:rsidRPr="00EB16EC" w:rsidRDefault="001674DE" w:rsidP="001674DE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(1.55)</w:t>
            </w:r>
          </w:p>
        </w:tc>
        <w:tc>
          <w:tcPr>
            <w:tcW w:w="270" w:type="dxa"/>
          </w:tcPr>
          <w:p w14:paraId="619FED12" w14:textId="77777777" w:rsidR="001674DE" w:rsidRPr="00EB16EC" w:rsidRDefault="001674DE" w:rsidP="001674DE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F56B20A" w14:textId="77777777" w:rsidR="001674DE" w:rsidRPr="00EB16EC" w:rsidRDefault="001674DE" w:rsidP="001674DE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(1.55)</w:t>
            </w:r>
          </w:p>
        </w:tc>
      </w:tr>
      <w:tr w:rsidR="001674DE" w:rsidRPr="00EB16EC" w14:paraId="421F5243" w14:textId="77777777" w:rsidTr="002C5223">
        <w:tc>
          <w:tcPr>
            <w:tcW w:w="4770" w:type="dxa"/>
          </w:tcPr>
          <w:p w14:paraId="2DCFEA8F" w14:textId="77777777" w:rsidR="001674DE" w:rsidRPr="00EB16EC" w:rsidRDefault="001674DE" w:rsidP="001674DE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350" w:type="dxa"/>
          </w:tcPr>
          <w:p w14:paraId="1C6630C4" w14:textId="77777777" w:rsidR="001674DE" w:rsidRPr="00EB16EC" w:rsidRDefault="001674DE" w:rsidP="001674DE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(5.04)</w:t>
            </w:r>
          </w:p>
        </w:tc>
        <w:tc>
          <w:tcPr>
            <w:tcW w:w="360" w:type="dxa"/>
          </w:tcPr>
          <w:p w14:paraId="17698741" w14:textId="77777777" w:rsidR="001674DE" w:rsidRPr="00EB16EC" w:rsidRDefault="001674DE" w:rsidP="001674DE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7676FE" w14:textId="77777777" w:rsidR="001674DE" w:rsidRPr="00EB16EC" w:rsidRDefault="001674DE" w:rsidP="001674DE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1.55</w:t>
            </w:r>
          </w:p>
        </w:tc>
        <w:tc>
          <w:tcPr>
            <w:tcW w:w="270" w:type="dxa"/>
          </w:tcPr>
          <w:p w14:paraId="49BFD8D2" w14:textId="77777777" w:rsidR="001674DE" w:rsidRPr="00EB16EC" w:rsidRDefault="001674DE" w:rsidP="001674DE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FEDD55E" w14:textId="77777777" w:rsidR="001674DE" w:rsidRPr="00EB16EC" w:rsidRDefault="001674DE" w:rsidP="001674DE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(3.49)</w:t>
            </w:r>
          </w:p>
        </w:tc>
      </w:tr>
      <w:tr w:rsidR="001674DE" w:rsidRPr="00EB16EC" w14:paraId="700D40B8" w14:textId="77777777" w:rsidTr="002C5223">
        <w:tc>
          <w:tcPr>
            <w:tcW w:w="4770" w:type="dxa"/>
          </w:tcPr>
          <w:p w14:paraId="46A3A962" w14:textId="77777777" w:rsidR="001674DE" w:rsidRPr="00EB16EC" w:rsidRDefault="001674DE" w:rsidP="001674DE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0FA5F4AA" w14:textId="77777777" w:rsidR="001674DE" w:rsidRPr="00EB16EC" w:rsidRDefault="001674DE" w:rsidP="00D569BC">
            <w:pPr>
              <w:tabs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6CA7CBFC" w14:textId="77777777" w:rsidR="001674DE" w:rsidRPr="00EB16EC" w:rsidRDefault="001674DE" w:rsidP="001674DE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498585" w14:textId="77777777" w:rsidR="001674DE" w:rsidRPr="00EB16EC" w:rsidRDefault="001674DE" w:rsidP="001674DE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(3.53)</w:t>
            </w:r>
          </w:p>
        </w:tc>
        <w:tc>
          <w:tcPr>
            <w:tcW w:w="270" w:type="dxa"/>
          </w:tcPr>
          <w:p w14:paraId="2B942CA3" w14:textId="77777777" w:rsidR="001674DE" w:rsidRPr="00EB16EC" w:rsidRDefault="001674DE" w:rsidP="001674DE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E8143A7" w14:textId="77777777" w:rsidR="001674DE" w:rsidRPr="00EB16EC" w:rsidRDefault="001674DE" w:rsidP="001674DE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(3.53)</w:t>
            </w:r>
          </w:p>
        </w:tc>
      </w:tr>
      <w:tr w:rsidR="001674DE" w:rsidRPr="00EB16EC" w14:paraId="3FB28E22" w14:textId="77777777" w:rsidTr="002C5223">
        <w:tc>
          <w:tcPr>
            <w:tcW w:w="4770" w:type="dxa"/>
          </w:tcPr>
          <w:p w14:paraId="4778D824" w14:textId="77777777" w:rsidR="001674DE" w:rsidRPr="00EB16EC" w:rsidRDefault="001674DE" w:rsidP="001674DE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350" w:type="dxa"/>
          </w:tcPr>
          <w:p w14:paraId="0208BC51" w14:textId="77777777" w:rsidR="001674DE" w:rsidRPr="00EB16EC" w:rsidRDefault="001674DE" w:rsidP="001674DE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(3.95)</w:t>
            </w:r>
          </w:p>
        </w:tc>
        <w:tc>
          <w:tcPr>
            <w:tcW w:w="360" w:type="dxa"/>
          </w:tcPr>
          <w:p w14:paraId="242D1DBC" w14:textId="77777777" w:rsidR="001674DE" w:rsidRPr="00EB16EC" w:rsidRDefault="001674DE" w:rsidP="001674DE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DA7283" w14:textId="77777777" w:rsidR="001674DE" w:rsidRPr="00EB16EC" w:rsidRDefault="001674DE" w:rsidP="001674DE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3.53</w:t>
            </w:r>
          </w:p>
        </w:tc>
        <w:tc>
          <w:tcPr>
            <w:tcW w:w="270" w:type="dxa"/>
          </w:tcPr>
          <w:p w14:paraId="64680BCA" w14:textId="77777777" w:rsidR="001674DE" w:rsidRPr="00EB16EC" w:rsidRDefault="001674DE" w:rsidP="001674DE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6993C7F" w14:textId="77777777" w:rsidR="001674DE" w:rsidRPr="00EB16EC" w:rsidRDefault="001674DE" w:rsidP="001674DE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(0.42)</w:t>
            </w:r>
          </w:p>
        </w:tc>
      </w:tr>
      <w:tr w:rsidR="001674DE" w:rsidRPr="00EB16EC" w14:paraId="21428499" w14:textId="77777777" w:rsidTr="00D23DAC">
        <w:tc>
          <w:tcPr>
            <w:tcW w:w="4770" w:type="dxa"/>
          </w:tcPr>
          <w:p w14:paraId="40037875" w14:textId="77777777" w:rsidR="001674DE" w:rsidRPr="00EB16EC" w:rsidRDefault="001674DE" w:rsidP="001674DE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030ECA1" w14:textId="77777777" w:rsidR="001674DE" w:rsidRPr="00EB16EC" w:rsidRDefault="001674DE" w:rsidP="001674DE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14:paraId="4FF2CB4E" w14:textId="77777777" w:rsidR="001674DE" w:rsidRPr="00EB16EC" w:rsidRDefault="001674DE" w:rsidP="001674DE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6E61FA" w14:textId="77777777" w:rsidR="001674DE" w:rsidRPr="00EB16EC" w:rsidRDefault="001674DE" w:rsidP="00D569BC">
            <w:pPr>
              <w:tabs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16EC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5B18A37" w14:textId="77777777" w:rsidR="001674DE" w:rsidRPr="00EB16EC" w:rsidRDefault="001674DE" w:rsidP="001674DE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57102404" w14:textId="77777777" w:rsidR="001674DE" w:rsidRPr="00EB16EC" w:rsidRDefault="001674DE" w:rsidP="001674DE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14:paraId="7978AEF7" w14:textId="77777777" w:rsidR="00C84194" w:rsidRPr="009F08EA" w:rsidRDefault="00C84194" w:rsidP="00753994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2"/>
        </w:rPr>
      </w:pPr>
    </w:p>
    <w:p w14:paraId="5CA2B196" w14:textId="016ACE4A" w:rsidR="00D50BFC" w:rsidRPr="00705E59" w:rsidRDefault="00925F26" w:rsidP="00753994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sectPr w:rsidR="00D50BFC" w:rsidRPr="00705E59" w:rsidSect="00584F28">
      <w:headerReference w:type="default" r:id="rId25"/>
      <w:type w:val="nextColumn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E13B8" w14:textId="77777777" w:rsidR="0041355B" w:rsidRDefault="0041355B">
      <w:r>
        <w:separator/>
      </w:r>
    </w:p>
  </w:endnote>
  <w:endnote w:type="continuationSeparator" w:id="0">
    <w:p w14:paraId="5B72F0D7" w14:textId="77777777" w:rsidR="0041355B" w:rsidRDefault="00413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EucrosiaUPCBold">
    <w:altName w:val="PMingLiU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New,Bold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A6159" w14:textId="77777777" w:rsidR="00527B5D" w:rsidRPr="005641C6" w:rsidRDefault="00527B5D">
    <w:pPr>
      <w:pStyle w:val="Footer"/>
      <w:jc w:val="center"/>
      <w:rPr>
        <w:rFonts w:ascii="Angsana New" w:hAnsi="Angsana New"/>
        <w:sz w:val="30"/>
        <w:szCs w:val="30"/>
      </w:rPr>
    </w:pPr>
    <w:r w:rsidRPr="005641C6">
      <w:rPr>
        <w:rFonts w:ascii="Angsana New" w:hAnsi="Angsana New"/>
        <w:sz w:val="30"/>
        <w:szCs w:val="30"/>
      </w:rPr>
      <w:fldChar w:fldCharType="begin"/>
    </w:r>
    <w:r w:rsidRPr="005641C6">
      <w:rPr>
        <w:rFonts w:ascii="Angsana New" w:hAnsi="Angsana New"/>
        <w:sz w:val="30"/>
        <w:szCs w:val="30"/>
      </w:rPr>
      <w:instrText xml:space="preserve"> PAGE   \* MERGEFORMAT </w:instrText>
    </w:r>
    <w:r w:rsidRPr="005641C6">
      <w:rPr>
        <w:rFonts w:ascii="Angsana New" w:hAnsi="Angsana New"/>
        <w:sz w:val="30"/>
        <w:szCs w:val="30"/>
      </w:rPr>
      <w:fldChar w:fldCharType="separate"/>
    </w:r>
    <w:r w:rsidRPr="005641C6">
      <w:rPr>
        <w:rFonts w:ascii="Angsana New" w:hAnsi="Angsana New"/>
        <w:noProof/>
        <w:sz w:val="30"/>
        <w:szCs w:val="30"/>
      </w:rPr>
      <w:t>2</w:t>
    </w:r>
    <w:r w:rsidRPr="005641C6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B4996" w14:textId="77777777" w:rsidR="00527B5D" w:rsidRPr="00ED3057" w:rsidRDefault="00527B5D" w:rsidP="008D6B9A">
    <w:pPr>
      <w:pStyle w:val="Footer"/>
      <w:jc w:val="center"/>
      <w:rPr>
        <w:rFonts w:ascii="Angsana New" w:hAnsi="Angsana New"/>
        <w:sz w:val="30"/>
        <w:szCs w:val="30"/>
      </w:rPr>
    </w:pPr>
    <w:r w:rsidRPr="009E7CAF">
      <w:rPr>
        <w:rFonts w:ascii="Angsana New" w:hAnsi="Angsana New"/>
        <w:sz w:val="30"/>
        <w:szCs w:val="30"/>
      </w:rPr>
      <w:fldChar w:fldCharType="begin"/>
    </w:r>
    <w:r w:rsidRPr="009E7CAF">
      <w:rPr>
        <w:rFonts w:ascii="Angsana New" w:hAnsi="Angsana New"/>
        <w:sz w:val="30"/>
        <w:szCs w:val="30"/>
      </w:rPr>
      <w:instrText xml:space="preserve"> PAGE   \* MERGEFORMAT </w:instrText>
    </w:r>
    <w:r w:rsidRPr="009E7CA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97</w:t>
    </w:r>
    <w:r w:rsidRPr="009E7CAF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8C4B8" w14:textId="77777777" w:rsidR="00527B5D" w:rsidRPr="00ED3057" w:rsidRDefault="00527B5D" w:rsidP="008D6B9A">
    <w:pPr>
      <w:pStyle w:val="Footer"/>
      <w:jc w:val="center"/>
      <w:rPr>
        <w:rFonts w:ascii="Angsana New" w:hAnsi="Angsana New"/>
        <w:sz w:val="30"/>
        <w:szCs w:val="30"/>
      </w:rPr>
    </w:pPr>
    <w:r w:rsidRPr="009E7CAF">
      <w:rPr>
        <w:rFonts w:ascii="Angsana New" w:hAnsi="Angsana New"/>
        <w:sz w:val="30"/>
        <w:szCs w:val="30"/>
      </w:rPr>
      <w:fldChar w:fldCharType="begin"/>
    </w:r>
    <w:r w:rsidRPr="009E7CAF">
      <w:rPr>
        <w:rFonts w:ascii="Angsana New" w:hAnsi="Angsana New"/>
        <w:sz w:val="30"/>
        <w:szCs w:val="30"/>
      </w:rPr>
      <w:instrText xml:space="preserve"> PAGE   \* MERGEFORMAT </w:instrText>
    </w:r>
    <w:r w:rsidRPr="009E7CA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97</w:t>
    </w:r>
    <w:r w:rsidRPr="009E7CAF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2AD02" w14:textId="77777777" w:rsidR="00527B5D" w:rsidRPr="00ED3057" w:rsidRDefault="00527B5D" w:rsidP="008D6B9A">
    <w:pPr>
      <w:pStyle w:val="Footer"/>
      <w:jc w:val="center"/>
      <w:rPr>
        <w:rFonts w:ascii="Angsana New" w:hAnsi="Angsana New"/>
        <w:sz w:val="30"/>
        <w:szCs w:val="30"/>
      </w:rPr>
    </w:pPr>
    <w:r w:rsidRPr="009E7CAF">
      <w:rPr>
        <w:rFonts w:ascii="Angsana New" w:hAnsi="Angsana New"/>
        <w:sz w:val="30"/>
        <w:szCs w:val="30"/>
      </w:rPr>
      <w:fldChar w:fldCharType="begin"/>
    </w:r>
    <w:r w:rsidRPr="009E7CAF">
      <w:rPr>
        <w:rFonts w:ascii="Angsana New" w:hAnsi="Angsana New"/>
        <w:sz w:val="30"/>
        <w:szCs w:val="30"/>
      </w:rPr>
      <w:instrText xml:space="preserve"> PAGE   \* MERGEFORMAT </w:instrText>
    </w:r>
    <w:r w:rsidRPr="009E7CA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97</w:t>
    </w:r>
    <w:r w:rsidRPr="009E7CAF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79576" w14:textId="77777777" w:rsidR="00527B5D" w:rsidRPr="006533AB" w:rsidRDefault="00527B5D" w:rsidP="003F2A5C">
    <w:pPr>
      <w:pStyle w:val="Footer"/>
      <w:jc w:val="center"/>
      <w:rPr>
        <w:rFonts w:ascii="Angsana New" w:hAnsi="Angsana New"/>
        <w:sz w:val="30"/>
        <w:szCs w:val="30"/>
      </w:rPr>
    </w:pPr>
    <w:r w:rsidRPr="006533AB">
      <w:rPr>
        <w:rFonts w:ascii="Angsana New" w:hAnsi="Angsana New"/>
        <w:sz w:val="30"/>
        <w:szCs w:val="30"/>
      </w:rPr>
      <w:fldChar w:fldCharType="begin"/>
    </w:r>
    <w:r w:rsidRPr="006533AB">
      <w:rPr>
        <w:rFonts w:ascii="Angsana New" w:hAnsi="Angsana New"/>
        <w:sz w:val="30"/>
        <w:szCs w:val="30"/>
      </w:rPr>
      <w:instrText xml:space="preserve"> PAGE   \* MERGEFORMAT </w:instrText>
    </w:r>
    <w:r w:rsidRPr="006533A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106</w:t>
    </w:r>
    <w:r w:rsidRPr="006533AB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2CECA" w14:textId="221FA91B" w:rsidR="00527B5D" w:rsidRPr="00D83FF5" w:rsidRDefault="00527B5D">
    <w:pPr>
      <w:tabs>
        <w:tab w:val="left" w:pos="90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214EDA">
      <w:rPr>
        <w:rFonts w:ascii="Angsana New" w:hAnsi="Angsana New"/>
        <w:noProof/>
        <w:sz w:val="30"/>
        <w:szCs w:val="30"/>
      </w:rPr>
      <w:t>1063928 - 2021 Sep-FSA-Univertures Pcl. - TH 19 Nov21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>
      <w:rPr>
        <w:rFonts w:ascii="Angsana New" w:hAnsi="Angsana New"/>
        <w:sz w:val="30"/>
        <w:szCs w:val="30"/>
      </w:rPr>
      <w:tab/>
    </w:r>
    <w:r w:rsidRPr="00284F00">
      <w:rPr>
        <w:rFonts w:ascii="Angsana New" w:hAnsi="Angsana New"/>
        <w:sz w:val="30"/>
        <w:szCs w:val="30"/>
      </w:rPr>
      <w:fldChar w:fldCharType="begin"/>
    </w:r>
    <w:r w:rsidRPr="00284F00">
      <w:rPr>
        <w:rFonts w:ascii="Angsana New" w:hAnsi="Angsana New"/>
        <w:sz w:val="30"/>
        <w:szCs w:val="30"/>
      </w:rPr>
      <w:instrText xml:space="preserve"> PAGE  \* MERGEFORMAT </w:instrText>
    </w:r>
    <w:r w:rsidRPr="00284F0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36</w:t>
    </w:r>
    <w:r w:rsidRPr="00284F00">
      <w:rPr>
        <w:rFonts w:ascii="Angsana New" w:hAnsi="Angsana New"/>
        <w:sz w:val="30"/>
        <w:szCs w:val="30"/>
      </w:rPr>
      <w:fldChar w:fldCharType="end"/>
    </w:r>
  </w:p>
  <w:p w14:paraId="4873F645" w14:textId="77777777" w:rsidR="00527B5D" w:rsidRDefault="00527B5D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3F768" w14:textId="77777777" w:rsidR="00527B5D" w:rsidRPr="006533AB" w:rsidRDefault="00527B5D" w:rsidP="003F2A5C">
    <w:pPr>
      <w:pStyle w:val="Footer"/>
      <w:jc w:val="center"/>
      <w:rPr>
        <w:rFonts w:ascii="Angsana New" w:hAnsi="Angsana New"/>
        <w:sz w:val="30"/>
        <w:szCs w:val="30"/>
      </w:rPr>
    </w:pPr>
    <w:r w:rsidRPr="006533AB">
      <w:rPr>
        <w:rFonts w:ascii="Angsana New" w:hAnsi="Angsana New"/>
        <w:sz w:val="30"/>
        <w:szCs w:val="30"/>
      </w:rPr>
      <w:fldChar w:fldCharType="begin"/>
    </w:r>
    <w:r w:rsidRPr="006533AB">
      <w:rPr>
        <w:rFonts w:ascii="Angsana New" w:hAnsi="Angsana New"/>
        <w:sz w:val="30"/>
        <w:szCs w:val="30"/>
      </w:rPr>
      <w:instrText xml:space="preserve"> PAGE   \* MERGEFORMAT </w:instrText>
    </w:r>
    <w:r w:rsidRPr="006533A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106</w:t>
    </w:r>
    <w:r w:rsidRPr="006533AB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B9E0E" w14:textId="77777777" w:rsidR="00527B5D" w:rsidRPr="003F2A5C" w:rsidRDefault="00527B5D" w:rsidP="003F2A5C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130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2A5C5" w14:textId="77777777" w:rsidR="00527B5D" w:rsidRPr="00643A2D" w:rsidRDefault="00527B5D" w:rsidP="00643A2D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144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AAB0A" w14:textId="77777777" w:rsidR="0041355B" w:rsidRDefault="0041355B">
      <w:r>
        <w:separator/>
      </w:r>
    </w:p>
  </w:footnote>
  <w:footnote w:type="continuationSeparator" w:id="0">
    <w:p w14:paraId="7CE190BE" w14:textId="77777777" w:rsidR="0041355B" w:rsidRDefault="004135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EA49B" w14:textId="77777777" w:rsidR="00527B5D" w:rsidRPr="00566A31" w:rsidRDefault="00527B5D" w:rsidP="00D54853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7ADA05C" w14:textId="77777777" w:rsidR="00527B5D" w:rsidRPr="00FA7747" w:rsidRDefault="00527B5D" w:rsidP="00D54853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AED98EE" w14:textId="758243BA" w:rsidR="00527B5D" w:rsidRPr="00127A37" w:rsidRDefault="00527B5D" w:rsidP="00D54853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8C4505">
      <w:rPr>
        <w:rFonts w:ascii="Angsana New" w:hAnsi="Angsana New"/>
        <w:b/>
        <w:bCs/>
        <w:sz w:val="32"/>
        <w:szCs w:val="32"/>
      </w:rPr>
      <w:t>30</w:t>
    </w:r>
    <w:r w:rsidRPr="007D5352">
      <w:rPr>
        <w:rFonts w:ascii="Angsana New" w:hAnsi="Angsana New"/>
        <w:b/>
        <w:bCs/>
        <w:sz w:val="32"/>
        <w:szCs w:val="32"/>
        <w:cs/>
      </w:rPr>
      <w:t xml:space="preserve"> </w:t>
    </w:r>
    <w:r w:rsidRPr="007D5352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2564</w:t>
    </w:r>
  </w:p>
  <w:p w14:paraId="78109C14" w14:textId="77777777" w:rsidR="00527B5D" w:rsidRPr="00D6154C" w:rsidRDefault="00527B5D" w:rsidP="00164603">
    <w:pPr>
      <w:pStyle w:val="Header"/>
      <w:tabs>
        <w:tab w:val="clear" w:pos="4536"/>
        <w:tab w:val="clear" w:pos="9072"/>
      </w:tabs>
      <w:ind w:left="180" w:firstLine="90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743E5" w14:textId="77777777" w:rsidR="00527B5D" w:rsidRPr="00566A31" w:rsidRDefault="00527B5D" w:rsidP="00B13FEF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CB47285" w14:textId="77777777" w:rsidR="00527B5D" w:rsidRPr="00FA7747" w:rsidRDefault="00527B5D" w:rsidP="00837A96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19A3959" w14:textId="1865235D" w:rsidR="00527B5D" w:rsidRDefault="00527B5D" w:rsidP="00DC1873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7D5352">
      <w:rPr>
        <w:rFonts w:ascii="Angsana New" w:hAnsi="Angsana New"/>
        <w:b/>
        <w:bCs/>
        <w:sz w:val="30"/>
        <w:szCs w:val="30"/>
      </w:rPr>
      <w:t>30</w:t>
    </w:r>
    <w:r w:rsidRPr="007D5352">
      <w:rPr>
        <w:rFonts w:ascii="Angsana New" w:hAnsi="Angsana New"/>
        <w:b/>
        <w:bCs/>
        <w:sz w:val="32"/>
        <w:szCs w:val="32"/>
        <w:cs/>
      </w:rPr>
      <w:t xml:space="preserve"> </w:t>
    </w:r>
    <w:r w:rsidRPr="007D5352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0"/>
        <w:szCs w:val="30"/>
      </w:rPr>
      <w:t>2564</w:t>
    </w:r>
  </w:p>
  <w:p w14:paraId="4496EDCA" w14:textId="77777777" w:rsidR="00527B5D" w:rsidRPr="00DC1873" w:rsidRDefault="00527B5D" w:rsidP="00B13FEF">
    <w:pPr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93B47" w14:textId="77777777" w:rsidR="00527B5D" w:rsidRPr="00566A31" w:rsidRDefault="00527B5D" w:rsidP="00164603">
    <w:pPr>
      <w:ind w:left="270" w:hanging="270"/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D03DF60" w14:textId="77777777" w:rsidR="00527B5D" w:rsidRPr="00FA7747" w:rsidRDefault="00527B5D" w:rsidP="00164603">
    <w:pPr>
      <w:ind w:left="270" w:hanging="27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89D0B69" w14:textId="59FB8E11" w:rsidR="00527B5D" w:rsidRDefault="00527B5D" w:rsidP="00DC1873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 w:rsidRPr="007D5352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0"/>
        <w:szCs w:val="30"/>
      </w:rPr>
      <w:t>2564</w:t>
    </w:r>
  </w:p>
  <w:p w14:paraId="6BCBBB6B" w14:textId="77777777" w:rsidR="00527B5D" w:rsidRPr="00DC1873" w:rsidRDefault="00527B5D" w:rsidP="00164603">
    <w:pPr>
      <w:pStyle w:val="Header"/>
      <w:tabs>
        <w:tab w:val="clear" w:pos="4536"/>
        <w:tab w:val="clear" w:pos="9072"/>
      </w:tabs>
      <w:ind w:left="180" w:firstLine="90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0699E" w14:textId="77777777" w:rsidR="00527B5D" w:rsidRPr="00566A31" w:rsidRDefault="00527B5D" w:rsidP="00FE2B8B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530CDCF" w14:textId="77777777" w:rsidR="00527B5D" w:rsidRPr="00FA7747" w:rsidRDefault="00527B5D" w:rsidP="00FE2B8B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C5437F8" w14:textId="3369CF20" w:rsidR="00527B5D" w:rsidRDefault="00527B5D" w:rsidP="00FE2B8B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282436">
      <w:rPr>
        <w:rFonts w:ascii="Angsana New" w:hAnsi="Angsana New"/>
        <w:b/>
        <w:bCs/>
        <w:sz w:val="32"/>
        <w:szCs w:val="32"/>
      </w:rPr>
      <w:t>30</w:t>
    </w:r>
    <w:r w:rsidRPr="007D5352">
      <w:rPr>
        <w:rFonts w:ascii="Angsana New" w:hAnsi="Angsana New"/>
        <w:b/>
        <w:bCs/>
        <w:sz w:val="32"/>
        <w:szCs w:val="32"/>
        <w:cs/>
      </w:rPr>
      <w:t xml:space="preserve"> </w:t>
    </w:r>
    <w:r w:rsidRPr="007D5352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2564</w:t>
    </w:r>
  </w:p>
  <w:p w14:paraId="05F400A9" w14:textId="77777777" w:rsidR="00527B5D" w:rsidRPr="00DC1873" w:rsidRDefault="00527B5D" w:rsidP="00FE2B8B">
    <w:pPr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5113C" w14:textId="77777777" w:rsidR="00527B5D" w:rsidRDefault="00527B5D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F25E6" w14:textId="77777777" w:rsidR="00527B5D" w:rsidRPr="00566A31" w:rsidRDefault="00527B5D" w:rsidP="008C4505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7ADB9ED" w14:textId="77777777" w:rsidR="00527B5D" w:rsidRPr="00FA7747" w:rsidRDefault="00527B5D" w:rsidP="008C4505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EC29CFB" w14:textId="6BA70499" w:rsidR="00527B5D" w:rsidRPr="00127A37" w:rsidRDefault="00527B5D" w:rsidP="008C4505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8C4505">
      <w:rPr>
        <w:rFonts w:ascii="Angsana New" w:hAnsi="Angsana New"/>
        <w:b/>
        <w:bCs/>
        <w:sz w:val="32"/>
        <w:szCs w:val="32"/>
      </w:rPr>
      <w:t>30</w:t>
    </w:r>
    <w:r w:rsidRPr="007D5352">
      <w:rPr>
        <w:rFonts w:ascii="Angsana New" w:hAnsi="Angsana New"/>
        <w:b/>
        <w:bCs/>
        <w:sz w:val="32"/>
        <w:szCs w:val="32"/>
        <w:cs/>
      </w:rPr>
      <w:t xml:space="preserve"> </w:t>
    </w:r>
    <w:r w:rsidRPr="007D5352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2564</w:t>
    </w:r>
  </w:p>
  <w:p w14:paraId="5B0D0187" w14:textId="77777777" w:rsidR="00527B5D" w:rsidRPr="00E55AE9" w:rsidRDefault="00527B5D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D42A8" w14:textId="77777777" w:rsidR="00527B5D" w:rsidRDefault="00527B5D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BF618" w14:textId="77777777" w:rsidR="00527B5D" w:rsidRPr="00566A31" w:rsidRDefault="00527B5D" w:rsidP="000965F0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02CF08D" w14:textId="77777777" w:rsidR="00527B5D" w:rsidRPr="00FA7747" w:rsidRDefault="00527B5D" w:rsidP="009D797E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715388C" w14:textId="52CC3DEB" w:rsidR="00527B5D" w:rsidRDefault="00527B5D" w:rsidP="00DC1873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/>
        <w:b/>
        <w:bCs/>
        <w:sz w:val="32"/>
        <w:szCs w:val="32"/>
      </w:rPr>
      <w:t>2564</w:t>
    </w:r>
  </w:p>
  <w:p w14:paraId="34273F35" w14:textId="77777777" w:rsidR="00527B5D" w:rsidRPr="00DC1873" w:rsidRDefault="00527B5D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2786F" w14:textId="77777777" w:rsidR="00527B5D" w:rsidRPr="00566A31" w:rsidRDefault="00527B5D" w:rsidP="000965F0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632FC6A" w14:textId="77777777" w:rsidR="00527B5D" w:rsidRPr="00FA7747" w:rsidRDefault="00527B5D" w:rsidP="009D797E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D0A29ED" w14:textId="5851356F" w:rsidR="00527B5D" w:rsidRDefault="00527B5D" w:rsidP="00DC1873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7D5352">
      <w:rPr>
        <w:rFonts w:ascii="Angsana New" w:hAnsi="Angsana New"/>
        <w:b/>
        <w:bCs/>
        <w:sz w:val="30"/>
        <w:szCs w:val="30"/>
      </w:rPr>
      <w:t>30</w:t>
    </w:r>
    <w:r w:rsidRPr="007D5352">
      <w:rPr>
        <w:rFonts w:ascii="Angsana New" w:hAnsi="Angsana New"/>
        <w:b/>
        <w:bCs/>
        <w:sz w:val="32"/>
        <w:szCs w:val="32"/>
        <w:cs/>
      </w:rPr>
      <w:t xml:space="preserve"> </w:t>
    </w:r>
    <w:r w:rsidRPr="007D5352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0"/>
        <w:szCs w:val="30"/>
      </w:rPr>
      <w:t>2564</w:t>
    </w:r>
  </w:p>
  <w:p w14:paraId="49F74483" w14:textId="77777777" w:rsidR="00527B5D" w:rsidRPr="00DC1873" w:rsidRDefault="00527B5D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A5060"/>
    <w:multiLevelType w:val="hybridMultilevel"/>
    <w:tmpl w:val="23B2A660"/>
    <w:lvl w:ilvl="0" w:tplc="1638E0BC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94E34B8"/>
    <w:multiLevelType w:val="hybridMultilevel"/>
    <w:tmpl w:val="4E78CE4A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E3B71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2E8E35BD"/>
    <w:multiLevelType w:val="multilevel"/>
    <w:tmpl w:val="81C02F9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31000800"/>
    <w:multiLevelType w:val="hybridMultilevel"/>
    <w:tmpl w:val="53C420BE"/>
    <w:lvl w:ilvl="0" w:tplc="5E5C556A">
      <w:start w:val="1"/>
      <w:numFmt w:val="thaiLetters"/>
      <w:lvlText w:val="(%1)"/>
      <w:lvlJc w:val="left"/>
      <w:pPr>
        <w:ind w:left="450" w:hanging="360"/>
      </w:pPr>
      <w:rPr>
        <w:rFonts w:asciiTheme="majorBidi" w:hAnsiTheme="majorBidi" w:cstheme="majorBidi" w:hint="default"/>
        <w:b/>
        <w:bCs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33EC25D4"/>
    <w:multiLevelType w:val="hybridMultilevel"/>
    <w:tmpl w:val="FAE27CE0"/>
    <w:lvl w:ilvl="0" w:tplc="4874E9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6A32B3"/>
    <w:multiLevelType w:val="multilevel"/>
    <w:tmpl w:val="87728E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3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Angsana New" w:eastAsia="Times New Roman" w:hAnsi="Angsana New" w:cs="Angsana New" w:hint="default"/>
        <w:sz w:val="22"/>
        <w:lang w:bidi="th-TH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38013441"/>
    <w:multiLevelType w:val="hybridMultilevel"/>
    <w:tmpl w:val="DE9A78AA"/>
    <w:lvl w:ilvl="0" w:tplc="775692DE">
      <w:start w:val="1"/>
      <w:numFmt w:val="thaiLetters"/>
      <w:lvlText w:val="(%1)"/>
      <w:lvlJc w:val="left"/>
      <w:pPr>
        <w:ind w:left="-342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2700" w:hanging="360"/>
      </w:pPr>
    </w:lvl>
    <w:lvl w:ilvl="2" w:tplc="0409001B" w:tentative="1">
      <w:start w:val="1"/>
      <w:numFmt w:val="lowerRoman"/>
      <w:lvlText w:val="%3."/>
      <w:lvlJc w:val="right"/>
      <w:pPr>
        <w:ind w:left="-1980" w:hanging="180"/>
      </w:pPr>
    </w:lvl>
    <w:lvl w:ilvl="3" w:tplc="0409000F" w:tentative="1">
      <w:start w:val="1"/>
      <w:numFmt w:val="decimal"/>
      <w:lvlText w:val="%4."/>
      <w:lvlJc w:val="left"/>
      <w:pPr>
        <w:ind w:left="-1260" w:hanging="360"/>
      </w:pPr>
    </w:lvl>
    <w:lvl w:ilvl="4" w:tplc="04090019" w:tentative="1">
      <w:start w:val="1"/>
      <w:numFmt w:val="lowerLetter"/>
      <w:lvlText w:val="%5."/>
      <w:lvlJc w:val="left"/>
      <w:pPr>
        <w:ind w:left="-540" w:hanging="360"/>
      </w:pPr>
    </w:lvl>
    <w:lvl w:ilvl="5" w:tplc="0409001B" w:tentative="1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900" w:hanging="360"/>
      </w:pPr>
    </w:lvl>
    <w:lvl w:ilvl="7" w:tplc="04090019" w:tentative="1">
      <w:start w:val="1"/>
      <w:numFmt w:val="lowerLetter"/>
      <w:lvlText w:val="%8."/>
      <w:lvlJc w:val="left"/>
      <w:pPr>
        <w:ind w:left="1620" w:hanging="360"/>
      </w:pPr>
    </w:lvl>
    <w:lvl w:ilvl="8" w:tplc="0409001B" w:tentative="1">
      <w:start w:val="1"/>
      <w:numFmt w:val="lowerRoman"/>
      <w:lvlText w:val="%9."/>
      <w:lvlJc w:val="right"/>
      <w:pPr>
        <w:ind w:left="2340" w:hanging="180"/>
      </w:pPr>
    </w:lvl>
  </w:abstractNum>
  <w:abstractNum w:abstractNumId="1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6090602"/>
    <w:multiLevelType w:val="hybridMultilevel"/>
    <w:tmpl w:val="594E9468"/>
    <w:lvl w:ilvl="0" w:tplc="D800294A">
      <w:start w:val="1"/>
      <w:numFmt w:val="thaiLetters"/>
      <w:lvlText w:val="(%1)"/>
      <w:lvlJc w:val="left"/>
      <w:pPr>
        <w:ind w:left="1386" w:hanging="360"/>
      </w:pPr>
      <w:rPr>
        <w:rFonts w:hint="default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63" w:hanging="360"/>
      </w:pPr>
    </w:lvl>
    <w:lvl w:ilvl="2" w:tplc="0409001B" w:tentative="1">
      <w:start w:val="1"/>
      <w:numFmt w:val="lowerRoman"/>
      <w:lvlText w:val="%3."/>
      <w:lvlJc w:val="right"/>
      <w:pPr>
        <w:ind w:left="3283" w:hanging="180"/>
      </w:pPr>
    </w:lvl>
    <w:lvl w:ilvl="3" w:tplc="0409000F" w:tentative="1">
      <w:start w:val="1"/>
      <w:numFmt w:val="decimal"/>
      <w:lvlText w:val="%4."/>
      <w:lvlJc w:val="left"/>
      <w:pPr>
        <w:ind w:left="4003" w:hanging="360"/>
      </w:pPr>
    </w:lvl>
    <w:lvl w:ilvl="4" w:tplc="04090019" w:tentative="1">
      <w:start w:val="1"/>
      <w:numFmt w:val="lowerLetter"/>
      <w:lvlText w:val="%5."/>
      <w:lvlJc w:val="left"/>
      <w:pPr>
        <w:ind w:left="4723" w:hanging="360"/>
      </w:pPr>
    </w:lvl>
    <w:lvl w:ilvl="5" w:tplc="0409001B" w:tentative="1">
      <w:start w:val="1"/>
      <w:numFmt w:val="lowerRoman"/>
      <w:lvlText w:val="%6."/>
      <w:lvlJc w:val="right"/>
      <w:pPr>
        <w:ind w:left="5443" w:hanging="180"/>
      </w:pPr>
    </w:lvl>
    <w:lvl w:ilvl="6" w:tplc="0409000F" w:tentative="1">
      <w:start w:val="1"/>
      <w:numFmt w:val="decimal"/>
      <w:lvlText w:val="%7."/>
      <w:lvlJc w:val="left"/>
      <w:pPr>
        <w:ind w:left="6163" w:hanging="360"/>
      </w:pPr>
    </w:lvl>
    <w:lvl w:ilvl="7" w:tplc="04090019" w:tentative="1">
      <w:start w:val="1"/>
      <w:numFmt w:val="lowerLetter"/>
      <w:lvlText w:val="%8."/>
      <w:lvlJc w:val="left"/>
      <w:pPr>
        <w:ind w:left="6883" w:hanging="360"/>
      </w:pPr>
    </w:lvl>
    <w:lvl w:ilvl="8" w:tplc="0409001B" w:tentative="1">
      <w:start w:val="1"/>
      <w:numFmt w:val="lowerRoman"/>
      <w:lvlText w:val="%9."/>
      <w:lvlJc w:val="right"/>
      <w:pPr>
        <w:ind w:left="7603" w:hanging="180"/>
      </w:pPr>
    </w:lvl>
  </w:abstractNum>
  <w:abstractNum w:abstractNumId="19" w15:restartNumberingAfterBreak="0">
    <w:nsid w:val="4C146537"/>
    <w:multiLevelType w:val="multilevel"/>
    <w:tmpl w:val="3DF6608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0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F4F57A2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EC2CAE"/>
    <w:multiLevelType w:val="hybridMultilevel"/>
    <w:tmpl w:val="29AE5838"/>
    <w:lvl w:ilvl="0" w:tplc="BCEACFF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2C0498"/>
    <w:multiLevelType w:val="hybridMultilevel"/>
    <w:tmpl w:val="F044F5EE"/>
    <w:lvl w:ilvl="0" w:tplc="09FEB40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F9F3261"/>
    <w:multiLevelType w:val="hybridMultilevel"/>
    <w:tmpl w:val="EBB29DF0"/>
    <w:lvl w:ilvl="0" w:tplc="9A02BDD8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0305C49"/>
    <w:multiLevelType w:val="hybridMultilevel"/>
    <w:tmpl w:val="C2DCFF9C"/>
    <w:lvl w:ilvl="0" w:tplc="11AA2BE0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9" w15:restartNumberingAfterBreak="0">
    <w:nsid w:val="7D0D260A"/>
    <w:multiLevelType w:val="multilevel"/>
    <w:tmpl w:val="5EBCB40C"/>
    <w:lvl w:ilvl="0">
      <w:start w:val="5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 w:val="0"/>
        <w:iCs w:val="0"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0" w15:restartNumberingAfterBreak="0">
    <w:nsid w:val="7D794FBC"/>
    <w:multiLevelType w:val="multilevel"/>
    <w:tmpl w:val="5232C3F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2" w15:restartNumberingAfterBreak="0">
    <w:nsid w:val="7FA95D99"/>
    <w:multiLevelType w:val="hybridMultilevel"/>
    <w:tmpl w:val="0F580B2E"/>
    <w:lvl w:ilvl="0" w:tplc="BE80B2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31"/>
  </w:num>
  <w:num w:numId="4">
    <w:abstractNumId w:val="16"/>
  </w:num>
  <w:num w:numId="5">
    <w:abstractNumId w:val="13"/>
  </w:num>
  <w:num w:numId="6">
    <w:abstractNumId w:val="26"/>
  </w:num>
  <w:num w:numId="7">
    <w:abstractNumId w:val="3"/>
  </w:num>
  <w:num w:numId="8">
    <w:abstractNumId w:val="18"/>
  </w:num>
  <w:num w:numId="9">
    <w:abstractNumId w:val="0"/>
  </w:num>
  <w:num w:numId="10">
    <w:abstractNumId w:val="10"/>
  </w:num>
  <w:num w:numId="11">
    <w:abstractNumId w:val="21"/>
  </w:num>
  <w:num w:numId="12">
    <w:abstractNumId w:val="22"/>
  </w:num>
  <w:num w:numId="13">
    <w:abstractNumId w:val="4"/>
  </w:num>
  <w:num w:numId="14">
    <w:abstractNumId w:val="7"/>
  </w:num>
  <w:num w:numId="15">
    <w:abstractNumId w:val="5"/>
  </w:num>
  <w:num w:numId="16">
    <w:abstractNumId w:val="29"/>
  </w:num>
  <w:num w:numId="17">
    <w:abstractNumId w:val="9"/>
  </w:num>
  <w:num w:numId="18">
    <w:abstractNumId w:val="15"/>
  </w:num>
  <w:num w:numId="19">
    <w:abstractNumId w:val="23"/>
  </w:num>
  <w:num w:numId="20">
    <w:abstractNumId w:val="20"/>
  </w:num>
  <w:num w:numId="21">
    <w:abstractNumId w:val="6"/>
  </w:num>
  <w:num w:numId="22">
    <w:abstractNumId w:val="17"/>
  </w:num>
  <w:num w:numId="23">
    <w:abstractNumId w:val="8"/>
  </w:num>
  <w:num w:numId="24">
    <w:abstractNumId w:val="24"/>
  </w:num>
  <w:num w:numId="25">
    <w:abstractNumId w:val="19"/>
  </w:num>
  <w:num w:numId="26">
    <w:abstractNumId w:val="28"/>
  </w:num>
  <w:num w:numId="27">
    <w:abstractNumId w:val="14"/>
  </w:num>
  <w:num w:numId="28">
    <w:abstractNumId w:val="1"/>
  </w:num>
  <w:num w:numId="29">
    <w:abstractNumId w:val="30"/>
  </w:num>
  <w:num w:numId="30">
    <w:abstractNumId w:val="27"/>
  </w:num>
  <w:num w:numId="31">
    <w:abstractNumId w:val="25"/>
  </w:num>
  <w:num w:numId="32">
    <w:abstractNumId w:val="32"/>
  </w:num>
  <w:num w:numId="33">
    <w:abstractNumId w:val="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喆ඐ੍찔噙"/>
  </w:docVars>
  <w:rsids>
    <w:rsidRoot w:val="00385CFC"/>
    <w:rsid w:val="00000007"/>
    <w:rsid w:val="00000046"/>
    <w:rsid w:val="000000B4"/>
    <w:rsid w:val="00000111"/>
    <w:rsid w:val="00000322"/>
    <w:rsid w:val="000004D2"/>
    <w:rsid w:val="000005A0"/>
    <w:rsid w:val="00000776"/>
    <w:rsid w:val="000009E1"/>
    <w:rsid w:val="000009EC"/>
    <w:rsid w:val="00000ABF"/>
    <w:rsid w:val="00000CE0"/>
    <w:rsid w:val="0000139A"/>
    <w:rsid w:val="0000186F"/>
    <w:rsid w:val="00001937"/>
    <w:rsid w:val="00001BBA"/>
    <w:rsid w:val="00002032"/>
    <w:rsid w:val="000021C8"/>
    <w:rsid w:val="00002396"/>
    <w:rsid w:val="0000249B"/>
    <w:rsid w:val="0000257A"/>
    <w:rsid w:val="0000271E"/>
    <w:rsid w:val="000028AE"/>
    <w:rsid w:val="0000299F"/>
    <w:rsid w:val="00002C17"/>
    <w:rsid w:val="00002C4A"/>
    <w:rsid w:val="00002CAC"/>
    <w:rsid w:val="00002F93"/>
    <w:rsid w:val="0000301F"/>
    <w:rsid w:val="0000323F"/>
    <w:rsid w:val="0000329E"/>
    <w:rsid w:val="00003315"/>
    <w:rsid w:val="00003506"/>
    <w:rsid w:val="0000363C"/>
    <w:rsid w:val="000036CE"/>
    <w:rsid w:val="000037C7"/>
    <w:rsid w:val="00003AF8"/>
    <w:rsid w:val="00003B28"/>
    <w:rsid w:val="00003DE7"/>
    <w:rsid w:val="00003E73"/>
    <w:rsid w:val="00003FB1"/>
    <w:rsid w:val="00004051"/>
    <w:rsid w:val="000040B1"/>
    <w:rsid w:val="00004160"/>
    <w:rsid w:val="00004318"/>
    <w:rsid w:val="0000436C"/>
    <w:rsid w:val="00004566"/>
    <w:rsid w:val="0000462B"/>
    <w:rsid w:val="0000462C"/>
    <w:rsid w:val="00004843"/>
    <w:rsid w:val="00004957"/>
    <w:rsid w:val="00004997"/>
    <w:rsid w:val="00004B84"/>
    <w:rsid w:val="00004F27"/>
    <w:rsid w:val="00005257"/>
    <w:rsid w:val="00005363"/>
    <w:rsid w:val="000053A2"/>
    <w:rsid w:val="000057A7"/>
    <w:rsid w:val="0000584E"/>
    <w:rsid w:val="00005ACB"/>
    <w:rsid w:val="00005C24"/>
    <w:rsid w:val="00005D10"/>
    <w:rsid w:val="00005E83"/>
    <w:rsid w:val="00006160"/>
    <w:rsid w:val="000061B2"/>
    <w:rsid w:val="000061EF"/>
    <w:rsid w:val="00006366"/>
    <w:rsid w:val="000063C9"/>
    <w:rsid w:val="0000642C"/>
    <w:rsid w:val="00006455"/>
    <w:rsid w:val="000064EA"/>
    <w:rsid w:val="000070B2"/>
    <w:rsid w:val="000071B8"/>
    <w:rsid w:val="000074F1"/>
    <w:rsid w:val="000076EB"/>
    <w:rsid w:val="00007B57"/>
    <w:rsid w:val="00007B7A"/>
    <w:rsid w:val="00007BC2"/>
    <w:rsid w:val="00007CAC"/>
    <w:rsid w:val="00007D44"/>
    <w:rsid w:val="00010145"/>
    <w:rsid w:val="000101A5"/>
    <w:rsid w:val="00010927"/>
    <w:rsid w:val="00010D3E"/>
    <w:rsid w:val="00010D77"/>
    <w:rsid w:val="00010E98"/>
    <w:rsid w:val="000111D6"/>
    <w:rsid w:val="00011234"/>
    <w:rsid w:val="000112A6"/>
    <w:rsid w:val="000112C4"/>
    <w:rsid w:val="00011405"/>
    <w:rsid w:val="00011588"/>
    <w:rsid w:val="000116EC"/>
    <w:rsid w:val="000117C9"/>
    <w:rsid w:val="00011DC7"/>
    <w:rsid w:val="00012279"/>
    <w:rsid w:val="000122F5"/>
    <w:rsid w:val="0001233E"/>
    <w:rsid w:val="000123EF"/>
    <w:rsid w:val="00012983"/>
    <w:rsid w:val="00012CE5"/>
    <w:rsid w:val="00012E03"/>
    <w:rsid w:val="00012F5D"/>
    <w:rsid w:val="00013199"/>
    <w:rsid w:val="000131A0"/>
    <w:rsid w:val="0001325A"/>
    <w:rsid w:val="000133A0"/>
    <w:rsid w:val="00013958"/>
    <w:rsid w:val="00013FF0"/>
    <w:rsid w:val="00014632"/>
    <w:rsid w:val="000147AD"/>
    <w:rsid w:val="000148E3"/>
    <w:rsid w:val="00015089"/>
    <w:rsid w:val="0001516F"/>
    <w:rsid w:val="000151E9"/>
    <w:rsid w:val="0001520A"/>
    <w:rsid w:val="00015683"/>
    <w:rsid w:val="00015BF1"/>
    <w:rsid w:val="00015C52"/>
    <w:rsid w:val="00015E8E"/>
    <w:rsid w:val="0001601E"/>
    <w:rsid w:val="000162D2"/>
    <w:rsid w:val="00016341"/>
    <w:rsid w:val="000165D0"/>
    <w:rsid w:val="000166FF"/>
    <w:rsid w:val="000169BD"/>
    <w:rsid w:val="0001701B"/>
    <w:rsid w:val="00017040"/>
    <w:rsid w:val="000170A3"/>
    <w:rsid w:val="000173E8"/>
    <w:rsid w:val="00017884"/>
    <w:rsid w:val="00017F6D"/>
    <w:rsid w:val="00020038"/>
    <w:rsid w:val="000200CC"/>
    <w:rsid w:val="000203B1"/>
    <w:rsid w:val="0002055E"/>
    <w:rsid w:val="00020586"/>
    <w:rsid w:val="00020655"/>
    <w:rsid w:val="00020788"/>
    <w:rsid w:val="000207E7"/>
    <w:rsid w:val="00020C28"/>
    <w:rsid w:val="00020E22"/>
    <w:rsid w:val="00020EDB"/>
    <w:rsid w:val="00020F2E"/>
    <w:rsid w:val="00020F7F"/>
    <w:rsid w:val="00021384"/>
    <w:rsid w:val="000213C9"/>
    <w:rsid w:val="00021825"/>
    <w:rsid w:val="00021D7C"/>
    <w:rsid w:val="00021E3F"/>
    <w:rsid w:val="000220E2"/>
    <w:rsid w:val="0002227A"/>
    <w:rsid w:val="00022443"/>
    <w:rsid w:val="00022562"/>
    <w:rsid w:val="00022635"/>
    <w:rsid w:val="000227F0"/>
    <w:rsid w:val="00022A34"/>
    <w:rsid w:val="00022B34"/>
    <w:rsid w:val="00022BE0"/>
    <w:rsid w:val="00022D97"/>
    <w:rsid w:val="00022DAD"/>
    <w:rsid w:val="000230D2"/>
    <w:rsid w:val="00023152"/>
    <w:rsid w:val="0002319A"/>
    <w:rsid w:val="000235C4"/>
    <w:rsid w:val="0002372F"/>
    <w:rsid w:val="0002383C"/>
    <w:rsid w:val="00023999"/>
    <w:rsid w:val="00023AB9"/>
    <w:rsid w:val="00023C4B"/>
    <w:rsid w:val="00023CCE"/>
    <w:rsid w:val="00023CE6"/>
    <w:rsid w:val="00023F0C"/>
    <w:rsid w:val="00023F82"/>
    <w:rsid w:val="00024290"/>
    <w:rsid w:val="000243C6"/>
    <w:rsid w:val="00024455"/>
    <w:rsid w:val="00024494"/>
    <w:rsid w:val="00024994"/>
    <w:rsid w:val="000249D4"/>
    <w:rsid w:val="00024A3E"/>
    <w:rsid w:val="00024C62"/>
    <w:rsid w:val="00024D8C"/>
    <w:rsid w:val="000250EC"/>
    <w:rsid w:val="000251E3"/>
    <w:rsid w:val="00025720"/>
    <w:rsid w:val="000257C6"/>
    <w:rsid w:val="00026132"/>
    <w:rsid w:val="000262CB"/>
    <w:rsid w:val="00026668"/>
    <w:rsid w:val="0002669B"/>
    <w:rsid w:val="000268A8"/>
    <w:rsid w:val="00026951"/>
    <w:rsid w:val="00026AA4"/>
    <w:rsid w:val="00026C33"/>
    <w:rsid w:val="000270C2"/>
    <w:rsid w:val="000274C2"/>
    <w:rsid w:val="00027601"/>
    <w:rsid w:val="0002768A"/>
    <w:rsid w:val="00027839"/>
    <w:rsid w:val="00027842"/>
    <w:rsid w:val="000278C7"/>
    <w:rsid w:val="00027BB2"/>
    <w:rsid w:val="00027D59"/>
    <w:rsid w:val="00027F5E"/>
    <w:rsid w:val="00030031"/>
    <w:rsid w:val="0003043B"/>
    <w:rsid w:val="00030445"/>
    <w:rsid w:val="00030808"/>
    <w:rsid w:val="00030CE9"/>
    <w:rsid w:val="00030E12"/>
    <w:rsid w:val="00030EE7"/>
    <w:rsid w:val="00030FC9"/>
    <w:rsid w:val="00031B75"/>
    <w:rsid w:val="00031C62"/>
    <w:rsid w:val="00031DE3"/>
    <w:rsid w:val="00031E9B"/>
    <w:rsid w:val="00031ECF"/>
    <w:rsid w:val="00031FA7"/>
    <w:rsid w:val="00032105"/>
    <w:rsid w:val="00032219"/>
    <w:rsid w:val="00032555"/>
    <w:rsid w:val="00032614"/>
    <w:rsid w:val="0003267C"/>
    <w:rsid w:val="00032CCC"/>
    <w:rsid w:val="00032E5C"/>
    <w:rsid w:val="00032E72"/>
    <w:rsid w:val="00033049"/>
    <w:rsid w:val="00033155"/>
    <w:rsid w:val="00033434"/>
    <w:rsid w:val="00033455"/>
    <w:rsid w:val="0003350F"/>
    <w:rsid w:val="000335D3"/>
    <w:rsid w:val="00033C0A"/>
    <w:rsid w:val="00033D09"/>
    <w:rsid w:val="00033EBF"/>
    <w:rsid w:val="00033EFB"/>
    <w:rsid w:val="00033FCE"/>
    <w:rsid w:val="000342AE"/>
    <w:rsid w:val="00034508"/>
    <w:rsid w:val="00034947"/>
    <w:rsid w:val="00034992"/>
    <w:rsid w:val="00034DBF"/>
    <w:rsid w:val="00034E19"/>
    <w:rsid w:val="000350B4"/>
    <w:rsid w:val="000350BB"/>
    <w:rsid w:val="000352CC"/>
    <w:rsid w:val="00035633"/>
    <w:rsid w:val="00035A15"/>
    <w:rsid w:val="000366EF"/>
    <w:rsid w:val="00036746"/>
    <w:rsid w:val="00036B15"/>
    <w:rsid w:val="00036CFE"/>
    <w:rsid w:val="00036D25"/>
    <w:rsid w:val="00036D69"/>
    <w:rsid w:val="00036DE9"/>
    <w:rsid w:val="00036EF0"/>
    <w:rsid w:val="00036F8C"/>
    <w:rsid w:val="00037098"/>
    <w:rsid w:val="000371ED"/>
    <w:rsid w:val="0003721E"/>
    <w:rsid w:val="00037236"/>
    <w:rsid w:val="00037279"/>
    <w:rsid w:val="00037295"/>
    <w:rsid w:val="0003746F"/>
    <w:rsid w:val="0003757A"/>
    <w:rsid w:val="00037907"/>
    <w:rsid w:val="00037BB1"/>
    <w:rsid w:val="00037BC7"/>
    <w:rsid w:val="00037D2E"/>
    <w:rsid w:val="00037DC2"/>
    <w:rsid w:val="000402C1"/>
    <w:rsid w:val="000405DD"/>
    <w:rsid w:val="00040740"/>
    <w:rsid w:val="000408C4"/>
    <w:rsid w:val="00040A21"/>
    <w:rsid w:val="00040AE4"/>
    <w:rsid w:val="00041192"/>
    <w:rsid w:val="000411DA"/>
    <w:rsid w:val="000412B0"/>
    <w:rsid w:val="00041478"/>
    <w:rsid w:val="00041580"/>
    <w:rsid w:val="00041B73"/>
    <w:rsid w:val="00041BA0"/>
    <w:rsid w:val="00041E31"/>
    <w:rsid w:val="00041E7C"/>
    <w:rsid w:val="00042244"/>
    <w:rsid w:val="00042F70"/>
    <w:rsid w:val="00042F74"/>
    <w:rsid w:val="000431F7"/>
    <w:rsid w:val="000434F1"/>
    <w:rsid w:val="000435FD"/>
    <w:rsid w:val="000436D1"/>
    <w:rsid w:val="00043789"/>
    <w:rsid w:val="00043A1F"/>
    <w:rsid w:val="00043A89"/>
    <w:rsid w:val="00043AFB"/>
    <w:rsid w:val="00043D62"/>
    <w:rsid w:val="0004400A"/>
    <w:rsid w:val="0004411B"/>
    <w:rsid w:val="00044392"/>
    <w:rsid w:val="00044550"/>
    <w:rsid w:val="000447B5"/>
    <w:rsid w:val="0004480C"/>
    <w:rsid w:val="0004490A"/>
    <w:rsid w:val="00044A0E"/>
    <w:rsid w:val="00044CDD"/>
    <w:rsid w:val="00044EF3"/>
    <w:rsid w:val="00045049"/>
    <w:rsid w:val="000450C2"/>
    <w:rsid w:val="00045533"/>
    <w:rsid w:val="000455D5"/>
    <w:rsid w:val="000457E9"/>
    <w:rsid w:val="00045845"/>
    <w:rsid w:val="000458A5"/>
    <w:rsid w:val="00045BDF"/>
    <w:rsid w:val="00045C04"/>
    <w:rsid w:val="00045C26"/>
    <w:rsid w:val="00045C94"/>
    <w:rsid w:val="000460A5"/>
    <w:rsid w:val="00046693"/>
    <w:rsid w:val="00046816"/>
    <w:rsid w:val="000469B6"/>
    <w:rsid w:val="00046AAD"/>
    <w:rsid w:val="00046B2A"/>
    <w:rsid w:val="00046C44"/>
    <w:rsid w:val="00046C79"/>
    <w:rsid w:val="000470A3"/>
    <w:rsid w:val="000470B4"/>
    <w:rsid w:val="000470C5"/>
    <w:rsid w:val="0004716E"/>
    <w:rsid w:val="00047475"/>
    <w:rsid w:val="000475C5"/>
    <w:rsid w:val="00047841"/>
    <w:rsid w:val="00047A92"/>
    <w:rsid w:val="00047B17"/>
    <w:rsid w:val="00047BBE"/>
    <w:rsid w:val="00050318"/>
    <w:rsid w:val="000503BD"/>
    <w:rsid w:val="00050528"/>
    <w:rsid w:val="00050CAA"/>
    <w:rsid w:val="00050CE6"/>
    <w:rsid w:val="000510E7"/>
    <w:rsid w:val="0005130C"/>
    <w:rsid w:val="00051854"/>
    <w:rsid w:val="00051CC3"/>
    <w:rsid w:val="00051E66"/>
    <w:rsid w:val="00051ECB"/>
    <w:rsid w:val="00052116"/>
    <w:rsid w:val="0005214B"/>
    <w:rsid w:val="0005259E"/>
    <w:rsid w:val="00052771"/>
    <w:rsid w:val="000529E3"/>
    <w:rsid w:val="00052A94"/>
    <w:rsid w:val="00052B95"/>
    <w:rsid w:val="00052D77"/>
    <w:rsid w:val="00052FA9"/>
    <w:rsid w:val="00053007"/>
    <w:rsid w:val="00053023"/>
    <w:rsid w:val="00053030"/>
    <w:rsid w:val="000535B3"/>
    <w:rsid w:val="00053CD3"/>
    <w:rsid w:val="00053D03"/>
    <w:rsid w:val="00054189"/>
    <w:rsid w:val="000542BA"/>
    <w:rsid w:val="00054433"/>
    <w:rsid w:val="0005486C"/>
    <w:rsid w:val="00054F14"/>
    <w:rsid w:val="000550E3"/>
    <w:rsid w:val="00055333"/>
    <w:rsid w:val="00055368"/>
    <w:rsid w:val="0005542F"/>
    <w:rsid w:val="0005545F"/>
    <w:rsid w:val="00055659"/>
    <w:rsid w:val="0005567F"/>
    <w:rsid w:val="000558C4"/>
    <w:rsid w:val="00055DCE"/>
    <w:rsid w:val="00055E4B"/>
    <w:rsid w:val="00055E70"/>
    <w:rsid w:val="000564DF"/>
    <w:rsid w:val="00056715"/>
    <w:rsid w:val="0005684E"/>
    <w:rsid w:val="00056B35"/>
    <w:rsid w:val="00056BAA"/>
    <w:rsid w:val="000571E2"/>
    <w:rsid w:val="000573E0"/>
    <w:rsid w:val="0005757A"/>
    <w:rsid w:val="00057920"/>
    <w:rsid w:val="000579F8"/>
    <w:rsid w:val="00057BE7"/>
    <w:rsid w:val="00057D02"/>
    <w:rsid w:val="000601EB"/>
    <w:rsid w:val="00060225"/>
    <w:rsid w:val="00060377"/>
    <w:rsid w:val="0006073C"/>
    <w:rsid w:val="00060D49"/>
    <w:rsid w:val="00060E27"/>
    <w:rsid w:val="00060FC0"/>
    <w:rsid w:val="00060FC7"/>
    <w:rsid w:val="000616FD"/>
    <w:rsid w:val="00061848"/>
    <w:rsid w:val="00061919"/>
    <w:rsid w:val="00061FBC"/>
    <w:rsid w:val="000620FB"/>
    <w:rsid w:val="0006210D"/>
    <w:rsid w:val="00062139"/>
    <w:rsid w:val="0006221A"/>
    <w:rsid w:val="0006276B"/>
    <w:rsid w:val="000627C9"/>
    <w:rsid w:val="000629D8"/>
    <w:rsid w:val="00062B3D"/>
    <w:rsid w:val="00062EDB"/>
    <w:rsid w:val="000634C4"/>
    <w:rsid w:val="0006366B"/>
    <w:rsid w:val="00063825"/>
    <w:rsid w:val="000638D5"/>
    <w:rsid w:val="00063CF1"/>
    <w:rsid w:val="00063FDA"/>
    <w:rsid w:val="00064399"/>
    <w:rsid w:val="000643BF"/>
    <w:rsid w:val="000644CD"/>
    <w:rsid w:val="00064712"/>
    <w:rsid w:val="0006471A"/>
    <w:rsid w:val="000647E3"/>
    <w:rsid w:val="000647EB"/>
    <w:rsid w:val="000649A6"/>
    <w:rsid w:val="00064A58"/>
    <w:rsid w:val="00064ACF"/>
    <w:rsid w:val="00064D07"/>
    <w:rsid w:val="00064DB6"/>
    <w:rsid w:val="000653E7"/>
    <w:rsid w:val="000654F5"/>
    <w:rsid w:val="00065514"/>
    <w:rsid w:val="00065766"/>
    <w:rsid w:val="000659B7"/>
    <w:rsid w:val="00065CF4"/>
    <w:rsid w:val="00065DAB"/>
    <w:rsid w:val="00065E0D"/>
    <w:rsid w:val="0006616F"/>
    <w:rsid w:val="0006632A"/>
    <w:rsid w:val="00066331"/>
    <w:rsid w:val="000663E5"/>
    <w:rsid w:val="000668DA"/>
    <w:rsid w:val="00066920"/>
    <w:rsid w:val="00066BEF"/>
    <w:rsid w:val="00066CBA"/>
    <w:rsid w:val="00066E18"/>
    <w:rsid w:val="00066F43"/>
    <w:rsid w:val="00066F97"/>
    <w:rsid w:val="0006719D"/>
    <w:rsid w:val="000671A3"/>
    <w:rsid w:val="000675C1"/>
    <w:rsid w:val="0006787D"/>
    <w:rsid w:val="00067A9A"/>
    <w:rsid w:val="00067BA5"/>
    <w:rsid w:val="00067CDC"/>
    <w:rsid w:val="00070288"/>
    <w:rsid w:val="00070498"/>
    <w:rsid w:val="000707AD"/>
    <w:rsid w:val="00070A9D"/>
    <w:rsid w:val="00070E0E"/>
    <w:rsid w:val="00071005"/>
    <w:rsid w:val="000712B4"/>
    <w:rsid w:val="000713CA"/>
    <w:rsid w:val="0007185A"/>
    <w:rsid w:val="000718DD"/>
    <w:rsid w:val="00071C3C"/>
    <w:rsid w:val="00071DE4"/>
    <w:rsid w:val="00071E0D"/>
    <w:rsid w:val="00071E7A"/>
    <w:rsid w:val="00071E82"/>
    <w:rsid w:val="00071F9E"/>
    <w:rsid w:val="00072455"/>
    <w:rsid w:val="00072657"/>
    <w:rsid w:val="000726FD"/>
    <w:rsid w:val="00072A15"/>
    <w:rsid w:val="00073110"/>
    <w:rsid w:val="0007319D"/>
    <w:rsid w:val="0007349E"/>
    <w:rsid w:val="00073929"/>
    <w:rsid w:val="000739C6"/>
    <w:rsid w:val="000739F5"/>
    <w:rsid w:val="00073AFB"/>
    <w:rsid w:val="00073BCB"/>
    <w:rsid w:val="00073CBF"/>
    <w:rsid w:val="00073EDA"/>
    <w:rsid w:val="000740CA"/>
    <w:rsid w:val="0007417C"/>
    <w:rsid w:val="000741CC"/>
    <w:rsid w:val="000742D2"/>
    <w:rsid w:val="000746EE"/>
    <w:rsid w:val="0007477E"/>
    <w:rsid w:val="0007499C"/>
    <w:rsid w:val="00074A78"/>
    <w:rsid w:val="00074DAD"/>
    <w:rsid w:val="00074E88"/>
    <w:rsid w:val="0007505A"/>
    <w:rsid w:val="00075792"/>
    <w:rsid w:val="000758E2"/>
    <w:rsid w:val="000758F6"/>
    <w:rsid w:val="00075A66"/>
    <w:rsid w:val="00075ADB"/>
    <w:rsid w:val="00075B8F"/>
    <w:rsid w:val="00075DDC"/>
    <w:rsid w:val="000760AE"/>
    <w:rsid w:val="0007614F"/>
    <w:rsid w:val="00076235"/>
    <w:rsid w:val="00076242"/>
    <w:rsid w:val="00076302"/>
    <w:rsid w:val="0007640E"/>
    <w:rsid w:val="000766DC"/>
    <w:rsid w:val="000767D3"/>
    <w:rsid w:val="00076B6A"/>
    <w:rsid w:val="00076C8C"/>
    <w:rsid w:val="00076CD8"/>
    <w:rsid w:val="00076CDA"/>
    <w:rsid w:val="00076F6A"/>
    <w:rsid w:val="000774D8"/>
    <w:rsid w:val="000775A3"/>
    <w:rsid w:val="0007764D"/>
    <w:rsid w:val="000776E0"/>
    <w:rsid w:val="00077A1C"/>
    <w:rsid w:val="00077A2E"/>
    <w:rsid w:val="00077B28"/>
    <w:rsid w:val="00077EAB"/>
    <w:rsid w:val="00077F7B"/>
    <w:rsid w:val="00077FCF"/>
    <w:rsid w:val="00077FE2"/>
    <w:rsid w:val="00080338"/>
    <w:rsid w:val="000805A5"/>
    <w:rsid w:val="00080601"/>
    <w:rsid w:val="00080722"/>
    <w:rsid w:val="0008077E"/>
    <w:rsid w:val="0008081C"/>
    <w:rsid w:val="00080AFC"/>
    <w:rsid w:val="00080B12"/>
    <w:rsid w:val="00080BE9"/>
    <w:rsid w:val="00080EA8"/>
    <w:rsid w:val="00080FE9"/>
    <w:rsid w:val="00081179"/>
    <w:rsid w:val="000812C8"/>
    <w:rsid w:val="00081BBA"/>
    <w:rsid w:val="00082215"/>
    <w:rsid w:val="0008239B"/>
    <w:rsid w:val="000823A2"/>
    <w:rsid w:val="00082518"/>
    <w:rsid w:val="000828F0"/>
    <w:rsid w:val="00083237"/>
    <w:rsid w:val="00083451"/>
    <w:rsid w:val="000837FE"/>
    <w:rsid w:val="000839F4"/>
    <w:rsid w:val="00083D31"/>
    <w:rsid w:val="00083E04"/>
    <w:rsid w:val="00083F0B"/>
    <w:rsid w:val="000841B4"/>
    <w:rsid w:val="00084630"/>
    <w:rsid w:val="00084639"/>
    <w:rsid w:val="0008485C"/>
    <w:rsid w:val="00084A73"/>
    <w:rsid w:val="00084B57"/>
    <w:rsid w:val="00084BA0"/>
    <w:rsid w:val="00084BFC"/>
    <w:rsid w:val="00085191"/>
    <w:rsid w:val="0008535C"/>
    <w:rsid w:val="000853E1"/>
    <w:rsid w:val="00085533"/>
    <w:rsid w:val="00085584"/>
    <w:rsid w:val="00085B2B"/>
    <w:rsid w:val="00085D23"/>
    <w:rsid w:val="00085E91"/>
    <w:rsid w:val="00085EAB"/>
    <w:rsid w:val="00085F56"/>
    <w:rsid w:val="000861FD"/>
    <w:rsid w:val="000863E5"/>
    <w:rsid w:val="000864E1"/>
    <w:rsid w:val="0008695A"/>
    <w:rsid w:val="00086B43"/>
    <w:rsid w:val="00087304"/>
    <w:rsid w:val="000873A1"/>
    <w:rsid w:val="000874DC"/>
    <w:rsid w:val="00087566"/>
    <w:rsid w:val="00087780"/>
    <w:rsid w:val="00087A25"/>
    <w:rsid w:val="00087ABB"/>
    <w:rsid w:val="00090040"/>
    <w:rsid w:val="00090192"/>
    <w:rsid w:val="000903A0"/>
    <w:rsid w:val="000903EA"/>
    <w:rsid w:val="000904E4"/>
    <w:rsid w:val="00090503"/>
    <w:rsid w:val="00090860"/>
    <w:rsid w:val="00090C0A"/>
    <w:rsid w:val="00090E29"/>
    <w:rsid w:val="00090EF2"/>
    <w:rsid w:val="00091360"/>
    <w:rsid w:val="000915DE"/>
    <w:rsid w:val="00091645"/>
    <w:rsid w:val="00091881"/>
    <w:rsid w:val="00091A5B"/>
    <w:rsid w:val="00091C18"/>
    <w:rsid w:val="00091E87"/>
    <w:rsid w:val="00092071"/>
    <w:rsid w:val="00092140"/>
    <w:rsid w:val="00092175"/>
    <w:rsid w:val="00092224"/>
    <w:rsid w:val="0009247D"/>
    <w:rsid w:val="000925DB"/>
    <w:rsid w:val="00092780"/>
    <w:rsid w:val="0009287C"/>
    <w:rsid w:val="00092AD1"/>
    <w:rsid w:val="00092C4E"/>
    <w:rsid w:val="00092E23"/>
    <w:rsid w:val="00092EB1"/>
    <w:rsid w:val="00092FF0"/>
    <w:rsid w:val="00093050"/>
    <w:rsid w:val="00093203"/>
    <w:rsid w:val="00093238"/>
    <w:rsid w:val="000935D8"/>
    <w:rsid w:val="000935EE"/>
    <w:rsid w:val="0009389B"/>
    <w:rsid w:val="000938B8"/>
    <w:rsid w:val="00093E7B"/>
    <w:rsid w:val="00094198"/>
    <w:rsid w:val="00094289"/>
    <w:rsid w:val="0009432E"/>
    <w:rsid w:val="000947E4"/>
    <w:rsid w:val="0009496E"/>
    <w:rsid w:val="00094B73"/>
    <w:rsid w:val="00094DC4"/>
    <w:rsid w:val="00094F2D"/>
    <w:rsid w:val="000953D5"/>
    <w:rsid w:val="0009554F"/>
    <w:rsid w:val="000958A5"/>
    <w:rsid w:val="00095B3F"/>
    <w:rsid w:val="00095BC3"/>
    <w:rsid w:val="00095CE3"/>
    <w:rsid w:val="00095D2C"/>
    <w:rsid w:val="00095D69"/>
    <w:rsid w:val="00095E97"/>
    <w:rsid w:val="00095EBF"/>
    <w:rsid w:val="0009615A"/>
    <w:rsid w:val="000965F0"/>
    <w:rsid w:val="00096B00"/>
    <w:rsid w:val="000976D3"/>
    <w:rsid w:val="000979B4"/>
    <w:rsid w:val="00097BA6"/>
    <w:rsid w:val="00097E37"/>
    <w:rsid w:val="00097F63"/>
    <w:rsid w:val="00097FD3"/>
    <w:rsid w:val="000A00BC"/>
    <w:rsid w:val="000A00BF"/>
    <w:rsid w:val="000A060C"/>
    <w:rsid w:val="000A0B41"/>
    <w:rsid w:val="000A0C06"/>
    <w:rsid w:val="000A0CBE"/>
    <w:rsid w:val="000A0D1E"/>
    <w:rsid w:val="000A0D4C"/>
    <w:rsid w:val="000A0F7A"/>
    <w:rsid w:val="000A0FBB"/>
    <w:rsid w:val="000A107C"/>
    <w:rsid w:val="000A10EC"/>
    <w:rsid w:val="000A1249"/>
    <w:rsid w:val="000A12A1"/>
    <w:rsid w:val="000A12FB"/>
    <w:rsid w:val="000A171A"/>
    <w:rsid w:val="000A1B93"/>
    <w:rsid w:val="000A1DA3"/>
    <w:rsid w:val="000A25D5"/>
    <w:rsid w:val="000A271E"/>
    <w:rsid w:val="000A27B7"/>
    <w:rsid w:val="000A2C4E"/>
    <w:rsid w:val="000A2D21"/>
    <w:rsid w:val="000A2DD4"/>
    <w:rsid w:val="000A2EDD"/>
    <w:rsid w:val="000A3380"/>
    <w:rsid w:val="000A3B02"/>
    <w:rsid w:val="000A3CA5"/>
    <w:rsid w:val="000A3DD8"/>
    <w:rsid w:val="000A4023"/>
    <w:rsid w:val="000A47EC"/>
    <w:rsid w:val="000A48F7"/>
    <w:rsid w:val="000A4A96"/>
    <w:rsid w:val="000A4B36"/>
    <w:rsid w:val="000A4B6A"/>
    <w:rsid w:val="000A4B90"/>
    <w:rsid w:val="000A4D6F"/>
    <w:rsid w:val="000A4FE3"/>
    <w:rsid w:val="000A50D0"/>
    <w:rsid w:val="000A50E0"/>
    <w:rsid w:val="000A52E2"/>
    <w:rsid w:val="000A5362"/>
    <w:rsid w:val="000A538B"/>
    <w:rsid w:val="000A5495"/>
    <w:rsid w:val="000A573A"/>
    <w:rsid w:val="000A5D0F"/>
    <w:rsid w:val="000A5D75"/>
    <w:rsid w:val="000A5FCB"/>
    <w:rsid w:val="000A648B"/>
    <w:rsid w:val="000A6B1B"/>
    <w:rsid w:val="000A6E08"/>
    <w:rsid w:val="000A7038"/>
    <w:rsid w:val="000A710E"/>
    <w:rsid w:val="000A7792"/>
    <w:rsid w:val="000A78E1"/>
    <w:rsid w:val="000A78FC"/>
    <w:rsid w:val="000A7A3F"/>
    <w:rsid w:val="000A7A42"/>
    <w:rsid w:val="000A7BD7"/>
    <w:rsid w:val="000A7C4C"/>
    <w:rsid w:val="000A7E11"/>
    <w:rsid w:val="000A7E2F"/>
    <w:rsid w:val="000A7EC4"/>
    <w:rsid w:val="000B0489"/>
    <w:rsid w:val="000B0560"/>
    <w:rsid w:val="000B0852"/>
    <w:rsid w:val="000B0B44"/>
    <w:rsid w:val="000B0D91"/>
    <w:rsid w:val="000B0E2D"/>
    <w:rsid w:val="000B0E49"/>
    <w:rsid w:val="000B0E53"/>
    <w:rsid w:val="000B0E5E"/>
    <w:rsid w:val="000B0E8A"/>
    <w:rsid w:val="000B120F"/>
    <w:rsid w:val="000B1330"/>
    <w:rsid w:val="000B142E"/>
    <w:rsid w:val="000B1764"/>
    <w:rsid w:val="000B17A4"/>
    <w:rsid w:val="000B17B9"/>
    <w:rsid w:val="000B18D6"/>
    <w:rsid w:val="000B18DA"/>
    <w:rsid w:val="000B18F9"/>
    <w:rsid w:val="000B1C79"/>
    <w:rsid w:val="000B2136"/>
    <w:rsid w:val="000B22D4"/>
    <w:rsid w:val="000B24A6"/>
    <w:rsid w:val="000B24FB"/>
    <w:rsid w:val="000B27EB"/>
    <w:rsid w:val="000B2AB0"/>
    <w:rsid w:val="000B2D29"/>
    <w:rsid w:val="000B2E97"/>
    <w:rsid w:val="000B3118"/>
    <w:rsid w:val="000B31FC"/>
    <w:rsid w:val="000B3224"/>
    <w:rsid w:val="000B33FE"/>
    <w:rsid w:val="000B357D"/>
    <w:rsid w:val="000B383C"/>
    <w:rsid w:val="000B3CC2"/>
    <w:rsid w:val="000B3DA7"/>
    <w:rsid w:val="000B3DD1"/>
    <w:rsid w:val="000B3F4F"/>
    <w:rsid w:val="000B4181"/>
    <w:rsid w:val="000B4289"/>
    <w:rsid w:val="000B42EF"/>
    <w:rsid w:val="000B44B7"/>
    <w:rsid w:val="000B4567"/>
    <w:rsid w:val="000B49CE"/>
    <w:rsid w:val="000B4C3E"/>
    <w:rsid w:val="000B4EAE"/>
    <w:rsid w:val="000B4FF5"/>
    <w:rsid w:val="000B52F1"/>
    <w:rsid w:val="000B539E"/>
    <w:rsid w:val="000B5584"/>
    <w:rsid w:val="000B58DF"/>
    <w:rsid w:val="000B5A35"/>
    <w:rsid w:val="000B5B27"/>
    <w:rsid w:val="000B5CC6"/>
    <w:rsid w:val="000B5CCD"/>
    <w:rsid w:val="000B5E8B"/>
    <w:rsid w:val="000B5ECD"/>
    <w:rsid w:val="000B5FDA"/>
    <w:rsid w:val="000B629C"/>
    <w:rsid w:val="000B65E2"/>
    <w:rsid w:val="000B6669"/>
    <w:rsid w:val="000B668C"/>
    <w:rsid w:val="000B6936"/>
    <w:rsid w:val="000B6A02"/>
    <w:rsid w:val="000B6D42"/>
    <w:rsid w:val="000B6E03"/>
    <w:rsid w:val="000B6E19"/>
    <w:rsid w:val="000B6E64"/>
    <w:rsid w:val="000B72AA"/>
    <w:rsid w:val="000B72D1"/>
    <w:rsid w:val="000B73B2"/>
    <w:rsid w:val="000B73D3"/>
    <w:rsid w:val="000B770F"/>
    <w:rsid w:val="000B773F"/>
    <w:rsid w:val="000B7878"/>
    <w:rsid w:val="000B7932"/>
    <w:rsid w:val="000B7A7B"/>
    <w:rsid w:val="000B7A82"/>
    <w:rsid w:val="000B7CD9"/>
    <w:rsid w:val="000B7D51"/>
    <w:rsid w:val="000B7F25"/>
    <w:rsid w:val="000C0055"/>
    <w:rsid w:val="000C00BB"/>
    <w:rsid w:val="000C01AA"/>
    <w:rsid w:val="000C01F1"/>
    <w:rsid w:val="000C029B"/>
    <w:rsid w:val="000C0419"/>
    <w:rsid w:val="000C045F"/>
    <w:rsid w:val="000C05A5"/>
    <w:rsid w:val="000C0698"/>
    <w:rsid w:val="000C06C8"/>
    <w:rsid w:val="000C0F83"/>
    <w:rsid w:val="000C0F9A"/>
    <w:rsid w:val="000C11AB"/>
    <w:rsid w:val="000C172B"/>
    <w:rsid w:val="000C19B4"/>
    <w:rsid w:val="000C1BD6"/>
    <w:rsid w:val="000C1C01"/>
    <w:rsid w:val="000C1FBB"/>
    <w:rsid w:val="000C21C8"/>
    <w:rsid w:val="000C2274"/>
    <w:rsid w:val="000C23C5"/>
    <w:rsid w:val="000C2435"/>
    <w:rsid w:val="000C246A"/>
    <w:rsid w:val="000C255A"/>
    <w:rsid w:val="000C2663"/>
    <w:rsid w:val="000C2766"/>
    <w:rsid w:val="000C2815"/>
    <w:rsid w:val="000C29BB"/>
    <w:rsid w:val="000C29C3"/>
    <w:rsid w:val="000C2BCB"/>
    <w:rsid w:val="000C2C3F"/>
    <w:rsid w:val="000C2D84"/>
    <w:rsid w:val="000C2FFF"/>
    <w:rsid w:val="000C3314"/>
    <w:rsid w:val="000C33B6"/>
    <w:rsid w:val="000C33ED"/>
    <w:rsid w:val="000C3AF9"/>
    <w:rsid w:val="000C45B9"/>
    <w:rsid w:val="000C471D"/>
    <w:rsid w:val="000C47C4"/>
    <w:rsid w:val="000C47FB"/>
    <w:rsid w:val="000C4820"/>
    <w:rsid w:val="000C4A55"/>
    <w:rsid w:val="000C4AF2"/>
    <w:rsid w:val="000C4DF0"/>
    <w:rsid w:val="000C4F1D"/>
    <w:rsid w:val="000C4FCF"/>
    <w:rsid w:val="000C5061"/>
    <w:rsid w:val="000C5095"/>
    <w:rsid w:val="000C534C"/>
    <w:rsid w:val="000C53B8"/>
    <w:rsid w:val="000C5878"/>
    <w:rsid w:val="000C598D"/>
    <w:rsid w:val="000C5E55"/>
    <w:rsid w:val="000C5F1E"/>
    <w:rsid w:val="000C609B"/>
    <w:rsid w:val="000C6121"/>
    <w:rsid w:val="000C6148"/>
    <w:rsid w:val="000C61E9"/>
    <w:rsid w:val="000C63C6"/>
    <w:rsid w:val="000C640B"/>
    <w:rsid w:val="000C690A"/>
    <w:rsid w:val="000C6916"/>
    <w:rsid w:val="000C692F"/>
    <w:rsid w:val="000C6AE3"/>
    <w:rsid w:val="000C6B3B"/>
    <w:rsid w:val="000C6B85"/>
    <w:rsid w:val="000C6E49"/>
    <w:rsid w:val="000C6F2C"/>
    <w:rsid w:val="000C712F"/>
    <w:rsid w:val="000C716E"/>
    <w:rsid w:val="000C7585"/>
    <w:rsid w:val="000C75FF"/>
    <w:rsid w:val="000C76F3"/>
    <w:rsid w:val="000C7766"/>
    <w:rsid w:val="000C77B9"/>
    <w:rsid w:val="000C79C7"/>
    <w:rsid w:val="000C7A1C"/>
    <w:rsid w:val="000C7A5A"/>
    <w:rsid w:val="000C7DC4"/>
    <w:rsid w:val="000C7FAF"/>
    <w:rsid w:val="000C7FD0"/>
    <w:rsid w:val="000D0267"/>
    <w:rsid w:val="000D0287"/>
    <w:rsid w:val="000D0544"/>
    <w:rsid w:val="000D0704"/>
    <w:rsid w:val="000D073F"/>
    <w:rsid w:val="000D0893"/>
    <w:rsid w:val="000D0CB3"/>
    <w:rsid w:val="000D0E42"/>
    <w:rsid w:val="000D1029"/>
    <w:rsid w:val="000D10E6"/>
    <w:rsid w:val="000D13E2"/>
    <w:rsid w:val="000D14A1"/>
    <w:rsid w:val="000D16C1"/>
    <w:rsid w:val="000D1EEA"/>
    <w:rsid w:val="000D20F7"/>
    <w:rsid w:val="000D220C"/>
    <w:rsid w:val="000D24E0"/>
    <w:rsid w:val="000D2502"/>
    <w:rsid w:val="000D2715"/>
    <w:rsid w:val="000D27CD"/>
    <w:rsid w:val="000D2803"/>
    <w:rsid w:val="000D2983"/>
    <w:rsid w:val="000D29E0"/>
    <w:rsid w:val="000D2C15"/>
    <w:rsid w:val="000D2E7B"/>
    <w:rsid w:val="000D2EEA"/>
    <w:rsid w:val="000D3012"/>
    <w:rsid w:val="000D31F7"/>
    <w:rsid w:val="000D35A7"/>
    <w:rsid w:val="000D35E5"/>
    <w:rsid w:val="000D3C23"/>
    <w:rsid w:val="000D3FE9"/>
    <w:rsid w:val="000D4195"/>
    <w:rsid w:val="000D452E"/>
    <w:rsid w:val="000D46F2"/>
    <w:rsid w:val="000D4773"/>
    <w:rsid w:val="000D4864"/>
    <w:rsid w:val="000D4AED"/>
    <w:rsid w:val="000D4CEA"/>
    <w:rsid w:val="000D4DB6"/>
    <w:rsid w:val="000D4EAB"/>
    <w:rsid w:val="000D51F9"/>
    <w:rsid w:val="000D54FD"/>
    <w:rsid w:val="000D5524"/>
    <w:rsid w:val="000D56E2"/>
    <w:rsid w:val="000D5724"/>
    <w:rsid w:val="000D575B"/>
    <w:rsid w:val="000D59B6"/>
    <w:rsid w:val="000D5EDC"/>
    <w:rsid w:val="000D67F4"/>
    <w:rsid w:val="000D67FC"/>
    <w:rsid w:val="000D6971"/>
    <w:rsid w:val="000D6A79"/>
    <w:rsid w:val="000D6CAC"/>
    <w:rsid w:val="000D6CD6"/>
    <w:rsid w:val="000D6D7C"/>
    <w:rsid w:val="000D7283"/>
    <w:rsid w:val="000D7952"/>
    <w:rsid w:val="000D7B9C"/>
    <w:rsid w:val="000D7C3D"/>
    <w:rsid w:val="000D7CAA"/>
    <w:rsid w:val="000D7E17"/>
    <w:rsid w:val="000D7E82"/>
    <w:rsid w:val="000E0054"/>
    <w:rsid w:val="000E01C1"/>
    <w:rsid w:val="000E027B"/>
    <w:rsid w:val="000E02C7"/>
    <w:rsid w:val="000E0446"/>
    <w:rsid w:val="000E061D"/>
    <w:rsid w:val="000E06E8"/>
    <w:rsid w:val="000E07D9"/>
    <w:rsid w:val="000E0C03"/>
    <w:rsid w:val="000E108F"/>
    <w:rsid w:val="000E1236"/>
    <w:rsid w:val="000E1238"/>
    <w:rsid w:val="000E1545"/>
    <w:rsid w:val="000E1633"/>
    <w:rsid w:val="000E17E7"/>
    <w:rsid w:val="000E1C85"/>
    <w:rsid w:val="000E1D8C"/>
    <w:rsid w:val="000E1E38"/>
    <w:rsid w:val="000E1F05"/>
    <w:rsid w:val="000E20C2"/>
    <w:rsid w:val="000E21AE"/>
    <w:rsid w:val="000E2707"/>
    <w:rsid w:val="000E272E"/>
    <w:rsid w:val="000E2A50"/>
    <w:rsid w:val="000E2C34"/>
    <w:rsid w:val="000E2DF9"/>
    <w:rsid w:val="000E2E17"/>
    <w:rsid w:val="000E2E84"/>
    <w:rsid w:val="000E2ED8"/>
    <w:rsid w:val="000E30D7"/>
    <w:rsid w:val="000E31DA"/>
    <w:rsid w:val="000E3352"/>
    <w:rsid w:val="000E3683"/>
    <w:rsid w:val="000E376B"/>
    <w:rsid w:val="000E3996"/>
    <w:rsid w:val="000E39A9"/>
    <w:rsid w:val="000E3B80"/>
    <w:rsid w:val="000E3E2A"/>
    <w:rsid w:val="000E411E"/>
    <w:rsid w:val="000E4673"/>
    <w:rsid w:val="000E49CB"/>
    <w:rsid w:val="000E4CA7"/>
    <w:rsid w:val="000E4D5B"/>
    <w:rsid w:val="000E504E"/>
    <w:rsid w:val="000E50F0"/>
    <w:rsid w:val="000E5130"/>
    <w:rsid w:val="000E515D"/>
    <w:rsid w:val="000E536D"/>
    <w:rsid w:val="000E5931"/>
    <w:rsid w:val="000E5BCC"/>
    <w:rsid w:val="000E5C56"/>
    <w:rsid w:val="000E5C71"/>
    <w:rsid w:val="000E5EA3"/>
    <w:rsid w:val="000E5FED"/>
    <w:rsid w:val="000E6013"/>
    <w:rsid w:val="000E60BA"/>
    <w:rsid w:val="000E616C"/>
    <w:rsid w:val="000E61D3"/>
    <w:rsid w:val="000E66A9"/>
    <w:rsid w:val="000E6EA1"/>
    <w:rsid w:val="000E7251"/>
    <w:rsid w:val="000E7617"/>
    <w:rsid w:val="000E776C"/>
    <w:rsid w:val="000E7821"/>
    <w:rsid w:val="000E78AF"/>
    <w:rsid w:val="000E78BD"/>
    <w:rsid w:val="000E78CA"/>
    <w:rsid w:val="000E7CC6"/>
    <w:rsid w:val="000E7FE4"/>
    <w:rsid w:val="000F003F"/>
    <w:rsid w:val="000F0202"/>
    <w:rsid w:val="000F023D"/>
    <w:rsid w:val="000F0321"/>
    <w:rsid w:val="000F044E"/>
    <w:rsid w:val="000F04DA"/>
    <w:rsid w:val="000F06D6"/>
    <w:rsid w:val="000F0706"/>
    <w:rsid w:val="000F0989"/>
    <w:rsid w:val="000F0FE9"/>
    <w:rsid w:val="000F152B"/>
    <w:rsid w:val="000F1631"/>
    <w:rsid w:val="000F1653"/>
    <w:rsid w:val="000F1749"/>
    <w:rsid w:val="000F18A2"/>
    <w:rsid w:val="000F191B"/>
    <w:rsid w:val="000F1BD9"/>
    <w:rsid w:val="000F1C13"/>
    <w:rsid w:val="000F24AC"/>
    <w:rsid w:val="000F2646"/>
    <w:rsid w:val="000F2792"/>
    <w:rsid w:val="000F2A28"/>
    <w:rsid w:val="000F2E95"/>
    <w:rsid w:val="000F2F87"/>
    <w:rsid w:val="000F301F"/>
    <w:rsid w:val="000F3043"/>
    <w:rsid w:val="000F314A"/>
    <w:rsid w:val="000F33FD"/>
    <w:rsid w:val="000F3614"/>
    <w:rsid w:val="000F3971"/>
    <w:rsid w:val="000F3BC9"/>
    <w:rsid w:val="000F3E6B"/>
    <w:rsid w:val="000F3FB7"/>
    <w:rsid w:val="000F461A"/>
    <w:rsid w:val="000F48F5"/>
    <w:rsid w:val="000F495D"/>
    <w:rsid w:val="000F4AF3"/>
    <w:rsid w:val="000F4B46"/>
    <w:rsid w:val="000F4DFC"/>
    <w:rsid w:val="000F4EE2"/>
    <w:rsid w:val="000F5022"/>
    <w:rsid w:val="000F562F"/>
    <w:rsid w:val="000F56B2"/>
    <w:rsid w:val="000F56CF"/>
    <w:rsid w:val="000F571A"/>
    <w:rsid w:val="000F5754"/>
    <w:rsid w:val="000F5A4A"/>
    <w:rsid w:val="000F5ADC"/>
    <w:rsid w:val="000F5B26"/>
    <w:rsid w:val="000F5C56"/>
    <w:rsid w:val="000F5CE1"/>
    <w:rsid w:val="000F5F83"/>
    <w:rsid w:val="000F5FC1"/>
    <w:rsid w:val="000F610E"/>
    <w:rsid w:val="000F6385"/>
    <w:rsid w:val="000F640B"/>
    <w:rsid w:val="000F6430"/>
    <w:rsid w:val="000F67FE"/>
    <w:rsid w:val="000F69F4"/>
    <w:rsid w:val="000F6CAC"/>
    <w:rsid w:val="000F6FC4"/>
    <w:rsid w:val="000F723F"/>
    <w:rsid w:val="000F7305"/>
    <w:rsid w:val="000F7767"/>
    <w:rsid w:val="000F7822"/>
    <w:rsid w:val="000F7846"/>
    <w:rsid w:val="000F78FC"/>
    <w:rsid w:val="000F7997"/>
    <w:rsid w:val="000F799F"/>
    <w:rsid w:val="000F79BD"/>
    <w:rsid w:val="000F7A33"/>
    <w:rsid w:val="000F7C8F"/>
    <w:rsid w:val="000F7CAA"/>
    <w:rsid w:val="000F7DC9"/>
    <w:rsid w:val="000F7DF9"/>
    <w:rsid w:val="0010006B"/>
    <w:rsid w:val="0010011E"/>
    <w:rsid w:val="0010032B"/>
    <w:rsid w:val="00100837"/>
    <w:rsid w:val="0010085B"/>
    <w:rsid w:val="00100D05"/>
    <w:rsid w:val="00100F45"/>
    <w:rsid w:val="001010A5"/>
    <w:rsid w:val="001010AC"/>
    <w:rsid w:val="00101214"/>
    <w:rsid w:val="00101371"/>
    <w:rsid w:val="001014D9"/>
    <w:rsid w:val="001015D2"/>
    <w:rsid w:val="0010178E"/>
    <w:rsid w:val="00101791"/>
    <w:rsid w:val="00101AF2"/>
    <w:rsid w:val="00101AF8"/>
    <w:rsid w:val="00101CA7"/>
    <w:rsid w:val="00101CD5"/>
    <w:rsid w:val="00101E1D"/>
    <w:rsid w:val="00101E30"/>
    <w:rsid w:val="00102013"/>
    <w:rsid w:val="001020A1"/>
    <w:rsid w:val="001026CC"/>
    <w:rsid w:val="00102789"/>
    <w:rsid w:val="00102D78"/>
    <w:rsid w:val="00102FDF"/>
    <w:rsid w:val="0010325B"/>
    <w:rsid w:val="00103350"/>
    <w:rsid w:val="00103391"/>
    <w:rsid w:val="001033B1"/>
    <w:rsid w:val="0010375A"/>
    <w:rsid w:val="00103930"/>
    <w:rsid w:val="00103FCD"/>
    <w:rsid w:val="00104061"/>
    <w:rsid w:val="00104130"/>
    <w:rsid w:val="001041C2"/>
    <w:rsid w:val="001042BB"/>
    <w:rsid w:val="001046A7"/>
    <w:rsid w:val="001048E5"/>
    <w:rsid w:val="00104C69"/>
    <w:rsid w:val="00104C8D"/>
    <w:rsid w:val="00104D27"/>
    <w:rsid w:val="00104E68"/>
    <w:rsid w:val="001054C5"/>
    <w:rsid w:val="0010569E"/>
    <w:rsid w:val="00105A2F"/>
    <w:rsid w:val="00105B1C"/>
    <w:rsid w:val="00105B4F"/>
    <w:rsid w:val="00105E13"/>
    <w:rsid w:val="001062D8"/>
    <w:rsid w:val="0010637B"/>
    <w:rsid w:val="00106582"/>
    <w:rsid w:val="00106588"/>
    <w:rsid w:val="001066B4"/>
    <w:rsid w:val="00106713"/>
    <w:rsid w:val="001068C4"/>
    <w:rsid w:val="001068D1"/>
    <w:rsid w:val="001068F7"/>
    <w:rsid w:val="00106B42"/>
    <w:rsid w:val="00106BB9"/>
    <w:rsid w:val="00106CDD"/>
    <w:rsid w:val="0010742C"/>
    <w:rsid w:val="00107715"/>
    <w:rsid w:val="00107733"/>
    <w:rsid w:val="00107740"/>
    <w:rsid w:val="0010782C"/>
    <w:rsid w:val="00107950"/>
    <w:rsid w:val="00107CC0"/>
    <w:rsid w:val="00107DE3"/>
    <w:rsid w:val="00107E95"/>
    <w:rsid w:val="00107EB1"/>
    <w:rsid w:val="00110067"/>
    <w:rsid w:val="001100A3"/>
    <w:rsid w:val="001100CA"/>
    <w:rsid w:val="001100DA"/>
    <w:rsid w:val="001103C3"/>
    <w:rsid w:val="00110418"/>
    <w:rsid w:val="001109E9"/>
    <w:rsid w:val="00110AE8"/>
    <w:rsid w:val="00110C0C"/>
    <w:rsid w:val="00110FD6"/>
    <w:rsid w:val="001111A0"/>
    <w:rsid w:val="001113A1"/>
    <w:rsid w:val="0011140C"/>
    <w:rsid w:val="00111477"/>
    <w:rsid w:val="00111725"/>
    <w:rsid w:val="0011197C"/>
    <w:rsid w:val="00111DAA"/>
    <w:rsid w:val="00111E0F"/>
    <w:rsid w:val="00112224"/>
    <w:rsid w:val="001122C0"/>
    <w:rsid w:val="00112711"/>
    <w:rsid w:val="0011290F"/>
    <w:rsid w:val="00112BEA"/>
    <w:rsid w:val="00112C06"/>
    <w:rsid w:val="00112C12"/>
    <w:rsid w:val="00112C16"/>
    <w:rsid w:val="00112D27"/>
    <w:rsid w:val="00112FF0"/>
    <w:rsid w:val="00113642"/>
    <w:rsid w:val="001136A6"/>
    <w:rsid w:val="00113713"/>
    <w:rsid w:val="001139F9"/>
    <w:rsid w:val="00113B28"/>
    <w:rsid w:val="00113E03"/>
    <w:rsid w:val="00113E93"/>
    <w:rsid w:val="00113FF0"/>
    <w:rsid w:val="001141F5"/>
    <w:rsid w:val="0011427B"/>
    <w:rsid w:val="0011445C"/>
    <w:rsid w:val="0011478C"/>
    <w:rsid w:val="001148E3"/>
    <w:rsid w:val="00114958"/>
    <w:rsid w:val="00114BBF"/>
    <w:rsid w:val="00114F1B"/>
    <w:rsid w:val="00115336"/>
    <w:rsid w:val="001156DF"/>
    <w:rsid w:val="00115802"/>
    <w:rsid w:val="00115904"/>
    <w:rsid w:val="0011592F"/>
    <w:rsid w:val="00115D6C"/>
    <w:rsid w:val="00115E5C"/>
    <w:rsid w:val="001160FA"/>
    <w:rsid w:val="00116234"/>
    <w:rsid w:val="0011624C"/>
    <w:rsid w:val="001162C1"/>
    <w:rsid w:val="001165A5"/>
    <w:rsid w:val="00116794"/>
    <w:rsid w:val="00116AE7"/>
    <w:rsid w:val="00116E9B"/>
    <w:rsid w:val="00116EC2"/>
    <w:rsid w:val="00116F43"/>
    <w:rsid w:val="0011707F"/>
    <w:rsid w:val="00117355"/>
    <w:rsid w:val="001173A1"/>
    <w:rsid w:val="00117477"/>
    <w:rsid w:val="0011769C"/>
    <w:rsid w:val="001177B8"/>
    <w:rsid w:val="001178B6"/>
    <w:rsid w:val="00117BD2"/>
    <w:rsid w:val="00117CE1"/>
    <w:rsid w:val="00117D6F"/>
    <w:rsid w:val="00117E2F"/>
    <w:rsid w:val="00117E5E"/>
    <w:rsid w:val="0012001F"/>
    <w:rsid w:val="0012011F"/>
    <w:rsid w:val="001202E8"/>
    <w:rsid w:val="0012047C"/>
    <w:rsid w:val="0012050A"/>
    <w:rsid w:val="00120737"/>
    <w:rsid w:val="00120924"/>
    <w:rsid w:val="0012096E"/>
    <w:rsid w:val="00120C25"/>
    <w:rsid w:val="00120C4E"/>
    <w:rsid w:val="00120C72"/>
    <w:rsid w:val="001210B1"/>
    <w:rsid w:val="0012111A"/>
    <w:rsid w:val="00121327"/>
    <w:rsid w:val="00121557"/>
    <w:rsid w:val="001218B7"/>
    <w:rsid w:val="00121944"/>
    <w:rsid w:val="00121AD0"/>
    <w:rsid w:val="00121B60"/>
    <w:rsid w:val="00121E01"/>
    <w:rsid w:val="00121F4B"/>
    <w:rsid w:val="00121F58"/>
    <w:rsid w:val="00122211"/>
    <w:rsid w:val="001229FC"/>
    <w:rsid w:val="00122B19"/>
    <w:rsid w:val="00122D52"/>
    <w:rsid w:val="00122DF4"/>
    <w:rsid w:val="0012306E"/>
    <w:rsid w:val="00123219"/>
    <w:rsid w:val="00123255"/>
    <w:rsid w:val="00123286"/>
    <w:rsid w:val="001234D9"/>
    <w:rsid w:val="00123614"/>
    <w:rsid w:val="00123B90"/>
    <w:rsid w:val="00123DE9"/>
    <w:rsid w:val="00123F22"/>
    <w:rsid w:val="00123F44"/>
    <w:rsid w:val="00123F51"/>
    <w:rsid w:val="001242A7"/>
    <w:rsid w:val="001245A1"/>
    <w:rsid w:val="00124934"/>
    <w:rsid w:val="00124B29"/>
    <w:rsid w:val="00124C15"/>
    <w:rsid w:val="00124CFC"/>
    <w:rsid w:val="00125088"/>
    <w:rsid w:val="00125139"/>
    <w:rsid w:val="00125150"/>
    <w:rsid w:val="00125308"/>
    <w:rsid w:val="001256D5"/>
    <w:rsid w:val="00125713"/>
    <w:rsid w:val="001259C4"/>
    <w:rsid w:val="00125A34"/>
    <w:rsid w:val="00125B2A"/>
    <w:rsid w:val="00125DBF"/>
    <w:rsid w:val="00125F09"/>
    <w:rsid w:val="0012611C"/>
    <w:rsid w:val="0012657F"/>
    <w:rsid w:val="001266D3"/>
    <w:rsid w:val="00126D0B"/>
    <w:rsid w:val="00126DD5"/>
    <w:rsid w:val="00126F37"/>
    <w:rsid w:val="00126F8E"/>
    <w:rsid w:val="00127181"/>
    <w:rsid w:val="00127553"/>
    <w:rsid w:val="0012756D"/>
    <w:rsid w:val="001278B9"/>
    <w:rsid w:val="00127A11"/>
    <w:rsid w:val="00127A37"/>
    <w:rsid w:val="00127C49"/>
    <w:rsid w:val="00127C8F"/>
    <w:rsid w:val="00130051"/>
    <w:rsid w:val="001300B6"/>
    <w:rsid w:val="001303F9"/>
    <w:rsid w:val="00130637"/>
    <w:rsid w:val="001311D3"/>
    <w:rsid w:val="00131330"/>
    <w:rsid w:val="001313A2"/>
    <w:rsid w:val="00131567"/>
    <w:rsid w:val="001317C3"/>
    <w:rsid w:val="00131892"/>
    <w:rsid w:val="00131B4E"/>
    <w:rsid w:val="00131C60"/>
    <w:rsid w:val="00131CAF"/>
    <w:rsid w:val="00131DCE"/>
    <w:rsid w:val="001324F9"/>
    <w:rsid w:val="00132506"/>
    <w:rsid w:val="00132517"/>
    <w:rsid w:val="001325A6"/>
    <w:rsid w:val="001327B3"/>
    <w:rsid w:val="00132C52"/>
    <w:rsid w:val="00132C6F"/>
    <w:rsid w:val="00132C9B"/>
    <w:rsid w:val="00132F57"/>
    <w:rsid w:val="00132FF1"/>
    <w:rsid w:val="0013306E"/>
    <w:rsid w:val="00133411"/>
    <w:rsid w:val="001334F1"/>
    <w:rsid w:val="001334F7"/>
    <w:rsid w:val="00133509"/>
    <w:rsid w:val="001337EE"/>
    <w:rsid w:val="00133A5B"/>
    <w:rsid w:val="00133AD9"/>
    <w:rsid w:val="00133DAC"/>
    <w:rsid w:val="00133DFA"/>
    <w:rsid w:val="00134139"/>
    <w:rsid w:val="001343E4"/>
    <w:rsid w:val="0013459C"/>
    <w:rsid w:val="00134677"/>
    <w:rsid w:val="00134801"/>
    <w:rsid w:val="001348B8"/>
    <w:rsid w:val="00134CA0"/>
    <w:rsid w:val="00135587"/>
    <w:rsid w:val="00135AD0"/>
    <w:rsid w:val="00135B64"/>
    <w:rsid w:val="00135B65"/>
    <w:rsid w:val="00135C67"/>
    <w:rsid w:val="00136161"/>
    <w:rsid w:val="00136299"/>
    <w:rsid w:val="0013656C"/>
    <w:rsid w:val="001366C8"/>
    <w:rsid w:val="00136996"/>
    <w:rsid w:val="00136D1D"/>
    <w:rsid w:val="00136ED2"/>
    <w:rsid w:val="001370E3"/>
    <w:rsid w:val="0013717D"/>
    <w:rsid w:val="001374CE"/>
    <w:rsid w:val="0013750E"/>
    <w:rsid w:val="00137742"/>
    <w:rsid w:val="00137745"/>
    <w:rsid w:val="001377A8"/>
    <w:rsid w:val="00137BC4"/>
    <w:rsid w:val="00137E0A"/>
    <w:rsid w:val="00140903"/>
    <w:rsid w:val="00140DC5"/>
    <w:rsid w:val="001410E6"/>
    <w:rsid w:val="0014184E"/>
    <w:rsid w:val="001418B5"/>
    <w:rsid w:val="00141943"/>
    <w:rsid w:val="001419D4"/>
    <w:rsid w:val="00141C5C"/>
    <w:rsid w:val="001422FE"/>
    <w:rsid w:val="00142318"/>
    <w:rsid w:val="0014232B"/>
    <w:rsid w:val="00142677"/>
    <w:rsid w:val="00142940"/>
    <w:rsid w:val="00142A48"/>
    <w:rsid w:val="00142A78"/>
    <w:rsid w:val="00142B67"/>
    <w:rsid w:val="00142BEE"/>
    <w:rsid w:val="00142EEB"/>
    <w:rsid w:val="00142F81"/>
    <w:rsid w:val="001431A1"/>
    <w:rsid w:val="00143278"/>
    <w:rsid w:val="001433DF"/>
    <w:rsid w:val="00143425"/>
    <w:rsid w:val="001434CF"/>
    <w:rsid w:val="001435D2"/>
    <w:rsid w:val="001435DE"/>
    <w:rsid w:val="001437B8"/>
    <w:rsid w:val="00143D3F"/>
    <w:rsid w:val="00143D8E"/>
    <w:rsid w:val="00143DC0"/>
    <w:rsid w:val="00143FBE"/>
    <w:rsid w:val="00144679"/>
    <w:rsid w:val="00144A2F"/>
    <w:rsid w:val="00144AD1"/>
    <w:rsid w:val="00144AD3"/>
    <w:rsid w:val="00144E7A"/>
    <w:rsid w:val="0014504C"/>
    <w:rsid w:val="0014554E"/>
    <w:rsid w:val="001456CF"/>
    <w:rsid w:val="001456FF"/>
    <w:rsid w:val="00145EBF"/>
    <w:rsid w:val="00145F8E"/>
    <w:rsid w:val="001466F0"/>
    <w:rsid w:val="0014673E"/>
    <w:rsid w:val="001467D5"/>
    <w:rsid w:val="00146930"/>
    <w:rsid w:val="001473A5"/>
    <w:rsid w:val="0014754B"/>
    <w:rsid w:val="001475BC"/>
    <w:rsid w:val="0014770E"/>
    <w:rsid w:val="00147764"/>
    <w:rsid w:val="00147827"/>
    <w:rsid w:val="00147A84"/>
    <w:rsid w:val="00147CFF"/>
    <w:rsid w:val="00147EF4"/>
    <w:rsid w:val="00147F46"/>
    <w:rsid w:val="00147FA3"/>
    <w:rsid w:val="00150082"/>
    <w:rsid w:val="0015026F"/>
    <w:rsid w:val="00150656"/>
    <w:rsid w:val="00150F9C"/>
    <w:rsid w:val="001510DA"/>
    <w:rsid w:val="00151123"/>
    <w:rsid w:val="0015115C"/>
    <w:rsid w:val="001514B6"/>
    <w:rsid w:val="001516E0"/>
    <w:rsid w:val="00151732"/>
    <w:rsid w:val="0015190D"/>
    <w:rsid w:val="00151BE7"/>
    <w:rsid w:val="00151DB5"/>
    <w:rsid w:val="001520BF"/>
    <w:rsid w:val="00152542"/>
    <w:rsid w:val="00152711"/>
    <w:rsid w:val="00152BBD"/>
    <w:rsid w:val="00152BBF"/>
    <w:rsid w:val="00152DFC"/>
    <w:rsid w:val="00152EBA"/>
    <w:rsid w:val="00152F41"/>
    <w:rsid w:val="001530CB"/>
    <w:rsid w:val="0015311D"/>
    <w:rsid w:val="001531A2"/>
    <w:rsid w:val="0015327A"/>
    <w:rsid w:val="0015366B"/>
    <w:rsid w:val="00153684"/>
    <w:rsid w:val="0015384C"/>
    <w:rsid w:val="00153B5E"/>
    <w:rsid w:val="00153D36"/>
    <w:rsid w:val="00153E85"/>
    <w:rsid w:val="0015402C"/>
    <w:rsid w:val="001540BD"/>
    <w:rsid w:val="0015435F"/>
    <w:rsid w:val="00154366"/>
    <w:rsid w:val="001543B9"/>
    <w:rsid w:val="001544DA"/>
    <w:rsid w:val="001544E6"/>
    <w:rsid w:val="0015451C"/>
    <w:rsid w:val="00154534"/>
    <w:rsid w:val="001547E8"/>
    <w:rsid w:val="00154B0C"/>
    <w:rsid w:val="00154B93"/>
    <w:rsid w:val="00154FE0"/>
    <w:rsid w:val="001551D0"/>
    <w:rsid w:val="001551D6"/>
    <w:rsid w:val="0015562D"/>
    <w:rsid w:val="001558D9"/>
    <w:rsid w:val="00155907"/>
    <w:rsid w:val="00155AFD"/>
    <w:rsid w:val="00155B15"/>
    <w:rsid w:val="00155CB9"/>
    <w:rsid w:val="00155FA6"/>
    <w:rsid w:val="001563EC"/>
    <w:rsid w:val="0015658A"/>
    <w:rsid w:val="00156BDB"/>
    <w:rsid w:val="00156CCF"/>
    <w:rsid w:val="00156CD3"/>
    <w:rsid w:val="00156DA0"/>
    <w:rsid w:val="00156EB4"/>
    <w:rsid w:val="00156F1E"/>
    <w:rsid w:val="00156FAE"/>
    <w:rsid w:val="001572B2"/>
    <w:rsid w:val="00157366"/>
    <w:rsid w:val="0015739C"/>
    <w:rsid w:val="00157501"/>
    <w:rsid w:val="001579AB"/>
    <w:rsid w:val="00157A96"/>
    <w:rsid w:val="00157AEC"/>
    <w:rsid w:val="00157BF6"/>
    <w:rsid w:val="00157C12"/>
    <w:rsid w:val="00157CE6"/>
    <w:rsid w:val="00160129"/>
    <w:rsid w:val="00160191"/>
    <w:rsid w:val="00160951"/>
    <w:rsid w:val="00160BA7"/>
    <w:rsid w:val="00160FD3"/>
    <w:rsid w:val="00161140"/>
    <w:rsid w:val="001611BD"/>
    <w:rsid w:val="00161341"/>
    <w:rsid w:val="00161712"/>
    <w:rsid w:val="00161751"/>
    <w:rsid w:val="001617BE"/>
    <w:rsid w:val="001617F2"/>
    <w:rsid w:val="0016192E"/>
    <w:rsid w:val="00161B4C"/>
    <w:rsid w:val="001620D1"/>
    <w:rsid w:val="00162165"/>
    <w:rsid w:val="00162599"/>
    <w:rsid w:val="001626B8"/>
    <w:rsid w:val="00162A5D"/>
    <w:rsid w:val="00162B4C"/>
    <w:rsid w:val="00162B69"/>
    <w:rsid w:val="00162E95"/>
    <w:rsid w:val="001630C1"/>
    <w:rsid w:val="001630FF"/>
    <w:rsid w:val="0016317C"/>
    <w:rsid w:val="00163203"/>
    <w:rsid w:val="00163268"/>
    <w:rsid w:val="001638CB"/>
    <w:rsid w:val="00163C9D"/>
    <w:rsid w:val="00163CC3"/>
    <w:rsid w:val="00163D1D"/>
    <w:rsid w:val="00163D68"/>
    <w:rsid w:val="00163DD4"/>
    <w:rsid w:val="00164586"/>
    <w:rsid w:val="001645C5"/>
    <w:rsid w:val="00164603"/>
    <w:rsid w:val="001648BC"/>
    <w:rsid w:val="001649C1"/>
    <w:rsid w:val="00164B15"/>
    <w:rsid w:val="00164B39"/>
    <w:rsid w:val="00164B3D"/>
    <w:rsid w:val="00164E67"/>
    <w:rsid w:val="0016522F"/>
    <w:rsid w:val="00165294"/>
    <w:rsid w:val="001655A8"/>
    <w:rsid w:val="0016576C"/>
    <w:rsid w:val="001657D8"/>
    <w:rsid w:val="00165822"/>
    <w:rsid w:val="0016587F"/>
    <w:rsid w:val="001658B9"/>
    <w:rsid w:val="001658C6"/>
    <w:rsid w:val="001659D7"/>
    <w:rsid w:val="00165B1B"/>
    <w:rsid w:val="00165C0C"/>
    <w:rsid w:val="00165DDA"/>
    <w:rsid w:val="0016627C"/>
    <w:rsid w:val="00166381"/>
    <w:rsid w:val="00166495"/>
    <w:rsid w:val="0016696F"/>
    <w:rsid w:val="001672FF"/>
    <w:rsid w:val="00167351"/>
    <w:rsid w:val="001673D2"/>
    <w:rsid w:val="001674DE"/>
    <w:rsid w:val="0016754D"/>
    <w:rsid w:val="001677D8"/>
    <w:rsid w:val="00167A55"/>
    <w:rsid w:val="00167B51"/>
    <w:rsid w:val="00167D22"/>
    <w:rsid w:val="00167E03"/>
    <w:rsid w:val="00167FA6"/>
    <w:rsid w:val="00170047"/>
    <w:rsid w:val="0017013A"/>
    <w:rsid w:val="001701C9"/>
    <w:rsid w:val="00170388"/>
    <w:rsid w:val="00170A6C"/>
    <w:rsid w:val="00170C3E"/>
    <w:rsid w:val="00170D0C"/>
    <w:rsid w:val="00170DC2"/>
    <w:rsid w:val="00170EB5"/>
    <w:rsid w:val="0017148C"/>
    <w:rsid w:val="001715BF"/>
    <w:rsid w:val="0017188D"/>
    <w:rsid w:val="00171890"/>
    <w:rsid w:val="00171906"/>
    <w:rsid w:val="00171CD3"/>
    <w:rsid w:val="001722AF"/>
    <w:rsid w:val="001722B4"/>
    <w:rsid w:val="00172419"/>
    <w:rsid w:val="00172499"/>
    <w:rsid w:val="00172511"/>
    <w:rsid w:val="00172788"/>
    <w:rsid w:val="0017283A"/>
    <w:rsid w:val="00172963"/>
    <w:rsid w:val="00172EAF"/>
    <w:rsid w:val="0017327B"/>
    <w:rsid w:val="001733C8"/>
    <w:rsid w:val="0017365D"/>
    <w:rsid w:val="00173807"/>
    <w:rsid w:val="00173A4F"/>
    <w:rsid w:val="00173AF9"/>
    <w:rsid w:val="00173C42"/>
    <w:rsid w:val="00173C63"/>
    <w:rsid w:val="00173E79"/>
    <w:rsid w:val="00173E81"/>
    <w:rsid w:val="00173FBC"/>
    <w:rsid w:val="00174166"/>
    <w:rsid w:val="0017416A"/>
    <w:rsid w:val="0017416D"/>
    <w:rsid w:val="0017433A"/>
    <w:rsid w:val="00174433"/>
    <w:rsid w:val="0017473C"/>
    <w:rsid w:val="001747C3"/>
    <w:rsid w:val="00174CF7"/>
    <w:rsid w:val="00175337"/>
    <w:rsid w:val="001754C4"/>
    <w:rsid w:val="00175773"/>
    <w:rsid w:val="00175839"/>
    <w:rsid w:val="00175A32"/>
    <w:rsid w:val="00175B27"/>
    <w:rsid w:val="00175BE2"/>
    <w:rsid w:val="00175D69"/>
    <w:rsid w:val="00175D7B"/>
    <w:rsid w:val="00175E53"/>
    <w:rsid w:val="00175F5A"/>
    <w:rsid w:val="001763A5"/>
    <w:rsid w:val="0017651E"/>
    <w:rsid w:val="00176708"/>
    <w:rsid w:val="00176900"/>
    <w:rsid w:val="00176A24"/>
    <w:rsid w:val="00176D4F"/>
    <w:rsid w:val="00176D8C"/>
    <w:rsid w:val="00176DC0"/>
    <w:rsid w:val="00176DC8"/>
    <w:rsid w:val="0017747C"/>
    <w:rsid w:val="001775D7"/>
    <w:rsid w:val="001777C4"/>
    <w:rsid w:val="00177972"/>
    <w:rsid w:val="00177B43"/>
    <w:rsid w:val="00177B7A"/>
    <w:rsid w:val="00177C71"/>
    <w:rsid w:val="00177F0E"/>
    <w:rsid w:val="00177FE1"/>
    <w:rsid w:val="001800D6"/>
    <w:rsid w:val="0018018C"/>
    <w:rsid w:val="00180906"/>
    <w:rsid w:val="0018090D"/>
    <w:rsid w:val="00180C65"/>
    <w:rsid w:val="0018106C"/>
    <w:rsid w:val="00181269"/>
    <w:rsid w:val="001812E6"/>
    <w:rsid w:val="00181336"/>
    <w:rsid w:val="00181606"/>
    <w:rsid w:val="00181638"/>
    <w:rsid w:val="00181661"/>
    <w:rsid w:val="001816E1"/>
    <w:rsid w:val="00181816"/>
    <w:rsid w:val="00181867"/>
    <w:rsid w:val="00181AF9"/>
    <w:rsid w:val="00181C2A"/>
    <w:rsid w:val="00181CDD"/>
    <w:rsid w:val="001821D5"/>
    <w:rsid w:val="0018222F"/>
    <w:rsid w:val="0018223E"/>
    <w:rsid w:val="00182326"/>
    <w:rsid w:val="00182871"/>
    <w:rsid w:val="00182D67"/>
    <w:rsid w:val="00182F9C"/>
    <w:rsid w:val="0018310D"/>
    <w:rsid w:val="00183406"/>
    <w:rsid w:val="001838BB"/>
    <w:rsid w:val="00183A4A"/>
    <w:rsid w:val="00183E3B"/>
    <w:rsid w:val="0018429F"/>
    <w:rsid w:val="001843D4"/>
    <w:rsid w:val="0018462C"/>
    <w:rsid w:val="00184761"/>
    <w:rsid w:val="0018490E"/>
    <w:rsid w:val="00184C5F"/>
    <w:rsid w:val="00184CBE"/>
    <w:rsid w:val="00184DA3"/>
    <w:rsid w:val="00184DC9"/>
    <w:rsid w:val="001851E9"/>
    <w:rsid w:val="00185503"/>
    <w:rsid w:val="00185615"/>
    <w:rsid w:val="0018567A"/>
    <w:rsid w:val="001856CC"/>
    <w:rsid w:val="001859EC"/>
    <w:rsid w:val="00185E17"/>
    <w:rsid w:val="00185EB2"/>
    <w:rsid w:val="00185F44"/>
    <w:rsid w:val="0018623B"/>
    <w:rsid w:val="001862E8"/>
    <w:rsid w:val="00186871"/>
    <w:rsid w:val="00186C47"/>
    <w:rsid w:val="00186CEB"/>
    <w:rsid w:val="00186DA2"/>
    <w:rsid w:val="00186E72"/>
    <w:rsid w:val="00186E77"/>
    <w:rsid w:val="00186E89"/>
    <w:rsid w:val="001870D4"/>
    <w:rsid w:val="0018716D"/>
    <w:rsid w:val="001875B1"/>
    <w:rsid w:val="0018775E"/>
    <w:rsid w:val="0018784E"/>
    <w:rsid w:val="00187908"/>
    <w:rsid w:val="0018799E"/>
    <w:rsid w:val="00187C65"/>
    <w:rsid w:val="00187F30"/>
    <w:rsid w:val="00190248"/>
    <w:rsid w:val="001904A6"/>
    <w:rsid w:val="0019059F"/>
    <w:rsid w:val="00190806"/>
    <w:rsid w:val="00190B28"/>
    <w:rsid w:val="00190E51"/>
    <w:rsid w:val="00190F8A"/>
    <w:rsid w:val="00190FC9"/>
    <w:rsid w:val="00191083"/>
    <w:rsid w:val="00191151"/>
    <w:rsid w:val="00191191"/>
    <w:rsid w:val="0019133D"/>
    <w:rsid w:val="001915E5"/>
    <w:rsid w:val="0019171E"/>
    <w:rsid w:val="00191725"/>
    <w:rsid w:val="00191823"/>
    <w:rsid w:val="00191B7A"/>
    <w:rsid w:val="00191D84"/>
    <w:rsid w:val="00191DB7"/>
    <w:rsid w:val="00192435"/>
    <w:rsid w:val="0019259B"/>
    <w:rsid w:val="0019287B"/>
    <w:rsid w:val="00192AA3"/>
    <w:rsid w:val="00192E30"/>
    <w:rsid w:val="00192E67"/>
    <w:rsid w:val="00193474"/>
    <w:rsid w:val="001936AF"/>
    <w:rsid w:val="00193862"/>
    <w:rsid w:val="00193AA1"/>
    <w:rsid w:val="00193B93"/>
    <w:rsid w:val="00193BFA"/>
    <w:rsid w:val="00193E6F"/>
    <w:rsid w:val="00193F13"/>
    <w:rsid w:val="00193F75"/>
    <w:rsid w:val="001943ED"/>
    <w:rsid w:val="00194644"/>
    <w:rsid w:val="00194878"/>
    <w:rsid w:val="001948D1"/>
    <w:rsid w:val="00194923"/>
    <w:rsid w:val="00194B37"/>
    <w:rsid w:val="00194B7D"/>
    <w:rsid w:val="00194D44"/>
    <w:rsid w:val="00194DC0"/>
    <w:rsid w:val="00194DC4"/>
    <w:rsid w:val="00194F36"/>
    <w:rsid w:val="00194F4B"/>
    <w:rsid w:val="001950B8"/>
    <w:rsid w:val="00195304"/>
    <w:rsid w:val="0019544D"/>
    <w:rsid w:val="001958FD"/>
    <w:rsid w:val="001959AD"/>
    <w:rsid w:val="00195A81"/>
    <w:rsid w:val="00195B5B"/>
    <w:rsid w:val="00195DB7"/>
    <w:rsid w:val="00195E6A"/>
    <w:rsid w:val="00195F8E"/>
    <w:rsid w:val="00196540"/>
    <w:rsid w:val="0019682F"/>
    <w:rsid w:val="001968D8"/>
    <w:rsid w:val="00196ABB"/>
    <w:rsid w:val="00196B2D"/>
    <w:rsid w:val="00196B2E"/>
    <w:rsid w:val="00196C6A"/>
    <w:rsid w:val="00196D9D"/>
    <w:rsid w:val="0019764D"/>
    <w:rsid w:val="00197668"/>
    <w:rsid w:val="001976C4"/>
    <w:rsid w:val="00197994"/>
    <w:rsid w:val="00197A17"/>
    <w:rsid w:val="00197B2D"/>
    <w:rsid w:val="00197D2E"/>
    <w:rsid w:val="00197EB0"/>
    <w:rsid w:val="001A0040"/>
    <w:rsid w:val="001A0A27"/>
    <w:rsid w:val="001A0CB2"/>
    <w:rsid w:val="001A0F0E"/>
    <w:rsid w:val="001A14C3"/>
    <w:rsid w:val="001A14E8"/>
    <w:rsid w:val="001A15CA"/>
    <w:rsid w:val="001A1D35"/>
    <w:rsid w:val="001A1DF3"/>
    <w:rsid w:val="001A226D"/>
    <w:rsid w:val="001A23DE"/>
    <w:rsid w:val="001A2530"/>
    <w:rsid w:val="001A2653"/>
    <w:rsid w:val="001A296D"/>
    <w:rsid w:val="001A2B46"/>
    <w:rsid w:val="001A2D51"/>
    <w:rsid w:val="001A2ED0"/>
    <w:rsid w:val="001A3408"/>
    <w:rsid w:val="001A3521"/>
    <w:rsid w:val="001A3526"/>
    <w:rsid w:val="001A3719"/>
    <w:rsid w:val="001A3A47"/>
    <w:rsid w:val="001A3BF9"/>
    <w:rsid w:val="001A3E7E"/>
    <w:rsid w:val="001A3F89"/>
    <w:rsid w:val="001A3FDD"/>
    <w:rsid w:val="001A4160"/>
    <w:rsid w:val="001A4421"/>
    <w:rsid w:val="001A458A"/>
    <w:rsid w:val="001A4912"/>
    <w:rsid w:val="001A4AC7"/>
    <w:rsid w:val="001A4D64"/>
    <w:rsid w:val="001A4EAB"/>
    <w:rsid w:val="001A4EDF"/>
    <w:rsid w:val="001A4F01"/>
    <w:rsid w:val="001A4F60"/>
    <w:rsid w:val="001A5403"/>
    <w:rsid w:val="001A5AC1"/>
    <w:rsid w:val="001A5FEC"/>
    <w:rsid w:val="001A6341"/>
    <w:rsid w:val="001A65C7"/>
    <w:rsid w:val="001A6690"/>
    <w:rsid w:val="001A68DE"/>
    <w:rsid w:val="001A68F5"/>
    <w:rsid w:val="001A69E0"/>
    <w:rsid w:val="001A6A20"/>
    <w:rsid w:val="001A6A49"/>
    <w:rsid w:val="001A6A84"/>
    <w:rsid w:val="001A6B33"/>
    <w:rsid w:val="001A6D8D"/>
    <w:rsid w:val="001A6F04"/>
    <w:rsid w:val="001A706B"/>
    <w:rsid w:val="001A741C"/>
    <w:rsid w:val="001A7503"/>
    <w:rsid w:val="001A761F"/>
    <w:rsid w:val="001A7636"/>
    <w:rsid w:val="001A77F2"/>
    <w:rsid w:val="001A7A7D"/>
    <w:rsid w:val="001A7C24"/>
    <w:rsid w:val="001A7D31"/>
    <w:rsid w:val="001A7E12"/>
    <w:rsid w:val="001A7F4D"/>
    <w:rsid w:val="001B038D"/>
    <w:rsid w:val="001B0457"/>
    <w:rsid w:val="001B05C2"/>
    <w:rsid w:val="001B0669"/>
    <w:rsid w:val="001B0933"/>
    <w:rsid w:val="001B0DE9"/>
    <w:rsid w:val="001B0E98"/>
    <w:rsid w:val="001B11CE"/>
    <w:rsid w:val="001B148B"/>
    <w:rsid w:val="001B186A"/>
    <w:rsid w:val="001B1ACF"/>
    <w:rsid w:val="001B1D45"/>
    <w:rsid w:val="001B1DFE"/>
    <w:rsid w:val="001B1E28"/>
    <w:rsid w:val="001B1F4E"/>
    <w:rsid w:val="001B1FE3"/>
    <w:rsid w:val="001B27A1"/>
    <w:rsid w:val="001B2937"/>
    <w:rsid w:val="001B2AC0"/>
    <w:rsid w:val="001B2EAD"/>
    <w:rsid w:val="001B30AC"/>
    <w:rsid w:val="001B30B0"/>
    <w:rsid w:val="001B3175"/>
    <w:rsid w:val="001B3273"/>
    <w:rsid w:val="001B33FC"/>
    <w:rsid w:val="001B35CF"/>
    <w:rsid w:val="001B365B"/>
    <w:rsid w:val="001B37B0"/>
    <w:rsid w:val="001B39B2"/>
    <w:rsid w:val="001B39FA"/>
    <w:rsid w:val="001B3AA4"/>
    <w:rsid w:val="001B3B2E"/>
    <w:rsid w:val="001B3C30"/>
    <w:rsid w:val="001B3CEA"/>
    <w:rsid w:val="001B3D38"/>
    <w:rsid w:val="001B405A"/>
    <w:rsid w:val="001B40D5"/>
    <w:rsid w:val="001B41CB"/>
    <w:rsid w:val="001B43A8"/>
    <w:rsid w:val="001B4422"/>
    <w:rsid w:val="001B449F"/>
    <w:rsid w:val="001B451B"/>
    <w:rsid w:val="001B464E"/>
    <w:rsid w:val="001B485D"/>
    <w:rsid w:val="001B4A71"/>
    <w:rsid w:val="001B4B10"/>
    <w:rsid w:val="001B4BD5"/>
    <w:rsid w:val="001B4DAA"/>
    <w:rsid w:val="001B4FA5"/>
    <w:rsid w:val="001B4FEA"/>
    <w:rsid w:val="001B524A"/>
    <w:rsid w:val="001B527D"/>
    <w:rsid w:val="001B5BF3"/>
    <w:rsid w:val="001B5F51"/>
    <w:rsid w:val="001B63FF"/>
    <w:rsid w:val="001B6495"/>
    <w:rsid w:val="001B65A9"/>
    <w:rsid w:val="001B65B5"/>
    <w:rsid w:val="001B65FF"/>
    <w:rsid w:val="001B662B"/>
    <w:rsid w:val="001B673A"/>
    <w:rsid w:val="001B6809"/>
    <w:rsid w:val="001B6A82"/>
    <w:rsid w:val="001B6DE4"/>
    <w:rsid w:val="001B7266"/>
    <w:rsid w:val="001B7324"/>
    <w:rsid w:val="001B7411"/>
    <w:rsid w:val="001B7613"/>
    <w:rsid w:val="001B7684"/>
    <w:rsid w:val="001B780D"/>
    <w:rsid w:val="001B794E"/>
    <w:rsid w:val="001B7A49"/>
    <w:rsid w:val="001B7BB0"/>
    <w:rsid w:val="001B7E71"/>
    <w:rsid w:val="001B7F10"/>
    <w:rsid w:val="001C0078"/>
    <w:rsid w:val="001C00AC"/>
    <w:rsid w:val="001C0537"/>
    <w:rsid w:val="001C069E"/>
    <w:rsid w:val="001C0730"/>
    <w:rsid w:val="001C08E5"/>
    <w:rsid w:val="001C093F"/>
    <w:rsid w:val="001C096A"/>
    <w:rsid w:val="001C0A98"/>
    <w:rsid w:val="001C0B02"/>
    <w:rsid w:val="001C0DF2"/>
    <w:rsid w:val="001C0F9B"/>
    <w:rsid w:val="001C16E9"/>
    <w:rsid w:val="001C1747"/>
    <w:rsid w:val="001C1938"/>
    <w:rsid w:val="001C2CCB"/>
    <w:rsid w:val="001C2EDB"/>
    <w:rsid w:val="001C2EEC"/>
    <w:rsid w:val="001C2EFB"/>
    <w:rsid w:val="001C38C2"/>
    <w:rsid w:val="001C397B"/>
    <w:rsid w:val="001C3AC2"/>
    <w:rsid w:val="001C3BD4"/>
    <w:rsid w:val="001C3CC8"/>
    <w:rsid w:val="001C3D17"/>
    <w:rsid w:val="001C41DB"/>
    <w:rsid w:val="001C43AE"/>
    <w:rsid w:val="001C44E4"/>
    <w:rsid w:val="001C464E"/>
    <w:rsid w:val="001C482D"/>
    <w:rsid w:val="001C4981"/>
    <w:rsid w:val="001C4CAA"/>
    <w:rsid w:val="001C4E5E"/>
    <w:rsid w:val="001C515B"/>
    <w:rsid w:val="001C526F"/>
    <w:rsid w:val="001C5583"/>
    <w:rsid w:val="001C5627"/>
    <w:rsid w:val="001C581E"/>
    <w:rsid w:val="001C5977"/>
    <w:rsid w:val="001C5AC5"/>
    <w:rsid w:val="001C5AE4"/>
    <w:rsid w:val="001C5B6C"/>
    <w:rsid w:val="001C5CAA"/>
    <w:rsid w:val="001C68B6"/>
    <w:rsid w:val="001C6913"/>
    <w:rsid w:val="001C69BC"/>
    <w:rsid w:val="001C6B2D"/>
    <w:rsid w:val="001C6C81"/>
    <w:rsid w:val="001C6F6A"/>
    <w:rsid w:val="001C71DE"/>
    <w:rsid w:val="001C74F6"/>
    <w:rsid w:val="001C78F0"/>
    <w:rsid w:val="001C7985"/>
    <w:rsid w:val="001C7A46"/>
    <w:rsid w:val="001C7DA5"/>
    <w:rsid w:val="001C7E3E"/>
    <w:rsid w:val="001D0107"/>
    <w:rsid w:val="001D0348"/>
    <w:rsid w:val="001D03B2"/>
    <w:rsid w:val="001D08A9"/>
    <w:rsid w:val="001D08E6"/>
    <w:rsid w:val="001D0957"/>
    <w:rsid w:val="001D0EB6"/>
    <w:rsid w:val="001D0F4F"/>
    <w:rsid w:val="001D129F"/>
    <w:rsid w:val="001D137C"/>
    <w:rsid w:val="001D1498"/>
    <w:rsid w:val="001D153D"/>
    <w:rsid w:val="001D15EE"/>
    <w:rsid w:val="001D17A5"/>
    <w:rsid w:val="001D17EA"/>
    <w:rsid w:val="001D1889"/>
    <w:rsid w:val="001D1973"/>
    <w:rsid w:val="001D1A2A"/>
    <w:rsid w:val="001D1AAB"/>
    <w:rsid w:val="001D25A6"/>
    <w:rsid w:val="001D2837"/>
    <w:rsid w:val="001D2B86"/>
    <w:rsid w:val="001D2F6D"/>
    <w:rsid w:val="001D3255"/>
    <w:rsid w:val="001D3264"/>
    <w:rsid w:val="001D3332"/>
    <w:rsid w:val="001D3625"/>
    <w:rsid w:val="001D388D"/>
    <w:rsid w:val="001D3D3C"/>
    <w:rsid w:val="001D3F8E"/>
    <w:rsid w:val="001D402B"/>
    <w:rsid w:val="001D47CC"/>
    <w:rsid w:val="001D4A32"/>
    <w:rsid w:val="001D4BFC"/>
    <w:rsid w:val="001D540A"/>
    <w:rsid w:val="001D54C1"/>
    <w:rsid w:val="001D5603"/>
    <w:rsid w:val="001D5908"/>
    <w:rsid w:val="001D5932"/>
    <w:rsid w:val="001D5951"/>
    <w:rsid w:val="001D59AD"/>
    <w:rsid w:val="001D5D35"/>
    <w:rsid w:val="001D5D99"/>
    <w:rsid w:val="001D6694"/>
    <w:rsid w:val="001D6BCD"/>
    <w:rsid w:val="001D6CF4"/>
    <w:rsid w:val="001D6D09"/>
    <w:rsid w:val="001D6DC6"/>
    <w:rsid w:val="001D713F"/>
    <w:rsid w:val="001D7367"/>
    <w:rsid w:val="001D7401"/>
    <w:rsid w:val="001D7613"/>
    <w:rsid w:val="001D769E"/>
    <w:rsid w:val="001D76B4"/>
    <w:rsid w:val="001D78FC"/>
    <w:rsid w:val="001D7A11"/>
    <w:rsid w:val="001D7AFC"/>
    <w:rsid w:val="001D7B7D"/>
    <w:rsid w:val="001D7E46"/>
    <w:rsid w:val="001D7E62"/>
    <w:rsid w:val="001D7F3A"/>
    <w:rsid w:val="001D7FA0"/>
    <w:rsid w:val="001E02CA"/>
    <w:rsid w:val="001E031C"/>
    <w:rsid w:val="001E0360"/>
    <w:rsid w:val="001E0436"/>
    <w:rsid w:val="001E0670"/>
    <w:rsid w:val="001E0B81"/>
    <w:rsid w:val="001E0CE4"/>
    <w:rsid w:val="001E0F12"/>
    <w:rsid w:val="001E0FF0"/>
    <w:rsid w:val="001E1096"/>
    <w:rsid w:val="001E12C2"/>
    <w:rsid w:val="001E152F"/>
    <w:rsid w:val="001E189A"/>
    <w:rsid w:val="001E1A98"/>
    <w:rsid w:val="001E1B3B"/>
    <w:rsid w:val="001E1BB7"/>
    <w:rsid w:val="001E1E19"/>
    <w:rsid w:val="001E1E33"/>
    <w:rsid w:val="001E202D"/>
    <w:rsid w:val="001E2215"/>
    <w:rsid w:val="001E2256"/>
    <w:rsid w:val="001E227F"/>
    <w:rsid w:val="001E2302"/>
    <w:rsid w:val="001E2554"/>
    <w:rsid w:val="001E28CC"/>
    <w:rsid w:val="001E28FE"/>
    <w:rsid w:val="001E2A71"/>
    <w:rsid w:val="001E2AA5"/>
    <w:rsid w:val="001E2C4C"/>
    <w:rsid w:val="001E2D31"/>
    <w:rsid w:val="001E2D4E"/>
    <w:rsid w:val="001E2ED9"/>
    <w:rsid w:val="001E329F"/>
    <w:rsid w:val="001E35FE"/>
    <w:rsid w:val="001E366B"/>
    <w:rsid w:val="001E375C"/>
    <w:rsid w:val="001E3AF9"/>
    <w:rsid w:val="001E3E30"/>
    <w:rsid w:val="001E4253"/>
    <w:rsid w:val="001E5258"/>
    <w:rsid w:val="001E5375"/>
    <w:rsid w:val="001E568E"/>
    <w:rsid w:val="001E56F2"/>
    <w:rsid w:val="001E5746"/>
    <w:rsid w:val="001E57DD"/>
    <w:rsid w:val="001E5882"/>
    <w:rsid w:val="001E5C51"/>
    <w:rsid w:val="001E5C75"/>
    <w:rsid w:val="001E5CC7"/>
    <w:rsid w:val="001E5DAD"/>
    <w:rsid w:val="001E5F30"/>
    <w:rsid w:val="001E5FE7"/>
    <w:rsid w:val="001E6293"/>
    <w:rsid w:val="001E639B"/>
    <w:rsid w:val="001E6546"/>
    <w:rsid w:val="001E6A82"/>
    <w:rsid w:val="001E6B14"/>
    <w:rsid w:val="001E6CAC"/>
    <w:rsid w:val="001E6D17"/>
    <w:rsid w:val="001E6D61"/>
    <w:rsid w:val="001E6D66"/>
    <w:rsid w:val="001E7640"/>
    <w:rsid w:val="001E7E9F"/>
    <w:rsid w:val="001E7EA2"/>
    <w:rsid w:val="001E7EF8"/>
    <w:rsid w:val="001F01C1"/>
    <w:rsid w:val="001F01EB"/>
    <w:rsid w:val="001F039D"/>
    <w:rsid w:val="001F0431"/>
    <w:rsid w:val="001F0BD4"/>
    <w:rsid w:val="001F0D44"/>
    <w:rsid w:val="001F0D5A"/>
    <w:rsid w:val="001F1040"/>
    <w:rsid w:val="001F10B2"/>
    <w:rsid w:val="001F134A"/>
    <w:rsid w:val="001F1403"/>
    <w:rsid w:val="001F14E3"/>
    <w:rsid w:val="001F1571"/>
    <w:rsid w:val="001F1B79"/>
    <w:rsid w:val="001F1BD6"/>
    <w:rsid w:val="001F1C25"/>
    <w:rsid w:val="001F1C27"/>
    <w:rsid w:val="001F1CF9"/>
    <w:rsid w:val="001F1D52"/>
    <w:rsid w:val="001F1FFC"/>
    <w:rsid w:val="001F206F"/>
    <w:rsid w:val="001F21BB"/>
    <w:rsid w:val="001F220B"/>
    <w:rsid w:val="001F22E5"/>
    <w:rsid w:val="001F230F"/>
    <w:rsid w:val="001F2658"/>
    <w:rsid w:val="001F2669"/>
    <w:rsid w:val="001F2812"/>
    <w:rsid w:val="001F28B9"/>
    <w:rsid w:val="001F291F"/>
    <w:rsid w:val="001F2D69"/>
    <w:rsid w:val="001F2D86"/>
    <w:rsid w:val="001F33B1"/>
    <w:rsid w:val="001F38A5"/>
    <w:rsid w:val="001F392A"/>
    <w:rsid w:val="001F3D6E"/>
    <w:rsid w:val="001F3E15"/>
    <w:rsid w:val="001F4056"/>
    <w:rsid w:val="001F424C"/>
    <w:rsid w:val="001F4352"/>
    <w:rsid w:val="001F4781"/>
    <w:rsid w:val="001F4AC6"/>
    <w:rsid w:val="001F5508"/>
    <w:rsid w:val="001F550F"/>
    <w:rsid w:val="001F568E"/>
    <w:rsid w:val="001F5833"/>
    <w:rsid w:val="001F5BFA"/>
    <w:rsid w:val="001F5C3D"/>
    <w:rsid w:val="001F64F7"/>
    <w:rsid w:val="001F6649"/>
    <w:rsid w:val="001F682F"/>
    <w:rsid w:val="001F6D24"/>
    <w:rsid w:val="001F70FB"/>
    <w:rsid w:val="001F7136"/>
    <w:rsid w:val="001F7149"/>
    <w:rsid w:val="001F72AE"/>
    <w:rsid w:val="001F7697"/>
    <w:rsid w:val="001F7FD4"/>
    <w:rsid w:val="0020064F"/>
    <w:rsid w:val="00200963"/>
    <w:rsid w:val="00200C00"/>
    <w:rsid w:val="00200E07"/>
    <w:rsid w:val="00200E24"/>
    <w:rsid w:val="00200FE4"/>
    <w:rsid w:val="0020105D"/>
    <w:rsid w:val="0020111E"/>
    <w:rsid w:val="00201257"/>
    <w:rsid w:val="002013AF"/>
    <w:rsid w:val="00201897"/>
    <w:rsid w:val="00201A3B"/>
    <w:rsid w:val="00201ACC"/>
    <w:rsid w:val="00201E00"/>
    <w:rsid w:val="002020D2"/>
    <w:rsid w:val="0020226B"/>
    <w:rsid w:val="00202325"/>
    <w:rsid w:val="002027E8"/>
    <w:rsid w:val="00202921"/>
    <w:rsid w:val="002029E8"/>
    <w:rsid w:val="00202A27"/>
    <w:rsid w:val="00202F70"/>
    <w:rsid w:val="002035A8"/>
    <w:rsid w:val="002036EA"/>
    <w:rsid w:val="0020393E"/>
    <w:rsid w:val="00203B9F"/>
    <w:rsid w:val="0020457D"/>
    <w:rsid w:val="00204D7A"/>
    <w:rsid w:val="00204DAE"/>
    <w:rsid w:val="0020550E"/>
    <w:rsid w:val="00205770"/>
    <w:rsid w:val="00205AC7"/>
    <w:rsid w:val="00205AF7"/>
    <w:rsid w:val="00205B2B"/>
    <w:rsid w:val="0020626D"/>
    <w:rsid w:val="002066DE"/>
    <w:rsid w:val="0020690E"/>
    <w:rsid w:val="00206916"/>
    <w:rsid w:val="002069F5"/>
    <w:rsid w:val="00206BD7"/>
    <w:rsid w:val="00206DBA"/>
    <w:rsid w:val="00206E1F"/>
    <w:rsid w:val="00206EFC"/>
    <w:rsid w:val="00206F14"/>
    <w:rsid w:val="002071B2"/>
    <w:rsid w:val="0020738F"/>
    <w:rsid w:val="0020743F"/>
    <w:rsid w:val="00207610"/>
    <w:rsid w:val="002077AD"/>
    <w:rsid w:val="002077B8"/>
    <w:rsid w:val="00207852"/>
    <w:rsid w:val="00207A7C"/>
    <w:rsid w:val="00207AA9"/>
    <w:rsid w:val="00210061"/>
    <w:rsid w:val="002103DD"/>
    <w:rsid w:val="00210746"/>
    <w:rsid w:val="0021078D"/>
    <w:rsid w:val="00210907"/>
    <w:rsid w:val="00210A5E"/>
    <w:rsid w:val="0021145D"/>
    <w:rsid w:val="0021164C"/>
    <w:rsid w:val="002117EA"/>
    <w:rsid w:val="002119EE"/>
    <w:rsid w:val="00211CD0"/>
    <w:rsid w:val="0021201B"/>
    <w:rsid w:val="0021202D"/>
    <w:rsid w:val="002122C7"/>
    <w:rsid w:val="002122F4"/>
    <w:rsid w:val="002124C6"/>
    <w:rsid w:val="002125CF"/>
    <w:rsid w:val="0021265A"/>
    <w:rsid w:val="0021287D"/>
    <w:rsid w:val="00212B58"/>
    <w:rsid w:val="00212B6C"/>
    <w:rsid w:val="00212BC4"/>
    <w:rsid w:val="00212D15"/>
    <w:rsid w:val="00212F23"/>
    <w:rsid w:val="0021304B"/>
    <w:rsid w:val="00213094"/>
    <w:rsid w:val="0021313A"/>
    <w:rsid w:val="0021327E"/>
    <w:rsid w:val="00213340"/>
    <w:rsid w:val="00213360"/>
    <w:rsid w:val="0021336C"/>
    <w:rsid w:val="002133CE"/>
    <w:rsid w:val="0021343B"/>
    <w:rsid w:val="002134EA"/>
    <w:rsid w:val="00213879"/>
    <w:rsid w:val="00213D82"/>
    <w:rsid w:val="00213FC2"/>
    <w:rsid w:val="002146F5"/>
    <w:rsid w:val="002149F5"/>
    <w:rsid w:val="00214EDA"/>
    <w:rsid w:val="0021504A"/>
    <w:rsid w:val="00215113"/>
    <w:rsid w:val="0021512E"/>
    <w:rsid w:val="0021537E"/>
    <w:rsid w:val="00215409"/>
    <w:rsid w:val="00215513"/>
    <w:rsid w:val="002156B0"/>
    <w:rsid w:val="00215892"/>
    <w:rsid w:val="002159CB"/>
    <w:rsid w:val="00215AF7"/>
    <w:rsid w:val="00215B4F"/>
    <w:rsid w:val="00215D94"/>
    <w:rsid w:val="00215EE3"/>
    <w:rsid w:val="0021640D"/>
    <w:rsid w:val="0021668D"/>
    <w:rsid w:val="00216BBD"/>
    <w:rsid w:val="00216E3B"/>
    <w:rsid w:val="00216FBE"/>
    <w:rsid w:val="002170F8"/>
    <w:rsid w:val="00217439"/>
    <w:rsid w:val="002175D2"/>
    <w:rsid w:val="002176E0"/>
    <w:rsid w:val="00217714"/>
    <w:rsid w:val="0021784E"/>
    <w:rsid w:val="0021791A"/>
    <w:rsid w:val="002179BD"/>
    <w:rsid w:val="00217CD0"/>
    <w:rsid w:val="002201DF"/>
    <w:rsid w:val="00220235"/>
    <w:rsid w:val="0022032A"/>
    <w:rsid w:val="0022037E"/>
    <w:rsid w:val="00220451"/>
    <w:rsid w:val="002204F9"/>
    <w:rsid w:val="0022090C"/>
    <w:rsid w:val="00220AC5"/>
    <w:rsid w:val="00220DB5"/>
    <w:rsid w:val="00220DC3"/>
    <w:rsid w:val="00220E4C"/>
    <w:rsid w:val="00220F44"/>
    <w:rsid w:val="00220F51"/>
    <w:rsid w:val="002211A0"/>
    <w:rsid w:val="00221318"/>
    <w:rsid w:val="002213CB"/>
    <w:rsid w:val="0022160C"/>
    <w:rsid w:val="002217B8"/>
    <w:rsid w:val="00221AE4"/>
    <w:rsid w:val="00221B13"/>
    <w:rsid w:val="00221BD7"/>
    <w:rsid w:val="00221EB8"/>
    <w:rsid w:val="00221EE6"/>
    <w:rsid w:val="002220F3"/>
    <w:rsid w:val="0022218E"/>
    <w:rsid w:val="002221E1"/>
    <w:rsid w:val="002225F1"/>
    <w:rsid w:val="0022276F"/>
    <w:rsid w:val="00222C23"/>
    <w:rsid w:val="00222CB3"/>
    <w:rsid w:val="00222FC0"/>
    <w:rsid w:val="002230B8"/>
    <w:rsid w:val="00223169"/>
    <w:rsid w:val="00223199"/>
    <w:rsid w:val="002232CD"/>
    <w:rsid w:val="002236D6"/>
    <w:rsid w:val="00223AEC"/>
    <w:rsid w:val="00223BF2"/>
    <w:rsid w:val="00223C26"/>
    <w:rsid w:val="00224108"/>
    <w:rsid w:val="002241B1"/>
    <w:rsid w:val="0022471E"/>
    <w:rsid w:val="00224A40"/>
    <w:rsid w:val="00224AEF"/>
    <w:rsid w:val="00224BB2"/>
    <w:rsid w:val="00224C4B"/>
    <w:rsid w:val="00224DDE"/>
    <w:rsid w:val="00224FDB"/>
    <w:rsid w:val="00224FE2"/>
    <w:rsid w:val="00225147"/>
    <w:rsid w:val="002252AA"/>
    <w:rsid w:val="002256C9"/>
    <w:rsid w:val="00225AC4"/>
    <w:rsid w:val="00225AE9"/>
    <w:rsid w:val="00225CA7"/>
    <w:rsid w:val="00226281"/>
    <w:rsid w:val="00226A14"/>
    <w:rsid w:val="00226A55"/>
    <w:rsid w:val="00226EF7"/>
    <w:rsid w:val="00226F9F"/>
    <w:rsid w:val="0022768B"/>
    <w:rsid w:val="002276C4"/>
    <w:rsid w:val="0022774A"/>
    <w:rsid w:val="00227A7E"/>
    <w:rsid w:val="00227D7E"/>
    <w:rsid w:val="00227E7F"/>
    <w:rsid w:val="00227F0B"/>
    <w:rsid w:val="00227F34"/>
    <w:rsid w:val="00230193"/>
    <w:rsid w:val="002302F7"/>
    <w:rsid w:val="00230538"/>
    <w:rsid w:val="00230AF6"/>
    <w:rsid w:val="0023106D"/>
    <w:rsid w:val="0023123F"/>
    <w:rsid w:val="0023137B"/>
    <w:rsid w:val="00231386"/>
    <w:rsid w:val="0023170A"/>
    <w:rsid w:val="00231755"/>
    <w:rsid w:val="002317FF"/>
    <w:rsid w:val="002319C2"/>
    <w:rsid w:val="00231AE8"/>
    <w:rsid w:val="00231AEC"/>
    <w:rsid w:val="00231C47"/>
    <w:rsid w:val="00231C68"/>
    <w:rsid w:val="00232200"/>
    <w:rsid w:val="00232594"/>
    <w:rsid w:val="00232D1A"/>
    <w:rsid w:val="00232D71"/>
    <w:rsid w:val="00232D76"/>
    <w:rsid w:val="00232DD9"/>
    <w:rsid w:val="00232F01"/>
    <w:rsid w:val="00233139"/>
    <w:rsid w:val="002331F2"/>
    <w:rsid w:val="002334FE"/>
    <w:rsid w:val="00233586"/>
    <w:rsid w:val="002338AE"/>
    <w:rsid w:val="002338EB"/>
    <w:rsid w:val="00233993"/>
    <w:rsid w:val="00233DC1"/>
    <w:rsid w:val="00233DDA"/>
    <w:rsid w:val="0023426E"/>
    <w:rsid w:val="00234316"/>
    <w:rsid w:val="002347E6"/>
    <w:rsid w:val="00234A60"/>
    <w:rsid w:val="00234AFB"/>
    <w:rsid w:val="00234D39"/>
    <w:rsid w:val="00234EA1"/>
    <w:rsid w:val="00235028"/>
    <w:rsid w:val="00235057"/>
    <w:rsid w:val="002351CE"/>
    <w:rsid w:val="0023550F"/>
    <w:rsid w:val="00235742"/>
    <w:rsid w:val="002358ED"/>
    <w:rsid w:val="00235925"/>
    <w:rsid w:val="00235CA6"/>
    <w:rsid w:val="00235D3E"/>
    <w:rsid w:val="0023618C"/>
    <w:rsid w:val="00236258"/>
    <w:rsid w:val="00236340"/>
    <w:rsid w:val="00236486"/>
    <w:rsid w:val="002365B2"/>
    <w:rsid w:val="00236847"/>
    <w:rsid w:val="002368E4"/>
    <w:rsid w:val="00236BE7"/>
    <w:rsid w:val="00236F0E"/>
    <w:rsid w:val="00236F2D"/>
    <w:rsid w:val="00236FAF"/>
    <w:rsid w:val="00237248"/>
    <w:rsid w:val="0023766D"/>
    <w:rsid w:val="002376FA"/>
    <w:rsid w:val="00237A77"/>
    <w:rsid w:val="00237AC9"/>
    <w:rsid w:val="00237C00"/>
    <w:rsid w:val="00237F02"/>
    <w:rsid w:val="00240669"/>
    <w:rsid w:val="002407D0"/>
    <w:rsid w:val="00240A31"/>
    <w:rsid w:val="00240DA8"/>
    <w:rsid w:val="00240DFB"/>
    <w:rsid w:val="00240EA8"/>
    <w:rsid w:val="00240F88"/>
    <w:rsid w:val="002410B8"/>
    <w:rsid w:val="002412E7"/>
    <w:rsid w:val="002413A3"/>
    <w:rsid w:val="002414D9"/>
    <w:rsid w:val="0024151D"/>
    <w:rsid w:val="002416D6"/>
    <w:rsid w:val="002418C4"/>
    <w:rsid w:val="0024195F"/>
    <w:rsid w:val="00241AAB"/>
    <w:rsid w:val="00241D2E"/>
    <w:rsid w:val="00241F1B"/>
    <w:rsid w:val="00241F72"/>
    <w:rsid w:val="0024210B"/>
    <w:rsid w:val="00242360"/>
    <w:rsid w:val="00242497"/>
    <w:rsid w:val="0024283A"/>
    <w:rsid w:val="00242AB3"/>
    <w:rsid w:val="00242CA8"/>
    <w:rsid w:val="00242DC7"/>
    <w:rsid w:val="00243095"/>
    <w:rsid w:val="002437C0"/>
    <w:rsid w:val="002439BA"/>
    <w:rsid w:val="00243C19"/>
    <w:rsid w:val="00243C45"/>
    <w:rsid w:val="00243D06"/>
    <w:rsid w:val="00243D9C"/>
    <w:rsid w:val="00243DF7"/>
    <w:rsid w:val="0024403A"/>
    <w:rsid w:val="00244264"/>
    <w:rsid w:val="00244652"/>
    <w:rsid w:val="0024465A"/>
    <w:rsid w:val="002446E0"/>
    <w:rsid w:val="002447CC"/>
    <w:rsid w:val="00244995"/>
    <w:rsid w:val="00244A31"/>
    <w:rsid w:val="00244A83"/>
    <w:rsid w:val="00244BC5"/>
    <w:rsid w:val="00245195"/>
    <w:rsid w:val="00245320"/>
    <w:rsid w:val="00245395"/>
    <w:rsid w:val="0024545E"/>
    <w:rsid w:val="00245721"/>
    <w:rsid w:val="002458F9"/>
    <w:rsid w:val="00245F17"/>
    <w:rsid w:val="00246047"/>
    <w:rsid w:val="00246100"/>
    <w:rsid w:val="002462E9"/>
    <w:rsid w:val="0024639E"/>
    <w:rsid w:val="0024644E"/>
    <w:rsid w:val="0024645D"/>
    <w:rsid w:val="002464D1"/>
    <w:rsid w:val="00246505"/>
    <w:rsid w:val="0024671D"/>
    <w:rsid w:val="0024681A"/>
    <w:rsid w:val="00246E01"/>
    <w:rsid w:val="002471A6"/>
    <w:rsid w:val="00247346"/>
    <w:rsid w:val="00247517"/>
    <w:rsid w:val="00247542"/>
    <w:rsid w:val="00247724"/>
    <w:rsid w:val="00247E0E"/>
    <w:rsid w:val="00250056"/>
    <w:rsid w:val="002500B8"/>
    <w:rsid w:val="00250423"/>
    <w:rsid w:val="002505FD"/>
    <w:rsid w:val="00250631"/>
    <w:rsid w:val="0025063C"/>
    <w:rsid w:val="002507FA"/>
    <w:rsid w:val="002509CE"/>
    <w:rsid w:val="00250AC1"/>
    <w:rsid w:val="002514D9"/>
    <w:rsid w:val="00251558"/>
    <w:rsid w:val="0025164D"/>
    <w:rsid w:val="002518D9"/>
    <w:rsid w:val="0025192D"/>
    <w:rsid w:val="00251A47"/>
    <w:rsid w:val="00251DCA"/>
    <w:rsid w:val="00251DF1"/>
    <w:rsid w:val="0025205A"/>
    <w:rsid w:val="00252106"/>
    <w:rsid w:val="0025218D"/>
    <w:rsid w:val="002521F0"/>
    <w:rsid w:val="00252647"/>
    <w:rsid w:val="002526FD"/>
    <w:rsid w:val="002528E0"/>
    <w:rsid w:val="00252925"/>
    <w:rsid w:val="00252BE3"/>
    <w:rsid w:val="00252BEB"/>
    <w:rsid w:val="00252DAA"/>
    <w:rsid w:val="00252E42"/>
    <w:rsid w:val="00252EE4"/>
    <w:rsid w:val="00253043"/>
    <w:rsid w:val="0025336F"/>
    <w:rsid w:val="002534C4"/>
    <w:rsid w:val="002539B2"/>
    <w:rsid w:val="002539C6"/>
    <w:rsid w:val="00253B4E"/>
    <w:rsid w:val="00253D20"/>
    <w:rsid w:val="002541FA"/>
    <w:rsid w:val="002543D0"/>
    <w:rsid w:val="00254680"/>
    <w:rsid w:val="002548E7"/>
    <w:rsid w:val="00254E86"/>
    <w:rsid w:val="00254F04"/>
    <w:rsid w:val="00254F67"/>
    <w:rsid w:val="00254F83"/>
    <w:rsid w:val="002550B6"/>
    <w:rsid w:val="00255336"/>
    <w:rsid w:val="00255462"/>
    <w:rsid w:val="0025547F"/>
    <w:rsid w:val="0025563D"/>
    <w:rsid w:val="00255917"/>
    <w:rsid w:val="0025599F"/>
    <w:rsid w:val="00255B6A"/>
    <w:rsid w:val="00255C1A"/>
    <w:rsid w:val="00256379"/>
    <w:rsid w:val="0025661A"/>
    <w:rsid w:val="00256627"/>
    <w:rsid w:val="0025664C"/>
    <w:rsid w:val="00256985"/>
    <w:rsid w:val="00256B3F"/>
    <w:rsid w:val="002573B3"/>
    <w:rsid w:val="002573C2"/>
    <w:rsid w:val="0025750C"/>
    <w:rsid w:val="0025752B"/>
    <w:rsid w:val="002576A1"/>
    <w:rsid w:val="0025788E"/>
    <w:rsid w:val="00257CA9"/>
    <w:rsid w:val="00257D72"/>
    <w:rsid w:val="00257DEF"/>
    <w:rsid w:val="00257FD4"/>
    <w:rsid w:val="00260104"/>
    <w:rsid w:val="002601ED"/>
    <w:rsid w:val="00260560"/>
    <w:rsid w:val="002607D0"/>
    <w:rsid w:val="00260944"/>
    <w:rsid w:val="00260A82"/>
    <w:rsid w:val="00260B39"/>
    <w:rsid w:val="00260DDC"/>
    <w:rsid w:val="00260FE0"/>
    <w:rsid w:val="002611D6"/>
    <w:rsid w:val="00261322"/>
    <w:rsid w:val="002613C0"/>
    <w:rsid w:val="0026170B"/>
    <w:rsid w:val="00261830"/>
    <w:rsid w:val="00261B80"/>
    <w:rsid w:val="00261D9B"/>
    <w:rsid w:val="00261F28"/>
    <w:rsid w:val="002620CB"/>
    <w:rsid w:val="0026212C"/>
    <w:rsid w:val="0026222B"/>
    <w:rsid w:val="00262737"/>
    <w:rsid w:val="00262AE2"/>
    <w:rsid w:val="002630C1"/>
    <w:rsid w:val="0026322C"/>
    <w:rsid w:val="00263417"/>
    <w:rsid w:val="0026357E"/>
    <w:rsid w:val="002636E3"/>
    <w:rsid w:val="002637BA"/>
    <w:rsid w:val="0026384A"/>
    <w:rsid w:val="00263B06"/>
    <w:rsid w:val="00263B36"/>
    <w:rsid w:val="00263EE2"/>
    <w:rsid w:val="002641BE"/>
    <w:rsid w:val="0026443A"/>
    <w:rsid w:val="002644AE"/>
    <w:rsid w:val="00264AA5"/>
    <w:rsid w:val="00264C62"/>
    <w:rsid w:val="00264CC4"/>
    <w:rsid w:val="00264CE7"/>
    <w:rsid w:val="00264F8C"/>
    <w:rsid w:val="00264FA0"/>
    <w:rsid w:val="0026568E"/>
    <w:rsid w:val="00265D6A"/>
    <w:rsid w:val="002662D6"/>
    <w:rsid w:val="00266595"/>
    <w:rsid w:val="00266681"/>
    <w:rsid w:val="002666D0"/>
    <w:rsid w:val="00266801"/>
    <w:rsid w:val="002669F2"/>
    <w:rsid w:val="00266AB2"/>
    <w:rsid w:val="00266E2A"/>
    <w:rsid w:val="00266FEA"/>
    <w:rsid w:val="00266FF6"/>
    <w:rsid w:val="002670A6"/>
    <w:rsid w:val="002670E0"/>
    <w:rsid w:val="00267139"/>
    <w:rsid w:val="002677F3"/>
    <w:rsid w:val="00267886"/>
    <w:rsid w:val="00267CA2"/>
    <w:rsid w:val="00267E6E"/>
    <w:rsid w:val="00267E87"/>
    <w:rsid w:val="00267FD1"/>
    <w:rsid w:val="00267FE4"/>
    <w:rsid w:val="002701D5"/>
    <w:rsid w:val="002706E1"/>
    <w:rsid w:val="0027087C"/>
    <w:rsid w:val="00270A4D"/>
    <w:rsid w:val="00270CCF"/>
    <w:rsid w:val="00270D22"/>
    <w:rsid w:val="00271062"/>
    <w:rsid w:val="002714D1"/>
    <w:rsid w:val="00271590"/>
    <w:rsid w:val="0027171B"/>
    <w:rsid w:val="00271968"/>
    <w:rsid w:val="00271A68"/>
    <w:rsid w:val="00271B21"/>
    <w:rsid w:val="00271C35"/>
    <w:rsid w:val="00271C4D"/>
    <w:rsid w:val="00271D4B"/>
    <w:rsid w:val="00271DE4"/>
    <w:rsid w:val="00271DF0"/>
    <w:rsid w:val="00271F02"/>
    <w:rsid w:val="00272549"/>
    <w:rsid w:val="00272BA2"/>
    <w:rsid w:val="00272BF1"/>
    <w:rsid w:val="00272CFE"/>
    <w:rsid w:val="00272D23"/>
    <w:rsid w:val="00272FF8"/>
    <w:rsid w:val="00273070"/>
    <w:rsid w:val="002730C4"/>
    <w:rsid w:val="0027358C"/>
    <w:rsid w:val="00273599"/>
    <w:rsid w:val="00273798"/>
    <w:rsid w:val="00273909"/>
    <w:rsid w:val="00273AC6"/>
    <w:rsid w:val="00273B31"/>
    <w:rsid w:val="00273CB3"/>
    <w:rsid w:val="00273DC4"/>
    <w:rsid w:val="002740F2"/>
    <w:rsid w:val="00274137"/>
    <w:rsid w:val="002743A3"/>
    <w:rsid w:val="002744D7"/>
    <w:rsid w:val="0027471C"/>
    <w:rsid w:val="002747AE"/>
    <w:rsid w:val="00274877"/>
    <w:rsid w:val="002749C4"/>
    <w:rsid w:val="00274A5A"/>
    <w:rsid w:val="00274C06"/>
    <w:rsid w:val="00274E47"/>
    <w:rsid w:val="00274F6C"/>
    <w:rsid w:val="00274F89"/>
    <w:rsid w:val="00274FD1"/>
    <w:rsid w:val="002750A5"/>
    <w:rsid w:val="0027519E"/>
    <w:rsid w:val="002752E2"/>
    <w:rsid w:val="00275579"/>
    <w:rsid w:val="0027576C"/>
    <w:rsid w:val="00275B40"/>
    <w:rsid w:val="00275CB8"/>
    <w:rsid w:val="00275E94"/>
    <w:rsid w:val="00275EE0"/>
    <w:rsid w:val="00276002"/>
    <w:rsid w:val="00276171"/>
    <w:rsid w:val="002763BF"/>
    <w:rsid w:val="002766A5"/>
    <w:rsid w:val="00276C0A"/>
    <w:rsid w:val="00276ED8"/>
    <w:rsid w:val="00276F2B"/>
    <w:rsid w:val="00276F9E"/>
    <w:rsid w:val="002773FE"/>
    <w:rsid w:val="00277483"/>
    <w:rsid w:val="00277529"/>
    <w:rsid w:val="00277565"/>
    <w:rsid w:val="00277634"/>
    <w:rsid w:val="002776E6"/>
    <w:rsid w:val="0027795D"/>
    <w:rsid w:val="002779E4"/>
    <w:rsid w:val="00277D29"/>
    <w:rsid w:val="002802FB"/>
    <w:rsid w:val="002804C5"/>
    <w:rsid w:val="00280689"/>
    <w:rsid w:val="002808D9"/>
    <w:rsid w:val="0028094E"/>
    <w:rsid w:val="0028099B"/>
    <w:rsid w:val="002811ED"/>
    <w:rsid w:val="00281350"/>
    <w:rsid w:val="00281535"/>
    <w:rsid w:val="002815B1"/>
    <w:rsid w:val="00281630"/>
    <w:rsid w:val="00281940"/>
    <w:rsid w:val="002819A0"/>
    <w:rsid w:val="00281AC0"/>
    <w:rsid w:val="00281C38"/>
    <w:rsid w:val="00281FAF"/>
    <w:rsid w:val="00282136"/>
    <w:rsid w:val="00282357"/>
    <w:rsid w:val="00282436"/>
    <w:rsid w:val="00282582"/>
    <w:rsid w:val="0028259D"/>
    <w:rsid w:val="002826E5"/>
    <w:rsid w:val="00282A81"/>
    <w:rsid w:val="00282A8C"/>
    <w:rsid w:val="00282C8A"/>
    <w:rsid w:val="00282FA3"/>
    <w:rsid w:val="00282FC7"/>
    <w:rsid w:val="00282FF5"/>
    <w:rsid w:val="0028306D"/>
    <w:rsid w:val="002832BE"/>
    <w:rsid w:val="002837CB"/>
    <w:rsid w:val="00283B4A"/>
    <w:rsid w:val="002840DB"/>
    <w:rsid w:val="00284380"/>
    <w:rsid w:val="00284399"/>
    <w:rsid w:val="00284539"/>
    <w:rsid w:val="002846F8"/>
    <w:rsid w:val="00284CEC"/>
    <w:rsid w:val="00284D2E"/>
    <w:rsid w:val="00284E92"/>
    <w:rsid w:val="00284F00"/>
    <w:rsid w:val="00284FE0"/>
    <w:rsid w:val="00285068"/>
    <w:rsid w:val="0028518F"/>
    <w:rsid w:val="00285500"/>
    <w:rsid w:val="0028553B"/>
    <w:rsid w:val="0028564B"/>
    <w:rsid w:val="00285865"/>
    <w:rsid w:val="0028592F"/>
    <w:rsid w:val="00285C25"/>
    <w:rsid w:val="00285D51"/>
    <w:rsid w:val="0028601A"/>
    <w:rsid w:val="00286180"/>
    <w:rsid w:val="0028618D"/>
    <w:rsid w:val="0028625B"/>
    <w:rsid w:val="002864D1"/>
    <w:rsid w:val="00286617"/>
    <w:rsid w:val="00286671"/>
    <w:rsid w:val="002866E1"/>
    <w:rsid w:val="002866F5"/>
    <w:rsid w:val="00286715"/>
    <w:rsid w:val="0028684E"/>
    <w:rsid w:val="00286946"/>
    <w:rsid w:val="00286C94"/>
    <w:rsid w:val="00286F06"/>
    <w:rsid w:val="0028713C"/>
    <w:rsid w:val="0028742E"/>
    <w:rsid w:val="00287543"/>
    <w:rsid w:val="002879DF"/>
    <w:rsid w:val="00287A16"/>
    <w:rsid w:val="00287A60"/>
    <w:rsid w:val="00287AF6"/>
    <w:rsid w:val="00287F3A"/>
    <w:rsid w:val="002903DD"/>
    <w:rsid w:val="00290531"/>
    <w:rsid w:val="0029054D"/>
    <w:rsid w:val="002906F1"/>
    <w:rsid w:val="002908D9"/>
    <w:rsid w:val="002908F7"/>
    <w:rsid w:val="00290A72"/>
    <w:rsid w:val="00290A8F"/>
    <w:rsid w:val="00290BCA"/>
    <w:rsid w:val="00290DDB"/>
    <w:rsid w:val="00290E5C"/>
    <w:rsid w:val="00291307"/>
    <w:rsid w:val="00291370"/>
    <w:rsid w:val="00291383"/>
    <w:rsid w:val="002913DB"/>
    <w:rsid w:val="00291640"/>
    <w:rsid w:val="0029168E"/>
    <w:rsid w:val="00291752"/>
    <w:rsid w:val="00291E58"/>
    <w:rsid w:val="00291F3A"/>
    <w:rsid w:val="0029219E"/>
    <w:rsid w:val="002923B6"/>
    <w:rsid w:val="0029260A"/>
    <w:rsid w:val="0029284C"/>
    <w:rsid w:val="002928E5"/>
    <w:rsid w:val="00292B86"/>
    <w:rsid w:val="00292BCE"/>
    <w:rsid w:val="00292D7E"/>
    <w:rsid w:val="00292FE6"/>
    <w:rsid w:val="00293041"/>
    <w:rsid w:val="002932B7"/>
    <w:rsid w:val="002932D6"/>
    <w:rsid w:val="00293381"/>
    <w:rsid w:val="0029359E"/>
    <w:rsid w:val="00293641"/>
    <w:rsid w:val="002936B5"/>
    <w:rsid w:val="00293747"/>
    <w:rsid w:val="00293869"/>
    <w:rsid w:val="002939FF"/>
    <w:rsid w:val="00293EDC"/>
    <w:rsid w:val="00293EFE"/>
    <w:rsid w:val="00293F5B"/>
    <w:rsid w:val="002941C6"/>
    <w:rsid w:val="002942E5"/>
    <w:rsid w:val="0029436A"/>
    <w:rsid w:val="002944E8"/>
    <w:rsid w:val="00294520"/>
    <w:rsid w:val="00294675"/>
    <w:rsid w:val="002946FB"/>
    <w:rsid w:val="002947C1"/>
    <w:rsid w:val="00294879"/>
    <w:rsid w:val="0029489F"/>
    <w:rsid w:val="00294959"/>
    <w:rsid w:val="00294998"/>
    <w:rsid w:val="002949E2"/>
    <w:rsid w:val="00294A52"/>
    <w:rsid w:val="00294C8E"/>
    <w:rsid w:val="00294EB0"/>
    <w:rsid w:val="00294FA7"/>
    <w:rsid w:val="00295123"/>
    <w:rsid w:val="00295256"/>
    <w:rsid w:val="00295300"/>
    <w:rsid w:val="00295313"/>
    <w:rsid w:val="0029533E"/>
    <w:rsid w:val="002953FB"/>
    <w:rsid w:val="00295659"/>
    <w:rsid w:val="002958AE"/>
    <w:rsid w:val="002958D7"/>
    <w:rsid w:val="00295A13"/>
    <w:rsid w:val="00295BAB"/>
    <w:rsid w:val="00295BE5"/>
    <w:rsid w:val="00295C54"/>
    <w:rsid w:val="00295CD0"/>
    <w:rsid w:val="002964F4"/>
    <w:rsid w:val="0029672F"/>
    <w:rsid w:val="002967FD"/>
    <w:rsid w:val="002968AC"/>
    <w:rsid w:val="00296B45"/>
    <w:rsid w:val="00296DEF"/>
    <w:rsid w:val="00296E46"/>
    <w:rsid w:val="0029712D"/>
    <w:rsid w:val="0029746D"/>
    <w:rsid w:val="0029757F"/>
    <w:rsid w:val="002975B1"/>
    <w:rsid w:val="00297913"/>
    <w:rsid w:val="002979C1"/>
    <w:rsid w:val="002A0193"/>
    <w:rsid w:val="002A0748"/>
    <w:rsid w:val="002A079B"/>
    <w:rsid w:val="002A0AEF"/>
    <w:rsid w:val="002A0DDA"/>
    <w:rsid w:val="002A0F55"/>
    <w:rsid w:val="002A153E"/>
    <w:rsid w:val="002A158A"/>
    <w:rsid w:val="002A1596"/>
    <w:rsid w:val="002A19FB"/>
    <w:rsid w:val="002A1BB6"/>
    <w:rsid w:val="002A1BFC"/>
    <w:rsid w:val="002A1D27"/>
    <w:rsid w:val="002A1D66"/>
    <w:rsid w:val="002A2079"/>
    <w:rsid w:val="002A29B6"/>
    <w:rsid w:val="002A2A11"/>
    <w:rsid w:val="002A2EA3"/>
    <w:rsid w:val="002A2F3E"/>
    <w:rsid w:val="002A3050"/>
    <w:rsid w:val="002A3079"/>
    <w:rsid w:val="002A30BE"/>
    <w:rsid w:val="002A30DA"/>
    <w:rsid w:val="002A343F"/>
    <w:rsid w:val="002A351B"/>
    <w:rsid w:val="002A379F"/>
    <w:rsid w:val="002A38DB"/>
    <w:rsid w:val="002A3E96"/>
    <w:rsid w:val="002A3ED9"/>
    <w:rsid w:val="002A4039"/>
    <w:rsid w:val="002A4267"/>
    <w:rsid w:val="002A440F"/>
    <w:rsid w:val="002A447F"/>
    <w:rsid w:val="002A4561"/>
    <w:rsid w:val="002A4795"/>
    <w:rsid w:val="002A47F8"/>
    <w:rsid w:val="002A5020"/>
    <w:rsid w:val="002A52F3"/>
    <w:rsid w:val="002A5488"/>
    <w:rsid w:val="002A560C"/>
    <w:rsid w:val="002A574A"/>
    <w:rsid w:val="002A58AA"/>
    <w:rsid w:val="002A5908"/>
    <w:rsid w:val="002A5B31"/>
    <w:rsid w:val="002A5F1E"/>
    <w:rsid w:val="002A606B"/>
    <w:rsid w:val="002A6413"/>
    <w:rsid w:val="002A669D"/>
    <w:rsid w:val="002A66F5"/>
    <w:rsid w:val="002A6717"/>
    <w:rsid w:val="002A6930"/>
    <w:rsid w:val="002A69A7"/>
    <w:rsid w:val="002A6B0E"/>
    <w:rsid w:val="002A6CDA"/>
    <w:rsid w:val="002A6D75"/>
    <w:rsid w:val="002A7009"/>
    <w:rsid w:val="002A70A4"/>
    <w:rsid w:val="002A727B"/>
    <w:rsid w:val="002A74D2"/>
    <w:rsid w:val="002A7538"/>
    <w:rsid w:val="002A7552"/>
    <w:rsid w:val="002A797E"/>
    <w:rsid w:val="002A7B45"/>
    <w:rsid w:val="002A7D38"/>
    <w:rsid w:val="002A7DF3"/>
    <w:rsid w:val="002A7EF5"/>
    <w:rsid w:val="002A7F2C"/>
    <w:rsid w:val="002B02DA"/>
    <w:rsid w:val="002B02FC"/>
    <w:rsid w:val="002B0364"/>
    <w:rsid w:val="002B0420"/>
    <w:rsid w:val="002B072F"/>
    <w:rsid w:val="002B07A7"/>
    <w:rsid w:val="002B07B0"/>
    <w:rsid w:val="002B0B2F"/>
    <w:rsid w:val="002B0CAE"/>
    <w:rsid w:val="002B0CDA"/>
    <w:rsid w:val="002B1100"/>
    <w:rsid w:val="002B14C9"/>
    <w:rsid w:val="002B1611"/>
    <w:rsid w:val="002B17CE"/>
    <w:rsid w:val="002B1867"/>
    <w:rsid w:val="002B1C21"/>
    <w:rsid w:val="002B1F9B"/>
    <w:rsid w:val="002B225E"/>
    <w:rsid w:val="002B2914"/>
    <w:rsid w:val="002B2B1B"/>
    <w:rsid w:val="002B2B55"/>
    <w:rsid w:val="002B2BB3"/>
    <w:rsid w:val="002B2C78"/>
    <w:rsid w:val="002B2D14"/>
    <w:rsid w:val="002B2D33"/>
    <w:rsid w:val="002B2EC9"/>
    <w:rsid w:val="002B328C"/>
    <w:rsid w:val="002B34C7"/>
    <w:rsid w:val="002B3695"/>
    <w:rsid w:val="002B3781"/>
    <w:rsid w:val="002B3835"/>
    <w:rsid w:val="002B3BAA"/>
    <w:rsid w:val="002B3E0E"/>
    <w:rsid w:val="002B410B"/>
    <w:rsid w:val="002B42BF"/>
    <w:rsid w:val="002B454B"/>
    <w:rsid w:val="002B4659"/>
    <w:rsid w:val="002B4834"/>
    <w:rsid w:val="002B48DF"/>
    <w:rsid w:val="002B4A57"/>
    <w:rsid w:val="002B551D"/>
    <w:rsid w:val="002B5729"/>
    <w:rsid w:val="002B580B"/>
    <w:rsid w:val="002B5967"/>
    <w:rsid w:val="002B5CA4"/>
    <w:rsid w:val="002B5E6D"/>
    <w:rsid w:val="002B6141"/>
    <w:rsid w:val="002B6374"/>
    <w:rsid w:val="002B6464"/>
    <w:rsid w:val="002B674C"/>
    <w:rsid w:val="002B6875"/>
    <w:rsid w:val="002B69B2"/>
    <w:rsid w:val="002B6A08"/>
    <w:rsid w:val="002B6B0D"/>
    <w:rsid w:val="002B6FCE"/>
    <w:rsid w:val="002B7169"/>
    <w:rsid w:val="002B7545"/>
    <w:rsid w:val="002B75AB"/>
    <w:rsid w:val="002B793F"/>
    <w:rsid w:val="002B7D76"/>
    <w:rsid w:val="002B7E01"/>
    <w:rsid w:val="002B7F7C"/>
    <w:rsid w:val="002C017B"/>
    <w:rsid w:val="002C023A"/>
    <w:rsid w:val="002C02E1"/>
    <w:rsid w:val="002C034C"/>
    <w:rsid w:val="002C03B7"/>
    <w:rsid w:val="002C03EF"/>
    <w:rsid w:val="002C0826"/>
    <w:rsid w:val="002C089A"/>
    <w:rsid w:val="002C0B03"/>
    <w:rsid w:val="002C0C67"/>
    <w:rsid w:val="002C0C99"/>
    <w:rsid w:val="002C0D55"/>
    <w:rsid w:val="002C0EAB"/>
    <w:rsid w:val="002C104D"/>
    <w:rsid w:val="002C115F"/>
    <w:rsid w:val="002C117C"/>
    <w:rsid w:val="002C1B3A"/>
    <w:rsid w:val="002C1DCB"/>
    <w:rsid w:val="002C1EA7"/>
    <w:rsid w:val="002C1F58"/>
    <w:rsid w:val="002C200E"/>
    <w:rsid w:val="002C20E6"/>
    <w:rsid w:val="002C2206"/>
    <w:rsid w:val="002C22A2"/>
    <w:rsid w:val="002C26EF"/>
    <w:rsid w:val="002C282D"/>
    <w:rsid w:val="002C2968"/>
    <w:rsid w:val="002C2B43"/>
    <w:rsid w:val="002C2DCC"/>
    <w:rsid w:val="002C2FA7"/>
    <w:rsid w:val="002C2FBC"/>
    <w:rsid w:val="002C2FE4"/>
    <w:rsid w:val="002C308B"/>
    <w:rsid w:val="002C3104"/>
    <w:rsid w:val="002C3270"/>
    <w:rsid w:val="002C335B"/>
    <w:rsid w:val="002C3472"/>
    <w:rsid w:val="002C3511"/>
    <w:rsid w:val="002C359B"/>
    <w:rsid w:val="002C37B5"/>
    <w:rsid w:val="002C3AF2"/>
    <w:rsid w:val="002C3BBD"/>
    <w:rsid w:val="002C3DD6"/>
    <w:rsid w:val="002C3FFE"/>
    <w:rsid w:val="002C4119"/>
    <w:rsid w:val="002C413B"/>
    <w:rsid w:val="002C4200"/>
    <w:rsid w:val="002C4307"/>
    <w:rsid w:val="002C437B"/>
    <w:rsid w:val="002C44F0"/>
    <w:rsid w:val="002C47C4"/>
    <w:rsid w:val="002C49F6"/>
    <w:rsid w:val="002C4ADA"/>
    <w:rsid w:val="002C4B10"/>
    <w:rsid w:val="002C4D87"/>
    <w:rsid w:val="002C4DA3"/>
    <w:rsid w:val="002C4E0E"/>
    <w:rsid w:val="002C4F0B"/>
    <w:rsid w:val="002C5223"/>
    <w:rsid w:val="002C5460"/>
    <w:rsid w:val="002C5968"/>
    <w:rsid w:val="002C5BFB"/>
    <w:rsid w:val="002C5C6E"/>
    <w:rsid w:val="002C5C7A"/>
    <w:rsid w:val="002C6163"/>
    <w:rsid w:val="002C6326"/>
    <w:rsid w:val="002C6574"/>
    <w:rsid w:val="002C65C5"/>
    <w:rsid w:val="002C65D9"/>
    <w:rsid w:val="002C66C3"/>
    <w:rsid w:val="002C6714"/>
    <w:rsid w:val="002C6827"/>
    <w:rsid w:val="002C6953"/>
    <w:rsid w:val="002C6A38"/>
    <w:rsid w:val="002C7131"/>
    <w:rsid w:val="002C75C7"/>
    <w:rsid w:val="002C7ABE"/>
    <w:rsid w:val="002C7B0C"/>
    <w:rsid w:val="002C7BB3"/>
    <w:rsid w:val="002D0045"/>
    <w:rsid w:val="002D0068"/>
    <w:rsid w:val="002D010E"/>
    <w:rsid w:val="002D0418"/>
    <w:rsid w:val="002D04CB"/>
    <w:rsid w:val="002D056D"/>
    <w:rsid w:val="002D064D"/>
    <w:rsid w:val="002D07E9"/>
    <w:rsid w:val="002D096C"/>
    <w:rsid w:val="002D0987"/>
    <w:rsid w:val="002D09F2"/>
    <w:rsid w:val="002D0B1E"/>
    <w:rsid w:val="002D0CD5"/>
    <w:rsid w:val="002D0D25"/>
    <w:rsid w:val="002D1404"/>
    <w:rsid w:val="002D145D"/>
    <w:rsid w:val="002D1586"/>
    <w:rsid w:val="002D164C"/>
    <w:rsid w:val="002D16B7"/>
    <w:rsid w:val="002D16F2"/>
    <w:rsid w:val="002D173D"/>
    <w:rsid w:val="002D1B69"/>
    <w:rsid w:val="002D1C7C"/>
    <w:rsid w:val="002D1E94"/>
    <w:rsid w:val="002D205A"/>
    <w:rsid w:val="002D207B"/>
    <w:rsid w:val="002D20C8"/>
    <w:rsid w:val="002D20D3"/>
    <w:rsid w:val="002D23BC"/>
    <w:rsid w:val="002D2640"/>
    <w:rsid w:val="002D269E"/>
    <w:rsid w:val="002D2BC4"/>
    <w:rsid w:val="002D2C50"/>
    <w:rsid w:val="002D2E5B"/>
    <w:rsid w:val="002D2F8D"/>
    <w:rsid w:val="002D30C6"/>
    <w:rsid w:val="002D30F6"/>
    <w:rsid w:val="002D3109"/>
    <w:rsid w:val="002D327B"/>
    <w:rsid w:val="002D341E"/>
    <w:rsid w:val="002D34AF"/>
    <w:rsid w:val="002D3704"/>
    <w:rsid w:val="002D3808"/>
    <w:rsid w:val="002D3820"/>
    <w:rsid w:val="002D388D"/>
    <w:rsid w:val="002D3B1A"/>
    <w:rsid w:val="002D3F0D"/>
    <w:rsid w:val="002D3FAC"/>
    <w:rsid w:val="002D422B"/>
    <w:rsid w:val="002D43FA"/>
    <w:rsid w:val="002D4656"/>
    <w:rsid w:val="002D4B11"/>
    <w:rsid w:val="002D5152"/>
    <w:rsid w:val="002D519A"/>
    <w:rsid w:val="002D52B3"/>
    <w:rsid w:val="002D5488"/>
    <w:rsid w:val="002D55CB"/>
    <w:rsid w:val="002D588D"/>
    <w:rsid w:val="002D5AB4"/>
    <w:rsid w:val="002D5C5D"/>
    <w:rsid w:val="002D5C8C"/>
    <w:rsid w:val="002D5E05"/>
    <w:rsid w:val="002D6428"/>
    <w:rsid w:val="002D6691"/>
    <w:rsid w:val="002D681B"/>
    <w:rsid w:val="002D6AFD"/>
    <w:rsid w:val="002D6FB0"/>
    <w:rsid w:val="002D7084"/>
    <w:rsid w:val="002D7292"/>
    <w:rsid w:val="002D736D"/>
    <w:rsid w:val="002D7384"/>
    <w:rsid w:val="002D7651"/>
    <w:rsid w:val="002D7740"/>
    <w:rsid w:val="002D786B"/>
    <w:rsid w:val="002D7C28"/>
    <w:rsid w:val="002D7CAE"/>
    <w:rsid w:val="002D7D2F"/>
    <w:rsid w:val="002D7FA1"/>
    <w:rsid w:val="002D7FB7"/>
    <w:rsid w:val="002E0162"/>
    <w:rsid w:val="002E033B"/>
    <w:rsid w:val="002E053F"/>
    <w:rsid w:val="002E0618"/>
    <w:rsid w:val="002E0687"/>
    <w:rsid w:val="002E0B60"/>
    <w:rsid w:val="002E0E2C"/>
    <w:rsid w:val="002E0EFB"/>
    <w:rsid w:val="002E1039"/>
    <w:rsid w:val="002E11B9"/>
    <w:rsid w:val="002E123D"/>
    <w:rsid w:val="002E16A1"/>
    <w:rsid w:val="002E17B7"/>
    <w:rsid w:val="002E18BB"/>
    <w:rsid w:val="002E18DC"/>
    <w:rsid w:val="002E193D"/>
    <w:rsid w:val="002E1B1F"/>
    <w:rsid w:val="002E1C4B"/>
    <w:rsid w:val="002E1E26"/>
    <w:rsid w:val="002E1E54"/>
    <w:rsid w:val="002E1E9A"/>
    <w:rsid w:val="002E1F8F"/>
    <w:rsid w:val="002E2079"/>
    <w:rsid w:val="002E218F"/>
    <w:rsid w:val="002E2214"/>
    <w:rsid w:val="002E23CC"/>
    <w:rsid w:val="002E2562"/>
    <w:rsid w:val="002E2571"/>
    <w:rsid w:val="002E273F"/>
    <w:rsid w:val="002E2783"/>
    <w:rsid w:val="002E308E"/>
    <w:rsid w:val="002E3648"/>
    <w:rsid w:val="002E3680"/>
    <w:rsid w:val="002E36BD"/>
    <w:rsid w:val="002E374E"/>
    <w:rsid w:val="002E3807"/>
    <w:rsid w:val="002E3AEB"/>
    <w:rsid w:val="002E3BDE"/>
    <w:rsid w:val="002E3C9A"/>
    <w:rsid w:val="002E3FF2"/>
    <w:rsid w:val="002E41ED"/>
    <w:rsid w:val="002E43DF"/>
    <w:rsid w:val="002E445F"/>
    <w:rsid w:val="002E4694"/>
    <w:rsid w:val="002E470B"/>
    <w:rsid w:val="002E4785"/>
    <w:rsid w:val="002E47B5"/>
    <w:rsid w:val="002E488B"/>
    <w:rsid w:val="002E4920"/>
    <w:rsid w:val="002E4946"/>
    <w:rsid w:val="002E4B5E"/>
    <w:rsid w:val="002E4B84"/>
    <w:rsid w:val="002E4B9C"/>
    <w:rsid w:val="002E5063"/>
    <w:rsid w:val="002E508E"/>
    <w:rsid w:val="002E5250"/>
    <w:rsid w:val="002E5304"/>
    <w:rsid w:val="002E5461"/>
    <w:rsid w:val="002E578B"/>
    <w:rsid w:val="002E5826"/>
    <w:rsid w:val="002E59C5"/>
    <w:rsid w:val="002E59EA"/>
    <w:rsid w:val="002E5BA1"/>
    <w:rsid w:val="002E5BFC"/>
    <w:rsid w:val="002E5C8C"/>
    <w:rsid w:val="002E5D5D"/>
    <w:rsid w:val="002E5D6B"/>
    <w:rsid w:val="002E60C3"/>
    <w:rsid w:val="002E6249"/>
    <w:rsid w:val="002E6263"/>
    <w:rsid w:val="002E6346"/>
    <w:rsid w:val="002E64C7"/>
    <w:rsid w:val="002E6544"/>
    <w:rsid w:val="002E654A"/>
    <w:rsid w:val="002E65AE"/>
    <w:rsid w:val="002E66E8"/>
    <w:rsid w:val="002E670A"/>
    <w:rsid w:val="002E691B"/>
    <w:rsid w:val="002E6A2B"/>
    <w:rsid w:val="002E6AA8"/>
    <w:rsid w:val="002E6CD8"/>
    <w:rsid w:val="002E6E07"/>
    <w:rsid w:val="002E6E2B"/>
    <w:rsid w:val="002E70AC"/>
    <w:rsid w:val="002E7450"/>
    <w:rsid w:val="002E7C4C"/>
    <w:rsid w:val="002F004E"/>
    <w:rsid w:val="002F0669"/>
    <w:rsid w:val="002F09F2"/>
    <w:rsid w:val="002F0A1F"/>
    <w:rsid w:val="002F0B9F"/>
    <w:rsid w:val="002F0DAB"/>
    <w:rsid w:val="002F0EA7"/>
    <w:rsid w:val="002F0EE7"/>
    <w:rsid w:val="002F12B4"/>
    <w:rsid w:val="002F154A"/>
    <w:rsid w:val="002F158C"/>
    <w:rsid w:val="002F169C"/>
    <w:rsid w:val="002F17CD"/>
    <w:rsid w:val="002F182A"/>
    <w:rsid w:val="002F1A94"/>
    <w:rsid w:val="002F1CCE"/>
    <w:rsid w:val="002F1E53"/>
    <w:rsid w:val="002F2129"/>
    <w:rsid w:val="002F21FB"/>
    <w:rsid w:val="002F23A9"/>
    <w:rsid w:val="002F272C"/>
    <w:rsid w:val="002F2AD0"/>
    <w:rsid w:val="002F2E2C"/>
    <w:rsid w:val="002F32EE"/>
    <w:rsid w:val="002F3398"/>
    <w:rsid w:val="002F373B"/>
    <w:rsid w:val="002F3CA8"/>
    <w:rsid w:val="002F3CC7"/>
    <w:rsid w:val="002F3D58"/>
    <w:rsid w:val="002F3DF0"/>
    <w:rsid w:val="002F41FD"/>
    <w:rsid w:val="002F43F3"/>
    <w:rsid w:val="002F4688"/>
    <w:rsid w:val="002F49C8"/>
    <w:rsid w:val="002F4A9B"/>
    <w:rsid w:val="002F4D5A"/>
    <w:rsid w:val="002F4DCB"/>
    <w:rsid w:val="002F4E28"/>
    <w:rsid w:val="002F5207"/>
    <w:rsid w:val="002F53BB"/>
    <w:rsid w:val="002F5436"/>
    <w:rsid w:val="002F545B"/>
    <w:rsid w:val="002F5626"/>
    <w:rsid w:val="002F5780"/>
    <w:rsid w:val="002F59E7"/>
    <w:rsid w:val="002F5C8B"/>
    <w:rsid w:val="002F6148"/>
    <w:rsid w:val="002F6535"/>
    <w:rsid w:val="002F6611"/>
    <w:rsid w:val="002F686A"/>
    <w:rsid w:val="002F6CF2"/>
    <w:rsid w:val="002F6E5F"/>
    <w:rsid w:val="002F6F0F"/>
    <w:rsid w:val="002F7266"/>
    <w:rsid w:val="002F756A"/>
    <w:rsid w:val="002F76AD"/>
    <w:rsid w:val="002F78FE"/>
    <w:rsid w:val="002F798F"/>
    <w:rsid w:val="002F7AC8"/>
    <w:rsid w:val="002F7EC6"/>
    <w:rsid w:val="002F7F3E"/>
    <w:rsid w:val="00300427"/>
    <w:rsid w:val="003004F9"/>
    <w:rsid w:val="00300569"/>
    <w:rsid w:val="00300820"/>
    <w:rsid w:val="00300A58"/>
    <w:rsid w:val="00300DA1"/>
    <w:rsid w:val="00300E04"/>
    <w:rsid w:val="00300FD3"/>
    <w:rsid w:val="003013DF"/>
    <w:rsid w:val="003016DF"/>
    <w:rsid w:val="0030195D"/>
    <w:rsid w:val="00301B7C"/>
    <w:rsid w:val="00301BA3"/>
    <w:rsid w:val="00301C45"/>
    <w:rsid w:val="00301C87"/>
    <w:rsid w:val="00301F73"/>
    <w:rsid w:val="00302198"/>
    <w:rsid w:val="003021AC"/>
    <w:rsid w:val="00302233"/>
    <w:rsid w:val="00302816"/>
    <w:rsid w:val="00302A31"/>
    <w:rsid w:val="00302D4A"/>
    <w:rsid w:val="00302FD8"/>
    <w:rsid w:val="00303AC3"/>
    <w:rsid w:val="00303D2C"/>
    <w:rsid w:val="00303D9F"/>
    <w:rsid w:val="00303E5A"/>
    <w:rsid w:val="003045DB"/>
    <w:rsid w:val="00304887"/>
    <w:rsid w:val="0030490B"/>
    <w:rsid w:val="00304A13"/>
    <w:rsid w:val="00304B72"/>
    <w:rsid w:val="00304C33"/>
    <w:rsid w:val="00304CBB"/>
    <w:rsid w:val="00304D2A"/>
    <w:rsid w:val="00304F0D"/>
    <w:rsid w:val="003050A0"/>
    <w:rsid w:val="003058C1"/>
    <w:rsid w:val="003058C8"/>
    <w:rsid w:val="00305B63"/>
    <w:rsid w:val="00305DAA"/>
    <w:rsid w:val="00305DE2"/>
    <w:rsid w:val="0030619E"/>
    <w:rsid w:val="00306206"/>
    <w:rsid w:val="00306489"/>
    <w:rsid w:val="00306571"/>
    <w:rsid w:val="00306591"/>
    <w:rsid w:val="003067CD"/>
    <w:rsid w:val="00306E3B"/>
    <w:rsid w:val="003071CA"/>
    <w:rsid w:val="00307AD5"/>
    <w:rsid w:val="00307CEF"/>
    <w:rsid w:val="00307E17"/>
    <w:rsid w:val="00307F4A"/>
    <w:rsid w:val="00310004"/>
    <w:rsid w:val="0031004C"/>
    <w:rsid w:val="00310368"/>
    <w:rsid w:val="0031082F"/>
    <w:rsid w:val="0031098F"/>
    <w:rsid w:val="003109C1"/>
    <w:rsid w:val="00310B41"/>
    <w:rsid w:val="00310B5E"/>
    <w:rsid w:val="00310CA5"/>
    <w:rsid w:val="00310D95"/>
    <w:rsid w:val="0031107D"/>
    <w:rsid w:val="003115AF"/>
    <w:rsid w:val="00311886"/>
    <w:rsid w:val="00311C08"/>
    <w:rsid w:val="00311C74"/>
    <w:rsid w:val="00311E2A"/>
    <w:rsid w:val="003120C1"/>
    <w:rsid w:val="0031221A"/>
    <w:rsid w:val="00312238"/>
    <w:rsid w:val="00312448"/>
    <w:rsid w:val="00312705"/>
    <w:rsid w:val="0031285A"/>
    <w:rsid w:val="003128A1"/>
    <w:rsid w:val="003128CB"/>
    <w:rsid w:val="00312C07"/>
    <w:rsid w:val="00312F0E"/>
    <w:rsid w:val="003131E8"/>
    <w:rsid w:val="00313335"/>
    <w:rsid w:val="0031352A"/>
    <w:rsid w:val="003136E0"/>
    <w:rsid w:val="00313761"/>
    <w:rsid w:val="00313788"/>
    <w:rsid w:val="00313890"/>
    <w:rsid w:val="00313956"/>
    <w:rsid w:val="00314113"/>
    <w:rsid w:val="003141B4"/>
    <w:rsid w:val="003146BE"/>
    <w:rsid w:val="0031484C"/>
    <w:rsid w:val="00314A2B"/>
    <w:rsid w:val="00314B02"/>
    <w:rsid w:val="00314C2D"/>
    <w:rsid w:val="00314E2F"/>
    <w:rsid w:val="00314F4D"/>
    <w:rsid w:val="003150D0"/>
    <w:rsid w:val="003150D1"/>
    <w:rsid w:val="003152C3"/>
    <w:rsid w:val="0031557E"/>
    <w:rsid w:val="0031581E"/>
    <w:rsid w:val="0031585A"/>
    <w:rsid w:val="00315A47"/>
    <w:rsid w:val="00315A88"/>
    <w:rsid w:val="00315AE9"/>
    <w:rsid w:val="00315B88"/>
    <w:rsid w:val="00315C3E"/>
    <w:rsid w:val="00315EC0"/>
    <w:rsid w:val="0031620E"/>
    <w:rsid w:val="0031624E"/>
    <w:rsid w:val="00316271"/>
    <w:rsid w:val="003166A1"/>
    <w:rsid w:val="00316704"/>
    <w:rsid w:val="00316720"/>
    <w:rsid w:val="0031686F"/>
    <w:rsid w:val="00317154"/>
    <w:rsid w:val="00317304"/>
    <w:rsid w:val="003177CF"/>
    <w:rsid w:val="00317B0E"/>
    <w:rsid w:val="00317BF2"/>
    <w:rsid w:val="00317CE4"/>
    <w:rsid w:val="00317CF4"/>
    <w:rsid w:val="00317D00"/>
    <w:rsid w:val="00317ED0"/>
    <w:rsid w:val="003201E8"/>
    <w:rsid w:val="00320235"/>
    <w:rsid w:val="003202A1"/>
    <w:rsid w:val="00320609"/>
    <w:rsid w:val="00320671"/>
    <w:rsid w:val="00320786"/>
    <w:rsid w:val="00320883"/>
    <w:rsid w:val="00320980"/>
    <w:rsid w:val="00320A90"/>
    <w:rsid w:val="00320C21"/>
    <w:rsid w:val="00320D65"/>
    <w:rsid w:val="00321170"/>
    <w:rsid w:val="003211D3"/>
    <w:rsid w:val="0032138B"/>
    <w:rsid w:val="0032161D"/>
    <w:rsid w:val="00321678"/>
    <w:rsid w:val="003216C4"/>
    <w:rsid w:val="0032198F"/>
    <w:rsid w:val="003219CA"/>
    <w:rsid w:val="00321D60"/>
    <w:rsid w:val="00321F27"/>
    <w:rsid w:val="00321F89"/>
    <w:rsid w:val="00321FCB"/>
    <w:rsid w:val="00322029"/>
    <w:rsid w:val="003222FC"/>
    <w:rsid w:val="003224C8"/>
    <w:rsid w:val="003225C1"/>
    <w:rsid w:val="003226C1"/>
    <w:rsid w:val="00322830"/>
    <w:rsid w:val="003228F0"/>
    <w:rsid w:val="00322930"/>
    <w:rsid w:val="0032299E"/>
    <w:rsid w:val="003229EE"/>
    <w:rsid w:val="00322AE5"/>
    <w:rsid w:val="00322BDB"/>
    <w:rsid w:val="00323274"/>
    <w:rsid w:val="00323296"/>
    <w:rsid w:val="0032365B"/>
    <w:rsid w:val="0032372C"/>
    <w:rsid w:val="0032392D"/>
    <w:rsid w:val="003239F2"/>
    <w:rsid w:val="00323E6F"/>
    <w:rsid w:val="00323E9F"/>
    <w:rsid w:val="00324055"/>
    <w:rsid w:val="0032466E"/>
    <w:rsid w:val="003246BD"/>
    <w:rsid w:val="0032475E"/>
    <w:rsid w:val="0032492B"/>
    <w:rsid w:val="003249F8"/>
    <w:rsid w:val="00324A47"/>
    <w:rsid w:val="00324CC9"/>
    <w:rsid w:val="00324E94"/>
    <w:rsid w:val="00324EF1"/>
    <w:rsid w:val="00324F1D"/>
    <w:rsid w:val="00325002"/>
    <w:rsid w:val="003251F1"/>
    <w:rsid w:val="0032531A"/>
    <w:rsid w:val="00325363"/>
    <w:rsid w:val="00325409"/>
    <w:rsid w:val="00325436"/>
    <w:rsid w:val="00325790"/>
    <w:rsid w:val="00325877"/>
    <w:rsid w:val="00325C89"/>
    <w:rsid w:val="00325E2B"/>
    <w:rsid w:val="00326150"/>
    <w:rsid w:val="0032630A"/>
    <w:rsid w:val="0032649E"/>
    <w:rsid w:val="00326968"/>
    <w:rsid w:val="00326E79"/>
    <w:rsid w:val="0032706A"/>
    <w:rsid w:val="0032708F"/>
    <w:rsid w:val="003275AD"/>
    <w:rsid w:val="00327923"/>
    <w:rsid w:val="00327998"/>
    <w:rsid w:val="00327A24"/>
    <w:rsid w:val="00327E3C"/>
    <w:rsid w:val="003304C3"/>
    <w:rsid w:val="003305DC"/>
    <w:rsid w:val="0033080E"/>
    <w:rsid w:val="00330B1D"/>
    <w:rsid w:val="00331012"/>
    <w:rsid w:val="003311B0"/>
    <w:rsid w:val="00331ECC"/>
    <w:rsid w:val="00331F7E"/>
    <w:rsid w:val="00331FAF"/>
    <w:rsid w:val="003320AA"/>
    <w:rsid w:val="003324B5"/>
    <w:rsid w:val="003324D3"/>
    <w:rsid w:val="00332B6C"/>
    <w:rsid w:val="00332D37"/>
    <w:rsid w:val="00332DD2"/>
    <w:rsid w:val="00332DFD"/>
    <w:rsid w:val="00332E69"/>
    <w:rsid w:val="00333248"/>
    <w:rsid w:val="00333329"/>
    <w:rsid w:val="00333618"/>
    <w:rsid w:val="003336D7"/>
    <w:rsid w:val="003337F5"/>
    <w:rsid w:val="00333BD3"/>
    <w:rsid w:val="00333D78"/>
    <w:rsid w:val="00333FA2"/>
    <w:rsid w:val="00333FB6"/>
    <w:rsid w:val="00334360"/>
    <w:rsid w:val="0033440E"/>
    <w:rsid w:val="003346A5"/>
    <w:rsid w:val="003346C9"/>
    <w:rsid w:val="003351CD"/>
    <w:rsid w:val="0033540D"/>
    <w:rsid w:val="003354B0"/>
    <w:rsid w:val="0033595E"/>
    <w:rsid w:val="00335F0F"/>
    <w:rsid w:val="00335F12"/>
    <w:rsid w:val="00335F4D"/>
    <w:rsid w:val="00335FD2"/>
    <w:rsid w:val="00336386"/>
    <w:rsid w:val="003365AD"/>
    <w:rsid w:val="0033666D"/>
    <w:rsid w:val="0033683B"/>
    <w:rsid w:val="00336C5F"/>
    <w:rsid w:val="00336CB6"/>
    <w:rsid w:val="00336D1D"/>
    <w:rsid w:val="003372E1"/>
    <w:rsid w:val="00337327"/>
    <w:rsid w:val="003373FF"/>
    <w:rsid w:val="00337710"/>
    <w:rsid w:val="0033781D"/>
    <w:rsid w:val="00337865"/>
    <w:rsid w:val="00337B99"/>
    <w:rsid w:val="00337E32"/>
    <w:rsid w:val="00340183"/>
    <w:rsid w:val="0034020A"/>
    <w:rsid w:val="0034035A"/>
    <w:rsid w:val="00340488"/>
    <w:rsid w:val="0034057D"/>
    <w:rsid w:val="0034057F"/>
    <w:rsid w:val="003405BA"/>
    <w:rsid w:val="0034067C"/>
    <w:rsid w:val="003406D2"/>
    <w:rsid w:val="003407A3"/>
    <w:rsid w:val="003408A0"/>
    <w:rsid w:val="00340903"/>
    <w:rsid w:val="0034090D"/>
    <w:rsid w:val="00340A77"/>
    <w:rsid w:val="00340B3D"/>
    <w:rsid w:val="00340BDC"/>
    <w:rsid w:val="00340E57"/>
    <w:rsid w:val="00340F3A"/>
    <w:rsid w:val="0034145B"/>
    <w:rsid w:val="003414A8"/>
    <w:rsid w:val="00341949"/>
    <w:rsid w:val="00341954"/>
    <w:rsid w:val="003419B6"/>
    <w:rsid w:val="0034200B"/>
    <w:rsid w:val="0034248D"/>
    <w:rsid w:val="003426CD"/>
    <w:rsid w:val="00342745"/>
    <w:rsid w:val="00342F8E"/>
    <w:rsid w:val="003430DD"/>
    <w:rsid w:val="003431FA"/>
    <w:rsid w:val="0034345F"/>
    <w:rsid w:val="00343755"/>
    <w:rsid w:val="00343CF4"/>
    <w:rsid w:val="00343EC5"/>
    <w:rsid w:val="00343ED9"/>
    <w:rsid w:val="00343F2A"/>
    <w:rsid w:val="00343F37"/>
    <w:rsid w:val="0034428D"/>
    <w:rsid w:val="00344396"/>
    <w:rsid w:val="003444FC"/>
    <w:rsid w:val="00344573"/>
    <w:rsid w:val="0034461F"/>
    <w:rsid w:val="00344793"/>
    <w:rsid w:val="003447BF"/>
    <w:rsid w:val="00344862"/>
    <w:rsid w:val="00344888"/>
    <w:rsid w:val="00344BAE"/>
    <w:rsid w:val="00344C27"/>
    <w:rsid w:val="0034556F"/>
    <w:rsid w:val="00345804"/>
    <w:rsid w:val="0034585A"/>
    <w:rsid w:val="00345A8C"/>
    <w:rsid w:val="00345F58"/>
    <w:rsid w:val="00346028"/>
    <w:rsid w:val="00346236"/>
    <w:rsid w:val="0034625F"/>
    <w:rsid w:val="003462C3"/>
    <w:rsid w:val="003462CE"/>
    <w:rsid w:val="003463C0"/>
    <w:rsid w:val="003468FB"/>
    <w:rsid w:val="00346B74"/>
    <w:rsid w:val="00347042"/>
    <w:rsid w:val="00347044"/>
    <w:rsid w:val="0034705E"/>
    <w:rsid w:val="00347082"/>
    <w:rsid w:val="003471CF"/>
    <w:rsid w:val="003472D1"/>
    <w:rsid w:val="003472F0"/>
    <w:rsid w:val="0034770F"/>
    <w:rsid w:val="00347797"/>
    <w:rsid w:val="003478EA"/>
    <w:rsid w:val="003479E2"/>
    <w:rsid w:val="003500F9"/>
    <w:rsid w:val="003501A3"/>
    <w:rsid w:val="003501C6"/>
    <w:rsid w:val="00350350"/>
    <w:rsid w:val="00350436"/>
    <w:rsid w:val="003504F8"/>
    <w:rsid w:val="00350617"/>
    <w:rsid w:val="00350683"/>
    <w:rsid w:val="003506CD"/>
    <w:rsid w:val="00350981"/>
    <w:rsid w:val="00350EBE"/>
    <w:rsid w:val="0035132E"/>
    <w:rsid w:val="003513E1"/>
    <w:rsid w:val="003515EA"/>
    <w:rsid w:val="003516F5"/>
    <w:rsid w:val="00351783"/>
    <w:rsid w:val="00351862"/>
    <w:rsid w:val="00351877"/>
    <w:rsid w:val="00351998"/>
    <w:rsid w:val="00351A0C"/>
    <w:rsid w:val="00351A1D"/>
    <w:rsid w:val="00351C7C"/>
    <w:rsid w:val="00351C91"/>
    <w:rsid w:val="00351E8E"/>
    <w:rsid w:val="00351EF8"/>
    <w:rsid w:val="00351FF1"/>
    <w:rsid w:val="003520FD"/>
    <w:rsid w:val="003521A3"/>
    <w:rsid w:val="0035226C"/>
    <w:rsid w:val="0035241B"/>
    <w:rsid w:val="003525EF"/>
    <w:rsid w:val="00352795"/>
    <w:rsid w:val="00352899"/>
    <w:rsid w:val="00352AAF"/>
    <w:rsid w:val="00352B52"/>
    <w:rsid w:val="00353120"/>
    <w:rsid w:val="00353236"/>
    <w:rsid w:val="003533FD"/>
    <w:rsid w:val="00353421"/>
    <w:rsid w:val="0035364F"/>
    <w:rsid w:val="00353734"/>
    <w:rsid w:val="00353CC6"/>
    <w:rsid w:val="00353D59"/>
    <w:rsid w:val="00353E91"/>
    <w:rsid w:val="00353EA3"/>
    <w:rsid w:val="00353EE2"/>
    <w:rsid w:val="003540F5"/>
    <w:rsid w:val="003540FD"/>
    <w:rsid w:val="00354592"/>
    <w:rsid w:val="00354677"/>
    <w:rsid w:val="00354759"/>
    <w:rsid w:val="003548CE"/>
    <w:rsid w:val="0035492D"/>
    <w:rsid w:val="00354983"/>
    <w:rsid w:val="00354A25"/>
    <w:rsid w:val="00354B58"/>
    <w:rsid w:val="00354B85"/>
    <w:rsid w:val="003550F6"/>
    <w:rsid w:val="003550F7"/>
    <w:rsid w:val="00355194"/>
    <w:rsid w:val="00355603"/>
    <w:rsid w:val="0035561F"/>
    <w:rsid w:val="00355710"/>
    <w:rsid w:val="00355B3C"/>
    <w:rsid w:val="00355CA8"/>
    <w:rsid w:val="00355E5D"/>
    <w:rsid w:val="00356139"/>
    <w:rsid w:val="00356249"/>
    <w:rsid w:val="0035655C"/>
    <w:rsid w:val="00356691"/>
    <w:rsid w:val="00356990"/>
    <w:rsid w:val="00356B84"/>
    <w:rsid w:val="00356D3D"/>
    <w:rsid w:val="00356FC7"/>
    <w:rsid w:val="003572C3"/>
    <w:rsid w:val="003575FD"/>
    <w:rsid w:val="00357797"/>
    <w:rsid w:val="00357864"/>
    <w:rsid w:val="0036004C"/>
    <w:rsid w:val="00360481"/>
    <w:rsid w:val="00360526"/>
    <w:rsid w:val="00360727"/>
    <w:rsid w:val="003608C4"/>
    <w:rsid w:val="00360B1E"/>
    <w:rsid w:val="003610E5"/>
    <w:rsid w:val="00361475"/>
    <w:rsid w:val="00361555"/>
    <w:rsid w:val="00361677"/>
    <w:rsid w:val="00361797"/>
    <w:rsid w:val="00362640"/>
    <w:rsid w:val="00362B64"/>
    <w:rsid w:val="00362CC4"/>
    <w:rsid w:val="00363011"/>
    <w:rsid w:val="0036308A"/>
    <w:rsid w:val="003631A2"/>
    <w:rsid w:val="003632CC"/>
    <w:rsid w:val="003632F5"/>
    <w:rsid w:val="00363515"/>
    <w:rsid w:val="003637DE"/>
    <w:rsid w:val="00363A86"/>
    <w:rsid w:val="00363B2E"/>
    <w:rsid w:val="00363C86"/>
    <w:rsid w:val="00363D11"/>
    <w:rsid w:val="00363D31"/>
    <w:rsid w:val="00363DF6"/>
    <w:rsid w:val="00363E7F"/>
    <w:rsid w:val="00363EB2"/>
    <w:rsid w:val="0036409F"/>
    <w:rsid w:val="003642E0"/>
    <w:rsid w:val="00364415"/>
    <w:rsid w:val="00364444"/>
    <w:rsid w:val="0036450D"/>
    <w:rsid w:val="0036465D"/>
    <w:rsid w:val="00364725"/>
    <w:rsid w:val="00364D1B"/>
    <w:rsid w:val="00364E1F"/>
    <w:rsid w:val="00364F40"/>
    <w:rsid w:val="00365342"/>
    <w:rsid w:val="00365475"/>
    <w:rsid w:val="00365938"/>
    <w:rsid w:val="0036593F"/>
    <w:rsid w:val="00365B6A"/>
    <w:rsid w:val="00365C3F"/>
    <w:rsid w:val="00365C83"/>
    <w:rsid w:val="00365D59"/>
    <w:rsid w:val="003661CC"/>
    <w:rsid w:val="003662D5"/>
    <w:rsid w:val="00366642"/>
    <w:rsid w:val="003667E1"/>
    <w:rsid w:val="00366A9F"/>
    <w:rsid w:val="00366AC3"/>
    <w:rsid w:val="00366BA7"/>
    <w:rsid w:val="00366C83"/>
    <w:rsid w:val="00366F0A"/>
    <w:rsid w:val="00367546"/>
    <w:rsid w:val="003679C8"/>
    <w:rsid w:val="00367ABE"/>
    <w:rsid w:val="00367AFB"/>
    <w:rsid w:val="00367B5D"/>
    <w:rsid w:val="00367BF8"/>
    <w:rsid w:val="00367C61"/>
    <w:rsid w:val="00367E27"/>
    <w:rsid w:val="00370104"/>
    <w:rsid w:val="00370125"/>
    <w:rsid w:val="003701A1"/>
    <w:rsid w:val="003701B8"/>
    <w:rsid w:val="003702BA"/>
    <w:rsid w:val="003703AE"/>
    <w:rsid w:val="00370AAC"/>
    <w:rsid w:val="00370B56"/>
    <w:rsid w:val="00371322"/>
    <w:rsid w:val="003713D8"/>
    <w:rsid w:val="0037149D"/>
    <w:rsid w:val="0037186B"/>
    <w:rsid w:val="00371A1B"/>
    <w:rsid w:val="00371C37"/>
    <w:rsid w:val="00371F8D"/>
    <w:rsid w:val="00372125"/>
    <w:rsid w:val="00372126"/>
    <w:rsid w:val="00372232"/>
    <w:rsid w:val="00372337"/>
    <w:rsid w:val="003723B1"/>
    <w:rsid w:val="0037248A"/>
    <w:rsid w:val="003724F5"/>
    <w:rsid w:val="0037268B"/>
    <w:rsid w:val="003729E0"/>
    <w:rsid w:val="00372E61"/>
    <w:rsid w:val="003730EC"/>
    <w:rsid w:val="0037338E"/>
    <w:rsid w:val="00373501"/>
    <w:rsid w:val="0037352F"/>
    <w:rsid w:val="00373582"/>
    <w:rsid w:val="0037358F"/>
    <w:rsid w:val="0037378B"/>
    <w:rsid w:val="0037385B"/>
    <w:rsid w:val="00373B0E"/>
    <w:rsid w:val="00373E60"/>
    <w:rsid w:val="00374070"/>
    <w:rsid w:val="003742AB"/>
    <w:rsid w:val="003742D3"/>
    <w:rsid w:val="003742E8"/>
    <w:rsid w:val="003743E1"/>
    <w:rsid w:val="00374704"/>
    <w:rsid w:val="00374775"/>
    <w:rsid w:val="003747C7"/>
    <w:rsid w:val="00374880"/>
    <w:rsid w:val="0037496D"/>
    <w:rsid w:val="00374B36"/>
    <w:rsid w:val="00374F1F"/>
    <w:rsid w:val="003750D1"/>
    <w:rsid w:val="00375173"/>
    <w:rsid w:val="003751C9"/>
    <w:rsid w:val="00375279"/>
    <w:rsid w:val="00375367"/>
    <w:rsid w:val="0037543F"/>
    <w:rsid w:val="0037544C"/>
    <w:rsid w:val="00375579"/>
    <w:rsid w:val="003755C8"/>
    <w:rsid w:val="0037570D"/>
    <w:rsid w:val="00375819"/>
    <w:rsid w:val="00375B13"/>
    <w:rsid w:val="00375E76"/>
    <w:rsid w:val="00375E94"/>
    <w:rsid w:val="00375F1F"/>
    <w:rsid w:val="00376185"/>
    <w:rsid w:val="00376350"/>
    <w:rsid w:val="003765B8"/>
    <w:rsid w:val="00376B44"/>
    <w:rsid w:val="00376B4B"/>
    <w:rsid w:val="00376CA6"/>
    <w:rsid w:val="00376CB5"/>
    <w:rsid w:val="00376FFE"/>
    <w:rsid w:val="00377483"/>
    <w:rsid w:val="00377587"/>
    <w:rsid w:val="00377590"/>
    <w:rsid w:val="003775D5"/>
    <w:rsid w:val="003777BA"/>
    <w:rsid w:val="00377CE9"/>
    <w:rsid w:val="00377D6A"/>
    <w:rsid w:val="00380137"/>
    <w:rsid w:val="00380327"/>
    <w:rsid w:val="00380391"/>
    <w:rsid w:val="003803BE"/>
    <w:rsid w:val="00380469"/>
    <w:rsid w:val="00380742"/>
    <w:rsid w:val="0038081D"/>
    <w:rsid w:val="00380B6B"/>
    <w:rsid w:val="00380C3F"/>
    <w:rsid w:val="00380EE5"/>
    <w:rsid w:val="00380F19"/>
    <w:rsid w:val="00381147"/>
    <w:rsid w:val="00381661"/>
    <w:rsid w:val="00381A94"/>
    <w:rsid w:val="00381BB5"/>
    <w:rsid w:val="00381E9F"/>
    <w:rsid w:val="003820A7"/>
    <w:rsid w:val="00382295"/>
    <w:rsid w:val="0038245B"/>
    <w:rsid w:val="00382490"/>
    <w:rsid w:val="00382584"/>
    <w:rsid w:val="00382D1E"/>
    <w:rsid w:val="00382D22"/>
    <w:rsid w:val="00383333"/>
    <w:rsid w:val="003834A6"/>
    <w:rsid w:val="0038390B"/>
    <w:rsid w:val="00383B88"/>
    <w:rsid w:val="0038429B"/>
    <w:rsid w:val="00384389"/>
    <w:rsid w:val="003845E6"/>
    <w:rsid w:val="00384664"/>
    <w:rsid w:val="0038473B"/>
    <w:rsid w:val="003847F6"/>
    <w:rsid w:val="00384DEB"/>
    <w:rsid w:val="00385070"/>
    <w:rsid w:val="003850EA"/>
    <w:rsid w:val="00385438"/>
    <w:rsid w:val="0038562C"/>
    <w:rsid w:val="00385CFC"/>
    <w:rsid w:val="00385D5C"/>
    <w:rsid w:val="00385E3D"/>
    <w:rsid w:val="003862DF"/>
    <w:rsid w:val="0038635E"/>
    <w:rsid w:val="0038675A"/>
    <w:rsid w:val="00386997"/>
    <w:rsid w:val="00386B2D"/>
    <w:rsid w:val="00386C16"/>
    <w:rsid w:val="00386C22"/>
    <w:rsid w:val="00386C81"/>
    <w:rsid w:val="00386EE3"/>
    <w:rsid w:val="00386FCD"/>
    <w:rsid w:val="0038706E"/>
    <w:rsid w:val="00387416"/>
    <w:rsid w:val="0038743D"/>
    <w:rsid w:val="003875FC"/>
    <w:rsid w:val="00387776"/>
    <w:rsid w:val="00390105"/>
    <w:rsid w:val="0039016E"/>
    <w:rsid w:val="003904D9"/>
    <w:rsid w:val="003905D0"/>
    <w:rsid w:val="0039082A"/>
    <w:rsid w:val="00390A8E"/>
    <w:rsid w:val="00390C8E"/>
    <w:rsid w:val="00390E71"/>
    <w:rsid w:val="00390F61"/>
    <w:rsid w:val="00391167"/>
    <w:rsid w:val="00391191"/>
    <w:rsid w:val="00391448"/>
    <w:rsid w:val="003914EA"/>
    <w:rsid w:val="0039154B"/>
    <w:rsid w:val="0039163D"/>
    <w:rsid w:val="00391871"/>
    <w:rsid w:val="00391AC6"/>
    <w:rsid w:val="00392005"/>
    <w:rsid w:val="00392089"/>
    <w:rsid w:val="003922A5"/>
    <w:rsid w:val="00392A0E"/>
    <w:rsid w:val="00392F80"/>
    <w:rsid w:val="00393296"/>
    <w:rsid w:val="00393526"/>
    <w:rsid w:val="00393742"/>
    <w:rsid w:val="00393791"/>
    <w:rsid w:val="003938A2"/>
    <w:rsid w:val="0039399F"/>
    <w:rsid w:val="003939EB"/>
    <w:rsid w:val="00393A01"/>
    <w:rsid w:val="00393AB0"/>
    <w:rsid w:val="00393B2F"/>
    <w:rsid w:val="00393C0C"/>
    <w:rsid w:val="00393C5C"/>
    <w:rsid w:val="00393CFB"/>
    <w:rsid w:val="00393EFE"/>
    <w:rsid w:val="0039425E"/>
    <w:rsid w:val="003942E4"/>
    <w:rsid w:val="00394444"/>
    <w:rsid w:val="00394841"/>
    <w:rsid w:val="0039486C"/>
    <w:rsid w:val="00394C3D"/>
    <w:rsid w:val="00394D58"/>
    <w:rsid w:val="00394D74"/>
    <w:rsid w:val="00394E28"/>
    <w:rsid w:val="0039530F"/>
    <w:rsid w:val="00395454"/>
    <w:rsid w:val="00395AE7"/>
    <w:rsid w:val="00395B33"/>
    <w:rsid w:val="003969DE"/>
    <w:rsid w:val="00396B45"/>
    <w:rsid w:val="00396DDB"/>
    <w:rsid w:val="00396E48"/>
    <w:rsid w:val="00396F0B"/>
    <w:rsid w:val="00396FB0"/>
    <w:rsid w:val="0039703B"/>
    <w:rsid w:val="00397190"/>
    <w:rsid w:val="00397AAF"/>
    <w:rsid w:val="00397CAF"/>
    <w:rsid w:val="003A0041"/>
    <w:rsid w:val="003A0055"/>
    <w:rsid w:val="003A012E"/>
    <w:rsid w:val="003A01C4"/>
    <w:rsid w:val="003A03EE"/>
    <w:rsid w:val="003A098B"/>
    <w:rsid w:val="003A0EDF"/>
    <w:rsid w:val="003A0EFE"/>
    <w:rsid w:val="003A1157"/>
    <w:rsid w:val="003A11A7"/>
    <w:rsid w:val="003A153A"/>
    <w:rsid w:val="003A1559"/>
    <w:rsid w:val="003A173E"/>
    <w:rsid w:val="003A1E03"/>
    <w:rsid w:val="003A1EA3"/>
    <w:rsid w:val="003A20B0"/>
    <w:rsid w:val="003A2328"/>
    <w:rsid w:val="003A2471"/>
    <w:rsid w:val="003A26EF"/>
    <w:rsid w:val="003A2785"/>
    <w:rsid w:val="003A2948"/>
    <w:rsid w:val="003A2993"/>
    <w:rsid w:val="003A2BD2"/>
    <w:rsid w:val="003A2DDB"/>
    <w:rsid w:val="003A303D"/>
    <w:rsid w:val="003A32A8"/>
    <w:rsid w:val="003A37C1"/>
    <w:rsid w:val="003A41C7"/>
    <w:rsid w:val="003A43C8"/>
    <w:rsid w:val="003A445D"/>
    <w:rsid w:val="003A44BB"/>
    <w:rsid w:val="003A4578"/>
    <w:rsid w:val="003A45D5"/>
    <w:rsid w:val="003A4876"/>
    <w:rsid w:val="003A4C58"/>
    <w:rsid w:val="003A4EEB"/>
    <w:rsid w:val="003A55A7"/>
    <w:rsid w:val="003A57D1"/>
    <w:rsid w:val="003A581F"/>
    <w:rsid w:val="003A5BFA"/>
    <w:rsid w:val="003A5FD8"/>
    <w:rsid w:val="003A6044"/>
    <w:rsid w:val="003A61D2"/>
    <w:rsid w:val="003A63C6"/>
    <w:rsid w:val="003A65BF"/>
    <w:rsid w:val="003A664E"/>
    <w:rsid w:val="003A670F"/>
    <w:rsid w:val="003A6799"/>
    <w:rsid w:val="003A679F"/>
    <w:rsid w:val="003A67C4"/>
    <w:rsid w:val="003A6906"/>
    <w:rsid w:val="003A693E"/>
    <w:rsid w:val="003A699A"/>
    <w:rsid w:val="003A6D7B"/>
    <w:rsid w:val="003A6DAB"/>
    <w:rsid w:val="003A6E34"/>
    <w:rsid w:val="003A70F2"/>
    <w:rsid w:val="003A7576"/>
    <w:rsid w:val="003A7775"/>
    <w:rsid w:val="003A7A36"/>
    <w:rsid w:val="003A7A81"/>
    <w:rsid w:val="003A7C2F"/>
    <w:rsid w:val="003B06A2"/>
    <w:rsid w:val="003B08CB"/>
    <w:rsid w:val="003B09BE"/>
    <w:rsid w:val="003B0BE2"/>
    <w:rsid w:val="003B0C7D"/>
    <w:rsid w:val="003B0CA7"/>
    <w:rsid w:val="003B0E99"/>
    <w:rsid w:val="003B112B"/>
    <w:rsid w:val="003B12A2"/>
    <w:rsid w:val="003B13B5"/>
    <w:rsid w:val="003B14EA"/>
    <w:rsid w:val="003B15C6"/>
    <w:rsid w:val="003B1954"/>
    <w:rsid w:val="003B1AFC"/>
    <w:rsid w:val="003B1D54"/>
    <w:rsid w:val="003B1D78"/>
    <w:rsid w:val="003B203A"/>
    <w:rsid w:val="003B22BA"/>
    <w:rsid w:val="003B22DA"/>
    <w:rsid w:val="003B23D1"/>
    <w:rsid w:val="003B268A"/>
    <w:rsid w:val="003B2AEA"/>
    <w:rsid w:val="003B2B5E"/>
    <w:rsid w:val="003B2D6B"/>
    <w:rsid w:val="003B32E9"/>
    <w:rsid w:val="003B3503"/>
    <w:rsid w:val="003B351D"/>
    <w:rsid w:val="003B3609"/>
    <w:rsid w:val="003B3983"/>
    <w:rsid w:val="003B3A59"/>
    <w:rsid w:val="003B3B93"/>
    <w:rsid w:val="003B3D27"/>
    <w:rsid w:val="003B3E68"/>
    <w:rsid w:val="003B3F31"/>
    <w:rsid w:val="003B4116"/>
    <w:rsid w:val="003B4292"/>
    <w:rsid w:val="003B46E0"/>
    <w:rsid w:val="003B48E8"/>
    <w:rsid w:val="003B4A12"/>
    <w:rsid w:val="003B4D0D"/>
    <w:rsid w:val="003B4EE1"/>
    <w:rsid w:val="003B4F0B"/>
    <w:rsid w:val="003B5042"/>
    <w:rsid w:val="003B50D2"/>
    <w:rsid w:val="003B51F9"/>
    <w:rsid w:val="003B5369"/>
    <w:rsid w:val="003B559A"/>
    <w:rsid w:val="003B578F"/>
    <w:rsid w:val="003B58AA"/>
    <w:rsid w:val="003B59A7"/>
    <w:rsid w:val="003B59BD"/>
    <w:rsid w:val="003B5A30"/>
    <w:rsid w:val="003B5CA0"/>
    <w:rsid w:val="003B5FFB"/>
    <w:rsid w:val="003B621C"/>
    <w:rsid w:val="003B62FC"/>
    <w:rsid w:val="003B6356"/>
    <w:rsid w:val="003B661D"/>
    <w:rsid w:val="003B67C5"/>
    <w:rsid w:val="003B6BBA"/>
    <w:rsid w:val="003B6C8F"/>
    <w:rsid w:val="003B6EC0"/>
    <w:rsid w:val="003B6FB5"/>
    <w:rsid w:val="003B7078"/>
    <w:rsid w:val="003B7448"/>
    <w:rsid w:val="003B7559"/>
    <w:rsid w:val="003B78FE"/>
    <w:rsid w:val="003B79CF"/>
    <w:rsid w:val="003B7C6E"/>
    <w:rsid w:val="003B7D39"/>
    <w:rsid w:val="003B7E9C"/>
    <w:rsid w:val="003B7F25"/>
    <w:rsid w:val="003C0060"/>
    <w:rsid w:val="003C006F"/>
    <w:rsid w:val="003C0243"/>
    <w:rsid w:val="003C0768"/>
    <w:rsid w:val="003C0D59"/>
    <w:rsid w:val="003C0D76"/>
    <w:rsid w:val="003C0EA1"/>
    <w:rsid w:val="003C1759"/>
    <w:rsid w:val="003C1900"/>
    <w:rsid w:val="003C1B74"/>
    <w:rsid w:val="003C1B7E"/>
    <w:rsid w:val="003C1C04"/>
    <w:rsid w:val="003C20B1"/>
    <w:rsid w:val="003C254E"/>
    <w:rsid w:val="003C3077"/>
    <w:rsid w:val="003C30A8"/>
    <w:rsid w:val="003C30FC"/>
    <w:rsid w:val="003C31D3"/>
    <w:rsid w:val="003C3236"/>
    <w:rsid w:val="003C32AB"/>
    <w:rsid w:val="003C33EA"/>
    <w:rsid w:val="003C3616"/>
    <w:rsid w:val="003C36C5"/>
    <w:rsid w:val="003C3974"/>
    <w:rsid w:val="003C3C60"/>
    <w:rsid w:val="003C44B8"/>
    <w:rsid w:val="003C46F7"/>
    <w:rsid w:val="003C4D86"/>
    <w:rsid w:val="003C4E91"/>
    <w:rsid w:val="003C4F35"/>
    <w:rsid w:val="003C4F4B"/>
    <w:rsid w:val="003C5045"/>
    <w:rsid w:val="003C52F1"/>
    <w:rsid w:val="003C570E"/>
    <w:rsid w:val="003C5814"/>
    <w:rsid w:val="003C5D46"/>
    <w:rsid w:val="003C5E63"/>
    <w:rsid w:val="003C6691"/>
    <w:rsid w:val="003C66FE"/>
    <w:rsid w:val="003C6D96"/>
    <w:rsid w:val="003C6EE6"/>
    <w:rsid w:val="003C72B7"/>
    <w:rsid w:val="003C743D"/>
    <w:rsid w:val="003C7604"/>
    <w:rsid w:val="003C763B"/>
    <w:rsid w:val="003C768C"/>
    <w:rsid w:val="003C76A9"/>
    <w:rsid w:val="003C79AE"/>
    <w:rsid w:val="003C7A3A"/>
    <w:rsid w:val="003C7AA7"/>
    <w:rsid w:val="003C7BCB"/>
    <w:rsid w:val="003D0192"/>
    <w:rsid w:val="003D01E2"/>
    <w:rsid w:val="003D0597"/>
    <w:rsid w:val="003D08E1"/>
    <w:rsid w:val="003D0986"/>
    <w:rsid w:val="003D0CB5"/>
    <w:rsid w:val="003D0D20"/>
    <w:rsid w:val="003D0D89"/>
    <w:rsid w:val="003D0F4A"/>
    <w:rsid w:val="003D12A9"/>
    <w:rsid w:val="003D13F1"/>
    <w:rsid w:val="003D1419"/>
    <w:rsid w:val="003D1753"/>
    <w:rsid w:val="003D1769"/>
    <w:rsid w:val="003D1CB8"/>
    <w:rsid w:val="003D2171"/>
    <w:rsid w:val="003D231D"/>
    <w:rsid w:val="003D2321"/>
    <w:rsid w:val="003D2538"/>
    <w:rsid w:val="003D25E8"/>
    <w:rsid w:val="003D289E"/>
    <w:rsid w:val="003D28F5"/>
    <w:rsid w:val="003D2975"/>
    <w:rsid w:val="003D2B23"/>
    <w:rsid w:val="003D2B25"/>
    <w:rsid w:val="003D2BCA"/>
    <w:rsid w:val="003D2C2D"/>
    <w:rsid w:val="003D302F"/>
    <w:rsid w:val="003D31C6"/>
    <w:rsid w:val="003D354E"/>
    <w:rsid w:val="003D355B"/>
    <w:rsid w:val="003D371F"/>
    <w:rsid w:val="003D3A88"/>
    <w:rsid w:val="003D3E62"/>
    <w:rsid w:val="003D3EB2"/>
    <w:rsid w:val="003D3F36"/>
    <w:rsid w:val="003D40A2"/>
    <w:rsid w:val="003D4432"/>
    <w:rsid w:val="003D4712"/>
    <w:rsid w:val="003D4728"/>
    <w:rsid w:val="003D476F"/>
    <w:rsid w:val="003D47F9"/>
    <w:rsid w:val="003D48B9"/>
    <w:rsid w:val="003D49C9"/>
    <w:rsid w:val="003D49F1"/>
    <w:rsid w:val="003D4BF4"/>
    <w:rsid w:val="003D5024"/>
    <w:rsid w:val="003D5149"/>
    <w:rsid w:val="003D53A4"/>
    <w:rsid w:val="003D55A0"/>
    <w:rsid w:val="003D5727"/>
    <w:rsid w:val="003D5729"/>
    <w:rsid w:val="003D596E"/>
    <w:rsid w:val="003D5A05"/>
    <w:rsid w:val="003D5A82"/>
    <w:rsid w:val="003D5A85"/>
    <w:rsid w:val="003D5AB2"/>
    <w:rsid w:val="003D5C72"/>
    <w:rsid w:val="003D5D6B"/>
    <w:rsid w:val="003D5ECC"/>
    <w:rsid w:val="003D5EDB"/>
    <w:rsid w:val="003D6008"/>
    <w:rsid w:val="003D602A"/>
    <w:rsid w:val="003D6296"/>
    <w:rsid w:val="003D674E"/>
    <w:rsid w:val="003D675A"/>
    <w:rsid w:val="003D6770"/>
    <w:rsid w:val="003D6957"/>
    <w:rsid w:val="003D6BA4"/>
    <w:rsid w:val="003D6FB4"/>
    <w:rsid w:val="003D7358"/>
    <w:rsid w:val="003D7491"/>
    <w:rsid w:val="003D768B"/>
    <w:rsid w:val="003D78A0"/>
    <w:rsid w:val="003D79EE"/>
    <w:rsid w:val="003D7B24"/>
    <w:rsid w:val="003D7B57"/>
    <w:rsid w:val="003D7BD2"/>
    <w:rsid w:val="003D7D35"/>
    <w:rsid w:val="003D7D3F"/>
    <w:rsid w:val="003D7E5D"/>
    <w:rsid w:val="003D7E65"/>
    <w:rsid w:val="003D7F2E"/>
    <w:rsid w:val="003E01B5"/>
    <w:rsid w:val="003E0520"/>
    <w:rsid w:val="003E05A2"/>
    <w:rsid w:val="003E0658"/>
    <w:rsid w:val="003E0BBD"/>
    <w:rsid w:val="003E0E7A"/>
    <w:rsid w:val="003E0EC0"/>
    <w:rsid w:val="003E0F76"/>
    <w:rsid w:val="003E10C5"/>
    <w:rsid w:val="003E12E7"/>
    <w:rsid w:val="003E1371"/>
    <w:rsid w:val="003E14DF"/>
    <w:rsid w:val="003E1508"/>
    <w:rsid w:val="003E18A8"/>
    <w:rsid w:val="003E18F8"/>
    <w:rsid w:val="003E1A5E"/>
    <w:rsid w:val="003E1B51"/>
    <w:rsid w:val="003E1E29"/>
    <w:rsid w:val="003E1ECF"/>
    <w:rsid w:val="003E1FB5"/>
    <w:rsid w:val="003E20BF"/>
    <w:rsid w:val="003E20DC"/>
    <w:rsid w:val="003E25C8"/>
    <w:rsid w:val="003E26BC"/>
    <w:rsid w:val="003E298E"/>
    <w:rsid w:val="003E2BEB"/>
    <w:rsid w:val="003E2C4B"/>
    <w:rsid w:val="003E2DA6"/>
    <w:rsid w:val="003E3035"/>
    <w:rsid w:val="003E3038"/>
    <w:rsid w:val="003E324E"/>
    <w:rsid w:val="003E37B8"/>
    <w:rsid w:val="003E39B9"/>
    <w:rsid w:val="003E3BA3"/>
    <w:rsid w:val="003E3C55"/>
    <w:rsid w:val="003E4137"/>
    <w:rsid w:val="003E4163"/>
    <w:rsid w:val="003E428A"/>
    <w:rsid w:val="003E42A8"/>
    <w:rsid w:val="003E4A5B"/>
    <w:rsid w:val="003E4BAF"/>
    <w:rsid w:val="003E4C90"/>
    <w:rsid w:val="003E5199"/>
    <w:rsid w:val="003E5214"/>
    <w:rsid w:val="003E5A58"/>
    <w:rsid w:val="003E5B7B"/>
    <w:rsid w:val="003E5CA8"/>
    <w:rsid w:val="003E5CF6"/>
    <w:rsid w:val="003E5D0E"/>
    <w:rsid w:val="003E5D24"/>
    <w:rsid w:val="003E5D3A"/>
    <w:rsid w:val="003E610E"/>
    <w:rsid w:val="003E6170"/>
    <w:rsid w:val="003E61B4"/>
    <w:rsid w:val="003E61E6"/>
    <w:rsid w:val="003E633F"/>
    <w:rsid w:val="003E643B"/>
    <w:rsid w:val="003E6767"/>
    <w:rsid w:val="003E68AE"/>
    <w:rsid w:val="003E69D4"/>
    <w:rsid w:val="003E6B47"/>
    <w:rsid w:val="003E6BAF"/>
    <w:rsid w:val="003E6DA8"/>
    <w:rsid w:val="003E6E68"/>
    <w:rsid w:val="003E701D"/>
    <w:rsid w:val="003E70AD"/>
    <w:rsid w:val="003E71E5"/>
    <w:rsid w:val="003E7455"/>
    <w:rsid w:val="003E749E"/>
    <w:rsid w:val="003E75D6"/>
    <w:rsid w:val="003E7DE7"/>
    <w:rsid w:val="003F0288"/>
    <w:rsid w:val="003F02D5"/>
    <w:rsid w:val="003F06E0"/>
    <w:rsid w:val="003F0A0A"/>
    <w:rsid w:val="003F0CEB"/>
    <w:rsid w:val="003F1067"/>
    <w:rsid w:val="003F11B9"/>
    <w:rsid w:val="003F1221"/>
    <w:rsid w:val="003F12BA"/>
    <w:rsid w:val="003F14A7"/>
    <w:rsid w:val="003F15F1"/>
    <w:rsid w:val="003F1D71"/>
    <w:rsid w:val="003F1E60"/>
    <w:rsid w:val="003F2371"/>
    <w:rsid w:val="003F238E"/>
    <w:rsid w:val="003F2691"/>
    <w:rsid w:val="003F2924"/>
    <w:rsid w:val="003F299C"/>
    <w:rsid w:val="003F2A01"/>
    <w:rsid w:val="003F2A5C"/>
    <w:rsid w:val="003F2C9B"/>
    <w:rsid w:val="003F2DC4"/>
    <w:rsid w:val="003F2E99"/>
    <w:rsid w:val="003F30DE"/>
    <w:rsid w:val="003F3242"/>
    <w:rsid w:val="003F325F"/>
    <w:rsid w:val="003F32C7"/>
    <w:rsid w:val="003F3B72"/>
    <w:rsid w:val="003F3DD0"/>
    <w:rsid w:val="003F405F"/>
    <w:rsid w:val="003F40BC"/>
    <w:rsid w:val="003F4146"/>
    <w:rsid w:val="003F4174"/>
    <w:rsid w:val="003F45AE"/>
    <w:rsid w:val="003F45EE"/>
    <w:rsid w:val="003F4809"/>
    <w:rsid w:val="003F4B0A"/>
    <w:rsid w:val="003F4B47"/>
    <w:rsid w:val="003F4EF9"/>
    <w:rsid w:val="003F4FEB"/>
    <w:rsid w:val="003F50FE"/>
    <w:rsid w:val="003F5587"/>
    <w:rsid w:val="003F58B5"/>
    <w:rsid w:val="003F59DD"/>
    <w:rsid w:val="003F5B04"/>
    <w:rsid w:val="003F67BE"/>
    <w:rsid w:val="003F691B"/>
    <w:rsid w:val="003F69AA"/>
    <w:rsid w:val="003F6A43"/>
    <w:rsid w:val="003F6C34"/>
    <w:rsid w:val="003F6EED"/>
    <w:rsid w:val="003F6F6B"/>
    <w:rsid w:val="003F6FFC"/>
    <w:rsid w:val="003F7110"/>
    <w:rsid w:val="003F7598"/>
    <w:rsid w:val="003F76DE"/>
    <w:rsid w:val="003F77E8"/>
    <w:rsid w:val="003F7964"/>
    <w:rsid w:val="003F7C5A"/>
    <w:rsid w:val="003F7CD5"/>
    <w:rsid w:val="0040015E"/>
    <w:rsid w:val="00400474"/>
    <w:rsid w:val="00400A41"/>
    <w:rsid w:val="00400A93"/>
    <w:rsid w:val="00400BF7"/>
    <w:rsid w:val="00400C4F"/>
    <w:rsid w:val="00400D4A"/>
    <w:rsid w:val="00400DAA"/>
    <w:rsid w:val="00400E36"/>
    <w:rsid w:val="00400E68"/>
    <w:rsid w:val="00400FB3"/>
    <w:rsid w:val="0040133C"/>
    <w:rsid w:val="0040134C"/>
    <w:rsid w:val="00401478"/>
    <w:rsid w:val="00401486"/>
    <w:rsid w:val="00401777"/>
    <w:rsid w:val="00401C27"/>
    <w:rsid w:val="00401D17"/>
    <w:rsid w:val="00401F2A"/>
    <w:rsid w:val="004021A8"/>
    <w:rsid w:val="004022AF"/>
    <w:rsid w:val="004022E6"/>
    <w:rsid w:val="0040243F"/>
    <w:rsid w:val="004025CD"/>
    <w:rsid w:val="004025D3"/>
    <w:rsid w:val="004025F8"/>
    <w:rsid w:val="00402639"/>
    <w:rsid w:val="0040276B"/>
    <w:rsid w:val="00402839"/>
    <w:rsid w:val="0040286C"/>
    <w:rsid w:val="004029A8"/>
    <w:rsid w:val="004033CD"/>
    <w:rsid w:val="004033D4"/>
    <w:rsid w:val="0040373F"/>
    <w:rsid w:val="00403760"/>
    <w:rsid w:val="004038D9"/>
    <w:rsid w:val="00403993"/>
    <w:rsid w:val="00403D44"/>
    <w:rsid w:val="00403DE8"/>
    <w:rsid w:val="00404053"/>
    <w:rsid w:val="0040442D"/>
    <w:rsid w:val="00404750"/>
    <w:rsid w:val="00404CB2"/>
    <w:rsid w:val="00404E44"/>
    <w:rsid w:val="00405038"/>
    <w:rsid w:val="004051EB"/>
    <w:rsid w:val="00405881"/>
    <w:rsid w:val="004058C5"/>
    <w:rsid w:val="0040596D"/>
    <w:rsid w:val="00405B93"/>
    <w:rsid w:val="00405BDF"/>
    <w:rsid w:val="00405F1D"/>
    <w:rsid w:val="00405FB0"/>
    <w:rsid w:val="004060B1"/>
    <w:rsid w:val="0040623C"/>
    <w:rsid w:val="00406830"/>
    <w:rsid w:val="00406948"/>
    <w:rsid w:val="004069E0"/>
    <w:rsid w:val="00406D04"/>
    <w:rsid w:val="00406F9B"/>
    <w:rsid w:val="00407149"/>
    <w:rsid w:val="004071DB"/>
    <w:rsid w:val="00407762"/>
    <w:rsid w:val="00407A0D"/>
    <w:rsid w:val="00407B3E"/>
    <w:rsid w:val="00407DC1"/>
    <w:rsid w:val="00407F12"/>
    <w:rsid w:val="00410217"/>
    <w:rsid w:val="004103EB"/>
    <w:rsid w:val="0041099B"/>
    <w:rsid w:val="00410A0E"/>
    <w:rsid w:val="00410B94"/>
    <w:rsid w:val="00410C12"/>
    <w:rsid w:val="00410CB3"/>
    <w:rsid w:val="00410E26"/>
    <w:rsid w:val="00410ED9"/>
    <w:rsid w:val="004111CD"/>
    <w:rsid w:val="004113C0"/>
    <w:rsid w:val="004113D6"/>
    <w:rsid w:val="004119F3"/>
    <w:rsid w:val="00411DC9"/>
    <w:rsid w:val="00411E96"/>
    <w:rsid w:val="00411E9A"/>
    <w:rsid w:val="00411EB9"/>
    <w:rsid w:val="004120AA"/>
    <w:rsid w:val="004121F7"/>
    <w:rsid w:val="00412242"/>
    <w:rsid w:val="004122B0"/>
    <w:rsid w:val="004123AD"/>
    <w:rsid w:val="004123BA"/>
    <w:rsid w:val="004123DE"/>
    <w:rsid w:val="00412401"/>
    <w:rsid w:val="0041261A"/>
    <w:rsid w:val="00412A96"/>
    <w:rsid w:val="00412AFC"/>
    <w:rsid w:val="00412C62"/>
    <w:rsid w:val="004133EC"/>
    <w:rsid w:val="0041349C"/>
    <w:rsid w:val="0041355B"/>
    <w:rsid w:val="004139E4"/>
    <w:rsid w:val="00413A61"/>
    <w:rsid w:val="00413B6A"/>
    <w:rsid w:val="00413CFD"/>
    <w:rsid w:val="00413EEE"/>
    <w:rsid w:val="00413F4F"/>
    <w:rsid w:val="00413F93"/>
    <w:rsid w:val="00414022"/>
    <w:rsid w:val="004141DD"/>
    <w:rsid w:val="004144A9"/>
    <w:rsid w:val="004147C6"/>
    <w:rsid w:val="00414C94"/>
    <w:rsid w:val="00414F36"/>
    <w:rsid w:val="00415100"/>
    <w:rsid w:val="0041527B"/>
    <w:rsid w:val="0041541C"/>
    <w:rsid w:val="004154B4"/>
    <w:rsid w:val="00415619"/>
    <w:rsid w:val="00415666"/>
    <w:rsid w:val="0041574C"/>
    <w:rsid w:val="00415B06"/>
    <w:rsid w:val="00415B83"/>
    <w:rsid w:val="00415BA7"/>
    <w:rsid w:val="00415BE9"/>
    <w:rsid w:val="00415C62"/>
    <w:rsid w:val="00416521"/>
    <w:rsid w:val="0041671E"/>
    <w:rsid w:val="004167BA"/>
    <w:rsid w:val="00416C52"/>
    <w:rsid w:val="00416E44"/>
    <w:rsid w:val="00417708"/>
    <w:rsid w:val="00417C35"/>
    <w:rsid w:val="00417D2B"/>
    <w:rsid w:val="00417E72"/>
    <w:rsid w:val="0042016C"/>
    <w:rsid w:val="004201B6"/>
    <w:rsid w:val="00420597"/>
    <w:rsid w:val="00420613"/>
    <w:rsid w:val="00420845"/>
    <w:rsid w:val="004208BF"/>
    <w:rsid w:val="00420974"/>
    <w:rsid w:val="00420B89"/>
    <w:rsid w:val="00420BB5"/>
    <w:rsid w:val="00420C95"/>
    <w:rsid w:val="00420DA8"/>
    <w:rsid w:val="004210F2"/>
    <w:rsid w:val="004210F6"/>
    <w:rsid w:val="00421381"/>
    <w:rsid w:val="00421573"/>
    <w:rsid w:val="0042187D"/>
    <w:rsid w:val="00421B5C"/>
    <w:rsid w:val="00421C7A"/>
    <w:rsid w:val="00421D58"/>
    <w:rsid w:val="00422481"/>
    <w:rsid w:val="004224E7"/>
    <w:rsid w:val="0042279B"/>
    <w:rsid w:val="00422AF6"/>
    <w:rsid w:val="00422BEB"/>
    <w:rsid w:val="00422CB0"/>
    <w:rsid w:val="00422E26"/>
    <w:rsid w:val="00423074"/>
    <w:rsid w:val="004231C4"/>
    <w:rsid w:val="0042395A"/>
    <w:rsid w:val="00423A8A"/>
    <w:rsid w:val="00423BF0"/>
    <w:rsid w:val="00423E0A"/>
    <w:rsid w:val="00423F4D"/>
    <w:rsid w:val="00423FEF"/>
    <w:rsid w:val="00424403"/>
    <w:rsid w:val="00424470"/>
    <w:rsid w:val="00424634"/>
    <w:rsid w:val="00424B96"/>
    <w:rsid w:val="004250A0"/>
    <w:rsid w:val="004257F6"/>
    <w:rsid w:val="00425CA9"/>
    <w:rsid w:val="00425E0E"/>
    <w:rsid w:val="00426027"/>
    <w:rsid w:val="0042614A"/>
    <w:rsid w:val="004261A6"/>
    <w:rsid w:val="00426264"/>
    <w:rsid w:val="00426308"/>
    <w:rsid w:val="00426454"/>
    <w:rsid w:val="00426548"/>
    <w:rsid w:val="00426A19"/>
    <w:rsid w:val="0042718E"/>
    <w:rsid w:val="00427235"/>
    <w:rsid w:val="0042736F"/>
    <w:rsid w:val="004273F7"/>
    <w:rsid w:val="004275FC"/>
    <w:rsid w:val="0042789C"/>
    <w:rsid w:val="00427922"/>
    <w:rsid w:val="00427F7E"/>
    <w:rsid w:val="00427FED"/>
    <w:rsid w:val="00430000"/>
    <w:rsid w:val="004301DE"/>
    <w:rsid w:val="0043022E"/>
    <w:rsid w:val="004305CC"/>
    <w:rsid w:val="00430D3F"/>
    <w:rsid w:val="00430D56"/>
    <w:rsid w:val="00430E61"/>
    <w:rsid w:val="00431439"/>
    <w:rsid w:val="00431483"/>
    <w:rsid w:val="004315AA"/>
    <w:rsid w:val="00431702"/>
    <w:rsid w:val="0043175C"/>
    <w:rsid w:val="00431862"/>
    <w:rsid w:val="00431B4E"/>
    <w:rsid w:val="004320FE"/>
    <w:rsid w:val="0043221D"/>
    <w:rsid w:val="0043226C"/>
    <w:rsid w:val="00432B27"/>
    <w:rsid w:val="00433268"/>
    <w:rsid w:val="00433752"/>
    <w:rsid w:val="004339A9"/>
    <w:rsid w:val="00433E0A"/>
    <w:rsid w:val="00434695"/>
    <w:rsid w:val="00434B99"/>
    <w:rsid w:val="00434D50"/>
    <w:rsid w:val="00435121"/>
    <w:rsid w:val="00435317"/>
    <w:rsid w:val="004356E4"/>
    <w:rsid w:val="00435A9C"/>
    <w:rsid w:val="00435AEA"/>
    <w:rsid w:val="00435B88"/>
    <w:rsid w:val="00435CB3"/>
    <w:rsid w:val="00435E13"/>
    <w:rsid w:val="00435E6F"/>
    <w:rsid w:val="00435EE3"/>
    <w:rsid w:val="00436163"/>
    <w:rsid w:val="00436221"/>
    <w:rsid w:val="00436AEB"/>
    <w:rsid w:val="00436CA7"/>
    <w:rsid w:val="00436D4E"/>
    <w:rsid w:val="00436DF7"/>
    <w:rsid w:val="0043708B"/>
    <w:rsid w:val="0043728C"/>
    <w:rsid w:val="004372FB"/>
    <w:rsid w:val="0043740F"/>
    <w:rsid w:val="0043749A"/>
    <w:rsid w:val="00437540"/>
    <w:rsid w:val="004377EA"/>
    <w:rsid w:val="004379DB"/>
    <w:rsid w:val="00437C12"/>
    <w:rsid w:val="00437C88"/>
    <w:rsid w:val="00437FDB"/>
    <w:rsid w:val="00440222"/>
    <w:rsid w:val="00440223"/>
    <w:rsid w:val="00440507"/>
    <w:rsid w:val="004405F2"/>
    <w:rsid w:val="0044082A"/>
    <w:rsid w:val="0044109D"/>
    <w:rsid w:val="00441279"/>
    <w:rsid w:val="00441493"/>
    <w:rsid w:val="00441580"/>
    <w:rsid w:val="0044158D"/>
    <w:rsid w:val="004417AF"/>
    <w:rsid w:val="004418D0"/>
    <w:rsid w:val="00441C43"/>
    <w:rsid w:val="00441DA4"/>
    <w:rsid w:val="00441E8F"/>
    <w:rsid w:val="00442334"/>
    <w:rsid w:val="00442347"/>
    <w:rsid w:val="00442426"/>
    <w:rsid w:val="0044249A"/>
    <w:rsid w:val="00442598"/>
    <w:rsid w:val="00442851"/>
    <w:rsid w:val="00442E5D"/>
    <w:rsid w:val="00442EF2"/>
    <w:rsid w:val="0044306F"/>
    <w:rsid w:val="0044312A"/>
    <w:rsid w:val="00443495"/>
    <w:rsid w:val="004434C4"/>
    <w:rsid w:val="0044363B"/>
    <w:rsid w:val="00443A36"/>
    <w:rsid w:val="00443A6B"/>
    <w:rsid w:val="00443D5B"/>
    <w:rsid w:val="00443DF0"/>
    <w:rsid w:val="00443E64"/>
    <w:rsid w:val="00443F00"/>
    <w:rsid w:val="00443FF9"/>
    <w:rsid w:val="004442BE"/>
    <w:rsid w:val="0044447A"/>
    <w:rsid w:val="004444DD"/>
    <w:rsid w:val="004445A6"/>
    <w:rsid w:val="00444650"/>
    <w:rsid w:val="0044478C"/>
    <w:rsid w:val="004449E0"/>
    <w:rsid w:val="00445741"/>
    <w:rsid w:val="0044575A"/>
    <w:rsid w:val="00445833"/>
    <w:rsid w:val="00445970"/>
    <w:rsid w:val="00445CA1"/>
    <w:rsid w:val="0044628D"/>
    <w:rsid w:val="004465FD"/>
    <w:rsid w:val="0044682F"/>
    <w:rsid w:val="00446903"/>
    <w:rsid w:val="0044690C"/>
    <w:rsid w:val="00446967"/>
    <w:rsid w:val="00446D5A"/>
    <w:rsid w:val="00447144"/>
    <w:rsid w:val="00447544"/>
    <w:rsid w:val="00447960"/>
    <w:rsid w:val="00447BAE"/>
    <w:rsid w:val="00450122"/>
    <w:rsid w:val="00450311"/>
    <w:rsid w:val="00450339"/>
    <w:rsid w:val="004503BF"/>
    <w:rsid w:val="00450421"/>
    <w:rsid w:val="00450458"/>
    <w:rsid w:val="00450597"/>
    <w:rsid w:val="004506B4"/>
    <w:rsid w:val="0045073A"/>
    <w:rsid w:val="00450B24"/>
    <w:rsid w:val="00450DE2"/>
    <w:rsid w:val="00451124"/>
    <w:rsid w:val="0045133B"/>
    <w:rsid w:val="00451476"/>
    <w:rsid w:val="004518D8"/>
    <w:rsid w:val="004519E2"/>
    <w:rsid w:val="00451D7B"/>
    <w:rsid w:val="0045202D"/>
    <w:rsid w:val="0045207D"/>
    <w:rsid w:val="0045219C"/>
    <w:rsid w:val="00452316"/>
    <w:rsid w:val="00452358"/>
    <w:rsid w:val="00452CAE"/>
    <w:rsid w:val="00452E6C"/>
    <w:rsid w:val="00452F35"/>
    <w:rsid w:val="00453522"/>
    <w:rsid w:val="004537A5"/>
    <w:rsid w:val="004539E5"/>
    <w:rsid w:val="00453B10"/>
    <w:rsid w:val="00453E0B"/>
    <w:rsid w:val="00453E24"/>
    <w:rsid w:val="00453E79"/>
    <w:rsid w:val="00453F87"/>
    <w:rsid w:val="0045401F"/>
    <w:rsid w:val="0045409D"/>
    <w:rsid w:val="004547BC"/>
    <w:rsid w:val="004549B5"/>
    <w:rsid w:val="00454D13"/>
    <w:rsid w:val="00454ED9"/>
    <w:rsid w:val="004550BD"/>
    <w:rsid w:val="00455539"/>
    <w:rsid w:val="004556FC"/>
    <w:rsid w:val="004559FA"/>
    <w:rsid w:val="00455BE9"/>
    <w:rsid w:val="00455DF7"/>
    <w:rsid w:val="00455E9E"/>
    <w:rsid w:val="00455FF3"/>
    <w:rsid w:val="0045603A"/>
    <w:rsid w:val="004563FD"/>
    <w:rsid w:val="00456405"/>
    <w:rsid w:val="00456543"/>
    <w:rsid w:val="0045661C"/>
    <w:rsid w:val="0045691D"/>
    <w:rsid w:val="004569B9"/>
    <w:rsid w:val="00456B54"/>
    <w:rsid w:val="00456BE0"/>
    <w:rsid w:val="00456CFD"/>
    <w:rsid w:val="00456EE4"/>
    <w:rsid w:val="00457094"/>
    <w:rsid w:val="004571A1"/>
    <w:rsid w:val="0045747C"/>
    <w:rsid w:val="004576A4"/>
    <w:rsid w:val="0045790D"/>
    <w:rsid w:val="004579D8"/>
    <w:rsid w:val="00457A4E"/>
    <w:rsid w:val="00457B96"/>
    <w:rsid w:val="00457CDF"/>
    <w:rsid w:val="00457DDC"/>
    <w:rsid w:val="004604AB"/>
    <w:rsid w:val="00460516"/>
    <w:rsid w:val="0046066F"/>
    <w:rsid w:val="004607DE"/>
    <w:rsid w:val="00460EA4"/>
    <w:rsid w:val="00460F97"/>
    <w:rsid w:val="0046119E"/>
    <w:rsid w:val="00461440"/>
    <w:rsid w:val="0046175B"/>
    <w:rsid w:val="0046181A"/>
    <w:rsid w:val="00461852"/>
    <w:rsid w:val="004618DC"/>
    <w:rsid w:val="00461BC4"/>
    <w:rsid w:val="00461C0D"/>
    <w:rsid w:val="00461CE1"/>
    <w:rsid w:val="00461E8C"/>
    <w:rsid w:val="00461F79"/>
    <w:rsid w:val="00462206"/>
    <w:rsid w:val="00462351"/>
    <w:rsid w:val="004625C8"/>
    <w:rsid w:val="004628AC"/>
    <w:rsid w:val="00462962"/>
    <w:rsid w:val="00462ACE"/>
    <w:rsid w:val="00462BD3"/>
    <w:rsid w:val="00462BE6"/>
    <w:rsid w:val="00462D6B"/>
    <w:rsid w:val="00462E50"/>
    <w:rsid w:val="004631D5"/>
    <w:rsid w:val="0046325A"/>
    <w:rsid w:val="0046333C"/>
    <w:rsid w:val="004634B9"/>
    <w:rsid w:val="00463E19"/>
    <w:rsid w:val="004640D0"/>
    <w:rsid w:val="0046461C"/>
    <w:rsid w:val="0046470F"/>
    <w:rsid w:val="00464A45"/>
    <w:rsid w:val="00464DFF"/>
    <w:rsid w:val="00464FE4"/>
    <w:rsid w:val="00465258"/>
    <w:rsid w:val="004653A5"/>
    <w:rsid w:val="004653B5"/>
    <w:rsid w:val="004653D5"/>
    <w:rsid w:val="0046547A"/>
    <w:rsid w:val="00465554"/>
    <w:rsid w:val="004655B7"/>
    <w:rsid w:val="004655E1"/>
    <w:rsid w:val="00465611"/>
    <w:rsid w:val="004659FE"/>
    <w:rsid w:val="00465CD8"/>
    <w:rsid w:val="00465ED2"/>
    <w:rsid w:val="0046621C"/>
    <w:rsid w:val="004663E2"/>
    <w:rsid w:val="00466628"/>
    <w:rsid w:val="004666C2"/>
    <w:rsid w:val="004667D5"/>
    <w:rsid w:val="00466933"/>
    <w:rsid w:val="00466937"/>
    <w:rsid w:val="00466BC0"/>
    <w:rsid w:val="00466D03"/>
    <w:rsid w:val="00467024"/>
    <w:rsid w:val="004670FE"/>
    <w:rsid w:val="0046736F"/>
    <w:rsid w:val="00467544"/>
    <w:rsid w:val="00467B7B"/>
    <w:rsid w:val="00467C72"/>
    <w:rsid w:val="00467CD9"/>
    <w:rsid w:val="00467D59"/>
    <w:rsid w:val="00467D5D"/>
    <w:rsid w:val="00467D81"/>
    <w:rsid w:val="00467E12"/>
    <w:rsid w:val="00470444"/>
    <w:rsid w:val="004706D1"/>
    <w:rsid w:val="00470925"/>
    <w:rsid w:val="004709D8"/>
    <w:rsid w:val="00470AC8"/>
    <w:rsid w:val="00470E45"/>
    <w:rsid w:val="00471176"/>
    <w:rsid w:val="00471557"/>
    <w:rsid w:val="00471801"/>
    <w:rsid w:val="004718B4"/>
    <w:rsid w:val="00471B36"/>
    <w:rsid w:val="00471D95"/>
    <w:rsid w:val="00471DC9"/>
    <w:rsid w:val="00471EB1"/>
    <w:rsid w:val="00472222"/>
    <w:rsid w:val="0047234E"/>
    <w:rsid w:val="00472815"/>
    <w:rsid w:val="004729EB"/>
    <w:rsid w:val="00472B4F"/>
    <w:rsid w:val="00472BB2"/>
    <w:rsid w:val="00472CF5"/>
    <w:rsid w:val="00473271"/>
    <w:rsid w:val="00473294"/>
    <w:rsid w:val="004733F0"/>
    <w:rsid w:val="00473428"/>
    <w:rsid w:val="0047357B"/>
    <w:rsid w:val="00473950"/>
    <w:rsid w:val="00473A4D"/>
    <w:rsid w:val="00473B42"/>
    <w:rsid w:val="00473EA5"/>
    <w:rsid w:val="00473F14"/>
    <w:rsid w:val="00474181"/>
    <w:rsid w:val="0047420B"/>
    <w:rsid w:val="0047431D"/>
    <w:rsid w:val="00474493"/>
    <w:rsid w:val="004745E7"/>
    <w:rsid w:val="00474697"/>
    <w:rsid w:val="004746B0"/>
    <w:rsid w:val="004747AC"/>
    <w:rsid w:val="00474D2A"/>
    <w:rsid w:val="00474E09"/>
    <w:rsid w:val="00474EC0"/>
    <w:rsid w:val="00475098"/>
    <w:rsid w:val="00475122"/>
    <w:rsid w:val="00475158"/>
    <w:rsid w:val="004755F0"/>
    <w:rsid w:val="00475743"/>
    <w:rsid w:val="0047588D"/>
    <w:rsid w:val="00475963"/>
    <w:rsid w:val="00475D91"/>
    <w:rsid w:val="004760BC"/>
    <w:rsid w:val="00476890"/>
    <w:rsid w:val="004768F6"/>
    <w:rsid w:val="00476A22"/>
    <w:rsid w:val="00476F99"/>
    <w:rsid w:val="00476FAD"/>
    <w:rsid w:val="004771A8"/>
    <w:rsid w:val="004771C6"/>
    <w:rsid w:val="00477573"/>
    <w:rsid w:val="004775B5"/>
    <w:rsid w:val="0047774E"/>
    <w:rsid w:val="00477D31"/>
    <w:rsid w:val="00477F66"/>
    <w:rsid w:val="00477FB1"/>
    <w:rsid w:val="00480007"/>
    <w:rsid w:val="00480185"/>
    <w:rsid w:val="004804EB"/>
    <w:rsid w:val="004806C8"/>
    <w:rsid w:val="00480711"/>
    <w:rsid w:val="00480712"/>
    <w:rsid w:val="00480862"/>
    <w:rsid w:val="00480BBE"/>
    <w:rsid w:val="00480BEA"/>
    <w:rsid w:val="004814DC"/>
    <w:rsid w:val="004814F9"/>
    <w:rsid w:val="00481813"/>
    <w:rsid w:val="00481A98"/>
    <w:rsid w:val="00481BF4"/>
    <w:rsid w:val="00481CE1"/>
    <w:rsid w:val="004820D0"/>
    <w:rsid w:val="00482191"/>
    <w:rsid w:val="004821BD"/>
    <w:rsid w:val="0048228F"/>
    <w:rsid w:val="00482494"/>
    <w:rsid w:val="0048290B"/>
    <w:rsid w:val="00482952"/>
    <w:rsid w:val="00482A48"/>
    <w:rsid w:val="00482A95"/>
    <w:rsid w:val="00482AEA"/>
    <w:rsid w:val="00482C42"/>
    <w:rsid w:val="00482CB8"/>
    <w:rsid w:val="00482DDE"/>
    <w:rsid w:val="00482EDC"/>
    <w:rsid w:val="00482F6C"/>
    <w:rsid w:val="00482F7F"/>
    <w:rsid w:val="00482FBC"/>
    <w:rsid w:val="0048300C"/>
    <w:rsid w:val="00483069"/>
    <w:rsid w:val="004830A7"/>
    <w:rsid w:val="00483102"/>
    <w:rsid w:val="004831E2"/>
    <w:rsid w:val="0048355C"/>
    <w:rsid w:val="00483724"/>
    <w:rsid w:val="00483751"/>
    <w:rsid w:val="00483832"/>
    <w:rsid w:val="004838EB"/>
    <w:rsid w:val="0048408A"/>
    <w:rsid w:val="004843B3"/>
    <w:rsid w:val="0048471B"/>
    <w:rsid w:val="004847A9"/>
    <w:rsid w:val="0048481B"/>
    <w:rsid w:val="0048495E"/>
    <w:rsid w:val="00484BAC"/>
    <w:rsid w:val="00484E52"/>
    <w:rsid w:val="00484E68"/>
    <w:rsid w:val="00484E98"/>
    <w:rsid w:val="00485443"/>
    <w:rsid w:val="004854D1"/>
    <w:rsid w:val="0048550E"/>
    <w:rsid w:val="0048550F"/>
    <w:rsid w:val="00485566"/>
    <w:rsid w:val="004856AC"/>
    <w:rsid w:val="00485AA2"/>
    <w:rsid w:val="00485B62"/>
    <w:rsid w:val="00485DE3"/>
    <w:rsid w:val="0048634B"/>
    <w:rsid w:val="004867DB"/>
    <w:rsid w:val="00486909"/>
    <w:rsid w:val="0048691E"/>
    <w:rsid w:val="00486A0E"/>
    <w:rsid w:val="00486DA2"/>
    <w:rsid w:val="0048708F"/>
    <w:rsid w:val="004872A8"/>
    <w:rsid w:val="00487561"/>
    <w:rsid w:val="00487A3D"/>
    <w:rsid w:val="00487DD5"/>
    <w:rsid w:val="004901BF"/>
    <w:rsid w:val="00490435"/>
    <w:rsid w:val="00490515"/>
    <w:rsid w:val="0049099E"/>
    <w:rsid w:val="00490D94"/>
    <w:rsid w:val="00491636"/>
    <w:rsid w:val="00491755"/>
    <w:rsid w:val="0049185C"/>
    <w:rsid w:val="00491877"/>
    <w:rsid w:val="00491967"/>
    <w:rsid w:val="00492054"/>
    <w:rsid w:val="004921D4"/>
    <w:rsid w:val="004922D7"/>
    <w:rsid w:val="004925F6"/>
    <w:rsid w:val="00492A14"/>
    <w:rsid w:val="00492B3A"/>
    <w:rsid w:val="00492B9D"/>
    <w:rsid w:val="00492D01"/>
    <w:rsid w:val="00492F1A"/>
    <w:rsid w:val="004930EB"/>
    <w:rsid w:val="004931BD"/>
    <w:rsid w:val="004932F4"/>
    <w:rsid w:val="0049332F"/>
    <w:rsid w:val="004935BC"/>
    <w:rsid w:val="004935DE"/>
    <w:rsid w:val="00493696"/>
    <w:rsid w:val="0049387F"/>
    <w:rsid w:val="00493ABD"/>
    <w:rsid w:val="00493B3C"/>
    <w:rsid w:val="0049431C"/>
    <w:rsid w:val="004943B5"/>
    <w:rsid w:val="00494463"/>
    <w:rsid w:val="004946BA"/>
    <w:rsid w:val="0049477A"/>
    <w:rsid w:val="00494A48"/>
    <w:rsid w:val="00494D15"/>
    <w:rsid w:val="00494E98"/>
    <w:rsid w:val="00494EDC"/>
    <w:rsid w:val="00494F61"/>
    <w:rsid w:val="004950AC"/>
    <w:rsid w:val="0049527B"/>
    <w:rsid w:val="0049532C"/>
    <w:rsid w:val="0049543B"/>
    <w:rsid w:val="004954B7"/>
    <w:rsid w:val="004955FA"/>
    <w:rsid w:val="00495BF4"/>
    <w:rsid w:val="00495EE5"/>
    <w:rsid w:val="00495F07"/>
    <w:rsid w:val="00495FF1"/>
    <w:rsid w:val="004960CB"/>
    <w:rsid w:val="004961BC"/>
    <w:rsid w:val="00496313"/>
    <w:rsid w:val="004963E8"/>
    <w:rsid w:val="00497064"/>
    <w:rsid w:val="00497133"/>
    <w:rsid w:val="00497295"/>
    <w:rsid w:val="00497306"/>
    <w:rsid w:val="004973AE"/>
    <w:rsid w:val="004973D3"/>
    <w:rsid w:val="00497517"/>
    <w:rsid w:val="004976A9"/>
    <w:rsid w:val="004977F1"/>
    <w:rsid w:val="00497851"/>
    <w:rsid w:val="00497923"/>
    <w:rsid w:val="00497A18"/>
    <w:rsid w:val="00497B2C"/>
    <w:rsid w:val="00497CD9"/>
    <w:rsid w:val="00497E62"/>
    <w:rsid w:val="00497F29"/>
    <w:rsid w:val="00497F85"/>
    <w:rsid w:val="004A002A"/>
    <w:rsid w:val="004A0353"/>
    <w:rsid w:val="004A03B5"/>
    <w:rsid w:val="004A0888"/>
    <w:rsid w:val="004A0FA8"/>
    <w:rsid w:val="004A1129"/>
    <w:rsid w:val="004A1178"/>
    <w:rsid w:val="004A11FC"/>
    <w:rsid w:val="004A12AA"/>
    <w:rsid w:val="004A13B3"/>
    <w:rsid w:val="004A14A3"/>
    <w:rsid w:val="004A195A"/>
    <w:rsid w:val="004A1A06"/>
    <w:rsid w:val="004A1EC4"/>
    <w:rsid w:val="004A2103"/>
    <w:rsid w:val="004A2249"/>
    <w:rsid w:val="004A25FF"/>
    <w:rsid w:val="004A2718"/>
    <w:rsid w:val="004A284A"/>
    <w:rsid w:val="004A289C"/>
    <w:rsid w:val="004A2A28"/>
    <w:rsid w:val="004A2B69"/>
    <w:rsid w:val="004A2E00"/>
    <w:rsid w:val="004A3119"/>
    <w:rsid w:val="004A3252"/>
    <w:rsid w:val="004A3593"/>
    <w:rsid w:val="004A35D3"/>
    <w:rsid w:val="004A3682"/>
    <w:rsid w:val="004A39A7"/>
    <w:rsid w:val="004A3AC2"/>
    <w:rsid w:val="004A3C2D"/>
    <w:rsid w:val="004A4074"/>
    <w:rsid w:val="004A40CF"/>
    <w:rsid w:val="004A4387"/>
    <w:rsid w:val="004A4530"/>
    <w:rsid w:val="004A4A04"/>
    <w:rsid w:val="004A4C94"/>
    <w:rsid w:val="004A4CF8"/>
    <w:rsid w:val="004A4EFC"/>
    <w:rsid w:val="004A5209"/>
    <w:rsid w:val="004A5426"/>
    <w:rsid w:val="004A5537"/>
    <w:rsid w:val="004A553B"/>
    <w:rsid w:val="004A5676"/>
    <w:rsid w:val="004A5C54"/>
    <w:rsid w:val="004A62CD"/>
    <w:rsid w:val="004A62F8"/>
    <w:rsid w:val="004A68C9"/>
    <w:rsid w:val="004A69C9"/>
    <w:rsid w:val="004A6A7D"/>
    <w:rsid w:val="004A6B7F"/>
    <w:rsid w:val="004A6C0C"/>
    <w:rsid w:val="004A6EB3"/>
    <w:rsid w:val="004A6F62"/>
    <w:rsid w:val="004A71C5"/>
    <w:rsid w:val="004A72D0"/>
    <w:rsid w:val="004A736D"/>
    <w:rsid w:val="004A7386"/>
    <w:rsid w:val="004A74EB"/>
    <w:rsid w:val="004A7598"/>
    <w:rsid w:val="004A79A3"/>
    <w:rsid w:val="004A7A43"/>
    <w:rsid w:val="004A7B1B"/>
    <w:rsid w:val="004A7BEF"/>
    <w:rsid w:val="004A7EF4"/>
    <w:rsid w:val="004A7EF6"/>
    <w:rsid w:val="004B0081"/>
    <w:rsid w:val="004B00FE"/>
    <w:rsid w:val="004B01B7"/>
    <w:rsid w:val="004B03F5"/>
    <w:rsid w:val="004B095C"/>
    <w:rsid w:val="004B0C62"/>
    <w:rsid w:val="004B0D93"/>
    <w:rsid w:val="004B0EA9"/>
    <w:rsid w:val="004B13C8"/>
    <w:rsid w:val="004B14AC"/>
    <w:rsid w:val="004B15CB"/>
    <w:rsid w:val="004B1A45"/>
    <w:rsid w:val="004B1FEC"/>
    <w:rsid w:val="004B2427"/>
    <w:rsid w:val="004B25B6"/>
    <w:rsid w:val="004B25EE"/>
    <w:rsid w:val="004B2950"/>
    <w:rsid w:val="004B2ACB"/>
    <w:rsid w:val="004B2AEE"/>
    <w:rsid w:val="004B2EB4"/>
    <w:rsid w:val="004B3082"/>
    <w:rsid w:val="004B35DA"/>
    <w:rsid w:val="004B365F"/>
    <w:rsid w:val="004B395B"/>
    <w:rsid w:val="004B39EA"/>
    <w:rsid w:val="004B3B03"/>
    <w:rsid w:val="004B3D0C"/>
    <w:rsid w:val="004B3DDB"/>
    <w:rsid w:val="004B3E85"/>
    <w:rsid w:val="004B3FAC"/>
    <w:rsid w:val="004B4511"/>
    <w:rsid w:val="004B496F"/>
    <w:rsid w:val="004B4AEB"/>
    <w:rsid w:val="004B4C0B"/>
    <w:rsid w:val="004B51F3"/>
    <w:rsid w:val="004B52AE"/>
    <w:rsid w:val="004B534B"/>
    <w:rsid w:val="004B5377"/>
    <w:rsid w:val="004B5540"/>
    <w:rsid w:val="004B56FF"/>
    <w:rsid w:val="004B5911"/>
    <w:rsid w:val="004B5B59"/>
    <w:rsid w:val="004B5B8D"/>
    <w:rsid w:val="004B5B98"/>
    <w:rsid w:val="004B5BFC"/>
    <w:rsid w:val="004B5CCE"/>
    <w:rsid w:val="004B5D5B"/>
    <w:rsid w:val="004B5DAA"/>
    <w:rsid w:val="004B5F9F"/>
    <w:rsid w:val="004B652C"/>
    <w:rsid w:val="004B699F"/>
    <w:rsid w:val="004B6A52"/>
    <w:rsid w:val="004B6BB8"/>
    <w:rsid w:val="004B6C9C"/>
    <w:rsid w:val="004B6D98"/>
    <w:rsid w:val="004B6DD6"/>
    <w:rsid w:val="004B6EF2"/>
    <w:rsid w:val="004B6F1D"/>
    <w:rsid w:val="004B6FC1"/>
    <w:rsid w:val="004B70A6"/>
    <w:rsid w:val="004B70E0"/>
    <w:rsid w:val="004B7167"/>
    <w:rsid w:val="004B72D3"/>
    <w:rsid w:val="004B730F"/>
    <w:rsid w:val="004B73CD"/>
    <w:rsid w:val="004B7683"/>
    <w:rsid w:val="004B77BB"/>
    <w:rsid w:val="004B787D"/>
    <w:rsid w:val="004B78B7"/>
    <w:rsid w:val="004B7AAC"/>
    <w:rsid w:val="004B7EF8"/>
    <w:rsid w:val="004B7F8D"/>
    <w:rsid w:val="004C0143"/>
    <w:rsid w:val="004C0199"/>
    <w:rsid w:val="004C04BE"/>
    <w:rsid w:val="004C0778"/>
    <w:rsid w:val="004C07AF"/>
    <w:rsid w:val="004C0957"/>
    <w:rsid w:val="004C0984"/>
    <w:rsid w:val="004C0C74"/>
    <w:rsid w:val="004C0D03"/>
    <w:rsid w:val="004C1036"/>
    <w:rsid w:val="004C12DE"/>
    <w:rsid w:val="004C1435"/>
    <w:rsid w:val="004C1616"/>
    <w:rsid w:val="004C1764"/>
    <w:rsid w:val="004C18CD"/>
    <w:rsid w:val="004C18F0"/>
    <w:rsid w:val="004C1B68"/>
    <w:rsid w:val="004C1C96"/>
    <w:rsid w:val="004C1F8C"/>
    <w:rsid w:val="004C1FAF"/>
    <w:rsid w:val="004C2174"/>
    <w:rsid w:val="004C21F0"/>
    <w:rsid w:val="004C223F"/>
    <w:rsid w:val="004C229A"/>
    <w:rsid w:val="004C2742"/>
    <w:rsid w:val="004C2C3D"/>
    <w:rsid w:val="004C2CA6"/>
    <w:rsid w:val="004C2E22"/>
    <w:rsid w:val="004C2E23"/>
    <w:rsid w:val="004C31AC"/>
    <w:rsid w:val="004C331E"/>
    <w:rsid w:val="004C3342"/>
    <w:rsid w:val="004C3385"/>
    <w:rsid w:val="004C3844"/>
    <w:rsid w:val="004C3C66"/>
    <w:rsid w:val="004C3C83"/>
    <w:rsid w:val="004C3CA4"/>
    <w:rsid w:val="004C3D21"/>
    <w:rsid w:val="004C3D3E"/>
    <w:rsid w:val="004C3EEC"/>
    <w:rsid w:val="004C3F86"/>
    <w:rsid w:val="004C40AD"/>
    <w:rsid w:val="004C42D5"/>
    <w:rsid w:val="004C45D4"/>
    <w:rsid w:val="004C45E3"/>
    <w:rsid w:val="004C4611"/>
    <w:rsid w:val="004C47CB"/>
    <w:rsid w:val="004C48E7"/>
    <w:rsid w:val="004C4A07"/>
    <w:rsid w:val="004C4BF0"/>
    <w:rsid w:val="004C4E91"/>
    <w:rsid w:val="004C52E5"/>
    <w:rsid w:val="004C5372"/>
    <w:rsid w:val="004C57DF"/>
    <w:rsid w:val="004C5A2C"/>
    <w:rsid w:val="004C5B0E"/>
    <w:rsid w:val="004C5C9A"/>
    <w:rsid w:val="004C5F93"/>
    <w:rsid w:val="004C5FD4"/>
    <w:rsid w:val="004C6516"/>
    <w:rsid w:val="004C692D"/>
    <w:rsid w:val="004C6ADE"/>
    <w:rsid w:val="004C6BB7"/>
    <w:rsid w:val="004C7023"/>
    <w:rsid w:val="004C7084"/>
    <w:rsid w:val="004C718F"/>
    <w:rsid w:val="004C74C7"/>
    <w:rsid w:val="004C7715"/>
    <w:rsid w:val="004C7E83"/>
    <w:rsid w:val="004D011B"/>
    <w:rsid w:val="004D02AF"/>
    <w:rsid w:val="004D04A4"/>
    <w:rsid w:val="004D05CA"/>
    <w:rsid w:val="004D08CA"/>
    <w:rsid w:val="004D11EE"/>
    <w:rsid w:val="004D14CF"/>
    <w:rsid w:val="004D19E4"/>
    <w:rsid w:val="004D1B22"/>
    <w:rsid w:val="004D2073"/>
    <w:rsid w:val="004D21A9"/>
    <w:rsid w:val="004D2348"/>
    <w:rsid w:val="004D238B"/>
    <w:rsid w:val="004D24E5"/>
    <w:rsid w:val="004D2621"/>
    <w:rsid w:val="004D27EC"/>
    <w:rsid w:val="004D2D44"/>
    <w:rsid w:val="004D2DAA"/>
    <w:rsid w:val="004D316D"/>
    <w:rsid w:val="004D31F7"/>
    <w:rsid w:val="004D3248"/>
    <w:rsid w:val="004D32C2"/>
    <w:rsid w:val="004D341B"/>
    <w:rsid w:val="004D34F8"/>
    <w:rsid w:val="004D3503"/>
    <w:rsid w:val="004D37CE"/>
    <w:rsid w:val="004D3832"/>
    <w:rsid w:val="004D3845"/>
    <w:rsid w:val="004D38AE"/>
    <w:rsid w:val="004D3955"/>
    <w:rsid w:val="004D3EC0"/>
    <w:rsid w:val="004D3FA8"/>
    <w:rsid w:val="004D483A"/>
    <w:rsid w:val="004D4BD9"/>
    <w:rsid w:val="004D4C46"/>
    <w:rsid w:val="004D4C85"/>
    <w:rsid w:val="004D4D32"/>
    <w:rsid w:val="004D4D44"/>
    <w:rsid w:val="004D4DA6"/>
    <w:rsid w:val="004D4E98"/>
    <w:rsid w:val="004D5064"/>
    <w:rsid w:val="004D506A"/>
    <w:rsid w:val="004D5719"/>
    <w:rsid w:val="004D57F9"/>
    <w:rsid w:val="004D5D03"/>
    <w:rsid w:val="004D5ED4"/>
    <w:rsid w:val="004D5FEA"/>
    <w:rsid w:val="004D60D3"/>
    <w:rsid w:val="004D60ED"/>
    <w:rsid w:val="004D63CB"/>
    <w:rsid w:val="004D642D"/>
    <w:rsid w:val="004D6737"/>
    <w:rsid w:val="004D67C8"/>
    <w:rsid w:val="004D6834"/>
    <w:rsid w:val="004D6873"/>
    <w:rsid w:val="004D68F7"/>
    <w:rsid w:val="004D6910"/>
    <w:rsid w:val="004D6A4E"/>
    <w:rsid w:val="004D6BB4"/>
    <w:rsid w:val="004D6EDB"/>
    <w:rsid w:val="004D6F2A"/>
    <w:rsid w:val="004D6F87"/>
    <w:rsid w:val="004D6FCD"/>
    <w:rsid w:val="004D717E"/>
    <w:rsid w:val="004D72C8"/>
    <w:rsid w:val="004D774C"/>
    <w:rsid w:val="004D788D"/>
    <w:rsid w:val="004D7955"/>
    <w:rsid w:val="004D798A"/>
    <w:rsid w:val="004D7A83"/>
    <w:rsid w:val="004D7B57"/>
    <w:rsid w:val="004D7BA3"/>
    <w:rsid w:val="004D7C25"/>
    <w:rsid w:val="004E00A3"/>
    <w:rsid w:val="004E00BE"/>
    <w:rsid w:val="004E031E"/>
    <w:rsid w:val="004E0482"/>
    <w:rsid w:val="004E04F7"/>
    <w:rsid w:val="004E055D"/>
    <w:rsid w:val="004E0565"/>
    <w:rsid w:val="004E0683"/>
    <w:rsid w:val="004E06C4"/>
    <w:rsid w:val="004E06F3"/>
    <w:rsid w:val="004E0C88"/>
    <w:rsid w:val="004E0F0F"/>
    <w:rsid w:val="004E1067"/>
    <w:rsid w:val="004E10DF"/>
    <w:rsid w:val="004E1130"/>
    <w:rsid w:val="004E1151"/>
    <w:rsid w:val="004E1700"/>
    <w:rsid w:val="004E172C"/>
    <w:rsid w:val="004E1859"/>
    <w:rsid w:val="004E1975"/>
    <w:rsid w:val="004E1BC4"/>
    <w:rsid w:val="004E1C4C"/>
    <w:rsid w:val="004E1C5E"/>
    <w:rsid w:val="004E1E22"/>
    <w:rsid w:val="004E2052"/>
    <w:rsid w:val="004E2204"/>
    <w:rsid w:val="004E2558"/>
    <w:rsid w:val="004E289C"/>
    <w:rsid w:val="004E2A57"/>
    <w:rsid w:val="004E304E"/>
    <w:rsid w:val="004E3060"/>
    <w:rsid w:val="004E30BA"/>
    <w:rsid w:val="004E32F7"/>
    <w:rsid w:val="004E379D"/>
    <w:rsid w:val="004E38C0"/>
    <w:rsid w:val="004E390B"/>
    <w:rsid w:val="004E3A1B"/>
    <w:rsid w:val="004E3C3D"/>
    <w:rsid w:val="004E3E44"/>
    <w:rsid w:val="004E4055"/>
    <w:rsid w:val="004E4592"/>
    <w:rsid w:val="004E46D7"/>
    <w:rsid w:val="004E46E7"/>
    <w:rsid w:val="004E4794"/>
    <w:rsid w:val="004E483C"/>
    <w:rsid w:val="004E4844"/>
    <w:rsid w:val="004E4899"/>
    <w:rsid w:val="004E4CE0"/>
    <w:rsid w:val="004E4EAA"/>
    <w:rsid w:val="004E4EE8"/>
    <w:rsid w:val="004E5193"/>
    <w:rsid w:val="004E5294"/>
    <w:rsid w:val="004E5668"/>
    <w:rsid w:val="004E5825"/>
    <w:rsid w:val="004E586B"/>
    <w:rsid w:val="004E594D"/>
    <w:rsid w:val="004E5978"/>
    <w:rsid w:val="004E5A3C"/>
    <w:rsid w:val="004E5A57"/>
    <w:rsid w:val="004E5A5A"/>
    <w:rsid w:val="004E5BD5"/>
    <w:rsid w:val="004E5CA2"/>
    <w:rsid w:val="004E5D00"/>
    <w:rsid w:val="004E5E55"/>
    <w:rsid w:val="004E6038"/>
    <w:rsid w:val="004E6067"/>
    <w:rsid w:val="004E6093"/>
    <w:rsid w:val="004E60CD"/>
    <w:rsid w:val="004E63DB"/>
    <w:rsid w:val="004E657F"/>
    <w:rsid w:val="004E6655"/>
    <w:rsid w:val="004E684B"/>
    <w:rsid w:val="004E68EC"/>
    <w:rsid w:val="004E697A"/>
    <w:rsid w:val="004E6B2E"/>
    <w:rsid w:val="004E6B51"/>
    <w:rsid w:val="004E6BDE"/>
    <w:rsid w:val="004E6CD2"/>
    <w:rsid w:val="004E6CE6"/>
    <w:rsid w:val="004E6D55"/>
    <w:rsid w:val="004E6ED3"/>
    <w:rsid w:val="004E6EE5"/>
    <w:rsid w:val="004E6FB4"/>
    <w:rsid w:val="004E6FEE"/>
    <w:rsid w:val="004E70DA"/>
    <w:rsid w:val="004E70E9"/>
    <w:rsid w:val="004E724F"/>
    <w:rsid w:val="004E737A"/>
    <w:rsid w:val="004E79D1"/>
    <w:rsid w:val="004E7AD7"/>
    <w:rsid w:val="004E7C71"/>
    <w:rsid w:val="004E7D5F"/>
    <w:rsid w:val="004E7F3A"/>
    <w:rsid w:val="004F0286"/>
    <w:rsid w:val="004F0297"/>
    <w:rsid w:val="004F02A9"/>
    <w:rsid w:val="004F02CF"/>
    <w:rsid w:val="004F05DB"/>
    <w:rsid w:val="004F07AC"/>
    <w:rsid w:val="004F0811"/>
    <w:rsid w:val="004F0BA9"/>
    <w:rsid w:val="004F1104"/>
    <w:rsid w:val="004F1418"/>
    <w:rsid w:val="004F16FD"/>
    <w:rsid w:val="004F1758"/>
    <w:rsid w:val="004F1939"/>
    <w:rsid w:val="004F1D09"/>
    <w:rsid w:val="004F1DED"/>
    <w:rsid w:val="004F1E9D"/>
    <w:rsid w:val="004F20D2"/>
    <w:rsid w:val="004F20FE"/>
    <w:rsid w:val="004F230E"/>
    <w:rsid w:val="004F253D"/>
    <w:rsid w:val="004F264F"/>
    <w:rsid w:val="004F2B8D"/>
    <w:rsid w:val="004F2E74"/>
    <w:rsid w:val="004F2F9C"/>
    <w:rsid w:val="004F348D"/>
    <w:rsid w:val="004F3661"/>
    <w:rsid w:val="004F37BC"/>
    <w:rsid w:val="004F3823"/>
    <w:rsid w:val="004F38B0"/>
    <w:rsid w:val="004F38D3"/>
    <w:rsid w:val="004F3B01"/>
    <w:rsid w:val="004F3C15"/>
    <w:rsid w:val="004F4531"/>
    <w:rsid w:val="004F467F"/>
    <w:rsid w:val="004F4809"/>
    <w:rsid w:val="004F484D"/>
    <w:rsid w:val="004F492A"/>
    <w:rsid w:val="004F49B1"/>
    <w:rsid w:val="004F4F0C"/>
    <w:rsid w:val="004F4F5D"/>
    <w:rsid w:val="004F508E"/>
    <w:rsid w:val="004F5213"/>
    <w:rsid w:val="004F54C1"/>
    <w:rsid w:val="004F5702"/>
    <w:rsid w:val="004F574F"/>
    <w:rsid w:val="004F5D07"/>
    <w:rsid w:val="004F5DE8"/>
    <w:rsid w:val="004F60C7"/>
    <w:rsid w:val="004F62CA"/>
    <w:rsid w:val="004F6357"/>
    <w:rsid w:val="004F68C1"/>
    <w:rsid w:val="004F6ACA"/>
    <w:rsid w:val="004F6EA7"/>
    <w:rsid w:val="004F712D"/>
    <w:rsid w:val="004F7391"/>
    <w:rsid w:val="004F74BA"/>
    <w:rsid w:val="004F7818"/>
    <w:rsid w:val="004F7AF6"/>
    <w:rsid w:val="004F7B9B"/>
    <w:rsid w:val="004F7BF1"/>
    <w:rsid w:val="004F7C81"/>
    <w:rsid w:val="004F7F5A"/>
    <w:rsid w:val="004F7F71"/>
    <w:rsid w:val="0050030F"/>
    <w:rsid w:val="00500318"/>
    <w:rsid w:val="00500628"/>
    <w:rsid w:val="00500659"/>
    <w:rsid w:val="005006C2"/>
    <w:rsid w:val="00500934"/>
    <w:rsid w:val="00500AD2"/>
    <w:rsid w:val="00500B89"/>
    <w:rsid w:val="00500BE1"/>
    <w:rsid w:val="00500D64"/>
    <w:rsid w:val="00500FEB"/>
    <w:rsid w:val="00501060"/>
    <w:rsid w:val="00501145"/>
    <w:rsid w:val="0050132F"/>
    <w:rsid w:val="00501511"/>
    <w:rsid w:val="00501593"/>
    <w:rsid w:val="005017B0"/>
    <w:rsid w:val="00501928"/>
    <w:rsid w:val="00501D10"/>
    <w:rsid w:val="00501DAF"/>
    <w:rsid w:val="00501F35"/>
    <w:rsid w:val="00502323"/>
    <w:rsid w:val="005028D3"/>
    <w:rsid w:val="005029D3"/>
    <w:rsid w:val="00502AE8"/>
    <w:rsid w:val="00502BC7"/>
    <w:rsid w:val="00502CF7"/>
    <w:rsid w:val="00502FE3"/>
    <w:rsid w:val="005035CA"/>
    <w:rsid w:val="00503845"/>
    <w:rsid w:val="00503D60"/>
    <w:rsid w:val="00504049"/>
    <w:rsid w:val="005041E7"/>
    <w:rsid w:val="005044E4"/>
    <w:rsid w:val="0050463C"/>
    <w:rsid w:val="00504723"/>
    <w:rsid w:val="005048DA"/>
    <w:rsid w:val="00504F4E"/>
    <w:rsid w:val="005051CF"/>
    <w:rsid w:val="0050529F"/>
    <w:rsid w:val="005052C5"/>
    <w:rsid w:val="005053E6"/>
    <w:rsid w:val="005055A1"/>
    <w:rsid w:val="00505711"/>
    <w:rsid w:val="00505869"/>
    <w:rsid w:val="00505DBA"/>
    <w:rsid w:val="00506383"/>
    <w:rsid w:val="0050648F"/>
    <w:rsid w:val="0050675A"/>
    <w:rsid w:val="00506917"/>
    <w:rsid w:val="00506A47"/>
    <w:rsid w:val="005073CB"/>
    <w:rsid w:val="00507796"/>
    <w:rsid w:val="005078C7"/>
    <w:rsid w:val="00507919"/>
    <w:rsid w:val="00507CFD"/>
    <w:rsid w:val="00507E53"/>
    <w:rsid w:val="00507EE7"/>
    <w:rsid w:val="00510BCB"/>
    <w:rsid w:val="00510FA8"/>
    <w:rsid w:val="00511134"/>
    <w:rsid w:val="00511148"/>
    <w:rsid w:val="00511278"/>
    <w:rsid w:val="005118AB"/>
    <w:rsid w:val="0051196C"/>
    <w:rsid w:val="005119F2"/>
    <w:rsid w:val="00511B60"/>
    <w:rsid w:val="00511D67"/>
    <w:rsid w:val="00511F3F"/>
    <w:rsid w:val="00511F9B"/>
    <w:rsid w:val="005120C0"/>
    <w:rsid w:val="00512133"/>
    <w:rsid w:val="005121B3"/>
    <w:rsid w:val="00512207"/>
    <w:rsid w:val="005126E1"/>
    <w:rsid w:val="0051286F"/>
    <w:rsid w:val="00512AD0"/>
    <w:rsid w:val="00512B2B"/>
    <w:rsid w:val="00512EA2"/>
    <w:rsid w:val="00512EFE"/>
    <w:rsid w:val="00513234"/>
    <w:rsid w:val="005132B2"/>
    <w:rsid w:val="00513312"/>
    <w:rsid w:val="005133EA"/>
    <w:rsid w:val="0051341F"/>
    <w:rsid w:val="0051380D"/>
    <w:rsid w:val="0051387A"/>
    <w:rsid w:val="00513C65"/>
    <w:rsid w:val="005140E1"/>
    <w:rsid w:val="005142CA"/>
    <w:rsid w:val="00514AE6"/>
    <w:rsid w:val="00514B82"/>
    <w:rsid w:val="00514B99"/>
    <w:rsid w:val="00514FA8"/>
    <w:rsid w:val="0051507D"/>
    <w:rsid w:val="005151A7"/>
    <w:rsid w:val="005152FE"/>
    <w:rsid w:val="00515970"/>
    <w:rsid w:val="00515B1B"/>
    <w:rsid w:val="00515C66"/>
    <w:rsid w:val="00515F65"/>
    <w:rsid w:val="00515F7D"/>
    <w:rsid w:val="005163EB"/>
    <w:rsid w:val="00516535"/>
    <w:rsid w:val="00516550"/>
    <w:rsid w:val="00516686"/>
    <w:rsid w:val="00516A90"/>
    <w:rsid w:val="00516AB1"/>
    <w:rsid w:val="00516D73"/>
    <w:rsid w:val="00516F79"/>
    <w:rsid w:val="005171DC"/>
    <w:rsid w:val="0051736E"/>
    <w:rsid w:val="00517567"/>
    <w:rsid w:val="00517726"/>
    <w:rsid w:val="00517F6E"/>
    <w:rsid w:val="00520002"/>
    <w:rsid w:val="005200AE"/>
    <w:rsid w:val="0052031C"/>
    <w:rsid w:val="005206F9"/>
    <w:rsid w:val="00520752"/>
    <w:rsid w:val="00520CDB"/>
    <w:rsid w:val="00520DD0"/>
    <w:rsid w:val="00520EC1"/>
    <w:rsid w:val="005215B9"/>
    <w:rsid w:val="0052165F"/>
    <w:rsid w:val="00521933"/>
    <w:rsid w:val="00521B73"/>
    <w:rsid w:val="00522066"/>
    <w:rsid w:val="005224B7"/>
    <w:rsid w:val="00522518"/>
    <w:rsid w:val="00522576"/>
    <w:rsid w:val="0052259C"/>
    <w:rsid w:val="005225B3"/>
    <w:rsid w:val="00522A1C"/>
    <w:rsid w:val="00522C08"/>
    <w:rsid w:val="00522C2C"/>
    <w:rsid w:val="00522E1B"/>
    <w:rsid w:val="00522FC1"/>
    <w:rsid w:val="005230BD"/>
    <w:rsid w:val="005230EF"/>
    <w:rsid w:val="0052324D"/>
    <w:rsid w:val="00523302"/>
    <w:rsid w:val="005233B5"/>
    <w:rsid w:val="005235E0"/>
    <w:rsid w:val="00523643"/>
    <w:rsid w:val="00523832"/>
    <w:rsid w:val="0052391F"/>
    <w:rsid w:val="0052393E"/>
    <w:rsid w:val="00523AF2"/>
    <w:rsid w:val="00523E94"/>
    <w:rsid w:val="00523F4E"/>
    <w:rsid w:val="00523F6B"/>
    <w:rsid w:val="00523F92"/>
    <w:rsid w:val="0052413C"/>
    <w:rsid w:val="00524312"/>
    <w:rsid w:val="005244FB"/>
    <w:rsid w:val="0052462A"/>
    <w:rsid w:val="0052487B"/>
    <w:rsid w:val="00524A04"/>
    <w:rsid w:val="00524C7D"/>
    <w:rsid w:val="00524CC5"/>
    <w:rsid w:val="00524D6A"/>
    <w:rsid w:val="00524E16"/>
    <w:rsid w:val="0052510F"/>
    <w:rsid w:val="0052598B"/>
    <w:rsid w:val="00525AC9"/>
    <w:rsid w:val="00525C5F"/>
    <w:rsid w:val="00525D3D"/>
    <w:rsid w:val="00525D49"/>
    <w:rsid w:val="00525E00"/>
    <w:rsid w:val="00525EA8"/>
    <w:rsid w:val="0052601E"/>
    <w:rsid w:val="0052620F"/>
    <w:rsid w:val="005263C1"/>
    <w:rsid w:val="005263E0"/>
    <w:rsid w:val="0052640B"/>
    <w:rsid w:val="00526556"/>
    <w:rsid w:val="005265AB"/>
    <w:rsid w:val="0052686C"/>
    <w:rsid w:val="00526A54"/>
    <w:rsid w:val="00526CAC"/>
    <w:rsid w:val="00527073"/>
    <w:rsid w:val="0052712F"/>
    <w:rsid w:val="00527218"/>
    <w:rsid w:val="00527285"/>
    <w:rsid w:val="00527440"/>
    <w:rsid w:val="0052782C"/>
    <w:rsid w:val="0052791A"/>
    <w:rsid w:val="00527A35"/>
    <w:rsid w:val="00527B5D"/>
    <w:rsid w:val="00527DCF"/>
    <w:rsid w:val="005301B5"/>
    <w:rsid w:val="005301B7"/>
    <w:rsid w:val="005305A1"/>
    <w:rsid w:val="005305AF"/>
    <w:rsid w:val="005306FD"/>
    <w:rsid w:val="00530A1F"/>
    <w:rsid w:val="00530B61"/>
    <w:rsid w:val="00530B90"/>
    <w:rsid w:val="00530D81"/>
    <w:rsid w:val="00530EC7"/>
    <w:rsid w:val="005311CA"/>
    <w:rsid w:val="005311D8"/>
    <w:rsid w:val="00531229"/>
    <w:rsid w:val="00531236"/>
    <w:rsid w:val="0053141C"/>
    <w:rsid w:val="005314AC"/>
    <w:rsid w:val="00531AE7"/>
    <w:rsid w:val="00532260"/>
    <w:rsid w:val="005323A5"/>
    <w:rsid w:val="005323B1"/>
    <w:rsid w:val="005323D7"/>
    <w:rsid w:val="0053259F"/>
    <w:rsid w:val="005325AD"/>
    <w:rsid w:val="005327C6"/>
    <w:rsid w:val="005329A0"/>
    <w:rsid w:val="005330BD"/>
    <w:rsid w:val="00533195"/>
    <w:rsid w:val="00533C4C"/>
    <w:rsid w:val="00533D9A"/>
    <w:rsid w:val="00533F7F"/>
    <w:rsid w:val="00533FA7"/>
    <w:rsid w:val="00534058"/>
    <w:rsid w:val="005341EE"/>
    <w:rsid w:val="005345A3"/>
    <w:rsid w:val="00534798"/>
    <w:rsid w:val="00534896"/>
    <w:rsid w:val="005348E9"/>
    <w:rsid w:val="00534903"/>
    <w:rsid w:val="00534922"/>
    <w:rsid w:val="0053492E"/>
    <w:rsid w:val="00534B31"/>
    <w:rsid w:val="00534C65"/>
    <w:rsid w:val="00534C6C"/>
    <w:rsid w:val="00534EB7"/>
    <w:rsid w:val="00534FED"/>
    <w:rsid w:val="0053510C"/>
    <w:rsid w:val="00535174"/>
    <w:rsid w:val="005351FD"/>
    <w:rsid w:val="00535738"/>
    <w:rsid w:val="00535904"/>
    <w:rsid w:val="00535AC4"/>
    <w:rsid w:val="00535C98"/>
    <w:rsid w:val="00535D01"/>
    <w:rsid w:val="00535E1A"/>
    <w:rsid w:val="005362E3"/>
    <w:rsid w:val="005363CD"/>
    <w:rsid w:val="0053688D"/>
    <w:rsid w:val="00536F21"/>
    <w:rsid w:val="00536FAE"/>
    <w:rsid w:val="00537101"/>
    <w:rsid w:val="005371EF"/>
    <w:rsid w:val="00537454"/>
    <w:rsid w:val="005375F1"/>
    <w:rsid w:val="00537690"/>
    <w:rsid w:val="00537722"/>
    <w:rsid w:val="00537AFD"/>
    <w:rsid w:val="00537D7B"/>
    <w:rsid w:val="00537ED2"/>
    <w:rsid w:val="00537F97"/>
    <w:rsid w:val="00540105"/>
    <w:rsid w:val="005405A0"/>
    <w:rsid w:val="005405FD"/>
    <w:rsid w:val="00540706"/>
    <w:rsid w:val="00540778"/>
    <w:rsid w:val="0054080D"/>
    <w:rsid w:val="005408F6"/>
    <w:rsid w:val="00540AF3"/>
    <w:rsid w:val="00540D94"/>
    <w:rsid w:val="00540EE8"/>
    <w:rsid w:val="005414AF"/>
    <w:rsid w:val="005414B9"/>
    <w:rsid w:val="00541609"/>
    <w:rsid w:val="00541700"/>
    <w:rsid w:val="00541848"/>
    <w:rsid w:val="005418DA"/>
    <w:rsid w:val="00541928"/>
    <w:rsid w:val="00541B56"/>
    <w:rsid w:val="00541D5C"/>
    <w:rsid w:val="00541E64"/>
    <w:rsid w:val="00541E6A"/>
    <w:rsid w:val="00542018"/>
    <w:rsid w:val="00542330"/>
    <w:rsid w:val="0054234C"/>
    <w:rsid w:val="005424A5"/>
    <w:rsid w:val="00542677"/>
    <w:rsid w:val="0054276D"/>
    <w:rsid w:val="005427DE"/>
    <w:rsid w:val="00542993"/>
    <w:rsid w:val="00542B42"/>
    <w:rsid w:val="00542D37"/>
    <w:rsid w:val="00543005"/>
    <w:rsid w:val="005434C7"/>
    <w:rsid w:val="0054355F"/>
    <w:rsid w:val="00543669"/>
    <w:rsid w:val="00543730"/>
    <w:rsid w:val="0054383F"/>
    <w:rsid w:val="00543849"/>
    <w:rsid w:val="00543A0B"/>
    <w:rsid w:val="00543CA4"/>
    <w:rsid w:val="00543EC7"/>
    <w:rsid w:val="00543F13"/>
    <w:rsid w:val="00543F3C"/>
    <w:rsid w:val="00544043"/>
    <w:rsid w:val="0054433C"/>
    <w:rsid w:val="005443B2"/>
    <w:rsid w:val="00544799"/>
    <w:rsid w:val="00544B6A"/>
    <w:rsid w:val="00544C68"/>
    <w:rsid w:val="00544C83"/>
    <w:rsid w:val="00544CD6"/>
    <w:rsid w:val="00544DBF"/>
    <w:rsid w:val="00544DD2"/>
    <w:rsid w:val="00544E9A"/>
    <w:rsid w:val="00545572"/>
    <w:rsid w:val="005457C8"/>
    <w:rsid w:val="005459FB"/>
    <w:rsid w:val="00545A01"/>
    <w:rsid w:val="00545A3B"/>
    <w:rsid w:val="00545C17"/>
    <w:rsid w:val="00545CB0"/>
    <w:rsid w:val="00545CDD"/>
    <w:rsid w:val="00545F78"/>
    <w:rsid w:val="00545FA2"/>
    <w:rsid w:val="005460FB"/>
    <w:rsid w:val="00546332"/>
    <w:rsid w:val="005464F4"/>
    <w:rsid w:val="00546568"/>
    <w:rsid w:val="005465AF"/>
    <w:rsid w:val="00546EB8"/>
    <w:rsid w:val="00546F2F"/>
    <w:rsid w:val="0054704E"/>
    <w:rsid w:val="005471B4"/>
    <w:rsid w:val="005472D7"/>
    <w:rsid w:val="005474AC"/>
    <w:rsid w:val="005474AF"/>
    <w:rsid w:val="0054778D"/>
    <w:rsid w:val="00547BCD"/>
    <w:rsid w:val="005500C4"/>
    <w:rsid w:val="005502D5"/>
    <w:rsid w:val="00550317"/>
    <w:rsid w:val="0055087B"/>
    <w:rsid w:val="00550A0A"/>
    <w:rsid w:val="00550A9F"/>
    <w:rsid w:val="00550AB6"/>
    <w:rsid w:val="00550EAA"/>
    <w:rsid w:val="005510CB"/>
    <w:rsid w:val="00551145"/>
    <w:rsid w:val="00551281"/>
    <w:rsid w:val="005513FE"/>
    <w:rsid w:val="0055142F"/>
    <w:rsid w:val="00551494"/>
    <w:rsid w:val="005519C4"/>
    <w:rsid w:val="00551BB5"/>
    <w:rsid w:val="00551CF5"/>
    <w:rsid w:val="00551F6A"/>
    <w:rsid w:val="00551F84"/>
    <w:rsid w:val="005528DF"/>
    <w:rsid w:val="00552C6E"/>
    <w:rsid w:val="00552CEB"/>
    <w:rsid w:val="00552F90"/>
    <w:rsid w:val="0055308F"/>
    <w:rsid w:val="00553247"/>
    <w:rsid w:val="0055327F"/>
    <w:rsid w:val="00553570"/>
    <w:rsid w:val="00553590"/>
    <w:rsid w:val="00553A26"/>
    <w:rsid w:val="00553B66"/>
    <w:rsid w:val="00553CA1"/>
    <w:rsid w:val="00553E2F"/>
    <w:rsid w:val="0055400D"/>
    <w:rsid w:val="0055425D"/>
    <w:rsid w:val="005542AE"/>
    <w:rsid w:val="00554455"/>
    <w:rsid w:val="00554628"/>
    <w:rsid w:val="0055479A"/>
    <w:rsid w:val="005549C0"/>
    <w:rsid w:val="00554A28"/>
    <w:rsid w:val="00554F65"/>
    <w:rsid w:val="00555111"/>
    <w:rsid w:val="00555454"/>
    <w:rsid w:val="0055560B"/>
    <w:rsid w:val="00555674"/>
    <w:rsid w:val="0055568B"/>
    <w:rsid w:val="00555C15"/>
    <w:rsid w:val="00555D5B"/>
    <w:rsid w:val="00555EE1"/>
    <w:rsid w:val="005561FC"/>
    <w:rsid w:val="005562FD"/>
    <w:rsid w:val="00556345"/>
    <w:rsid w:val="0055656A"/>
    <w:rsid w:val="005566EA"/>
    <w:rsid w:val="00556857"/>
    <w:rsid w:val="00556A5A"/>
    <w:rsid w:val="00557056"/>
    <w:rsid w:val="005570DA"/>
    <w:rsid w:val="005571F3"/>
    <w:rsid w:val="0055766A"/>
    <w:rsid w:val="00557769"/>
    <w:rsid w:val="00557D19"/>
    <w:rsid w:val="00557D57"/>
    <w:rsid w:val="00557DFE"/>
    <w:rsid w:val="00557E08"/>
    <w:rsid w:val="00557FCA"/>
    <w:rsid w:val="005600DA"/>
    <w:rsid w:val="005604EE"/>
    <w:rsid w:val="005607CD"/>
    <w:rsid w:val="00560874"/>
    <w:rsid w:val="005608D8"/>
    <w:rsid w:val="00560B47"/>
    <w:rsid w:val="00560E76"/>
    <w:rsid w:val="00561315"/>
    <w:rsid w:val="005613A5"/>
    <w:rsid w:val="005617ED"/>
    <w:rsid w:val="005618A2"/>
    <w:rsid w:val="005618F5"/>
    <w:rsid w:val="005619A6"/>
    <w:rsid w:val="005619E2"/>
    <w:rsid w:val="00561ACF"/>
    <w:rsid w:val="00562097"/>
    <w:rsid w:val="0056211B"/>
    <w:rsid w:val="00562166"/>
    <w:rsid w:val="0056219D"/>
    <w:rsid w:val="005622C4"/>
    <w:rsid w:val="00562602"/>
    <w:rsid w:val="00562729"/>
    <w:rsid w:val="00562CA3"/>
    <w:rsid w:val="00562FE4"/>
    <w:rsid w:val="0056326E"/>
    <w:rsid w:val="0056331B"/>
    <w:rsid w:val="00563525"/>
    <w:rsid w:val="00563960"/>
    <w:rsid w:val="00563BAE"/>
    <w:rsid w:val="00563BB5"/>
    <w:rsid w:val="00563F80"/>
    <w:rsid w:val="005640E1"/>
    <w:rsid w:val="005641C6"/>
    <w:rsid w:val="0056431F"/>
    <w:rsid w:val="00564617"/>
    <w:rsid w:val="0056488A"/>
    <w:rsid w:val="0056489C"/>
    <w:rsid w:val="00564C8E"/>
    <w:rsid w:val="0056544A"/>
    <w:rsid w:val="00565469"/>
    <w:rsid w:val="005654C0"/>
    <w:rsid w:val="0056571E"/>
    <w:rsid w:val="00565961"/>
    <w:rsid w:val="005659BD"/>
    <w:rsid w:val="00565A00"/>
    <w:rsid w:val="00565CD9"/>
    <w:rsid w:val="00565ED7"/>
    <w:rsid w:val="005661F3"/>
    <w:rsid w:val="0056624A"/>
    <w:rsid w:val="0056649E"/>
    <w:rsid w:val="00566563"/>
    <w:rsid w:val="005665A4"/>
    <w:rsid w:val="00566A31"/>
    <w:rsid w:val="00566A5A"/>
    <w:rsid w:val="00567137"/>
    <w:rsid w:val="00567198"/>
    <w:rsid w:val="005671A2"/>
    <w:rsid w:val="005672C9"/>
    <w:rsid w:val="005674A8"/>
    <w:rsid w:val="0056757D"/>
    <w:rsid w:val="0056759A"/>
    <w:rsid w:val="0056773D"/>
    <w:rsid w:val="0056795A"/>
    <w:rsid w:val="00567998"/>
    <w:rsid w:val="00567D06"/>
    <w:rsid w:val="005700EA"/>
    <w:rsid w:val="005703CC"/>
    <w:rsid w:val="00570617"/>
    <w:rsid w:val="005707DD"/>
    <w:rsid w:val="00570A4F"/>
    <w:rsid w:val="00570AD2"/>
    <w:rsid w:val="00570BDA"/>
    <w:rsid w:val="00570CFC"/>
    <w:rsid w:val="00570DA4"/>
    <w:rsid w:val="00570EB1"/>
    <w:rsid w:val="00571065"/>
    <w:rsid w:val="00571315"/>
    <w:rsid w:val="005713F2"/>
    <w:rsid w:val="005714F9"/>
    <w:rsid w:val="005716D5"/>
    <w:rsid w:val="00571710"/>
    <w:rsid w:val="00571791"/>
    <w:rsid w:val="005718E9"/>
    <w:rsid w:val="00571A4D"/>
    <w:rsid w:val="00571C98"/>
    <w:rsid w:val="0057213F"/>
    <w:rsid w:val="005725DE"/>
    <w:rsid w:val="00572803"/>
    <w:rsid w:val="00572816"/>
    <w:rsid w:val="00572CE5"/>
    <w:rsid w:val="00572EC4"/>
    <w:rsid w:val="00573152"/>
    <w:rsid w:val="00573398"/>
    <w:rsid w:val="00573D52"/>
    <w:rsid w:val="00573FDD"/>
    <w:rsid w:val="00573FF2"/>
    <w:rsid w:val="005741F2"/>
    <w:rsid w:val="005742E6"/>
    <w:rsid w:val="00574532"/>
    <w:rsid w:val="00574536"/>
    <w:rsid w:val="005745C9"/>
    <w:rsid w:val="005745F5"/>
    <w:rsid w:val="00574611"/>
    <w:rsid w:val="0057472A"/>
    <w:rsid w:val="0057472E"/>
    <w:rsid w:val="00574CFC"/>
    <w:rsid w:val="00574E58"/>
    <w:rsid w:val="00575000"/>
    <w:rsid w:val="00575241"/>
    <w:rsid w:val="00575494"/>
    <w:rsid w:val="005754C2"/>
    <w:rsid w:val="005754FE"/>
    <w:rsid w:val="00575632"/>
    <w:rsid w:val="00575E5B"/>
    <w:rsid w:val="00575E66"/>
    <w:rsid w:val="00575E9D"/>
    <w:rsid w:val="00575EC0"/>
    <w:rsid w:val="00575F3E"/>
    <w:rsid w:val="00575F73"/>
    <w:rsid w:val="00576298"/>
    <w:rsid w:val="005764A2"/>
    <w:rsid w:val="00576766"/>
    <w:rsid w:val="00576A12"/>
    <w:rsid w:val="00576A38"/>
    <w:rsid w:val="00576C0B"/>
    <w:rsid w:val="00576CFC"/>
    <w:rsid w:val="00576E77"/>
    <w:rsid w:val="00576F6B"/>
    <w:rsid w:val="00577034"/>
    <w:rsid w:val="005772BA"/>
    <w:rsid w:val="005774B7"/>
    <w:rsid w:val="0057750A"/>
    <w:rsid w:val="005775D3"/>
    <w:rsid w:val="00577664"/>
    <w:rsid w:val="00577901"/>
    <w:rsid w:val="0057791C"/>
    <w:rsid w:val="00577A14"/>
    <w:rsid w:val="00577B01"/>
    <w:rsid w:val="00577B93"/>
    <w:rsid w:val="00577BFF"/>
    <w:rsid w:val="00577C46"/>
    <w:rsid w:val="00577C94"/>
    <w:rsid w:val="00577E5D"/>
    <w:rsid w:val="00577E7D"/>
    <w:rsid w:val="0058001F"/>
    <w:rsid w:val="00580419"/>
    <w:rsid w:val="00580756"/>
    <w:rsid w:val="005808F8"/>
    <w:rsid w:val="00580956"/>
    <w:rsid w:val="00580C66"/>
    <w:rsid w:val="00580CC3"/>
    <w:rsid w:val="00580D2F"/>
    <w:rsid w:val="00580DAA"/>
    <w:rsid w:val="00580EB4"/>
    <w:rsid w:val="00580ECC"/>
    <w:rsid w:val="00580F58"/>
    <w:rsid w:val="00580F82"/>
    <w:rsid w:val="00580FA7"/>
    <w:rsid w:val="0058145F"/>
    <w:rsid w:val="0058150D"/>
    <w:rsid w:val="0058184A"/>
    <w:rsid w:val="00581882"/>
    <w:rsid w:val="00581950"/>
    <w:rsid w:val="00581955"/>
    <w:rsid w:val="00581A0F"/>
    <w:rsid w:val="00581BFA"/>
    <w:rsid w:val="00581C09"/>
    <w:rsid w:val="00581C32"/>
    <w:rsid w:val="00581D83"/>
    <w:rsid w:val="00581DE1"/>
    <w:rsid w:val="005820CC"/>
    <w:rsid w:val="00582348"/>
    <w:rsid w:val="005828A6"/>
    <w:rsid w:val="00582B2A"/>
    <w:rsid w:val="00582C47"/>
    <w:rsid w:val="00583189"/>
    <w:rsid w:val="0058367E"/>
    <w:rsid w:val="005837D7"/>
    <w:rsid w:val="005838B6"/>
    <w:rsid w:val="005838E0"/>
    <w:rsid w:val="00583AD9"/>
    <w:rsid w:val="00583E5B"/>
    <w:rsid w:val="005841CF"/>
    <w:rsid w:val="0058463D"/>
    <w:rsid w:val="0058472E"/>
    <w:rsid w:val="00584792"/>
    <w:rsid w:val="00584968"/>
    <w:rsid w:val="00584ADB"/>
    <w:rsid w:val="00584C6D"/>
    <w:rsid w:val="00584CC7"/>
    <w:rsid w:val="00584F28"/>
    <w:rsid w:val="00584F8D"/>
    <w:rsid w:val="0058518E"/>
    <w:rsid w:val="005855FE"/>
    <w:rsid w:val="0058562B"/>
    <w:rsid w:val="00585655"/>
    <w:rsid w:val="00585679"/>
    <w:rsid w:val="005857AC"/>
    <w:rsid w:val="0058581D"/>
    <w:rsid w:val="00585D45"/>
    <w:rsid w:val="00585F2C"/>
    <w:rsid w:val="00586088"/>
    <w:rsid w:val="005860A5"/>
    <w:rsid w:val="00586110"/>
    <w:rsid w:val="005863E2"/>
    <w:rsid w:val="0058694E"/>
    <w:rsid w:val="00586F66"/>
    <w:rsid w:val="00586FB7"/>
    <w:rsid w:val="00586FE2"/>
    <w:rsid w:val="00587162"/>
    <w:rsid w:val="0058730E"/>
    <w:rsid w:val="0058741D"/>
    <w:rsid w:val="005875DF"/>
    <w:rsid w:val="00587943"/>
    <w:rsid w:val="00587A51"/>
    <w:rsid w:val="00587B6F"/>
    <w:rsid w:val="00587C3D"/>
    <w:rsid w:val="00587C5A"/>
    <w:rsid w:val="00590213"/>
    <w:rsid w:val="005902E5"/>
    <w:rsid w:val="00590676"/>
    <w:rsid w:val="005906D6"/>
    <w:rsid w:val="0059095F"/>
    <w:rsid w:val="00590E57"/>
    <w:rsid w:val="00590EF0"/>
    <w:rsid w:val="00590FE8"/>
    <w:rsid w:val="005911E6"/>
    <w:rsid w:val="005912F2"/>
    <w:rsid w:val="00591548"/>
    <w:rsid w:val="00591625"/>
    <w:rsid w:val="00591E24"/>
    <w:rsid w:val="00591FC7"/>
    <w:rsid w:val="005921A6"/>
    <w:rsid w:val="0059249D"/>
    <w:rsid w:val="0059261E"/>
    <w:rsid w:val="005926A7"/>
    <w:rsid w:val="00592715"/>
    <w:rsid w:val="005927E9"/>
    <w:rsid w:val="00592DEB"/>
    <w:rsid w:val="00592F92"/>
    <w:rsid w:val="00593002"/>
    <w:rsid w:val="005930CA"/>
    <w:rsid w:val="005933D2"/>
    <w:rsid w:val="0059346C"/>
    <w:rsid w:val="00593671"/>
    <w:rsid w:val="0059380B"/>
    <w:rsid w:val="005939F9"/>
    <w:rsid w:val="00593BB8"/>
    <w:rsid w:val="00593D21"/>
    <w:rsid w:val="00593F94"/>
    <w:rsid w:val="005940A8"/>
    <w:rsid w:val="0059422F"/>
    <w:rsid w:val="00594240"/>
    <w:rsid w:val="005943BF"/>
    <w:rsid w:val="005944E9"/>
    <w:rsid w:val="005945CC"/>
    <w:rsid w:val="00594627"/>
    <w:rsid w:val="00594739"/>
    <w:rsid w:val="00594770"/>
    <w:rsid w:val="00594AF7"/>
    <w:rsid w:val="00594B3C"/>
    <w:rsid w:val="00594B98"/>
    <w:rsid w:val="00594C5D"/>
    <w:rsid w:val="00594DD6"/>
    <w:rsid w:val="0059524F"/>
    <w:rsid w:val="00595354"/>
    <w:rsid w:val="00595389"/>
    <w:rsid w:val="00595479"/>
    <w:rsid w:val="0059562E"/>
    <w:rsid w:val="005956EC"/>
    <w:rsid w:val="00595831"/>
    <w:rsid w:val="00595A78"/>
    <w:rsid w:val="0059621A"/>
    <w:rsid w:val="005964A7"/>
    <w:rsid w:val="00596934"/>
    <w:rsid w:val="00596A21"/>
    <w:rsid w:val="00596A53"/>
    <w:rsid w:val="00596CA0"/>
    <w:rsid w:val="00597169"/>
    <w:rsid w:val="005972B9"/>
    <w:rsid w:val="005974E2"/>
    <w:rsid w:val="0059763C"/>
    <w:rsid w:val="005978DB"/>
    <w:rsid w:val="00597D93"/>
    <w:rsid w:val="00597F53"/>
    <w:rsid w:val="005A0007"/>
    <w:rsid w:val="005A00BA"/>
    <w:rsid w:val="005A0194"/>
    <w:rsid w:val="005A0211"/>
    <w:rsid w:val="005A04B7"/>
    <w:rsid w:val="005A04F3"/>
    <w:rsid w:val="005A06AD"/>
    <w:rsid w:val="005A0796"/>
    <w:rsid w:val="005A07A7"/>
    <w:rsid w:val="005A09D0"/>
    <w:rsid w:val="005A0B91"/>
    <w:rsid w:val="005A0C39"/>
    <w:rsid w:val="005A0E79"/>
    <w:rsid w:val="005A0FE9"/>
    <w:rsid w:val="005A11AD"/>
    <w:rsid w:val="005A130B"/>
    <w:rsid w:val="005A1437"/>
    <w:rsid w:val="005A1731"/>
    <w:rsid w:val="005A19E0"/>
    <w:rsid w:val="005A1C2A"/>
    <w:rsid w:val="005A1DD5"/>
    <w:rsid w:val="005A22BE"/>
    <w:rsid w:val="005A23C7"/>
    <w:rsid w:val="005A23E6"/>
    <w:rsid w:val="005A24A3"/>
    <w:rsid w:val="005A24B5"/>
    <w:rsid w:val="005A26D1"/>
    <w:rsid w:val="005A2C18"/>
    <w:rsid w:val="005A2FB2"/>
    <w:rsid w:val="005A3015"/>
    <w:rsid w:val="005A3151"/>
    <w:rsid w:val="005A3356"/>
    <w:rsid w:val="005A356F"/>
    <w:rsid w:val="005A3905"/>
    <w:rsid w:val="005A3B79"/>
    <w:rsid w:val="005A3C35"/>
    <w:rsid w:val="005A3D90"/>
    <w:rsid w:val="005A3F43"/>
    <w:rsid w:val="005A418B"/>
    <w:rsid w:val="005A41A8"/>
    <w:rsid w:val="005A4211"/>
    <w:rsid w:val="005A4369"/>
    <w:rsid w:val="005A44A4"/>
    <w:rsid w:val="005A46B9"/>
    <w:rsid w:val="005A4B77"/>
    <w:rsid w:val="005A4BE1"/>
    <w:rsid w:val="005A4D0F"/>
    <w:rsid w:val="005A4F44"/>
    <w:rsid w:val="005A516B"/>
    <w:rsid w:val="005A53AA"/>
    <w:rsid w:val="005A5437"/>
    <w:rsid w:val="005A54F2"/>
    <w:rsid w:val="005A5500"/>
    <w:rsid w:val="005A5568"/>
    <w:rsid w:val="005A55F8"/>
    <w:rsid w:val="005A59C1"/>
    <w:rsid w:val="005A5BEE"/>
    <w:rsid w:val="005A615C"/>
    <w:rsid w:val="005A6243"/>
    <w:rsid w:val="005A62A3"/>
    <w:rsid w:val="005A6594"/>
    <w:rsid w:val="005A6734"/>
    <w:rsid w:val="005A687E"/>
    <w:rsid w:val="005A69A2"/>
    <w:rsid w:val="005A69AD"/>
    <w:rsid w:val="005A6C17"/>
    <w:rsid w:val="005A6CB7"/>
    <w:rsid w:val="005A6F24"/>
    <w:rsid w:val="005A7011"/>
    <w:rsid w:val="005A7411"/>
    <w:rsid w:val="005A7659"/>
    <w:rsid w:val="005A77B7"/>
    <w:rsid w:val="005A7A0E"/>
    <w:rsid w:val="005A7BF9"/>
    <w:rsid w:val="005A7C65"/>
    <w:rsid w:val="005A7E0B"/>
    <w:rsid w:val="005A7F0C"/>
    <w:rsid w:val="005A7F44"/>
    <w:rsid w:val="005A7F7A"/>
    <w:rsid w:val="005B0049"/>
    <w:rsid w:val="005B0061"/>
    <w:rsid w:val="005B0067"/>
    <w:rsid w:val="005B0202"/>
    <w:rsid w:val="005B0CBC"/>
    <w:rsid w:val="005B0E68"/>
    <w:rsid w:val="005B1145"/>
    <w:rsid w:val="005B13C7"/>
    <w:rsid w:val="005B1505"/>
    <w:rsid w:val="005B157F"/>
    <w:rsid w:val="005B1653"/>
    <w:rsid w:val="005B17A9"/>
    <w:rsid w:val="005B1AFE"/>
    <w:rsid w:val="005B2184"/>
    <w:rsid w:val="005B2B16"/>
    <w:rsid w:val="005B2B20"/>
    <w:rsid w:val="005B2E0D"/>
    <w:rsid w:val="005B2E66"/>
    <w:rsid w:val="005B2F02"/>
    <w:rsid w:val="005B312B"/>
    <w:rsid w:val="005B3158"/>
    <w:rsid w:val="005B338A"/>
    <w:rsid w:val="005B352B"/>
    <w:rsid w:val="005B3609"/>
    <w:rsid w:val="005B3770"/>
    <w:rsid w:val="005B3A92"/>
    <w:rsid w:val="005B3D5F"/>
    <w:rsid w:val="005B4121"/>
    <w:rsid w:val="005B41E3"/>
    <w:rsid w:val="005B4286"/>
    <w:rsid w:val="005B468E"/>
    <w:rsid w:val="005B47EB"/>
    <w:rsid w:val="005B557D"/>
    <w:rsid w:val="005B55BD"/>
    <w:rsid w:val="005B576F"/>
    <w:rsid w:val="005B5A27"/>
    <w:rsid w:val="005B5BFD"/>
    <w:rsid w:val="005B5C7E"/>
    <w:rsid w:val="005B5E6C"/>
    <w:rsid w:val="005B5FD0"/>
    <w:rsid w:val="005B62B4"/>
    <w:rsid w:val="005B6431"/>
    <w:rsid w:val="005B6594"/>
    <w:rsid w:val="005B68A8"/>
    <w:rsid w:val="005B6DCF"/>
    <w:rsid w:val="005B6E63"/>
    <w:rsid w:val="005B6F5D"/>
    <w:rsid w:val="005B71B7"/>
    <w:rsid w:val="005B72A0"/>
    <w:rsid w:val="005B73B8"/>
    <w:rsid w:val="005B755C"/>
    <w:rsid w:val="005B7762"/>
    <w:rsid w:val="005B781E"/>
    <w:rsid w:val="005B790F"/>
    <w:rsid w:val="005B7A75"/>
    <w:rsid w:val="005B7A7B"/>
    <w:rsid w:val="005B7B9C"/>
    <w:rsid w:val="005B7BBA"/>
    <w:rsid w:val="005B7CE5"/>
    <w:rsid w:val="005B7F08"/>
    <w:rsid w:val="005C0335"/>
    <w:rsid w:val="005C064F"/>
    <w:rsid w:val="005C09E4"/>
    <w:rsid w:val="005C0AD2"/>
    <w:rsid w:val="005C0B74"/>
    <w:rsid w:val="005C0BCB"/>
    <w:rsid w:val="005C0C48"/>
    <w:rsid w:val="005C0E31"/>
    <w:rsid w:val="005C0E37"/>
    <w:rsid w:val="005C0EDB"/>
    <w:rsid w:val="005C12FE"/>
    <w:rsid w:val="005C159F"/>
    <w:rsid w:val="005C16D6"/>
    <w:rsid w:val="005C182D"/>
    <w:rsid w:val="005C1E2D"/>
    <w:rsid w:val="005C22C1"/>
    <w:rsid w:val="005C22ED"/>
    <w:rsid w:val="005C2385"/>
    <w:rsid w:val="005C23CF"/>
    <w:rsid w:val="005C2489"/>
    <w:rsid w:val="005C24F7"/>
    <w:rsid w:val="005C29F9"/>
    <w:rsid w:val="005C2D2F"/>
    <w:rsid w:val="005C2D5A"/>
    <w:rsid w:val="005C2E86"/>
    <w:rsid w:val="005C3011"/>
    <w:rsid w:val="005C30A6"/>
    <w:rsid w:val="005C3476"/>
    <w:rsid w:val="005C3481"/>
    <w:rsid w:val="005C35CC"/>
    <w:rsid w:val="005C3836"/>
    <w:rsid w:val="005C3AC2"/>
    <w:rsid w:val="005C3B7B"/>
    <w:rsid w:val="005C3ED0"/>
    <w:rsid w:val="005C405E"/>
    <w:rsid w:val="005C4101"/>
    <w:rsid w:val="005C4186"/>
    <w:rsid w:val="005C418F"/>
    <w:rsid w:val="005C4256"/>
    <w:rsid w:val="005C43EB"/>
    <w:rsid w:val="005C4590"/>
    <w:rsid w:val="005C4AF6"/>
    <w:rsid w:val="005C503A"/>
    <w:rsid w:val="005C51E3"/>
    <w:rsid w:val="005C523F"/>
    <w:rsid w:val="005C52B8"/>
    <w:rsid w:val="005C5877"/>
    <w:rsid w:val="005C5AB2"/>
    <w:rsid w:val="005C5ADD"/>
    <w:rsid w:val="005C6095"/>
    <w:rsid w:val="005C60A0"/>
    <w:rsid w:val="005C6279"/>
    <w:rsid w:val="005C6349"/>
    <w:rsid w:val="005C6379"/>
    <w:rsid w:val="005C63EC"/>
    <w:rsid w:val="005C64FD"/>
    <w:rsid w:val="005C6B2C"/>
    <w:rsid w:val="005C6CE8"/>
    <w:rsid w:val="005C7328"/>
    <w:rsid w:val="005C736F"/>
    <w:rsid w:val="005C7516"/>
    <w:rsid w:val="005C75A7"/>
    <w:rsid w:val="005C77D4"/>
    <w:rsid w:val="005C78AB"/>
    <w:rsid w:val="005C7ABE"/>
    <w:rsid w:val="005C7AD5"/>
    <w:rsid w:val="005C7C41"/>
    <w:rsid w:val="005C7DCA"/>
    <w:rsid w:val="005D033F"/>
    <w:rsid w:val="005D04BF"/>
    <w:rsid w:val="005D0725"/>
    <w:rsid w:val="005D0797"/>
    <w:rsid w:val="005D07B2"/>
    <w:rsid w:val="005D09E7"/>
    <w:rsid w:val="005D0B8F"/>
    <w:rsid w:val="005D0DF8"/>
    <w:rsid w:val="005D1153"/>
    <w:rsid w:val="005D1409"/>
    <w:rsid w:val="005D1430"/>
    <w:rsid w:val="005D17C5"/>
    <w:rsid w:val="005D1A10"/>
    <w:rsid w:val="005D1DA0"/>
    <w:rsid w:val="005D1FFF"/>
    <w:rsid w:val="005D21FF"/>
    <w:rsid w:val="005D227F"/>
    <w:rsid w:val="005D22E5"/>
    <w:rsid w:val="005D2480"/>
    <w:rsid w:val="005D24E4"/>
    <w:rsid w:val="005D27D7"/>
    <w:rsid w:val="005D28A3"/>
    <w:rsid w:val="005D2AA9"/>
    <w:rsid w:val="005D2B4A"/>
    <w:rsid w:val="005D2CE2"/>
    <w:rsid w:val="005D2E44"/>
    <w:rsid w:val="005D340E"/>
    <w:rsid w:val="005D344E"/>
    <w:rsid w:val="005D35D9"/>
    <w:rsid w:val="005D3AE8"/>
    <w:rsid w:val="005D3B60"/>
    <w:rsid w:val="005D3DA1"/>
    <w:rsid w:val="005D40E7"/>
    <w:rsid w:val="005D427E"/>
    <w:rsid w:val="005D42C3"/>
    <w:rsid w:val="005D4411"/>
    <w:rsid w:val="005D444F"/>
    <w:rsid w:val="005D4459"/>
    <w:rsid w:val="005D44D4"/>
    <w:rsid w:val="005D4510"/>
    <w:rsid w:val="005D493B"/>
    <w:rsid w:val="005D5384"/>
    <w:rsid w:val="005D5561"/>
    <w:rsid w:val="005D5567"/>
    <w:rsid w:val="005D5A5E"/>
    <w:rsid w:val="005D5B94"/>
    <w:rsid w:val="005D5C6B"/>
    <w:rsid w:val="005D5DA1"/>
    <w:rsid w:val="005D5FD6"/>
    <w:rsid w:val="005D61A2"/>
    <w:rsid w:val="005D647A"/>
    <w:rsid w:val="005D64A3"/>
    <w:rsid w:val="005D66A8"/>
    <w:rsid w:val="005D6800"/>
    <w:rsid w:val="005D6918"/>
    <w:rsid w:val="005D6BF5"/>
    <w:rsid w:val="005D72D8"/>
    <w:rsid w:val="005D7313"/>
    <w:rsid w:val="005D79A6"/>
    <w:rsid w:val="005D7AF5"/>
    <w:rsid w:val="005D7CC7"/>
    <w:rsid w:val="005E0703"/>
    <w:rsid w:val="005E079A"/>
    <w:rsid w:val="005E07C7"/>
    <w:rsid w:val="005E0916"/>
    <w:rsid w:val="005E0B3F"/>
    <w:rsid w:val="005E0B98"/>
    <w:rsid w:val="005E0BE4"/>
    <w:rsid w:val="005E0EDC"/>
    <w:rsid w:val="005E0F48"/>
    <w:rsid w:val="005E104A"/>
    <w:rsid w:val="005E11A0"/>
    <w:rsid w:val="005E121C"/>
    <w:rsid w:val="005E12C1"/>
    <w:rsid w:val="005E164E"/>
    <w:rsid w:val="005E1923"/>
    <w:rsid w:val="005E1A8A"/>
    <w:rsid w:val="005E1F9F"/>
    <w:rsid w:val="005E2045"/>
    <w:rsid w:val="005E205D"/>
    <w:rsid w:val="005E211C"/>
    <w:rsid w:val="005E230E"/>
    <w:rsid w:val="005E243F"/>
    <w:rsid w:val="005E2692"/>
    <w:rsid w:val="005E27D5"/>
    <w:rsid w:val="005E2C5D"/>
    <w:rsid w:val="005E2DF4"/>
    <w:rsid w:val="005E3047"/>
    <w:rsid w:val="005E324E"/>
    <w:rsid w:val="005E3281"/>
    <w:rsid w:val="005E3607"/>
    <w:rsid w:val="005E3ACD"/>
    <w:rsid w:val="005E3B33"/>
    <w:rsid w:val="005E3B75"/>
    <w:rsid w:val="005E3D06"/>
    <w:rsid w:val="005E3D36"/>
    <w:rsid w:val="005E3D47"/>
    <w:rsid w:val="005E3F48"/>
    <w:rsid w:val="005E3F88"/>
    <w:rsid w:val="005E3FE4"/>
    <w:rsid w:val="005E451B"/>
    <w:rsid w:val="005E470C"/>
    <w:rsid w:val="005E4A90"/>
    <w:rsid w:val="005E4B39"/>
    <w:rsid w:val="005E4C59"/>
    <w:rsid w:val="005E4FB9"/>
    <w:rsid w:val="005E4FEB"/>
    <w:rsid w:val="005E5274"/>
    <w:rsid w:val="005E52F7"/>
    <w:rsid w:val="005E536B"/>
    <w:rsid w:val="005E5C03"/>
    <w:rsid w:val="005E5D85"/>
    <w:rsid w:val="005E5DA8"/>
    <w:rsid w:val="005E608B"/>
    <w:rsid w:val="005E6092"/>
    <w:rsid w:val="005E60B7"/>
    <w:rsid w:val="005E6466"/>
    <w:rsid w:val="005E64EF"/>
    <w:rsid w:val="005E66CF"/>
    <w:rsid w:val="005E6B64"/>
    <w:rsid w:val="005E6BB7"/>
    <w:rsid w:val="005E6DCF"/>
    <w:rsid w:val="005E6E4D"/>
    <w:rsid w:val="005E6F11"/>
    <w:rsid w:val="005E70DA"/>
    <w:rsid w:val="005E719B"/>
    <w:rsid w:val="005E7263"/>
    <w:rsid w:val="005E7410"/>
    <w:rsid w:val="005E7706"/>
    <w:rsid w:val="005E7882"/>
    <w:rsid w:val="005E78C0"/>
    <w:rsid w:val="005E798E"/>
    <w:rsid w:val="005E79A2"/>
    <w:rsid w:val="005E7A1D"/>
    <w:rsid w:val="005E7B2C"/>
    <w:rsid w:val="005E7B5E"/>
    <w:rsid w:val="005F00BE"/>
    <w:rsid w:val="005F014D"/>
    <w:rsid w:val="005F03FB"/>
    <w:rsid w:val="005F06A2"/>
    <w:rsid w:val="005F0B3B"/>
    <w:rsid w:val="005F0B79"/>
    <w:rsid w:val="005F0C13"/>
    <w:rsid w:val="005F128C"/>
    <w:rsid w:val="005F13B3"/>
    <w:rsid w:val="005F1433"/>
    <w:rsid w:val="005F152A"/>
    <w:rsid w:val="005F153F"/>
    <w:rsid w:val="005F17FF"/>
    <w:rsid w:val="005F189B"/>
    <w:rsid w:val="005F18CC"/>
    <w:rsid w:val="005F1AFB"/>
    <w:rsid w:val="005F1D60"/>
    <w:rsid w:val="005F1F1E"/>
    <w:rsid w:val="005F247B"/>
    <w:rsid w:val="005F2A91"/>
    <w:rsid w:val="005F2B7A"/>
    <w:rsid w:val="005F2CE4"/>
    <w:rsid w:val="005F34C5"/>
    <w:rsid w:val="005F35ED"/>
    <w:rsid w:val="005F3808"/>
    <w:rsid w:val="005F3A99"/>
    <w:rsid w:val="005F3C26"/>
    <w:rsid w:val="005F3CAD"/>
    <w:rsid w:val="005F3E86"/>
    <w:rsid w:val="005F4014"/>
    <w:rsid w:val="005F41A2"/>
    <w:rsid w:val="005F41F3"/>
    <w:rsid w:val="005F4618"/>
    <w:rsid w:val="005F4712"/>
    <w:rsid w:val="005F487D"/>
    <w:rsid w:val="005F4B3B"/>
    <w:rsid w:val="005F4EDA"/>
    <w:rsid w:val="005F51C0"/>
    <w:rsid w:val="005F52B5"/>
    <w:rsid w:val="005F52FC"/>
    <w:rsid w:val="005F5732"/>
    <w:rsid w:val="005F57FA"/>
    <w:rsid w:val="005F5C28"/>
    <w:rsid w:val="005F5CA2"/>
    <w:rsid w:val="005F5D54"/>
    <w:rsid w:val="005F6005"/>
    <w:rsid w:val="005F609F"/>
    <w:rsid w:val="005F62EF"/>
    <w:rsid w:val="005F6469"/>
    <w:rsid w:val="005F65E3"/>
    <w:rsid w:val="005F6629"/>
    <w:rsid w:val="005F6666"/>
    <w:rsid w:val="005F695F"/>
    <w:rsid w:val="005F6A33"/>
    <w:rsid w:val="005F6A34"/>
    <w:rsid w:val="005F6A8B"/>
    <w:rsid w:val="005F6FAB"/>
    <w:rsid w:val="005F6FF9"/>
    <w:rsid w:val="005F702A"/>
    <w:rsid w:val="005F71E5"/>
    <w:rsid w:val="005F74BD"/>
    <w:rsid w:val="005F77C5"/>
    <w:rsid w:val="005F7B9B"/>
    <w:rsid w:val="005F7B9F"/>
    <w:rsid w:val="005F7ED8"/>
    <w:rsid w:val="006000B1"/>
    <w:rsid w:val="0060013C"/>
    <w:rsid w:val="006003CD"/>
    <w:rsid w:val="00600754"/>
    <w:rsid w:val="006009C1"/>
    <w:rsid w:val="00600CB2"/>
    <w:rsid w:val="00600D30"/>
    <w:rsid w:val="00600DEE"/>
    <w:rsid w:val="00600FAA"/>
    <w:rsid w:val="00601184"/>
    <w:rsid w:val="00601516"/>
    <w:rsid w:val="00601602"/>
    <w:rsid w:val="00601952"/>
    <w:rsid w:val="006019E5"/>
    <w:rsid w:val="00601A21"/>
    <w:rsid w:val="00601A5A"/>
    <w:rsid w:val="00601BFE"/>
    <w:rsid w:val="00601E65"/>
    <w:rsid w:val="00601E73"/>
    <w:rsid w:val="006020D1"/>
    <w:rsid w:val="00602208"/>
    <w:rsid w:val="006026CF"/>
    <w:rsid w:val="00602737"/>
    <w:rsid w:val="00602990"/>
    <w:rsid w:val="00602AFE"/>
    <w:rsid w:val="00602D28"/>
    <w:rsid w:val="006034DD"/>
    <w:rsid w:val="00603727"/>
    <w:rsid w:val="006039B4"/>
    <w:rsid w:val="00603A00"/>
    <w:rsid w:val="00603AC6"/>
    <w:rsid w:val="006040AC"/>
    <w:rsid w:val="006042D0"/>
    <w:rsid w:val="006045C4"/>
    <w:rsid w:val="00604627"/>
    <w:rsid w:val="00604CED"/>
    <w:rsid w:val="00604D13"/>
    <w:rsid w:val="00604DAE"/>
    <w:rsid w:val="00604F3A"/>
    <w:rsid w:val="00604F98"/>
    <w:rsid w:val="00605102"/>
    <w:rsid w:val="0060546D"/>
    <w:rsid w:val="0060548F"/>
    <w:rsid w:val="00605764"/>
    <w:rsid w:val="006057AF"/>
    <w:rsid w:val="00605BBB"/>
    <w:rsid w:val="00605C17"/>
    <w:rsid w:val="00605C8C"/>
    <w:rsid w:val="00605CFB"/>
    <w:rsid w:val="00605F29"/>
    <w:rsid w:val="006061A2"/>
    <w:rsid w:val="006066D8"/>
    <w:rsid w:val="006067C6"/>
    <w:rsid w:val="006067F7"/>
    <w:rsid w:val="00606831"/>
    <w:rsid w:val="0060686B"/>
    <w:rsid w:val="00606B26"/>
    <w:rsid w:val="00606D5E"/>
    <w:rsid w:val="0060719B"/>
    <w:rsid w:val="006071B7"/>
    <w:rsid w:val="00607228"/>
    <w:rsid w:val="006073E0"/>
    <w:rsid w:val="006073F7"/>
    <w:rsid w:val="006075DA"/>
    <w:rsid w:val="0060795A"/>
    <w:rsid w:val="00607A14"/>
    <w:rsid w:val="00607B25"/>
    <w:rsid w:val="00607B83"/>
    <w:rsid w:val="00607D96"/>
    <w:rsid w:val="00607DB5"/>
    <w:rsid w:val="00607FD4"/>
    <w:rsid w:val="006100F0"/>
    <w:rsid w:val="006104BD"/>
    <w:rsid w:val="0061054A"/>
    <w:rsid w:val="00610657"/>
    <w:rsid w:val="00610728"/>
    <w:rsid w:val="006107B9"/>
    <w:rsid w:val="00610B0B"/>
    <w:rsid w:val="00610B42"/>
    <w:rsid w:val="00610DAE"/>
    <w:rsid w:val="00610DE3"/>
    <w:rsid w:val="00611244"/>
    <w:rsid w:val="006115C9"/>
    <w:rsid w:val="006115EE"/>
    <w:rsid w:val="0061186A"/>
    <w:rsid w:val="00611A5B"/>
    <w:rsid w:val="00611BE7"/>
    <w:rsid w:val="00611CD2"/>
    <w:rsid w:val="00611CDA"/>
    <w:rsid w:val="00611EF3"/>
    <w:rsid w:val="00611F77"/>
    <w:rsid w:val="00612159"/>
    <w:rsid w:val="006124BB"/>
    <w:rsid w:val="00612582"/>
    <w:rsid w:val="00612605"/>
    <w:rsid w:val="00612A11"/>
    <w:rsid w:val="00612CD3"/>
    <w:rsid w:val="00612D6A"/>
    <w:rsid w:val="00612F63"/>
    <w:rsid w:val="00612FEB"/>
    <w:rsid w:val="00613162"/>
    <w:rsid w:val="00613528"/>
    <w:rsid w:val="00613ABF"/>
    <w:rsid w:val="00614002"/>
    <w:rsid w:val="00614143"/>
    <w:rsid w:val="006141B5"/>
    <w:rsid w:val="006142A5"/>
    <w:rsid w:val="00614584"/>
    <w:rsid w:val="006145CB"/>
    <w:rsid w:val="00614885"/>
    <w:rsid w:val="00615172"/>
    <w:rsid w:val="00615537"/>
    <w:rsid w:val="00615549"/>
    <w:rsid w:val="00615566"/>
    <w:rsid w:val="00615680"/>
    <w:rsid w:val="006156CC"/>
    <w:rsid w:val="006157D5"/>
    <w:rsid w:val="00615804"/>
    <w:rsid w:val="0061594D"/>
    <w:rsid w:val="006159A7"/>
    <w:rsid w:val="00615A72"/>
    <w:rsid w:val="00615C43"/>
    <w:rsid w:val="00615C57"/>
    <w:rsid w:val="00615DDB"/>
    <w:rsid w:val="006160C4"/>
    <w:rsid w:val="00616326"/>
    <w:rsid w:val="0061661F"/>
    <w:rsid w:val="00616688"/>
    <w:rsid w:val="006167C6"/>
    <w:rsid w:val="00616F5F"/>
    <w:rsid w:val="00616FB0"/>
    <w:rsid w:val="00617324"/>
    <w:rsid w:val="006174B2"/>
    <w:rsid w:val="006176F1"/>
    <w:rsid w:val="006177DB"/>
    <w:rsid w:val="006177E2"/>
    <w:rsid w:val="006179D8"/>
    <w:rsid w:val="00617B1F"/>
    <w:rsid w:val="00617B35"/>
    <w:rsid w:val="00617E1C"/>
    <w:rsid w:val="00620244"/>
    <w:rsid w:val="00620296"/>
    <w:rsid w:val="006205CE"/>
    <w:rsid w:val="006208BB"/>
    <w:rsid w:val="00620955"/>
    <w:rsid w:val="00620A41"/>
    <w:rsid w:val="00620B4E"/>
    <w:rsid w:val="00620FB2"/>
    <w:rsid w:val="0062127F"/>
    <w:rsid w:val="00621B09"/>
    <w:rsid w:val="00621E72"/>
    <w:rsid w:val="00621EF2"/>
    <w:rsid w:val="0062211A"/>
    <w:rsid w:val="00622319"/>
    <w:rsid w:val="006223AE"/>
    <w:rsid w:val="006224C4"/>
    <w:rsid w:val="006225CD"/>
    <w:rsid w:val="00622699"/>
    <w:rsid w:val="00622784"/>
    <w:rsid w:val="00622818"/>
    <w:rsid w:val="00622986"/>
    <w:rsid w:val="00622AB5"/>
    <w:rsid w:val="00622CBC"/>
    <w:rsid w:val="00622DAA"/>
    <w:rsid w:val="00622F65"/>
    <w:rsid w:val="00623558"/>
    <w:rsid w:val="0062357F"/>
    <w:rsid w:val="006235B5"/>
    <w:rsid w:val="00623655"/>
    <w:rsid w:val="0062372F"/>
    <w:rsid w:val="006239FC"/>
    <w:rsid w:val="00623C31"/>
    <w:rsid w:val="00623C46"/>
    <w:rsid w:val="006240A7"/>
    <w:rsid w:val="00624166"/>
    <w:rsid w:val="00624712"/>
    <w:rsid w:val="0062478D"/>
    <w:rsid w:val="00624804"/>
    <w:rsid w:val="00624884"/>
    <w:rsid w:val="00624ABB"/>
    <w:rsid w:val="00624B98"/>
    <w:rsid w:val="00624DE0"/>
    <w:rsid w:val="00625230"/>
    <w:rsid w:val="006252F0"/>
    <w:rsid w:val="00625398"/>
    <w:rsid w:val="006254C6"/>
    <w:rsid w:val="006255E8"/>
    <w:rsid w:val="00625668"/>
    <w:rsid w:val="006257B0"/>
    <w:rsid w:val="006257B7"/>
    <w:rsid w:val="006258EB"/>
    <w:rsid w:val="0062595A"/>
    <w:rsid w:val="00625A64"/>
    <w:rsid w:val="00625AB7"/>
    <w:rsid w:val="00625AE4"/>
    <w:rsid w:val="00625CE3"/>
    <w:rsid w:val="00625D60"/>
    <w:rsid w:val="00625E6F"/>
    <w:rsid w:val="00625EA5"/>
    <w:rsid w:val="00626416"/>
    <w:rsid w:val="00626459"/>
    <w:rsid w:val="00626596"/>
    <w:rsid w:val="006265F6"/>
    <w:rsid w:val="00626642"/>
    <w:rsid w:val="006267FE"/>
    <w:rsid w:val="0062688D"/>
    <w:rsid w:val="006269A5"/>
    <w:rsid w:val="00626C6E"/>
    <w:rsid w:val="00626D94"/>
    <w:rsid w:val="0062718F"/>
    <w:rsid w:val="006279D5"/>
    <w:rsid w:val="006279E2"/>
    <w:rsid w:val="00627A77"/>
    <w:rsid w:val="00627E26"/>
    <w:rsid w:val="00627E2C"/>
    <w:rsid w:val="00627F38"/>
    <w:rsid w:val="006304F5"/>
    <w:rsid w:val="006306C1"/>
    <w:rsid w:val="006306C9"/>
    <w:rsid w:val="00630715"/>
    <w:rsid w:val="00630B11"/>
    <w:rsid w:val="006311B5"/>
    <w:rsid w:val="006311B6"/>
    <w:rsid w:val="0063129D"/>
    <w:rsid w:val="006318FA"/>
    <w:rsid w:val="00631908"/>
    <w:rsid w:val="00631C94"/>
    <w:rsid w:val="006322C8"/>
    <w:rsid w:val="006324AE"/>
    <w:rsid w:val="0063262A"/>
    <w:rsid w:val="00632667"/>
    <w:rsid w:val="006327A9"/>
    <w:rsid w:val="00632816"/>
    <w:rsid w:val="00632A0C"/>
    <w:rsid w:val="00632C9F"/>
    <w:rsid w:val="006333A9"/>
    <w:rsid w:val="00633423"/>
    <w:rsid w:val="00633A93"/>
    <w:rsid w:val="00633B51"/>
    <w:rsid w:val="00634387"/>
    <w:rsid w:val="006346EF"/>
    <w:rsid w:val="006347E0"/>
    <w:rsid w:val="006348D7"/>
    <w:rsid w:val="00634D5C"/>
    <w:rsid w:val="00634DFD"/>
    <w:rsid w:val="00634F15"/>
    <w:rsid w:val="0063527B"/>
    <w:rsid w:val="006352A1"/>
    <w:rsid w:val="00635359"/>
    <w:rsid w:val="0063547C"/>
    <w:rsid w:val="006355E9"/>
    <w:rsid w:val="00635AFA"/>
    <w:rsid w:val="00635CBA"/>
    <w:rsid w:val="00635ECB"/>
    <w:rsid w:val="00635F21"/>
    <w:rsid w:val="0063638D"/>
    <w:rsid w:val="006363BA"/>
    <w:rsid w:val="00636431"/>
    <w:rsid w:val="006364DF"/>
    <w:rsid w:val="00636DD8"/>
    <w:rsid w:val="00636F8F"/>
    <w:rsid w:val="00637569"/>
    <w:rsid w:val="00637693"/>
    <w:rsid w:val="00637789"/>
    <w:rsid w:val="0063778F"/>
    <w:rsid w:val="006377A6"/>
    <w:rsid w:val="006378D3"/>
    <w:rsid w:val="00637B55"/>
    <w:rsid w:val="00637EB5"/>
    <w:rsid w:val="00640495"/>
    <w:rsid w:val="006404B4"/>
    <w:rsid w:val="0064097C"/>
    <w:rsid w:val="00640BD1"/>
    <w:rsid w:val="00640CD3"/>
    <w:rsid w:val="00640D57"/>
    <w:rsid w:val="00640DB1"/>
    <w:rsid w:val="00640F8A"/>
    <w:rsid w:val="0064100B"/>
    <w:rsid w:val="0064106A"/>
    <w:rsid w:val="0064116C"/>
    <w:rsid w:val="00641B82"/>
    <w:rsid w:val="00641F48"/>
    <w:rsid w:val="00642AF4"/>
    <w:rsid w:val="00642B48"/>
    <w:rsid w:val="00642C2F"/>
    <w:rsid w:val="00642D88"/>
    <w:rsid w:val="006430A4"/>
    <w:rsid w:val="006432AD"/>
    <w:rsid w:val="00643330"/>
    <w:rsid w:val="006435A9"/>
    <w:rsid w:val="006439A1"/>
    <w:rsid w:val="006439E2"/>
    <w:rsid w:val="00643A2D"/>
    <w:rsid w:val="00643C68"/>
    <w:rsid w:val="00643F80"/>
    <w:rsid w:val="00644054"/>
    <w:rsid w:val="00644656"/>
    <w:rsid w:val="0064465A"/>
    <w:rsid w:val="0064491D"/>
    <w:rsid w:val="00644A04"/>
    <w:rsid w:val="00644E04"/>
    <w:rsid w:val="00644E0D"/>
    <w:rsid w:val="00644FA2"/>
    <w:rsid w:val="0064531D"/>
    <w:rsid w:val="00645458"/>
    <w:rsid w:val="00645531"/>
    <w:rsid w:val="006456F6"/>
    <w:rsid w:val="00645CE0"/>
    <w:rsid w:val="00645D3C"/>
    <w:rsid w:val="0064620E"/>
    <w:rsid w:val="00646268"/>
    <w:rsid w:val="006464BA"/>
    <w:rsid w:val="006467D0"/>
    <w:rsid w:val="0064694E"/>
    <w:rsid w:val="0064697B"/>
    <w:rsid w:val="00646B91"/>
    <w:rsid w:val="00646C98"/>
    <w:rsid w:val="00646CB8"/>
    <w:rsid w:val="00646CE6"/>
    <w:rsid w:val="00646CE9"/>
    <w:rsid w:val="0064716E"/>
    <w:rsid w:val="00647195"/>
    <w:rsid w:val="0064734D"/>
    <w:rsid w:val="006477C0"/>
    <w:rsid w:val="00647A0B"/>
    <w:rsid w:val="00647DD1"/>
    <w:rsid w:val="00647F4C"/>
    <w:rsid w:val="00650131"/>
    <w:rsid w:val="00650390"/>
    <w:rsid w:val="00650525"/>
    <w:rsid w:val="0065078A"/>
    <w:rsid w:val="00650873"/>
    <w:rsid w:val="006514F5"/>
    <w:rsid w:val="0065156A"/>
    <w:rsid w:val="006517F7"/>
    <w:rsid w:val="00651E4F"/>
    <w:rsid w:val="0065205B"/>
    <w:rsid w:val="00652066"/>
    <w:rsid w:val="0065208D"/>
    <w:rsid w:val="00652160"/>
    <w:rsid w:val="00652329"/>
    <w:rsid w:val="00652727"/>
    <w:rsid w:val="00652854"/>
    <w:rsid w:val="0065293E"/>
    <w:rsid w:val="00652998"/>
    <w:rsid w:val="00652AE1"/>
    <w:rsid w:val="00653082"/>
    <w:rsid w:val="00653285"/>
    <w:rsid w:val="0065339D"/>
    <w:rsid w:val="006533AB"/>
    <w:rsid w:val="0065345C"/>
    <w:rsid w:val="00653548"/>
    <w:rsid w:val="006538D7"/>
    <w:rsid w:val="00653C4E"/>
    <w:rsid w:val="00653FEC"/>
    <w:rsid w:val="00654100"/>
    <w:rsid w:val="006544A3"/>
    <w:rsid w:val="006544C1"/>
    <w:rsid w:val="006544EC"/>
    <w:rsid w:val="006545E3"/>
    <w:rsid w:val="00654896"/>
    <w:rsid w:val="00654A8B"/>
    <w:rsid w:val="00654F23"/>
    <w:rsid w:val="006553E0"/>
    <w:rsid w:val="006555C6"/>
    <w:rsid w:val="00655642"/>
    <w:rsid w:val="00655790"/>
    <w:rsid w:val="00655E38"/>
    <w:rsid w:val="006562D4"/>
    <w:rsid w:val="00656348"/>
    <w:rsid w:val="00656872"/>
    <w:rsid w:val="006568D7"/>
    <w:rsid w:val="00657115"/>
    <w:rsid w:val="006574C3"/>
    <w:rsid w:val="00657572"/>
    <w:rsid w:val="006577EE"/>
    <w:rsid w:val="00657A7C"/>
    <w:rsid w:val="00657C2F"/>
    <w:rsid w:val="00657D43"/>
    <w:rsid w:val="00657E80"/>
    <w:rsid w:val="00657F55"/>
    <w:rsid w:val="006602D5"/>
    <w:rsid w:val="006607D1"/>
    <w:rsid w:val="006607E3"/>
    <w:rsid w:val="006608E2"/>
    <w:rsid w:val="006609A2"/>
    <w:rsid w:val="00660A48"/>
    <w:rsid w:val="00660ACF"/>
    <w:rsid w:val="00660AE5"/>
    <w:rsid w:val="00660AFB"/>
    <w:rsid w:val="00660BA0"/>
    <w:rsid w:val="00660BB7"/>
    <w:rsid w:val="00660DB9"/>
    <w:rsid w:val="00660E00"/>
    <w:rsid w:val="00661334"/>
    <w:rsid w:val="006613A8"/>
    <w:rsid w:val="006614EA"/>
    <w:rsid w:val="0066177C"/>
    <w:rsid w:val="006617DE"/>
    <w:rsid w:val="00661D3A"/>
    <w:rsid w:val="00661D6D"/>
    <w:rsid w:val="00661E2C"/>
    <w:rsid w:val="00661EBE"/>
    <w:rsid w:val="00662032"/>
    <w:rsid w:val="0066207C"/>
    <w:rsid w:val="006624C8"/>
    <w:rsid w:val="00662676"/>
    <w:rsid w:val="006628B3"/>
    <w:rsid w:val="006629ED"/>
    <w:rsid w:val="00662B27"/>
    <w:rsid w:val="00662BB5"/>
    <w:rsid w:val="00662E1E"/>
    <w:rsid w:val="0066305A"/>
    <w:rsid w:val="00663559"/>
    <w:rsid w:val="00663896"/>
    <w:rsid w:val="006638FA"/>
    <w:rsid w:val="00663F66"/>
    <w:rsid w:val="006641D1"/>
    <w:rsid w:val="00664481"/>
    <w:rsid w:val="006648F7"/>
    <w:rsid w:val="00664AFB"/>
    <w:rsid w:val="00664C4A"/>
    <w:rsid w:val="00664CAA"/>
    <w:rsid w:val="00664DB3"/>
    <w:rsid w:val="00664E92"/>
    <w:rsid w:val="0066542F"/>
    <w:rsid w:val="006654C2"/>
    <w:rsid w:val="006655D2"/>
    <w:rsid w:val="0066566C"/>
    <w:rsid w:val="00665A3D"/>
    <w:rsid w:val="00665CC3"/>
    <w:rsid w:val="00665F70"/>
    <w:rsid w:val="00665F92"/>
    <w:rsid w:val="006660D8"/>
    <w:rsid w:val="00666157"/>
    <w:rsid w:val="00666419"/>
    <w:rsid w:val="006664A8"/>
    <w:rsid w:val="00666734"/>
    <w:rsid w:val="006667AE"/>
    <w:rsid w:val="00666846"/>
    <w:rsid w:val="00666954"/>
    <w:rsid w:val="006669D3"/>
    <w:rsid w:val="00666B2C"/>
    <w:rsid w:val="00666B9E"/>
    <w:rsid w:val="00666C71"/>
    <w:rsid w:val="00666E25"/>
    <w:rsid w:val="00667144"/>
    <w:rsid w:val="006671D3"/>
    <w:rsid w:val="006672B3"/>
    <w:rsid w:val="0066730D"/>
    <w:rsid w:val="006673C6"/>
    <w:rsid w:val="006679EA"/>
    <w:rsid w:val="00667AA5"/>
    <w:rsid w:val="00667ACC"/>
    <w:rsid w:val="00667C52"/>
    <w:rsid w:val="00667F8D"/>
    <w:rsid w:val="00667FEB"/>
    <w:rsid w:val="00670032"/>
    <w:rsid w:val="0067004B"/>
    <w:rsid w:val="006705B8"/>
    <w:rsid w:val="00670690"/>
    <w:rsid w:val="00670EDF"/>
    <w:rsid w:val="00671030"/>
    <w:rsid w:val="00671177"/>
    <w:rsid w:val="00671422"/>
    <w:rsid w:val="006714DF"/>
    <w:rsid w:val="00671522"/>
    <w:rsid w:val="006717CE"/>
    <w:rsid w:val="006718F9"/>
    <w:rsid w:val="00671A40"/>
    <w:rsid w:val="006721EA"/>
    <w:rsid w:val="00672287"/>
    <w:rsid w:val="00672429"/>
    <w:rsid w:val="00672588"/>
    <w:rsid w:val="006725BC"/>
    <w:rsid w:val="006728B7"/>
    <w:rsid w:val="00672972"/>
    <w:rsid w:val="0067302C"/>
    <w:rsid w:val="00673280"/>
    <w:rsid w:val="006732BA"/>
    <w:rsid w:val="00673359"/>
    <w:rsid w:val="006733E3"/>
    <w:rsid w:val="00673404"/>
    <w:rsid w:val="00673548"/>
    <w:rsid w:val="006737C8"/>
    <w:rsid w:val="006738FD"/>
    <w:rsid w:val="006740D6"/>
    <w:rsid w:val="00674369"/>
    <w:rsid w:val="006743DE"/>
    <w:rsid w:val="006744E1"/>
    <w:rsid w:val="0067468D"/>
    <w:rsid w:val="00674724"/>
    <w:rsid w:val="00674758"/>
    <w:rsid w:val="006747B5"/>
    <w:rsid w:val="006747E7"/>
    <w:rsid w:val="00674878"/>
    <w:rsid w:val="006748F5"/>
    <w:rsid w:val="00674C57"/>
    <w:rsid w:val="00674CA8"/>
    <w:rsid w:val="00675539"/>
    <w:rsid w:val="006755E3"/>
    <w:rsid w:val="006758D3"/>
    <w:rsid w:val="00676084"/>
    <w:rsid w:val="00676270"/>
    <w:rsid w:val="00676C1E"/>
    <w:rsid w:val="0067707B"/>
    <w:rsid w:val="006772AF"/>
    <w:rsid w:val="0067778F"/>
    <w:rsid w:val="006777F5"/>
    <w:rsid w:val="0067796F"/>
    <w:rsid w:val="00677C9B"/>
    <w:rsid w:val="00677D11"/>
    <w:rsid w:val="00677FF2"/>
    <w:rsid w:val="00680A5B"/>
    <w:rsid w:val="00680B90"/>
    <w:rsid w:val="00680FF3"/>
    <w:rsid w:val="006810BF"/>
    <w:rsid w:val="00681254"/>
    <w:rsid w:val="0068134B"/>
    <w:rsid w:val="0068135D"/>
    <w:rsid w:val="0068137C"/>
    <w:rsid w:val="006813E8"/>
    <w:rsid w:val="0068156C"/>
    <w:rsid w:val="0068168F"/>
    <w:rsid w:val="0068169D"/>
    <w:rsid w:val="0068178F"/>
    <w:rsid w:val="00681798"/>
    <w:rsid w:val="00681AA4"/>
    <w:rsid w:val="00681C2D"/>
    <w:rsid w:val="00682014"/>
    <w:rsid w:val="006822CF"/>
    <w:rsid w:val="0068237E"/>
    <w:rsid w:val="00682528"/>
    <w:rsid w:val="00682A1B"/>
    <w:rsid w:val="00682AE3"/>
    <w:rsid w:val="00682B14"/>
    <w:rsid w:val="00682C91"/>
    <w:rsid w:val="00682E14"/>
    <w:rsid w:val="00683023"/>
    <w:rsid w:val="0068321C"/>
    <w:rsid w:val="00683276"/>
    <w:rsid w:val="006832EB"/>
    <w:rsid w:val="00683D1B"/>
    <w:rsid w:val="00684661"/>
    <w:rsid w:val="00684B7A"/>
    <w:rsid w:val="00684E5B"/>
    <w:rsid w:val="00684E9F"/>
    <w:rsid w:val="00684F08"/>
    <w:rsid w:val="0068505B"/>
    <w:rsid w:val="006852FE"/>
    <w:rsid w:val="0068531A"/>
    <w:rsid w:val="006853EE"/>
    <w:rsid w:val="00685444"/>
    <w:rsid w:val="006854AE"/>
    <w:rsid w:val="006854F6"/>
    <w:rsid w:val="0068558B"/>
    <w:rsid w:val="0068562C"/>
    <w:rsid w:val="0068566E"/>
    <w:rsid w:val="00685688"/>
    <w:rsid w:val="00685EBD"/>
    <w:rsid w:val="00686145"/>
    <w:rsid w:val="006862D1"/>
    <w:rsid w:val="006864AE"/>
    <w:rsid w:val="006865F8"/>
    <w:rsid w:val="00686661"/>
    <w:rsid w:val="00686723"/>
    <w:rsid w:val="006867F3"/>
    <w:rsid w:val="006869BE"/>
    <w:rsid w:val="00686CE1"/>
    <w:rsid w:val="00686FB5"/>
    <w:rsid w:val="00686FCA"/>
    <w:rsid w:val="00686FF5"/>
    <w:rsid w:val="00687083"/>
    <w:rsid w:val="0068718B"/>
    <w:rsid w:val="006873FA"/>
    <w:rsid w:val="00687415"/>
    <w:rsid w:val="0068741E"/>
    <w:rsid w:val="00687528"/>
    <w:rsid w:val="00687A88"/>
    <w:rsid w:val="00687D80"/>
    <w:rsid w:val="00687DBA"/>
    <w:rsid w:val="0069007E"/>
    <w:rsid w:val="00690256"/>
    <w:rsid w:val="006905A4"/>
    <w:rsid w:val="00690671"/>
    <w:rsid w:val="006907E3"/>
    <w:rsid w:val="0069096E"/>
    <w:rsid w:val="00690986"/>
    <w:rsid w:val="00690A44"/>
    <w:rsid w:val="00690B7D"/>
    <w:rsid w:val="00690CAB"/>
    <w:rsid w:val="00690DA8"/>
    <w:rsid w:val="006914A3"/>
    <w:rsid w:val="006914B7"/>
    <w:rsid w:val="00691878"/>
    <w:rsid w:val="006919BA"/>
    <w:rsid w:val="00691AC7"/>
    <w:rsid w:val="00691BD4"/>
    <w:rsid w:val="00691D71"/>
    <w:rsid w:val="00692566"/>
    <w:rsid w:val="00692699"/>
    <w:rsid w:val="006927BF"/>
    <w:rsid w:val="006928E1"/>
    <w:rsid w:val="006929CD"/>
    <w:rsid w:val="00692AA9"/>
    <w:rsid w:val="00692DD0"/>
    <w:rsid w:val="00692E07"/>
    <w:rsid w:val="00692E24"/>
    <w:rsid w:val="00692E83"/>
    <w:rsid w:val="00692FD9"/>
    <w:rsid w:val="00693014"/>
    <w:rsid w:val="0069313F"/>
    <w:rsid w:val="00693160"/>
    <w:rsid w:val="00693741"/>
    <w:rsid w:val="006937EC"/>
    <w:rsid w:val="00693829"/>
    <w:rsid w:val="006938D0"/>
    <w:rsid w:val="00693A60"/>
    <w:rsid w:val="00693CF9"/>
    <w:rsid w:val="00693FB7"/>
    <w:rsid w:val="00693FCF"/>
    <w:rsid w:val="00694184"/>
    <w:rsid w:val="006942BD"/>
    <w:rsid w:val="00694374"/>
    <w:rsid w:val="006944F6"/>
    <w:rsid w:val="00694DC4"/>
    <w:rsid w:val="00694F1A"/>
    <w:rsid w:val="00695108"/>
    <w:rsid w:val="006954EC"/>
    <w:rsid w:val="0069564E"/>
    <w:rsid w:val="00695764"/>
    <w:rsid w:val="0069577A"/>
    <w:rsid w:val="00695B0A"/>
    <w:rsid w:val="00695C30"/>
    <w:rsid w:val="00695C51"/>
    <w:rsid w:val="00695DDB"/>
    <w:rsid w:val="00695E82"/>
    <w:rsid w:val="00695F50"/>
    <w:rsid w:val="00696047"/>
    <w:rsid w:val="00696183"/>
    <w:rsid w:val="006963EE"/>
    <w:rsid w:val="006966AD"/>
    <w:rsid w:val="00696952"/>
    <w:rsid w:val="00696BE0"/>
    <w:rsid w:val="00696C87"/>
    <w:rsid w:val="00696E0B"/>
    <w:rsid w:val="00696F52"/>
    <w:rsid w:val="0069713C"/>
    <w:rsid w:val="0069718C"/>
    <w:rsid w:val="006972BB"/>
    <w:rsid w:val="006979DE"/>
    <w:rsid w:val="00697B49"/>
    <w:rsid w:val="006A000D"/>
    <w:rsid w:val="006A0094"/>
    <w:rsid w:val="006A02A6"/>
    <w:rsid w:val="006A038D"/>
    <w:rsid w:val="006A03C3"/>
    <w:rsid w:val="006A0988"/>
    <w:rsid w:val="006A0DC3"/>
    <w:rsid w:val="006A0E32"/>
    <w:rsid w:val="006A1308"/>
    <w:rsid w:val="006A1510"/>
    <w:rsid w:val="006A152B"/>
    <w:rsid w:val="006A16BA"/>
    <w:rsid w:val="006A1761"/>
    <w:rsid w:val="006A1B37"/>
    <w:rsid w:val="006A1C7D"/>
    <w:rsid w:val="006A1CDF"/>
    <w:rsid w:val="006A1D22"/>
    <w:rsid w:val="006A1D4C"/>
    <w:rsid w:val="006A1EBB"/>
    <w:rsid w:val="006A1FD9"/>
    <w:rsid w:val="006A22CD"/>
    <w:rsid w:val="006A2333"/>
    <w:rsid w:val="006A2543"/>
    <w:rsid w:val="006A2695"/>
    <w:rsid w:val="006A2A2A"/>
    <w:rsid w:val="006A2CF7"/>
    <w:rsid w:val="006A30AD"/>
    <w:rsid w:val="006A35B9"/>
    <w:rsid w:val="006A3921"/>
    <w:rsid w:val="006A3BCA"/>
    <w:rsid w:val="006A4213"/>
    <w:rsid w:val="006A4284"/>
    <w:rsid w:val="006A4A3A"/>
    <w:rsid w:val="006A4AC0"/>
    <w:rsid w:val="006A4C38"/>
    <w:rsid w:val="006A4C9C"/>
    <w:rsid w:val="006A4D4C"/>
    <w:rsid w:val="006A533B"/>
    <w:rsid w:val="006A554D"/>
    <w:rsid w:val="006A57C8"/>
    <w:rsid w:val="006A5809"/>
    <w:rsid w:val="006A5815"/>
    <w:rsid w:val="006A5892"/>
    <w:rsid w:val="006A5A8D"/>
    <w:rsid w:val="006A5B9A"/>
    <w:rsid w:val="006A60B9"/>
    <w:rsid w:val="006A60C8"/>
    <w:rsid w:val="006A6284"/>
    <w:rsid w:val="006A6820"/>
    <w:rsid w:val="006A6A4F"/>
    <w:rsid w:val="006A6BD6"/>
    <w:rsid w:val="006A6C5D"/>
    <w:rsid w:val="006A7087"/>
    <w:rsid w:val="006A708F"/>
    <w:rsid w:val="006A74D8"/>
    <w:rsid w:val="006A759A"/>
    <w:rsid w:val="006A79A4"/>
    <w:rsid w:val="006A7BE5"/>
    <w:rsid w:val="006A7E0B"/>
    <w:rsid w:val="006A7F45"/>
    <w:rsid w:val="006A7FBA"/>
    <w:rsid w:val="006B0212"/>
    <w:rsid w:val="006B124E"/>
    <w:rsid w:val="006B1257"/>
    <w:rsid w:val="006B1274"/>
    <w:rsid w:val="006B14EF"/>
    <w:rsid w:val="006B1505"/>
    <w:rsid w:val="006B15D2"/>
    <w:rsid w:val="006B1697"/>
    <w:rsid w:val="006B1757"/>
    <w:rsid w:val="006B1E99"/>
    <w:rsid w:val="006B1FC2"/>
    <w:rsid w:val="006B2296"/>
    <w:rsid w:val="006B2685"/>
    <w:rsid w:val="006B278B"/>
    <w:rsid w:val="006B2931"/>
    <w:rsid w:val="006B2A56"/>
    <w:rsid w:val="006B31AD"/>
    <w:rsid w:val="006B36E0"/>
    <w:rsid w:val="006B38AF"/>
    <w:rsid w:val="006B3950"/>
    <w:rsid w:val="006B39A4"/>
    <w:rsid w:val="006B3A40"/>
    <w:rsid w:val="006B3C30"/>
    <w:rsid w:val="006B3DB3"/>
    <w:rsid w:val="006B40D0"/>
    <w:rsid w:val="006B41FD"/>
    <w:rsid w:val="006B4248"/>
    <w:rsid w:val="006B441C"/>
    <w:rsid w:val="006B4427"/>
    <w:rsid w:val="006B446B"/>
    <w:rsid w:val="006B45D9"/>
    <w:rsid w:val="006B45FF"/>
    <w:rsid w:val="006B465F"/>
    <w:rsid w:val="006B4716"/>
    <w:rsid w:val="006B471D"/>
    <w:rsid w:val="006B4AF5"/>
    <w:rsid w:val="006B4C39"/>
    <w:rsid w:val="006B4D16"/>
    <w:rsid w:val="006B4D50"/>
    <w:rsid w:val="006B50AA"/>
    <w:rsid w:val="006B532F"/>
    <w:rsid w:val="006B534F"/>
    <w:rsid w:val="006B55C9"/>
    <w:rsid w:val="006B55EF"/>
    <w:rsid w:val="006B5832"/>
    <w:rsid w:val="006B5DC4"/>
    <w:rsid w:val="006B5DD6"/>
    <w:rsid w:val="006B6008"/>
    <w:rsid w:val="006B621F"/>
    <w:rsid w:val="006B6334"/>
    <w:rsid w:val="006B634A"/>
    <w:rsid w:val="006B6438"/>
    <w:rsid w:val="006B6CFA"/>
    <w:rsid w:val="006B6EBB"/>
    <w:rsid w:val="006B7539"/>
    <w:rsid w:val="006B7757"/>
    <w:rsid w:val="006B77F5"/>
    <w:rsid w:val="006B7D69"/>
    <w:rsid w:val="006B7E6F"/>
    <w:rsid w:val="006B7F67"/>
    <w:rsid w:val="006C01F9"/>
    <w:rsid w:val="006C0279"/>
    <w:rsid w:val="006C02FE"/>
    <w:rsid w:val="006C049D"/>
    <w:rsid w:val="006C052F"/>
    <w:rsid w:val="006C05E6"/>
    <w:rsid w:val="006C0632"/>
    <w:rsid w:val="006C0ADF"/>
    <w:rsid w:val="006C0B66"/>
    <w:rsid w:val="006C0C28"/>
    <w:rsid w:val="006C0C89"/>
    <w:rsid w:val="006C0D18"/>
    <w:rsid w:val="006C0EDD"/>
    <w:rsid w:val="006C0FFC"/>
    <w:rsid w:val="006C1302"/>
    <w:rsid w:val="006C17C1"/>
    <w:rsid w:val="006C19BE"/>
    <w:rsid w:val="006C1C84"/>
    <w:rsid w:val="006C1D22"/>
    <w:rsid w:val="006C1EB5"/>
    <w:rsid w:val="006C1F4A"/>
    <w:rsid w:val="006C22B6"/>
    <w:rsid w:val="006C22E2"/>
    <w:rsid w:val="006C2311"/>
    <w:rsid w:val="006C2358"/>
    <w:rsid w:val="006C23CD"/>
    <w:rsid w:val="006C25FB"/>
    <w:rsid w:val="006C28B3"/>
    <w:rsid w:val="006C2A15"/>
    <w:rsid w:val="006C2D03"/>
    <w:rsid w:val="006C32B8"/>
    <w:rsid w:val="006C354D"/>
    <w:rsid w:val="006C3557"/>
    <w:rsid w:val="006C356F"/>
    <w:rsid w:val="006C39EA"/>
    <w:rsid w:val="006C3A01"/>
    <w:rsid w:val="006C3CE3"/>
    <w:rsid w:val="006C3E10"/>
    <w:rsid w:val="006C3EE2"/>
    <w:rsid w:val="006C3F07"/>
    <w:rsid w:val="006C4154"/>
    <w:rsid w:val="006C41DA"/>
    <w:rsid w:val="006C43DC"/>
    <w:rsid w:val="006C441F"/>
    <w:rsid w:val="006C4435"/>
    <w:rsid w:val="006C497A"/>
    <w:rsid w:val="006C4EAF"/>
    <w:rsid w:val="006C4F56"/>
    <w:rsid w:val="006C5028"/>
    <w:rsid w:val="006C519F"/>
    <w:rsid w:val="006C53E1"/>
    <w:rsid w:val="006C55DF"/>
    <w:rsid w:val="006C57F3"/>
    <w:rsid w:val="006C5A17"/>
    <w:rsid w:val="006C5E96"/>
    <w:rsid w:val="006C5EAD"/>
    <w:rsid w:val="006C63D2"/>
    <w:rsid w:val="006C665B"/>
    <w:rsid w:val="006C6AF4"/>
    <w:rsid w:val="006C6B07"/>
    <w:rsid w:val="006C6D89"/>
    <w:rsid w:val="006C6FA7"/>
    <w:rsid w:val="006C70BF"/>
    <w:rsid w:val="006C72B6"/>
    <w:rsid w:val="006C72FC"/>
    <w:rsid w:val="006C7346"/>
    <w:rsid w:val="006C79E6"/>
    <w:rsid w:val="006C7C45"/>
    <w:rsid w:val="006C7DB3"/>
    <w:rsid w:val="006C7EF2"/>
    <w:rsid w:val="006C7F70"/>
    <w:rsid w:val="006D0246"/>
    <w:rsid w:val="006D0706"/>
    <w:rsid w:val="006D0985"/>
    <w:rsid w:val="006D0BB5"/>
    <w:rsid w:val="006D0C4B"/>
    <w:rsid w:val="006D0CB1"/>
    <w:rsid w:val="006D0E22"/>
    <w:rsid w:val="006D0E6D"/>
    <w:rsid w:val="006D1582"/>
    <w:rsid w:val="006D15DF"/>
    <w:rsid w:val="006D16CA"/>
    <w:rsid w:val="006D18AD"/>
    <w:rsid w:val="006D1B68"/>
    <w:rsid w:val="006D1EDB"/>
    <w:rsid w:val="006D1F39"/>
    <w:rsid w:val="006D1F68"/>
    <w:rsid w:val="006D20E4"/>
    <w:rsid w:val="006D234B"/>
    <w:rsid w:val="006D280B"/>
    <w:rsid w:val="006D2812"/>
    <w:rsid w:val="006D2DDD"/>
    <w:rsid w:val="006D2EB3"/>
    <w:rsid w:val="006D3076"/>
    <w:rsid w:val="006D31FB"/>
    <w:rsid w:val="006D3287"/>
    <w:rsid w:val="006D32E8"/>
    <w:rsid w:val="006D36AA"/>
    <w:rsid w:val="006D36B6"/>
    <w:rsid w:val="006D3715"/>
    <w:rsid w:val="006D37BA"/>
    <w:rsid w:val="006D382B"/>
    <w:rsid w:val="006D3879"/>
    <w:rsid w:val="006D3B71"/>
    <w:rsid w:val="006D3B89"/>
    <w:rsid w:val="006D3BDF"/>
    <w:rsid w:val="006D4126"/>
    <w:rsid w:val="006D41BC"/>
    <w:rsid w:val="006D42AE"/>
    <w:rsid w:val="006D44AE"/>
    <w:rsid w:val="006D47C6"/>
    <w:rsid w:val="006D492E"/>
    <w:rsid w:val="006D4A24"/>
    <w:rsid w:val="006D4A54"/>
    <w:rsid w:val="006D4A87"/>
    <w:rsid w:val="006D4AF8"/>
    <w:rsid w:val="006D4AFA"/>
    <w:rsid w:val="006D4CAE"/>
    <w:rsid w:val="006D4D0C"/>
    <w:rsid w:val="006D4DF0"/>
    <w:rsid w:val="006D4EB2"/>
    <w:rsid w:val="006D50A9"/>
    <w:rsid w:val="006D525F"/>
    <w:rsid w:val="006D5391"/>
    <w:rsid w:val="006D565C"/>
    <w:rsid w:val="006D56BD"/>
    <w:rsid w:val="006D5708"/>
    <w:rsid w:val="006D580C"/>
    <w:rsid w:val="006D581C"/>
    <w:rsid w:val="006D58C1"/>
    <w:rsid w:val="006D5BEE"/>
    <w:rsid w:val="006D5C36"/>
    <w:rsid w:val="006D5EDF"/>
    <w:rsid w:val="006D5FA4"/>
    <w:rsid w:val="006D60A0"/>
    <w:rsid w:val="006D630A"/>
    <w:rsid w:val="006D63A9"/>
    <w:rsid w:val="006D64AF"/>
    <w:rsid w:val="006D6841"/>
    <w:rsid w:val="006D6F5E"/>
    <w:rsid w:val="006D727E"/>
    <w:rsid w:val="006D739E"/>
    <w:rsid w:val="006D73F1"/>
    <w:rsid w:val="006D7516"/>
    <w:rsid w:val="006D7620"/>
    <w:rsid w:val="006D7634"/>
    <w:rsid w:val="006D7914"/>
    <w:rsid w:val="006D7AB6"/>
    <w:rsid w:val="006D7B34"/>
    <w:rsid w:val="006D7B84"/>
    <w:rsid w:val="006E0187"/>
    <w:rsid w:val="006E05E5"/>
    <w:rsid w:val="006E05E6"/>
    <w:rsid w:val="006E064C"/>
    <w:rsid w:val="006E0758"/>
    <w:rsid w:val="006E0797"/>
    <w:rsid w:val="006E0925"/>
    <w:rsid w:val="006E098C"/>
    <w:rsid w:val="006E0A9F"/>
    <w:rsid w:val="006E0E52"/>
    <w:rsid w:val="006E14E0"/>
    <w:rsid w:val="006E150C"/>
    <w:rsid w:val="006E16EE"/>
    <w:rsid w:val="006E1752"/>
    <w:rsid w:val="006E1959"/>
    <w:rsid w:val="006E1A3C"/>
    <w:rsid w:val="006E1B17"/>
    <w:rsid w:val="006E1D6F"/>
    <w:rsid w:val="006E1E0D"/>
    <w:rsid w:val="006E1E6D"/>
    <w:rsid w:val="006E204D"/>
    <w:rsid w:val="006E2988"/>
    <w:rsid w:val="006E2E91"/>
    <w:rsid w:val="006E2F71"/>
    <w:rsid w:val="006E2FB6"/>
    <w:rsid w:val="006E2FFC"/>
    <w:rsid w:val="006E3077"/>
    <w:rsid w:val="006E339D"/>
    <w:rsid w:val="006E35E3"/>
    <w:rsid w:val="006E37A1"/>
    <w:rsid w:val="006E3843"/>
    <w:rsid w:val="006E388E"/>
    <w:rsid w:val="006E38BF"/>
    <w:rsid w:val="006E3C32"/>
    <w:rsid w:val="006E3FA4"/>
    <w:rsid w:val="006E43BB"/>
    <w:rsid w:val="006E44B2"/>
    <w:rsid w:val="006E45E4"/>
    <w:rsid w:val="006E4BF1"/>
    <w:rsid w:val="006E4D76"/>
    <w:rsid w:val="006E4FD5"/>
    <w:rsid w:val="006E50ED"/>
    <w:rsid w:val="006E535D"/>
    <w:rsid w:val="006E54CB"/>
    <w:rsid w:val="006E5A59"/>
    <w:rsid w:val="006E5B9A"/>
    <w:rsid w:val="006E5C15"/>
    <w:rsid w:val="006E5C1C"/>
    <w:rsid w:val="006E5E9C"/>
    <w:rsid w:val="006E6160"/>
    <w:rsid w:val="006E61A9"/>
    <w:rsid w:val="006E61F1"/>
    <w:rsid w:val="006E62BB"/>
    <w:rsid w:val="006E6640"/>
    <w:rsid w:val="006E669D"/>
    <w:rsid w:val="006E6C2A"/>
    <w:rsid w:val="006E7005"/>
    <w:rsid w:val="006E7421"/>
    <w:rsid w:val="006E747F"/>
    <w:rsid w:val="006E74F1"/>
    <w:rsid w:val="006E7787"/>
    <w:rsid w:val="006E780D"/>
    <w:rsid w:val="006E7962"/>
    <w:rsid w:val="006E79CC"/>
    <w:rsid w:val="006E7BA0"/>
    <w:rsid w:val="006E7BDA"/>
    <w:rsid w:val="006E7CE4"/>
    <w:rsid w:val="006E7EAB"/>
    <w:rsid w:val="006F02F4"/>
    <w:rsid w:val="006F039E"/>
    <w:rsid w:val="006F05A1"/>
    <w:rsid w:val="006F0842"/>
    <w:rsid w:val="006F0E26"/>
    <w:rsid w:val="006F0FA2"/>
    <w:rsid w:val="006F11B3"/>
    <w:rsid w:val="006F11B9"/>
    <w:rsid w:val="006F11BC"/>
    <w:rsid w:val="006F1205"/>
    <w:rsid w:val="006F14CA"/>
    <w:rsid w:val="006F1591"/>
    <w:rsid w:val="006F16A8"/>
    <w:rsid w:val="006F16E6"/>
    <w:rsid w:val="006F1A10"/>
    <w:rsid w:val="006F1A98"/>
    <w:rsid w:val="006F1BB3"/>
    <w:rsid w:val="006F1BC9"/>
    <w:rsid w:val="006F1C70"/>
    <w:rsid w:val="006F1D04"/>
    <w:rsid w:val="006F1E07"/>
    <w:rsid w:val="006F1E1D"/>
    <w:rsid w:val="006F207B"/>
    <w:rsid w:val="006F24BD"/>
    <w:rsid w:val="006F25C0"/>
    <w:rsid w:val="006F26D3"/>
    <w:rsid w:val="006F274A"/>
    <w:rsid w:val="006F277B"/>
    <w:rsid w:val="006F290E"/>
    <w:rsid w:val="006F2A99"/>
    <w:rsid w:val="006F2AD9"/>
    <w:rsid w:val="006F2C08"/>
    <w:rsid w:val="006F2CDF"/>
    <w:rsid w:val="006F2EC1"/>
    <w:rsid w:val="006F30BF"/>
    <w:rsid w:val="006F3449"/>
    <w:rsid w:val="006F35F3"/>
    <w:rsid w:val="006F360A"/>
    <w:rsid w:val="006F3754"/>
    <w:rsid w:val="006F37C5"/>
    <w:rsid w:val="006F3C7D"/>
    <w:rsid w:val="006F3D29"/>
    <w:rsid w:val="006F3D40"/>
    <w:rsid w:val="006F3DCC"/>
    <w:rsid w:val="006F3E0D"/>
    <w:rsid w:val="006F3FC4"/>
    <w:rsid w:val="006F4268"/>
    <w:rsid w:val="006F45F0"/>
    <w:rsid w:val="006F46ED"/>
    <w:rsid w:val="006F488E"/>
    <w:rsid w:val="006F4A56"/>
    <w:rsid w:val="006F4BCC"/>
    <w:rsid w:val="006F4D8D"/>
    <w:rsid w:val="006F4DA8"/>
    <w:rsid w:val="006F4DBB"/>
    <w:rsid w:val="006F4E82"/>
    <w:rsid w:val="006F4FCA"/>
    <w:rsid w:val="006F54E8"/>
    <w:rsid w:val="006F5506"/>
    <w:rsid w:val="006F5683"/>
    <w:rsid w:val="006F57A7"/>
    <w:rsid w:val="006F593A"/>
    <w:rsid w:val="006F59C4"/>
    <w:rsid w:val="006F5B58"/>
    <w:rsid w:val="006F5EED"/>
    <w:rsid w:val="006F5F59"/>
    <w:rsid w:val="006F61AB"/>
    <w:rsid w:val="006F6391"/>
    <w:rsid w:val="006F6410"/>
    <w:rsid w:val="006F6435"/>
    <w:rsid w:val="006F66B2"/>
    <w:rsid w:val="006F6812"/>
    <w:rsid w:val="006F6885"/>
    <w:rsid w:val="006F6969"/>
    <w:rsid w:val="006F6D12"/>
    <w:rsid w:val="006F6D30"/>
    <w:rsid w:val="006F6DCE"/>
    <w:rsid w:val="006F6FB5"/>
    <w:rsid w:val="006F7185"/>
    <w:rsid w:val="006F718B"/>
    <w:rsid w:val="006F744A"/>
    <w:rsid w:val="006F7451"/>
    <w:rsid w:val="006F749A"/>
    <w:rsid w:val="006F7569"/>
    <w:rsid w:val="006F794E"/>
    <w:rsid w:val="006F79C8"/>
    <w:rsid w:val="006F7EC5"/>
    <w:rsid w:val="006F7FC7"/>
    <w:rsid w:val="0070031F"/>
    <w:rsid w:val="00700561"/>
    <w:rsid w:val="00700AFC"/>
    <w:rsid w:val="00700DF3"/>
    <w:rsid w:val="00700E3A"/>
    <w:rsid w:val="00700EC0"/>
    <w:rsid w:val="00701023"/>
    <w:rsid w:val="0070142E"/>
    <w:rsid w:val="00701528"/>
    <w:rsid w:val="007020B9"/>
    <w:rsid w:val="00702279"/>
    <w:rsid w:val="00702383"/>
    <w:rsid w:val="0070265F"/>
    <w:rsid w:val="00702A6F"/>
    <w:rsid w:val="00702A8E"/>
    <w:rsid w:val="00702A9F"/>
    <w:rsid w:val="00702E70"/>
    <w:rsid w:val="00702E9D"/>
    <w:rsid w:val="00702EC4"/>
    <w:rsid w:val="00702F73"/>
    <w:rsid w:val="0070314F"/>
    <w:rsid w:val="0070325F"/>
    <w:rsid w:val="007034B6"/>
    <w:rsid w:val="0070367F"/>
    <w:rsid w:val="007037EE"/>
    <w:rsid w:val="0070380A"/>
    <w:rsid w:val="00703C79"/>
    <w:rsid w:val="00703CC1"/>
    <w:rsid w:val="00703D51"/>
    <w:rsid w:val="007040AF"/>
    <w:rsid w:val="007045DD"/>
    <w:rsid w:val="00704695"/>
    <w:rsid w:val="00704786"/>
    <w:rsid w:val="007049E8"/>
    <w:rsid w:val="007049F6"/>
    <w:rsid w:val="00704B0F"/>
    <w:rsid w:val="00704C9C"/>
    <w:rsid w:val="00704DB7"/>
    <w:rsid w:val="00704E07"/>
    <w:rsid w:val="0070527A"/>
    <w:rsid w:val="007052E3"/>
    <w:rsid w:val="00705339"/>
    <w:rsid w:val="00705369"/>
    <w:rsid w:val="0070558C"/>
    <w:rsid w:val="0070564D"/>
    <w:rsid w:val="00705885"/>
    <w:rsid w:val="00705B2F"/>
    <w:rsid w:val="00705B81"/>
    <w:rsid w:val="00705CC1"/>
    <w:rsid w:val="00705D94"/>
    <w:rsid w:val="00705E59"/>
    <w:rsid w:val="00706239"/>
    <w:rsid w:val="00706272"/>
    <w:rsid w:val="007063AF"/>
    <w:rsid w:val="0070648C"/>
    <w:rsid w:val="00706738"/>
    <w:rsid w:val="007069A1"/>
    <w:rsid w:val="00706E07"/>
    <w:rsid w:val="00706EBE"/>
    <w:rsid w:val="00706F4E"/>
    <w:rsid w:val="00706F9A"/>
    <w:rsid w:val="007071D2"/>
    <w:rsid w:val="00707251"/>
    <w:rsid w:val="0070756D"/>
    <w:rsid w:val="007076F2"/>
    <w:rsid w:val="007077B5"/>
    <w:rsid w:val="007078AF"/>
    <w:rsid w:val="00707D5E"/>
    <w:rsid w:val="00707D79"/>
    <w:rsid w:val="00707E0E"/>
    <w:rsid w:val="0071003F"/>
    <w:rsid w:val="0071006A"/>
    <w:rsid w:val="0071014B"/>
    <w:rsid w:val="0071026B"/>
    <w:rsid w:val="007102B8"/>
    <w:rsid w:val="007104AB"/>
    <w:rsid w:val="00710549"/>
    <w:rsid w:val="00710676"/>
    <w:rsid w:val="00710A43"/>
    <w:rsid w:val="00710AA6"/>
    <w:rsid w:val="00710CA1"/>
    <w:rsid w:val="00710CB6"/>
    <w:rsid w:val="00710EFC"/>
    <w:rsid w:val="0071119A"/>
    <w:rsid w:val="0071124B"/>
    <w:rsid w:val="007113DE"/>
    <w:rsid w:val="00711655"/>
    <w:rsid w:val="00711881"/>
    <w:rsid w:val="00711BD9"/>
    <w:rsid w:val="00711BE8"/>
    <w:rsid w:val="00711D61"/>
    <w:rsid w:val="00711E9A"/>
    <w:rsid w:val="00711F91"/>
    <w:rsid w:val="0071244E"/>
    <w:rsid w:val="00712CAD"/>
    <w:rsid w:val="00712D85"/>
    <w:rsid w:val="00712D86"/>
    <w:rsid w:val="00712F07"/>
    <w:rsid w:val="007130C2"/>
    <w:rsid w:val="0071329B"/>
    <w:rsid w:val="00713841"/>
    <w:rsid w:val="007139BC"/>
    <w:rsid w:val="00713A24"/>
    <w:rsid w:val="00713D63"/>
    <w:rsid w:val="00713E2C"/>
    <w:rsid w:val="007142B9"/>
    <w:rsid w:val="00714470"/>
    <w:rsid w:val="00714637"/>
    <w:rsid w:val="00714871"/>
    <w:rsid w:val="00714ED0"/>
    <w:rsid w:val="0071519E"/>
    <w:rsid w:val="00715234"/>
    <w:rsid w:val="0071547E"/>
    <w:rsid w:val="00715A22"/>
    <w:rsid w:val="00715C33"/>
    <w:rsid w:val="00715D75"/>
    <w:rsid w:val="00715D7D"/>
    <w:rsid w:val="00715E21"/>
    <w:rsid w:val="00715F13"/>
    <w:rsid w:val="00715F2C"/>
    <w:rsid w:val="00715FB6"/>
    <w:rsid w:val="00715FED"/>
    <w:rsid w:val="007160FE"/>
    <w:rsid w:val="0071617B"/>
    <w:rsid w:val="00716188"/>
    <w:rsid w:val="00716195"/>
    <w:rsid w:val="007163DF"/>
    <w:rsid w:val="007168CC"/>
    <w:rsid w:val="00716926"/>
    <w:rsid w:val="0071694A"/>
    <w:rsid w:val="007169CF"/>
    <w:rsid w:val="00716A75"/>
    <w:rsid w:val="00716FAA"/>
    <w:rsid w:val="007170E2"/>
    <w:rsid w:val="00717124"/>
    <w:rsid w:val="00717275"/>
    <w:rsid w:val="0071731F"/>
    <w:rsid w:val="00717424"/>
    <w:rsid w:val="00717781"/>
    <w:rsid w:val="00717C17"/>
    <w:rsid w:val="00717CC8"/>
    <w:rsid w:val="00717DCA"/>
    <w:rsid w:val="00717DEF"/>
    <w:rsid w:val="00717E4A"/>
    <w:rsid w:val="00717E77"/>
    <w:rsid w:val="00717E78"/>
    <w:rsid w:val="00717F39"/>
    <w:rsid w:val="0072006E"/>
    <w:rsid w:val="00720183"/>
    <w:rsid w:val="0072030F"/>
    <w:rsid w:val="007205A0"/>
    <w:rsid w:val="007206CE"/>
    <w:rsid w:val="00720A0E"/>
    <w:rsid w:val="00720C66"/>
    <w:rsid w:val="00720F6A"/>
    <w:rsid w:val="00721005"/>
    <w:rsid w:val="007211D5"/>
    <w:rsid w:val="00721448"/>
    <w:rsid w:val="007214C4"/>
    <w:rsid w:val="00721674"/>
    <w:rsid w:val="00721842"/>
    <w:rsid w:val="00721CE8"/>
    <w:rsid w:val="00721D8F"/>
    <w:rsid w:val="00721FB7"/>
    <w:rsid w:val="0072201C"/>
    <w:rsid w:val="00722122"/>
    <w:rsid w:val="007224E6"/>
    <w:rsid w:val="007225C9"/>
    <w:rsid w:val="0072260F"/>
    <w:rsid w:val="0072296F"/>
    <w:rsid w:val="00722C5C"/>
    <w:rsid w:val="00722C88"/>
    <w:rsid w:val="00722D45"/>
    <w:rsid w:val="00722F8C"/>
    <w:rsid w:val="0072341D"/>
    <w:rsid w:val="00723618"/>
    <w:rsid w:val="007239CC"/>
    <w:rsid w:val="00723A7E"/>
    <w:rsid w:val="00723F39"/>
    <w:rsid w:val="0072414A"/>
    <w:rsid w:val="0072468A"/>
    <w:rsid w:val="00724789"/>
    <w:rsid w:val="007247AA"/>
    <w:rsid w:val="00724AF2"/>
    <w:rsid w:val="007252E4"/>
    <w:rsid w:val="00725350"/>
    <w:rsid w:val="00725720"/>
    <w:rsid w:val="00725775"/>
    <w:rsid w:val="0072598C"/>
    <w:rsid w:val="00725F61"/>
    <w:rsid w:val="00726129"/>
    <w:rsid w:val="00726253"/>
    <w:rsid w:val="0072657E"/>
    <w:rsid w:val="007268A2"/>
    <w:rsid w:val="00726C89"/>
    <w:rsid w:val="00726DFE"/>
    <w:rsid w:val="007272DF"/>
    <w:rsid w:val="00727439"/>
    <w:rsid w:val="00727872"/>
    <w:rsid w:val="007278B1"/>
    <w:rsid w:val="007278DF"/>
    <w:rsid w:val="007278F5"/>
    <w:rsid w:val="00727C1F"/>
    <w:rsid w:val="00727EB1"/>
    <w:rsid w:val="007301F6"/>
    <w:rsid w:val="00730257"/>
    <w:rsid w:val="007308CA"/>
    <w:rsid w:val="00730990"/>
    <w:rsid w:val="00730A86"/>
    <w:rsid w:val="00730B4D"/>
    <w:rsid w:val="00730C5E"/>
    <w:rsid w:val="00730DEA"/>
    <w:rsid w:val="007310EB"/>
    <w:rsid w:val="007319B4"/>
    <w:rsid w:val="007319D5"/>
    <w:rsid w:val="00732268"/>
    <w:rsid w:val="00732285"/>
    <w:rsid w:val="007322C4"/>
    <w:rsid w:val="0073254A"/>
    <w:rsid w:val="00732CF5"/>
    <w:rsid w:val="00733393"/>
    <w:rsid w:val="007335EE"/>
    <w:rsid w:val="00733939"/>
    <w:rsid w:val="0073393D"/>
    <w:rsid w:val="00733BF0"/>
    <w:rsid w:val="00733C9F"/>
    <w:rsid w:val="00733D43"/>
    <w:rsid w:val="00733FE7"/>
    <w:rsid w:val="007341C6"/>
    <w:rsid w:val="00734358"/>
    <w:rsid w:val="00734369"/>
    <w:rsid w:val="00734391"/>
    <w:rsid w:val="007343D2"/>
    <w:rsid w:val="00734671"/>
    <w:rsid w:val="007346FC"/>
    <w:rsid w:val="007348CC"/>
    <w:rsid w:val="0073492C"/>
    <w:rsid w:val="007349DB"/>
    <w:rsid w:val="00734B59"/>
    <w:rsid w:val="00734E20"/>
    <w:rsid w:val="00735025"/>
    <w:rsid w:val="00735254"/>
    <w:rsid w:val="00735B06"/>
    <w:rsid w:val="00735B87"/>
    <w:rsid w:val="00735C1F"/>
    <w:rsid w:val="007365B9"/>
    <w:rsid w:val="00736715"/>
    <w:rsid w:val="007367E7"/>
    <w:rsid w:val="00736895"/>
    <w:rsid w:val="00736A69"/>
    <w:rsid w:val="00736AEF"/>
    <w:rsid w:val="00736AF2"/>
    <w:rsid w:val="00736BE8"/>
    <w:rsid w:val="00736CAA"/>
    <w:rsid w:val="00736E66"/>
    <w:rsid w:val="00736F65"/>
    <w:rsid w:val="00737337"/>
    <w:rsid w:val="00737380"/>
    <w:rsid w:val="00737504"/>
    <w:rsid w:val="007375E6"/>
    <w:rsid w:val="00737638"/>
    <w:rsid w:val="00737A34"/>
    <w:rsid w:val="00737C69"/>
    <w:rsid w:val="00737FBA"/>
    <w:rsid w:val="00737FCF"/>
    <w:rsid w:val="00737FE6"/>
    <w:rsid w:val="007400C6"/>
    <w:rsid w:val="0074045D"/>
    <w:rsid w:val="007404D2"/>
    <w:rsid w:val="0074081C"/>
    <w:rsid w:val="00740843"/>
    <w:rsid w:val="00740A8A"/>
    <w:rsid w:val="00740EB5"/>
    <w:rsid w:val="00741130"/>
    <w:rsid w:val="00741263"/>
    <w:rsid w:val="0074136C"/>
    <w:rsid w:val="00741486"/>
    <w:rsid w:val="00741668"/>
    <w:rsid w:val="0074172A"/>
    <w:rsid w:val="0074197A"/>
    <w:rsid w:val="00741D73"/>
    <w:rsid w:val="00741D79"/>
    <w:rsid w:val="00741F46"/>
    <w:rsid w:val="00741FD3"/>
    <w:rsid w:val="00742108"/>
    <w:rsid w:val="0074261B"/>
    <w:rsid w:val="00742A12"/>
    <w:rsid w:val="00742B9E"/>
    <w:rsid w:val="00742C2C"/>
    <w:rsid w:val="00742C9D"/>
    <w:rsid w:val="00743012"/>
    <w:rsid w:val="00743155"/>
    <w:rsid w:val="007431CD"/>
    <w:rsid w:val="00743295"/>
    <w:rsid w:val="00743382"/>
    <w:rsid w:val="00743459"/>
    <w:rsid w:val="00743C0D"/>
    <w:rsid w:val="007441FC"/>
    <w:rsid w:val="00744435"/>
    <w:rsid w:val="00744678"/>
    <w:rsid w:val="00744AB3"/>
    <w:rsid w:val="00744DF7"/>
    <w:rsid w:val="00744F2E"/>
    <w:rsid w:val="00745097"/>
    <w:rsid w:val="007450A1"/>
    <w:rsid w:val="0074520A"/>
    <w:rsid w:val="007452F4"/>
    <w:rsid w:val="0074568B"/>
    <w:rsid w:val="00745B24"/>
    <w:rsid w:val="007460E5"/>
    <w:rsid w:val="007461C4"/>
    <w:rsid w:val="00746499"/>
    <w:rsid w:val="00746550"/>
    <w:rsid w:val="0074689E"/>
    <w:rsid w:val="00746935"/>
    <w:rsid w:val="00746A42"/>
    <w:rsid w:val="00746B65"/>
    <w:rsid w:val="00746B79"/>
    <w:rsid w:val="00746D1B"/>
    <w:rsid w:val="00746EFD"/>
    <w:rsid w:val="00747354"/>
    <w:rsid w:val="007474EF"/>
    <w:rsid w:val="007476AC"/>
    <w:rsid w:val="00747712"/>
    <w:rsid w:val="0074779B"/>
    <w:rsid w:val="00747A49"/>
    <w:rsid w:val="00747C40"/>
    <w:rsid w:val="007501BE"/>
    <w:rsid w:val="007502A7"/>
    <w:rsid w:val="007502E7"/>
    <w:rsid w:val="00750414"/>
    <w:rsid w:val="007504DA"/>
    <w:rsid w:val="00750589"/>
    <w:rsid w:val="007508BE"/>
    <w:rsid w:val="00750AD1"/>
    <w:rsid w:val="00750EC8"/>
    <w:rsid w:val="00750ECE"/>
    <w:rsid w:val="007513B4"/>
    <w:rsid w:val="00751535"/>
    <w:rsid w:val="00751563"/>
    <w:rsid w:val="00751922"/>
    <w:rsid w:val="00751B1C"/>
    <w:rsid w:val="00751CF6"/>
    <w:rsid w:val="00751F43"/>
    <w:rsid w:val="00752026"/>
    <w:rsid w:val="007524F1"/>
    <w:rsid w:val="00752716"/>
    <w:rsid w:val="00752892"/>
    <w:rsid w:val="00753221"/>
    <w:rsid w:val="007532DB"/>
    <w:rsid w:val="00753468"/>
    <w:rsid w:val="00753632"/>
    <w:rsid w:val="00753753"/>
    <w:rsid w:val="007537AA"/>
    <w:rsid w:val="0075395C"/>
    <w:rsid w:val="00753994"/>
    <w:rsid w:val="00753C07"/>
    <w:rsid w:val="00753D19"/>
    <w:rsid w:val="007547FD"/>
    <w:rsid w:val="007548F7"/>
    <w:rsid w:val="00754C06"/>
    <w:rsid w:val="00754CC1"/>
    <w:rsid w:val="00755408"/>
    <w:rsid w:val="007555A4"/>
    <w:rsid w:val="0075584B"/>
    <w:rsid w:val="0075591F"/>
    <w:rsid w:val="00755BA0"/>
    <w:rsid w:val="00755D2A"/>
    <w:rsid w:val="00755DD9"/>
    <w:rsid w:val="007561AE"/>
    <w:rsid w:val="007561CF"/>
    <w:rsid w:val="007561D9"/>
    <w:rsid w:val="007562A2"/>
    <w:rsid w:val="007563EC"/>
    <w:rsid w:val="00756423"/>
    <w:rsid w:val="00756781"/>
    <w:rsid w:val="00756B91"/>
    <w:rsid w:val="00756D37"/>
    <w:rsid w:val="00756FD4"/>
    <w:rsid w:val="00757032"/>
    <w:rsid w:val="0075748D"/>
    <w:rsid w:val="00757711"/>
    <w:rsid w:val="007577A1"/>
    <w:rsid w:val="0075799D"/>
    <w:rsid w:val="00757BDB"/>
    <w:rsid w:val="00757CD5"/>
    <w:rsid w:val="007600AE"/>
    <w:rsid w:val="007601A2"/>
    <w:rsid w:val="00760578"/>
    <w:rsid w:val="0076060E"/>
    <w:rsid w:val="007607EE"/>
    <w:rsid w:val="00760C66"/>
    <w:rsid w:val="00760E55"/>
    <w:rsid w:val="00761123"/>
    <w:rsid w:val="00761687"/>
    <w:rsid w:val="00761A35"/>
    <w:rsid w:val="00761D91"/>
    <w:rsid w:val="00761EF0"/>
    <w:rsid w:val="007624CD"/>
    <w:rsid w:val="007625BD"/>
    <w:rsid w:val="00762844"/>
    <w:rsid w:val="00762A46"/>
    <w:rsid w:val="00762A71"/>
    <w:rsid w:val="00762AF9"/>
    <w:rsid w:val="00762BF5"/>
    <w:rsid w:val="00762D47"/>
    <w:rsid w:val="00762FFA"/>
    <w:rsid w:val="007632E0"/>
    <w:rsid w:val="00763482"/>
    <w:rsid w:val="00763A7A"/>
    <w:rsid w:val="00763AB2"/>
    <w:rsid w:val="00764125"/>
    <w:rsid w:val="007641EF"/>
    <w:rsid w:val="007642B3"/>
    <w:rsid w:val="0076436E"/>
    <w:rsid w:val="007644A6"/>
    <w:rsid w:val="00764586"/>
    <w:rsid w:val="00764919"/>
    <w:rsid w:val="00764D03"/>
    <w:rsid w:val="00764D7E"/>
    <w:rsid w:val="00764DF1"/>
    <w:rsid w:val="00765058"/>
    <w:rsid w:val="007650B8"/>
    <w:rsid w:val="00765414"/>
    <w:rsid w:val="00765507"/>
    <w:rsid w:val="00765625"/>
    <w:rsid w:val="0076568A"/>
    <w:rsid w:val="007658CC"/>
    <w:rsid w:val="00765B13"/>
    <w:rsid w:val="00765B42"/>
    <w:rsid w:val="00765E6E"/>
    <w:rsid w:val="00765EA7"/>
    <w:rsid w:val="00765F2D"/>
    <w:rsid w:val="0076622B"/>
    <w:rsid w:val="00766558"/>
    <w:rsid w:val="00766589"/>
    <w:rsid w:val="00766759"/>
    <w:rsid w:val="00766812"/>
    <w:rsid w:val="00766B7E"/>
    <w:rsid w:val="00766CA7"/>
    <w:rsid w:val="00766EDB"/>
    <w:rsid w:val="00766FC4"/>
    <w:rsid w:val="007670F5"/>
    <w:rsid w:val="00767532"/>
    <w:rsid w:val="0076769F"/>
    <w:rsid w:val="00767C9D"/>
    <w:rsid w:val="00767CAE"/>
    <w:rsid w:val="00767E52"/>
    <w:rsid w:val="0077038D"/>
    <w:rsid w:val="00770548"/>
    <w:rsid w:val="007705B3"/>
    <w:rsid w:val="0077071E"/>
    <w:rsid w:val="00770A57"/>
    <w:rsid w:val="00770C35"/>
    <w:rsid w:val="00770E18"/>
    <w:rsid w:val="00770E7C"/>
    <w:rsid w:val="00770F10"/>
    <w:rsid w:val="00771874"/>
    <w:rsid w:val="00771951"/>
    <w:rsid w:val="00771A19"/>
    <w:rsid w:val="00771DBF"/>
    <w:rsid w:val="00771DDF"/>
    <w:rsid w:val="00771EFE"/>
    <w:rsid w:val="007720F8"/>
    <w:rsid w:val="0077235C"/>
    <w:rsid w:val="007725A9"/>
    <w:rsid w:val="0077265C"/>
    <w:rsid w:val="00772726"/>
    <w:rsid w:val="00772881"/>
    <w:rsid w:val="0077295A"/>
    <w:rsid w:val="00772C00"/>
    <w:rsid w:val="00772D74"/>
    <w:rsid w:val="00772D9A"/>
    <w:rsid w:val="00772EF7"/>
    <w:rsid w:val="00773171"/>
    <w:rsid w:val="007732E1"/>
    <w:rsid w:val="007737B0"/>
    <w:rsid w:val="00773839"/>
    <w:rsid w:val="00773B8D"/>
    <w:rsid w:val="00773E08"/>
    <w:rsid w:val="00774015"/>
    <w:rsid w:val="00774151"/>
    <w:rsid w:val="007741F4"/>
    <w:rsid w:val="0077426A"/>
    <w:rsid w:val="007742AA"/>
    <w:rsid w:val="007744A4"/>
    <w:rsid w:val="00774694"/>
    <w:rsid w:val="00774AFB"/>
    <w:rsid w:val="00774B7F"/>
    <w:rsid w:val="00775000"/>
    <w:rsid w:val="00775026"/>
    <w:rsid w:val="00775088"/>
    <w:rsid w:val="007750A3"/>
    <w:rsid w:val="0077521A"/>
    <w:rsid w:val="00775343"/>
    <w:rsid w:val="007755FD"/>
    <w:rsid w:val="00775D69"/>
    <w:rsid w:val="00776195"/>
    <w:rsid w:val="00776287"/>
    <w:rsid w:val="007762CD"/>
    <w:rsid w:val="007764A4"/>
    <w:rsid w:val="0077663B"/>
    <w:rsid w:val="007766AE"/>
    <w:rsid w:val="00776723"/>
    <w:rsid w:val="007767F0"/>
    <w:rsid w:val="007768B5"/>
    <w:rsid w:val="00776F25"/>
    <w:rsid w:val="0077715E"/>
    <w:rsid w:val="00777176"/>
    <w:rsid w:val="007772C3"/>
    <w:rsid w:val="007772F8"/>
    <w:rsid w:val="00777366"/>
    <w:rsid w:val="007775F0"/>
    <w:rsid w:val="0077765E"/>
    <w:rsid w:val="007776B2"/>
    <w:rsid w:val="0077772B"/>
    <w:rsid w:val="0077773D"/>
    <w:rsid w:val="007778B4"/>
    <w:rsid w:val="00777938"/>
    <w:rsid w:val="00777B9E"/>
    <w:rsid w:val="00777C3C"/>
    <w:rsid w:val="00777E48"/>
    <w:rsid w:val="007801D0"/>
    <w:rsid w:val="0078024B"/>
    <w:rsid w:val="007803EF"/>
    <w:rsid w:val="0078040E"/>
    <w:rsid w:val="00780CDF"/>
    <w:rsid w:val="0078100C"/>
    <w:rsid w:val="00781503"/>
    <w:rsid w:val="00781705"/>
    <w:rsid w:val="00781864"/>
    <w:rsid w:val="007818EE"/>
    <w:rsid w:val="0078196D"/>
    <w:rsid w:val="00781B6F"/>
    <w:rsid w:val="00781C36"/>
    <w:rsid w:val="00781CB3"/>
    <w:rsid w:val="0078201A"/>
    <w:rsid w:val="00782267"/>
    <w:rsid w:val="0078232A"/>
    <w:rsid w:val="007823CB"/>
    <w:rsid w:val="00782491"/>
    <w:rsid w:val="0078271B"/>
    <w:rsid w:val="0078284C"/>
    <w:rsid w:val="00782F3E"/>
    <w:rsid w:val="00783397"/>
    <w:rsid w:val="00783641"/>
    <w:rsid w:val="0078387F"/>
    <w:rsid w:val="0078394A"/>
    <w:rsid w:val="00783AA4"/>
    <w:rsid w:val="00783B27"/>
    <w:rsid w:val="00783B8A"/>
    <w:rsid w:val="0078420C"/>
    <w:rsid w:val="00784361"/>
    <w:rsid w:val="0078483E"/>
    <w:rsid w:val="007849F8"/>
    <w:rsid w:val="00784CDD"/>
    <w:rsid w:val="00784DBD"/>
    <w:rsid w:val="00784FF6"/>
    <w:rsid w:val="00785126"/>
    <w:rsid w:val="0078516D"/>
    <w:rsid w:val="007851B8"/>
    <w:rsid w:val="007854A7"/>
    <w:rsid w:val="0078555D"/>
    <w:rsid w:val="007855B7"/>
    <w:rsid w:val="007855F2"/>
    <w:rsid w:val="0078599C"/>
    <w:rsid w:val="007859EF"/>
    <w:rsid w:val="00785E85"/>
    <w:rsid w:val="0078614E"/>
    <w:rsid w:val="007861F6"/>
    <w:rsid w:val="00786394"/>
    <w:rsid w:val="00786457"/>
    <w:rsid w:val="00786671"/>
    <w:rsid w:val="00786AB4"/>
    <w:rsid w:val="00786C25"/>
    <w:rsid w:val="00787296"/>
    <w:rsid w:val="007874C6"/>
    <w:rsid w:val="00787819"/>
    <w:rsid w:val="0078798C"/>
    <w:rsid w:val="00787B03"/>
    <w:rsid w:val="00787BA4"/>
    <w:rsid w:val="00787C6A"/>
    <w:rsid w:val="00787D5B"/>
    <w:rsid w:val="00787E23"/>
    <w:rsid w:val="00787EA2"/>
    <w:rsid w:val="00787EBB"/>
    <w:rsid w:val="00790153"/>
    <w:rsid w:val="007902E0"/>
    <w:rsid w:val="00790513"/>
    <w:rsid w:val="0079063B"/>
    <w:rsid w:val="007907C4"/>
    <w:rsid w:val="00790A2E"/>
    <w:rsid w:val="00790B89"/>
    <w:rsid w:val="00790C03"/>
    <w:rsid w:val="00790E2B"/>
    <w:rsid w:val="0079117D"/>
    <w:rsid w:val="007911E5"/>
    <w:rsid w:val="00791D69"/>
    <w:rsid w:val="00792050"/>
    <w:rsid w:val="007922F6"/>
    <w:rsid w:val="0079247B"/>
    <w:rsid w:val="0079249C"/>
    <w:rsid w:val="00792581"/>
    <w:rsid w:val="007927AA"/>
    <w:rsid w:val="00792D72"/>
    <w:rsid w:val="007930B7"/>
    <w:rsid w:val="00793178"/>
    <w:rsid w:val="00793293"/>
    <w:rsid w:val="007933E1"/>
    <w:rsid w:val="00793515"/>
    <w:rsid w:val="0079352E"/>
    <w:rsid w:val="00793717"/>
    <w:rsid w:val="00793A45"/>
    <w:rsid w:val="00793BAA"/>
    <w:rsid w:val="00793EC6"/>
    <w:rsid w:val="00793F2C"/>
    <w:rsid w:val="0079413D"/>
    <w:rsid w:val="00794587"/>
    <w:rsid w:val="00794784"/>
    <w:rsid w:val="00794841"/>
    <w:rsid w:val="007948BC"/>
    <w:rsid w:val="00794B1E"/>
    <w:rsid w:val="00794C03"/>
    <w:rsid w:val="00794D18"/>
    <w:rsid w:val="00794F41"/>
    <w:rsid w:val="00794F44"/>
    <w:rsid w:val="0079554A"/>
    <w:rsid w:val="00795963"/>
    <w:rsid w:val="00795C8A"/>
    <w:rsid w:val="00795CD1"/>
    <w:rsid w:val="00795E87"/>
    <w:rsid w:val="00795FE8"/>
    <w:rsid w:val="00796042"/>
    <w:rsid w:val="0079610F"/>
    <w:rsid w:val="0079632A"/>
    <w:rsid w:val="00796AB8"/>
    <w:rsid w:val="00796EE7"/>
    <w:rsid w:val="0079700D"/>
    <w:rsid w:val="00797418"/>
    <w:rsid w:val="007974F3"/>
    <w:rsid w:val="0079765B"/>
    <w:rsid w:val="007978B9"/>
    <w:rsid w:val="00797B3E"/>
    <w:rsid w:val="00797B4B"/>
    <w:rsid w:val="00797DC3"/>
    <w:rsid w:val="00797E06"/>
    <w:rsid w:val="00797F2B"/>
    <w:rsid w:val="007A00B0"/>
    <w:rsid w:val="007A0359"/>
    <w:rsid w:val="007A03BA"/>
    <w:rsid w:val="007A08AA"/>
    <w:rsid w:val="007A08E1"/>
    <w:rsid w:val="007A12AE"/>
    <w:rsid w:val="007A1775"/>
    <w:rsid w:val="007A1D6B"/>
    <w:rsid w:val="007A1DA3"/>
    <w:rsid w:val="007A1E74"/>
    <w:rsid w:val="007A223C"/>
    <w:rsid w:val="007A227A"/>
    <w:rsid w:val="007A2399"/>
    <w:rsid w:val="007A23C1"/>
    <w:rsid w:val="007A2438"/>
    <w:rsid w:val="007A2463"/>
    <w:rsid w:val="007A2480"/>
    <w:rsid w:val="007A297A"/>
    <w:rsid w:val="007A2CFF"/>
    <w:rsid w:val="007A302F"/>
    <w:rsid w:val="007A31BB"/>
    <w:rsid w:val="007A332F"/>
    <w:rsid w:val="007A363C"/>
    <w:rsid w:val="007A37C1"/>
    <w:rsid w:val="007A3832"/>
    <w:rsid w:val="007A3A04"/>
    <w:rsid w:val="007A3A4C"/>
    <w:rsid w:val="007A3A8E"/>
    <w:rsid w:val="007A3BA2"/>
    <w:rsid w:val="007A3FDE"/>
    <w:rsid w:val="007A40DB"/>
    <w:rsid w:val="007A437F"/>
    <w:rsid w:val="007A488A"/>
    <w:rsid w:val="007A48F2"/>
    <w:rsid w:val="007A4935"/>
    <w:rsid w:val="007A49B4"/>
    <w:rsid w:val="007A50FA"/>
    <w:rsid w:val="007A547A"/>
    <w:rsid w:val="007A569E"/>
    <w:rsid w:val="007A5816"/>
    <w:rsid w:val="007A582E"/>
    <w:rsid w:val="007A59BC"/>
    <w:rsid w:val="007A5D63"/>
    <w:rsid w:val="007A5DB6"/>
    <w:rsid w:val="007A5DD3"/>
    <w:rsid w:val="007A6062"/>
    <w:rsid w:val="007A6457"/>
    <w:rsid w:val="007A64EA"/>
    <w:rsid w:val="007A6814"/>
    <w:rsid w:val="007A6970"/>
    <w:rsid w:val="007A6C7C"/>
    <w:rsid w:val="007A6F78"/>
    <w:rsid w:val="007A6F86"/>
    <w:rsid w:val="007A701B"/>
    <w:rsid w:val="007A70DF"/>
    <w:rsid w:val="007A7980"/>
    <w:rsid w:val="007A7A5F"/>
    <w:rsid w:val="007A7E8E"/>
    <w:rsid w:val="007B0175"/>
    <w:rsid w:val="007B069E"/>
    <w:rsid w:val="007B0A41"/>
    <w:rsid w:val="007B0A4E"/>
    <w:rsid w:val="007B0A7E"/>
    <w:rsid w:val="007B0B10"/>
    <w:rsid w:val="007B0B25"/>
    <w:rsid w:val="007B0B73"/>
    <w:rsid w:val="007B0E5E"/>
    <w:rsid w:val="007B0EA8"/>
    <w:rsid w:val="007B1159"/>
    <w:rsid w:val="007B1318"/>
    <w:rsid w:val="007B17BD"/>
    <w:rsid w:val="007B1B15"/>
    <w:rsid w:val="007B1E51"/>
    <w:rsid w:val="007B200F"/>
    <w:rsid w:val="007B2543"/>
    <w:rsid w:val="007B25AC"/>
    <w:rsid w:val="007B2BF0"/>
    <w:rsid w:val="007B324F"/>
    <w:rsid w:val="007B34F4"/>
    <w:rsid w:val="007B3549"/>
    <w:rsid w:val="007B377F"/>
    <w:rsid w:val="007B3880"/>
    <w:rsid w:val="007B38DF"/>
    <w:rsid w:val="007B3A09"/>
    <w:rsid w:val="007B3BCA"/>
    <w:rsid w:val="007B4102"/>
    <w:rsid w:val="007B42A1"/>
    <w:rsid w:val="007B43F5"/>
    <w:rsid w:val="007B4400"/>
    <w:rsid w:val="007B448C"/>
    <w:rsid w:val="007B48C6"/>
    <w:rsid w:val="007B4A13"/>
    <w:rsid w:val="007B4A17"/>
    <w:rsid w:val="007B4A7F"/>
    <w:rsid w:val="007B4DAD"/>
    <w:rsid w:val="007B5146"/>
    <w:rsid w:val="007B56C5"/>
    <w:rsid w:val="007B56F6"/>
    <w:rsid w:val="007B5EBA"/>
    <w:rsid w:val="007B61E8"/>
    <w:rsid w:val="007B6383"/>
    <w:rsid w:val="007B666B"/>
    <w:rsid w:val="007B68B3"/>
    <w:rsid w:val="007B697C"/>
    <w:rsid w:val="007B6A18"/>
    <w:rsid w:val="007B6B0C"/>
    <w:rsid w:val="007B6BD9"/>
    <w:rsid w:val="007B6F95"/>
    <w:rsid w:val="007B7114"/>
    <w:rsid w:val="007B7377"/>
    <w:rsid w:val="007B74D9"/>
    <w:rsid w:val="007B751C"/>
    <w:rsid w:val="007B76D3"/>
    <w:rsid w:val="007B79B7"/>
    <w:rsid w:val="007B7AF2"/>
    <w:rsid w:val="007B7CC8"/>
    <w:rsid w:val="007B7DA1"/>
    <w:rsid w:val="007B7F8F"/>
    <w:rsid w:val="007C031C"/>
    <w:rsid w:val="007C0416"/>
    <w:rsid w:val="007C0530"/>
    <w:rsid w:val="007C062C"/>
    <w:rsid w:val="007C06E7"/>
    <w:rsid w:val="007C0A27"/>
    <w:rsid w:val="007C0ECD"/>
    <w:rsid w:val="007C0F3A"/>
    <w:rsid w:val="007C10AA"/>
    <w:rsid w:val="007C1A22"/>
    <w:rsid w:val="007C1FAB"/>
    <w:rsid w:val="007C1FBD"/>
    <w:rsid w:val="007C218E"/>
    <w:rsid w:val="007C22B7"/>
    <w:rsid w:val="007C25A5"/>
    <w:rsid w:val="007C25C4"/>
    <w:rsid w:val="007C25D3"/>
    <w:rsid w:val="007C26DA"/>
    <w:rsid w:val="007C27E3"/>
    <w:rsid w:val="007C2966"/>
    <w:rsid w:val="007C2A69"/>
    <w:rsid w:val="007C2AB9"/>
    <w:rsid w:val="007C2B5C"/>
    <w:rsid w:val="007C2BC5"/>
    <w:rsid w:val="007C3177"/>
    <w:rsid w:val="007C32E5"/>
    <w:rsid w:val="007C3306"/>
    <w:rsid w:val="007C359B"/>
    <w:rsid w:val="007C363D"/>
    <w:rsid w:val="007C3A79"/>
    <w:rsid w:val="007C3E7F"/>
    <w:rsid w:val="007C4196"/>
    <w:rsid w:val="007C43D2"/>
    <w:rsid w:val="007C468B"/>
    <w:rsid w:val="007C489F"/>
    <w:rsid w:val="007C4A08"/>
    <w:rsid w:val="007C4A23"/>
    <w:rsid w:val="007C4B96"/>
    <w:rsid w:val="007C4CA2"/>
    <w:rsid w:val="007C4DD5"/>
    <w:rsid w:val="007C4E87"/>
    <w:rsid w:val="007C5B0E"/>
    <w:rsid w:val="007C5BD3"/>
    <w:rsid w:val="007C60A0"/>
    <w:rsid w:val="007C614F"/>
    <w:rsid w:val="007C6295"/>
    <w:rsid w:val="007C6322"/>
    <w:rsid w:val="007C6496"/>
    <w:rsid w:val="007C654B"/>
    <w:rsid w:val="007C6758"/>
    <w:rsid w:val="007C678E"/>
    <w:rsid w:val="007C68F4"/>
    <w:rsid w:val="007C6BE2"/>
    <w:rsid w:val="007C6CC2"/>
    <w:rsid w:val="007C7249"/>
    <w:rsid w:val="007C7512"/>
    <w:rsid w:val="007C78C7"/>
    <w:rsid w:val="007C7C12"/>
    <w:rsid w:val="007C7E62"/>
    <w:rsid w:val="007C7F99"/>
    <w:rsid w:val="007D007E"/>
    <w:rsid w:val="007D00B0"/>
    <w:rsid w:val="007D0352"/>
    <w:rsid w:val="007D05D2"/>
    <w:rsid w:val="007D077C"/>
    <w:rsid w:val="007D07D6"/>
    <w:rsid w:val="007D07F0"/>
    <w:rsid w:val="007D080A"/>
    <w:rsid w:val="007D084E"/>
    <w:rsid w:val="007D0A0B"/>
    <w:rsid w:val="007D1361"/>
    <w:rsid w:val="007D1515"/>
    <w:rsid w:val="007D1573"/>
    <w:rsid w:val="007D15EA"/>
    <w:rsid w:val="007D16FE"/>
    <w:rsid w:val="007D174C"/>
    <w:rsid w:val="007D1CC8"/>
    <w:rsid w:val="007D1D72"/>
    <w:rsid w:val="007D1D84"/>
    <w:rsid w:val="007D1DB9"/>
    <w:rsid w:val="007D1F2E"/>
    <w:rsid w:val="007D20E3"/>
    <w:rsid w:val="007D2333"/>
    <w:rsid w:val="007D25ED"/>
    <w:rsid w:val="007D28CF"/>
    <w:rsid w:val="007D2964"/>
    <w:rsid w:val="007D29AC"/>
    <w:rsid w:val="007D2A62"/>
    <w:rsid w:val="007D2AC9"/>
    <w:rsid w:val="007D2DCC"/>
    <w:rsid w:val="007D2FF2"/>
    <w:rsid w:val="007D340F"/>
    <w:rsid w:val="007D378E"/>
    <w:rsid w:val="007D3983"/>
    <w:rsid w:val="007D3AD2"/>
    <w:rsid w:val="007D3C2B"/>
    <w:rsid w:val="007D3D5D"/>
    <w:rsid w:val="007D3E4A"/>
    <w:rsid w:val="007D3E9F"/>
    <w:rsid w:val="007D40B6"/>
    <w:rsid w:val="007D4155"/>
    <w:rsid w:val="007D42C4"/>
    <w:rsid w:val="007D4359"/>
    <w:rsid w:val="007D4503"/>
    <w:rsid w:val="007D4590"/>
    <w:rsid w:val="007D499D"/>
    <w:rsid w:val="007D4E87"/>
    <w:rsid w:val="007D4F79"/>
    <w:rsid w:val="007D4F81"/>
    <w:rsid w:val="007D50FE"/>
    <w:rsid w:val="007D5286"/>
    <w:rsid w:val="007D545B"/>
    <w:rsid w:val="007D558C"/>
    <w:rsid w:val="007D565C"/>
    <w:rsid w:val="007D58DB"/>
    <w:rsid w:val="007D596E"/>
    <w:rsid w:val="007D59BB"/>
    <w:rsid w:val="007D5A73"/>
    <w:rsid w:val="007D5D78"/>
    <w:rsid w:val="007D5DD4"/>
    <w:rsid w:val="007D6441"/>
    <w:rsid w:val="007D662B"/>
    <w:rsid w:val="007D6775"/>
    <w:rsid w:val="007D6D7E"/>
    <w:rsid w:val="007D6F12"/>
    <w:rsid w:val="007D70B0"/>
    <w:rsid w:val="007D72CC"/>
    <w:rsid w:val="007D737B"/>
    <w:rsid w:val="007D73AE"/>
    <w:rsid w:val="007D752C"/>
    <w:rsid w:val="007D76FF"/>
    <w:rsid w:val="007D77A8"/>
    <w:rsid w:val="007D788C"/>
    <w:rsid w:val="007D79A1"/>
    <w:rsid w:val="007D79FB"/>
    <w:rsid w:val="007D7A17"/>
    <w:rsid w:val="007D7AA6"/>
    <w:rsid w:val="007D7BAE"/>
    <w:rsid w:val="007D7E26"/>
    <w:rsid w:val="007D7EEE"/>
    <w:rsid w:val="007E02E9"/>
    <w:rsid w:val="007E0436"/>
    <w:rsid w:val="007E079D"/>
    <w:rsid w:val="007E09DF"/>
    <w:rsid w:val="007E0A2B"/>
    <w:rsid w:val="007E0B47"/>
    <w:rsid w:val="007E0C2B"/>
    <w:rsid w:val="007E0D16"/>
    <w:rsid w:val="007E10E7"/>
    <w:rsid w:val="007E15A1"/>
    <w:rsid w:val="007E16C6"/>
    <w:rsid w:val="007E1B1F"/>
    <w:rsid w:val="007E1F0D"/>
    <w:rsid w:val="007E2330"/>
    <w:rsid w:val="007E250C"/>
    <w:rsid w:val="007E25C0"/>
    <w:rsid w:val="007E27F1"/>
    <w:rsid w:val="007E2F84"/>
    <w:rsid w:val="007E302E"/>
    <w:rsid w:val="007E314F"/>
    <w:rsid w:val="007E343B"/>
    <w:rsid w:val="007E3686"/>
    <w:rsid w:val="007E3E57"/>
    <w:rsid w:val="007E3F8E"/>
    <w:rsid w:val="007E42A7"/>
    <w:rsid w:val="007E472C"/>
    <w:rsid w:val="007E47B9"/>
    <w:rsid w:val="007E480F"/>
    <w:rsid w:val="007E4A23"/>
    <w:rsid w:val="007E4BF4"/>
    <w:rsid w:val="007E4D36"/>
    <w:rsid w:val="007E558E"/>
    <w:rsid w:val="007E55F4"/>
    <w:rsid w:val="007E5A13"/>
    <w:rsid w:val="007E5B37"/>
    <w:rsid w:val="007E5BFB"/>
    <w:rsid w:val="007E6002"/>
    <w:rsid w:val="007E6054"/>
    <w:rsid w:val="007E63AD"/>
    <w:rsid w:val="007E668B"/>
    <w:rsid w:val="007E67C4"/>
    <w:rsid w:val="007E6A40"/>
    <w:rsid w:val="007E6A56"/>
    <w:rsid w:val="007E6AEE"/>
    <w:rsid w:val="007E6B2B"/>
    <w:rsid w:val="007E6BE7"/>
    <w:rsid w:val="007E6E12"/>
    <w:rsid w:val="007E6EA1"/>
    <w:rsid w:val="007E6EB0"/>
    <w:rsid w:val="007E6F26"/>
    <w:rsid w:val="007E71CA"/>
    <w:rsid w:val="007E72EF"/>
    <w:rsid w:val="007E73A7"/>
    <w:rsid w:val="007E7559"/>
    <w:rsid w:val="007E7A7C"/>
    <w:rsid w:val="007E7DEE"/>
    <w:rsid w:val="007E7F2D"/>
    <w:rsid w:val="007F00BA"/>
    <w:rsid w:val="007F0111"/>
    <w:rsid w:val="007F03D3"/>
    <w:rsid w:val="007F046C"/>
    <w:rsid w:val="007F0548"/>
    <w:rsid w:val="007F07C0"/>
    <w:rsid w:val="007F0848"/>
    <w:rsid w:val="007F0991"/>
    <w:rsid w:val="007F0A91"/>
    <w:rsid w:val="007F0F98"/>
    <w:rsid w:val="007F157B"/>
    <w:rsid w:val="007F179B"/>
    <w:rsid w:val="007F17F6"/>
    <w:rsid w:val="007F1871"/>
    <w:rsid w:val="007F1BD8"/>
    <w:rsid w:val="007F1EC8"/>
    <w:rsid w:val="007F246D"/>
    <w:rsid w:val="007F24DA"/>
    <w:rsid w:val="007F27D4"/>
    <w:rsid w:val="007F2839"/>
    <w:rsid w:val="007F296C"/>
    <w:rsid w:val="007F2A7A"/>
    <w:rsid w:val="007F2C45"/>
    <w:rsid w:val="007F2F93"/>
    <w:rsid w:val="007F3144"/>
    <w:rsid w:val="007F3239"/>
    <w:rsid w:val="007F35C5"/>
    <w:rsid w:val="007F387D"/>
    <w:rsid w:val="007F3937"/>
    <w:rsid w:val="007F39A7"/>
    <w:rsid w:val="007F3C5B"/>
    <w:rsid w:val="007F3D9C"/>
    <w:rsid w:val="007F3F70"/>
    <w:rsid w:val="007F4000"/>
    <w:rsid w:val="007F43C0"/>
    <w:rsid w:val="007F449B"/>
    <w:rsid w:val="007F44A2"/>
    <w:rsid w:val="007F4825"/>
    <w:rsid w:val="007F4931"/>
    <w:rsid w:val="007F4998"/>
    <w:rsid w:val="007F4B08"/>
    <w:rsid w:val="007F4D5D"/>
    <w:rsid w:val="007F5198"/>
    <w:rsid w:val="007F550A"/>
    <w:rsid w:val="007F55B4"/>
    <w:rsid w:val="007F59C3"/>
    <w:rsid w:val="007F5A21"/>
    <w:rsid w:val="007F5B0B"/>
    <w:rsid w:val="007F5E1C"/>
    <w:rsid w:val="007F5E28"/>
    <w:rsid w:val="007F5E6B"/>
    <w:rsid w:val="007F6068"/>
    <w:rsid w:val="007F62C5"/>
    <w:rsid w:val="007F6387"/>
    <w:rsid w:val="007F64EF"/>
    <w:rsid w:val="007F64F8"/>
    <w:rsid w:val="007F6672"/>
    <w:rsid w:val="007F66E6"/>
    <w:rsid w:val="007F6A00"/>
    <w:rsid w:val="007F6B5C"/>
    <w:rsid w:val="007F6BC2"/>
    <w:rsid w:val="007F6D56"/>
    <w:rsid w:val="007F6E80"/>
    <w:rsid w:val="007F6EBC"/>
    <w:rsid w:val="007F71A9"/>
    <w:rsid w:val="007F72F8"/>
    <w:rsid w:val="007F78B1"/>
    <w:rsid w:val="007F79BA"/>
    <w:rsid w:val="007F7BFD"/>
    <w:rsid w:val="007F7C5D"/>
    <w:rsid w:val="007F7CC6"/>
    <w:rsid w:val="007F7D25"/>
    <w:rsid w:val="0080003F"/>
    <w:rsid w:val="0080026A"/>
    <w:rsid w:val="008002FD"/>
    <w:rsid w:val="008003B8"/>
    <w:rsid w:val="00800534"/>
    <w:rsid w:val="00800C70"/>
    <w:rsid w:val="00800CB8"/>
    <w:rsid w:val="00800D22"/>
    <w:rsid w:val="00800E47"/>
    <w:rsid w:val="00800F4F"/>
    <w:rsid w:val="0080143D"/>
    <w:rsid w:val="00801979"/>
    <w:rsid w:val="008022C8"/>
    <w:rsid w:val="0080231E"/>
    <w:rsid w:val="00802435"/>
    <w:rsid w:val="00802707"/>
    <w:rsid w:val="00802ADA"/>
    <w:rsid w:val="00802C40"/>
    <w:rsid w:val="00802D6E"/>
    <w:rsid w:val="00803250"/>
    <w:rsid w:val="0080352A"/>
    <w:rsid w:val="00803717"/>
    <w:rsid w:val="008037B2"/>
    <w:rsid w:val="00803884"/>
    <w:rsid w:val="00803A47"/>
    <w:rsid w:val="00803CC9"/>
    <w:rsid w:val="00803E95"/>
    <w:rsid w:val="00803F19"/>
    <w:rsid w:val="008042B1"/>
    <w:rsid w:val="008043EC"/>
    <w:rsid w:val="0080454C"/>
    <w:rsid w:val="008045DE"/>
    <w:rsid w:val="00804A1D"/>
    <w:rsid w:val="00804B81"/>
    <w:rsid w:val="00804D5E"/>
    <w:rsid w:val="00804E90"/>
    <w:rsid w:val="0080516A"/>
    <w:rsid w:val="00805229"/>
    <w:rsid w:val="008052A3"/>
    <w:rsid w:val="008052B2"/>
    <w:rsid w:val="008054B0"/>
    <w:rsid w:val="0080550C"/>
    <w:rsid w:val="008055C3"/>
    <w:rsid w:val="008057A0"/>
    <w:rsid w:val="00805B73"/>
    <w:rsid w:val="00805B93"/>
    <w:rsid w:val="00805C4D"/>
    <w:rsid w:val="00805F70"/>
    <w:rsid w:val="00806067"/>
    <w:rsid w:val="0080640F"/>
    <w:rsid w:val="008066D6"/>
    <w:rsid w:val="00806766"/>
    <w:rsid w:val="0080685E"/>
    <w:rsid w:val="008074EC"/>
    <w:rsid w:val="0080793C"/>
    <w:rsid w:val="0080798A"/>
    <w:rsid w:val="008079BD"/>
    <w:rsid w:val="00807B10"/>
    <w:rsid w:val="00807B5A"/>
    <w:rsid w:val="00807EF6"/>
    <w:rsid w:val="00807FF6"/>
    <w:rsid w:val="0081002F"/>
    <w:rsid w:val="008101C4"/>
    <w:rsid w:val="0081038E"/>
    <w:rsid w:val="0081077D"/>
    <w:rsid w:val="00810791"/>
    <w:rsid w:val="008109EB"/>
    <w:rsid w:val="00810AB7"/>
    <w:rsid w:val="00810CED"/>
    <w:rsid w:val="0081110A"/>
    <w:rsid w:val="00811199"/>
    <w:rsid w:val="008112E1"/>
    <w:rsid w:val="00811359"/>
    <w:rsid w:val="008115F6"/>
    <w:rsid w:val="00811849"/>
    <w:rsid w:val="00811A82"/>
    <w:rsid w:val="00811B85"/>
    <w:rsid w:val="00811D11"/>
    <w:rsid w:val="00811FCB"/>
    <w:rsid w:val="00812177"/>
    <w:rsid w:val="008121C2"/>
    <w:rsid w:val="008124A9"/>
    <w:rsid w:val="008124DB"/>
    <w:rsid w:val="008125C0"/>
    <w:rsid w:val="008126D3"/>
    <w:rsid w:val="00812A98"/>
    <w:rsid w:val="00812BB4"/>
    <w:rsid w:val="00812BF5"/>
    <w:rsid w:val="00812D80"/>
    <w:rsid w:val="00813079"/>
    <w:rsid w:val="008134A6"/>
    <w:rsid w:val="008134C7"/>
    <w:rsid w:val="00813823"/>
    <w:rsid w:val="00813A17"/>
    <w:rsid w:val="00813BD8"/>
    <w:rsid w:val="00813D3C"/>
    <w:rsid w:val="008142A1"/>
    <w:rsid w:val="008142DB"/>
    <w:rsid w:val="0081444E"/>
    <w:rsid w:val="00814848"/>
    <w:rsid w:val="00814964"/>
    <w:rsid w:val="008149E7"/>
    <w:rsid w:val="00814A7A"/>
    <w:rsid w:val="00815005"/>
    <w:rsid w:val="00815026"/>
    <w:rsid w:val="008150BD"/>
    <w:rsid w:val="00815341"/>
    <w:rsid w:val="00815483"/>
    <w:rsid w:val="008154D6"/>
    <w:rsid w:val="008158F5"/>
    <w:rsid w:val="00815BE1"/>
    <w:rsid w:val="00815C79"/>
    <w:rsid w:val="00815C8C"/>
    <w:rsid w:val="008167C8"/>
    <w:rsid w:val="00816809"/>
    <w:rsid w:val="0081694D"/>
    <w:rsid w:val="008169BE"/>
    <w:rsid w:val="00816E13"/>
    <w:rsid w:val="008171B7"/>
    <w:rsid w:val="008173D6"/>
    <w:rsid w:val="008174C5"/>
    <w:rsid w:val="00817507"/>
    <w:rsid w:val="0081782C"/>
    <w:rsid w:val="00817B83"/>
    <w:rsid w:val="00817D6D"/>
    <w:rsid w:val="00817D97"/>
    <w:rsid w:val="00817E72"/>
    <w:rsid w:val="00817F98"/>
    <w:rsid w:val="00820140"/>
    <w:rsid w:val="008201C1"/>
    <w:rsid w:val="008202E1"/>
    <w:rsid w:val="008204FF"/>
    <w:rsid w:val="00820553"/>
    <w:rsid w:val="0082059D"/>
    <w:rsid w:val="008208FA"/>
    <w:rsid w:val="0082099E"/>
    <w:rsid w:val="00820A65"/>
    <w:rsid w:val="00820A9B"/>
    <w:rsid w:val="00820ABA"/>
    <w:rsid w:val="00820C24"/>
    <w:rsid w:val="00820EBD"/>
    <w:rsid w:val="0082143C"/>
    <w:rsid w:val="0082159C"/>
    <w:rsid w:val="008215AF"/>
    <w:rsid w:val="008215D7"/>
    <w:rsid w:val="00821634"/>
    <w:rsid w:val="00821638"/>
    <w:rsid w:val="00821655"/>
    <w:rsid w:val="00821B0D"/>
    <w:rsid w:val="00821D6C"/>
    <w:rsid w:val="00821D87"/>
    <w:rsid w:val="00822023"/>
    <w:rsid w:val="008221A4"/>
    <w:rsid w:val="008225A6"/>
    <w:rsid w:val="008225B5"/>
    <w:rsid w:val="00822621"/>
    <w:rsid w:val="008228D5"/>
    <w:rsid w:val="00822A55"/>
    <w:rsid w:val="00822C80"/>
    <w:rsid w:val="00822F2A"/>
    <w:rsid w:val="00823336"/>
    <w:rsid w:val="00823460"/>
    <w:rsid w:val="0082374F"/>
    <w:rsid w:val="008237E0"/>
    <w:rsid w:val="00823989"/>
    <w:rsid w:val="00824039"/>
    <w:rsid w:val="0082411E"/>
    <w:rsid w:val="0082459B"/>
    <w:rsid w:val="008248BC"/>
    <w:rsid w:val="00824BC0"/>
    <w:rsid w:val="00824DBB"/>
    <w:rsid w:val="00825171"/>
    <w:rsid w:val="008254B1"/>
    <w:rsid w:val="00825512"/>
    <w:rsid w:val="008259F8"/>
    <w:rsid w:val="00825A55"/>
    <w:rsid w:val="0082612F"/>
    <w:rsid w:val="008261E4"/>
    <w:rsid w:val="008263BE"/>
    <w:rsid w:val="0082640B"/>
    <w:rsid w:val="00826952"/>
    <w:rsid w:val="0082696A"/>
    <w:rsid w:val="0082699C"/>
    <w:rsid w:val="008269A7"/>
    <w:rsid w:val="00826A97"/>
    <w:rsid w:val="00826BC6"/>
    <w:rsid w:val="00826F73"/>
    <w:rsid w:val="00826FB1"/>
    <w:rsid w:val="008270A9"/>
    <w:rsid w:val="008270B5"/>
    <w:rsid w:val="00827250"/>
    <w:rsid w:val="008272F5"/>
    <w:rsid w:val="00827900"/>
    <w:rsid w:val="008279A4"/>
    <w:rsid w:val="00827D23"/>
    <w:rsid w:val="00827E19"/>
    <w:rsid w:val="00827EF8"/>
    <w:rsid w:val="00827FB7"/>
    <w:rsid w:val="0083001D"/>
    <w:rsid w:val="00830026"/>
    <w:rsid w:val="0083020A"/>
    <w:rsid w:val="008302AE"/>
    <w:rsid w:val="008302CD"/>
    <w:rsid w:val="0083054F"/>
    <w:rsid w:val="00830654"/>
    <w:rsid w:val="00830939"/>
    <w:rsid w:val="00830C64"/>
    <w:rsid w:val="00830C67"/>
    <w:rsid w:val="00830C84"/>
    <w:rsid w:val="00830DF0"/>
    <w:rsid w:val="00830E92"/>
    <w:rsid w:val="008310AD"/>
    <w:rsid w:val="008311C0"/>
    <w:rsid w:val="0083128F"/>
    <w:rsid w:val="0083138D"/>
    <w:rsid w:val="008314E9"/>
    <w:rsid w:val="0083176E"/>
    <w:rsid w:val="00831817"/>
    <w:rsid w:val="00831A5B"/>
    <w:rsid w:val="00831AE7"/>
    <w:rsid w:val="00831B16"/>
    <w:rsid w:val="00831FEA"/>
    <w:rsid w:val="0083215C"/>
    <w:rsid w:val="0083232C"/>
    <w:rsid w:val="0083250B"/>
    <w:rsid w:val="00832674"/>
    <w:rsid w:val="00832688"/>
    <w:rsid w:val="008326A2"/>
    <w:rsid w:val="00832985"/>
    <w:rsid w:val="008329E6"/>
    <w:rsid w:val="00832A1C"/>
    <w:rsid w:val="00832CD0"/>
    <w:rsid w:val="00832D65"/>
    <w:rsid w:val="00832E48"/>
    <w:rsid w:val="008333C7"/>
    <w:rsid w:val="00833660"/>
    <w:rsid w:val="00833702"/>
    <w:rsid w:val="00833796"/>
    <w:rsid w:val="00833ABF"/>
    <w:rsid w:val="00833C75"/>
    <w:rsid w:val="00833E3F"/>
    <w:rsid w:val="00833F02"/>
    <w:rsid w:val="00833F42"/>
    <w:rsid w:val="00834160"/>
    <w:rsid w:val="008345F6"/>
    <w:rsid w:val="008347B5"/>
    <w:rsid w:val="00834C3E"/>
    <w:rsid w:val="00834C9A"/>
    <w:rsid w:val="00835099"/>
    <w:rsid w:val="0083519F"/>
    <w:rsid w:val="00835233"/>
    <w:rsid w:val="00835563"/>
    <w:rsid w:val="0083578F"/>
    <w:rsid w:val="00835838"/>
    <w:rsid w:val="00835B2B"/>
    <w:rsid w:val="00835B91"/>
    <w:rsid w:val="00835BA0"/>
    <w:rsid w:val="00835C0D"/>
    <w:rsid w:val="00835C56"/>
    <w:rsid w:val="00835CA9"/>
    <w:rsid w:val="00835D18"/>
    <w:rsid w:val="00835F75"/>
    <w:rsid w:val="0083611C"/>
    <w:rsid w:val="00836158"/>
    <w:rsid w:val="008362A9"/>
    <w:rsid w:val="008363CC"/>
    <w:rsid w:val="0083658D"/>
    <w:rsid w:val="0083698F"/>
    <w:rsid w:val="00836E3A"/>
    <w:rsid w:val="00836EA5"/>
    <w:rsid w:val="00836EDB"/>
    <w:rsid w:val="00836F30"/>
    <w:rsid w:val="00836F7B"/>
    <w:rsid w:val="0083709D"/>
    <w:rsid w:val="00837165"/>
    <w:rsid w:val="008371A1"/>
    <w:rsid w:val="008376BB"/>
    <w:rsid w:val="0083774E"/>
    <w:rsid w:val="008378DB"/>
    <w:rsid w:val="00837A96"/>
    <w:rsid w:val="00837E71"/>
    <w:rsid w:val="00837EF9"/>
    <w:rsid w:val="00837F1A"/>
    <w:rsid w:val="00840013"/>
    <w:rsid w:val="0084013B"/>
    <w:rsid w:val="0084018F"/>
    <w:rsid w:val="0084054A"/>
    <w:rsid w:val="00840790"/>
    <w:rsid w:val="00840B12"/>
    <w:rsid w:val="00840C7F"/>
    <w:rsid w:val="00840E33"/>
    <w:rsid w:val="00841107"/>
    <w:rsid w:val="0084136F"/>
    <w:rsid w:val="00841378"/>
    <w:rsid w:val="00841404"/>
    <w:rsid w:val="008419C7"/>
    <w:rsid w:val="00841A0B"/>
    <w:rsid w:val="00841E00"/>
    <w:rsid w:val="00841E0D"/>
    <w:rsid w:val="00842153"/>
    <w:rsid w:val="00842217"/>
    <w:rsid w:val="008424B9"/>
    <w:rsid w:val="008425B5"/>
    <w:rsid w:val="00842809"/>
    <w:rsid w:val="00842846"/>
    <w:rsid w:val="00842FAC"/>
    <w:rsid w:val="00843136"/>
    <w:rsid w:val="008431A9"/>
    <w:rsid w:val="0084326C"/>
    <w:rsid w:val="00843298"/>
    <w:rsid w:val="0084329C"/>
    <w:rsid w:val="00843708"/>
    <w:rsid w:val="00843710"/>
    <w:rsid w:val="00843809"/>
    <w:rsid w:val="00843899"/>
    <w:rsid w:val="008439E5"/>
    <w:rsid w:val="00843A64"/>
    <w:rsid w:val="00843A8C"/>
    <w:rsid w:val="00843BDF"/>
    <w:rsid w:val="00843C22"/>
    <w:rsid w:val="00844345"/>
    <w:rsid w:val="008444CD"/>
    <w:rsid w:val="00844626"/>
    <w:rsid w:val="00844996"/>
    <w:rsid w:val="008449CF"/>
    <w:rsid w:val="00844C3E"/>
    <w:rsid w:val="00844F03"/>
    <w:rsid w:val="00845323"/>
    <w:rsid w:val="00845439"/>
    <w:rsid w:val="00845549"/>
    <w:rsid w:val="00845762"/>
    <w:rsid w:val="00845E20"/>
    <w:rsid w:val="00845E30"/>
    <w:rsid w:val="00845E9B"/>
    <w:rsid w:val="00845EBD"/>
    <w:rsid w:val="00845F87"/>
    <w:rsid w:val="008460BD"/>
    <w:rsid w:val="008461E2"/>
    <w:rsid w:val="0084628A"/>
    <w:rsid w:val="00846506"/>
    <w:rsid w:val="0084664D"/>
    <w:rsid w:val="00846694"/>
    <w:rsid w:val="00846A87"/>
    <w:rsid w:val="00846BF6"/>
    <w:rsid w:val="00846CDD"/>
    <w:rsid w:val="00846F03"/>
    <w:rsid w:val="008470BF"/>
    <w:rsid w:val="00847107"/>
    <w:rsid w:val="00847391"/>
    <w:rsid w:val="0084743F"/>
    <w:rsid w:val="00847749"/>
    <w:rsid w:val="00847836"/>
    <w:rsid w:val="00847BFF"/>
    <w:rsid w:val="00847CD3"/>
    <w:rsid w:val="00847F46"/>
    <w:rsid w:val="00850545"/>
    <w:rsid w:val="0085065E"/>
    <w:rsid w:val="0085088A"/>
    <w:rsid w:val="00850AA2"/>
    <w:rsid w:val="00850EA1"/>
    <w:rsid w:val="008511BD"/>
    <w:rsid w:val="008514F3"/>
    <w:rsid w:val="00851702"/>
    <w:rsid w:val="00851A71"/>
    <w:rsid w:val="00851D59"/>
    <w:rsid w:val="00851EF5"/>
    <w:rsid w:val="00852525"/>
    <w:rsid w:val="008526A9"/>
    <w:rsid w:val="008527BA"/>
    <w:rsid w:val="008528AA"/>
    <w:rsid w:val="0085295B"/>
    <w:rsid w:val="00852BFA"/>
    <w:rsid w:val="00852C9D"/>
    <w:rsid w:val="00852FA8"/>
    <w:rsid w:val="0085305D"/>
    <w:rsid w:val="0085322A"/>
    <w:rsid w:val="008535DB"/>
    <w:rsid w:val="0085363C"/>
    <w:rsid w:val="008539EC"/>
    <w:rsid w:val="00853A85"/>
    <w:rsid w:val="00853DAA"/>
    <w:rsid w:val="00853E93"/>
    <w:rsid w:val="00853FA4"/>
    <w:rsid w:val="00854161"/>
    <w:rsid w:val="00854354"/>
    <w:rsid w:val="00854455"/>
    <w:rsid w:val="008545FC"/>
    <w:rsid w:val="00854682"/>
    <w:rsid w:val="008546AC"/>
    <w:rsid w:val="008547C2"/>
    <w:rsid w:val="00854882"/>
    <w:rsid w:val="00854B67"/>
    <w:rsid w:val="00854C97"/>
    <w:rsid w:val="00854E80"/>
    <w:rsid w:val="00855182"/>
    <w:rsid w:val="008551E5"/>
    <w:rsid w:val="0085533D"/>
    <w:rsid w:val="0085537D"/>
    <w:rsid w:val="00855427"/>
    <w:rsid w:val="0085568B"/>
    <w:rsid w:val="0085569C"/>
    <w:rsid w:val="00855935"/>
    <w:rsid w:val="00855978"/>
    <w:rsid w:val="00855B09"/>
    <w:rsid w:val="00855E79"/>
    <w:rsid w:val="00855F38"/>
    <w:rsid w:val="00856022"/>
    <w:rsid w:val="00856164"/>
    <w:rsid w:val="0085643B"/>
    <w:rsid w:val="008564E5"/>
    <w:rsid w:val="0085663D"/>
    <w:rsid w:val="00856CE8"/>
    <w:rsid w:val="00856DA9"/>
    <w:rsid w:val="00856DAC"/>
    <w:rsid w:val="00856EF0"/>
    <w:rsid w:val="0085721B"/>
    <w:rsid w:val="008572E9"/>
    <w:rsid w:val="008574D6"/>
    <w:rsid w:val="0085769B"/>
    <w:rsid w:val="008578E1"/>
    <w:rsid w:val="00857971"/>
    <w:rsid w:val="00857B0D"/>
    <w:rsid w:val="00857CCD"/>
    <w:rsid w:val="00857D80"/>
    <w:rsid w:val="008601AD"/>
    <w:rsid w:val="008601B8"/>
    <w:rsid w:val="00860393"/>
    <w:rsid w:val="00860502"/>
    <w:rsid w:val="0086064D"/>
    <w:rsid w:val="008606AA"/>
    <w:rsid w:val="008606B1"/>
    <w:rsid w:val="008607F0"/>
    <w:rsid w:val="00860974"/>
    <w:rsid w:val="00860A0E"/>
    <w:rsid w:val="00860A2F"/>
    <w:rsid w:val="00860BF1"/>
    <w:rsid w:val="00860F8F"/>
    <w:rsid w:val="0086115F"/>
    <w:rsid w:val="0086126F"/>
    <w:rsid w:val="00861320"/>
    <w:rsid w:val="008614CA"/>
    <w:rsid w:val="008615C6"/>
    <w:rsid w:val="00861848"/>
    <w:rsid w:val="00861B48"/>
    <w:rsid w:val="00861E55"/>
    <w:rsid w:val="00861E8D"/>
    <w:rsid w:val="008620A9"/>
    <w:rsid w:val="00862106"/>
    <w:rsid w:val="008621A4"/>
    <w:rsid w:val="00862213"/>
    <w:rsid w:val="0086273E"/>
    <w:rsid w:val="008629F7"/>
    <w:rsid w:val="00862A41"/>
    <w:rsid w:val="00862A8A"/>
    <w:rsid w:val="00862BA3"/>
    <w:rsid w:val="00862C59"/>
    <w:rsid w:val="00862F8A"/>
    <w:rsid w:val="00862FA9"/>
    <w:rsid w:val="00863030"/>
    <w:rsid w:val="0086325A"/>
    <w:rsid w:val="008632DA"/>
    <w:rsid w:val="00863457"/>
    <w:rsid w:val="00863516"/>
    <w:rsid w:val="008635F2"/>
    <w:rsid w:val="00863641"/>
    <w:rsid w:val="008637A5"/>
    <w:rsid w:val="00863D6D"/>
    <w:rsid w:val="00863DAF"/>
    <w:rsid w:val="00863E0F"/>
    <w:rsid w:val="00863E96"/>
    <w:rsid w:val="00863EE8"/>
    <w:rsid w:val="0086462F"/>
    <w:rsid w:val="00864695"/>
    <w:rsid w:val="008646D5"/>
    <w:rsid w:val="00864892"/>
    <w:rsid w:val="008648E7"/>
    <w:rsid w:val="00864AF5"/>
    <w:rsid w:val="00864BBC"/>
    <w:rsid w:val="00865131"/>
    <w:rsid w:val="00865252"/>
    <w:rsid w:val="00865354"/>
    <w:rsid w:val="008655D5"/>
    <w:rsid w:val="008659BC"/>
    <w:rsid w:val="00865C3F"/>
    <w:rsid w:val="0086608A"/>
    <w:rsid w:val="0086636C"/>
    <w:rsid w:val="008664AC"/>
    <w:rsid w:val="008666D0"/>
    <w:rsid w:val="00866720"/>
    <w:rsid w:val="008668C5"/>
    <w:rsid w:val="008669EC"/>
    <w:rsid w:val="00866BD0"/>
    <w:rsid w:val="00866D33"/>
    <w:rsid w:val="00866EA0"/>
    <w:rsid w:val="0086706F"/>
    <w:rsid w:val="008670D2"/>
    <w:rsid w:val="0086739F"/>
    <w:rsid w:val="008673E0"/>
    <w:rsid w:val="008673E1"/>
    <w:rsid w:val="00867903"/>
    <w:rsid w:val="00867AB2"/>
    <w:rsid w:val="00867B3E"/>
    <w:rsid w:val="00867FA3"/>
    <w:rsid w:val="00870154"/>
    <w:rsid w:val="008703A9"/>
    <w:rsid w:val="008703CD"/>
    <w:rsid w:val="008706E9"/>
    <w:rsid w:val="008707C2"/>
    <w:rsid w:val="00870967"/>
    <w:rsid w:val="008709AE"/>
    <w:rsid w:val="00870D2F"/>
    <w:rsid w:val="00870EDF"/>
    <w:rsid w:val="0087101E"/>
    <w:rsid w:val="008710AE"/>
    <w:rsid w:val="008710E8"/>
    <w:rsid w:val="008712DE"/>
    <w:rsid w:val="008713FE"/>
    <w:rsid w:val="00871676"/>
    <w:rsid w:val="008716BE"/>
    <w:rsid w:val="00871757"/>
    <w:rsid w:val="008719F2"/>
    <w:rsid w:val="00871BD6"/>
    <w:rsid w:val="00871C56"/>
    <w:rsid w:val="00871FDE"/>
    <w:rsid w:val="0087218F"/>
    <w:rsid w:val="00872311"/>
    <w:rsid w:val="008725A8"/>
    <w:rsid w:val="0087289C"/>
    <w:rsid w:val="008729E9"/>
    <w:rsid w:val="00872AD3"/>
    <w:rsid w:val="00872BB3"/>
    <w:rsid w:val="00872C2E"/>
    <w:rsid w:val="00872C54"/>
    <w:rsid w:val="00872C83"/>
    <w:rsid w:val="00872F6A"/>
    <w:rsid w:val="00872F83"/>
    <w:rsid w:val="00873297"/>
    <w:rsid w:val="00873400"/>
    <w:rsid w:val="0087342C"/>
    <w:rsid w:val="008737CB"/>
    <w:rsid w:val="008738BD"/>
    <w:rsid w:val="00873C80"/>
    <w:rsid w:val="00873D1C"/>
    <w:rsid w:val="00873EBC"/>
    <w:rsid w:val="008740EF"/>
    <w:rsid w:val="00874113"/>
    <w:rsid w:val="00874594"/>
    <w:rsid w:val="0087484E"/>
    <w:rsid w:val="00874B46"/>
    <w:rsid w:val="00874CB4"/>
    <w:rsid w:val="00874D97"/>
    <w:rsid w:val="00874E38"/>
    <w:rsid w:val="008750E9"/>
    <w:rsid w:val="008752E7"/>
    <w:rsid w:val="00875383"/>
    <w:rsid w:val="0087552E"/>
    <w:rsid w:val="00875538"/>
    <w:rsid w:val="0087574C"/>
    <w:rsid w:val="00875875"/>
    <w:rsid w:val="00875C0A"/>
    <w:rsid w:val="00875FF0"/>
    <w:rsid w:val="00876256"/>
    <w:rsid w:val="00876543"/>
    <w:rsid w:val="008766D3"/>
    <w:rsid w:val="00876890"/>
    <w:rsid w:val="00876891"/>
    <w:rsid w:val="00876B6F"/>
    <w:rsid w:val="00876D3B"/>
    <w:rsid w:val="00876DEF"/>
    <w:rsid w:val="00876F39"/>
    <w:rsid w:val="00877056"/>
    <w:rsid w:val="008771C9"/>
    <w:rsid w:val="00877283"/>
    <w:rsid w:val="008773CA"/>
    <w:rsid w:val="008775F2"/>
    <w:rsid w:val="00877635"/>
    <w:rsid w:val="00877915"/>
    <w:rsid w:val="008779E2"/>
    <w:rsid w:val="00877A12"/>
    <w:rsid w:val="00877D25"/>
    <w:rsid w:val="008806C2"/>
    <w:rsid w:val="008806EC"/>
    <w:rsid w:val="00880BA2"/>
    <w:rsid w:val="00880C67"/>
    <w:rsid w:val="00880CB5"/>
    <w:rsid w:val="00880D98"/>
    <w:rsid w:val="00880FE7"/>
    <w:rsid w:val="008810BC"/>
    <w:rsid w:val="00881581"/>
    <w:rsid w:val="00881607"/>
    <w:rsid w:val="00881839"/>
    <w:rsid w:val="00881B27"/>
    <w:rsid w:val="00881E11"/>
    <w:rsid w:val="00881FD5"/>
    <w:rsid w:val="008821FB"/>
    <w:rsid w:val="008822D0"/>
    <w:rsid w:val="008822F9"/>
    <w:rsid w:val="00882A6C"/>
    <w:rsid w:val="00882C37"/>
    <w:rsid w:val="0088301A"/>
    <w:rsid w:val="00883260"/>
    <w:rsid w:val="008832A6"/>
    <w:rsid w:val="008832E2"/>
    <w:rsid w:val="00883486"/>
    <w:rsid w:val="008838FE"/>
    <w:rsid w:val="00883AF5"/>
    <w:rsid w:val="00883C34"/>
    <w:rsid w:val="00884437"/>
    <w:rsid w:val="00884697"/>
    <w:rsid w:val="008847D2"/>
    <w:rsid w:val="0088490E"/>
    <w:rsid w:val="00884AE3"/>
    <w:rsid w:val="00884BC6"/>
    <w:rsid w:val="00884CAF"/>
    <w:rsid w:val="00884E88"/>
    <w:rsid w:val="00884EA9"/>
    <w:rsid w:val="00884F36"/>
    <w:rsid w:val="0088508C"/>
    <w:rsid w:val="00885142"/>
    <w:rsid w:val="008851BB"/>
    <w:rsid w:val="00885306"/>
    <w:rsid w:val="00885348"/>
    <w:rsid w:val="008855C2"/>
    <w:rsid w:val="008856AF"/>
    <w:rsid w:val="0088574A"/>
    <w:rsid w:val="0088578C"/>
    <w:rsid w:val="00885DB7"/>
    <w:rsid w:val="00885E2D"/>
    <w:rsid w:val="00885E42"/>
    <w:rsid w:val="00885E55"/>
    <w:rsid w:val="00885E58"/>
    <w:rsid w:val="00885E5F"/>
    <w:rsid w:val="008860F2"/>
    <w:rsid w:val="008862A9"/>
    <w:rsid w:val="008862ED"/>
    <w:rsid w:val="008864A2"/>
    <w:rsid w:val="008864DB"/>
    <w:rsid w:val="008866A7"/>
    <w:rsid w:val="00886F2E"/>
    <w:rsid w:val="00886F5D"/>
    <w:rsid w:val="008870E9"/>
    <w:rsid w:val="00887202"/>
    <w:rsid w:val="008872BA"/>
    <w:rsid w:val="0088755F"/>
    <w:rsid w:val="008875A6"/>
    <w:rsid w:val="00887BED"/>
    <w:rsid w:val="00887FEC"/>
    <w:rsid w:val="00887FF9"/>
    <w:rsid w:val="008902C8"/>
    <w:rsid w:val="0089035F"/>
    <w:rsid w:val="008906F3"/>
    <w:rsid w:val="00890743"/>
    <w:rsid w:val="00890898"/>
    <w:rsid w:val="00890AA6"/>
    <w:rsid w:val="00890F58"/>
    <w:rsid w:val="0089101D"/>
    <w:rsid w:val="00891206"/>
    <w:rsid w:val="00891359"/>
    <w:rsid w:val="00891425"/>
    <w:rsid w:val="00891467"/>
    <w:rsid w:val="00891F59"/>
    <w:rsid w:val="00891FE2"/>
    <w:rsid w:val="0089211C"/>
    <w:rsid w:val="00892151"/>
    <w:rsid w:val="00892227"/>
    <w:rsid w:val="00892559"/>
    <w:rsid w:val="008925E7"/>
    <w:rsid w:val="00892856"/>
    <w:rsid w:val="00892894"/>
    <w:rsid w:val="008928DE"/>
    <w:rsid w:val="00892C5D"/>
    <w:rsid w:val="00892CF7"/>
    <w:rsid w:val="00892DC4"/>
    <w:rsid w:val="00892EBB"/>
    <w:rsid w:val="00893044"/>
    <w:rsid w:val="008930F4"/>
    <w:rsid w:val="008934E2"/>
    <w:rsid w:val="008934F4"/>
    <w:rsid w:val="0089356E"/>
    <w:rsid w:val="0089361D"/>
    <w:rsid w:val="00893F1F"/>
    <w:rsid w:val="00893FAC"/>
    <w:rsid w:val="0089411C"/>
    <w:rsid w:val="0089420F"/>
    <w:rsid w:val="00894516"/>
    <w:rsid w:val="00894822"/>
    <w:rsid w:val="00894A1B"/>
    <w:rsid w:val="00894D48"/>
    <w:rsid w:val="00894E61"/>
    <w:rsid w:val="00894F1F"/>
    <w:rsid w:val="008950DA"/>
    <w:rsid w:val="00895102"/>
    <w:rsid w:val="008951D2"/>
    <w:rsid w:val="008952DA"/>
    <w:rsid w:val="00895624"/>
    <w:rsid w:val="00895713"/>
    <w:rsid w:val="00895723"/>
    <w:rsid w:val="00895A90"/>
    <w:rsid w:val="00895B33"/>
    <w:rsid w:val="00895B8C"/>
    <w:rsid w:val="00895CEB"/>
    <w:rsid w:val="00895D6D"/>
    <w:rsid w:val="00895D79"/>
    <w:rsid w:val="00895E5A"/>
    <w:rsid w:val="0089614D"/>
    <w:rsid w:val="008961A2"/>
    <w:rsid w:val="00896361"/>
    <w:rsid w:val="008963E8"/>
    <w:rsid w:val="00896465"/>
    <w:rsid w:val="00896590"/>
    <w:rsid w:val="00896837"/>
    <w:rsid w:val="00896A99"/>
    <w:rsid w:val="00896B72"/>
    <w:rsid w:val="00896D64"/>
    <w:rsid w:val="00896DE7"/>
    <w:rsid w:val="00896E93"/>
    <w:rsid w:val="00896ED9"/>
    <w:rsid w:val="008971AD"/>
    <w:rsid w:val="00897459"/>
    <w:rsid w:val="00897532"/>
    <w:rsid w:val="00897822"/>
    <w:rsid w:val="00897949"/>
    <w:rsid w:val="00897C26"/>
    <w:rsid w:val="00897CCB"/>
    <w:rsid w:val="00897DAB"/>
    <w:rsid w:val="00897EFC"/>
    <w:rsid w:val="008A03A8"/>
    <w:rsid w:val="008A0A0A"/>
    <w:rsid w:val="008A0D1E"/>
    <w:rsid w:val="008A0FC0"/>
    <w:rsid w:val="008A0FD5"/>
    <w:rsid w:val="008A1145"/>
    <w:rsid w:val="008A143E"/>
    <w:rsid w:val="008A1689"/>
    <w:rsid w:val="008A16B1"/>
    <w:rsid w:val="008A177E"/>
    <w:rsid w:val="008A182A"/>
    <w:rsid w:val="008A1917"/>
    <w:rsid w:val="008A1ADA"/>
    <w:rsid w:val="008A20EE"/>
    <w:rsid w:val="008A2126"/>
    <w:rsid w:val="008A21BC"/>
    <w:rsid w:val="008A2302"/>
    <w:rsid w:val="008A238C"/>
    <w:rsid w:val="008A23E2"/>
    <w:rsid w:val="008A27D0"/>
    <w:rsid w:val="008A27EC"/>
    <w:rsid w:val="008A28B9"/>
    <w:rsid w:val="008A290F"/>
    <w:rsid w:val="008A2A1B"/>
    <w:rsid w:val="008A2AC9"/>
    <w:rsid w:val="008A2BC7"/>
    <w:rsid w:val="008A2D3E"/>
    <w:rsid w:val="008A2DFD"/>
    <w:rsid w:val="008A2E44"/>
    <w:rsid w:val="008A2E49"/>
    <w:rsid w:val="008A3014"/>
    <w:rsid w:val="008A3424"/>
    <w:rsid w:val="008A3CDA"/>
    <w:rsid w:val="008A3E1F"/>
    <w:rsid w:val="008A3F84"/>
    <w:rsid w:val="008A4261"/>
    <w:rsid w:val="008A4363"/>
    <w:rsid w:val="008A43EA"/>
    <w:rsid w:val="008A4447"/>
    <w:rsid w:val="008A44B3"/>
    <w:rsid w:val="008A4CE7"/>
    <w:rsid w:val="008A4D27"/>
    <w:rsid w:val="008A51F9"/>
    <w:rsid w:val="008A5313"/>
    <w:rsid w:val="008A5378"/>
    <w:rsid w:val="008A547A"/>
    <w:rsid w:val="008A5DF2"/>
    <w:rsid w:val="008A6118"/>
    <w:rsid w:val="008A660D"/>
    <w:rsid w:val="008A66AF"/>
    <w:rsid w:val="008A6852"/>
    <w:rsid w:val="008A6CC0"/>
    <w:rsid w:val="008A6F32"/>
    <w:rsid w:val="008A701D"/>
    <w:rsid w:val="008A74D7"/>
    <w:rsid w:val="008A78E4"/>
    <w:rsid w:val="008A7ECD"/>
    <w:rsid w:val="008B03EC"/>
    <w:rsid w:val="008B054E"/>
    <w:rsid w:val="008B05B9"/>
    <w:rsid w:val="008B08D2"/>
    <w:rsid w:val="008B0A7B"/>
    <w:rsid w:val="008B0B9C"/>
    <w:rsid w:val="008B0C8C"/>
    <w:rsid w:val="008B0DC1"/>
    <w:rsid w:val="008B0E56"/>
    <w:rsid w:val="008B0F80"/>
    <w:rsid w:val="008B0FB2"/>
    <w:rsid w:val="008B10F1"/>
    <w:rsid w:val="008B1298"/>
    <w:rsid w:val="008B15C8"/>
    <w:rsid w:val="008B1694"/>
    <w:rsid w:val="008B16F7"/>
    <w:rsid w:val="008B1A5E"/>
    <w:rsid w:val="008B1B4A"/>
    <w:rsid w:val="008B1BC7"/>
    <w:rsid w:val="008B1DCD"/>
    <w:rsid w:val="008B20A8"/>
    <w:rsid w:val="008B2197"/>
    <w:rsid w:val="008B232D"/>
    <w:rsid w:val="008B2335"/>
    <w:rsid w:val="008B243F"/>
    <w:rsid w:val="008B24BC"/>
    <w:rsid w:val="008B255D"/>
    <w:rsid w:val="008B2762"/>
    <w:rsid w:val="008B292A"/>
    <w:rsid w:val="008B2A09"/>
    <w:rsid w:val="008B2A8D"/>
    <w:rsid w:val="008B2B3E"/>
    <w:rsid w:val="008B2D2A"/>
    <w:rsid w:val="008B2D53"/>
    <w:rsid w:val="008B2D73"/>
    <w:rsid w:val="008B2E21"/>
    <w:rsid w:val="008B31FC"/>
    <w:rsid w:val="008B367B"/>
    <w:rsid w:val="008B379C"/>
    <w:rsid w:val="008B38F6"/>
    <w:rsid w:val="008B3A33"/>
    <w:rsid w:val="008B3F70"/>
    <w:rsid w:val="008B4261"/>
    <w:rsid w:val="008B451B"/>
    <w:rsid w:val="008B4641"/>
    <w:rsid w:val="008B46DC"/>
    <w:rsid w:val="008B49D0"/>
    <w:rsid w:val="008B4A03"/>
    <w:rsid w:val="008B4D77"/>
    <w:rsid w:val="008B5360"/>
    <w:rsid w:val="008B585E"/>
    <w:rsid w:val="008B5A21"/>
    <w:rsid w:val="008B5A47"/>
    <w:rsid w:val="008B5BEF"/>
    <w:rsid w:val="008B5C21"/>
    <w:rsid w:val="008B5C65"/>
    <w:rsid w:val="008B5C81"/>
    <w:rsid w:val="008B5CD6"/>
    <w:rsid w:val="008B5CE7"/>
    <w:rsid w:val="008B5D82"/>
    <w:rsid w:val="008B6546"/>
    <w:rsid w:val="008B666D"/>
    <w:rsid w:val="008B67E6"/>
    <w:rsid w:val="008B67F8"/>
    <w:rsid w:val="008B6895"/>
    <w:rsid w:val="008B6E5E"/>
    <w:rsid w:val="008B6F91"/>
    <w:rsid w:val="008B70D7"/>
    <w:rsid w:val="008B72EA"/>
    <w:rsid w:val="008B7364"/>
    <w:rsid w:val="008B73B4"/>
    <w:rsid w:val="008B751A"/>
    <w:rsid w:val="008B76F7"/>
    <w:rsid w:val="008B7735"/>
    <w:rsid w:val="008B7B8B"/>
    <w:rsid w:val="008B7CE5"/>
    <w:rsid w:val="008B7D94"/>
    <w:rsid w:val="008C01D9"/>
    <w:rsid w:val="008C0320"/>
    <w:rsid w:val="008C04F0"/>
    <w:rsid w:val="008C0521"/>
    <w:rsid w:val="008C05DD"/>
    <w:rsid w:val="008C07AA"/>
    <w:rsid w:val="008C0949"/>
    <w:rsid w:val="008C0B1C"/>
    <w:rsid w:val="008C0C55"/>
    <w:rsid w:val="008C1625"/>
    <w:rsid w:val="008C1883"/>
    <w:rsid w:val="008C1AE4"/>
    <w:rsid w:val="008C1BED"/>
    <w:rsid w:val="008C1FF2"/>
    <w:rsid w:val="008C2002"/>
    <w:rsid w:val="008C21C0"/>
    <w:rsid w:val="008C21D0"/>
    <w:rsid w:val="008C2333"/>
    <w:rsid w:val="008C2389"/>
    <w:rsid w:val="008C2673"/>
    <w:rsid w:val="008C27A7"/>
    <w:rsid w:val="008C28F5"/>
    <w:rsid w:val="008C29EC"/>
    <w:rsid w:val="008C2A37"/>
    <w:rsid w:val="008C2AA2"/>
    <w:rsid w:val="008C2C8B"/>
    <w:rsid w:val="008C2F09"/>
    <w:rsid w:val="008C2F2C"/>
    <w:rsid w:val="008C349D"/>
    <w:rsid w:val="008C36EE"/>
    <w:rsid w:val="008C371E"/>
    <w:rsid w:val="008C3725"/>
    <w:rsid w:val="008C387A"/>
    <w:rsid w:val="008C3C23"/>
    <w:rsid w:val="008C4091"/>
    <w:rsid w:val="008C416D"/>
    <w:rsid w:val="008C41BE"/>
    <w:rsid w:val="008C4225"/>
    <w:rsid w:val="008C4462"/>
    <w:rsid w:val="008C4505"/>
    <w:rsid w:val="008C459A"/>
    <w:rsid w:val="008C4BEF"/>
    <w:rsid w:val="008C4C0F"/>
    <w:rsid w:val="008C4DB7"/>
    <w:rsid w:val="008C4E2E"/>
    <w:rsid w:val="008C4E77"/>
    <w:rsid w:val="008C52C6"/>
    <w:rsid w:val="008C538B"/>
    <w:rsid w:val="008C561B"/>
    <w:rsid w:val="008C5ADD"/>
    <w:rsid w:val="008C5E0D"/>
    <w:rsid w:val="008C5EF2"/>
    <w:rsid w:val="008C61C9"/>
    <w:rsid w:val="008C61E3"/>
    <w:rsid w:val="008C621F"/>
    <w:rsid w:val="008C6285"/>
    <w:rsid w:val="008C678A"/>
    <w:rsid w:val="008C684E"/>
    <w:rsid w:val="008C69A6"/>
    <w:rsid w:val="008C6BC6"/>
    <w:rsid w:val="008C6DE1"/>
    <w:rsid w:val="008C6E5F"/>
    <w:rsid w:val="008C6F44"/>
    <w:rsid w:val="008C78D9"/>
    <w:rsid w:val="008C7A79"/>
    <w:rsid w:val="008C7F4B"/>
    <w:rsid w:val="008D0072"/>
    <w:rsid w:val="008D007B"/>
    <w:rsid w:val="008D008D"/>
    <w:rsid w:val="008D019B"/>
    <w:rsid w:val="008D0518"/>
    <w:rsid w:val="008D06BE"/>
    <w:rsid w:val="008D0AA6"/>
    <w:rsid w:val="008D0E80"/>
    <w:rsid w:val="008D0FBA"/>
    <w:rsid w:val="008D10DE"/>
    <w:rsid w:val="008D1157"/>
    <w:rsid w:val="008D142E"/>
    <w:rsid w:val="008D167D"/>
    <w:rsid w:val="008D18C7"/>
    <w:rsid w:val="008D1D03"/>
    <w:rsid w:val="008D1D8A"/>
    <w:rsid w:val="008D1F82"/>
    <w:rsid w:val="008D2148"/>
    <w:rsid w:val="008D2326"/>
    <w:rsid w:val="008D24C2"/>
    <w:rsid w:val="008D2552"/>
    <w:rsid w:val="008D26A2"/>
    <w:rsid w:val="008D2931"/>
    <w:rsid w:val="008D2DBA"/>
    <w:rsid w:val="008D2E81"/>
    <w:rsid w:val="008D3037"/>
    <w:rsid w:val="008D3149"/>
    <w:rsid w:val="008D315B"/>
    <w:rsid w:val="008D320B"/>
    <w:rsid w:val="008D327F"/>
    <w:rsid w:val="008D33D3"/>
    <w:rsid w:val="008D3606"/>
    <w:rsid w:val="008D3706"/>
    <w:rsid w:val="008D38A0"/>
    <w:rsid w:val="008D39B7"/>
    <w:rsid w:val="008D3E13"/>
    <w:rsid w:val="008D40B0"/>
    <w:rsid w:val="008D434D"/>
    <w:rsid w:val="008D4466"/>
    <w:rsid w:val="008D4924"/>
    <w:rsid w:val="008D4BAD"/>
    <w:rsid w:val="008D4C64"/>
    <w:rsid w:val="008D4DED"/>
    <w:rsid w:val="008D4E9E"/>
    <w:rsid w:val="008D4F6A"/>
    <w:rsid w:val="008D5311"/>
    <w:rsid w:val="008D551C"/>
    <w:rsid w:val="008D57FB"/>
    <w:rsid w:val="008D5959"/>
    <w:rsid w:val="008D598E"/>
    <w:rsid w:val="008D5AD8"/>
    <w:rsid w:val="008D5BBC"/>
    <w:rsid w:val="008D5FFF"/>
    <w:rsid w:val="008D6058"/>
    <w:rsid w:val="008D60B0"/>
    <w:rsid w:val="008D62BE"/>
    <w:rsid w:val="008D6364"/>
    <w:rsid w:val="008D63E8"/>
    <w:rsid w:val="008D6759"/>
    <w:rsid w:val="008D6794"/>
    <w:rsid w:val="008D6889"/>
    <w:rsid w:val="008D6904"/>
    <w:rsid w:val="008D6B9A"/>
    <w:rsid w:val="008D7924"/>
    <w:rsid w:val="008D7935"/>
    <w:rsid w:val="008D7994"/>
    <w:rsid w:val="008D7AB8"/>
    <w:rsid w:val="008E00E8"/>
    <w:rsid w:val="008E01CC"/>
    <w:rsid w:val="008E038B"/>
    <w:rsid w:val="008E03BD"/>
    <w:rsid w:val="008E03D6"/>
    <w:rsid w:val="008E0402"/>
    <w:rsid w:val="008E09B0"/>
    <w:rsid w:val="008E0A14"/>
    <w:rsid w:val="008E0E32"/>
    <w:rsid w:val="008E1213"/>
    <w:rsid w:val="008E1345"/>
    <w:rsid w:val="008E148E"/>
    <w:rsid w:val="008E15EE"/>
    <w:rsid w:val="008E1DC3"/>
    <w:rsid w:val="008E1E2D"/>
    <w:rsid w:val="008E1E6C"/>
    <w:rsid w:val="008E1F60"/>
    <w:rsid w:val="008E1F93"/>
    <w:rsid w:val="008E1FBA"/>
    <w:rsid w:val="008E1FC1"/>
    <w:rsid w:val="008E209D"/>
    <w:rsid w:val="008E22C6"/>
    <w:rsid w:val="008E232B"/>
    <w:rsid w:val="008E2501"/>
    <w:rsid w:val="008E261C"/>
    <w:rsid w:val="008E276B"/>
    <w:rsid w:val="008E2952"/>
    <w:rsid w:val="008E2962"/>
    <w:rsid w:val="008E2BBC"/>
    <w:rsid w:val="008E3032"/>
    <w:rsid w:val="008E3382"/>
    <w:rsid w:val="008E33BF"/>
    <w:rsid w:val="008E344F"/>
    <w:rsid w:val="008E3542"/>
    <w:rsid w:val="008E3582"/>
    <w:rsid w:val="008E39F5"/>
    <w:rsid w:val="008E3C1A"/>
    <w:rsid w:val="008E3E5D"/>
    <w:rsid w:val="008E3F58"/>
    <w:rsid w:val="008E40E9"/>
    <w:rsid w:val="008E412A"/>
    <w:rsid w:val="008E4356"/>
    <w:rsid w:val="008E43F9"/>
    <w:rsid w:val="008E4468"/>
    <w:rsid w:val="008E448D"/>
    <w:rsid w:val="008E4691"/>
    <w:rsid w:val="008E484A"/>
    <w:rsid w:val="008E4894"/>
    <w:rsid w:val="008E4C90"/>
    <w:rsid w:val="008E4CBC"/>
    <w:rsid w:val="008E4FE6"/>
    <w:rsid w:val="008E52D1"/>
    <w:rsid w:val="008E5351"/>
    <w:rsid w:val="008E5358"/>
    <w:rsid w:val="008E5618"/>
    <w:rsid w:val="008E57ED"/>
    <w:rsid w:val="008E5850"/>
    <w:rsid w:val="008E5E9A"/>
    <w:rsid w:val="008E617F"/>
    <w:rsid w:val="008E61CE"/>
    <w:rsid w:val="008E622D"/>
    <w:rsid w:val="008E6720"/>
    <w:rsid w:val="008E69B4"/>
    <w:rsid w:val="008E6B52"/>
    <w:rsid w:val="008E6D00"/>
    <w:rsid w:val="008E6D06"/>
    <w:rsid w:val="008E6E0F"/>
    <w:rsid w:val="008E7168"/>
    <w:rsid w:val="008E72C9"/>
    <w:rsid w:val="008E734C"/>
    <w:rsid w:val="008E76EA"/>
    <w:rsid w:val="008E770B"/>
    <w:rsid w:val="008E7770"/>
    <w:rsid w:val="008E7891"/>
    <w:rsid w:val="008E7979"/>
    <w:rsid w:val="008E7B98"/>
    <w:rsid w:val="008E7DAD"/>
    <w:rsid w:val="008F0059"/>
    <w:rsid w:val="008F0133"/>
    <w:rsid w:val="008F044A"/>
    <w:rsid w:val="008F070E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37D"/>
    <w:rsid w:val="008F1455"/>
    <w:rsid w:val="008F14D0"/>
    <w:rsid w:val="008F1828"/>
    <w:rsid w:val="008F184B"/>
    <w:rsid w:val="008F1982"/>
    <w:rsid w:val="008F1B96"/>
    <w:rsid w:val="008F1EB6"/>
    <w:rsid w:val="008F2062"/>
    <w:rsid w:val="008F219B"/>
    <w:rsid w:val="008F21DC"/>
    <w:rsid w:val="008F2378"/>
    <w:rsid w:val="008F2387"/>
    <w:rsid w:val="008F2459"/>
    <w:rsid w:val="008F2653"/>
    <w:rsid w:val="008F279A"/>
    <w:rsid w:val="008F2818"/>
    <w:rsid w:val="008F281E"/>
    <w:rsid w:val="008F2875"/>
    <w:rsid w:val="008F288E"/>
    <w:rsid w:val="008F2C46"/>
    <w:rsid w:val="008F2D0D"/>
    <w:rsid w:val="008F3143"/>
    <w:rsid w:val="008F328A"/>
    <w:rsid w:val="008F34B8"/>
    <w:rsid w:val="008F35F7"/>
    <w:rsid w:val="008F3702"/>
    <w:rsid w:val="008F3C94"/>
    <w:rsid w:val="008F3F48"/>
    <w:rsid w:val="008F3FD0"/>
    <w:rsid w:val="008F402D"/>
    <w:rsid w:val="008F411A"/>
    <w:rsid w:val="008F4620"/>
    <w:rsid w:val="008F472C"/>
    <w:rsid w:val="008F4AAD"/>
    <w:rsid w:val="008F4B95"/>
    <w:rsid w:val="008F4D2B"/>
    <w:rsid w:val="008F4E5D"/>
    <w:rsid w:val="008F5120"/>
    <w:rsid w:val="008F55B5"/>
    <w:rsid w:val="008F5674"/>
    <w:rsid w:val="008F56BC"/>
    <w:rsid w:val="008F59F8"/>
    <w:rsid w:val="008F5BD6"/>
    <w:rsid w:val="008F5CA8"/>
    <w:rsid w:val="008F5D72"/>
    <w:rsid w:val="008F60C2"/>
    <w:rsid w:val="008F644E"/>
    <w:rsid w:val="008F65E1"/>
    <w:rsid w:val="008F6713"/>
    <w:rsid w:val="008F672B"/>
    <w:rsid w:val="008F6CA7"/>
    <w:rsid w:val="008F7180"/>
    <w:rsid w:val="008F71FF"/>
    <w:rsid w:val="008F7324"/>
    <w:rsid w:val="008F7523"/>
    <w:rsid w:val="008F7700"/>
    <w:rsid w:val="008F78B7"/>
    <w:rsid w:val="008F7BFD"/>
    <w:rsid w:val="008F7CD7"/>
    <w:rsid w:val="008F7FCC"/>
    <w:rsid w:val="0090039A"/>
    <w:rsid w:val="00900450"/>
    <w:rsid w:val="009007E6"/>
    <w:rsid w:val="00900928"/>
    <w:rsid w:val="009009EF"/>
    <w:rsid w:val="00900BDB"/>
    <w:rsid w:val="00900DF6"/>
    <w:rsid w:val="00900E0B"/>
    <w:rsid w:val="00900E9B"/>
    <w:rsid w:val="00900FC2"/>
    <w:rsid w:val="009011E6"/>
    <w:rsid w:val="00901731"/>
    <w:rsid w:val="00901C46"/>
    <w:rsid w:val="00901D0E"/>
    <w:rsid w:val="00902232"/>
    <w:rsid w:val="0090229B"/>
    <w:rsid w:val="0090256B"/>
    <w:rsid w:val="0090256C"/>
    <w:rsid w:val="009025FD"/>
    <w:rsid w:val="00902791"/>
    <w:rsid w:val="009028E9"/>
    <w:rsid w:val="009029E8"/>
    <w:rsid w:val="00902A9C"/>
    <w:rsid w:val="00902D59"/>
    <w:rsid w:val="00902F37"/>
    <w:rsid w:val="00903001"/>
    <w:rsid w:val="009032BF"/>
    <w:rsid w:val="00903AD9"/>
    <w:rsid w:val="00903B32"/>
    <w:rsid w:val="00903C74"/>
    <w:rsid w:val="00903CBB"/>
    <w:rsid w:val="009041C8"/>
    <w:rsid w:val="009044CD"/>
    <w:rsid w:val="009049B0"/>
    <w:rsid w:val="00904A1D"/>
    <w:rsid w:val="00904ADA"/>
    <w:rsid w:val="00904BE6"/>
    <w:rsid w:val="00905403"/>
    <w:rsid w:val="00905409"/>
    <w:rsid w:val="0090556B"/>
    <w:rsid w:val="0090561B"/>
    <w:rsid w:val="00905685"/>
    <w:rsid w:val="00905715"/>
    <w:rsid w:val="0090576F"/>
    <w:rsid w:val="00905DD8"/>
    <w:rsid w:val="00905EF1"/>
    <w:rsid w:val="00906058"/>
    <w:rsid w:val="00906180"/>
    <w:rsid w:val="0090652F"/>
    <w:rsid w:val="009065DF"/>
    <w:rsid w:val="0090699F"/>
    <w:rsid w:val="009069E5"/>
    <w:rsid w:val="00906C0A"/>
    <w:rsid w:val="00906D60"/>
    <w:rsid w:val="00906F14"/>
    <w:rsid w:val="009071E0"/>
    <w:rsid w:val="0090722C"/>
    <w:rsid w:val="009073AC"/>
    <w:rsid w:val="009074F0"/>
    <w:rsid w:val="00907656"/>
    <w:rsid w:val="0090770C"/>
    <w:rsid w:val="00907787"/>
    <w:rsid w:val="0090795F"/>
    <w:rsid w:val="009079A9"/>
    <w:rsid w:val="009079E5"/>
    <w:rsid w:val="00907A9C"/>
    <w:rsid w:val="00907B0C"/>
    <w:rsid w:val="009100F8"/>
    <w:rsid w:val="00910125"/>
    <w:rsid w:val="009101A8"/>
    <w:rsid w:val="009101E4"/>
    <w:rsid w:val="009102C2"/>
    <w:rsid w:val="00910411"/>
    <w:rsid w:val="00910608"/>
    <w:rsid w:val="009107D6"/>
    <w:rsid w:val="00910801"/>
    <w:rsid w:val="0091097A"/>
    <w:rsid w:val="00910A67"/>
    <w:rsid w:val="00910D09"/>
    <w:rsid w:val="00910E34"/>
    <w:rsid w:val="00910F38"/>
    <w:rsid w:val="009112DF"/>
    <w:rsid w:val="00911337"/>
    <w:rsid w:val="0091146D"/>
    <w:rsid w:val="00911537"/>
    <w:rsid w:val="00911699"/>
    <w:rsid w:val="00911846"/>
    <w:rsid w:val="00911AF2"/>
    <w:rsid w:val="00911C5F"/>
    <w:rsid w:val="00911D49"/>
    <w:rsid w:val="00911E4A"/>
    <w:rsid w:val="00911EC9"/>
    <w:rsid w:val="00911FF2"/>
    <w:rsid w:val="009120FF"/>
    <w:rsid w:val="0091218F"/>
    <w:rsid w:val="009121C9"/>
    <w:rsid w:val="00912219"/>
    <w:rsid w:val="00912611"/>
    <w:rsid w:val="00912751"/>
    <w:rsid w:val="009127D2"/>
    <w:rsid w:val="009128F9"/>
    <w:rsid w:val="00912C0E"/>
    <w:rsid w:val="00912D15"/>
    <w:rsid w:val="00912F71"/>
    <w:rsid w:val="0091331E"/>
    <w:rsid w:val="009134E9"/>
    <w:rsid w:val="009137DF"/>
    <w:rsid w:val="00913908"/>
    <w:rsid w:val="00913A91"/>
    <w:rsid w:val="00913BAD"/>
    <w:rsid w:val="00913D81"/>
    <w:rsid w:val="00913E7F"/>
    <w:rsid w:val="00914264"/>
    <w:rsid w:val="0091483A"/>
    <w:rsid w:val="00914AAD"/>
    <w:rsid w:val="00914EB7"/>
    <w:rsid w:val="00914F78"/>
    <w:rsid w:val="009151D6"/>
    <w:rsid w:val="009152CB"/>
    <w:rsid w:val="00915568"/>
    <w:rsid w:val="00915626"/>
    <w:rsid w:val="00915704"/>
    <w:rsid w:val="00915AE7"/>
    <w:rsid w:val="00915B09"/>
    <w:rsid w:val="00915C2E"/>
    <w:rsid w:val="00915D40"/>
    <w:rsid w:val="00915E4C"/>
    <w:rsid w:val="0091617E"/>
    <w:rsid w:val="00916442"/>
    <w:rsid w:val="00916456"/>
    <w:rsid w:val="009165C0"/>
    <w:rsid w:val="009167BB"/>
    <w:rsid w:val="009169D1"/>
    <w:rsid w:val="00916B48"/>
    <w:rsid w:val="00916F1A"/>
    <w:rsid w:val="009170DF"/>
    <w:rsid w:val="00917121"/>
    <w:rsid w:val="009171A9"/>
    <w:rsid w:val="009173BF"/>
    <w:rsid w:val="00917866"/>
    <w:rsid w:val="00917EBB"/>
    <w:rsid w:val="00920188"/>
    <w:rsid w:val="009205AB"/>
    <w:rsid w:val="009209D1"/>
    <w:rsid w:val="009210F3"/>
    <w:rsid w:val="009212B0"/>
    <w:rsid w:val="00921352"/>
    <w:rsid w:val="0092142D"/>
    <w:rsid w:val="009215A5"/>
    <w:rsid w:val="00921A17"/>
    <w:rsid w:val="00921EA1"/>
    <w:rsid w:val="00921FBB"/>
    <w:rsid w:val="0092217C"/>
    <w:rsid w:val="0092222B"/>
    <w:rsid w:val="00922769"/>
    <w:rsid w:val="00922CD1"/>
    <w:rsid w:val="00922CDF"/>
    <w:rsid w:val="00922E2E"/>
    <w:rsid w:val="00922EB0"/>
    <w:rsid w:val="00922F6D"/>
    <w:rsid w:val="009232CE"/>
    <w:rsid w:val="009233A4"/>
    <w:rsid w:val="009233D9"/>
    <w:rsid w:val="00923414"/>
    <w:rsid w:val="0092359B"/>
    <w:rsid w:val="00923C52"/>
    <w:rsid w:val="00923DAC"/>
    <w:rsid w:val="00924016"/>
    <w:rsid w:val="00924365"/>
    <w:rsid w:val="00924524"/>
    <w:rsid w:val="00924C84"/>
    <w:rsid w:val="00924CCF"/>
    <w:rsid w:val="00924E01"/>
    <w:rsid w:val="0092519B"/>
    <w:rsid w:val="009256B4"/>
    <w:rsid w:val="00925AFC"/>
    <w:rsid w:val="00925AFE"/>
    <w:rsid w:val="00925F26"/>
    <w:rsid w:val="0092639D"/>
    <w:rsid w:val="0092641B"/>
    <w:rsid w:val="00926676"/>
    <w:rsid w:val="00926696"/>
    <w:rsid w:val="009268A1"/>
    <w:rsid w:val="00926AAD"/>
    <w:rsid w:val="00926C06"/>
    <w:rsid w:val="00926C77"/>
    <w:rsid w:val="00926E4A"/>
    <w:rsid w:val="0092703C"/>
    <w:rsid w:val="009270E4"/>
    <w:rsid w:val="00927136"/>
    <w:rsid w:val="00927170"/>
    <w:rsid w:val="009273BF"/>
    <w:rsid w:val="00927664"/>
    <w:rsid w:val="0093005E"/>
    <w:rsid w:val="00930138"/>
    <w:rsid w:val="00930177"/>
    <w:rsid w:val="00930198"/>
    <w:rsid w:val="009304D5"/>
    <w:rsid w:val="0093050F"/>
    <w:rsid w:val="009305A1"/>
    <w:rsid w:val="00930C02"/>
    <w:rsid w:val="00931018"/>
    <w:rsid w:val="009310E9"/>
    <w:rsid w:val="00931104"/>
    <w:rsid w:val="0093132F"/>
    <w:rsid w:val="00931587"/>
    <w:rsid w:val="0093184A"/>
    <w:rsid w:val="00931A70"/>
    <w:rsid w:val="00931B64"/>
    <w:rsid w:val="00931C8F"/>
    <w:rsid w:val="00931F88"/>
    <w:rsid w:val="00932826"/>
    <w:rsid w:val="0093286F"/>
    <w:rsid w:val="00932913"/>
    <w:rsid w:val="009329B9"/>
    <w:rsid w:val="00933275"/>
    <w:rsid w:val="009335CF"/>
    <w:rsid w:val="0093406C"/>
    <w:rsid w:val="0093430B"/>
    <w:rsid w:val="00934475"/>
    <w:rsid w:val="0093447E"/>
    <w:rsid w:val="00934734"/>
    <w:rsid w:val="00934B1C"/>
    <w:rsid w:val="00934B7A"/>
    <w:rsid w:val="00935405"/>
    <w:rsid w:val="00935B89"/>
    <w:rsid w:val="00935D1B"/>
    <w:rsid w:val="00935E05"/>
    <w:rsid w:val="00935E41"/>
    <w:rsid w:val="00936088"/>
    <w:rsid w:val="00936189"/>
    <w:rsid w:val="009362DA"/>
    <w:rsid w:val="009367DE"/>
    <w:rsid w:val="00936808"/>
    <w:rsid w:val="00936AE5"/>
    <w:rsid w:val="00936BDB"/>
    <w:rsid w:val="00936C6A"/>
    <w:rsid w:val="00936CA8"/>
    <w:rsid w:val="00937004"/>
    <w:rsid w:val="00937346"/>
    <w:rsid w:val="00937505"/>
    <w:rsid w:val="0093759A"/>
    <w:rsid w:val="0093767C"/>
    <w:rsid w:val="0093772D"/>
    <w:rsid w:val="00937775"/>
    <w:rsid w:val="0093791C"/>
    <w:rsid w:val="00937AF9"/>
    <w:rsid w:val="00937DBF"/>
    <w:rsid w:val="00940161"/>
    <w:rsid w:val="00940433"/>
    <w:rsid w:val="00940BF6"/>
    <w:rsid w:val="00940DD4"/>
    <w:rsid w:val="00940F8E"/>
    <w:rsid w:val="00940FBC"/>
    <w:rsid w:val="0094130D"/>
    <w:rsid w:val="0094135E"/>
    <w:rsid w:val="00941BE5"/>
    <w:rsid w:val="00941D47"/>
    <w:rsid w:val="00941F49"/>
    <w:rsid w:val="009420CC"/>
    <w:rsid w:val="009422D8"/>
    <w:rsid w:val="009428DE"/>
    <w:rsid w:val="0094297F"/>
    <w:rsid w:val="009429DC"/>
    <w:rsid w:val="00942D0B"/>
    <w:rsid w:val="00942E28"/>
    <w:rsid w:val="009431C1"/>
    <w:rsid w:val="009434C2"/>
    <w:rsid w:val="0094359C"/>
    <w:rsid w:val="00943608"/>
    <w:rsid w:val="0094395E"/>
    <w:rsid w:val="009439E1"/>
    <w:rsid w:val="00943AEC"/>
    <w:rsid w:val="00944040"/>
    <w:rsid w:val="0094426C"/>
    <w:rsid w:val="0094440B"/>
    <w:rsid w:val="00944477"/>
    <w:rsid w:val="009444BA"/>
    <w:rsid w:val="00944685"/>
    <w:rsid w:val="00944A9B"/>
    <w:rsid w:val="00944A9F"/>
    <w:rsid w:val="00944AC8"/>
    <w:rsid w:val="00944C0A"/>
    <w:rsid w:val="00944D01"/>
    <w:rsid w:val="00944D7C"/>
    <w:rsid w:val="00944E1C"/>
    <w:rsid w:val="00944E27"/>
    <w:rsid w:val="00944F71"/>
    <w:rsid w:val="00944F76"/>
    <w:rsid w:val="00944F7A"/>
    <w:rsid w:val="0094550E"/>
    <w:rsid w:val="00945BA2"/>
    <w:rsid w:val="00945C99"/>
    <w:rsid w:val="00945FE2"/>
    <w:rsid w:val="009464B5"/>
    <w:rsid w:val="00946524"/>
    <w:rsid w:val="0094677D"/>
    <w:rsid w:val="00947413"/>
    <w:rsid w:val="00947589"/>
    <w:rsid w:val="00947671"/>
    <w:rsid w:val="00947777"/>
    <w:rsid w:val="009479CA"/>
    <w:rsid w:val="00947ECE"/>
    <w:rsid w:val="00947F7B"/>
    <w:rsid w:val="00950011"/>
    <w:rsid w:val="00950099"/>
    <w:rsid w:val="009500A4"/>
    <w:rsid w:val="009500D6"/>
    <w:rsid w:val="0095049E"/>
    <w:rsid w:val="00950927"/>
    <w:rsid w:val="0095093A"/>
    <w:rsid w:val="0095119B"/>
    <w:rsid w:val="00951236"/>
    <w:rsid w:val="00951284"/>
    <w:rsid w:val="009512A0"/>
    <w:rsid w:val="009514DB"/>
    <w:rsid w:val="0095155B"/>
    <w:rsid w:val="00951567"/>
    <w:rsid w:val="0095188F"/>
    <w:rsid w:val="00951940"/>
    <w:rsid w:val="00951963"/>
    <w:rsid w:val="00951A39"/>
    <w:rsid w:val="00951DCA"/>
    <w:rsid w:val="00951E8B"/>
    <w:rsid w:val="00952085"/>
    <w:rsid w:val="00952114"/>
    <w:rsid w:val="0095212E"/>
    <w:rsid w:val="00952226"/>
    <w:rsid w:val="00952250"/>
    <w:rsid w:val="009522E2"/>
    <w:rsid w:val="00952310"/>
    <w:rsid w:val="00952341"/>
    <w:rsid w:val="00952853"/>
    <w:rsid w:val="00952A1D"/>
    <w:rsid w:val="00952A39"/>
    <w:rsid w:val="00952B76"/>
    <w:rsid w:val="00952DD4"/>
    <w:rsid w:val="00952F64"/>
    <w:rsid w:val="0095303A"/>
    <w:rsid w:val="00953090"/>
    <w:rsid w:val="009532E0"/>
    <w:rsid w:val="00953340"/>
    <w:rsid w:val="009534A5"/>
    <w:rsid w:val="00953589"/>
    <w:rsid w:val="009536E4"/>
    <w:rsid w:val="00953791"/>
    <w:rsid w:val="00953A55"/>
    <w:rsid w:val="00953B36"/>
    <w:rsid w:val="00953D31"/>
    <w:rsid w:val="00953F4E"/>
    <w:rsid w:val="0095403A"/>
    <w:rsid w:val="009543F5"/>
    <w:rsid w:val="009548C5"/>
    <w:rsid w:val="00954F5D"/>
    <w:rsid w:val="009553B2"/>
    <w:rsid w:val="009554DB"/>
    <w:rsid w:val="00955740"/>
    <w:rsid w:val="00955825"/>
    <w:rsid w:val="00955A12"/>
    <w:rsid w:val="00955C77"/>
    <w:rsid w:val="00955D46"/>
    <w:rsid w:val="009564F8"/>
    <w:rsid w:val="009567BF"/>
    <w:rsid w:val="009568D5"/>
    <w:rsid w:val="00956B21"/>
    <w:rsid w:val="00956D8D"/>
    <w:rsid w:val="00956DE6"/>
    <w:rsid w:val="00957136"/>
    <w:rsid w:val="0095787C"/>
    <w:rsid w:val="009578DA"/>
    <w:rsid w:val="00957983"/>
    <w:rsid w:val="00957AF5"/>
    <w:rsid w:val="00957D11"/>
    <w:rsid w:val="00957D87"/>
    <w:rsid w:val="00957E7A"/>
    <w:rsid w:val="00960115"/>
    <w:rsid w:val="00960585"/>
    <w:rsid w:val="00960695"/>
    <w:rsid w:val="00960B19"/>
    <w:rsid w:val="00960B7B"/>
    <w:rsid w:val="00960EE8"/>
    <w:rsid w:val="0096117C"/>
    <w:rsid w:val="00961473"/>
    <w:rsid w:val="00961782"/>
    <w:rsid w:val="009617C8"/>
    <w:rsid w:val="0096185E"/>
    <w:rsid w:val="0096192A"/>
    <w:rsid w:val="00961B83"/>
    <w:rsid w:val="00961BDA"/>
    <w:rsid w:val="00961F65"/>
    <w:rsid w:val="00962126"/>
    <w:rsid w:val="00962358"/>
    <w:rsid w:val="00962531"/>
    <w:rsid w:val="00962693"/>
    <w:rsid w:val="009627D8"/>
    <w:rsid w:val="00962893"/>
    <w:rsid w:val="009628E4"/>
    <w:rsid w:val="00962977"/>
    <w:rsid w:val="009629D0"/>
    <w:rsid w:val="00962B79"/>
    <w:rsid w:val="00962F27"/>
    <w:rsid w:val="0096336C"/>
    <w:rsid w:val="009633F0"/>
    <w:rsid w:val="0096347C"/>
    <w:rsid w:val="00963557"/>
    <w:rsid w:val="0096365E"/>
    <w:rsid w:val="00963838"/>
    <w:rsid w:val="00963874"/>
    <w:rsid w:val="009638E1"/>
    <w:rsid w:val="00963B7F"/>
    <w:rsid w:val="009642B4"/>
    <w:rsid w:val="00964512"/>
    <w:rsid w:val="009648EE"/>
    <w:rsid w:val="00964930"/>
    <w:rsid w:val="009649D7"/>
    <w:rsid w:val="00964F25"/>
    <w:rsid w:val="009650F5"/>
    <w:rsid w:val="009651BB"/>
    <w:rsid w:val="00965519"/>
    <w:rsid w:val="0096565F"/>
    <w:rsid w:val="00965777"/>
    <w:rsid w:val="00965782"/>
    <w:rsid w:val="00965BE2"/>
    <w:rsid w:val="00965CE7"/>
    <w:rsid w:val="00965F19"/>
    <w:rsid w:val="0096620B"/>
    <w:rsid w:val="009662CC"/>
    <w:rsid w:val="009662F0"/>
    <w:rsid w:val="009663C3"/>
    <w:rsid w:val="0096647B"/>
    <w:rsid w:val="00966714"/>
    <w:rsid w:val="009667F1"/>
    <w:rsid w:val="009668D3"/>
    <w:rsid w:val="00966ACB"/>
    <w:rsid w:val="00966B40"/>
    <w:rsid w:val="00966D20"/>
    <w:rsid w:val="009670FB"/>
    <w:rsid w:val="0096731D"/>
    <w:rsid w:val="00967323"/>
    <w:rsid w:val="009673BD"/>
    <w:rsid w:val="00967476"/>
    <w:rsid w:val="00967CB3"/>
    <w:rsid w:val="00967EE9"/>
    <w:rsid w:val="00970170"/>
    <w:rsid w:val="00970687"/>
    <w:rsid w:val="009706ED"/>
    <w:rsid w:val="00970732"/>
    <w:rsid w:val="00970744"/>
    <w:rsid w:val="00970B0A"/>
    <w:rsid w:val="00970C0E"/>
    <w:rsid w:val="00970DCE"/>
    <w:rsid w:val="00970F1A"/>
    <w:rsid w:val="00970F81"/>
    <w:rsid w:val="009710AB"/>
    <w:rsid w:val="00971128"/>
    <w:rsid w:val="0097116F"/>
    <w:rsid w:val="009711D8"/>
    <w:rsid w:val="00971B82"/>
    <w:rsid w:val="0097220F"/>
    <w:rsid w:val="0097238A"/>
    <w:rsid w:val="00972512"/>
    <w:rsid w:val="00972683"/>
    <w:rsid w:val="00972866"/>
    <w:rsid w:val="00972892"/>
    <w:rsid w:val="00972BBE"/>
    <w:rsid w:val="00972C4E"/>
    <w:rsid w:val="00972E2D"/>
    <w:rsid w:val="0097322D"/>
    <w:rsid w:val="00973895"/>
    <w:rsid w:val="009738F7"/>
    <w:rsid w:val="00973910"/>
    <w:rsid w:val="0097396F"/>
    <w:rsid w:val="00973A32"/>
    <w:rsid w:val="00973C72"/>
    <w:rsid w:val="00973ECF"/>
    <w:rsid w:val="00973F32"/>
    <w:rsid w:val="0097414E"/>
    <w:rsid w:val="00974A99"/>
    <w:rsid w:val="00974B78"/>
    <w:rsid w:val="00974F1E"/>
    <w:rsid w:val="0097505F"/>
    <w:rsid w:val="00975475"/>
    <w:rsid w:val="0097572A"/>
    <w:rsid w:val="009757F7"/>
    <w:rsid w:val="0097589D"/>
    <w:rsid w:val="009758D5"/>
    <w:rsid w:val="00975A0B"/>
    <w:rsid w:val="00975B61"/>
    <w:rsid w:val="00975B80"/>
    <w:rsid w:val="00975BD2"/>
    <w:rsid w:val="00975E95"/>
    <w:rsid w:val="00975EC4"/>
    <w:rsid w:val="009764FA"/>
    <w:rsid w:val="00976920"/>
    <w:rsid w:val="00976B6F"/>
    <w:rsid w:val="00976E32"/>
    <w:rsid w:val="00977099"/>
    <w:rsid w:val="00977166"/>
    <w:rsid w:val="00977B66"/>
    <w:rsid w:val="00977C5B"/>
    <w:rsid w:val="00977C78"/>
    <w:rsid w:val="00977C97"/>
    <w:rsid w:val="0098027B"/>
    <w:rsid w:val="00980939"/>
    <w:rsid w:val="00980C9F"/>
    <w:rsid w:val="00980D55"/>
    <w:rsid w:val="00981119"/>
    <w:rsid w:val="00981312"/>
    <w:rsid w:val="009813A7"/>
    <w:rsid w:val="00981B9E"/>
    <w:rsid w:val="00981C59"/>
    <w:rsid w:val="00981D60"/>
    <w:rsid w:val="00981E80"/>
    <w:rsid w:val="009821C5"/>
    <w:rsid w:val="00982385"/>
    <w:rsid w:val="0098247F"/>
    <w:rsid w:val="009825DA"/>
    <w:rsid w:val="009827C0"/>
    <w:rsid w:val="0098298C"/>
    <w:rsid w:val="00982997"/>
    <w:rsid w:val="00982A1C"/>
    <w:rsid w:val="00982B40"/>
    <w:rsid w:val="00983295"/>
    <w:rsid w:val="00983301"/>
    <w:rsid w:val="00983438"/>
    <w:rsid w:val="00983464"/>
    <w:rsid w:val="0098363A"/>
    <w:rsid w:val="00983865"/>
    <w:rsid w:val="00983ACE"/>
    <w:rsid w:val="00983BE9"/>
    <w:rsid w:val="00983D73"/>
    <w:rsid w:val="00983DB7"/>
    <w:rsid w:val="00984281"/>
    <w:rsid w:val="009842D4"/>
    <w:rsid w:val="00984385"/>
    <w:rsid w:val="009846F3"/>
    <w:rsid w:val="00984BB3"/>
    <w:rsid w:val="00984D44"/>
    <w:rsid w:val="00984EDD"/>
    <w:rsid w:val="00984F44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1ED"/>
    <w:rsid w:val="009862EC"/>
    <w:rsid w:val="0098635B"/>
    <w:rsid w:val="009869D7"/>
    <w:rsid w:val="00986B57"/>
    <w:rsid w:val="00987038"/>
    <w:rsid w:val="009870E1"/>
    <w:rsid w:val="0098719E"/>
    <w:rsid w:val="00987209"/>
    <w:rsid w:val="0098746E"/>
    <w:rsid w:val="00987510"/>
    <w:rsid w:val="0098753A"/>
    <w:rsid w:val="0098767E"/>
    <w:rsid w:val="009878CE"/>
    <w:rsid w:val="00987C1E"/>
    <w:rsid w:val="009905CD"/>
    <w:rsid w:val="00990BAF"/>
    <w:rsid w:val="00990C5C"/>
    <w:rsid w:val="00990FCD"/>
    <w:rsid w:val="009911CD"/>
    <w:rsid w:val="00991273"/>
    <w:rsid w:val="00991325"/>
    <w:rsid w:val="009913EB"/>
    <w:rsid w:val="0099147F"/>
    <w:rsid w:val="009918CC"/>
    <w:rsid w:val="00991B42"/>
    <w:rsid w:val="00991CF8"/>
    <w:rsid w:val="00991E7B"/>
    <w:rsid w:val="00992002"/>
    <w:rsid w:val="009920A2"/>
    <w:rsid w:val="0099272D"/>
    <w:rsid w:val="009928A5"/>
    <w:rsid w:val="009929AC"/>
    <w:rsid w:val="00992B77"/>
    <w:rsid w:val="00992CCC"/>
    <w:rsid w:val="00993A2E"/>
    <w:rsid w:val="00993A4B"/>
    <w:rsid w:val="00993CB4"/>
    <w:rsid w:val="0099461E"/>
    <w:rsid w:val="00994816"/>
    <w:rsid w:val="009952BA"/>
    <w:rsid w:val="00995411"/>
    <w:rsid w:val="00995488"/>
    <w:rsid w:val="00995954"/>
    <w:rsid w:val="009959B4"/>
    <w:rsid w:val="00995E31"/>
    <w:rsid w:val="00996403"/>
    <w:rsid w:val="0099654F"/>
    <w:rsid w:val="00996561"/>
    <w:rsid w:val="0099674B"/>
    <w:rsid w:val="00996887"/>
    <w:rsid w:val="00996924"/>
    <w:rsid w:val="00996B31"/>
    <w:rsid w:val="00996C19"/>
    <w:rsid w:val="00996F6D"/>
    <w:rsid w:val="00997299"/>
    <w:rsid w:val="009973D7"/>
    <w:rsid w:val="0099757D"/>
    <w:rsid w:val="0099777F"/>
    <w:rsid w:val="00997A7B"/>
    <w:rsid w:val="00997B60"/>
    <w:rsid w:val="00997E0C"/>
    <w:rsid w:val="009A021B"/>
    <w:rsid w:val="009A023A"/>
    <w:rsid w:val="009A0590"/>
    <w:rsid w:val="009A06A1"/>
    <w:rsid w:val="009A0731"/>
    <w:rsid w:val="009A0753"/>
    <w:rsid w:val="009A0ADC"/>
    <w:rsid w:val="009A0E1E"/>
    <w:rsid w:val="009A0FA2"/>
    <w:rsid w:val="009A0FD8"/>
    <w:rsid w:val="009A10B4"/>
    <w:rsid w:val="009A131B"/>
    <w:rsid w:val="009A154F"/>
    <w:rsid w:val="009A159E"/>
    <w:rsid w:val="009A173B"/>
    <w:rsid w:val="009A1769"/>
    <w:rsid w:val="009A17E9"/>
    <w:rsid w:val="009A18DD"/>
    <w:rsid w:val="009A1A0F"/>
    <w:rsid w:val="009A1CF6"/>
    <w:rsid w:val="009A1E8E"/>
    <w:rsid w:val="009A2409"/>
    <w:rsid w:val="009A24D7"/>
    <w:rsid w:val="009A2531"/>
    <w:rsid w:val="009A267F"/>
    <w:rsid w:val="009A26D5"/>
    <w:rsid w:val="009A2723"/>
    <w:rsid w:val="009A298B"/>
    <w:rsid w:val="009A2A6C"/>
    <w:rsid w:val="009A2A8B"/>
    <w:rsid w:val="009A2D59"/>
    <w:rsid w:val="009A30B8"/>
    <w:rsid w:val="009A3146"/>
    <w:rsid w:val="009A32A5"/>
    <w:rsid w:val="009A33AE"/>
    <w:rsid w:val="009A33CE"/>
    <w:rsid w:val="009A3406"/>
    <w:rsid w:val="009A3452"/>
    <w:rsid w:val="009A3792"/>
    <w:rsid w:val="009A3B81"/>
    <w:rsid w:val="009A3B8B"/>
    <w:rsid w:val="009A3C40"/>
    <w:rsid w:val="009A3D9F"/>
    <w:rsid w:val="009A3F56"/>
    <w:rsid w:val="009A3FB5"/>
    <w:rsid w:val="009A4530"/>
    <w:rsid w:val="009A4745"/>
    <w:rsid w:val="009A486B"/>
    <w:rsid w:val="009A4C37"/>
    <w:rsid w:val="009A4CBD"/>
    <w:rsid w:val="009A4D72"/>
    <w:rsid w:val="009A533D"/>
    <w:rsid w:val="009A53B7"/>
    <w:rsid w:val="009A56E9"/>
    <w:rsid w:val="009A57EA"/>
    <w:rsid w:val="009A5838"/>
    <w:rsid w:val="009A594B"/>
    <w:rsid w:val="009A5F50"/>
    <w:rsid w:val="009A60AA"/>
    <w:rsid w:val="009A6199"/>
    <w:rsid w:val="009A6528"/>
    <w:rsid w:val="009A6828"/>
    <w:rsid w:val="009A698B"/>
    <w:rsid w:val="009A6C02"/>
    <w:rsid w:val="009A70AB"/>
    <w:rsid w:val="009A71CC"/>
    <w:rsid w:val="009A722B"/>
    <w:rsid w:val="009A75D9"/>
    <w:rsid w:val="009A770A"/>
    <w:rsid w:val="009A780C"/>
    <w:rsid w:val="009A7830"/>
    <w:rsid w:val="009A7872"/>
    <w:rsid w:val="009A7B5F"/>
    <w:rsid w:val="009A7BD5"/>
    <w:rsid w:val="009A7D40"/>
    <w:rsid w:val="009A7E95"/>
    <w:rsid w:val="009A7EF8"/>
    <w:rsid w:val="009A7F97"/>
    <w:rsid w:val="009A7FF4"/>
    <w:rsid w:val="009B0136"/>
    <w:rsid w:val="009B0196"/>
    <w:rsid w:val="009B0351"/>
    <w:rsid w:val="009B0457"/>
    <w:rsid w:val="009B054C"/>
    <w:rsid w:val="009B05FB"/>
    <w:rsid w:val="009B07E0"/>
    <w:rsid w:val="009B08A5"/>
    <w:rsid w:val="009B0A00"/>
    <w:rsid w:val="009B0BEB"/>
    <w:rsid w:val="009B0F54"/>
    <w:rsid w:val="009B13CF"/>
    <w:rsid w:val="009B196F"/>
    <w:rsid w:val="009B1FCD"/>
    <w:rsid w:val="009B202A"/>
    <w:rsid w:val="009B2156"/>
    <w:rsid w:val="009B224A"/>
    <w:rsid w:val="009B2280"/>
    <w:rsid w:val="009B230D"/>
    <w:rsid w:val="009B2897"/>
    <w:rsid w:val="009B2A02"/>
    <w:rsid w:val="009B2AF3"/>
    <w:rsid w:val="009B2C9E"/>
    <w:rsid w:val="009B2CEA"/>
    <w:rsid w:val="009B2E93"/>
    <w:rsid w:val="009B2FE9"/>
    <w:rsid w:val="009B30AC"/>
    <w:rsid w:val="009B3427"/>
    <w:rsid w:val="009B34BF"/>
    <w:rsid w:val="009B3662"/>
    <w:rsid w:val="009B3F1B"/>
    <w:rsid w:val="009B3F1F"/>
    <w:rsid w:val="009B4046"/>
    <w:rsid w:val="009B41AE"/>
    <w:rsid w:val="009B4212"/>
    <w:rsid w:val="009B44A9"/>
    <w:rsid w:val="009B45C5"/>
    <w:rsid w:val="009B498A"/>
    <w:rsid w:val="009B4A14"/>
    <w:rsid w:val="009B4FE7"/>
    <w:rsid w:val="009B50AA"/>
    <w:rsid w:val="009B511C"/>
    <w:rsid w:val="009B534A"/>
    <w:rsid w:val="009B55CD"/>
    <w:rsid w:val="009B5646"/>
    <w:rsid w:val="009B5E73"/>
    <w:rsid w:val="009B5F16"/>
    <w:rsid w:val="009B6156"/>
    <w:rsid w:val="009B64E8"/>
    <w:rsid w:val="009B6557"/>
    <w:rsid w:val="009B6BD6"/>
    <w:rsid w:val="009B6C76"/>
    <w:rsid w:val="009B6EA6"/>
    <w:rsid w:val="009B6F96"/>
    <w:rsid w:val="009B6FA5"/>
    <w:rsid w:val="009B745A"/>
    <w:rsid w:val="009B7715"/>
    <w:rsid w:val="009B7794"/>
    <w:rsid w:val="009B7845"/>
    <w:rsid w:val="009B7A89"/>
    <w:rsid w:val="009B7E1E"/>
    <w:rsid w:val="009C009A"/>
    <w:rsid w:val="009C018E"/>
    <w:rsid w:val="009C0406"/>
    <w:rsid w:val="009C0773"/>
    <w:rsid w:val="009C0ABE"/>
    <w:rsid w:val="009C0C25"/>
    <w:rsid w:val="009C0C30"/>
    <w:rsid w:val="009C12A2"/>
    <w:rsid w:val="009C13F8"/>
    <w:rsid w:val="009C1538"/>
    <w:rsid w:val="009C170B"/>
    <w:rsid w:val="009C19D9"/>
    <w:rsid w:val="009C1A16"/>
    <w:rsid w:val="009C1A2D"/>
    <w:rsid w:val="009C1B77"/>
    <w:rsid w:val="009C1BEB"/>
    <w:rsid w:val="009C1DE5"/>
    <w:rsid w:val="009C2027"/>
    <w:rsid w:val="009C204B"/>
    <w:rsid w:val="009C23E4"/>
    <w:rsid w:val="009C24EE"/>
    <w:rsid w:val="009C2537"/>
    <w:rsid w:val="009C2580"/>
    <w:rsid w:val="009C2797"/>
    <w:rsid w:val="009C28CE"/>
    <w:rsid w:val="009C28FD"/>
    <w:rsid w:val="009C2A5B"/>
    <w:rsid w:val="009C2B86"/>
    <w:rsid w:val="009C2D32"/>
    <w:rsid w:val="009C3042"/>
    <w:rsid w:val="009C31DB"/>
    <w:rsid w:val="009C329C"/>
    <w:rsid w:val="009C33FA"/>
    <w:rsid w:val="009C3668"/>
    <w:rsid w:val="009C37AC"/>
    <w:rsid w:val="009C3859"/>
    <w:rsid w:val="009C3980"/>
    <w:rsid w:val="009C39A6"/>
    <w:rsid w:val="009C39E7"/>
    <w:rsid w:val="009C3A8F"/>
    <w:rsid w:val="009C3EB9"/>
    <w:rsid w:val="009C4426"/>
    <w:rsid w:val="009C450F"/>
    <w:rsid w:val="009C47BF"/>
    <w:rsid w:val="009C49CF"/>
    <w:rsid w:val="009C4FAE"/>
    <w:rsid w:val="009C4FFE"/>
    <w:rsid w:val="009C51DF"/>
    <w:rsid w:val="009C54CE"/>
    <w:rsid w:val="009C5511"/>
    <w:rsid w:val="009C5987"/>
    <w:rsid w:val="009C5AC4"/>
    <w:rsid w:val="009C5CA2"/>
    <w:rsid w:val="009C5CDF"/>
    <w:rsid w:val="009C5D8A"/>
    <w:rsid w:val="009C5DFD"/>
    <w:rsid w:val="009C61EF"/>
    <w:rsid w:val="009C61F0"/>
    <w:rsid w:val="009C6364"/>
    <w:rsid w:val="009C63AB"/>
    <w:rsid w:val="009C6855"/>
    <w:rsid w:val="009C7093"/>
    <w:rsid w:val="009C70B5"/>
    <w:rsid w:val="009C70FD"/>
    <w:rsid w:val="009C72E1"/>
    <w:rsid w:val="009C771C"/>
    <w:rsid w:val="009C7F59"/>
    <w:rsid w:val="009D03F5"/>
    <w:rsid w:val="009D0490"/>
    <w:rsid w:val="009D06C2"/>
    <w:rsid w:val="009D06DE"/>
    <w:rsid w:val="009D07F9"/>
    <w:rsid w:val="009D09C5"/>
    <w:rsid w:val="009D0E39"/>
    <w:rsid w:val="009D12C0"/>
    <w:rsid w:val="009D132C"/>
    <w:rsid w:val="009D15D7"/>
    <w:rsid w:val="009D16A3"/>
    <w:rsid w:val="009D16AA"/>
    <w:rsid w:val="009D1789"/>
    <w:rsid w:val="009D188A"/>
    <w:rsid w:val="009D1A97"/>
    <w:rsid w:val="009D1B67"/>
    <w:rsid w:val="009D1E7F"/>
    <w:rsid w:val="009D2140"/>
    <w:rsid w:val="009D219E"/>
    <w:rsid w:val="009D21D8"/>
    <w:rsid w:val="009D2250"/>
    <w:rsid w:val="009D232E"/>
    <w:rsid w:val="009D2335"/>
    <w:rsid w:val="009D243A"/>
    <w:rsid w:val="009D24B6"/>
    <w:rsid w:val="009D2621"/>
    <w:rsid w:val="009D2900"/>
    <w:rsid w:val="009D2993"/>
    <w:rsid w:val="009D2A4D"/>
    <w:rsid w:val="009D2A6E"/>
    <w:rsid w:val="009D2AFB"/>
    <w:rsid w:val="009D2CA7"/>
    <w:rsid w:val="009D2D73"/>
    <w:rsid w:val="009D32F9"/>
    <w:rsid w:val="009D38B8"/>
    <w:rsid w:val="009D3979"/>
    <w:rsid w:val="009D3A5A"/>
    <w:rsid w:val="009D3E31"/>
    <w:rsid w:val="009D3F09"/>
    <w:rsid w:val="009D4063"/>
    <w:rsid w:val="009D414C"/>
    <w:rsid w:val="009D4268"/>
    <w:rsid w:val="009D43C8"/>
    <w:rsid w:val="009D45B5"/>
    <w:rsid w:val="009D46CC"/>
    <w:rsid w:val="009D48E9"/>
    <w:rsid w:val="009D513C"/>
    <w:rsid w:val="009D527C"/>
    <w:rsid w:val="009D5389"/>
    <w:rsid w:val="009D54AA"/>
    <w:rsid w:val="009D54B9"/>
    <w:rsid w:val="009D56B9"/>
    <w:rsid w:val="009D5854"/>
    <w:rsid w:val="009D58E9"/>
    <w:rsid w:val="009D5B4C"/>
    <w:rsid w:val="009D5B9F"/>
    <w:rsid w:val="009D5C46"/>
    <w:rsid w:val="009D60E5"/>
    <w:rsid w:val="009D6104"/>
    <w:rsid w:val="009D62D5"/>
    <w:rsid w:val="009D64E0"/>
    <w:rsid w:val="009D65D3"/>
    <w:rsid w:val="009D6656"/>
    <w:rsid w:val="009D66B6"/>
    <w:rsid w:val="009D67C5"/>
    <w:rsid w:val="009D67F6"/>
    <w:rsid w:val="009D6B88"/>
    <w:rsid w:val="009D6D2B"/>
    <w:rsid w:val="009D7205"/>
    <w:rsid w:val="009D72E4"/>
    <w:rsid w:val="009D759F"/>
    <w:rsid w:val="009D7727"/>
    <w:rsid w:val="009D797E"/>
    <w:rsid w:val="009D7CF3"/>
    <w:rsid w:val="009D7D69"/>
    <w:rsid w:val="009D7F03"/>
    <w:rsid w:val="009D7F44"/>
    <w:rsid w:val="009E0386"/>
    <w:rsid w:val="009E0405"/>
    <w:rsid w:val="009E045C"/>
    <w:rsid w:val="009E0780"/>
    <w:rsid w:val="009E07CB"/>
    <w:rsid w:val="009E0A6A"/>
    <w:rsid w:val="009E0D90"/>
    <w:rsid w:val="009E12F3"/>
    <w:rsid w:val="009E142B"/>
    <w:rsid w:val="009E156C"/>
    <w:rsid w:val="009E1847"/>
    <w:rsid w:val="009E19E6"/>
    <w:rsid w:val="009E1C5A"/>
    <w:rsid w:val="009E1D52"/>
    <w:rsid w:val="009E1F2D"/>
    <w:rsid w:val="009E2026"/>
    <w:rsid w:val="009E203A"/>
    <w:rsid w:val="009E20C4"/>
    <w:rsid w:val="009E2339"/>
    <w:rsid w:val="009E23C3"/>
    <w:rsid w:val="009E26D6"/>
    <w:rsid w:val="009E2CC1"/>
    <w:rsid w:val="009E2CE1"/>
    <w:rsid w:val="009E2DCD"/>
    <w:rsid w:val="009E2EC1"/>
    <w:rsid w:val="009E328B"/>
    <w:rsid w:val="009E37A6"/>
    <w:rsid w:val="009E37F3"/>
    <w:rsid w:val="009E399E"/>
    <w:rsid w:val="009E3A09"/>
    <w:rsid w:val="009E3D3C"/>
    <w:rsid w:val="009E41E9"/>
    <w:rsid w:val="009E43C5"/>
    <w:rsid w:val="009E4434"/>
    <w:rsid w:val="009E448C"/>
    <w:rsid w:val="009E4496"/>
    <w:rsid w:val="009E4657"/>
    <w:rsid w:val="009E4925"/>
    <w:rsid w:val="009E4929"/>
    <w:rsid w:val="009E4A18"/>
    <w:rsid w:val="009E4A19"/>
    <w:rsid w:val="009E4BF9"/>
    <w:rsid w:val="009E4E2D"/>
    <w:rsid w:val="009E517C"/>
    <w:rsid w:val="009E53C8"/>
    <w:rsid w:val="009E54C4"/>
    <w:rsid w:val="009E561B"/>
    <w:rsid w:val="009E5687"/>
    <w:rsid w:val="009E5800"/>
    <w:rsid w:val="009E5BB0"/>
    <w:rsid w:val="009E5DF0"/>
    <w:rsid w:val="009E5E3B"/>
    <w:rsid w:val="009E6011"/>
    <w:rsid w:val="009E61D0"/>
    <w:rsid w:val="009E66B4"/>
    <w:rsid w:val="009E66FB"/>
    <w:rsid w:val="009E6A99"/>
    <w:rsid w:val="009E6C18"/>
    <w:rsid w:val="009E6C41"/>
    <w:rsid w:val="009E6C9B"/>
    <w:rsid w:val="009E6EA8"/>
    <w:rsid w:val="009E7189"/>
    <w:rsid w:val="009E7312"/>
    <w:rsid w:val="009E73B2"/>
    <w:rsid w:val="009E77BE"/>
    <w:rsid w:val="009E77CE"/>
    <w:rsid w:val="009F0078"/>
    <w:rsid w:val="009F00FD"/>
    <w:rsid w:val="009F0355"/>
    <w:rsid w:val="009F0472"/>
    <w:rsid w:val="009F05F3"/>
    <w:rsid w:val="009F0781"/>
    <w:rsid w:val="009F088E"/>
    <w:rsid w:val="009F08EA"/>
    <w:rsid w:val="009F097F"/>
    <w:rsid w:val="009F09AE"/>
    <w:rsid w:val="009F0B19"/>
    <w:rsid w:val="009F0C11"/>
    <w:rsid w:val="009F0D61"/>
    <w:rsid w:val="009F0E98"/>
    <w:rsid w:val="009F10C7"/>
    <w:rsid w:val="009F131F"/>
    <w:rsid w:val="009F13C3"/>
    <w:rsid w:val="009F1533"/>
    <w:rsid w:val="009F1923"/>
    <w:rsid w:val="009F195B"/>
    <w:rsid w:val="009F1971"/>
    <w:rsid w:val="009F1F29"/>
    <w:rsid w:val="009F1F36"/>
    <w:rsid w:val="009F202A"/>
    <w:rsid w:val="009F2384"/>
    <w:rsid w:val="009F23C7"/>
    <w:rsid w:val="009F27EF"/>
    <w:rsid w:val="009F291E"/>
    <w:rsid w:val="009F2BC3"/>
    <w:rsid w:val="009F2E53"/>
    <w:rsid w:val="009F2E6D"/>
    <w:rsid w:val="009F2F0F"/>
    <w:rsid w:val="009F2FA9"/>
    <w:rsid w:val="009F30C3"/>
    <w:rsid w:val="009F31C4"/>
    <w:rsid w:val="009F3251"/>
    <w:rsid w:val="009F33D5"/>
    <w:rsid w:val="009F33ED"/>
    <w:rsid w:val="009F34CC"/>
    <w:rsid w:val="009F36CE"/>
    <w:rsid w:val="009F3CDD"/>
    <w:rsid w:val="009F3D36"/>
    <w:rsid w:val="009F3D3C"/>
    <w:rsid w:val="009F3F8D"/>
    <w:rsid w:val="009F44AE"/>
    <w:rsid w:val="009F46A7"/>
    <w:rsid w:val="009F46F8"/>
    <w:rsid w:val="009F4AB0"/>
    <w:rsid w:val="009F4AD3"/>
    <w:rsid w:val="009F4B7B"/>
    <w:rsid w:val="009F4C6C"/>
    <w:rsid w:val="009F4E3F"/>
    <w:rsid w:val="009F5171"/>
    <w:rsid w:val="009F5208"/>
    <w:rsid w:val="009F5288"/>
    <w:rsid w:val="009F5303"/>
    <w:rsid w:val="009F5338"/>
    <w:rsid w:val="009F5524"/>
    <w:rsid w:val="009F60E1"/>
    <w:rsid w:val="009F63C9"/>
    <w:rsid w:val="009F66DA"/>
    <w:rsid w:val="009F670A"/>
    <w:rsid w:val="009F6763"/>
    <w:rsid w:val="009F67B7"/>
    <w:rsid w:val="009F6958"/>
    <w:rsid w:val="009F6BF2"/>
    <w:rsid w:val="009F6C76"/>
    <w:rsid w:val="009F6D72"/>
    <w:rsid w:val="009F6F42"/>
    <w:rsid w:val="009F6FF6"/>
    <w:rsid w:val="009F70EE"/>
    <w:rsid w:val="009F7142"/>
    <w:rsid w:val="009F74E5"/>
    <w:rsid w:val="009F75A1"/>
    <w:rsid w:val="009F7807"/>
    <w:rsid w:val="009F786F"/>
    <w:rsid w:val="009F79C7"/>
    <w:rsid w:val="009F7CBB"/>
    <w:rsid w:val="009F7CF9"/>
    <w:rsid w:val="009F7E41"/>
    <w:rsid w:val="009F7F3F"/>
    <w:rsid w:val="009F7FFB"/>
    <w:rsid w:val="00A00005"/>
    <w:rsid w:val="00A0062C"/>
    <w:rsid w:val="00A006E5"/>
    <w:rsid w:val="00A009C5"/>
    <w:rsid w:val="00A00BB8"/>
    <w:rsid w:val="00A00F65"/>
    <w:rsid w:val="00A01053"/>
    <w:rsid w:val="00A010F9"/>
    <w:rsid w:val="00A01145"/>
    <w:rsid w:val="00A0126E"/>
    <w:rsid w:val="00A015E2"/>
    <w:rsid w:val="00A01A3C"/>
    <w:rsid w:val="00A01EDB"/>
    <w:rsid w:val="00A01F3D"/>
    <w:rsid w:val="00A01F6A"/>
    <w:rsid w:val="00A023A1"/>
    <w:rsid w:val="00A024CD"/>
    <w:rsid w:val="00A02779"/>
    <w:rsid w:val="00A027DB"/>
    <w:rsid w:val="00A0295E"/>
    <w:rsid w:val="00A02F47"/>
    <w:rsid w:val="00A034DA"/>
    <w:rsid w:val="00A03915"/>
    <w:rsid w:val="00A03A07"/>
    <w:rsid w:val="00A03E68"/>
    <w:rsid w:val="00A03E8A"/>
    <w:rsid w:val="00A03F24"/>
    <w:rsid w:val="00A03F57"/>
    <w:rsid w:val="00A0404E"/>
    <w:rsid w:val="00A0407B"/>
    <w:rsid w:val="00A041B1"/>
    <w:rsid w:val="00A04475"/>
    <w:rsid w:val="00A047B4"/>
    <w:rsid w:val="00A047B8"/>
    <w:rsid w:val="00A0541C"/>
    <w:rsid w:val="00A056D4"/>
    <w:rsid w:val="00A059B2"/>
    <w:rsid w:val="00A05C3B"/>
    <w:rsid w:val="00A05C4A"/>
    <w:rsid w:val="00A05E24"/>
    <w:rsid w:val="00A06289"/>
    <w:rsid w:val="00A0631C"/>
    <w:rsid w:val="00A06624"/>
    <w:rsid w:val="00A06A0E"/>
    <w:rsid w:val="00A06B58"/>
    <w:rsid w:val="00A06B68"/>
    <w:rsid w:val="00A06DD1"/>
    <w:rsid w:val="00A0721C"/>
    <w:rsid w:val="00A07758"/>
    <w:rsid w:val="00A07816"/>
    <w:rsid w:val="00A07986"/>
    <w:rsid w:val="00A10488"/>
    <w:rsid w:val="00A10A24"/>
    <w:rsid w:val="00A10A7D"/>
    <w:rsid w:val="00A10BC8"/>
    <w:rsid w:val="00A10C19"/>
    <w:rsid w:val="00A10C29"/>
    <w:rsid w:val="00A10DC2"/>
    <w:rsid w:val="00A10FF7"/>
    <w:rsid w:val="00A111D9"/>
    <w:rsid w:val="00A113AB"/>
    <w:rsid w:val="00A11898"/>
    <w:rsid w:val="00A11B1C"/>
    <w:rsid w:val="00A11C24"/>
    <w:rsid w:val="00A11D60"/>
    <w:rsid w:val="00A11EAD"/>
    <w:rsid w:val="00A11EDA"/>
    <w:rsid w:val="00A11F7B"/>
    <w:rsid w:val="00A12479"/>
    <w:rsid w:val="00A124F4"/>
    <w:rsid w:val="00A12A77"/>
    <w:rsid w:val="00A12C94"/>
    <w:rsid w:val="00A12CFD"/>
    <w:rsid w:val="00A12D9B"/>
    <w:rsid w:val="00A12DF4"/>
    <w:rsid w:val="00A12E92"/>
    <w:rsid w:val="00A12F07"/>
    <w:rsid w:val="00A13659"/>
    <w:rsid w:val="00A136F0"/>
    <w:rsid w:val="00A136F6"/>
    <w:rsid w:val="00A13947"/>
    <w:rsid w:val="00A139A8"/>
    <w:rsid w:val="00A13DE8"/>
    <w:rsid w:val="00A13FAE"/>
    <w:rsid w:val="00A1428A"/>
    <w:rsid w:val="00A14353"/>
    <w:rsid w:val="00A143CD"/>
    <w:rsid w:val="00A1449F"/>
    <w:rsid w:val="00A1473D"/>
    <w:rsid w:val="00A147D7"/>
    <w:rsid w:val="00A1496C"/>
    <w:rsid w:val="00A14B08"/>
    <w:rsid w:val="00A14B15"/>
    <w:rsid w:val="00A14CAB"/>
    <w:rsid w:val="00A1510D"/>
    <w:rsid w:val="00A15120"/>
    <w:rsid w:val="00A152A9"/>
    <w:rsid w:val="00A155B8"/>
    <w:rsid w:val="00A15721"/>
    <w:rsid w:val="00A15764"/>
    <w:rsid w:val="00A15C8B"/>
    <w:rsid w:val="00A15F5F"/>
    <w:rsid w:val="00A15FD4"/>
    <w:rsid w:val="00A16064"/>
    <w:rsid w:val="00A160D7"/>
    <w:rsid w:val="00A16161"/>
    <w:rsid w:val="00A16172"/>
    <w:rsid w:val="00A1670A"/>
    <w:rsid w:val="00A16777"/>
    <w:rsid w:val="00A16BF0"/>
    <w:rsid w:val="00A16D35"/>
    <w:rsid w:val="00A16DBB"/>
    <w:rsid w:val="00A16ED3"/>
    <w:rsid w:val="00A17204"/>
    <w:rsid w:val="00A17228"/>
    <w:rsid w:val="00A1722E"/>
    <w:rsid w:val="00A172DF"/>
    <w:rsid w:val="00A17447"/>
    <w:rsid w:val="00A17650"/>
    <w:rsid w:val="00A1779F"/>
    <w:rsid w:val="00A177D1"/>
    <w:rsid w:val="00A17814"/>
    <w:rsid w:val="00A17DF4"/>
    <w:rsid w:val="00A201E1"/>
    <w:rsid w:val="00A2020D"/>
    <w:rsid w:val="00A2030C"/>
    <w:rsid w:val="00A2038D"/>
    <w:rsid w:val="00A203C8"/>
    <w:rsid w:val="00A2079C"/>
    <w:rsid w:val="00A20A65"/>
    <w:rsid w:val="00A20BAD"/>
    <w:rsid w:val="00A20E48"/>
    <w:rsid w:val="00A2114D"/>
    <w:rsid w:val="00A21378"/>
    <w:rsid w:val="00A21439"/>
    <w:rsid w:val="00A21531"/>
    <w:rsid w:val="00A21551"/>
    <w:rsid w:val="00A2167B"/>
    <w:rsid w:val="00A217BE"/>
    <w:rsid w:val="00A21D4E"/>
    <w:rsid w:val="00A220A5"/>
    <w:rsid w:val="00A22311"/>
    <w:rsid w:val="00A22430"/>
    <w:rsid w:val="00A2278D"/>
    <w:rsid w:val="00A227D9"/>
    <w:rsid w:val="00A229A9"/>
    <w:rsid w:val="00A229AA"/>
    <w:rsid w:val="00A231B7"/>
    <w:rsid w:val="00A237CC"/>
    <w:rsid w:val="00A23852"/>
    <w:rsid w:val="00A23A46"/>
    <w:rsid w:val="00A23AA5"/>
    <w:rsid w:val="00A23BC5"/>
    <w:rsid w:val="00A23CC9"/>
    <w:rsid w:val="00A23CDB"/>
    <w:rsid w:val="00A23D54"/>
    <w:rsid w:val="00A23E2C"/>
    <w:rsid w:val="00A240FF"/>
    <w:rsid w:val="00A242E0"/>
    <w:rsid w:val="00A246DB"/>
    <w:rsid w:val="00A24702"/>
    <w:rsid w:val="00A24762"/>
    <w:rsid w:val="00A24B40"/>
    <w:rsid w:val="00A24CAF"/>
    <w:rsid w:val="00A24D9C"/>
    <w:rsid w:val="00A250A1"/>
    <w:rsid w:val="00A25354"/>
    <w:rsid w:val="00A256BB"/>
    <w:rsid w:val="00A2589B"/>
    <w:rsid w:val="00A25969"/>
    <w:rsid w:val="00A25AB4"/>
    <w:rsid w:val="00A25EBF"/>
    <w:rsid w:val="00A25F1A"/>
    <w:rsid w:val="00A2627A"/>
    <w:rsid w:val="00A26450"/>
    <w:rsid w:val="00A26950"/>
    <w:rsid w:val="00A26D95"/>
    <w:rsid w:val="00A26DC3"/>
    <w:rsid w:val="00A26DD5"/>
    <w:rsid w:val="00A26E41"/>
    <w:rsid w:val="00A26EE5"/>
    <w:rsid w:val="00A27020"/>
    <w:rsid w:val="00A27058"/>
    <w:rsid w:val="00A270E2"/>
    <w:rsid w:val="00A2716E"/>
    <w:rsid w:val="00A27316"/>
    <w:rsid w:val="00A2797B"/>
    <w:rsid w:val="00A279A0"/>
    <w:rsid w:val="00A279B1"/>
    <w:rsid w:val="00A27A65"/>
    <w:rsid w:val="00A304C2"/>
    <w:rsid w:val="00A3087F"/>
    <w:rsid w:val="00A3088B"/>
    <w:rsid w:val="00A308B0"/>
    <w:rsid w:val="00A3099A"/>
    <w:rsid w:val="00A30A05"/>
    <w:rsid w:val="00A30A8A"/>
    <w:rsid w:val="00A30BE0"/>
    <w:rsid w:val="00A30F3F"/>
    <w:rsid w:val="00A30FE0"/>
    <w:rsid w:val="00A31032"/>
    <w:rsid w:val="00A3117A"/>
    <w:rsid w:val="00A31192"/>
    <w:rsid w:val="00A312F7"/>
    <w:rsid w:val="00A31387"/>
    <w:rsid w:val="00A313E6"/>
    <w:rsid w:val="00A31413"/>
    <w:rsid w:val="00A31689"/>
    <w:rsid w:val="00A3174E"/>
    <w:rsid w:val="00A317B9"/>
    <w:rsid w:val="00A31842"/>
    <w:rsid w:val="00A318E1"/>
    <w:rsid w:val="00A31B92"/>
    <w:rsid w:val="00A31CAB"/>
    <w:rsid w:val="00A31D4D"/>
    <w:rsid w:val="00A32063"/>
    <w:rsid w:val="00A324EE"/>
    <w:rsid w:val="00A3251B"/>
    <w:rsid w:val="00A325C3"/>
    <w:rsid w:val="00A32685"/>
    <w:rsid w:val="00A32928"/>
    <w:rsid w:val="00A32CD1"/>
    <w:rsid w:val="00A32E78"/>
    <w:rsid w:val="00A32F9C"/>
    <w:rsid w:val="00A3304C"/>
    <w:rsid w:val="00A33098"/>
    <w:rsid w:val="00A33303"/>
    <w:rsid w:val="00A3330B"/>
    <w:rsid w:val="00A3346B"/>
    <w:rsid w:val="00A3374B"/>
    <w:rsid w:val="00A33CDF"/>
    <w:rsid w:val="00A33D19"/>
    <w:rsid w:val="00A3420F"/>
    <w:rsid w:val="00A3431C"/>
    <w:rsid w:val="00A343C8"/>
    <w:rsid w:val="00A347C4"/>
    <w:rsid w:val="00A3481F"/>
    <w:rsid w:val="00A34D17"/>
    <w:rsid w:val="00A35068"/>
    <w:rsid w:val="00A35103"/>
    <w:rsid w:val="00A351A9"/>
    <w:rsid w:val="00A35349"/>
    <w:rsid w:val="00A35604"/>
    <w:rsid w:val="00A35778"/>
    <w:rsid w:val="00A3577C"/>
    <w:rsid w:val="00A357E4"/>
    <w:rsid w:val="00A358D9"/>
    <w:rsid w:val="00A35A4B"/>
    <w:rsid w:val="00A35EA2"/>
    <w:rsid w:val="00A36040"/>
    <w:rsid w:val="00A36145"/>
    <w:rsid w:val="00A361C6"/>
    <w:rsid w:val="00A36368"/>
    <w:rsid w:val="00A363F5"/>
    <w:rsid w:val="00A36408"/>
    <w:rsid w:val="00A36B3A"/>
    <w:rsid w:val="00A36D38"/>
    <w:rsid w:val="00A36D89"/>
    <w:rsid w:val="00A36DB6"/>
    <w:rsid w:val="00A36FF0"/>
    <w:rsid w:val="00A37067"/>
    <w:rsid w:val="00A37298"/>
    <w:rsid w:val="00A37401"/>
    <w:rsid w:val="00A374D5"/>
    <w:rsid w:val="00A375D8"/>
    <w:rsid w:val="00A3764D"/>
    <w:rsid w:val="00A3781C"/>
    <w:rsid w:val="00A37AE2"/>
    <w:rsid w:val="00A37F9A"/>
    <w:rsid w:val="00A4044C"/>
    <w:rsid w:val="00A40534"/>
    <w:rsid w:val="00A40B67"/>
    <w:rsid w:val="00A40D0D"/>
    <w:rsid w:val="00A40F19"/>
    <w:rsid w:val="00A410D4"/>
    <w:rsid w:val="00A411C7"/>
    <w:rsid w:val="00A4150D"/>
    <w:rsid w:val="00A41737"/>
    <w:rsid w:val="00A41822"/>
    <w:rsid w:val="00A41D35"/>
    <w:rsid w:val="00A41D84"/>
    <w:rsid w:val="00A41E23"/>
    <w:rsid w:val="00A41E9A"/>
    <w:rsid w:val="00A42169"/>
    <w:rsid w:val="00A4223B"/>
    <w:rsid w:val="00A4230F"/>
    <w:rsid w:val="00A42838"/>
    <w:rsid w:val="00A42C24"/>
    <w:rsid w:val="00A42C4A"/>
    <w:rsid w:val="00A42F6A"/>
    <w:rsid w:val="00A43327"/>
    <w:rsid w:val="00A43460"/>
    <w:rsid w:val="00A4368B"/>
    <w:rsid w:val="00A436DA"/>
    <w:rsid w:val="00A43775"/>
    <w:rsid w:val="00A43884"/>
    <w:rsid w:val="00A43D8E"/>
    <w:rsid w:val="00A44183"/>
    <w:rsid w:val="00A44536"/>
    <w:rsid w:val="00A44999"/>
    <w:rsid w:val="00A44AA2"/>
    <w:rsid w:val="00A44AE5"/>
    <w:rsid w:val="00A44AFE"/>
    <w:rsid w:val="00A44DD5"/>
    <w:rsid w:val="00A45044"/>
    <w:rsid w:val="00A450B9"/>
    <w:rsid w:val="00A452F4"/>
    <w:rsid w:val="00A453B1"/>
    <w:rsid w:val="00A4568A"/>
    <w:rsid w:val="00A45772"/>
    <w:rsid w:val="00A457B2"/>
    <w:rsid w:val="00A459BF"/>
    <w:rsid w:val="00A45CC5"/>
    <w:rsid w:val="00A461DE"/>
    <w:rsid w:val="00A46319"/>
    <w:rsid w:val="00A4634F"/>
    <w:rsid w:val="00A463F6"/>
    <w:rsid w:val="00A466CD"/>
    <w:rsid w:val="00A467B0"/>
    <w:rsid w:val="00A46876"/>
    <w:rsid w:val="00A46B1D"/>
    <w:rsid w:val="00A46E16"/>
    <w:rsid w:val="00A47041"/>
    <w:rsid w:val="00A471BD"/>
    <w:rsid w:val="00A472CB"/>
    <w:rsid w:val="00A47481"/>
    <w:rsid w:val="00A474F4"/>
    <w:rsid w:val="00A4750F"/>
    <w:rsid w:val="00A4773E"/>
    <w:rsid w:val="00A4783A"/>
    <w:rsid w:val="00A47B3C"/>
    <w:rsid w:val="00A47F9A"/>
    <w:rsid w:val="00A50276"/>
    <w:rsid w:val="00A504EB"/>
    <w:rsid w:val="00A506C6"/>
    <w:rsid w:val="00A50733"/>
    <w:rsid w:val="00A50766"/>
    <w:rsid w:val="00A50832"/>
    <w:rsid w:val="00A50992"/>
    <w:rsid w:val="00A50D09"/>
    <w:rsid w:val="00A50D7C"/>
    <w:rsid w:val="00A5139C"/>
    <w:rsid w:val="00A51E16"/>
    <w:rsid w:val="00A51E94"/>
    <w:rsid w:val="00A51F2B"/>
    <w:rsid w:val="00A5201D"/>
    <w:rsid w:val="00A5202B"/>
    <w:rsid w:val="00A52197"/>
    <w:rsid w:val="00A521AE"/>
    <w:rsid w:val="00A5243C"/>
    <w:rsid w:val="00A52527"/>
    <w:rsid w:val="00A525A2"/>
    <w:rsid w:val="00A52669"/>
    <w:rsid w:val="00A52722"/>
    <w:rsid w:val="00A527AC"/>
    <w:rsid w:val="00A528C8"/>
    <w:rsid w:val="00A52AB3"/>
    <w:rsid w:val="00A52C29"/>
    <w:rsid w:val="00A52CCD"/>
    <w:rsid w:val="00A52E73"/>
    <w:rsid w:val="00A52F1C"/>
    <w:rsid w:val="00A532FE"/>
    <w:rsid w:val="00A5333F"/>
    <w:rsid w:val="00A53475"/>
    <w:rsid w:val="00A5351C"/>
    <w:rsid w:val="00A535F9"/>
    <w:rsid w:val="00A53618"/>
    <w:rsid w:val="00A53725"/>
    <w:rsid w:val="00A53AB9"/>
    <w:rsid w:val="00A53B06"/>
    <w:rsid w:val="00A53B87"/>
    <w:rsid w:val="00A53BE4"/>
    <w:rsid w:val="00A53E69"/>
    <w:rsid w:val="00A53F5B"/>
    <w:rsid w:val="00A53F88"/>
    <w:rsid w:val="00A53FC5"/>
    <w:rsid w:val="00A53FC8"/>
    <w:rsid w:val="00A5408A"/>
    <w:rsid w:val="00A542BE"/>
    <w:rsid w:val="00A543CF"/>
    <w:rsid w:val="00A543EC"/>
    <w:rsid w:val="00A5443E"/>
    <w:rsid w:val="00A5444D"/>
    <w:rsid w:val="00A545DE"/>
    <w:rsid w:val="00A545FC"/>
    <w:rsid w:val="00A545FF"/>
    <w:rsid w:val="00A546A9"/>
    <w:rsid w:val="00A546F0"/>
    <w:rsid w:val="00A54766"/>
    <w:rsid w:val="00A548E8"/>
    <w:rsid w:val="00A54AFE"/>
    <w:rsid w:val="00A54B47"/>
    <w:rsid w:val="00A55154"/>
    <w:rsid w:val="00A556A0"/>
    <w:rsid w:val="00A5570B"/>
    <w:rsid w:val="00A558B2"/>
    <w:rsid w:val="00A55A52"/>
    <w:rsid w:val="00A55BE7"/>
    <w:rsid w:val="00A55CAC"/>
    <w:rsid w:val="00A56057"/>
    <w:rsid w:val="00A56430"/>
    <w:rsid w:val="00A564CA"/>
    <w:rsid w:val="00A5654D"/>
    <w:rsid w:val="00A56563"/>
    <w:rsid w:val="00A56834"/>
    <w:rsid w:val="00A56A5B"/>
    <w:rsid w:val="00A56F04"/>
    <w:rsid w:val="00A570FA"/>
    <w:rsid w:val="00A57576"/>
    <w:rsid w:val="00A57855"/>
    <w:rsid w:val="00A57892"/>
    <w:rsid w:val="00A57B65"/>
    <w:rsid w:val="00A57D4D"/>
    <w:rsid w:val="00A57D8C"/>
    <w:rsid w:val="00A57FFD"/>
    <w:rsid w:val="00A60277"/>
    <w:rsid w:val="00A606BA"/>
    <w:rsid w:val="00A61223"/>
    <w:rsid w:val="00A613A9"/>
    <w:rsid w:val="00A61437"/>
    <w:rsid w:val="00A615F7"/>
    <w:rsid w:val="00A6163D"/>
    <w:rsid w:val="00A61C92"/>
    <w:rsid w:val="00A61CD1"/>
    <w:rsid w:val="00A61D47"/>
    <w:rsid w:val="00A61EC4"/>
    <w:rsid w:val="00A62049"/>
    <w:rsid w:val="00A621FF"/>
    <w:rsid w:val="00A62942"/>
    <w:rsid w:val="00A62D93"/>
    <w:rsid w:val="00A62FEF"/>
    <w:rsid w:val="00A63128"/>
    <w:rsid w:val="00A633B6"/>
    <w:rsid w:val="00A636F0"/>
    <w:rsid w:val="00A638B9"/>
    <w:rsid w:val="00A63CB8"/>
    <w:rsid w:val="00A63D8E"/>
    <w:rsid w:val="00A63E4E"/>
    <w:rsid w:val="00A64979"/>
    <w:rsid w:val="00A64C1C"/>
    <w:rsid w:val="00A64C89"/>
    <w:rsid w:val="00A64D11"/>
    <w:rsid w:val="00A650D7"/>
    <w:rsid w:val="00A651E7"/>
    <w:rsid w:val="00A6548C"/>
    <w:rsid w:val="00A654F3"/>
    <w:rsid w:val="00A6563B"/>
    <w:rsid w:val="00A65720"/>
    <w:rsid w:val="00A6582C"/>
    <w:rsid w:val="00A658D1"/>
    <w:rsid w:val="00A65991"/>
    <w:rsid w:val="00A65A84"/>
    <w:rsid w:val="00A65DCD"/>
    <w:rsid w:val="00A66152"/>
    <w:rsid w:val="00A661F0"/>
    <w:rsid w:val="00A6646D"/>
    <w:rsid w:val="00A6654B"/>
    <w:rsid w:val="00A666FC"/>
    <w:rsid w:val="00A666FE"/>
    <w:rsid w:val="00A668D3"/>
    <w:rsid w:val="00A66B8A"/>
    <w:rsid w:val="00A66BB8"/>
    <w:rsid w:val="00A66C2E"/>
    <w:rsid w:val="00A671DC"/>
    <w:rsid w:val="00A67344"/>
    <w:rsid w:val="00A67460"/>
    <w:rsid w:val="00A67783"/>
    <w:rsid w:val="00A67801"/>
    <w:rsid w:val="00A6799D"/>
    <w:rsid w:val="00A679AE"/>
    <w:rsid w:val="00A67C0B"/>
    <w:rsid w:val="00A67D27"/>
    <w:rsid w:val="00A67E1B"/>
    <w:rsid w:val="00A70227"/>
    <w:rsid w:val="00A70295"/>
    <w:rsid w:val="00A705CB"/>
    <w:rsid w:val="00A70A73"/>
    <w:rsid w:val="00A70C29"/>
    <w:rsid w:val="00A70DDC"/>
    <w:rsid w:val="00A713B7"/>
    <w:rsid w:val="00A7140D"/>
    <w:rsid w:val="00A716D9"/>
    <w:rsid w:val="00A71ABB"/>
    <w:rsid w:val="00A71D74"/>
    <w:rsid w:val="00A71FB3"/>
    <w:rsid w:val="00A7259E"/>
    <w:rsid w:val="00A726A1"/>
    <w:rsid w:val="00A72802"/>
    <w:rsid w:val="00A72919"/>
    <w:rsid w:val="00A729A6"/>
    <w:rsid w:val="00A72EF8"/>
    <w:rsid w:val="00A733F6"/>
    <w:rsid w:val="00A734C3"/>
    <w:rsid w:val="00A73554"/>
    <w:rsid w:val="00A735EE"/>
    <w:rsid w:val="00A739E7"/>
    <w:rsid w:val="00A73A61"/>
    <w:rsid w:val="00A73A69"/>
    <w:rsid w:val="00A73A7A"/>
    <w:rsid w:val="00A73D27"/>
    <w:rsid w:val="00A73D42"/>
    <w:rsid w:val="00A73D6C"/>
    <w:rsid w:val="00A73E6C"/>
    <w:rsid w:val="00A73F17"/>
    <w:rsid w:val="00A7403F"/>
    <w:rsid w:val="00A74095"/>
    <w:rsid w:val="00A741CC"/>
    <w:rsid w:val="00A741E1"/>
    <w:rsid w:val="00A7420D"/>
    <w:rsid w:val="00A74461"/>
    <w:rsid w:val="00A7485E"/>
    <w:rsid w:val="00A74936"/>
    <w:rsid w:val="00A74A24"/>
    <w:rsid w:val="00A74BC5"/>
    <w:rsid w:val="00A75111"/>
    <w:rsid w:val="00A75509"/>
    <w:rsid w:val="00A75647"/>
    <w:rsid w:val="00A756BB"/>
    <w:rsid w:val="00A75DE6"/>
    <w:rsid w:val="00A762AC"/>
    <w:rsid w:val="00A7630B"/>
    <w:rsid w:val="00A76D41"/>
    <w:rsid w:val="00A76D84"/>
    <w:rsid w:val="00A76DC3"/>
    <w:rsid w:val="00A7712C"/>
    <w:rsid w:val="00A77149"/>
    <w:rsid w:val="00A77409"/>
    <w:rsid w:val="00A7741C"/>
    <w:rsid w:val="00A77548"/>
    <w:rsid w:val="00A775F1"/>
    <w:rsid w:val="00A7761C"/>
    <w:rsid w:val="00A776DE"/>
    <w:rsid w:val="00A7782B"/>
    <w:rsid w:val="00A77A10"/>
    <w:rsid w:val="00A77E10"/>
    <w:rsid w:val="00A80394"/>
    <w:rsid w:val="00A80490"/>
    <w:rsid w:val="00A80509"/>
    <w:rsid w:val="00A80639"/>
    <w:rsid w:val="00A806CB"/>
    <w:rsid w:val="00A80DD3"/>
    <w:rsid w:val="00A80FBE"/>
    <w:rsid w:val="00A81217"/>
    <w:rsid w:val="00A81353"/>
    <w:rsid w:val="00A817EB"/>
    <w:rsid w:val="00A818BD"/>
    <w:rsid w:val="00A81995"/>
    <w:rsid w:val="00A81B73"/>
    <w:rsid w:val="00A821C8"/>
    <w:rsid w:val="00A82299"/>
    <w:rsid w:val="00A82393"/>
    <w:rsid w:val="00A82458"/>
    <w:rsid w:val="00A8252B"/>
    <w:rsid w:val="00A825BD"/>
    <w:rsid w:val="00A827C5"/>
    <w:rsid w:val="00A82834"/>
    <w:rsid w:val="00A82CA3"/>
    <w:rsid w:val="00A82D14"/>
    <w:rsid w:val="00A82E45"/>
    <w:rsid w:val="00A8305C"/>
    <w:rsid w:val="00A8348E"/>
    <w:rsid w:val="00A835D4"/>
    <w:rsid w:val="00A8360E"/>
    <w:rsid w:val="00A836ED"/>
    <w:rsid w:val="00A83A11"/>
    <w:rsid w:val="00A83B2D"/>
    <w:rsid w:val="00A83E33"/>
    <w:rsid w:val="00A8412D"/>
    <w:rsid w:val="00A841F4"/>
    <w:rsid w:val="00A844B1"/>
    <w:rsid w:val="00A84C6C"/>
    <w:rsid w:val="00A84E3C"/>
    <w:rsid w:val="00A84FB5"/>
    <w:rsid w:val="00A84FB8"/>
    <w:rsid w:val="00A85159"/>
    <w:rsid w:val="00A852DD"/>
    <w:rsid w:val="00A8530D"/>
    <w:rsid w:val="00A853A4"/>
    <w:rsid w:val="00A85420"/>
    <w:rsid w:val="00A856D7"/>
    <w:rsid w:val="00A85A72"/>
    <w:rsid w:val="00A85AEF"/>
    <w:rsid w:val="00A85F81"/>
    <w:rsid w:val="00A860C0"/>
    <w:rsid w:val="00A86186"/>
    <w:rsid w:val="00A863C8"/>
    <w:rsid w:val="00A864FE"/>
    <w:rsid w:val="00A865CF"/>
    <w:rsid w:val="00A86722"/>
    <w:rsid w:val="00A867AC"/>
    <w:rsid w:val="00A86934"/>
    <w:rsid w:val="00A86BCC"/>
    <w:rsid w:val="00A86C1B"/>
    <w:rsid w:val="00A86D4C"/>
    <w:rsid w:val="00A87014"/>
    <w:rsid w:val="00A872E1"/>
    <w:rsid w:val="00A873BD"/>
    <w:rsid w:val="00A8784D"/>
    <w:rsid w:val="00A87965"/>
    <w:rsid w:val="00A87B48"/>
    <w:rsid w:val="00A87D01"/>
    <w:rsid w:val="00A87D44"/>
    <w:rsid w:val="00A87D46"/>
    <w:rsid w:val="00A87E78"/>
    <w:rsid w:val="00A90552"/>
    <w:rsid w:val="00A90604"/>
    <w:rsid w:val="00A90823"/>
    <w:rsid w:val="00A90939"/>
    <w:rsid w:val="00A90A13"/>
    <w:rsid w:val="00A90A42"/>
    <w:rsid w:val="00A90B50"/>
    <w:rsid w:val="00A90CA4"/>
    <w:rsid w:val="00A90D12"/>
    <w:rsid w:val="00A91061"/>
    <w:rsid w:val="00A9107A"/>
    <w:rsid w:val="00A910E3"/>
    <w:rsid w:val="00A91363"/>
    <w:rsid w:val="00A913D8"/>
    <w:rsid w:val="00A9155D"/>
    <w:rsid w:val="00A9162A"/>
    <w:rsid w:val="00A91801"/>
    <w:rsid w:val="00A91DAC"/>
    <w:rsid w:val="00A9206A"/>
    <w:rsid w:val="00A920E9"/>
    <w:rsid w:val="00A9218D"/>
    <w:rsid w:val="00A921AF"/>
    <w:rsid w:val="00A92347"/>
    <w:rsid w:val="00A923C1"/>
    <w:rsid w:val="00A92605"/>
    <w:rsid w:val="00A92686"/>
    <w:rsid w:val="00A92852"/>
    <w:rsid w:val="00A92A5F"/>
    <w:rsid w:val="00A92EA7"/>
    <w:rsid w:val="00A92FC2"/>
    <w:rsid w:val="00A931AA"/>
    <w:rsid w:val="00A93286"/>
    <w:rsid w:val="00A93713"/>
    <w:rsid w:val="00A938C1"/>
    <w:rsid w:val="00A93B63"/>
    <w:rsid w:val="00A93C56"/>
    <w:rsid w:val="00A93C94"/>
    <w:rsid w:val="00A93E54"/>
    <w:rsid w:val="00A93F78"/>
    <w:rsid w:val="00A9402A"/>
    <w:rsid w:val="00A94600"/>
    <w:rsid w:val="00A946FF"/>
    <w:rsid w:val="00A9476E"/>
    <w:rsid w:val="00A947B5"/>
    <w:rsid w:val="00A94CDE"/>
    <w:rsid w:val="00A95449"/>
    <w:rsid w:val="00A954BA"/>
    <w:rsid w:val="00A955D8"/>
    <w:rsid w:val="00A957A6"/>
    <w:rsid w:val="00A9690C"/>
    <w:rsid w:val="00A96BBF"/>
    <w:rsid w:val="00A96C48"/>
    <w:rsid w:val="00A96E32"/>
    <w:rsid w:val="00A96F14"/>
    <w:rsid w:val="00A96F4F"/>
    <w:rsid w:val="00A9715C"/>
    <w:rsid w:val="00A975B8"/>
    <w:rsid w:val="00A977E0"/>
    <w:rsid w:val="00A97911"/>
    <w:rsid w:val="00A97CAC"/>
    <w:rsid w:val="00AA0068"/>
    <w:rsid w:val="00AA0081"/>
    <w:rsid w:val="00AA0410"/>
    <w:rsid w:val="00AA0422"/>
    <w:rsid w:val="00AA0810"/>
    <w:rsid w:val="00AA08C4"/>
    <w:rsid w:val="00AA0AB3"/>
    <w:rsid w:val="00AA0CA6"/>
    <w:rsid w:val="00AA0E5E"/>
    <w:rsid w:val="00AA0F0C"/>
    <w:rsid w:val="00AA0FA0"/>
    <w:rsid w:val="00AA0FA9"/>
    <w:rsid w:val="00AA1095"/>
    <w:rsid w:val="00AA183C"/>
    <w:rsid w:val="00AA199B"/>
    <w:rsid w:val="00AA201E"/>
    <w:rsid w:val="00AA2133"/>
    <w:rsid w:val="00AA2331"/>
    <w:rsid w:val="00AA2669"/>
    <w:rsid w:val="00AA26C0"/>
    <w:rsid w:val="00AA2752"/>
    <w:rsid w:val="00AA28BA"/>
    <w:rsid w:val="00AA2A16"/>
    <w:rsid w:val="00AA2A98"/>
    <w:rsid w:val="00AA2FEA"/>
    <w:rsid w:val="00AA3023"/>
    <w:rsid w:val="00AA307A"/>
    <w:rsid w:val="00AA3091"/>
    <w:rsid w:val="00AA3435"/>
    <w:rsid w:val="00AA3496"/>
    <w:rsid w:val="00AA3557"/>
    <w:rsid w:val="00AA359C"/>
    <w:rsid w:val="00AA368E"/>
    <w:rsid w:val="00AA3752"/>
    <w:rsid w:val="00AA384B"/>
    <w:rsid w:val="00AA3950"/>
    <w:rsid w:val="00AA39F7"/>
    <w:rsid w:val="00AA3AC0"/>
    <w:rsid w:val="00AA3B0C"/>
    <w:rsid w:val="00AA3B94"/>
    <w:rsid w:val="00AA3CBB"/>
    <w:rsid w:val="00AA3DD7"/>
    <w:rsid w:val="00AA438B"/>
    <w:rsid w:val="00AA45D3"/>
    <w:rsid w:val="00AA4957"/>
    <w:rsid w:val="00AA4999"/>
    <w:rsid w:val="00AA4A52"/>
    <w:rsid w:val="00AA4A86"/>
    <w:rsid w:val="00AA4A9C"/>
    <w:rsid w:val="00AA4AE3"/>
    <w:rsid w:val="00AA4B38"/>
    <w:rsid w:val="00AA4BC3"/>
    <w:rsid w:val="00AA4EA5"/>
    <w:rsid w:val="00AA4FB5"/>
    <w:rsid w:val="00AA50F1"/>
    <w:rsid w:val="00AA540F"/>
    <w:rsid w:val="00AA5AE3"/>
    <w:rsid w:val="00AA62C4"/>
    <w:rsid w:val="00AA6336"/>
    <w:rsid w:val="00AA635B"/>
    <w:rsid w:val="00AA6A1F"/>
    <w:rsid w:val="00AA6A91"/>
    <w:rsid w:val="00AA6AC8"/>
    <w:rsid w:val="00AA6B44"/>
    <w:rsid w:val="00AA6D88"/>
    <w:rsid w:val="00AA6EE4"/>
    <w:rsid w:val="00AA6F62"/>
    <w:rsid w:val="00AA6F8D"/>
    <w:rsid w:val="00AA6FF2"/>
    <w:rsid w:val="00AA717D"/>
    <w:rsid w:val="00AA71F2"/>
    <w:rsid w:val="00AA7431"/>
    <w:rsid w:val="00AA74A0"/>
    <w:rsid w:val="00AA75F0"/>
    <w:rsid w:val="00AA77DC"/>
    <w:rsid w:val="00AA77ED"/>
    <w:rsid w:val="00AA7BE1"/>
    <w:rsid w:val="00AA7EE6"/>
    <w:rsid w:val="00AA7FED"/>
    <w:rsid w:val="00AB011E"/>
    <w:rsid w:val="00AB0811"/>
    <w:rsid w:val="00AB0DC1"/>
    <w:rsid w:val="00AB0E93"/>
    <w:rsid w:val="00AB0F6C"/>
    <w:rsid w:val="00AB1565"/>
    <w:rsid w:val="00AB19D2"/>
    <w:rsid w:val="00AB1B00"/>
    <w:rsid w:val="00AB1C0E"/>
    <w:rsid w:val="00AB1CE8"/>
    <w:rsid w:val="00AB2151"/>
    <w:rsid w:val="00AB22A2"/>
    <w:rsid w:val="00AB25F5"/>
    <w:rsid w:val="00AB2612"/>
    <w:rsid w:val="00AB264E"/>
    <w:rsid w:val="00AB26A9"/>
    <w:rsid w:val="00AB26BB"/>
    <w:rsid w:val="00AB2869"/>
    <w:rsid w:val="00AB2AA9"/>
    <w:rsid w:val="00AB2B27"/>
    <w:rsid w:val="00AB2B54"/>
    <w:rsid w:val="00AB2BB7"/>
    <w:rsid w:val="00AB2D81"/>
    <w:rsid w:val="00AB33AD"/>
    <w:rsid w:val="00AB3442"/>
    <w:rsid w:val="00AB35DA"/>
    <w:rsid w:val="00AB3603"/>
    <w:rsid w:val="00AB384F"/>
    <w:rsid w:val="00AB39A5"/>
    <w:rsid w:val="00AB3AA5"/>
    <w:rsid w:val="00AB3CD1"/>
    <w:rsid w:val="00AB3D9B"/>
    <w:rsid w:val="00AB3DF3"/>
    <w:rsid w:val="00AB3ED0"/>
    <w:rsid w:val="00AB4279"/>
    <w:rsid w:val="00AB4534"/>
    <w:rsid w:val="00AB46EC"/>
    <w:rsid w:val="00AB4818"/>
    <w:rsid w:val="00AB483D"/>
    <w:rsid w:val="00AB4C81"/>
    <w:rsid w:val="00AB4CB3"/>
    <w:rsid w:val="00AB4D1F"/>
    <w:rsid w:val="00AB4D28"/>
    <w:rsid w:val="00AB4D37"/>
    <w:rsid w:val="00AB4E95"/>
    <w:rsid w:val="00AB4ECF"/>
    <w:rsid w:val="00AB4EEF"/>
    <w:rsid w:val="00AB4F56"/>
    <w:rsid w:val="00AB500A"/>
    <w:rsid w:val="00AB51B9"/>
    <w:rsid w:val="00AB56AC"/>
    <w:rsid w:val="00AB574A"/>
    <w:rsid w:val="00AB579D"/>
    <w:rsid w:val="00AB5844"/>
    <w:rsid w:val="00AB5860"/>
    <w:rsid w:val="00AB5883"/>
    <w:rsid w:val="00AB58FA"/>
    <w:rsid w:val="00AB5A11"/>
    <w:rsid w:val="00AB5A3B"/>
    <w:rsid w:val="00AB5B42"/>
    <w:rsid w:val="00AB61B8"/>
    <w:rsid w:val="00AB628D"/>
    <w:rsid w:val="00AB62C8"/>
    <w:rsid w:val="00AB6404"/>
    <w:rsid w:val="00AB654C"/>
    <w:rsid w:val="00AB6927"/>
    <w:rsid w:val="00AB6A8A"/>
    <w:rsid w:val="00AB6B13"/>
    <w:rsid w:val="00AB6B53"/>
    <w:rsid w:val="00AB6B91"/>
    <w:rsid w:val="00AB6C92"/>
    <w:rsid w:val="00AB70E3"/>
    <w:rsid w:val="00AB73B9"/>
    <w:rsid w:val="00AB7502"/>
    <w:rsid w:val="00AB7A18"/>
    <w:rsid w:val="00AB7A1C"/>
    <w:rsid w:val="00AB7AC3"/>
    <w:rsid w:val="00AB7BF0"/>
    <w:rsid w:val="00AB7D55"/>
    <w:rsid w:val="00AB7DC2"/>
    <w:rsid w:val="00AB7F7E"/>
    <w:rsid w:val="00AC00BE"/>
    <w:rsid w:val="00AC049F"/>
    <w:rsid w:val="00AC04BA"/>
    <w:rsid w:val="00AC04CC"/>
    <w:rsid w:val="00AC0851"/>
    <w:rsid w:val="00AC0942"/>
    <w:rsid w:val="00AC09E6"/>
    <w:rsid w:val="00AC0AD0"/>
    <w:rsid w:val="00AC0B38"/>
    <w:rsid w:val="00AC0EAE"/>
    <w:rsid w:val="00AC0F0C"/>
    <w:rsid w:val="00AC0FC5"/>
    <w:rsid w:val="00AC1551"/>
    <w:rsid w:val="00AC175E"/>
    <w:rsid w:val="00AC1B05"/>
    <w:rsid w:val="00AC2041"/>
    <w:rsid w:val="00AC22C8"/>
    <w:rsid w:val="00AC25BC"/>
    <w:rsid w:val="00AC2803"/>
    <w:rsid w:val="00AC2A86"/>
    <w:rsid w:val="00AC2E88"/>
    <w:rsid w:val="00AC324A"/>
    <w:rsid w:val="00AC356B"/>
    <w:rsid w:val="00AC3C3A"/>
    <w:rsid w:val="00AC3CB4"/>
    <w:rsid w:val="00AC4170"/>
    <w:rsid w:val="00AC42E4"/>
    <w:rsid w:val="00AC452D"/>
    <w:rsid w:val="00AC4541"/>
    <w:rsid w:val="00AC4658"/>
    <w:rsid w:val="00AC4A0B"/>
    <w:rsid w:val="00AC4A0D"/>
    <w:rsid w:val="00AC4AE1"/>
    <w:rsid w:val="00AC4AFC"/>
    <w:rsid w:val="00AC4C79"/>
    <w:rsid w:val="00AC4F61"/>
    <w:rsid w:val="00AC4FE0"/>
    <w:rsid w:val="00AC505C"/>
    <w:rsid w:val="00AC523A"/>
    <w:rsid w:val="00AC53E2"/>
    <w:rsid w:val="00AC5522"/>
    <w:rsid w:val="00AC5673"/>
    <w:rsid w:val="00AC5843"/>
    <w:rsid w:val="00AC5995"/>
    <w:rsid w:val="00AC5A44"/>
    <w:rsid w:val="00AC5CCE"/>
    <w:rsid w:val="00AC63B6"/>
    <w:rsid w:val="00AC6443"/>
    <w:rsid w:val="00AC6510"/>
    <w:rsid w:val="00AC6941"/>
    <w:rsid w:val="00AC6A93"/>
    <w:rsid w:val="00AC6D94"/>
    <w:rsid w:val="00AC6DD5"/>
    <w:rsid w:val="00AC6ED8"/>
    <w:rsid w:val="00AC6EE4"/>
    <w:rsid w:val="00AC70E6"/>
    <w:rsid w:val="00AC74EA"/>
    <w:rsid w:val="00AC7685"/>
    <w:rsid w:val="00AC77AA"/>
    <w:rsid w:val="00AC77FB"/>
    <w:rsid w:val="00AC7A5C"/>
    <w:rsid w:val="00AD0219"/>
    <w:rsid w:val="00AD05A9"/>
    <w:rsid w:val="00AD074C"/>
    <w:rsid w:val="00AD07BC"/>
    <w:rsid w:val="00AD0AF6"/>
    <w:rsid w:val="00AD0C61"/>
    <w:rsid w:val="00AD0CE7"/>
    <w:rsid w:val="00AD0D36"/>
    <w:rsid w:val="00AD0D99"/>
    <w:rsid w:val="00AD1614"/>
    <w:rsid w:val="00AD174E"/>
    <w:rsid w:val="00AD1848"/>
    <w:rsid w:val="00AD1A03"/>
    <w:rsid w:val="00AD1A1A"/>
    <w:rsid w:val="00AD1AD8"/>
    <w:rsid w:val="00AD1C4C"/>
    <w:rsid w:val="00AD1C66"/>
    <w:rsid w:val="00AD1D06"/>
    <w:rsid w:val="00AD1E6F"/>
    <w:rsid w:val="00AD1E7C"/>
    <w:rsid w:val="00AD1F07"/>
    <w:rsid w:val="00AD203C"/>
    <w:rsid w:val="00AD22E0"/>
    <w:rsid w:val="00AD299A"/>
    <w:rsid w:val="00AD2D0A"/>
    <w:rsid w:val="00AD2D43"/>
    <w:rsid w:val="00AD2E7D"/>
    <w:rsid w:val="00AD3173"/>
    <w:rsid w:val="00AD3581"/>
    <w:rsid w:val="00AD390A"/>
    <w:rsid w:val="00AD3AA3"/>
    <w:rsid w:val="00AD3FD3"/>
    <w:rsid w:val="00AD445D"/>
    <w:rsid w:val="00AD44C3"/>
    <w:rsid w:val="00AD45F0"/>
    <w:rsid w:val="00AD490C"/>
    <w:rsid w:val="00AD4A0C"/>
    <w:rsid w:val="00AD4AEB"/>
    <w:rsid w:val="00AD4C24"/>
    <w:rsid w:val="00AD4CDC"/>
    <w:rsid w:val="00AD4D26"/>
    <w:rsid w:val="00AD4DCD"/>
    <w:rsid w:val="00AD4ED4"/>
    <w:rsid w:val="00AD52CB"/>
    <w:rsid w:val="00AD53A0"/>
    <w:rsid w:val="00AD53B2"/>
    <w:rsid w:val="00AD553D"/>
    <w:rsid w:val="00AD573E"/>
    <w:rsid w:val="00AD5798"/>
    <w:rsid w:val="00AD59D5"/>
    <w:rsid w:val="00AD5D95"/>
    <w:rsid w:val="00AD5DBB"/>
    <w:rsid w:val="00AD5F7D"/>
    <w:rsid w:val="00AD603F"/>
    <w:rsid w:val="00AD606C"/>
    <w:rsid w:val="00AD60AC"/>
    <w:rsid w:val="00AD62F9"/>
    <w:rsid w:val="00AD6607"/>
    <w:rsid w:val="00AD667B"/>
    <w:rsid w:val="00AD669E"/>
    <w:rsid w:val="00AD66B2"/>
    <w:rsid w:val="00AD6887"/>
    <w:rsid w:val="00AD6FE2"/>
    <w:rsid w:val="00AD7061"/>
    <w:rsid w:val="00AD7120"/>
    <w:rsid w:val="00AD7122"/>
    <w:rsid w:val="00AD725C"/>
    <w:rsid w:val="00AD7389"/>
    <w:rsid w:val="00AD7813"/>
    <w:rsid w:val="00AD7B0C"/>
    <w:rsid w:val="00AD7BF8"/>
    <w:rsid w:val="00AD7E27"/>
    <w:rsid w:val="00AD7F41"/>
    <w:rsid w:val="00AE0231"/>
    <w:rsid w:val="00AE02D2"/>
    <w:rsid w:val="00AE033A"/>
    <w:rsid w:val="00AE06AB"/>
    <w:rsid w:val="00AE07E3"/>
    <w:rsid w:val="00AE0831"/>
    <w:rsid w:val="00AE08C3"/>
    <w:rsid w:val="00AE08D7"/>
    <w:rsid w:val="00AE098D"/>
    <w:rsid w:val="00AE0F02"/>
    <w:rsid w:val="00AE100F"/>
    <w:rsid w:val="00AE11C6"/>
    <w:rsid w:val="00AE125A"/>
    <w:rsid w:val="00AE14BC"/>
    <w:rsid w:val="00AE16E8"/>
    <w:rsid w:val="00AE16EF"/>
    <w:rsid w:val="00AE16F4"/>
    <w:rsid w:val="00AE1B1F"/>
    <w:rsid w:val="00AE1F8D"/>
    <w:rsid w:val="00AE2256"/>
    <w:rsid w:val="00AE2795"/>
    <w:rsid w:val="00AE2800"/>
    <w:rsid w:val="00AE28D5"/>
    <w:rsid w:val="00AE2A32"/>
    <w:rsid w:val="00AE2C87"/>
    <w:rsid w:val="00AE2CFA"/>
    <w:rsid w:val="00AE3091"/>
    <w:rsid w:val="00AE312D"/>
    <w:rsid w:val="00AE3180"/>
    <w:rsid w:val="00AE351D"/>
    <w:rsid w:val="00AE387F"/>
    <w:rsid w:val="00AE3B65"/>
    <w:rsid w:val="00AE3CA7"/>
    <w:rsid w:val="00AE3FF8"/>
    <w:rsid w:val="00AE4060"/>
    <w:rsid w:val="00AE41FB"/>
    <w:rsid w:val="00AE4321"/>
    <w:rsid w:val="00AE47F4"/>
    <w:rsid w:val="00AE4DD5"/>
    <w:rsid w:val="00AE5211"/>
    <w:rsid w:val="00AE54B1"/>
    <w:rsid w:val="00AE5555"/>
    <w:rsid w:val="00AE5692"/>
    <w:rsid w:val="00AE582B"/>
    <w:rsid w:val="00AE58B2"/>
    <w:rsid w:val="00AE59F6"/>
    <w:rsid w:val="00AE5A62"/>
    <w:rsid w:val="00AE5A65"/>
    <w:rsid w:val="00AE5BCD"/>
    <w:rsid w:val="00AE5E06"/>
    <w:rsid w:val="00AE5FDB"/>
    <w:rsid w:val="00AE60B1"/>
    <w:rsid w:val="00AE6456"/>
    <w:rsid w:val="00AE64CF"/>
    <w:rsid w:val="00AE6566"/>
    <w:rsid w:val="00AE658A"/>
    <w:rsid w:val="00AE65DA"/>
    <w:rsid w:val="00AE6C9A"/>
    <w:rsid w:val="00AE6F1A"/>
    <w:rsid w:val="00AE6F31"/>
    <w:rsid w:val="00AE7104"/>
    <w:rsid w:val="00AE713F"/>
    <w:rsid w:val="00AE7679"/>
    <w:rsid w:val="00AE77AD"/>
    <w:rsid w:val="00AE79BE"/>
    <w:rsid w:val="00AE7A80"/>
    <w:rsid w:val="00AE7C40"/>
    <w:rsid w:val="00AF0260"/>
    <w:rsid w:val="00AF07AD"/>
    <w:rsid w:val="00AF0A5D"/>
    <w:rsid w:val="00AF0A67"/>
    <w:rsid w:val="00AF0BF5"/>
    <w:rsid w:val="00AF0C52"/>
    <w:rsid w:val="00AF0C6A"/>
    <w:rsid w:val="00AF0DA3"/>
    <w:rsid w:val="00AF0E25"/>
    <w:rsid w:val="00AF122C"/>
    <w:rsid w:val="00AF128D"/>
    <w:rsid w:val="00AF15CD"/>
    <w:rsid w:val="00AF177A"/>
    <w:rsid w:val="00AF186B"/>
    <w:rsid w:val="00AF18C7"/>
    <w:rsid w:val="00AF18E0"/>
    <w:rsid w:val="00AF1AF3"/>
    <w:rsid w:val="00AF1CAF"/>
    <w:rsid w:val="00AF1D53"/>
    <w:rsid w:val="00AF1D64"/>
    <w:rsid w:val="00AF1E97"/>
    <w:rsid w:val="00AF2423"/>
    <w:rsid w:val="00AF249E"/>
    <w:rsid w:val="00AF256D"/>
    <w:rsid w:val="00AF25D7"/>
    <w:rsid w:val="00AF2767"/>
    <w:rsid w:val="00AF2A31"/>
    <w:rsid w:val="00AF2B71"/>
    <w:rsid w:val="00AF2E8C"/>
    <w:rsid w:val="00AF2F89"/>
    <w:rsid w:val="00AF301F"/>
    <w:rsid w:val="00AF3113"/>
    <w:rsid w:val="00AF3193"/>
    <w:rsid w:val="00AF3259"/>
    <w:rsid w:val="00AF367B"/>
    <w:rsid w:val="00AF3805"/>
    <w:rsid w:val="00AF3AB3"/>
    <w:rsid w:val="00AF3C3C"/>
    <w:rsid w:val="00AF3C88"/>
    <w:rsid w:val="00AF3CA6"/>
    <w:rsid w:val="00AF3CF6"/>
    <w:rsid w:val="00AF3D0F"/>
    <w:rsid w:val="00AF3EDA"/>
    <w:rsid w:val="00AF4182"/>
    <w:rsid w:val="00AF4205"/>
    <w:rsid w:val="00AF4371"/>
    <w:rsid w:val="00AF43A7"/>
    <w:rsid w:val="00AF4498"/>
    <w:rsid w:val="00AF49ED"/>
    <w:rsid w:val="00AF504D"/>
    <w:rsid w:val="00AF52D7"/>
    <w:rsid w:val="00AF543F"/>
    <w:rsid w:val="00AF565D"/>
    <w:rsid w:val="00AF56AF"/>
    <w:rsid w:val="00AF5808"/>
    <w:rsid w:val="00AF602F"/>
    <w:rsid w:val="00AF60CA"/>
    <w:rsid w:val="00AF64C5"/>
    <w:rsid w:val="00AF6590"/>
    <w:rsid w:val="00AF6835"/>
    <w:rsid w:val="00AF6A58"/>
    <w:rsid w:val="00AF6C83"/>
    <w:rsid w:val="00AF6CD0"/>
    <w:rsid w:val="00AF6E09"/>
    <w:rsid w:val="00AF6FBE"/>
    <w:rsid w:val="00AF7174"/>
    <w:rsid w:val="00AF730F"/>
    <w:rsid w:val="00AF7AC3"/>
    <w:rsid w:val="00AF7D14"/>
    <w:rsid w:val="00AF7F1A"/>
    <w:rsid w:val="00B002FD"/>
    <w:rsid w:val="00B00328"/>
    <w:rsid w:val="00B00480"/>
    <w:rsid w:val="00B00533"/>
    <w:rsid w:val="00B0055C"/>
    <w:rsid w:val="00B00611"/>
    <w:rsid w:val="00B00667"/>
    <w:rsid w:val="00B01014"/>
    <w:rsid w:val="00B0152D"/>
    <w:rsid w:val="00B01561"/>
    <w:rsid w:val="00B017BD"/>
    <w:rsid w:val="00B01801"/>
    <w:rsid w:val="00B01D48"/>
    <w:rsid w:val="00B01D89"/>
    <w:rsid w:val="00B02195"/>
    <w:rsid w:val="00B0220A"/>
    <w:rsid w:val="00B0247C"/>
    <w:rsid w:val="00B02650"/>
    <w:rsid w:val="00B02C13"/>
    <w:rsid w:val="00B02F04"/>
    <w:rsid w:val="00B02FCC"/>
    <w:rsid w:val="00B0303E"/>
    <w:rsid w:val="00B0332C"/>
    <w:rsid w:val="00B0340B"/>
    <w:rsid w:val="00B036AE"/>
    <w:rsid w:val="00B036CE"/>
    <w:rsid w:val="00B037B8"/>
    <w:rsid w:val="00B03819"/>
    <w:rsid w:val="00B039B9"/>
    <w:rsid w:val="00B03A8E"/>
    <w:rsid w:val="00B03AD9"/>
    <w:rsid w:val="00B03F0B"/>
    <w:rsid w:val="00B040D1"/>
    <w:rsid w:val="00B0441E"/>
    <w:rsid w:val="00B04429"/>
    <w:rsid w:val="00B04860"/>
    <w:rsid w:val="00B0491A"/>
    <w:rsid w:val="00B0494F"/>
    <w:rsid w:val="00B04C0B"/>
    <w:rsid w:val="00B04EBD"/>
    <w:rsid w:val="00B04ED9"/>
    <w:rsid w:val="00B04F9C"/>
    <w:rsid w:val="00B04FAD"/>
    <w:rsid w:val="00B05325"/>
    <w:rsid w:val="00B053C7"/>
    <w:rsid w:val="00B05418"/>
    <w:rsid w:val="00B0581E"/>
    <w:rsid w:val="00B05922"/>
    <w:rsid w:val="00B05D9D"/>
    <w:rsid w:val="00B05E7C"/>
    <w:rsid w:val="00B060AC"/>
    <w:rsid w:val="00B060EB"/>
    <w:rsid w:val="00B061E6"/>
    <w:rsid w:val="00B06263"/>
    <w:rsid w:val="00B06272"/>
    <w:rsid w:val="00B0629F"/>
    <w:rsid w:val="00B064BA"/>
    <w:rsid w:val="00B064BB"/>
    <w:rsid w:val="00B064E7"/>
    <w:rsid w:val="00B0680B"/>
    <w:rsid w:val="00B06930"/>
    <w:rsid w:val="00B069EF"/>
    <w:rsid w:val="00B06A0C"/>
    <w:rsid w:val="00B06C90"/>
    <w:rsid w:val="00B06E53"/>
    <w:rsid w:val="00B07297"/>
    <w:rsid w:val="00B076C9"/>
    <w:rsid w:val="00B07725"/>
    <w:rsid w:val="00B0794F"/>
    <w:rsid w:val="00B079D7"/>
    <w:rsid w:val="00B07ACF"/>
    <w:rsid w:val="00B07DEA"/>
    <w:rsid w:val="00B07FCF"/>
    <w:rsid w:val="00B10021"/>
    <w:rsid w:val="00B101D1"/>
    <w:rsid w:val="00B102FA"/>
    <w:rsid w:val="00B105B2"/>
    <w:rsid w:val="00B10A26"/>
    <w:rsid w:val="00B10D51"/>
    <w:rsid w:val="00B10E25"/>
    <w:rsid w:val="00B10EB7"/>
    <w:rsid w:val="00B10F33"/>
    <w:rsid w:val="00B10F4D"/>
    <w:rsid w:val="00B10FC4"/>
    <w:rsid w:val="00B10FCF"/>
    <w:rsid w:val="00B1122C"/>
    <w:rsid w:val="00B1125B"/>
    <w:rsid w:val="00B11555"/>
    <w:rsid w:val="00B116A2"/>
    <w:rsid w:val="00B118DE"/>
    <w:rsid w:val="00B1199B"/>
    <w:rsid w:val="00B11A0C"/>
    <w:rsid w:val="00B11AB0"/>
    <w:rsid w:val="00B11B29"/>
    <w:rsid w:val="00B11C5D"/>
    <w:rsid w:val="00B11E73"/>
    <w:rsid w:val="00B1203B"/>
    <w:rsid w:val="00B1217A"/>
    <w:rsid w:val="00B12267"/>
    <w:rsid w:val="00B12271"/>
    <w:rsid w:val="00B12319"/>
    <w:rsid w:val="00B123CB"/>
    <w:rsid w:val="00B12583"/>
    <w:rsid w:val="00B125FF"/>
    <w:rsid w:val="00B129AA"/>
    <w:rsid w:val="00B12C4D"/>
    <w:rsid w:val="00B12EAD"/>
    <w:rsid w:val="00B12F19"/>
    <w:rsid w:val="00B131EC"/>
    <w:rsid w:val="00B13254"/>
    <w:rsid w:val="00B133A6"/>
    <w:rsid w:val="00B13A52"/>
    <w:rsid w:val="00B13D58"/>
    <w:rsid w:val="00B13E4B"/>
    <w:rsid w:val="00B13FEF"/>
    <w:rsid w:val="00B141B6"/>
    <w:rsid w:val="00B14465"/>
    <w:rsid w:val="00B146E2"/>
    <w:rsid w:val="00B1486D"/>
    <w:rsid w:val="00B14A87"/>
    <w:rsid w:val="00B14B0A"/>
    <w:rsid w:val="00B14B1F"/>
    <w:rsid w:val="00B14BFC"/>
    <w:rsid w:val="00B14C66"/>
    <w:rsid w:val="00B14D44"/>
    <w:rsid w:val="00B14F3A"/>
    <w:rsid w:val="00B15008"/>
    <w:rsid w:val="00B152DA"/>
    <w:rsid w:val="00B1541E"/>
    <w:rsid w:val="00B154C8"/>
    <w:rsid w:val="00B159EE"/>
    <w:rsid w:val="00B15B1E"/>
    <w:rsid w:val="00B16635"/>
    <w:rsid w:val="00B16753"/>
    <w:rsid w:val="00B168EB"/>
    <w:rsid w:val="00B16ABE"/>
    <w:rsid w:val="00B16AE4"/>
    <w:rsid w:val="00B16C3A"/>
    <w:rsid w:val="00B16CF3"/>
    <w:rsid w:val="00B16D69"/>
    <w:rsid w:val="00B17026"/>
    <w:rsid w:val="00B171D9"/>
    <w:rsid w:val="00B172A9"/>
    <w:rsid w:val="00B179F9"/>
    <w:rsid w:val="00B17A65"/>
    <w:rsid w:val="00B17D23"/>
    <w:rsid w:val="00B17E33"/>
    <w:rsid w:val="00B17F7E"/>
    <w:rsid w:val="00B20078"/>
    <w:rsid w:val="00B200B2"/>
    <w:rsid w:val="00B20575"/>
    <w:rsid w:val="00B20706"/>
    <w:rsid w:val="00B2077B"/>
    <w:rsid w:val="00B20781"/>
    <w:rsid w:val="00B20AF9"/>
    <w:rsid w:val="00B20F35"/>
    <w:rsid w:val="00B21013"/>
    <w:rsid w:val="00B2101B"/>
    <w:rsid w:val="00B21118"/>
    <w:rsid w:val="00B211BF"/>
    <w:rsid w:val="00B2143C"/>
    <w:rsid w:val="00B21810"/>
    <w:rsid w:val="00B21D31"/>
    <w:rsid w:val="00B21EF4"/>
    <w:rsid w:val="00B221C6"/>
    <w:rsid w:val="00B22434"/>
    <w:rsid w:val="00B22518"/>
    <w:rsid w:val="00B225AA"/>
    <w:rsid w:val="00B2282A"/>
    <w:rsid w:val="00B22A5D"/>
    <w:rsid w:val="00B22B2C"/>
    <w:rsid w:val="00B22C05"/>
    <w:rsid w:val="00B2309F"/>
    <w:rsid w:val="00B232AF"/>
    <w:rsid w:val="00B2351A"/>
    <w:rsid w:val="00B236EF"/>
    <w:rsid w:val="00B23811"/>
    <w:rsid w:val="00B238D6"/>
    <w:rsid w:val="00B23EF5"/>
    <w:rsid w:val="00B24468"/>
    <w:rsid w:val="00B246CE"/>
    <w:rsid w:val="00B247D6"/>
    <w:rsid w:val="00B248B1"/>
    <w:rsid w:val="00B2499C"/>
    <w:rsid w:val="00B24B21"/>
    <w:rsid w:val="00B24C35"/>
    <w:rsid w:val="00B24EC2"/>
    <w:rsid w:val="00B250FC"/>
    <w:rsid w:val="00B25214"/>
    <w:rsid w:val="00B25329"/>
    <w:rsid w:val="00B25463"/>
    <w:rsid w:val="00B256C6"/>
    <w:rsid w:val="00B25C9F"/>
    <w:rsid w:val="00B25E43"/>
    <w:rsid w:val="00B25EAB"/>
    <w:rsid w:val="00B2640B"/>
    <w:rsid w:val="00B26871"/>
    <w:rsid w:val="00B26B46"/>
    <w:rsid w:val="00B26BDE"/>
    <w:rsid w:val="00B26D64"/>
    <w:rsid w:val="00B27000"/>
    <w:rsid w:val="00B27015"/>
    <w:rsid w:val="00B2701D"/>
    <w:rsid w:val="00B2708C"/>
    <w:rsid w:val="00B270C4"/>
    <w:rsid w:val="00B274C5"/>
    <w:rsid w:val="00B27564"/>
    <w:rsid w:val="00B27848"/>
    <w:rsid w:val="00B279AF"/>
    <w:rsid w:val="00B27B43"/>
    <w:rsid w:val="00B27B52"/>
    <w:rsid w:val="00B27CF8"/>
    <w:rsid w:val="00B27FA1"/>
    <w:rsid w:val="00B30015"/>
    <w:rsid w:val="00B30043"/>
    <w:rsid w:val="00B3033F"/>
    <w:rsid w:val="00B30380"/>
    <w:rsid w:val="00B307BE"/>
    <w:rsid w:val="00B30899"/>
    <w:rsid w:val="00B30D07"/>
    <w:rsid w:val="00B30DE6"/>
    <w:rsid w:val="00B30E2A"/>
    <w:rsid w:val="00B30E4D"/>
    <w:rsid w:val="00B30FD6"/>
    <w:rsid w:val="00B31502"/>
    <w:rsid w:val="00B31552"/>
    <w:rsid w:val="00B31617"/>
    <w:rsid w:val="00B3177E"/>
    <w:rsid w:val="00B317D8"/>
    <w:rsid w:val="00B31C23"/>
    <w:rsid w:val="00B31EF3"/>
    <w:rsid w:val="00B31F72"/>
    <w:rsid w:val="00B31FDA"/>
    <w:rsid w:val="00B320CB"/>
    <w:rsid w:val="00B32181"/>
    <w:rsid w:val="00B3234D"/>
    <w:rsid w:val="00B323ED"/>
    <w:rsid w:val="00B326C9"/>
    <w:rsid w:val="00B32775"/>
    <w:rsid w:val="00B32818"/>
    <w:rsid w:val="00B32990"/>
    <w:rsid w:val="00B32A81"/>
    <w:rsid w:val="00B32B3D"/>
    <w:rsid w:val="00B32C69"/>
    <w:rsid w:val="00B330FF"/>
    <w:rsid w:val="00B33152"/>
    <w:rsid w:val="00B334E9"/>
    <w:rsid w:val="00B33676"/>
    <w:rsid w:val="00B3374B"/>
    <w:rsid w:val="00B33D01"/>
    <w:rsid w:val="00B340CE"/>
    <w:rsid w:val="00B34151"/>
    <w:rsid w:val="00B343AD"/>
    <w:rsid w:val="00B344D4"/>
    <w:rsid w:val="00B346F1"/>
    <w:rsid w:val="00B349BE"/>
    <w:rsid w:val="00B349EB"/>
    <w:rsid w:val="00B34AE5"/>
    <w:rsid w:val="00B34DC6"/>
    <w:rsid w:val="00B35099"/>
    <w:rsid w:val="00B3515B"/>
    <w:rsid w:val="00B35196"/>
    <w:rsid w:val="00B352EF"/>
    <w:rsid w:val="00B35344"/>
    <w:rsid w:val="00B353E2"/>
    <w:rsid w:val="00B3545F"/>
    <w:rsid w:val="00B356BA"/>
    <w:rsid w:val="00B358F2"/>
    <w:rsid w:val="00B36029"/>
    <w:rsid w:val="00B36366"/>
    <w:rsid w:val="00B36652"/>
    <w:rsid w:val="00B367F5"/>
    <w:rsid w:val="00B368E1"/>
    <w:rsid w:val="00B36A62"/>
    <w:rsid w:val="00B36A9B"/>
    <w:rsid w:val="00B36AD2"/>
    <w:rsid w:val="00B36D6B"/>
    <w:rsid w:val="00B37073"/>
    <w:rsid w:val="00B370C1"/>
    <w:rsid w:val="00B370CA"/>
    <w:rsid w:val="00B37550"/>
    <w:rsid w:val="00B37674"/>
    <w:rsid w:val="00B3769C"/>
    <w:rsid w:val="00B376AF"/>
    <w:rsid w:val="00B377A6"/>
    <w:rsid w:val="00B3791D"/>
    <w:rsid w:val="00B37A00"/>
    <w:rsid w:val="00B37EF9"/>
    <w:rsid w:val="00B406F2"/>
    <w:rsid w:val="00B4089C"/>
    <w:rsid w:val="00B40AE8"/>
    <w:rsid w:val="00B40B45"/>
    <w:rsid w:val="00B40BDF"/>
    <w:rsid w:val="00B40C63"/>
    <w:rsid w:val="00B40DCF"/>
    <w:rsid w:val="00B41097"/>
    <w:rsid w:val="00B41307"/>
    <w:rsid w:val="00B41650"/>
    <w:rsid w:val="00B41693"/>
    <w:rsid w:val="00B418A3"/>
    <w:rsid w:val="00B4191B"/>
    <w:rsid w:val="00B41997"/>
    <w:rsid w:val="00B41A55"/>
    <w:rsid w:val="00B41D20"/>
    <w:rsid w:val="00B41EA0"/>
    <w:rsid w:val="00B4204C"/>
    <w:rsid w:val="00B421F6"/>
    <w:rsid w:val="00B422F7"/>
    <w:rsid w:val="00B424A0"/>
    <w:rsid w:val="00B426C4"/>
    <w:rsid w:val="00B42816"/>
    <w:rsid w:val="00B42936"/>
    <w:rsid w:val="00B42ACE"/>
    <w:rsid w:val="00B42B06"/>
    <w:rsid w:val="00B42B8A"/>
    <w:rsid w:val="00B42E95"/>
    <w:rsid w:val="00B4301D"/>
    <w:rsid w:val="00B43432"/>
    <w:rsid w:val="00B43873"/>
    <w:rsid w:val="00B43A8B"/>
    <w:rsid w:val="00B43B84"/>
    <w:rsid w:val="00B43C3B"/>
    <w:rsid w:val="00B43D77"/>
    <w:rsid w:val="00B43E90"/>
    <w:rsid w:val="00B440AC"/>
    <w:rsid w:val="00B4415D"/>
    <w:rsid w:val="00B4417A"/>
    <w:rsid w:val="00B44386"/>
    <w:rsid w:val="00B445DD"/>
    <w:rsid w:val="00B44690"/>
    <w:rsid w:val="00B44708"/>
    <w:rsid w:val="00B447F4"/>
    <w:rsid w:val="00B448B1"/>
    <w:rsid w:val="00B44BD1"/>
    <w:rsid w:val="00B44D96"/>
    <w:rsid w:val="00B44FBF"/>
    <w:rsid w:val="00B45030"/>
    <w:rsid w:val="00B450EE"/>
    <w:rsid w:val="00B450F1"/>
    <w:rsid w:val="00B452A1"/>
    <w:rsid w:val="00B452ED"/>
    <w:rsid w:val="00B45321"/>
    <w:rsid w:val="00B453BF"/>
    <w:rsid w:val="00B45440"/>
    <w:rsid w:val="00B45657"/>
    <w:rsid w:val="00B456BD"/>
    <w:rsid w:val="00B456FC"/>
    <w:rsid w:val="00B45719"/>
    <w:rsid w:val="00B45AE8"/>
    <w:rsid w:val="00B45B35"/>
    <w:rsid w:val="00B45B52"/>
    <w:rsid w:val="00B45B59"/>
    <w:rsid w:val="00B45C42"/>
    <w:rsid w:val="00B45D4F"/>
    <w:rsid w:val="00B45E08"/>
    <w:rsid w:val="00B45E47"/>
    <w:rsid w:val="00B45FCD"/>
    <w:rsid w:val="00B467BE"/>
    <w:rsid w:val="00B4686B"/>
    <w:rsid w:val="00B46891"/>
    <w:rsid w:val="00B46920"/>
    <w:rsid w:val="00B46F2B"/>
    <w:rsid w:val="00B47281"/>
    <w:rsid w:val="00B47392"/>
    <w:rsid w:val="00B474A8"/>
    <w:rsid w:val="00B47586"/>
    <w:rsid w:val="00B47743"/>
    <w:rsid w:val="00B478B8"/>
    <w:rsid w:val="00B478FD"/>
    <w:rsid w:val="00B47C62"/>
    <w:rsid w:val="00B47D4D"/>
    <w:rsid w:val="00B47F2E"/>
    <w:rsid w:val="00B47FD4"/>
    <w:rsid w:val="00B500B7"/>
    <w:rsid w:val="00B50240"/>
    <w:rsid w:val="00B502BD"/>
    <w:rsid w:val="00B50306"/>
    <w:rsid w:val="00B50467"/>
    <w:rsid w:val="00B504C2"/>
    <w:rsid w:val="00B507FE"/>
    <w:rsid w:val="00B50ACC"/>
    <w:rsid w:val="00B50D2D"/>
    <w:rsid w:val="00B50D36"/>
    <w:rsid w:val="00B50FDD"/>
    <w:rsid w:val="00B5100F"/>
    <w:rsid w:val="00B51093"/>
    <w:rsid w:val="00B51210"/>
    <w:rsid w:val="00B513A8"/>
    <w:rsid w:val="00B51554"/>
    <w:rsid w:val="00B51C43"/>
    <w:rsid w:val="00B51C90"/>
    <w:rsid w:val="00B51DF1"/>
    <w:rsid w:val="00B51EE1"/>
    <w:rsid w:val="00B52374"/>
    <w:rsid w:val="00B5254C"/>
    <w:rsid w:val="00B527EB"/>
    <w:rsid w:val="00B52A09"/>
    <w:rsid w:val="00B52A39"/>
    <w:rsid w:val="00B52AB9"/>
    <w:rsid w:val="00B52E79"/>
    <w:rsid w:val="00B52F74"/>
    <w:rsid w:val="00B531A3"/>
    <w:rsid w:val="00B531AC"/>
    <w:rsid w:val="00B53311"/>
    <w:rsid w:val="00B5357C"/>
    <w:rsid w:val="00B5361A"/>
    <w:rsid w:val="00B53762"/>
    <w:rsid w:val="00B5379B"/>
    <w:rsid w:val="00B537F2"/>
    <w:rsid w:val="00B53A2C"/>
    <w:rsid w:val="00B53D69"/>
    <w:rsid w:val="00B53F6D"/>
    <w:rsid w:val="00B54264"/>
    <w:rsid w:val="00B54285"/>
    <w:rsid w:val="00B543C5"/>
    <w:rsid w:val="00B5455F"/>
    <w:rsid w:val="00B5467D"/>
    <w:rsid w:val="00B54951"/>
    <w:rsid w:val="00B54B43"/>
    <w:rsid w:val="00B54E28"/>
    <w:rsid w:val="00B55018"/>
    <w:rsid w:val="00B5515C"/>
    <w:rsid w:val="00B5518C"/>
    <w:rsid w:val="00B5519A"/>
    <w:rsid w:val="00B556D7"/>
    <w:rsid w:val="00B55846"/>
    <w:rsid w:val="00B558AA"/>
    <w:rsid w:val="00B55AF5"/>
    <w:rsid w:val="00B55BAA"/>
    <w:rsid w:val="00B55D77"/>
    <w:rsid w:val="00B55F2F"/>
    <w:rsid w:val="00B55F65"/>
    <w:rsid w:val="00B56579"/>
    <w:rsid w:val="00B565B5"/>
    <w:rsid w:val="00B56A52"/>
    <w:rsid w:val="00B56AB6"/>
    <w:rsid w:val="00B56B67"/>
    <w:rsid w:val="00B56BDD"/>
    <w:rsid w:val="00B56F3D"/>
    <w:rsid w:val="00B57056"/>
    <w:rsid w:val="00B5710A"/>
    <w:rsid w:val="00B57276"/>
    <w:rsid w:val="00B574B5"/>
    <w:rsid w:val="00B57CE0"/>
    <w:rsid w:val="00B57F3D"/>
    <w:rsid w:val="00B57F72"/>
    <w:rsid w:val="00B600C7"/>
    <w:rsid w:val="00B6035E"/>
    <w:rsid w:val="00B607DF"/>
    <w:rsid w:val="00B6090D"/>
    <w:rsid w:val="00B6108F"/>
    <w:rsid w:val="00B610E1"/>
    <w:rsid w:val="00B61425"/>
    <w:rsid w:val="00B614FA"/>
    <w:rsid w:val="00B61710"/>
    <w:rsid w:val="00B61756"/>
    <w:rsid w:val="00B61844"/>
    <w:rsid w:val="00B6193F"/>
    <w:rsid w:val="00B61BFC"/>
    <w:rsid w:val="00B61EAF"/>
    <w:rsid w:val="00B6253B"/>
    <w:rsid w:val="00B62AC9"/>
    <w:rsid w:val="00B62B40"/>
    <w:rsid w:val="00B62B62"/>
    <w:rsid w:val="00B62D1D"/>
    <w:rsid w:val="00B62F5D"/>
    <w:rsid w:val="00B62FF2"/>
    <w:rsid w:val="00B6306C"/>
    <w:rsid w:val="00B6310C"/>
    <w:rsid w:val="00B635CB"/>
    <w:rsid w:val="00B6369D"/>
    <w:rsid w:val="00B637A5"/>
    <w:rsid w:val="00B63856"/>
    <w:rsid w:val="00B63ABB"/>
    <w:rsid w:val="00B63D83"/>
    <w:rsid w:val="00B644F6"/>
    <w:rsid w:val="00B6450C"/>
    <w:rsid w:val="00B645C3"/>
    <w:rsid w:val="00B64696"/>
    <w:rsid w:val="00B648A3"/>
    <w:rsid w:val="00B64AA5"/>
    <w:rsid w:val="00B64C3F"/>
    <w:rsid w:val="00B64E22"/>
    <w:rsid w:val="00B64F8D"/>
    <w:rsid w:val="00B64F95"/>
    <w:rsid w:val="00B64F9B"/>
    <w:rsid w:val="00B65120"/>
    <w:rsid w:val="00B651EA"/>
    <w:rsid w:val="00B65379"/>
    <w:rsid w:val="00B656EB"/>
    <w:rsid w:val="00B65706"/>
    <w:rsid w:val="00B6585D"/>
    <w:rsid w:val="00B65ABA"/>
    <w:rsid w:val="00B65DDA"/>
    <w:rsid w:val="00B65F6A"/>
    <w:rsid w:val="00B65FAC"/>
    <w:rsid w:val="00B664AC"/>
    <w:rsid w:val="00B664EF"/>
    <w:rsid w:val="00B66867"/>
    <w:rsid w:val="00B66978"/>
    <w:rsid w:val="00B66A9E"/>
    <w:rsid w:val="00B66CA2"/>
    <w:rsid w:val="00B670E4"/>
    <w:rsid w:val="00B67126"/>
    <w:rsid w:val="00B6748C"/>
    <w:rsid w:val="00B674E5"/>
    <w:rsid w:val="00B67620"/>
    <w:rsid w:val="00B67674"/>
    <w:rsid w:val="00B6784F"/>
    <w:rsid w:val="00B700C4"/>
    <w:rsid w:val="00B70134"/>
    <w:rsid w:val="00B7022D"/>
    <w:rsid w:val="00B7025B"/>
    <w:rsid w:val="00B70436"/>
    <w:rsid w:val="00B704F0"/>
    <w:rsid w:val="00B70A0A"/>
    <w:rsid w:val="00B70A1C"/>
    <w:rsid w:val="00B70ADE"/>
    <w:rsid w:val="00B70EB2"/>
    <w:rsid w:val="00B70EBF"/>
    <w:rsid w:val="00B70FC6"/>
    <w:rsid w:val="00B70FE2"/>
    <w:rsid w:val="00B7137B"/>
    <w:rsid w:val="00B71AEE"/>
    <w:rsid w:val="00B71BF4"/>
    <w:rsid w:val="00B71DD9"/>
    <w:rsid w:val="00B71E55"/>
    <w:rsid w:val="00B71FCA"/>
    <w:rsid w:val="00B72076"/>
    <w:rsid w:val="00B72364"/>
    <w:rsid w:val="00B723E1"/>
    <w:rsid w:val="00B7256E"/>
    <w:rsid w:val="00B72663"/>
    <w:rsid w:val="00B7294B"/>
    <w:rsid w:val="00B72BF0"/>
    <w:rsid w:val="00B72FE6"/>
    <w:rsid w:val="00B7302E"/>
    <w:rsid w:val="00B73033"/>
    <w:rsid w:val="00B7327D"/>
    <w:rsid w:val="00B73553"/>
    <w:rsid w:val="00B736B7"/>
    <w:rsid w:val="00B73787"/>
    <w:rsid w:val="00B738C1"/>
    <w:rsid w:val="00B73908"/>
    <w:rsid w:val="00B73AD8"/>
    <w:rsid w:val="00B73AEB"/>
    <w:rsid w:val="00B73DD2"/>
    <w:rsid w:val="00B73FE1"/>
    <w:rsid w:val="00B73FF6"/>
    <w:rsid w:val="00B74021"/>
    <w:rsid w:val="00B7453A"/>
    <w:rsid w:val="00B74589"/>
    <w:rsid w:val="00B74747"/>
    <w:rsid w:val="00B74C20"/>
    <w:rsid w:val="00B74D6E"/>
    <w:rsid w:val="00B74DC8"/>
    <w:rsid w:val="00B75676"/>
    <w:rsid w:val="00B75A56"/>
    <w:rsid w:val="00B75B47"/>
    <w:rsid w:val="00B75B92"/>
    <w:rsid w:val="00B75CF1"/>
    <w:rsid w:val="00B75F56"/>
    <w:rsid w:val="00B761B6"/>
    <w:rsid w:val="00B76300"/>
    <w:rsid w:val="00B7633B"/>
    <w:rsid w:val="00B76518"/>
    <w:rsid w:val="00B76538"/>
    <w:rsid w:val="00B767DF"/>
    <w:rsid w:val="00B767F1"/>
    <w:rsid w:val="00B76808"/>
    <w:rsid w:val="00B76838"/>
    <w:rsid w:val="00B76A00"/>
    <w:rsid w:val="00B76A7C"/>
    <w:rsid w:val="00B76CCB"/>
    <w:rsid w:val="00B76FD2"/>
    <w:rsid w:val="00B7723E"/>
    <w:rsid w:val="00B773C1"/>
    <w:rsid w:val="00B77757"/>
    <w:rsid w:val="00B777EE"/>
    <w:rsid w:val="00B77A1A"/>
    <w:rsid w:val="00B77A96"/>
    <w:rsid w:val="00B77B28"/>
    <w:rsid w:val="00B77C18"/>
    <w:rsid w:val="00B77F27"/>
    <w:rsid w:val="00B804BD"/>
    <w:rsid w:val="00B8071F"/>
    <w:rsid w:val="00B80745"/>
    <w:rsid w:val="00B80783"/>
    <w:rsid w:val="00B808C1"/>
    <w:rsid w:val="00B80B4E"/>
    <w:rsid w:val="00B80E85"/>
    <w:rsid w:val="00B80F99"/>
    <w:rsid w:val="00B80FD8"/>
    <w:rsid w:val="00B81436"/>
    <w:rsid w:val="00B8147E"/>
    <w:rsid w:val="00B8162C"/>
    <w:rsid w:val="00B818ED"/>
    <w:rsid w:val="00B81B26"/>
    <w:rsid w:val="00B81CC2"/>
    <w:rsid w:val="00B82263"/>
    <w:rsid w:val="00B8235E"/>
    <w:rsid w:val="00B823A0"/>
    <w:rsid w:val="00B824F7"/>
    <w:rsid w:val="00B8269F"/>
    <w:rsid w:val="00B826D0"/>
    <w:rsid w:val="00B82823"/>
    <w:rsid w:val="00B82A97"/>
    <w:rsid w:val="00B82B89"/>
    <w:rsid w:val="00B82F23"/>
    <w:rsid w:val="00B8304C"/>
    <w:rsid w:val="00B8335F"/>
    <w:rsid w:val="00B8345E"/>
    <w:rsid w:val="00B835C4"/>
    <w:rsid w:val="00B83688"/>
    <w:rsid w:val="00B8369C"/>
    <w:rsid w:val="00B83B56"/>
    <w:rsid w:val="00B83D8D"/>
    <w:rsid w:val="00B83E8E"/>
    <w:rsid w:val="00B84188"/>
    <w:rsid w:val="00B8423E"/>
    <w:rsid w:val="00B84702"/>
    <w:rsid w:val="00B84C8C"/>
    <w:rsid w:val="00B84D07"/>
    <w:rsid w:val="00B84FB0"/>
    <w:rsid w:val="00B850E2"/>
    <w:rsid w:val="00B851CB"/>
    <w:rsid w:val="00B8529B"/>
    <w:rsid w:val="00B85540"/>
    <w:rsid w:val="00B855A4"/>
    <w:rsid w:val="00B856DF"/>
    <w:rsid w:val="00B85B71"/>
    <w:rsid w:val="00B85EE0"/>
    <w:rsid w:val="00B85F9F"/>
    <w:rsid w:val="00B86081"/>
    <w:rsid w:val="00B861A7"/>
    <w:rsid w:val="00B862DC"/>
    <w:rsid w:val="00B86531"/>
    <w:rsid w:val="00B86974"/>
    <w:rsid w:val="00B8699D"/>
    <w:rsid w:val="00B86B03"/>
    <w:rsid w:val="00B86BF2"/>
    <w:rsid w:val="00B86C7C"/>
    <w:rsid w:val="00B8713A"/>
    <w:rsid w:val="00B871CD"/>
    <w:rsid w:val="00B872C3"/>
    <w:rsid w:val="00B87330"/>
    <w:rsid w:val="00B8744D"/>
    <w:rsid w:val="00B874D9"/>
    <w:rsid w:val="00B877CF"/>
    <w:rsid w:val="00B878CD"/>
    <w:rsid w:val="00B879D8"/>
    <w:rsid w:val="00B87D5A"/>
    <w:rsid w:val="00B87DD9"/>
    <w:rsid w:val="00B87E2B"/>
    <w:rsid w:val="00B90313"/>
    <w:rsid w:val="00B906A3"/>
    <w:rsid w:val="00B906AB"/>
    <w:rsid w:val="00B908AA"/>
    <w:rsid w:val="00B90955"/>
    <w:rsid w:val="00B90DE1"/>
    <w:rsid w:val="00B90FB7"/>
    <w:rsid w:val="00B9111E"/>
    <w:rsid w:val="00B912AB"/>
    <w:rsid w:val="00B91529"/>
    <w:rsid w:val="00B917C5"/>
    <w:rsid w:val="00B917F6"/>
    <w:rsid w:val="00B9189A"/>
    <w:rsid w:val="00B918AD"/>
    <w:rsid w:val="00B91978"/>
    <w:rsid w:val="00B91B1A"/>
    <w:rsid w:val="00B91F96"/>
    <w:rsid w:val="00B9207C"/>
    <w:rsid w:val="00B920E2"/>
    <w:rsid w:val="00B92124"/>
    <w:rsid w:val="00B9254C"/>
    <w:rsid w:val="00B928A7"/>
    <w:rsid w:val="00B93131"/>
    <w:rsid w:val="00B93258"/>
    <w:rsid w:val="00B93723"/>
    <w:rsid w:val="00B9373D"/>
    <w:rsid w:val="00B93958"/>
    <w:rsid w:val="00B93DBC"/>
    <w:rsid w:val="00B93F6B"/>
    <w:rsid w:val="00B940B7"/>
    <w:rsid w:val="00B940F1"/>
    <w:rsid w:val="00B9432E"/>
    <w:rsid w:val="00B9435F"/>
    <w:rsid w:val="00B945AE"/>
    <w:rsid w:val="00B945CA"/>
    <w:rsid w:val="00B948F8"/>
    <w:rsid w:val="00B94920"/>
    <w:rsid w:val="00B94E54"/>
    <w:rsid w:val="00B94E7F"/>
    <w:rsid w:val="00B94EDD"/>
    <w:rsid w:val="00B95295"/>
    <w:rsid w:val="00B95D15"/>
    <w:rsid w:val="00B95DC3"/>
    <w:rsid w:val="00B95EFD"/>
    <w:rsid w:val="00B96050"/>
    <w:rsid w:val="00B964AD"/>
    <w:rsid w:val="00B96545"/>
    <w:rsid w:val="00B965A2"/>
    <w:rsid w:val="00B96698"/>
    <w:rsid w:val="00B968D8"/>
    <w:rsid w:val="00B968ED"/>
    <w:rsid w:val="00B96954"/>
    <w:rsid w:val="00B96AE9"/>
    <w:rsid w:val="00B96B6B"/>
    <w:rsid w:val="00B96E75"/>
    <w:rsid w:val="00B97276"/>
    <w:rsid w:val="00B972BC"/>
    <w:rsid w:val="00B9734A"/>
    <w:rsid w:val="00B977DF"/>
    <w:rsid w:val="00B97AEE"/>
    <w:rsid w:val="00B97F7D"/>
    <w:rsid w:val="00BA0311"/>
    <w:rsid w:val="00BA0317"/>
    <w:rsid w:val="00BA0B03"/>
    <w:rsid w:val="00BA0D26"/>
    <w:rsid w:val="00BA0DFA"/>
    <w:rsid w:val="00BA0E13"/>
    <w:rsid w:val="00BA0E66"/>
    <w:rsid w:val="00BA0FD3"/>
    <w:rsid w:val="00BA1158"/>
    <w:rsid w:val="00BA123C"/>
    <w:rsid w:val="00BA12DA"/>
    <w:rsid w:val="00BA15A8"/>
    <w:rsid w:val="00BA1662"/>
    <w:rsid w:val="00BA17B4"/>
    <w:rsid w:val="00BA1ADD"/>
    <w:rsid w:val="00BA1C73"/>
    <w:rsid w:val="00BA1ED8"/>
    <w:rsid w:val="00BA1FF2"/>
    <w:rsid w:val="00BA2298"/>
    <w:rsid w:val="00BA23C5"/>
    <w:rsid w:val="00BA25F9"/>
    <w:rsid w:val="00BA262C"/>
    <w:rsid w:val="00BA2EFF"/>
    <w:rsid w:val="00BA3533"/>
    <w:rsid w:val="00BA3661"/>
    <w:rsid w:val="00BA3694"/>
    <w:rsid w:val="00BA3769"/>
    <w:rsid w:val="00BA39DA"/>
    <w:rsid w:val="00BA3A7D"/>
    <w:rsid w:val="00BA3B7A"/>
    <w:rsid w:val="00BA3C89"/>
    <w:rsid w:val="00BA3F04"/>
    <w:rsid w:val="00BA402B"/>
    <w:rsid w:val="00BA4325"/>
    <w:rsid w:val="00BA4F5C"/>
    <w:rsid w:val="00BA4FA4"/>
    <w:rsid w:val="00BA5273"/>
    <w:rsid w:val="00BA5466"/>
    <w:rsid w:val="00BA5528"/>
    <w:rsid w:val="00BA588E"/>
    <w:rsid w:val="00BA5B64"/>
    <w:rsid w:val="00BA5BD2"/>
    <w:rsid w:val="00BA5CF3"/>
    <w:rsid w:val="00BA655A"/>
    <w:rsid w:val="00BA6A48"/>
    <w:rsid w:val="00BA6F55"/>
    <w:rsid w:val="00BA70A1"/>
    <w:rsid w:val="00BA70BB"/>
    <w:rsid w:val="00BA7121"/>
    <w:rsid w:val="00BA77D4"/>
    <w:rsid w:val="00BA7908"/>
    <w:rsid w:val="00BA7B40"/>
    <w:rsid w:val="00BA7C0F"/>
    <w:rsid w:val="00BA7DB0"/>
    <w:rsid w:val="00BA7E1E"/>
    <w:rsid w:val="00BB0075"/>
    <w:rsid w:val="00BB0259"/>
    <w:rsid w:val="00BB0303"/>
    <w:rsid w:val="00BB0525"/>
    <w:rsid w:val="00BB052A"/>
    <w:rsid w:val="00BB05E6"/>
    <w:rsid w:val="00BB0845"/>
    <w:rsid w:val="00BB08DB"/>
    <w:rsid w:val="00BB0BC0"/>
    <w:rsid w:val="00BB0BE9"/>
    <w:rsid w:val="00BB0DA1"/>
    <w:rsid w:val="00BB0E7F"/>
    <w:rsid w:val="00BB1040"/>
    <w:rsid w:val="00BB1391"/>
    <w:rsid w:val="00BB13D0"/>
    <w:rsid w:val="00BB1482"/>
    <w:rsid w:val="00BB1707"/>
    <w:rsid w:val="00BB17D4"/>
    <w:rsid w:val="00BB1972"/>
    <w:rsid w:val="00BB1A52"/>
    <w:rsid w:val="00BB1CC3"/>
    <w:rsid w:val="00BB1F35"/>
    <w:rsid w:val="00BB2189"/>
    <w:rsid w:val="00BB259F"/>
    <w:rsid w:val="00BB25E1"/>
    <w:rsid w:val="00BB2665"/>
    <w:rsid w:val="00BB2A9E"/>
    <w:rsid w:val="00BB2CA0"/>
    <w:rsid w:val="00BB2D2B"/>
    <w:rsid w:val="00BB2F87"/>
    <w:rsid w:val="00BB2FBA"/>
    <w:rsid w:val="00BB32E1"/>
    <w:rsid w:val="00BB3738"/>
    <w:rsid w:val="00BB3B28"/>
    <w:rsid w:val="00BB3CA0"/>
    <w:rsid w:val="00BB43B0"/>
    <w:rsid w:val="00BB43EB"/>
    <w:rsid w:val="00BB4550"/>
    <w:rsid w:val="00BB4601"/>
    <w:rsid w:val="00BB4742"/>
    <w:rsid w:val="00BB47C9"/>
    <w:rsid w:val="00BB49BA"/>
    <w:rsid w:val="00BB4AD6"/>
    <w:rsid w:val="00BB4C05"/>
    <w:rsid w:val="00BB4D8B"/>
    <w:rsid w:val="00BB5375"/>
    <w:rsid w:val="00BB55E8"/>
    <w:rsid w:val="00BB56E1"/>
    <w:rsid w:val="00BB5B47"/>
    <w:rsid w:val="00BB5B8B"/>
    <w:rsid w:val="00BB5C14"/>
    <w:rsid w:val="00BB5DC4"/>
    <w:rsid w:val="00BB5E05"/>
    <w:rsid w:val="00BB60F3"/>
    <w:rsid w:val="00BB61EB"/>
    <w:rsid w:val="00BB6303"/>
    <w:rsid w:val="00BB657A"/>
    <w:rsid w:val="00BB6582"/>
    <w:rsid w:val="00BB6612"/>
    <w:rsid w:val="00BB696F"/>
    <w:rsid w:val="00BB6C71"/>
    <w:rsid w:val="00BB6C80"/>
    <w:rsid w:val="00BB6E72"/>
    <w:rsid w:val="00BB6F6C"/>
    <w:rsid w:val="00BB7066"/>
    <w:rsid w:val="00BB719B"/>
    <w:rsid w:val="00BB779B"/>
    <w:rsid w:val="00BB77A0"/>
    <w:rsid w:val="00BB7815"/>
    <w:rsid w:val="00BB7895"/>
    <w:rsid w:val="00BB79AD"/>
    <w:rsid w:val="00BB7AD7"/>
    <w:rsid w:val="00BB7FC5"/>
    <w:rsid w:val="00BC01EF"/>
    <w:rsid w:val="00BC07D8"/>
    <w:rsid w:val="00BC0975"/>
    <w:rsid w:val="00BC0A2E"/>
    <w:rsid w:val="00BC0B17"/>
    <w:rsid w:val="00BC0B6A"/>
    <w:rsid w:val="00BC10E3"/>
    <w:rsid w:val="00BC12D8"/>
    <w:rsid w:val="00BC13DF"/>
    <w:rsid w:val="00BC1490"/>
    <w:rsid w:val="00BC1564"/>
    <w:rsid w:val="00BC160C"/>
    <w:rsid w:val="00BC1734"/>
    <w:rsid w:val="00BC1821"/>
    <w:rsid w:val="00BC1837"/>
    <w:rsid w:val="00BC1ADF"/>
    <w:rsid w:val="00BC1B01"/>
    <w:rsid w:val="00BC1CB4"/>
    <w:rsid w:val="00BC22C9"/>
    <w:rsid w:val="00BC2347"/>
    <w:rsid w:val="00BC2366"/>
    <w:rsid w:val="00BC244B"/>
    <w:rsid w:val="00BC2665"/>
    <w:rsid w:val="00BC2848"/>
    <w:rsid w:val="00BC28C9"/>
    <w:rsid w:val="00BC293D"/>
    <w:rsid w:val="00BC2A31"/>
    <w:rsid w:val="00BC2B47"/>
    <w:rsid w:val="00BC2D04"/>
    <w:rsid w:val="00BC339F"/>
    <w:rsid w:val="00BC33AE"/>
    <w:rsid w:val="00BC3481"/>
    <w:rsid w:val="00BC3530"/>
    <w:rsid w:val="00BC37AA"/>
    <w:rsid w:val="00BC38A2"/>
    <w:rsid w:val="00BC3A6C"/>
    <w:rsid w:val="00BC3DD1"/>
    <w:rsid w:val="00BC3E2F"/>
    <w:rsid w:val="00BC4347"/>
    <w:rsid w:val="00BC44B8"/>
    <w:rsid w:val="00BC4830"/>
    <w:rsid w:val="00BC48A6"/>
    <w:rsid w:val="00BC4AF1"/>
    <w:rsid w:val="00BC4BFB"/>
    <w:rsid w:val="00BC4DA5"/>
    <w:rsid w:val="00BC53B0"/>
    <w:rsid w:val="00BC544E"/>
    <w:rsid w:val="00BC56A8"/>
    <w:rsid w:val="00BC5F4E"/>
    <w:rsid w:val="00BC5FB7"/>
    <w:rsid w:val="00BC6008"/>
    <w:rsid w:val="00BC609C"/>
    <w:rsid w:val="00BC621B"/>
    <w:rsid w:val="00BC6454"/>
    <w:rsid w:val="00BC6565"/>
    <w:rsid w:val="00BC6813"/>
    <w:rsid w:val="00BC68BC"/>
    <w:rsid w:val="00BC6E28"/>
    <w:rsid w:val="00BC6E43"/>
    <w:rsid w:val="00BC7241"/>
    <w:rsid w:val="00BC72EB"/>
    <w:rsid w:val="00BC73FC"/>
    <w:rsid w:val="00BC78A6"/>
    <w:rsid w:val="00BC7B09"/>
    <w:rsid w:val="00BC7C25"/>
    <w:rsid w:val="00BC7DAD"/>
    <w:rsid w:val="00BD017E"/>
    <w:rsid w:val="00BD021F"/>
    <w:rsid w:val="00BD023D"/>
    <w:rsid w:val="00BD02D3"/>
    <w:rsid w:val="00BD0624"/>
    <w:rsid w:val="00BD06B0"/>
    <w:rsid w:val="00BD08EE"/>
    <w:rsid w:val="00BD08F9"/>
    <w:rsid w:val="00BD0E8A"/>
    <w:rsid w:val="00BD0F3C"/>
    <w:rsid w:val="00BD11A5"/>
    <w:rsid w:val="00BD11F7"/>
    <w:rsid w:val="00BD1397"/>
    <w:rsid w:val="00BD144B"/>
    <w:rsid w:val="00BD14C7"/>
    <w:rsid w:val="00BD15E9"/>
    <w:rsid w:val="00BD16A1"/>
    <w:rsid w:val="00BD1741"/>
    <w:rsid w:val="00BD179E"/>
    <w:rsid w:val="00BD1A15"/>
    <w:rsid w:val="00BD1B00"/>
    <w:rsid w:val="00BD1BF3"/>
    <w:rsid w:val="00BD1C3C"/>
    <w:rsid w:val="00BD20EA"/>
    <w:rsid w:val="00BD2338"/>
    <w:rsid w:val="00BD2694"/>
    <w:rsid w:val="00BD29B8"/>
    <w:rsid w:val="00BD2A0A"/>
    <w:rsid w:val="00BD2DBD"/>
    <w:rsid w:val="00BD2ED2"/>
    <w:rsid w:val="00BD3166"/>
    <w:rsid w:val="00BD3320"/>
    <w:rsid w:val="00BD34FF"/>
    <w:rsid w:val="00BD3542"/>
    <w:rsid w:val="00BD35C8"/>
    <w:rsid w:val="00BD35DA"/>
    <w:rsid w:val="00BD36AA"/>
    <w:rsid w:val="00BD371A"/>
    <w:rsid w:val="00BD3AB3"/>
    <w:rsid w:val="00BD3B1B"/>
    <w:rsid w:val="00BD3D0B"/>
    <w:rsid w:val="00BD4A13"/>
    <w:rsid w:val="00BD4EDF"/>
    <w:rsid w:val="00BD52CB"/>
    <w:rsid w:val="00BD5543"/>
    <w:rsid w:val="00BD5547"/>
    <w:rsid w:val="00BD58ED"/>
    <w:rsid w:val="00BD5B49"/>
    <w:rsid w:val="00BD5CCB"/>
    <w:rsid w:val="00BD5CF4"/>
    <w:rsid w:val="00BD61CD"/>
    <w:rsid w:val="00BD62B9"/>
    <w:rsid w:val="00BD647A"/>
    <w:rsid w:val="00BD6531"/>
    <w:rsid w:val="00BD6BB6"/>
    <w:rsid w:val="00BD6CD1"/>
    <w:rsid w:val="00BD6DFC"/>
    <w:rsid w:val="00BD6FF1"/>
    <w:rsid w:val="00BD7398"/>
    <w:rsid w:val="00BD7460"/>
    <w:rsid w:val="00BD785A"/>
    <w:rsid w:val="00BD7BBA"/>
    <w:rsid w:val="00BD7E7F"/>
    <w:rsid w:val="00BE00D9"/>
    <w:rsid w:val="00BE0197"/>
    <w:rsid w:val="00BE05A5"/>
    <w:rsid w:val="00BE05EB"/>
    <w:rsid w:val="00BE0844"/>
    <w:rsid w:val="00BE096E"/>
    <w:rsid w:val="00BE1401"/>
    <w:rsid w:val="00BE149A"/>
    <w:rsid w:val="00BE16E9"/>
    <w:rsid w:val="00BE1CB7"/>
    <w:rsid w:val="00BE1FC9"/>
    <w:rsid w:val="00BE2A32"/>
    <w:rsid w:val="00BE2A36"/>
    <w:rsid w:val="00BE2AC1"/>
    <w:rsid w:val="00BE2D10"/>
    <w:rsid w:val="00BE2ECF"/>
    <w:rsid w:val="00BE2ED3"/>
    <w:rsid w:val="00BE3176"/>
    <w:rsid w:val="00BE32AE"/>
    <w:rsid w:val="00BE348A"/>
    <w:rsid w:val="00BE36BF"/>
    <w:rsid w:val="00BE3CEA"/>
    <w:rsid w:val="00BE3FA0"/>
    <w:rsid w:val="00BE3FF6"/>
    <w:rsid w:val="00BE416F"/>
    <w:rsid w:val="00BE438B"/>
    <w:rsid w:val="00BE43DB"/>
    <w:rsid w:val="00BE4AB8"/>
    <w:rsid w:val="00BE4EB2"/>
    <w:rsid w:val="00BE539D"/>
    <w:rsid w:val="00BE5492"/>
    <w:rsid w:val="00BE552B"/>
    <w:rsid w:val="00BE58B8"/>
    <w:rsid w:val="00BE5B05"/>
    <w:rsid w:val="00BE5BDE"/>
    <w:rsid w:val="00BE5C0C"/>
    <w:rsid w:val="00BE5C37"/>
    <w:rsid w:val="00BE60A2"/>
    <w:rsid w:val="00BE62EC"/>
    <w:rsid w:val="00BE64DD"/>
    <w:rsid w:val="00BE6918"/>
    <w:rsid w:val="00BE6E9C"/>
    <w:rsid w:val="00BE6EE7"/>
    <w:rsid w:val="00BE6F0E"/>
    <w:rsid w:val="00BE6F8D"/>
    <w:rsid w:val="00BE7A75"/>
    <w:rsid w:val="00BE7C03"/>
    <w:rsid w:val="00BE7C8E"/>
    <w:rsid w:val="00BE7D6D"/>
    <w:rsid w:val="00BE7F62"/>
    <w:rsid w:val="00BF0074"/>
    <w:rsid w:val="00BF0176"/>
    <w:rsid w:val="00BF0334"/>
    <w:rsid w:val="00BF0AA2"/>
    <w:rsid w:val="00BF0CC3"/>
    <w:rsid w:val="00BF0D9E"/>
    <w:rsid w:val="00BF0ED3"/>
    <w:rsid w:val="00BF0FF2"/>
    <w:rsid w:val="00BF101F"/>
    <w:rsid w:val="00BF11FC"/>
    <w:rsid w:val="00BF1672"/>
    <w:rsid w:val="00BF17E0"/>
    <w:rsid w:val="00BF1C00"/>
    <w:rsid w:val="00BF1DA5"/>
    <w:rsid w:val="00BF1F72"/>
    <w:rsid w:val="00BF2289"/>
    <w:rsid w:val="00BF23B7"/>
    <w:rsid w:val="00BF23D8"/>
    <w:rsid w:val="00BF27AD"/>
    <w:rsid w:val="00BF287D"/>
    <w:rsid w:val="00BF2B10"/>
    <w:rsid w:val="00BF2E0A"/>
    <w:rsid w:val="00BF31E6"/>
    <w:rsid w:val="00BF31EB"/>
    <w:rsid w:val="00BF32A7"/>
    <w:rsid w:val="00BF34D1"/>
    <w:rsid w:val="00BF35BC"/>
    <w:rsid w:val="00BF38FE"/>
    <w:rsid w:val="00BF3A4D"/>
    <w:rsid w:val="00BF3AE7"/>
    <w:rsid w:val="00BF3C28"/>
    <w:rsid w:val="00BF3CC8"/>
    <w:rsid w:val="00BF3D49"/>
    <w:rsid w:val="00BF3E5F"/>
    <w:rsid w:val="00BF441D"/>
    <w:rsid w:val="00BF454B"/>
    <w:rsid w:val="00BF4BF8"/>
    <w:rsid w:val="00BF4C32"/>
    <w:rsid w:val="00BF4C33"/>
    <w:rsid w:val="00BF502E"/>
    <w:rsid w:val="00BF5111"/>
    <w:rsid w:val="00BF5152"/>
    <w:rsid w:val="00BF53CA"/>
    <w:rsid w:val="00BF551A"/>
    <w:rsid w:val="00BF5776"/>
    <w:rsid w:val="00BF58EE"/>
    <w:rsid w:val="00BF5A89"/>
    <w:rsid w:val="00BF5AB4"/>
    <w:rsid w:val="00BF5B34"/>
    <w:rsid w:val="00BF5C1F"/>
    <w:rsid w:val="00BF5DA9"/>
    <w:rsid w:val="00BF5ED4"/>
    <w:rsid w:val="00BF5ED7"/>
    <w:rsid w:val="00BF5F4A"/>
    <w:rsid w:val="00BF615A"/>
    <w:rsid w:val="00BF642C"/>
    <w:rsid w:val="00BF6E05"/>
    <w:rsid w:val="00BF734E"/>
    <w:rsid w:val="00BF73AA"/>
    <w:rsid w:val="00BF73E6"/>
    <w:rsid w:val="00BF768E"/>
    <w:rsid w:val="00BF791A"/>
    <w:rsid w:val="00BF7B65"/>
    <w:rsid w:val="00BF7D8D"/>
    <w:rsid w:val="00BF7EEF"/>
    <w:rsid w:val="00C000F0"/>
    <w:rsid w:val="00C00699"/>
    <w:rsid w:val="00C009DC"/>
    <w:rsid w:val="00C00A80"/>
    <w:rsid w:val="00C00ECC"/>
    <w:rsid w:val="00C00ED2"/>
    <w:rsid w:val="00C0141C"/>
    <w:rsid w:val="00C016BE"/>
    <w:rsid w:val="00C01720"/>
    <w:rsid w:val="00C01889"/>
    <w:rsid w:val="00C01985"/>
    <w:rsid w:val="00C01B44"/>
    <w:rsid w:val="00C01E43"/>
    <w:rsid w:val="00C01FFB"/>
    <w:rsid w:val="00C021AB"/>
    <w:rsid w:val="00C02204"/>
    <w:rsid w:val="00C02362"/>
    <w:rsid w:val="00C02476"/>
    <w:rsid w:val="00C024D4"/>
    <w:rsid w:val="00C025C9"/>
    <w:rsid w:val="00C02623"/>
    <w:rsid w:val="00C027F5"/>
    <w:rsid w:val="00C02881"/>
    <w:rsid w:val="00C029FD"/>
    <w:rsid w:val="00C02B73"/>
    <w:rsid w:val="00C02BA3"/>
    <w:rsid w:val="00C02DF8"/>
    <w:rsid w:val="00C02E25"/>
    <w:rsid w:val="00C02FAD"/>
    <w:rsid w:val="00C02FF0"/>
    <w:rsid w:val="00C03042"/>
    <w:rsid w:val="00C03608"/>
    <w:rsid w:val="00C03B41"/>
    <w:rsid w:val="00C03B46"/>
    <w:rsid w:val="00C03CF1"/>
    <w:rsid w:val="00C03D6F"/>
    <w:rsid w:val="00C0412B"/>
    <w:rsid w:val="00C043A3"/>
    <w:rsid w:val="00C049BB"/>
    <w:rsid w:val="00C04A87"/>
    <w:rsid w:val="00C04CEC"/>
    <w:rsid w:val="00C04E55"/>
    <w:rsid w:val="00C05119"/>
    <w:rsid w:val="00C05699"/>
    <w:rsid w:val="00C056B7"/>
    <w:rsid w:val="00C05D78"/>
    <w:rsid w:val="00C05F40"/>
    <w:rsid w:val="00C0631C"/>
    <w:rsid w:val="00C0645C"/>
    <w:rsid w:val="00C06701"/>
    <w:rsid w:val="00C068ED"/>
    <w:rsid w:val="00C06939"/>
    <w:rsid w:val="00C069B2"/>
    <w:rsid w:val="00C06E81"/>
    <w:rsid w:val="00C07119"/>
    <w:rsid w:val="00C0724D"/>
    <w:rsid w:val="00C072C9"/>
    <w:rsid w:val="00C079EC"/>
    <w:rsid w:val="00C07B26"/>
    <w:rsid w:val="00C07E23"/>
    <w:rsid w:val="00C10078"/>
    <w:rsid w:val="00C10154"/>
    <w:rsid w:val="00C104F9"/>
    <w:rsid w:val="00C10514"/>
    <w:rsid w:val="00C105C0"/>
    <w:rsid w:val="00C10774"/>
    <w:rsid w:val="00C107E1"/>
    <w:rsid w:val="00C10944"/>
    <w:rsid w:val="00C10B84"/>
    <w:rsid w:val="00C10E2E"/>
    <w:rsid w:val="00C10F55"/>
    <w:rsid w:val="00C112F1"/>
    <w:rsid w:val="00C115B5"/>
    <w:rsid w:val="00C11740"/>
    <w:rsid w:val="00C11790"/>
    <w:rsid w:val="00C11A24"/>
    <w:rsid w:val="00C11E7C"/>
    <w:rsid w:val="00C12309"/>
    <w:rsid w:val="00C123EB"/>
    <w:rsid w:val="00C1243F"/>
    <w:rsid w:val="00C124B6"/>
    <w:rsid w:val="00C12810"/>
    <w:rsid w:val="00C128EA"/>
    <w:rsid w:val="00C129B7"/>
    <w:rsid w:val="00C12AC9"/>
    <w:rsid w:val="00C12D20"/>
    <w:rsid w:val="00C12E72"/>
    <w:rsid w:val="00C1337C"/>
    <w:rsid w:val="00C13403"/>
    <w:rsid w:val="00C138D0"/>
    <w:rsid w:val="00C13A46"/>
    <w:rsid w:val="00C13BBF"/>
    <w:rsid w:val="00C14461"/>
    <w:rsid w:val="00C1453F"/>
    <w:rsid w:val="00C146EF"/>
    <w:rsid w:val="00C1484C"/>
    <w:rsid w:val="00C1489C"/>
    <w:rsid w:val="00C14BCC"/>
    <w:rsid w:val="00C156B6"/>
    <w:rsid w:val="00C1580D"/>
    <w:rsid w:val="00C159CC"/>
    <w:rsid w:val="00C15ABC"/>
    <w:rsid w:val="00C15B80"/>
    <w:rsid w:val="00C1619E"/>
    <w:rsid w:val="00C16447"/>
    <w:rsid w:val="00C16F78"/>
    <w:rsid w:val="00C17080"/>
    <w:rsid w:val="00C170A5"/>
    <w:rsid w:val="00C17FFB"/>
    <w:rsid w:val="00C2032E"/>
    <w:rsid w:val="00C204D0"/>
    <w:rsid w:val="00C205EC"/>
    <w:rsid w:val="00C2067D"/>
    <w:rsid w:val="00C206B4"/>
    <w:rsid w:val="00C2108A"/>
    <w:rsid w:val="00C210C9"/>
    <w:rsid w:val="00C2123C"/>
    <w:rsid w:val="00C21314"/>
    <w:rsid w:val="00C2147A"/>
    <w:rsid w:val="00C21504"/>
    <w:rsid w:val="00C21506"/>
    <w:rsid w:val="00C21531"/>
    <w:rsid w:val="00C21898"/>
    <w:rsid w:val="00C21BB7"/>
    <w:rsid w:val="00C21FF7"/>
    <w:rsid w:val="00C222F3"/>
    <w:rsid w:val="00C227A6"/>
    <w:rsid w:val="00C22A2E"/>
    <w:rsid w:val="00C22C49"/>
    <w:rsid w:val="00C22C58"/>
    <w:rsid w:val="00C22D74"/>
    <w:rsid w:val="00C22D91"/>
    <w:rsid w:val="00C22E92"/>
    <w:rsid w:val="00C23145"/>
    <w:rsid w:val="00C232F0"/>
    <w:rsid w:val="00C23320"/>
    <w:rsid w:val="00C2372E"/>
    <w:rsid w:val="00C237B9"/>
    <w:rsid w:val="00C237C2"/>
    <w:rsid w:val="00C23A17"/>
    <w:rsid w:val="00C23B3F"/>
    <w:rsid w:val="00C241AC"/>
    <w:rsid w:val="00C24209"/>
    <w:rsid w:val="00C24242"/>
    <w:rsid w:val="00C2450B"/>
    <w:rsid w:val="00C24787"/>
    <w:rsid w:val="00C24A18"/>
    <w:rsid w:val="00C24B62"/>
    <w:rsid w:val="00C24ECE"/>
    <w:rsid w:val="00C24ED8"/>
    <w:rsid w:val="00C2508F"/>
    <w:rsid w:val="00C2527E"/>
    <w:rsid w:val="00C258A7"/>
    <w:rsid w:val="00C259D8"/>
    <w:rsid w:val="00C25CC0"/>
    <w:rsid w:val="00C25DAD"/>
    <w:rsid w:val="00C2612E"/>
    <w:rsid w:val="00C26195"/>
    <w:rsid w:val="00C26734"/>
    <w:rsid w:val="00C26CB9"/>
    <w:rsid w:val="00C26E2B"/>
    <w:rsid w:val="00C2711E"/>
    <w:rsid w:val="00C27235"/>
    <w:rsid w:val="00C27293"/>
    <w:rsid w:val="00C2743E"/>
    <w:rsid w:val="00C275BE"/>
    <w:rsid w:val="00C2767D"/>
    <w:rsid w:val="00C279C3"/>
    <w:rsid w:val="00C27EBB"/>
    <w:rsid w:val="00C30065"/>
    <w:rsid w:val="00C300A8"/>
    <w:rsid w:val="00C301DE"/>
    <w:rsid w:val="00C30968"/>
    <w:rsid w:val="00C30AFE"/>
    <w:rsid w:val="00C30CB7"/>
    <w:rsid w:val="00C30D4A"/>
    <w:rsid w:val="00C3105B"/>
    <w:rsid w:val="00C31165"/>
    <w:rsid w:val="00C31326"/>
    <w:rsid w:val="00C31362"/>
    <w:rsid w:val="00C31639"/>
    <w:rsid w:val="00C31680"/>
    <w:rsid w:val="00C31A1F"/>
    <w:rsid w:val="00C31A83"/>
    <w:rsid w:val="00C31BAD"/>
    <w:rsid w:val="00C3237A"/>
    <w:rsid w:val="00C32414"/>
    <w:rsid w:val="00C32455"/>
    <w:rsid w:val="00C3246B"/>
    <w:rsid w:val="00C3248E"/>
    <w:rsid w:val="00C32635"/>
    <w:rsid w:val="00C32AA6"/>
    <w:rsid w:val="00C32C3F"/>
    <w:rsid w:val="00C32CB9"/>
    <w:rsid w:val="00C33016"/>
    <w:rsid w:val="00C33487"/>
    <w:rsid w:val="00C334AA"/>
    <w:rsid w:val="00C33517"/>
    <w:rsid w:val="00C33544"/>
    <w:rsid w:val="00C33799"/>
    <w:rsid w:val="00C33B3A"/>
    <w:rsid w:val="00C3440E"/>
    <w:rsid w:val="00C3441C"/>
    <w:rsid w:val="00C34496"/>
    <w:rsid w:val="00C345EF"/>
    <w:rsid w:val="00C346A3"/>
    <w:rsid w:val="00C346DF"/>
    <w:rsid w:val="00C3482B"/>
    <w:rsid w:val="00C3485E"/>
    <w:rsid w:val="00C3486C"/>
    <w:rsid w:val="00C34B28"/>
    <w:rsid w:val="00C34D2F"/>
    <w:rsid w:val="00C34D68"/>
    <w:rsid w:val="00C34EF5"/>
    <w:rsid w:val="00C34FB8"/>
    <w:rsid w:val="00C3506B"/>
    <w:rsid w:val="00C350B0"/>
    <w:rsid w:val="00C350CE"/>
    <w:rsid w:val="00C355DD"/>
    <w:rsid w:val="00C3567F"/>
    <w:rsid w:val="00C357AC"/>
    <w:rsid w:val="00C35920"/>
    <w:rsid w:val="00C35BD2"/>
    <w:rsid w:val="00C35C77"/>
    <w:rsid w:val="00C35CA7"/>
    <w:rsid w:val="00C35F37"/>
    <w:rsid w:val="00C35F5B"/>
    <w:rsid w:val="00C36010"/>
    <w:rsid w:val="00C3615D"/>
    <w:rsid w:val="00C363B4"/>
    <w:rsid w:val="00C36449"/>
    <w:rsid w:val="00C36609"/>
    <w:rsid w:val="00C36642"/>
    <w:rsid w:val="00C36660"/>
    <w:rsid w:val="00C36888"/>
    <w:rsid w:val="00C37098"/>
    <w:rsid w:val="00C3730B"/>
    <w:rsid w:val="00C373EB"/>
    <w:rsid w:val="00C37404"/>
    <w:rsid w:val="00C37806"/>
    <w:rsid w:val="00C3780D"/>
    <w:rsid w:val="00C37AAA"/>
    <w:rsid w:val="00C37B88"/>
    <w:rsid w:val="00C37F8D"/>
    <w:rsid w:val="00C40165"/>
    <w:rsid w:val="00C4018F"/>
    <w:rsid w:val="00C40213"/>
    <w:rsid w:val="00C40A81"/>
    <w:rsid w:val="00C40E55"/>
    <w:rsid w:val="00C40E61"/>
    <w:rsid w:val="00C40FA4"/>
    <w:rsid w:val="00C40FC9"/>
    <w:rsid w:val="00C41279"/>
    <w:rsid w:val="00C41579"/>
    <w:rsid w:val="00C4184A"/>
    <w:rsid w:val="00C41B7C"/>
    <w:rsid w:val="00C41C5C"/>
    <w:rsid w:val="00C41D1B"/>
    <w:rsid w:val="00C41E9D"/>
    <w:rsid w:val="00C41F0B"/>
    <w:rsid w:val="00C41F49"/>
    <w:rsid w:val="00C42081"/>
    <w:rsid w:val="00C42756"/>
    <w:rsid w:val="00C4289E"/>
    <w:rsid w:val="00C4294B"/>
    <w:rsid w:val="00C42B21"/>
    <w:rsid w:val="00C42C00"/>
    <w:rsid w:val="00C42F7D"/>
    <w:rsid w:val="00C432E7"/>
    <w:rsid w:val="00C435BD"/>
    <w:rsid w:val="00C43656"/>
    <w:rsid w:val="00C43C1B"/>
    <w:rsid w:val="00C43DF6"/>
    <w:rsid w:val="00C4415B"/>
    <w:rsid w:val="00C442DC"/>
    <w:rsid w:val="00C444D2"/>
    <w:rsid w:val="00C449DA"/>
    <w:rsid w:val="00C44AE1"/>
    <w:rsid w:val="00C44D76"/>
    <w:rsid w:val="00C44FD0"/>
    <w:rsid w:val="00C450C0"/>
    <w:rsid w:val="00C451E7"/>
    <w:rsid w:val="00C454BC"/>
    <w:rsid w:val="00C45982"/>
    <w:rsid w:val="00C45B56"/>
    <w:rsid w:val="00C45F18"/>
    <w:rsid w:val="00C45F52"/>
    <w:rsid w:val="00C4604D"/>
    <w:rsid w:val="00C46170"/>
    <w:rsid w:val="00C46468"/>
    <w:rsid w:val="00C465B7"/>
    <w:rsid w:val="00C46951"/>
    <w:rsid w:val="00C46A0D"/>
    <w:rsid w:val="00C46D1C"/>
    <w:rsid w:val="00C47029"/>
    <w:rsid w:val="00C47472"/>
    <w:rsid w:val="00C47585"/>
    <w:rsid w:val="00C4758C"/>
    <w:rsid w:val="00C47630"/>
    <w:rsid w:val="00C47673"/>
    <w:rsid w:val="00C4778F"/>
    <w:rsid w:val="00C47804"/>
    <w:rsid w:val="00C47A82"/>
    <w:rsid w:val="00C47E20"/>
    <w:rsid w:val="00C502DE"/>
    <w:rsid w:val="00C50573"/>
    <w:rsid w:val="00C50609"/>
    <w:rsid w:val="00C50671"/>
    <w:rsid w:val="00C509AF"/>
    <w:rsid w:val="00C50A41"/>
    <w:rsid w:val="00C50E8F"/>
    <w:rsid w:val="00C50FE1"/>
    <w:rsid w:val="00C5130C"/>
    <w:rsid w:val="00C51543"/>
    <w:rsid w:val="00C51684"/>
    <w:rsid w:val="00C517B9"/>
    <w:rsid w:val="00C5193D"/>
    <w:rsid w:val="00C51B0B"/>
    <w:rsid w:val="00C5206B"/>
    <w:rsid w:val="00C52192"/>
    <w:rsid w:val="00C522F8"/>
    <w:rsid w:val="00C524E2"/>
    <w:rsid w:val="00C52879"/>
    <w:rsid w:val="00C52954"/>
    <w:rsid w:val="00C52C60"/>
    <w:rsid w:val="00C52D3B"/>
    <w:rsid w:val="00C53133"/>
    <w:rsid w:val="00C5324C"/>
    <w:rsid w:val="00C535AD"/>
    <w:rsid w:val="00C536DF"/>
    <w:rsid w:val="00C5389A"/>
    <w:rsid w:val="00C53AB2"/>
    <w:rsid w:val="00C53AB9"/>
    <w:rsid w:val="00C53B60"/>
    <w:rsid w:val="00C53BF2"/>
    <w:rsid w:val="00C53D76"/>
    <w:rsid w:val="00C53F14"/>
    <w:rsid w:val="00C540C0"/>
    <w:rsid w:val="00C54217"/>
    <w:rsid w:val="00C54312"/>
    <w:rsid w:val="00C5440A"/>
    <w:rsid w:val="00C54954"/>
    <w:rsid w:val="00C54B32"/>
    <w:rsid w:val="00C54CC7"/>
    <w:rsid w:val="00C55168"/>
    <w:rsid w:val="00C5533C"/>
    <w:rsid w:val="00C553CE"/>
    <w:rsid w:val="00C55DB6"/>
    <w:rsid w:val="00C55E92"/>
    <w:rsid w:val="00C55FE1"/>
    <w:rsid w:val="00C56010"/>
    <w:rsid w:val="00C5632E"/>
    <w:rsid w:val="00C56618"/>
    <w:rsid w:val="00C567C0"/>
    <w:rsid w:val="00C568CD"/>
    <w:rsid w:val="00C56A5D"/>
    <w:rsid w:val="00C56AB1"/>
    <w:rsid w:val="00C56AFE"/>
    <w:rsid w:val="00C56BC8"/>
    <w:rsid w:val="00C57010"/>
    <w:rsid w:val="00C573BE"/>
    <w:rsid w:val="00C573DF"/>
    <w:rsid w:val="00C574E1"/>
    <w:rsid w:val="00C57619"/>
    <w:rsid w:val="00C577C3"/>
    <w:rsid w:val="00C578F4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A42"/>
    <w:rsid w:val="00C60B15"/>
    <w:rsid w:val="00C60D1A"/>
    <w:rsid w:val="00C60D81"/>
    <w:rsid w:val="00C60DDF"/>
    <w:rsid w:val="00C60E1B"/>
    <w:rsid w:val="00C60FFE"/>
    <w:rsid w:val="00C61476"/>
    <w:rsid w:val="00C61D1D"/>
    <w:rsid w:val="00C61E6D"/>
    <w:rsid w:val="00C61FFB"/>
    <w:rsid w:val="00C620B7"/>
    <w:rsid w:val="00C621FA"/>
    <w:rsid w:val="00C62334"/>
    <w:rsid w:val="00C625A4"/>
    <w:rsid w:val="00C626E0"/>
    <w:rsid w:val="00C627C7"/>
    <w:rsid w:val="00C62800"/>
    <w:rsid w:val="00C62BA5"/>
    <w:rsid w:val="00C6317A"/>
    <w:rsid w:val="00C6322D"/>
    <w:rsid w:val="00C63462"/>
    <w:rsid w:val="00C63505"/>
    <w:rsid w:val="00C6384C"/>
    <w:rsid w:val="00C63B87"/>
    <w:rsid w:val="00C63CEF"/>
    <w:rsid w:val="00C63E62"/>
    <w:rsid w:val="00C63EC2"/>
    <w:rsid w:val="00C63F4B"/>
    <w:rsid w:val="00C646C8"/>
    <w:rsid w:val="00C648DD"/>
    <w:rsid w:val="00C64930"/>
    <w:rsid w:val="00C64A72"/>
    <w:rsid w:val="00C64AB8"/>
    <w:rsid w:val="00C64D4B"/>
    <w:rsid w:val="00C64E22"/>
    <w:rsid w:val="00C64F45"/>
    <w:rsid w:val="00C65011"/>
    <w:rsid w:val="00C655A4"/>
    <w:rsid w:val="00C655C6"/>
    <w:rsid w:val="00C65644"/>
    <w:rsid w:val="00C65A84"/>
    <w:rsid w:val="00C65BB0"/>
    <w:rsid w:val="00C65D10"/>
    <w:rsid w:val="00C65D8B"/>
    <w:rsid w:val="00C65E1E"/>
    <w:rsid w:val="00C65EDF"/>
    <w:rsid w:val="00C65FF6"/>
    <w:rsid w:val="00C663D1"/>
    <w:rsid w:val="00C663F2"/>
    <w:rsid w:val="00C664BA"/>
    <w:rsid w:val="00C665AD"/>
    <w:rsid w:val="00C66673"/>
    <w:rsid w:val="00C6685E"/>
    <w:rsid w:val="00C668CF"/>
    <w:rsid w:val="00C66906"/>
    <w:rsid w:val="00C66A90"/>
    <w:rsid w:val="00C66BA0"/>
    <w:rsid w:val="00C66EFF"/>
    <w:rsid w:val="00C66F0D"/>
    <w:rsid w:val="00C67081"/>
    <w:rsid w:val="00C670BE"/>
    <w:rsid w:val="00C67111"/>
    <w:rsid w:val="00C6712A"/>
    <w:rsid w:val="00C6739C"/>
    <w:rsid w:val="00C675E9"/>
    <w:rsid w:val="00C6763F"/>
    <w:rsid w:val="00C67D0B"/>
    <w:rsid w:val="00C67FE9"/>
    <w:rsid w:val="00C70126"/>
    <w:rsid w:val="00C70349"/>
    <w:rsid w:val="00C70474"/>
    <w:rsid w:val="00C7095C"/>
    <w:rsid w:val="00C70CCB"/>
    <w:rsid w:val="00C70DD1"/>
    <w:rsid w:val="00C70E2E"/>
    <w:rsid w:val="00C711F4"/>
    <w:rsid w:val="00C71401"/>
    <w:rsid w:val="00C7170D"/>
    <w:rsid w:val="00C71797"/>
    <w:rsid w:val="00C718BA"/>
    <w:rsid w:val="00C71996"/>
    <w:rsid w:val="00C71B80"/>
    <w:rsid w:val="00C71CCF"/>
    <w:rsid w:val="00C71E3F"/>
    <w:rsid w:val="00C71FD8"/>
    <w:rsid w:val="00C720EC"/>
    <w:rsid w:val="00C7216C"/>
    <w:rsid w:val="00C7233B"/>
    <w:rsid w:val="00C727F2"/>
    <w:rsid w:val="00C72806"/>
    <w:rsid w:val="00C728A5"/>
    <w:rsid w:val="00C729BE"/>
    <w:rsid w:val="00C72C27"/>
    <w:rsid w:val="00C72DD6"/>
    <w:rsid w:val="00C730EA"/>
    <w:rsid w:val="00C7313A"/>
    <w:rsid w:val="00C7315B"/>
    <w:rsid w:val="00C732DC"/>
    <w:rsid w:val="00C73303"/>
    <w:rsid w:val="00C73417"/>
    <w:rsid w:val="00C73467"/>
    <w:rsid w:val="00C734BD"/>
    <w:rsid w:val="00C734C2"/>
    <w:rsid w:val="00C734F4"/>
    <w:rsid w:val="00C73A43"/>
    <w:rsid w:val="00C73A98"/>
    <w:rsid w:val="00C73BEC"/>
    <w:rsid w:val="00C73D5C"/>
    <w:rsid w:val="00C74094"/>
    <w:rsid w:val="00C740E5"/>
    <w:rsid w:val="00C74247"/>
    <w:rsid w:val="00C742AE"/>
    <w:rsid w:val="00C74353"/>
    <w:rsid w:val="00C743AD"/>
    <w:rsid w:val="00C743AE"/>
    <w:rsid w:val="00C743DE"/>
    <w:rsid w:val="00C7452C"/>
    <w:rsid w:val="00C7461B"/>
    <w:rsid w:val="00C746E3"/>
    <w:rsid w:val="00C74701"/>
    <w:rsid w:val="00C7492D"/>
    <w:rsid w:val="00C74A4B"/>
    <w:rsid w:val="00C75062"/>
    <w:rsid w:val="00C750DE"/>
    <w:rsid w:val="00C750F3"/>
    <w:rsid w:val="00C755D4"/>
    <w:rsid w:val="00C7586F"/>
    <w:rsid w:val="00C75C16"/>
    <w:rsid w:val="00C7617C"/>
    <w:rsid w:val="00C761F1"/>
    <w:rsid w:val="00C76214"/>
    <w:rsid w:val="00C76279"/>
    <w:rsid w:val="00C762D8"/>
    <w:rsid w:val="00C7644E"/>
    <w:rsid w:val="00C76866"/>
    <w:rsid w:val="00C76B09"/>
    <w:rsid w:val="00C76C28"/>
    <w:rsid w:val="00C77030"/>
    <w:rsid w:val="00C77091"/>
    <w:rsid w:val="00C772D2"/>
    <w:rsid w:val="00C778CB"/>
    <w:rsid w:val="00C77C2D"/>
    <w:rsid w:val="00C77CA1"/>
    <w:rsid w:val="00C77D6C"/>
    <w:rsid w:val="00C77F16"/>
    <w:rsid w:val="00C8003B"/>
    <w:rsid w:val="00C802B3"/>
    <w:rsid w:val="00C803A8"/>
    <w:rsid w:val="00C80411"/>
    <w:rsid w:val="00C80570"/>
    <w:rsid w:val="00C80631"/>
    <w:rsid w:val="00C806FF"/>
    <w:rsid w:val="00C8086A"/>
    <w:rsid w:val="00C808BB"/>
    <w:rsid w:val="00C808D9"/>
    <w:rsid w:val="00C809D8"/>
    <w:rsid w:val="00C80B13"/>
    <w:rsid w:val="00C80C24"/>
    <w:rsid w:val="00C80C30"/>
    <w:rsid w:val="00C80CD4"/>
    <w:rsid w:val="00C80CEA"/>
    <w:rsid w:val="00C80D5C"/>
    <w:rsid w:val="00C80D80"/>
    <w:rsid w:val="00C810FD"/>
    <w:rsid w:val="00C811CB"/>
    <w:rsid w:val="00C81489"/>
    <w:rsid w:val="00C81552"/>
    <w:rsid w:val="00C815BB"/>
    <w:rsid w:val="00C8164F"/>
    <w:rsid w:val="00C81B44"/>
    <w:rsid w:val="00C81D26"/>
    <w:rsid w:val="00C81E0C"/>
    <w:rsid w:val="00C8205E"/>
    <w:rsid w:val="00C822ED"/>
    <w:rsid w:val="00C82365"/>
    <w:rsid w:val="00C823C4"/>
    <w:rsid w:val="00C827A5"/>
    <w:rsid w:val="00C829EE"/>
    <w:rsid w:val="00C82AB6"/>
    <w:rsid w:val="00C82B7C"/>
    <w:rsid w:val="00C82CFD"/>
    <w:rsid w:val="00C82ECD"/>
    <w:rsid w:val="00C82F74"/>
    <w:rsid w:val="00C83608"/>
    <w:rsid w:val="00C83ADE"/>
    <w:rsid w:val="00C83B50"/>
    <w:rsid w:val="00C83F40"/>
    <w:rsid w:val="00C84194"/>
    <w:rsid w:val="00C842C4"/>
    <w:rsid w:val="00C8441A"/>
    <w:rsid w:val="00C84471"/>
    <w:rsid w:val="00C84636"/>
    <w:rsid w:val="00C847AA"/>
    <w:rsid w:val="00C848C7"/>
    <w:rsid w:val="00C84AAD"/>
    <w:rsid w:val="00C84BFD"/>
    <w:rsid w:val="00C84CD9"/>
    <w:rsid w:val="00C84DAF"/>
    <w:rsid w:val="00C84E61"/>
    <w:rsid w:val="00C85000"/>
    <w:rsid w:val="00C85580"/>
    <w:rsid w:val="00C857B3"/>
    <w:rsid w:val="00C859D4"/>
    <w:rsid w:val="00C85A2E"/>
    <w:rsid w:val="00C85AB1"/>
    <w:rsid w:val="00C85C8D"/>
    <w:rsid w:val="00C85DA1"/>
    <w:rsid w:val="00C85E2B"/>
    <w:rsid w:val="00C86021"/>
    <w:rsid w:val="00C8623A"/>
    <w:rsid w:val="00C86640"/>
    <w:rsid w:val="00C8666A"/>
    <w:rsid w:val="00C866EA"/>
    <w:rsid w:val="00C86806"/>
    <w:rsid w:val="00C86A46"/>
    <w:rsid w:val="00C86D8C"/>
    <w:rsid w:val="00C874D7"/>
    <w:rsid w:val="00C875FB"/>
    <w:rsid w:val="00C877C5"/>
    <w:rsid w:val="00C87AF8"/>
    <w:rsid w:val="00C87BC6"/>
    <w:rsid w:val="00C87F8F"/>
    <w:rsid w:val="00C87FDC"/>
    <w:rsid w:val="00C90016"/>
    <w:rsid w:val="00C901FC"/>
    <w:rsid w:val="00C90369"/>
    <w:rsid w:val="00C90684"/>
    <w:rsid w:val="00C90742"/>
    <w:rsid w:val="00C90990"/>
    <w:rsid w:val="00C90B5B"/>
    <w:rsid w:val="00C90C1C"/>
    <w:rsid w:val="00C90DA2"/>
    <w:rsid w:val="00C90EE0"/>
    <w:rsid w:val="00C91044"/>
    <w:rsid w:val="00C91151"/>
    <w:rsid w:val="00C91228"/>
    <w:rsid w:val="00C9143C"/>
    <w:rsid w:val="00C914D2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2076"/>
    <w:rsid w:val="00C92193"/>
    <w:rsid w:val="00C92364"/>
    <w:rsid w:val="00C92578"/>
    <w:rsid w:val="00C92642"/>
    <w:rsid w:val="00C92670"/>
    <w:rsid w:val="00C927A1"/>
    <w:rsid w:val="00C92F12"/>
    <w:rsid w:val="00C93141"/>
    <w:rsid w:val="00C9335A"/>
    <w:rsid w:val="00C9357C"/>
    <w:rsid w:val="00C93584"/>
    <w:rsid w:val="00C935B1"/>
    <w:rsid w:val="00C938CB"/>
    <w:rsid w:val="00C93BB1"/>
    <w:rsid w:val="00C93D40"/>
    <w:rsid w:val="00C93E18"/>
    <w:rsid w:val="00C94202"/>
    <w:rsid w:val="00C942D2"/>
    <w:rsid w:val="00C94712"/>
    <w:rsid w:val="00C948CF"/>
    <w:rsid w:val="00C94BCB"/>
    <w:rsid w:val="00C95327"/>
    <w:rsid w:val="00C95479"/>
    <w:rsid w:val="00C9565B"/>
    <w:rsid w:val="00C9573B"/>
    <w:rsid w:val="00C95D0F"/>
    <w:rsid w:val="00C968C9"/>
    <w:rsid w:val="00C96C8E"/>
    <w:rsid w:val="00C96C9C"/>
    <w:rsid w:val="00C96E0F"/>
    <w:rsid w:val="00C96F25"/>
    <w:rsid w:val="00C97116"/>
    <w:rsid w:val="00C97360"/>
    <w:rsid w:val="00C973BC"/>
    <w:rsid w:val="00C9775D"/>
    <w:rsid w:val="00C97956"/>
    <w:rsid w:val="00C97A41"/>
    <w:rsid w:val="00C97B99"/>
    <w:rsid w:val="00C97C92"/>
    <w:rsid w:val="00CA00ED"/>
    <w:rsid w:val="00CA02AB"/>
    <w:rsid w:val="00CA030A"/>
    <w:rsid w:val="00CA0398"/>
    <w:rsid w:val="00CA0476"/>
    <w:rsid w:val="00CA04F9"/>
    <w:rsid w:val="00CA0543"/>
    <w:rsid w:val="00CA055A"/>
    <w:rsid w:val="00CA067D"/>
    <w:rsid w:val="00CA06CF"/>
    <w:rsid w:val="00CA06D0"/>
    <w:rsid w:val="00CA0763"/>
    <w:rsid w:val="00CA085B"/>
    <w:rsid w:val="00CA0939"/>
    <w:rsid w:val="00CA0B25"/>
    <w:rsid w:val="00CA0C5D"/>
    <w:rsid w:val="00CA0E40"/>
    <w:rsid w:val="00CA14C9"/>
    <w:rsid w:val="00CA1519"/>
    <w:rsid w:val="00CA17BB"/>
    <w:rsid w:val="00CA17C5"/>
    <w:rsid w:val="00CA1D5B"/>
    <w:rsid w:val="00CA1E6E"/>
    <w:rsid w:val="00CA205E"/>
    <w:rsid w:val="00CA21E3"/>
    <w:rsid w:val="00CA2289"/>
    <w:rsid w:val="00CA2346"/>
    <w:rsid w:val="00CA2425"/>
    <w:rsid w:val="00CA2622"/>
    <w:rsid w:val="00CA2670"/>
    <w:rsid w:val="00CA29A3"/>
    <w:rsid w:val="00CA2B94"/>
    <w:rsid w:val="00CA2C78"/>
    <w:rsid w:val="00CA2FB0"/>
    <w:rsid w:val="00CA2FFF"/>
    <w:rsid w:val="00CA31AB"/>
    <w:rsid w:val="00CA34BB"/>
    <w:rsid w:val="00CA39C6"/>
    <w:rsid w:val="00CA3ACF"/>
    <w:rsid w:val="00CA3ADD"/>
    <w:rsid w:val="00CA3D36"/>
    <w:rsid w:val="00CA3D61"/>
    <w:rsid w:val="00CA3E3E"/>
    <w:rsid w:val="00CA41CA"/>
    <w:rsid w:val="00CA46BD"/>
    <w:rsid w:val="00CA4901"/>
    <w:rsid w:val="00CA49B0"/>
    <w:rsid w:val="00CA4C07"/>
    <w:rsid w:val="00CA4C6A"/>
    <w:rsid w:val="00CA50B9"/>
    <w:rsid w:val="00CA5129"/>
    <w:rsid w:val="00CA518E"/>
    <w:rsid w:val="00CA5397"/>
    <w:rsid w:val="00CA5549"/>
    <w:rsid w:val="00CA564F"/>
    <w:rsid w:val="00CA5654"/>
    <w:rsid w:val="00CA578A"/>
    <w:rsid w:val="00CA58F6"/>
    <w:rsid w:val="00CA5B9F"/>
    <w:rsid w:val="00CA5CC6"/>
    <w:rsid w:val="00CA629A"/>
    <w:rsid w:val="00CA68C1"/>
    <w:rsid w:val="00CA6CBC"/>
    <w:rsid w:val="00CA6DF3"/>
    <w:rsid w:val="00CA7130"/>
    <w:rsid w:val="00CA7131"/>
    <w:rsid w:val="00CA76E8"/>
    <w:rsid w:val="00CA78A7"/>
    <w:rsid w:val="00CA7E3D"/>
    <w:rsid w:val="00CB02E3"/>
    <w:rsid w:val="00CB0481"/>
    <w:rsid w:val="00CB05FA"/>
    <w:rsid w:val="00CB061C"/>
    <w:rsid w:val="00CB13F7"/>
    <w:rsid w:val="00CB142B"/>
    <w:rsid w:val="00CB1537"/>
    <w:rsid w:val="00CB1585"/>
    <w:rsid w:val="00CB1653"/>
    <w:rsid w:val="00CB1789"/>
    <w:rsid w:val="00CB186A"/>
    <w:rsid w:val="00CB1891"/>
    <w:rsid w:val="00CB18E5"/>
    <w:rsid w:val="00CB194B"/>
    <w:rsid w:val="00CB1B98"/>
    <w:rsid w:val="00CB2584"/>
    <w:rsid w:val="00CB2C64"/>
    <w:rsid w:val="00CB2CC0"/>
    <w:rsid w:val="00CB2EDB"/>
    <w:rsid w:val="00CB2FF5"/>
    <w:rsid w:val="00CB301A"/>
    <w:rsid w:val="00CB362F"/>
    <w:rsid w:val="00CB3A15"/>
    <w:rsid w:val="00CB3B39"/>
    <w:rsid w:val="00CB3B72"/>
    <w:rsid w:val="00CB3C9F"/>
    <w:rsid w:val="00CB3DC4"/>
    <w:rsid w:val="00CB3F6F"/>
    <w:rsid w:val="00CB40F9"/>
    <w:rsid w:val="00CB4175"/>
    <w:rsid w:val="00CB438A"/>
    <w:rsid w:val="00CB448D"/>
    <w:rsid w:val="00CB4797"/>
    <w:rsid w:val="00CB4936"/>
    <w:rsid w:val="00CB493E"/>
    <w:rsid w:val="00CB4C84"/>
    <w:rsid w:val="00CB4CBC"/>
    <w:rsid w:val="00CB50EB"/>
    <w:rsid w:val="00CB52EC"/>
    <w:rsid w:val="00CB530F"/>
    <w:rsid w:val="00CB5619"/>
    <w:rsid w:val="00CB5AFD"/>
    <w:rsid w:val="00CB5DA5"/>
    <w:rsid w:val="00CB60AE"/>
    <w:rsid w:val="00CB61C8"/>
    <w:rsid w:val="00CB61D9"/>
    <w:rsid w:val="00CB62A1"/>
    <w:rsid w:val="00CB6325"/>
    <w:rsid w:val="00CB637E"/>
    <w:rsid w:val="00CB6520"/>
    <w:rsid w:val="00CB6CD2"/>
    <w:rsid w:val="00CB6D78"/>
    <w:rsid w:val="00CB714A"/>
    <w:rsid w:val="00CB726A"/>
    <w:rsid w:val="00CB75D1"/>
    <w:rsid w:val="00CB79FD"/>
    <w:rsid w:val="00CB7B37"/>
    <w:rsid w:val="00CB7BAD"/>
    <w:rsid w:val="00CB7F8F"/>
    <w:rsid w:val="00CC0153"/>
    <w:rsid w:val="00CC01D8"/>
    <w:rsid w:val="00CC0598"/>
    <w:rsid w:val="00CC0B6B"/>
    <w:rsid w:val="00CC0F23"/>
    <w:rsid w:val="00CC1068"/>
    <w:rsid w:val="00CC130B"/>
    <w:rsid w:val="00CC137B"/>
    <w:rsid w:val="00CC14AB"/>
    <w:rsid w:val="00CC1550"/>
    <w:rsid w:val="00CC178C"/>
    <w:rsid w:val="00CC19A9"/>
    <w:rsid w:val="00CC1ACD"/>
    <w:rsid w:val="00CC1B2F"/>
    <w:rsid w:val="00CC1C9B"/>
    <w:rsid w:val="00CC220F"/>
    <w:rsid w:val="00CC2274"/>
    <w:rsid w:val="00CC2459"/>
    <w:rsid w:val="00CC24FC"/>
    <w:rsid w:val="00CC2558"/>
    <w:rsid w:val="00CC25B7"/>
    <w:rsid w:val="00CC27BE"/>
    <w:rsid w:val="00CC29CA"/>
    <w:rsid w:val="00CC2B5F"/>
    <w:rsid w:val="00CC2B9A"/>
    <w:rsid w:val="00CC2DB4"/>
    <w:rsid w:val="00CC2DE2"/>
    <w:rsid w:val="00CC2E9A"/>
    <w:rsid w:val="00CC3060"/>
    <w:rsid w:val="00CC3074"/>
    <w:rsid w:val="00CC30D5"/>
    <w:rsid w:val="00CC3764"/>
    <w:rsid w:val="00CC37DC"/>
    <w:rsid w:val="00CC37E3"/>
    <w:rsid w:val="00CC3A98"/>
    <w:rsid w:val="00CC3B17"/>
    <w:rsid w:val="00CC3E6D"/>
    <w:rsid w:val="00CC4146"/>
    <w:rsid w:val="00CC416D"/>
    <w:rsid w:val="00CC4209"/>
    <w:rsid w:val="00CC4401"/>
    <w:rsid w:val="00CC4427"/>
    <w:rsid w:val="00CC4790"/>
    <w:rsid w:val="00CC4A35"/>
    <w:rsid w:val="00CC4BA9"/>
    <w:rsid w:val="00CC4CE2"/>
    <w:rsid w:val="00CC52C0"/>
    <w:rsid w:val="00CC53E6"/>
    <w:rsid w:val="00CC55E9"/>
    <w:rsid w:val="00CC5789"/>
    <w:rsid w:val="00CC5921"/>
    <w:rsid w:val="00CC5C1D"/>
    <w:rsid w:val="00CC5E6B"/>
    <w:rsid w:val="00CC5E8A"/>
    <w:rsid w:val="00CC610D"/>
    <w:rsid w:val="00CC613A"/>
    <w:rsid w:val="00CC6422"/>
    <w:rsid w:val="00CC6499"/>
    <w:rsid w:val="00CC6580"/>
    <w:rsid w:val="00CC66DA"/>
    <w:rsid w:val="00CC6CFE"/>
    <w:rsid w:val="00CC6E6E"/>
    <w:rsid w:val="00CC6F20"/>
    <w:rsid w:val="00CC6FEE"/>
    <w:rsid w:val="00CC72EE"/>
    <w:rsid w:val="00CC7391"/>
    <w:rsid w:val="00CC7406"/>
    <w:rsid w:val="00CC7A19"/>
    <w:rsid w:val="00CC7A66"/>
    <w:rsid w:val="00CC7AD1"/>
    <w:rsid w:val="00CC7B60"/>
    <w:rsid w:val="00CC7B7C"/>
    <w:rsid w:val="00CC7E5F"/>
    <w:rsid w:val="00CC7EEE"/>
    <w:rsid w:val="00CD00C3"/>
    <w:rsid w:val="00CD029C"/>
    <w:rsid w:val="00CD0359"/>
    <w:rsid w:val="00CD06C6"/>
    <w:rsid w:val="00CD0867"/>
    <w:rsid w:val="00CD08ED"/>
    <w:rsid w:val="00CD0C26"/>
    <w:rsid w:val="00CD0E7F"/>
    <w:rsid w:val="00CD0F99"/>
    <w:rsid w:val="00CD10D6"/>
    <w:rsid w:val="00CD1114"/>
    <w:rsid w:val="00CD120F"/>
    <w:rsid w:val="00CD1216"/>
    <w:rsid w:val="00CD129C"/>
    <w:rsid w:val="00CD1684"/>
    <w:rsid w:val="00CD1C1D"/>
    <w:rsid w:val="00CD1E36"/>
    <w:rsid w:val="00CD1E43"/>
    <w:rsid w:val="00CD1F32"/>
    <w:rsid w:val="00CD1F5E"/>
    <w:rsid w:val="00CD201B"/>
    <w:rsid w:val="00CD2131"/>
    <w:rsid w:val="00CD2135"/>
    <w:rsid w:val="00CD21E7"/>
    <w:rsid w:val="00CD257D"/>
    <w:rsid w:val="00CD2829"/>
    <w:rsid w:val="00CD286E"/>
    <w:rsid w:val="00CD29E3"/>
    <w:rsid w:val="00CD2C1F"/>
    <w:rsid w:val="00CD2FB1"/>
    <w:rsid w:val="00CD3207"/>
    <w:rsid w:val="00CD33C4"/>
    <w:rsid w:val="00CD33F5"/>
    <w:rsid w:val="00CD344D"/>
    <w:rsid w:val="00CD3726"/>
    <w:rsid w:val="00CD3826"/>
    <w:rsid w:val="00CD3F51"/>
    <w:rsid w:val="00CD405A"/>
    <w:rsid w:val="00CD445D"/>
    <w:rsid w:val="00CD44D1"/>
    <w:rsid w:val="00CD44DD"/>
    <w:rsid w:val="00CD455C"/>
    <w:rsid w:val="00CD4577"/>
    <w:rsid w:val="00CD4961"/>
    <w:rsid w:val="00CD4995"/>
    <w:rsid w:val="00CD4A4F"/>
    <w:rsid w:val="00CD4E31"/>
    <w:rsid w:val="00CD4EC1"/>
    <w:rsid w:val="00CD4F41"/>
    <w:rsid w:val="00CD5053"/>
    <w:rsid w:val="00CD51A2"/>
    <w:rsid w:val="00CD528B"/>
    <w:rsid w:val="00CD5558"/>
    <w:rsid w:val="00CD568D"/>
    <w:rsid w:val="00CD5AC6"/>
    <w:rsid w:val="00CD5C8D"/>
    <w:rsid w:val="00CD5FE5"/>
    <w:rsid w:val="00CD61FA"/>
    <w:rsid w:val="00CD6322"/>
    <w:rsid w:val="00CD664E"/>
    <w:rsid w:val="00CD67B8"/>
    <w:rsid w:val="00CD70AE"/>
    <w:rsid w:val="00CD746F"/>
    <w:rsid w:val="00CD74A7"/>
    <w:rsid w:val="00CD79A1"/>
    <w:rsid w:val="00CD7B26"/>
    <w:rsid w:val="00CD7D24"/>
    <w:rsid w:val="00CD7DA1"/>
    <w:rsid w:val="00CE02C0"/>
    <w:rsid w:val="00CE0318"/>
    <w:rsid w:val="00CE040D"/>
    <w:rsid w:val="00CE0658"/>
    <w:rsid w:val="00CE0975"/>
    <w:rsid w:val="00CE09DC"/>
    <w:rsid w:val="00CE0E25"/>
    <w:rsid w:val="00CE1091"/>
    <w:rsid w:val="00CE151C"/>
    <w:rsid w:val="00CE1583"/>
    <w:rsid w:val="00CE1762"/>
    <w:rsid w:val="00CE17CD"/>
    <w:rsid w:val="00CE18EB"/>
    <w:rsid w:val="00CE1910"/>
    <w:rsid w:val="00CE1B3B"/>
    <w:rsid w:val="00CE1C24"/>
    <w:rsid w:val="00CE1EB0"/>
    <w:rsid w:val="00CE217B"/>
    <w:rsid w:val="00CE22A6"/>
    <w:rsid w:val="00CE238B"/>
    <w:rsid w:val="00CE28A5"/>
    <w:rsid w:val="00CE293E"/>
    <w:rsid w:val="00CE2CBC"/>
    <w:rsid w:val="00CE39CB"/>
    <w:rsid w:val="00CE3A8D"/>
    <w:rsid w:val="00CE3B1A"/>
    <w:rsid w:val="00CE3D29"/>
    <w:rsid w:val="00CE3F45"/>
    <w:rsid w:val="00CE4108"/>
    <w:rsid w:val="00CE44B1"/>
    <w:rsid w:val="00CE4527"/>
    <w:rsid w:val="00CE463F"/>
    <w:rsid w:val="00CE4958"/>
    <w:rsid w:val="00CE4ABD"/>
    <w:rsid w:val="00CE4CA9"/>
    <w:rsid w:val="00CE4D1B"/>
    <w:rsid w:val="00CE4D96"/>
    <w:rsid w:val="00CE4FC5"/>
    <w:rsid w:val="00CE5079"/>
    <w:rsid w:val="00CE51BC"/>
    <w:rsid w:val="00CE51E9"/>
    <w:rsid w:val="00CE5253"/>
    <w:rsid w:val="00CE5301"/>
    <w:rsid w:val="00CE530E"/>
    <w:rsid w:val="00CE539E"/>
    <w:rsid w:val="00CE53DE"/>
    <w:rsid w:val="00CE57FF"/>
    <w:rsid w:val="00CE5C80"/>
    <w:rsid w:val="00CE5DEB"/>
    <w:rsid w:val="00CE60B4"/>
    <w:rsid w:val="00CE6186"/>
    <w:rsid w:val="00CE66B3"/>
    <w:rsid w:val="00CE699F"/>
    <w:rsid w:val="00CE6CFF"/>
    <w:rsid w:val="00CE6D68"/>
    <w:rsid w:val="00CE6DF8"/>
    <w:rsid w:val="00CE6FBA"/>
    <w:rsid w:val="00CE783A"/>
    <w:rsid w:val="00CE7877"/>
    <w:rsid w:val="00CE7922"/>
    <w:rsid w:val="00CE7A2F"/>
    <w:rsid w:val="00CE7A9D"/>
    <w:rsid w:val="00CE7EE4"/>
    <w:rsid w:val="00CF00D5"/>
    <w:rsid w:val="00CF0249"/>
    <w:rsid w:val="00CF075D"/>
    <w:rsid w:val="00CF07D3"/>
    <w:rsid w:val="00CF0A04"/>
    <w:rsid w:val="00CF0AED"/>
    <w:rsid w:val="00CF0B4F"/>
    <w:rsid w:val="00CF0C1E"/>
    <w:rsid w:val="00CF123E"/>
    <w:rsid w:val="00CF127B"/>
    <w:rsid w:val="00CF132C"/>
    <w:rsid w:val="00CF191C"/>
    <w:rsid w:val="00CF19DE"/>
    <w:rsid w:val="00CF1BE2"/>
    <w:rsid w:val="00CF1E3C"/>
    <w:rsid w:val="00CF1E44"/>
    <w:rsid w:val="00CF2148"/>
    <w:rsid w:val="00CF2294"/>
    <w:rsid w:val="00CF23F3"/>
    <w:rsid w:val="00CF2429"/>
    <w:rsid w:val="00CF24E3"/>
    <w:rsid w:val="00CF257E"/>
    <w:rsid w:val="00CF2759"/>
    <w:rsid w:val="00CF2769"/>
    <w:rsid w:val="00CF2920"/>
    <w:rsid w:val="00CF29BD"/>
    <w:rsid w:val="00CF2C6D"/>
    <w:rsid w:val="00CF2E60"/>
    <w:rsid w:val="00CF2E79"/>
    <w:rsid w:val="00CF3126"/>
    <w:rsid w:val="00CF34B9"/>
    <w:rsid w:val="00CF34C0"/>
    <w:rsid w:val="00CF3526"/>
    <w:rsid w:val="00CF35F2"/>
    <w:rsid w:val="00CF36E6"/>
    <w:rsid w:val="00CF378C"/>
    <w:rsid w:val="00CF3AB0"/>
    <w:rsid w:val="00CF3AE7"/>
    <w:rsid w:val="00CF3ECB"/>
    <w:rsid w:val="00CF4077"/>
    <w:rsid w:val="00CF4648"/>
    <w:rsid w:val="00CF4823"/>
    <w:rsid w:val="00CF4935"/>
    <w:rsid w:val="00CF4BD9"/>
    <w:rsid w:val="00CF4E63"/>
    <w:rsid w:val="00CF4FB3"/>
    <w:rsid w:val="00CF516D"/>
    <w:rsid w:val="00CF55C1"/>
    <w:rsid w:val="00CF57B7"/>
    <w:rsid w:val="00CF5A14"/>
    <w:rsid w:val="00CF5BB9"/>
    <w:rsid w:val="00CF5C00"/>
    <w:rsid w:val="00CF5E89"/>
    <w:rsid w:val="00CF5ECE"/>
    <w:rsid w:val="00CF61D3"/>
    <w:rsid w:val="00CF628F"/>
    <w:rsid w:val="00CF6382"/>
    <w:rsid w:val="00CF6408"/>
    <w:rsid w:val="00CF648D"/>
    <w:rsid w:val="00CF64A3"/>
    <w:rsid w:val="00CF66F0"/>
    <w:rsid w:val="00CF6991"/>
    <w:rsid w:val="00CF6A5F"/>
    <w:rsid w:val="00CF6C4B"/>
    <w:rsid w:val="00CF70EE"/>
    <w:rsid w:val="00CF7350"/>
    <w:rsid w:val="00CF7564"/>
    <w:rsid w:val="00CF7584"/>
    <w:rsid w:val="00CF7967"/>
    <w:rsid w:val="00CF7A03"/>
    <w:rsid w:val="00CF7A0A"/>
    <w:rsid w:val="00CF7A18"/>
    <w:rsid w:val="00CF7A52"/>
    <w:rsid w:val="00CF7EBC"/>
    <w:rsid w:val="00CF7F01"/>
    <w:rsid w:val="00D000B6"/>
    <w:rsid w:val="00D00590"/>
    <w:rsid w:val="00D0078B"/>
    <w:rsid w:val="00D00B2F"/>
    <w:rsid w:val="00D00B58"/>
    <w:rsid w:val="00D00CF9"/>
    <w:rsid w:val="00D00E18"/>
    <w:rsid w:val="00D01178"/>
    <w:rsid w:val="00D01312"/>
    <w:rsid w:val="00D013EE"/>
    <w:rsid w:val="00D01476"/>
    <w:rsid w:val="00D014C8"/>
    <w:rsid w:val="00D014F8"/>
    <w:rsid w:val="00D01628"/>
    <w:rsid w:val="00D01879"/>
    <w:rsid w:val="00D01907"/>
    <w:rsid w:val="00D0197F"/>
    <w:rsid w:val="00D01EC7"/>
    <w:rsid w:val="00D02232"/>
    <w:rsid w:val="00D0228E"/>
    <w:rsid w:val="00D022E8"/>
    <w:rsid w:val="00D02396"/>
    <w:rsid w:val="00D0240E"/>
    <w:rsid w:val="00D024A3"/>
    <w:rsid w:val="00D0256E"/>
    <w:rsid w:val="00D0264E"/>
    <w:rsid w:val="00D02777"/>
    <w:rsid w:val="00D027B2"/>
    <w:rsid w:val="00D028AD"/>
    <w:rsid w:val="00D0298E"/>
    <w:rsid w:val="00D02AB1"/>
    <w:rsid w:val="00D02F56"/>
    <w:rsid w:val="00D02FF3"/>
    <w:rsid w:val="00D032F9"/>
    <w:rsid w:val="00D035BB"/>
    <w:rsid w:val="00D036AA"/>
    <w:rsid w:val="00D0388C"/>
    <w:rsid w:val="00D039F5"/>
    <w:rsid w:val="00D03C2C"/>
    <w:rsid w:val="00D03C3D"/>
    <w:rsid w:val="00D03CFF"/>
    <w:rsid w:val="00D03E96"/>
    <w:rsid w:val="00D04684"/>
    <w:rsid w:val="00D04A81"/>
    <w:rsid w:val="00D04B29"/>
    <w:rsid w:val="00D04C43"/>
    <w:rsid w:val="00D05A23"/>
    <w:rsid w:val="00D05D4F"/>
    <w:rsid w:val="00D05D62"/>
    <w:rsid w:val="00D061F5"/>
    <w:rsid w:val="00D0634D"/>
    <w:rsid w:val="00D0685B"/>
    <w:rsid w:val="00D06A64"/>
    <w:rsid w:val="00D06B06"/>
    <w:rsid w:val="00D07216"/>
    <w:rsid w:val="00D072CE"/>
    <w:rsid w:val="00D074A5"/>
    <w:rsid w:val="00D0761F"/>
    <w:rsid w:val="00D0782A"/>
    <w:rsid w:val="00D07970"/>
    <w:rsid w:val="00D07D5D"/>
    <w:rsid w:val="00D101DE"/>
    <w:rsid w:val="00D101E4"/>
    <w:rsid w:val="00D10CFD"/>
    <w:rsid w:val="00D10EDC"/>
    <w:rsid w:val="00D110DA"/>
    <w:rsid w:val="00D1111B"/>
    <w:rsid w:val="00D11327"/>
    <w:rsid w:val="00D11405"/>
    <w:rsid w:val="00D11462"/>
    <w:rsid w:val="00D1181B"/>
    <w:rsid w:val="00D11953"/>
    <w:rsid w:val="00D11AB7"/>
    <w:rsid w:val="00D11B79"/>
    <w:rsid w:val="00D11D0D"/>
    <w:rsid w:val="00D11E5D"/>
    <w:rsid w:val="00D11F6C"/>
    <w:rsid w:val="00D11FE8"/>
    <w:rsid w:val="00D12073"/>
    <w:rsid w:val="00D12088"/>
    <w:rsid w:val="00D120F4"/>
    <w:rsid w:val="00D12345"/>
    <w:rsid w:val="00D12392"/>
    <w:rsid w:val="00D12460"/>
    <w:rsid w:val="00D124AC"/>
    <w:rsid w:val="00D12775"/>
    <w:rsid w:val="00D12961"/>
    <w:rsid w:val="00D12A5E"/>
    <w:rsid w:val="00D12DE3"/>
    <w:rsid w:val="00D1316E"/>
    <w:rsid w:val="00D1323E"/>
    <w:rsid w:val="00D1350C"/>
    <w:rsid w:val="00D13680"/>
    <w:rsid w:val="00D1393F"/>
    <w:rsid w:val="00D14146"/>
    <w:rsid w:val="00D1428F"/>
    <w:rsid w:val="00D143A6"/>
    <w:rsid w:val="00D14685"/>
    <w:rsid w:val="00D1487D"/>
    <w:rsid w:val="00D14F43"/>
    <w:rsid w:val="00D14FFA"/>
    <w:rsid w:val="00D15061"/>
    <w:rsid w:val="00D1511B"/>
    <w:rsid w:val="00D1532A"/>
    <w:rsid w:val="00D153AD"/>
    <w:rsid w:val="00D155B0"/>
    <w:rsid w:val="00D1563A"/>
    <w:rsid w:val="00D1597F"/>
    <w:rsid w:val="00D15B9E"/>
    <w:rsid w:val="00D1601D"/>
    <w:rsid w:val="00D164DF"/>
    <w:rsid w:val="00D16544"/>
    <w:rsid w:val="00D165A9"/>
    <w:rsid w:val="00D16D86"/>
    <w:rsid w:val="00D16E4A"/>
    <w:rsid w:val="00D16F78"/>
    <w:rsid w:val="00D17084"/>
    <w:rsid w:val="00D17150"/>
    <w:rsid w:val="00D171C6"/>
    <w:rsid w:val="00D173D1"/>
    <w:rsid w:val="00D17525"/>
    <w:rsid w:val="00D17655"/>
    <w:rsid w:val="00D1788F"/>
    <w:rsid w:val="00D1789B"/>
    <w:rsid w:val="00D17A08"/>
    <w:rsid w:val="00D17C03"/>
    <w:rsid w:val="00D17C1A"/>
    <w:rsid w:val="00D2000B"/>
    <w:rsid w:val="00D201A7"/>
    <w:rsid w:val="00D2052B"/>
    <w:rsid w:val="00D205E9"/>
    <w:rsid w:val="00D20772"/>
    <w:rsid w:val="00D208C7"/>
    <w:rsid w:val="00D209A6"/>
    <w:rsid w:val="00D20A28"/>
    <w:rsid w:val="00D20E4E"/>
    <w:rsid w:val="00D212D1"/>
    <w:rsid w:val="00D21402"/>
    <w:rsid w:val="00D21415"/>
    <w:rsid w:val="00D2146C"/>
    <w:rsid w:val="00D214C3"/>
    <w:rsid w:val="00D21623"/>
    <w:rsid w:val="00D21640"/>
    <w:rsid w:val="00D218DF"/>
    <w:rsid w:val="00D21E68"/>
    <w:rsid w:val="00D22139"/>
    <w:rsid w:val="00D22437"/>
    <w:rsid w:val="00D2244F"/>
    <w:rsid w:val="00D227B5"/>
    <w:rsid w:val="00D22884"/>
    <w:rsid w:val="00D22B19"/>
    <w:rsid w:val="00D22B4A"/>
    <w:rsid w:val="00D22F03"/>
    <w:rsid w:val="00D2301F"/>
    <w:rsid w:val="00D23156"/>
    <w:rsid w:val="00D231ED"/>
    <w:rsid w:val="00D23583"/>
    <w:rsid w:val="00D237C0"/>
    <w:rsid w:val="00D238DA"/>
    <w:rsid w:val="00D23A13"/>
    <w:rsid w:val="00D23BE0"/>
    <w:rsid w:val="00D23DAC"/>
    <w:rsid w:val="00D2400C"/>
    <w:rsid w:val="00D24317"/>
    <w:rsid w:val="00D2444D"/>
    <w:rsid w:val="00D24937"/>
    <w:rsid w:val="00D24ACA"/>
    <w:rsid w:val="00D24AE9"/>
    <w:rsid w:val="00D24B13"/>
    <w:rsid w:val="00D24C0A"/>
    <w:rsid w:val="00D24CFC"/>
    <w:rsid w:val="00D24D40"/>
    <w:rsid w:val="00D2528D"/>
    <w:rsid w:val="00D252FD"/>
    <w:rsid w:val="00D253F6"/>
    <w:rsid w:val="00D254DC"/>
    <w:rsid w:val="00D254E9"/>
    <w:rsid w:val="00D2562D"/>
    <w:rsid w:val="00D25743"/>
    <w:rsid w:val="00D258D9"/>
    <w:rsid w:val="00D25C2F"/>
    <w:rsid w:val="00D25F83"/>
    <w:rsid w:val="00D25FCA"/>
    <w:rsid w:val="00D262A5"/>
    <w:rsid w:val="00D263D9"/>
    <w:rsid w:val="00D26479"/>
    <w:rsid w:val="00D26725"/>
    <w:rsid w:val="00D269EB"/>
    <w:rsid w:val="00D26CF3"/>
    <w:rsid w:val="00D272E6"/>
    <w:rsid w:val="00D27799"/>
    <w:rsid w:val="00D27DEA"/>
    <w:rsid w:val="00D27E92"/>
    <w:rsid w:val="00D27FBA"/>
    <w:rsid w:val="00D30033"/>
    <w:rsid w:val="00D30050"/>
    <w:rsid w:val="00D3009D"/>
    <w:rsid w:val="00D30419"/>
    <w:rsid w:val="00D306CB"/>
    <w:rsid w:val="00D30716"/>
    <w:rsid w:val="00D30911"/>
    <w:rsid w:val="00D30A3B"/>
    <w:rsid w:val="00D30E88"/>
    <w:rsid w:val="00D30F63"/>
    <w:rsid w:val="00D31074"/>
    <w:rsid w:val="00D31286"/>
    <w:rsid w:val="00D313F2"/>
    <w:rsid w:val="00D31C6F"/>
    <w:rsid w:val="00D31C88"/>
    <w:rsid w:val="00D31DCD"/>
    <w:rsid w:val="00D31F59"/>
    <w:rsid w:val="00D32114"/>
    <w:rsid w:val="00D323AB"/>
    <w:rsid w:val="00D323B5"/>
    <w:rsid w:val="00D32568"/>
    <w:rsid w:val="00D32AA0"/>
    <w:rsid w:val="00D32B92"/>
    <w:rsid w:val="00D32BB7"/>
    <w:rsid w:val="00D32DD7"/>
    <w:rsid w:val="00D32FCA"/>
    <w:rsid w:val="00D331CA"/>
    <w:rsid w:val="00D331E4"/>
    <w:rsid w:val="00D3320A"/>
    <w:rsid w:val="00D33235"/>
    <w:rsid w:val="00D332CD"/>
    <w:rsid w:val="00D3359C"/>
    <w:rsid w:val="00D33653"/>
    <w:rsid w:val="00D33741"/>
    <w:rsid w:val="00D338CC"/>
    <w:rsid w:val="00D33936"/>
    <w:rsid w:val="00D33EE1"/>
    <w:rsid w:val="00D33FDF"/>
    <w:rsid w:val="00D34114"/>
    <w:rsid w:val="00D342EC"/>
    <w:rsid w:val="00D34308"/>
    <w:rsid w:val="00D34383"/>
    <w:rsid w:val="00D3456C"/>
    <w:rsid w:val="00D346EB"/>
    <w:rsid w:val="00D347F9"/>
    <w:rsid w:val="00D34BCA"/>
    <w:rsid w:val="00D34E7F"/>
    <w:rsid w:val="00D34EC6"/>
    <w:rsid w:val="00D34FFA"/>
    <w:rsid w:val="00D351BA"/>
    <w:rsid w:val="00D352E3"/>
    <w:rsid w:val="00D353A8"/>
    <w:rsid w:val="00D35558"/>
    <w:rsid w:val="00D3577D"/>
    <w:rsid w:val="00D357C4"/>
    <w:rsid w:val="00D35BDD"/>
    <w:rsid w:val="00D35C89"/>
    <w:rsid w:val="00D35CDE"/>
    <w:rsid w:val="00D35D3B"/>
    <w:rsid w:val="00D36136"/>
    <w:rsid w:val="00D36192"/>
    <w:rsid w:val="00D36240"/>
    <w:rsid w:val="00D36381"/>
    <w:rsid w:val="00D368DE"/>
    <w:rsid w:val="00D36C0C"/>
    <w:rsid w:val="00D36CCF"/>
    <w:rsid w:val="00D36E54"/>
    <w:rsid w:val="00D37112"/>
    <w:rsid w:val="00D37193"/>
    <w:rsid w:val="00D37213"/>
    <w:rsid w:val="00D3736C"/>
    <w:rsid w:val="00D3757E"/>
    <w:rsid w:val="00D3759C"/>
    <w:rsid w:val="00D37847"/>
    <w:rsid w:val="00D37AD6"/>
    <w:rsid w:val="00D37D3A"/>
    <w:rsid w:val="00D37F30"/>
    <w:rsid w:val="00D40096"/>
    <w:rsid w:val="00D40135"/>
    <w:rsid w:val="00D401CC"/>
    <w:rsid w:val="00D403C0"/>
    <w:rsid w:val="00D40448"/>
    <w:rsid w:val="00D405CB"/>
    <w:rsid w:val="00D4062B"/>
    <w:rsid w:val="00D406B2"/>
    <w:rsid w:val="00D4070C"/>
    <w:rsid w:val="00D40A3D"/>
    <w:rsid w:val="00D40C4F"/>
    <w:rsid w:val="00D40EE3"/>
    <w:rsid w:val="00D40F14"/>
    <w:rsid w:val="00D40FCD"/>
    <w:rsid w:val="00D4113A"/>
    <w:rsid w:val="00D4114A"/>
    <w:rsid w:val="00D4131F"/>
    <w:rsid w:val="00D4132F"/>
    <w:rsid w:val="00D41449"/>
    <w:rsid w:val="00D41608"/>
    <w:rsid w:val="00D41643"/>
    <w:rsid w:val="00D416A2"/>
    <w:rsid w:val="00D417FC"/>
    <w:rsid w:val="00D41C46"/>
    <w:rsid w:val="00D41E7C"/>
    <w:rsid w:val="00D41EC5"/>
    <w:rsid w:val="00D41ED0"/>
    <w:rsid w:val="00D41FDB"/>
    <w:rsid w:val="00D4200A"/>
    <w:rsid w:val="00D42245"/>
    <w:rsid w:val="00D42362"/>
    <w:rsid w:val="00D4265B"/>
    <w:rsid w:val="00D42896"/>
    <w:rsid w:val="00D42C4E"/>
    <w:rsid w:val="00D42DAF"/>
    <w:rsid w:val="00D42F1D"/>
    <w:rsid w:val="00D43053"/>
    <w:rsid w:val="00D43307"/>
    <w:rsid w:val="00D43473"/>
    <w:rsid w:val="00D4390D"/>
    <w:rsid w:val="00D43DD1"/>
    <w:rsid w:val="00D43F0F"/>
    <w:rsid w:val="00D44336"/>
    <w:rsid w:val="00D44546"/>
    <w:rsid w:val="00D445A4"/>
    <w:rsid w:val="00D4478F"/>
    <w:rsid w:val="00D447CA"/>
    <w:rsid w:val="00D4493F"/>
    <w:rsid w:val="00D44C5C"/>
    <w:rsid w:val="00D44CFC"/>
    <w:rsid w:val="00D44EE0"/>
    <w:rsid w:val="00D44F95"/>
    <w:rsid w:val="00D44FBD"/>
    <w:rsid w:val="00D44FCC"/>
    <w:rsid w:val="00D4502F"/>
    <w:rsid w:val="00D4513A"/>
    <w:rsid w:val="00D45577"/>
    <w:rsid w:val="00D458DE"/>
    <w:rsid w:val="00D45A52"/>
    <w:rsid w:val="00D45B20"/>
    <w:rsid w:val="00D45D20"/>
    <w:rsid w:val="00D45DA1"/>
    <w:rsid w:val="00D45F28"/>
    <w:rsid w:val="00D45FE0"/>
    <w:rsid w:val="00D4617A"/>
    <w:rsid w:val="00D46337"/>
    <w:rsid w:val="00D46367"/>
    <w:rsid w:val="00D463DA"/>
    <w:rsid w:val="00D466CD"/>
    <w:rsid w:val="00D4673D"/>
    <w:rsid w:val="00D46A5E"/>
    <w:rsid w:val="00D4716C"/>
    <w:rsid w:val="00D472A3"/>
    <w:rsid w:val="00D47368"/>
    <w:rsid w:val="00D4791A"/>
    <w:rsid w:val="00D47985"/>
    <w:rsid w:val="00D47A87"/>
    <w:rsid w:val="00D47A88"/>
    <w:rsid w:val="00D47B44"/>
    <w:rsid w:val="00D47B71"/>
    <w:rsid w:val="00D47BE1"/>
    <w:rsid w:val="00D47CF8"/>
    <w:rsid w:val="00D47F4D"/>
    <w:rsid w:val="00D47F7B"/>
    <w:rsid w:val="00D500C1"/>
    <w:rsid w:val="00D501BF"/>
    <w:rsid w:val="00D501D6"/>
    <w:rsid w:val="00D50279"/>
    <w:rsid w:val="00D5035E"/>
    <w:rsid w:val="00D503B4"/>
    <w:rsid w:val="00D503BE"/>
    <w:rsid w:val="00D503FD"/>
    <w:rsid w:val="00D508FB"/>
    <w:rsid w:val="00D50966"/>
    <w:rsid w:val="00D50BFC"/>
    <w:rsid w:val="00D50C86"/>
    <w:rsid w:val="00D50CAE"/>
    <w:rsid w:val="00D50F9D"/>
    <w:rsid w:val="00D51362"/>
    <w:rsid w:val="00D51377"/>
    <w:rsid w:val="00D515CA"/>
    <w:rsid w:val="00D519CA"/>
    <w:rsid w:val="00D51A0B"/>
    <w:rsid w:val="00D51B30"/>
    <w:rsid w:val="00D51B6B"/>
    <w:rsid w:val="00D51E84"/>
    <w:rsid w:val="00D52080"/>
    <w:rsid w:val="00D520EE"/>
    <w:rsid w:val="00D5229A"/>
    <w:rsid w:val="00D52620"/>
    <w:rsid w:val="00D52878"/>
    <w:rsid w:val="00D52BE6"/>
    <w:rsid w:val="00D52D38"/>
    <w:rsid w:val="00D52E83"/>
    <w:rsid w:val="00D53031"/>
    <w:rsid w:val="00D53052"/>
    <w:rsid w:val="00D533C8"/>
    <w:rsid w:val="00D53489"/>
    <w:rsid w:val="00D535CC"/>
    <w:rsid w:val="00D53A22"/>
    <w:rsid w:val="00D53C8D"/>
    <w:rsid w:val="00D53E77"/>
    <w:rsid w:val="00D53FD0"/>
    <w:rsid w:val="00D543B0"/>
    <w:rsid w:val="00D5442D"/>
    <w:rsid w:val="00D547F7"/>
    <w:rsid w:val="00D547FA"/>
    <w:rsid w:val="00D54853"/>
    <w:rsid w:val="00D54A75"/>
    <w:rsid w:val="00D54C68"/>
    <w:rsid w:val="00D54F44"/>
    <w:rsid w:val="00D550A2"/>
    <w:rsid w:val="00D550A3"/>
    <w:rsid w:val="00D5522F"/>
    <w:rsid w:val="00D553B8"/>
    <w:rsid w:val="00D554B8"/>
    <w:rsid w:val="00D55D56"/>
    <w:rsid w:val="00D56084"/>
    <w:rsid w:val="00D560C0"/>
    <w:rsid w:val="00D5621D"/>
    <w:rsid w:val="00D56270"/>
    <w:rsid w:val="00D56545"/>
    <w:rsid w:val="00D5655A"/>
    <w:rsid w:val="00D56767"/>
    <w:rsid w:val="00D569BC"/>
    <w:rsid w:val="00D56BB7"/>
    <w:rsid w:val="00D570DF"/>
    <w:rsid w:val="00D57523"/>
    <w:rsid w:val="00D57733"/>
    <w:rsid w:val="00D5797B"/>
    <w:rsid w:val="00D57B9D"/>
    <w:rsid w:val="00D57DAD"/>
    <w:rsid w:val="00D57ECF"/>
    <w:rsid w:val="00D600A3"/>
    <w:rsid w:val="00D60607"/>
    <w:rsid w:val="00D607BC"/>
    <w:rsid w:val="00D60952"/>
    <w:rsid w:val="00D609D6"/>
    <w:rsid w:val="00D60EE0"/>
    <w:rsid w:val="00D6154C"/>
    <w:rsid w:val="00D6167A"/>
    <w:rsid w:val="00D6170F"/>
    <w:rsid w:val="00D61767"/>
    <w:rsid w:val="00D6219C"/>
    <w:rsid w:val="00D621FF"/>
    <w:rsid w:val="00D6233E"/>
    <w:rsid w:val="00D623A7"/>
    <w:rsid w:val="00D625ED"/>
    <w:rsid w:val="00D62ADD"/>
    <w:rsid w:val="00D62D80"/>
    <w:rsid w:val="00D62EDC"/>
    <w:rsid w:val="00D62FF6"/>
    <w:rsid w:val="00D6348F"/>
    <w:rsid w:val="00D6355D"/>
    <w:rsid w:val="00D635F7"/>
    <w:rsid w:val="00D6376F"/>
    <w:rsid w:val="00D63915"/>
    <w:rsid w:val="00D63C8D"/>
    <w:rsid w:val="00D63CCE"/>
    <w:rsid w:val="00D63E7B"/>
    <w:rsid w:val="00D6415D"/>
    <w:rsid w:val="00D641E1"/>
    <w:rsid w:val="00D643AA"/>
    <w:rsid w:val="00D6458F"/>
    <w:rsid w:val="00D649E0"/>
    <w:rsid w:val="00D64C72"/>
    <w:rsid w:val="00D64DAC"/>
    <w:rsid w:val="00D65091"/>
    <w:rsid w:val="00D65225"/>
    <w:rsid w:val="00D65494"/>
    <w:rsid w:val="00D65CB2"/>
    <w:rsid w:val="00D65D1B"/>
    <w:rsid w:val="00D66073"/>
    <w:rsid w:val="00D662FD"/>
    <w:rsid w:val="00D66537"/>
    <w:rsid w:val="00D66595"/>
    <w:rsid w:val="00D66873"/>
    <w:rsid w:val="00D668EE"/>
    <w:rsid w:val="00D66A4D"/>
    <w:rsid w:val="00D66C08"/>
    <w:rsid w:val="00D66CE9"/>
    <w:rsid w:val="00D66D39"/>
    <w:rsid w:val="00D66FD9"/>
    <w:rsid w:val="00D670E6"/>
    <w:rsid w:val="00D6710B"/>
    <w:rsid w:val="00D6729E"/>
    <w:rsid w:val="00D675E6"/>
    <w:rsid w:val="00D676F4"/>
    <w:rsid w:val="00D6771F"/>
    <w:rsid w:val="00D67883"/>
    <w:rsid w:val="00D67924"/>
    <w:rsid w:val="00D6797A"/>
    <w:rsid w:val="00D702C3"/>
    <w:rsid w:val="00D70494"/>
    <w:rsid w:val="00D70552"/>
    <w:rsid w:val="00D70789"/>
    <w:rsid w:val="00D70C8A"/>
    <w:rsid w:val="00D70E3D"/>
    <w:rsid w:val="00D70F50"/>
    <w:rsid w:val="00D7126C"/>
    <w:rsid w:val="00D715F1"/>
    <w:rsid w:val="00D716BB"/>
    <w:rsid w:val="00D71884"/>
    <w:rsid w:val="00D71AD5"/>
    <w:rsid w:val="00D71B3B"/>
    <w:rsid w:val="00D71C18"/>
    <w:rsid w:val="00D71EB3"/>
    <w:rsid w:val="00D7206B"/>
    <w:rsid w:val="00D72179"/>
    <w:rsid w:val="00D72258"/>
    <w:rsid w:val="00D7229F"/>
    <w:rsid w:val="00D72534"/>
    <w:rsid w:val="00D727A1"/>
    <w:rsid w:val="00D72B37"/>
    <w:rsid w:val="00D72C8A"/>
    <w:rsid w:val="00D72D9B"/>
    <w:rsid w:val="00D72FB3"/>
    <w:rsid w:val="00D72FF1"/>
    <w:rsid w:val="00D73006"/>
    <w:rsid w:val="00D73159"/>
    <w:rsid w:val="00D73334"/>
    <w:rsid w:val="00D7342F"/>
    <w:rsid w:val="00D736A5"/>
    <w:rsid w:val="00D736B1"/>
    <w:rsid w:val="00D739C6"/>
    <w:rsid w:val="00D73C91"/>
    <w:rsid w:val="00D73CBB"/>
    <w:rsid w:val="00D73EFF"/>
    <w:rsid w:val="00D74017"/>
    <w:rsid w:val="00D74212"/>
    <w:rsid w:val="00D74458"/>
    <w:rsid w:val="00D74808"/>
    <w:rsid w:val="00D74883"/>
    <w:rsid w:val="00D749DD"/>
    <w:rsid w:val="00D74A6B"/>
    <w:rsid w:val="00D74AC2"/>
    <w:rsid w:val="00D74EB0"/>
    <w:rsid w:val="00D74F9B"/>
    <w:rsid w:val="00D74F9C"/>
    <w:rsid w:val="00D750A6"/>
    <w:rsid w:val="00D7512C"/>
    <w:rsid w:val="00D751CA"/>
    <w:rsid w:val="00D751F5"/>
    <w:rsid w:val="00D75217"/>
    <w:rsid w:val="00D7590F"/>
    <w:rsid w:val="00D759D9"/>
    <w:rsid w:val="00D75B69"/>
    <w:rsid w:val="00D75BD3"/>
    <w:rsid w:val="00D75C85"/>
    <w:rsid w:val="00D75CD5"/>
    <w:rsid w:val="00D75E53"/>
    <w:rsid w:val="00D7615C"/>
    <w:rsid w:val="00D761D7"/>
    <w:rsid w:val="00D762FF"/>
    <w:rsid w:val="00D76413"/>
    <w:rsid w:val="00D7657E"/>
    <w:rsid w:val="00D76C4F"/>
    <w:rsid w:val="00D76D5B"/>
    <w:rsid w:val="00D773F6"/>
    <w:rsid w:val="00D774F8"/>
    <w:rsid w:val="00D7755E"/>
    <w:rsid w:val="00D776E7"/>
    <w:rsid w:val="00D77CE1"/>
    <w:rsid w:val="00D77EA1"/>
    <w:rsid w:val="00D77F23"/>
    <w:rsid w:val="00D77FA7"/>
    <w:rsid w:val="00D801E6"/>
    <w:rsid w:val="00D802E9"/>
    <w:rsid w:val="00D80AD4"/>
    <w:rsid w:val="00D80C31"/>
    <w:rsid w:val="00D80D23"/>
    <w:rsid w:val="00D80E95"/>
    <w:rsid w:val="00D80F29"/>
    <w:rsid w:val="00D81006"/>
    <w:rsid w:val="00D815AD"/>
    <w:rsid w:val="00D815D3"/>
    <w:rsid w:val="00D81816"/>
    <w:rsid w:val="00D81E55"/>
    <w:rsid w:val="00D821D6"/>
    <w:rsid w:val="00D825B4"/>
    <w:rsid w:val="00D826AF"/>
    <w:rsid w:val="00D8288C"/>
    <w:rsid w:val="00D82A72"/>
    <w:rsid w:val="00D82C91"/>
    <w:rsid w:val="00D82D3C"/>
    <w:rsid w:val="00D82D5C"/>
    <w:rsid w:val="00D82D89"/>
    <w:rsid w:val="00D82F90"/>
    <w:rsid w:val="00D83061"/>
    <w:rsid w:val="00D834EB"/>
    <w:rsid w:val="00D8366E"/>
    <w:rsid w:val="00D837CC"/>
    <w:rsid w:val="00D8394C"/>
    <w:rsid w:val="00D83DA7"/>
    <w:rsid w:val="00D83EDA"/>
    <w:rsid w:val="00D83FF5"/>
    <w:rsid w:val="00D84202"/>
    <w:rsid w:val="00D84287"/>
    <w:rsid w:val="00D842A9"/>
    <w:rsid w:val="00D8440B"/>
    <w:rsid w:val="00D84540"/>
    <w:rsid w:val="00D84737"/>
    <w:rsid w:val="00D8482D"/>
    <w:rsid w:val="00D848FB"/>
    <w:rsid w:val="00D84A11"/>
    <w:rsid w:val="00D84BB8"/>
    <w:rsid w:val="00D84C5B"/>
    <w:rsid w:val="00D84CF9"/>
    <w:rsid w:val="00D84DFB"/>
    <w:rsid w:val="00D8502B"/>
    <w:rsid w:val="00D852CD"/>
    <w:rsid w:val="00D85576"/>
    <w:rsid w:val="00D85BA4"/>
    <w:rsid w:val="00D85C0A"/>
    <w:rsid w:val="00D85C4B"/>
    <w:rsid w:val="00D85D4C"/>
    <w:rsid w:val="00D8612F"/>
    <w:rsid w:val="00D865A0"/>
    <w:rsid w:val="00D868D1"/>
    <w:rsid w:val="00D869AF"/>
    <w:rsid w:val="00D86A07"/>
    <w:rsid w:val="00D86E4B"/>
    <w:rsid w:val="00D86F17"/>
    <w:rsid w:val="00D870C8"/>
    <w:rsid w:val="00D871BD"/>
    <w:rsid w:val="00D879D4"/>
    <w:rsid w:val="00D87B7E"/>
    <w:rsid w:val="00D87CC5"/>
    <w:rsid w:val="00D87CF9"/>
    <w:rsid w:val="00D87DA9"/>
    <w:rsid w:val="00D87E0E"/>
    <w:rsid w:val="00D87EDE"/>
    <w:rsid w:val="00D87EE2"/>
    <w:rsid w:val="00D87F41"/>
    <w:rsid w:val="00D87F78"/>
    <w:rsid w:val="00D87F8A"/>
    <w:rsid w:val="00D90091"/>
    <w:rsid w:val="00D901C9"/>
    <w:rsid w:val="00D90548"/>
    <w:rsid w:val="00D909FA"/>
    <w:rsid w:val="00D90C5A"/>
    <w:rsid w:val="00D90CC7"/>
    <w:rsid w:val="00D91096"/>
    <w:rsid w:val="00D91318"/>
    <w:rsid w:val="00D914F1"/>
    <w:rsid w:val="00D9155D"/>
    <w:rsid w:val="00D916BF"/>
    <w:rsid w:val="00D9189E"/>
    <w:rsid w:val="00D919A8"/>
    <w:rsid w:val="00D91BA5"/>
    <w:rsid w:val="00D91CE6"/>
    <w:rsid w:val="00D91E45"/>
    <w:rsid w:val="00D92139"/>
    <w:rsid w:val="00D92191"/>
    <w:rsid w:val="00D922C2"/>
    <w:rsid w:val="00D924B6"/>
    <w:rsid w:val="00D92502"/>
    <w:rsid w:val="00D92551"/>
    <w:rsid w:val="00D926C7"/>
    <w:rsid w:val="00D92782"/>
    <w:rsid w:val="00D9304C"/>
    <w:rsid w:val="00D931F8"/>
    <w:rsid w:val="00D93296"/>
    <w:rsid w:val="00D939AD"/>
    <w:rsid w:val="00D93CDA"/>
    <w:rsid w:val="00D93D3A"/>
    <w:rsid w:val="00D93E21"/>
    <w:rsid w:val="00D93EA8"/>
    <w:rsid w:val="00D93EB7"/>
    <w:rsid w:val="00D94028"/>
    <w:rsid w:val="00D942CE"/>
    <w:rsid w:val="00D943A6"/>
    <w:rsid w:val="00D946AF"/>
    <w:rsid w:val="00D94CED"/>
    <w:rsid w:val="00D950B3"/>
    <w:rsid w:val="00D950E1"/>
    <w:rsid w:val="00D950EB"/>
    <w:rsid w:val="00D9524D"/>
    <w:rsid w:val="00D952EC"/>
    <w:rsid w:val="00D9541A"/>
    <w:rsid w:val="00D955F2"/>
    <w:rsid w:val="00D9584B"/>
    <w:rsid w:val="00D9589B"/>
    <w:rsid w:val="00D958C8"/>
    <w:rsid w:val="00D95B8A"/>
    <w:rsid w:val="00D96051"/>
    <w:rsid w:val="00D964D6"/>
    <w:rsid w:val="00D9651A"/>
    <w:rsid w:val="00D96552"/>
    <w:rsid w:val="00D966C2"/>
    <w:rsid w:val="00D968EE"/>
    <w:rsid w:val="00D96B07"/>
    <w:rsid w:val="00D96B9F"/>
    <w:rsid w:val="00D96C94"/>
    <w:rsid w:val="00D96DBA"/>
    <w:rsid w:val="00D96E21"/>
    <w:rsid w:val="00D9701E"/>
    <w:rsid w:val="00D974F5"/>
    <w:rsid w:val="00D977B0"/>
    <w:rsid w:val="00D9798F"/>
    <w:rsid w:val="00D97B45"/>
    <w:rsid w:val="00DA04FF"/>
    <w:rsid w:val="00DA0741"/>
    <w:rsid w:val="00DA07E4"/>
    <w:rsid w:val="00DA08EC"/>
    <w:rsid w:val="00DA0AA3"/>
    <w:rsid w:val="00DA0B3D"/>
    <w:rsid w:val="00DA0D43"/>
    <w:rsid w:val="00DA0F6E"/>
    <w:rsid w:val="00DA0FC4"/>
    <w:rsid w:val="00DA12ED"/>
    <w:rsid w:val="00DA15C1"/>
    <w:rsid w:val="00DA17DE"/>
    <w:rsid w:val="00DA19AE"/>
    <w:rsid w:val="00DA1A4C"/>
    <w:rsid w:val="00DA1AA6"/>
    <w:rsid w:val="00DA1D42"/>
    <w:rsid w:val="00DA1ED4"/>
    <w:rsid w:val="00DA23D7"/>
    <w:rsid w:val="00DA2B38"/>
    <w:rsid w:val="00DA2E01"/>
    <w:rsid w:val="00DA3287"/>
    <w:rsid w:val="00DA32BE"/>
    <w:rsid w:val="00DA32C0"/>
    <w:rsid w:val="00DA348E"/>
    <w:rsid w:val="00DA36D3"/>
    <w:rsid w:val="00DA39D6"/>
    <w:rsid w:val="00DA3A5E"/>
    <w:rsid w:val="00DA3D40"/>
    <w:rsid w:val="00DA4062"/>
    <w:rsid w:val="00DA432B"/>
    <w:rsid w:val="00DA44C4"/>
    <w:rsid w:val="00DA4772"/>
    <w:rsid w:val="00DA48BB"/>
    <w:rsid w:val="00DA492C"/>
    <w:rsid w:val="00DA4933"/>
    <w:rsid w:val="00DA4988"/>
    <w:rsid w:val="00DA4A9F"/>
    <w:rsid w:val="00DA4C52"/>
    <w:rsid w:val="00DA4FE9"/>
    <w:rsid w:val="00DA525D"/>
    <w:rsid w:val="00DA5296"/>
    <w:rsid w:val="00DA52DA"/>
    <w:rsid w:val="00DA5494"/>
    <w:rsid w:val="00DA551A"/>
    <w:rsid w:val="00DA5A0D"/>
    <w:rsid w:val="00DA5C6F"/>
    <w:rsid w:val="00DA60D0"/>
    <w:rsid w:val="00DA6430"/>
    <w:rsid w:val="00DA64B4"/>
    <w:rsid w:val="00DA663A"/>
    <w:rsid w:val="00DA6BE2"/>
    <w:rsid w:val="00DA6C3D"/>
    <w:rsid w:val="00DA6F27"/>
    <w:rsid w:val="00DA7117"/>
    <w:rsid w:val="00DA7311"/>
    <w:rsid w:val="00DA7341"/>
    <w:rsid w:val="00DA7397"/>
    <w:rsid w:val="00DA76B0"/>
    <w:rsid w:val="00DA7A13"/>
    <w:rsid w:val="00DA7BEB"/>
    <w:rsid w:val="00DA7E78"/>
    <w:rsid w:val="00DA7EEC"/>
    <w:rsid w:val="00DB0029"/>
    <w:rsid w:val="00DB008F"/>
    <w:rsid w:val="00DB0120"/>
    <w:rsid w:val="00DB014A"/>
    <w:rsid w:val="00DB0262"/>
    <w:rsid w:val="00DB0864"/>
    <w:rsid w:val="00DB09A6"/>
    <w:rsid w:val="00DB09EB"/>
    <w:rsid w:val="00DB0E0A"/>
    <w:rsid w:val="00DB0E6D"/>
    <w:rsid w:val="00DB0FB2"/>
    <w:rsid w:val="00DB12F7"/>
    <w:rsid w:val="00DB14D3"/>
    <w:rsid w:val="00DB15D2"/>
    <w:rsid w:val="00DB16E8"/>
    <w:rsid w:val="00DB19DC"/>
    <w:rsid w:val="00DB1AB9"/>
    <w:rsid w:val="00DB1D2D"/>
    <w:rsid w:val="00DB1FC1"/>
    <w:rsid w:val="00DB2227"/>
    <w:rsid w:val="00DB22CB"/>
    <w:rsid w:val="00DB273D"/>
    <w:rsid w:val="00DB278F"/>
    <w:rsid w:val="00DB2814"/>
    <w:rsid w:val="00DB28F3"/>
    <w:rsid w:val="00DB2C73"/>
    <w:rsid w:val="00DB2D10"/>
    <w:rsid w:val="00DB2DDB"/>
    <w:rsid w:val="00DB30FF"/>
    <w:rsid w:val="00DB3123"/>
    <w:rsid w:val="00DB3405"/>
    <w:rsid w:val="00DB3A18"/>
    <w:rsid w:val="00DB3C2C"/>
    <w:rsid w:val="00DB3DF1"/>
    <w:rsid w:val="00DB4006"/>
    <w:rsid w:val="00DB4476"/>
    <w:rsid w:val="00DB44BD"/>
    <w:rsid w:val="00DB4B41"/>
    <w:rsid w:val="00DB4B4E"/>
    <w:rsid w:val="00DB5195"/>
    <w:rsid w:val="00DB51C4"/>
    <w:rsid w:val="00DB591A"/>
    <w:rsid w:val="00DB5A09"/>
    <w:rsid w:val="00DB5B45"/>
    <w:rsid w:val="00DB5C36"/>
    <w:rsid w:val="00DB5CBC"/>
    <w:rsid w:val="00DB5D1B"/>
    <w:rsid w:val="00DB5F52"/>
    <w:rsid w:val="00DB66D5"/>
    <w:rsid w:val="00DB6706"/>
    <w:rsid w:val="00DB67EA"/>
    <w:rsid w:val="00DB695B"/>
    <w:rsid w:val="00DB695E"/>
    <w:rsid w:val="00DB6B53"/>
    <w:rsid w:val="00DB6F11"/>
    <w:rsid w:val="00DB7038"/>
    <w:rsid w:val="00DB708A"/>
    <w:rsid w:val="00DB7292"/>
    <w:rsid w:val="00DB7403"/>
    <w:rsid w:val="00DB7429"/>
    <w:rsid w:val="00DB7437"/>
    <w:rsid w:val="00DB79D3"/>
    <w:rsid w:val="00DB7B4A"/>
    <w:rsid w:val="00DB7CC6"/>
    <w:rsid w:val="00DB7CDC"/>
    <w:rsid w:val="00DB7DB1"/>
    <w:rsid w:val="00DB7EE0"/>
    <w:rsid w:val="00DB7F9C"/>
    <w:rsid w:val="00DC0140"/>
    <w:rsid w:val="00DC0319"/>
    <w:rsid w:val="00DC03C7"/>
    <w:rsid w:val="00DC0566"/>
    <w:rsid w:val="00DC0580"/>
    <w:rsid w:val="00DC073F"/>
    <w:rsid w:val="00DC0A15"/>
    <w:rsid w:val="00DC0D69"/>
    <w:rsid w:val="00DC0DDE"/>
    <w:rsid w:val="00DC0EAF"/>
    <w:rsid w:val="00DC110B"/>
    <w:rsid w:val="00DC14D1"/>
    <w:rsid w:val="00DC15B0"/>
    <w:rsid w:val="00DC15F5"/>
    <w:rsid w:val="00DC17DB"/>
    <w:rsid w:val="00DC1873"/>
    <w:rsid w:val="00DC1A1A"/>
    <w:rsid w:val="00DC1C94"/>
    <w:rsid w:val="00DC1CEA"/>
    <w:rsid w:val="00DC1D96"/>
    <w:rsid w:val="00DC1E95"/>
    <w:rsid w:val="00DC1FC1"/>
    <w:rsid w:val="00DC235C"/>
    <w:rsid w:val="00DC2386"/>
    <w:rsid w:val="00DC243A"/>
    <w:rsid w:val="00DC2956"/>
    <w:rsid w:val="00DC29F4"/>
    <w:rsid w:val="00DC2D50"/>
    <w:rsid w:val="00DC34F5"/>
    <w:rsid w:val="00DC377A"/>
    <w:rsid w:val="00DC3898"/>
    <w:rsid w:val="00DC3D51"/>
    <w:rsid w:val="00DC3FDF"/>
    <w:rsid w:val="00DC4334"/>
    <w:rsid w:val="00DC4505"/>
    <w:rsid w:val="00DC46BC"/>
    <w:rsid w:val="00DC47CE"/>
    <w:rsid w:val="00DC4B4D"/>
    <w:rsid w:val="00DC4BB8"/>
    <w:rsid w:val="00DC4C20"/>
    <w:rsid w:val="00DC4ED1"/>
    <w:rsid w:val="00DC4F9D"/>
    <w:rsid w:val="00DC52B6"/>
    <w:rsid w:val="00DC52DC"/>
    <w:rsid w:val="00DC5601"/>
    <w:rsid w:val="00DC5622"/>
    <w:rsid w:val="00DC5651"/>
    <w:rsid w:val="00DC5674"/>
    <w:rsid w:val="00DC58CB"/>
    <w:rsid w:val="00DC5B87"/>
    <w:rsid w:val="00DC5C55"/>
    <w:rsid w:val="00DC5ECD"/>
    <w:rsid w:val="00DC608F"/>
    <w:rsid w:val="00DC61C9"/>
    <w:rsid w:val="00DC620C"/>
    <w:rsid w:val="00DC64C3"/>
    <w:rsid w:val="00DC65C9"/>
    <w:rsid w:val="00DC6976"/>
    <w:rsid w:val="00DC697A"/>
    <w:rsid w:val="00DC6BFC"/>
    <w:rsid w:val="00DC7098"/>
    <w:rsid w:val="00DC71F3"/>
    <w:rsid w:val="00DC765E"/>
    <w:rsid w:val="00DC7705"/>
    <w:rsid w:val="00DC792A"/>
    <w:rsid w:val="00DC7F39"/>
    <w:rsid w:val="00DD01B1"/>
    <w:rsid w:val="00DD02F5"/>
    <w:rsid w:val="00DD03B1"/>
    <w:rsid w:val="00DD05B0"/>
    <w:rsid w:val="00DD05C7"/>
    <w:rsid w:val="00DD06D0"/>
    <w:rsid w:val="00DD0B58"/>
    <w:rsid w:val="00DD0FE1"/>
    <w:rsid w:val="00DD1370"/>
    <w:rsid w:val="00DD1440"/>
    <w:rsid w:val="00DD17B6"/>
    <w:rsid w:val="00DD194D"/>
    <w:rsid w:val="00DD1B03"/>
    <w:rsid w:val="00DD1C48"/>
    <w:rsid w:val="00DD1DCA"/>
    <w:rsid w:val="00DD1E95"/>
    <w:rsid w:val="00DD23D4"/>
    <w:rsid w:val="00DD274D"/>
    <w:rsid w:val="00DD2993"/>
    <w:rsid w:val="00DD2C0D"/>
    <w:rsid w:val="00DD2FD6"/>
    <w:rsid w:val="00DD35AC"/>
    <w:rsid w:val="00DD36FE"/>
    <w:rsid w:val="00DD3757"/>
    <w:rsid w:val="00DD3BA2"/>
    <w:rsid w:val="00DD3D15"/>
    <w:rsid w:val="00DD3F02"/>
    <w:rsid w:val="00DD3FFA"/>
    <w:rsid w:val="00DD406C"/>
    <w:rsid w:val="00DD4329"/>
    <w:rsid w:val="00DD4B32"/>
    <w:rsid w:val="00DD4D42"/>
    <w:rsid w:val="00DD4F7C"/>
    <w:rsid w:val="00DD4FE1"/>
    <w:rsid w:val="00DD5377"/>
    <w:rsid w:val="00DD5908"/>
    <w:rsid w:val="00DD5C1E"/>
    <w:rsid w:val="00DD5CB4"/>
    <w:rsid w:val="00DD5F41"/>
    <w:rsid w:val="00DD601D"/>
    <w:rsid w:val="00DD6049"/>
    <w:rsid w:val="00DD6479"/>
    <w:rsid w:val="00DD6875"/>
    <w:rsid w:val="00DD68DA"/>
    <w:rsid w:val="00DD6E24"/>
    <w:rsid w:val="00DD711D"/>
    <w:rsid w:val="00DD736A"/>
    <w:rsid w:val="00DD73C0"/>
    <w:rsid w:val="00DD75EC"/>
    <w:rsid w:val="00DD7670"/>
    <w:rsid w:val="00DD770C"/>
    <w:rsid w:val="00DD79E6"/>
    <w:rsid w:val="00DD7F1D"/>
    <w:rsid w:val="00DE0042"/>
    <w:rsid w:val="00DE02C5"/>
    <w:rsid w:val="00DE043E"/>
    <w:rsid w:val="00DE057B"/>
    <w:rsid w:val="00DE07F4"/>
    <w:rsid w:val="00DE0C69"/>
    <w:rsid w:val="00DE0D5E"/>
    <w:rsid w:val="00DE0E30"/>
    <w:rsid w:val="00DE0F80"/>
    <w:rsid w:val="00DE157E"/>
    <w:rsid w:val="00DE17F5"/>
    <w:rsid w:val="00DE1975"/>
    <w:rsid w:val="00DE1AAE"/>
    <w:rsid w:val="00DE1AE2"/>
    <w:rsid w:val="00DE1C4C"/>
    <w:rsid w:val="00DE1DDC"/>
    <w:rsid w:val="00DE1E10"/>
    <w:rsid w:val="00DE1F32"/>
    <w:rsid w:val="00DE2007"/>
    <w:rsid w:val="00DE2139"/>
    <w:rsid w:val="00DE2249"/>
    <w:rsid w:val="00DE25B2"/>
    <w:rsid w:val="00DE276B"/>
    <w:rsid w:val="00DE295F"/>
    <w:rsid w:val="00DE2990"/>
    <w:rsid w:val="00DE2997"/>
    <w:rsid w:val="00DE2BB0"/>
    <w:rsid w:val="00DE2CE5"/>
    <w:rsid w:val="00DE2F89"/>
    <w:rsid w:val="00DE3172"/>
    <w:rsid w:val="00DE37DF"/>
    <w:rsid w:val="00DE3957"/>
    <w:rsid w:val="00DE39DF"/>
    <w:rsid w:val="00DE3AAE"/>
    <w:rsid w:val="00DE3AFC"/>
    <w:rsid w:val="00DE3B96"/>
    <w:rsid w:val="00DE3CE2"/>
    <w:rsid w:val="00DE3E19"/>
    <w:rsid w:val="00DE3FC9"/>
    <w:rsid w:val="00DE425D"/>
    <w:rsid w:val="00DE42EE"/>
    <w:rsid w:val="00DE4675"/>
    <w:rsid w:val="00DE4752"/>
    <w:rsid w:val="00DE48E4"/>
    <w:rsid w:val="00DE4A4F"/>
    <w:rsid w:val="00DE4B2E"/>
    <w:rsid w:val="00DE4BFE"/>
    <w:rsid w:val="00DE4D28"/>
    <w:rsid w:val="00DE4E83"/>
    <w:rsid w:val="00DE5024"/>
    <w:rsid w:val="00DE544C"/>
    <w:rsid w:val="00DE5F5E"/>
    <w:rsid w:val="00DE6174"/>
    <w:rsid w:val="00DE627D"/>
    <w:rsid w:val="00DE6626"/>
    <w:rsid w:val="00DE6AC1"/>
    <w:rsid w:val="00DE6BBD"/>
    <w:rsid w:val="00DE6C4F"/>
    <w:rsid w:val="00DE6D8B"/>
    <w:rsid w:val="00DE6F0A"/>
    <w:rsid w:val="00DE6F1B"/>
    <w:rsid w:val="00DE6F55"/>
    <w:rsid w:val="00DE73BB"/>
    <w:rsid w:val="00DE7402"/>
    <w:rsid w:val="00DE7461"/>
    <w:rsid w:val="00DE7543"/>
    <w:rsid w:val="00DE7629"/>
    <w:rsid w:val="00DE7713"/>
    <w:rsid w:val="00DE78B0"/>
    <w:rsid w:val="00DE7986"/>
    <w:rsid w:val="00DE7B61"/>
    <w:rsid w:val="00DE7BC6"/>
    <w:rsid w:val="00DE7BDD"/>
    <w:rsid w:val="00DE7C42"/>
    <w:rsid w:val="00DE7D6D"/>
    <w:rsid w:val="00DF005A"/>
    <w:rsid w:val="00DF026D"/>
    <w:rsid w:val="00DF0B54"/>
    <w:rsid w:val="00DF0CC1"/>
    <w:rsid w:val="00DF0EC6"/>
    <w:rsid w:val="00DF126A"/>
    <w:rsid w:val="00DF15DC"/>
    <w:rsid w:val="00DF168E"/>
    <w:rsid w:val="00DF16E8"/>
    <w:rsid w:val="00DF1940"/>
    <w:rsid w:val="00DF19F3"/>
    <w:rsid w:val="00DF1A6C"/>
    <w:rsid w:val="00DF1AAD"/>
    <w:rsid w:val="00DF1AF4"/>
    <w:rsid w:val="00DF21A9"/>
    <w:rsid w:val="00DF21B7"/>
    <w:rsid w:val="00DF234D"/>
    <w:rsid w:val="00DF24D6"/>
    <w:rsid w:val="00DF25B3"/>
    <w:rsid w:val="00DF26D7"/>
    <w:rsid w:val="00DF2783"/>
    <w:rsid w:val="00DF2E55"/>
    <w:rsid w:val="00DF30B4"/>
    <w:rsid w:val="00DF31C0"/>
    <w:rsid w:val="00DF35EB"/>
    <w:rsid w:val="00DF369B"/>
    <w:rsid w:val="00DF38C2"/>
    <w:rsid w:val="00DF3B36"/>
    <w:rsid w:val="00DF3C36"/>
    <w:rsid w:val="00DF42EB"/>
    <w:rsid w:val="00DF42F7"/>
    <w:rsid w:val="00DF435E"/>
    <w:rsid w:val="00DF44B4"/>
    <w:rsid w:val="00DF44B8"/>
    <w:rsid w:val="00DF4684"/>
    <w:rsid w:val="00DF49FC"/>
    <w:rsid w:val="00DF512F"/>
    <w:rsid w:val="00DF517F"/>
    <w:rsid w:val="00DF51B4"/>
    <w:rsid w:val="00DF5202"/>
    <w:rsid w:val="00DF5233"/>
    <w:rsid w:val="00DF5572"/>
    <w:rsid w:val="00DF5590"/>
    <w:rsid w:val="00DF5BAC"/>
    <w:rsid w:val="00DF61D5"/>
    <w:rsid w:val="00DF6238"/>
    <w:rsid w:val="00DF625C"/>
    <w:rsid w:val="00DF6303"/>
    <w:rsid w:val="00DF641B"/>
    <w:rsid w:val="00DF64B4"/>
    <w:rsid w:val="00DF650C"/>
    <w:rsid w:val="00DF65E5"/>
    <w:rsid w:val="00DF67FE"/>
    <w:rsid w:val="00DF6A1D"/>
    <w:rsid w:val="00DF6B4F"/>
    <w:rsid w:val="00DF6C3B"/>
    <w:rsid w:val="00DF718A"/>
    <w:rsid w:val="00DF71AF"/>
    <w:rsid w:val="00DF7242"/>
    <w:rsid w:val="00DF76F5"/>
    <w:rsid w:val="00DF77B1"/>
    <w:rsid w:val="00DF7888"/>
    <w:rsid w:val="00DF78DC"/>
    <w:rsid w:val="00DF7F7F"/>
    <w:rsid w:val="00E000DA"/>
    <w:rsid w:val="00E000FD"/>
    <w:rsid w:val="00E00101"/>
    <w:rsid w:val="00E001D3"/>
    <w:rsid w:val="00E0059B"/>
    <w:rsid w:val="00E00610"/>
    <w:rsid w:val="00E00806"/>
    <w:rsid w:val="00E00E76"/>
    <w:rsid w:val="00E00EE0"/>
    <w:rsid w:val="00E00FB5"/>
    <w:rsid w:val="00E0101E"/>
    <w:rsid w:val="00E01661"/>
    <w:rsid w:val="00E016F4"/>
    <w:rsid w:val="00E01B25"/>
    <w:rsid w:val="00E01D9F"/>
    <w:rsid w:val="00E01E5B"/>
    <w:rsid w:val="00E0212A"/>
    <w:rsid w:val="00E02241"/>
    <w:rsid w:val="00E02432"/>
    <w:rsid w:val="00E0246D"/>
    <w:rsid w:val="00E024F1"/>
    <w:rsid w:val="00E027B0"/>
    <w:rsid w:val="00E02893"/>
    <w:rsid w:val="00E02A09"/>
    <w:rsid w:val="00E02A2D"/>
    <w:rsid w:val="00E02E0A"/>
    <w:rsid w:val="00E03068"/>
    <w:rsid w:val="00E030B7"/>
    <w:rsid w:val="00E0345B"/>
    <w:rsid w:val="00E0362A"/>
    <w:rsid w:val="00E037AD"/>
    <w:rsid w:val="00E0386A"/>
    <w:rsid w:val="00E03898"/>
    <w:rsid w:val="00E03999"/>
    <w:rsid w:val="00E03ABF"/>
    <w:rsid w:val="00E03B63"/>
    <w:rsid w:val="00E03CB2"/>
    <w:rsid w:val="00E03E22"/>
    <w:rsid w:val="00E03F85"/>
    <w:rsid w:val="00E040C1"/>
    <w:rsid w:val="00E040C5"/>
    <w:rsid w:val="00E0479A"/>
    <w:rsid w:val="00E04956"/>
    <w:rsid w:val="00E04DBD"/>
    <w:rsid w:val="00E05006"/>
    <w:rsid w:val="00E05071"/>
    <w:rsid w:val="00E0530F"/>
    <w:rsid w:val="00E05320"/>
    <w:rsid w:val="00E053B4"/>
    <w:rsid w:val="00E0551B"/>
    <w:rsid w:val="00E05573"/>
    <w:rsid w:val="00E05C83"/>
    <w:rsid w:val="00E05CBC"/>
    <w:rsid w:val="00E05DC1"/>
    <w:rsid w:val="00E061C3"/>
    <w:rsid w:val="00E0663F"/>
    <w:rsid w:val="00E0667E"/>
    <w:rsid w:val="00E066AC"/>
    <w:rsid w:val="00E06815"/>
    <w:rsid w:val="00E06D54"/>
    <w:rsid w:val="00E0704E"/>
    <w:rsid w:val="00E070A6"/>
    <w:rsid w:val="00E07203"/>
    <w:rsid w:val="00E07453"/>
    <w:rsid w:val="00E07792"/>
    <w:rsid w:val="00E07A43"/>
    <w:rsid w:val="00E07D04"/>
    <w:rsid w:val="00E1018C"/>
    <w:rsid w:val="00E10370"/>
    <w:rsid w:val="00E103CA"/>
    <w:rsid w:val="00E103D6"/>
    <w:rsid w:val="00E1050E"/>
    <w:rsid w:val="00E1061F"/>
    <w:rsid w:val="00E10620"/>
    <w:rsid w:val="00E10685"/>
    <w:rsid w:val="00E109A2"/>
    <w:rsid w:val="00E10B67"/>
    <w:rsid w:val="00E10CD2"/>
    <w:rsid w:val="00E10F2A"/>
    <w:rsid w:val="00E1109A"/>
    <w:rsid w:val="00E11100"/>
    <w:rsid w:val="00E112C7"/>
    <w:rsid w:val="00E114FC"/>
    <w:rsid w:val="00E11542"/>
    <w:rsid w:val="00E126B8"/>
    <w:rsid w:val="00E12B17"/>
    <w:rsid w:val="00E12C73"/>
    <w:rsid w:val="00E13228"/>
    <w:rsid w:val="00E132BF"/>
    <w:rsid w:val="00E133C6"/>
    <w:rsid w:val="00E1346F"/>
    <w:rsid w:val="00E135B9"/>
    <w:rsid w:val="00E13E60"/>
    <w:rsid w:val="00E13E88"/>
    <w:rsid w:val="00E1434A"/>
    <w:rsid w:val="00E14374"/>
    <w:rsid w:val="00E144D5"/>
    <w:rsid w:val="00E1455B"/>
    <w:rsid w:val="00E149F1"/>
    <w:rsid w:val="00E14A73"/>
    <w:rsid w:val="00E14AAA"/>
    <w:rsid w:val="00E14BE3"/>
    <w:rsid w:val="00E14E14"/>
    <w:rsid w:val="00E14EAA"/>
    <w:rsid w:val="00E1506B"/>
    <w:rsid w:val="00E152B4"/>
    <w:rsid w:val="00E1564E"/>
    <w:rsid w:val="00E15702"/>
    <w:rsid w:val="00E15A4B"/>
    <w:rsid w:val="00E15B8F"/>
    <w:rsid w:val="00E15DF0"/>
    <w:rsid w:val="00E15EF9"/>
    <w:rsid w:val="00E16046"/>
    <w:rsid w:val="00E162FA"/>
    <w:rsid w:val="00E166F5"/>
    <w:rsid w:val="00E1694B"/>
    <w:rsid w:val="00E16BFC"/>
    <w:rsid w:val="00E16C72"/>
    <w:rsid w:val="00E16C9E"/>
    <w:rsid w:val="00E16F66"/>
    <w:rsid w:val="00E16F8A"/>
    <w:rsid w:val="00E174A4"/>
    <w:rsid w:val="00E1773A"/>
    <w:rsid w:val="00E177F8"/>
    <w:rsid w:val="00E1786A"/>
    <w:rsid w:val="00E178AB"/>
    <w:rsid w:val="00E17995"/>
    <w:rsid w:val="00E17D37"/>
    <w:rsid w:val="00E20196"/>
    <w:rsid w:val="00E203A2"/>
    <w:rsid w:val="00E20971"/>
    <w:rsid w:val="00E20A9B"/>
    <w:rsid w:val="00E20BAB"/>
    <w:rsid w:val="00E20D34"/>
    <w:rsid w:val="00E20E5A"/>
    <w:rsid w:val="00E20E90"/>
    <w:rsid w:val="00E20F73"/>
    <w:rsid w:val="00E21446"/>
    <w:rsid w:val="00E215B2"/>
    <w:rsid w:val="00E2177A"/>
    <w:rsid w:val="00E21985"/>
    <w:rsid w:val="00E21BD7"/>
    <w:rsid w:val="00E21BFC"/>
    <w:rsid w:val="00E21CBA"/>
    <w:rsid w:val="00E220C6"/>
    <w:rsid w:val="00E2232D"/>
    <w:rsid w:val="00E223DD"/>
    <w:rsid w:val="00E2255D"/>
    <w:rsid w:val="00E22CE3"/>
    <w:rsid w:val="00E22D25"/>
    <w:rsid w:val="00E2319F"/>
    <w:rsid w:val="00E23237"/>
    <w:rsid w:val="00E232B1"/>
    <w:rsid w:val="00E239E1"/>
    <w:rsid w:val="00E23C8A"/>
    <w:rsid w:val="00E23FE8"/>
    <w:rsid w:val="00E242E3"/>
    <w:rsid w:val="00E24300"/>
    <w:rsid w:val="00E244B0"/>
    <w:rsid w:val="00E2454A"/>
    <w:rsid w:val="00E248AA"/>
    <w:rsid w:val="00E24D48"/>
    <w:rsid w:val="00E24F46"/>
    <w:rsid w:val="00E24FE6"/>
    <w:rsid w:val="00E25010"/>
    <w:rsid w:val="00E2560E"/>
    <w:rsid w:val="00E2584B"/>
    <w:rsid w:val="00E25B02"/>
    <w:rsid w:val="00E25B95"/>
    <w:rsid w:val="00E2628B"/>
    <w:rsid w:val="00E26332"/>
    <w:rsid w:val="00E265C3"/>
    <w:rsid w:val="00E2669F"/>
    <w:rsid w:val="00E26A04"/>
    <w:rsid w:val="00E26CB7"/>
    <w:rsid w:val="00E270E7"/>
    <w:rsid w:val="00E27126"/>
    <w:rsid w:val="00E27249"/>
    <w:rsid w:val="00E27270"/>
    <w:rsid w:val="00E2743E"/>
    <w:rsid w:val="00E275FB"/>
    <w:rsid w:val="00E2791F"/>
    <w:rsid w:val="00E27A3C"/>
    <w:rsid w:val="00E27AD0"/>
    <w:rsid w:val="00E27B3E"/>
    <w:rsid w:val="00E27C59"/>
    <w:rsid w:val="00E27D3F"/>
    <w:rsid w:val="00E27EDD"/>
    <w:rsid w:val="00E27F94"/>
    <w:rsid w:val="00E27FBA"/>
    <w:rsid w:val="00E27FFE"/>
    <w:rsid w:val="00E30142"/>
    <w:rsid w:val="00E301A3"/>
    <w:rsid w:val="00E301B7"/>
    <w:rsid w:val="00E3055E"/>
    <w:rsid w:val="00E30801"/>
    <w:rsid w:val="00E30831"/>
    <w:rsid w:val="00E30912"/>
    <w:rsid w:val="00E30991"/>
    <w:rsid w:val="00E30A45"/>
    <w:rsid w:val="00E30C85"/>
    <w:rsid w:val="00E312DA"/>
    <w:rsid w:val="00E314CC"/>
    <w:rsid w:val="00E314DA"/>
    <w:rsid w:val="00E31AB2"/>
    <w:rsid w:val="00E31B27"/>
    <w:rsid w:val="00E31BB5"/>
    <w:rsid w:val="00E31F36"/>
    <w:rsid w:val="00E31FA7"/>
    <w:rsid w:val="00E322D0"/>
    <w:rsid w:val="00E3259C"/>
    <w:rsid w:val="00E327A6"/>
    <w:rsid w:val="00E32B19"/>
    <w:rsid w:val="00E32C00"/>
    <w:rsid w:val="00E32EAC"/>
    <w:rsid w:val="00E32F5A"/>
    <w:rsid w:val="00E32FA0"/>
    <w:rsid w:val="00E32FEB"/>
    <w:rsid w:val="00E32FF4"/>
    <w:rsid w:val="00E33422"/>
    <w:rsid w:val="00E3371D"/>
    <w:rsid w:val="00E33C4A"/>
    <w:rsid w:val="00E33CB1"/>
    <w:rsid w:val="00E33E26"/>
    <w:rsid w:val="00E3404E"/>
    <w:rsid w:val="00E341DA"/>
    <w:rsid w:val="00E3489B"/>
    <w:rsid w:val="00E34AB1"/>
    <w:rsid w:val="00E34F20"/>
    <w:rsid w:val="00E35476"/>
    <w:rsid w:val="00E35580"/>
    <w:rsid w:val="00E3581D"/>
    <w:rsid w:val="00E358C8"/>
    <w:rsid w:val="00E359DF"/>
    <w:rsid w:val="00E35D13"/>
    <w:rsid w:val="00E35E89"/>
    <w:rsid w:val="00E35F88"/>
    <w:rsid w:val="00E35F97"/>
    <w:rsid w:val="00E3662B"/>
    <w:rsid w:val="00E36676"/>
    <w:rsid w:val="00E366E8"/>
    <w:rsid w:val="00E36738"/>
    <w:rsid w:val="00E368EF"/>
    <w:rsid w:val="00E369A1"/>
    <w:rsid w:val="00E36AE0"/>
    <w:rsid w:val="00E36D05"/>
    <w:rsid w:val="00E36D38"/>
    <w:rsid w:val="00E36EA5"/>
    <w:rsid w:val="00E371D6"/>
    <w:rsid w:val="00E37283"/>
    <w:rsid w:val="00E37305"/>
    <w:rsid w:val="00E376E8"/>
    <w:rsid w:val="00E378F2"/>
    <w:rsid w:val="00E37947"/>
    <w:rsid w:val="00E37AB9"/>
    <w:rsid w:val="00E37DE3"/>
    <w:rsid w:val="00E37E08"/>
    <w:rsid w:val="00E37F4E"/>
    <w:rsid w:val="00E401B7"/>
    <w:rsid w:val="00E402B1"/>
    <w:rsid w:val="00E404D0"/>
    <w:rsid w:val="00E4065E"/>
    <w:rsid w:val="00E41080"/>
    <w:rsid w:val="00E410D6"/>
    <w:rsid w:val="00E41282"/>
    <w:rsid w:val="00E417D5"/>
    <w:rsid w:val="00E418AE"/>
    <w:rsid w:val="00E419CF"/>
    <w:rsid w:val="00E41DD3"/>
    <w:rsid w:val="00E42078"/>
    <w:rsid w:val="00E42114"/>
    <w:rsid w:val="00E423F2"/>
    <w:rsid w:val="00E42492"/>
    <w:rsid w:val="00E42532"/>
    <w:rsid w:val="00E42662"/>
    <w:rsid w:val="00E42C6F"/>
    <w:rsid w:val="00E42CAD"/>
    <w:rsid w:val="00E42D08"/>
    <w:rsid w:val="00E43125"/>
    <w:rsid w:val="00E431AE"/>
    <w:rsid w:val="00E43424"/>
    <w:rsid w:val="00E43463"/>
    <w:rsid w:val="00E4399E"/>
    <w:rsid w:val="00E439E1"/>
    <w:rsid w:val="00E43D38"/>
    <w:rsid w:val="00E43E1A"/>
    <w:rsid w:val="00E43EAA"/>
    <w:rsid w:val="00E440B9"/>
    <w:rsid w:val="00E4419E"/>
    <w:rsid w:val="00E442DB"/>
    <w:rsid w:val="00E44347"/>
    <w:rsid w:val="00E445A4"/>
    <w:rsid w:val="00E44935"/>
    <w:rsid w:val="00E44C13"/>
    <w:rsid w:val="00E44C55"/>
    <w:rsid w:val="00E44F2B"/>
    <w:rsid w:val="00E4509A"/>
    <w:rsid w:val="00E45171"/>
    <w:rsid w:val="00E451CB"/>
    <w:rsid w:val="00E45253"/>
    <w:rsid w:val="00E4527E"/>
    <w:rsid w:val="00E45295"/>
    <w:rsid w:val="00E45796"/>
    <w:rsid w:val="00E45A97"/>
    <w:rsid w:val="00E45C2C"/>
    <w:rsid w:val="00E45D4F"/>
    <w:rsid w:val="00E464C2"/>
    <w:rsid w:val="00E46AF5"/>
    <w:rsid w:val="00E4704D"/>
    <w:rsid w:val="00E470BC"/>
    <w:rsid w:val="00E47378"/>
    <w:rsid w:val="00E47458"/>
    <w:rsid w:val="00E479E3"/>
    <w:rsid w:val="00E47CA2"/>
    <w:rsid w:val="00E47DE7"/>
    <w:rsid w:val="00E47DF9"/>
    <w:rsid w:val="00E47E74"/>
    <w:rsid w:val="00E47F75"/>
    <w:rsid w:val="00E500DE"/>
    <w:rsid w:val="00E500E6"/>
    <w:rsid w:val="00E502A6"/>
    <w:rsid w:val="00E5074A"/>
    <w:rsid w:val="00E507C8"/>
    <w:rsid w:val="00E50848"/>
    <w:rsid w:val="00E50A2A"/>
    <w:rsid w:val="00E50D1B"/>
    <w:rsid w:val="00E50D2D"/>
    <w:rsid w:val="00E51042"/>
    <w:rsid w:val="00E512C3"/>
    <w:rsid w:val="00E512CE"/>
    <w:rsid w:val="00E51424"/>
    <w:rsid w:val="00E51565"/>
    <w:rsid w:val="00E518FC"/>
    <w:rsid w:val="00E51FC6"/>
    <w:rsid w:val="00E5202B"/>
    <w:rsid w:val="00E52079"/>
    <w:rsid w:val="00E524F6"/>
    <w:rsid w:val="00E525F9"/>
    <w:rsid w:val="00E528B8"/>
    <w:rsid w:val="00E5298A"/>
    <w:rsid w:val="00E52B48"/>
    <w:rsid w:val="00E52BD0"/>
    <w:rsid w:val="00E52E0B"/>
    <w:rsid w:val="00E52FBB"/>
    <w:rsid w:val="00E53163"/>
    <w:rsid w:val="00E533D4"/>
    <w:rsid w:val="00E53711"/>
    <w:rsid w:val="00E53CC2"/>
    <w:rsid w:val="00E53F9B"/>
    <w:rsid w:val="00E53FB8"/>
    <w:rsid w:val="00E5409F"/>
    <w:rsid w:val="00E5417F"/>
    <w:rsid w:val="00E5449B"/>
    <w:rsid w:val="00E54618"/>
    <w:rsid w:val="00E54663"/>
    <w:rsid w:val="00E54832"/>
    <w:rsid w:val="00E54876"/>
    <w:rsid w:val="00E548C8"/>
    <w:rsid w:val="00E54C18"/>
    <w:rsid w:val="00E54D72"/>
    <w:rsid w:val="00E55000"/>
    <w:rsid w:val="00E550EE"/>
    <w:rsid w:val="00E553A3"/>
    <w:rsid w:val="00E554CC"/>
    <w:rsid w:val="00E555B9"/>
    <w:rsid w:val="00E55978"/>
    <w:rsid w:val="00E55AE9"/>
    <w:rsid w:val="00E55B81"/>
    <w:rsid w:val="00E55CEB"/>
    <w:rsid w:val="00E560B8"/>
    <w:rsid w:val="00E5628E"/>
    <w:rsid w:val="00E562D2"/>
    <w:rsid w:val="00E56427"/>
    <w:rsid w:val="00E56AB6"/>
    <w:rsid w:val="00E56B7A"/>
    <w:rsid w:val="00E56CDF"/>
    <w:rsid w:val="00E57081"/>
    <w:rsid w:val="00E570D5"/>
    <w:rsid w:val="00E5712A"/>
    <w:rsid w:val="00E5720C"/>
    <w:rsid w:val="00E573D9"/>
    <w:rsid w:val="00E5760B"/>
    <w:rsid w:val="00E576E8"/>
    <w:rsid w:val="00E57733"/>
    <w:rsid w:val="00E5787C"/>
    <w:rsid w:val="00E579F5"/>
    <w:rsid w:val="00E579F6"/>
    <w:rsid w:val="00E57BD1"/>
    <w:rsid w:val="00E57C23"/>
    <w:rsid w:val="00E57CDF"/>
    <w:rsid w:val="00E57EFC"/>
    <w:rsid w:val="00E60929"/>
    <w:rsid w:val="00E609B5"/>
    <w:rsid w:val="00E60A8F"/>
    <w:rsid w:val="00E60AD3"/>
    <w:rsid w:val="00E60DC6"/>
    <w:rsid w:val="00E60DDB"/>
    <w:rsid w:val="00E60E27"/>
    <w:rsid w:val="00E6102B"/>
    <w:rsid w:val="00E611EA"/>
    <w:rsid w:val="00E6141C"/>
    <w:rsid w:val="00E61612"/>
    <w:rsid w:val="00E619F9"/>
    <w:rsid w:val="00E61E3F"/>
    <w:rsid w:val="00E6226A"/>
    <w:rsid w:val="00E6230E"/>
    <w:rsid w:val="00E62446"/>
    <w:rsid w:val="00E625B9"/>
    <w:rsid w:val="00E62614"/>
    <w:rsid w:val="00E62624"/>
    <w:rsid w:val="00E626A1"/>
    <w:rsid w:val="00E62996"/>
    <w:rsid w:val="00E62B7D"/>
    <w:rsid w:val="00E630D6"/>
    <w:rsid w:val="00E6351F"/>
    <w:rsid w:val="00E635A3"/>
    <w:rsid w:val="00E63F04"/>
    <w:rsid w:val="00E6422F"/>
    <w:rsid w:val="00E6437A"/>
    <w:rsid w:val="00E64602"/>
    <w:rsid w:val="00E646F9"/>
    <w:rsid w:val="00E647C3"/>
    <w:rsid w:val="00E648B5"/>
    <w:rsid w:val="00E648BC"/>
    <w:rsid w:val="00E64ABC"/>
    <w:rsid w:val="00E64B70"/>
    <w:rsid w:val="00E64CCE"/>
    <w:rsid w:val="00E64D30"/>
    <w:rsid w:val="00E64EDE"/>
    <w:rsid w:val="00E65156"/>
    <w:rsid w:val="00E65407"/>
    <w:rsid w:val="00E6561D"/>
    <w:rsid w:val="00E65817"/>
    <w:rsid w:val="00E65818"/>
    <w:rsid w:val="00E6583B"/>
    <w:rsid w:val="00E65BFC"/>
    <w:rsid w:val="00E65C37"/>
    <w:rsid w:val="00E65E05"/>
    <w:rsid w:val="00E65F12"/>
    <w:rsid w:val="00E66130"/>
    <w:rsid w:val="00E663D0"/>
    <w:rsid w:val="00E66EAC"/>
    <w:rsid w:val="00E66F35"/>
    <w:rsid w:val="00E67026"/>
    <w:rsid w:val="00E67206"/>
    <w:rsid w:val="00E6746B"/>
    <w:rsid w:val="00E675F5"/>
    <w:rsid w:val="00E679F1"/>
    <w:rsid w:val="00E67A76"/>
    <w:rsid w:val="00E67BEE"/>
    <w:rsid w:val="00E67BEF"/>
    <w:rsid w:val="00E67D63"/>
    <w:rsid w:val="00E67EA7"/>
    <w:rsid w:val="00E70253"/>
    <w:rsid w:val="00E70664"/>
    <w:rsid w:val="00E70792"/>
    <w:rsid w:val="00E7092A"/>
    <w:rsid w:val="00E709C4"/>
    <w:rsid w:val="00E70F99"/>
    <w:rsid w:val="00E71798"/>
    <w:rsid w:val="00E717D2"/>
    <w:rsid w:val="00E717D7"/>
    <w:rsid w:val="00E7186D"/>
    <w:rsid w:val="00E7194A"/>
    <w:rsid w:val="00E71A7A"/>
    <w:rsid w:val="00E71BA9"/>
    <w:rsid w:val="00E71D77"/>
    <w:rsid w:val="00E720FD"/>
    <w:rsid w:val="00E72911"/>
    <w:rsid w:val="00E72B43"/>
    <w:rsid w:val="00E72D5A"/>
    <w:rsid w:val="00E72D81"/>
    <w:rsid w:val="00E73150"/>
    <w:rsid w:val="00E73417"/>
    <w:rsid w:val="00E73486"/>
    <w:rsid w:val="00E7351E"/>
    <w:rsid w:val="00E73654"/>
    <w:rsid w:val="00E73779"/>
    <w:rsid w:val="00E737BD"/>
    <w:rsid w:val="00E73AED"/>
    <w:rsid w:val="00E73B9D"/>
    <w:rsid w:val="00E73C6C"/>
    <w:rsid w:val="00E73C8E"/>
    <w:rsid w:val="00E73D3D"/>
    <w:rsid w:val="00E73D66"/>
    <w:rsid w:val="00E73EBE"/>
    <w:rsid w:val="00E74014"/>
    <w:rsid w:val="00E740B2"/>
    <w:rsid w:val="00E742D4"/>
    <w:rsid w:val="00E747E4"/>
    <w:rsid w:val="00E7490A"/>
    <w:rsid w:val="00E74B1B"/>
    <w:rsid w:val="00E74BB5"/>
    <w:rsid w:val="00E74BBC"/>
    <w:rsid w:val="00E74C49"/>
    <w:rsid w:val="00E74D60"/>
    <w:rsid w:val="00E75377"/>
    <w:rsid w:val="00E7547D"/>
    <w:rsid w:val="00E7569F"/>
    <w:rsid w:val="00E75CA5"/>
    <w:rsid w:val="00E75D7E"/>
    <w:rsid w:val="00E76195"/>
    <w:rsid w:val="00E766B5"/>
    <w:rsid w:val="00E766B7"/>
    <w:rsid w:val="00E7678F"/>
    <w:rsid w:val="00E76959"/>
    <w:rsid w:val="00E76A98"/>
    <w:rsid w:val="00E76C11"/>
    <w:rsid w:val="00E76FF4"/>
    <w:rsid w:val="00E7713A"/>
    <w:rsid w:val="00E77235"/>
    <w:rsid w:val="00E77330"/>
    <w:rsid w:val="00E77381"/>
    <w:rsid w:val="00E7752A"/>
    <w:rsid w:val="00E77873"/>
    <w:rsid w:val="00E779BC"/>
    <w:rsid w:val="00E779D7"/>
    <w:rsid w:val="00E779FC"/>
    <w:rsid w:val="00E77AFA"/>
    <w:rsid w:val="00E77B61"/>
    <w:rsid w:val="00E80045"/>
    <w:rsid w:val="00E804C8"/>
    <w:rsid w:val="00E805B0"/>
    <w:rsid w:val="00E80AF0"/>
    <w:rsid w:val="00E80C0A"/>
    <w:rsid w:val="00E80C3B"/>
    <w:rsid w:val="00E80D31"/>
    <w:rsid w:val="00E80DF5"/>
    <w:rsid w:val="00E8111D"/>
    <w:rsid w:val="00E811A2"/>
    <w:rsid w:val="00E811B7"/>
    <w:rsid w:val="00E812AA"/>
    <w:rsid w:val="00E812C9"/>
    <w:rsid w:val="00E81476"/>
    <w:rsid w:val="00E8152E"/>
    <w:rsid w:val="00E815E4"/>
    <w:rsid w:val="00E816DC"/>
    <w:rsid w:val="00E81EE5"/>
    <w:rsid w:val="00E81F4A"/>
    <w:rsid w:val="00E82280"/>
    <w:rsid w:val="00E82282"/>
    <w:rsid w:val="00E822DE"/>
    <w:rsid w:val="00E824B6"/>
    <w:rsid w:val="00E825D6"/>
    <w:rsid w:val="00E82783"/>
    <w:rsid w:val="00E8291E"/>
    <w:rsid w:val="00E82C74"/>
    <w:rsid w:val="00E82D82"/>
    <w:rsid w:val="00E82DDD"/>
    <w:rsid w:val="00E82F61"/>
    <w:rsid w:val="00E83480"/>
    <w:rsid w:val="00E836D4"/>
    <w:rsid w:val="00E83802"/>
    <w:rsid w:val="00E83A38"/>
    <w:rsid w:val="00E83B1F"/>
    <w:rsid w:val="00E83E5E"/>
    <w:rsid w:val="00E83EEC"/>
    <w:rsid w:val="00E83FC8"/>
    <w:rsid w:val="00E84094"/>
    <w:rsid w:val="00E840C5"/>
    <w:rsid w:val="00E848F1"/>
    <w:rsid w:val="00E84C44"/>
    <w:rsid w:val="00E84CED"/>
    <w:rsid w:val="00E84D28"/>
    <w:rsid w:val="00E84DCA"/>
    <w:rsid w:val="00E84FFE"/>
    <w:rsid w:val="00E8535D"/>
    <w:rsid w:val="00E85376"/>
    <w:rsid w:val="00E856A2"/>
    <w:rsid w:val="00E856A3"/>
    <w:rsid w:val="00E856C5"/>
    <w:rsid w:val="00E85855"/>
    <w:rsid w:val="00E85AEE"/>
    <w:rsid w:val="00E860D3"/>
    <w:rsid w:val="00E86109"/>
    <w:rsid w:val="00E8632D"/>
    <w:rsid w:val="00E8634E"/>
    <w:rsid w:val="00E86369"/>
    <w:rsid w:val="00E8652A"/>
    <w:rsid w:val="00E86620"/>
    <w:rsid w:val="00E86757"/>
    <w:rsid w:val="00E868B3"/>
    <w:rsid w:val="00E869E9"/>
    <w:rsid w:val="00E86D6B"/>
    <w:rsid w:val="00E86DBD"/>
    <w:rsid w:val="00E8700A"/>
    <w:rsid w:val="00E8718F"/>
    <w:rsid w:val="00E87356"/>
    <w:rsid w:val="00E87404"/>
    <w:rsid w:val="00E876A1"/>
    <w:rsid w:val="00E879E3"/>
    <w:rsid w:val="00E87A28"/>
    <w:rsid w:val="00E9007C"/>
    <w:rsid w:val="00E90526"/>
    <w:rsid w:val="00E90E37"/>
    <w:rsid w:val="00E914EE"/>
    <w:rsid w:val="00E9159C"/>
    <w:rsid w:val="00E91651"/>
    <w:rsid w:val="00E917D3"/>
    <w:rsid w:val="00E919AA"/>
    <w:rsid w:val="00E91AE2"/>
    <w:rsid w:val="00E91CAD"/>
    <w:rsid w:val="00E91CB0"/>
    <w:rsid w:val="00E91D6F"/>
    <w:rsid w:val="00E91F34"/>
    <w:rsid w:val="00E9211A"/>
    <w:rsid w:val="00E92240"/>
    <w:rsid w:val="00E9237E"/>
    <w:rsid w:val="00E92678"/>
    <w:rsid w:val="00E927B8"/>
    <w:rsid w:val="00E92830"/>
    <w:rsid w:val="00E92941"/>
    <w:rsid w:val="00E92CF4"/>
    <w:rsid w:val="00E93301"/>
    <w:rsid w:val="00E933B4"/>
    <w:rsid w:val="00E9345F"/>
    <w:rsid w:val="00E934BD"/>
    <w:rsid w:val="00E9353F"/>
    <w:rsid w:val="00E93B84"/>
    <w:rsid w:val="00E945E5"/>
    <w:rsid w:val="00E946A8"/>
    <w:rsid w:val="00E94874"/>
    <w:rsid w:val="00E94910"/>
    <w:rsid w:val="00E94D40"/>
    <w:rsid w:val="00E94D69"/>
    <w:rsid w:val="00E95097"/>
    <w:rsid w:val="00E952EC"/>
    <w:rsid w:val="00E95358"/>
    <w:rsid w:val="00E953E9"/>
    <w:rsid w:val="00E95965"/>
    <w:rsid w:val="00E9599D"/>
    <w:rsid w:val="00E959CB"/>
    <w:rsid w:val="00E95F49"/>
    <w:rsid w:val="00E9602C"/>
    <w:rsid w:val="00E961B9"/>
    <w:rsid w:val="00E96255"/>
    <w:rsid w:val="00E96C94"/>
    <w:rsid w:val="00E971D7"/>
    <w:rsid w:val="00E97BCF"/>
    <w:rsid w:val="00E97C55"/>
    <w:rsid w:val="00E97CCB"/>
    <w:rsid w:val="00E97CCD"/>
    <w:rsid w:val="00E97E70"/>
    <w:rsid w:val="00E97F6D"/>
    <w:rsid w:val="00EA0034"/>
    <w:rsid w:val="00EA025C"/>
    <w:rsid w:val="00EA0419"/>
    <w:rsid w:val="00EA045F"/>
    <w:rsid w:val="00EA0C4C"/>
    <w:rsid w:val="00EA0C68"/>
    <w:rsid w:val="00EA0DD5"/>
    <w:rsid w:val="00EA1194"/>
    <w:rsid w:val="00EA1996"/>
    <w:rsid w:val="00EA1CF5"/>
    <w:rsid w:val="00EA1CFF"/>
    <w:rsid w:val="00EA1DC9"/>
    <w:rsid w:val="00EA1FBB"/>
    <w:rsid w:val="00EA2011"/>
    <w:rsid w:val="00EA206C"/>
    <w:rsid w:val="00EA24AF"/>
    <w:rsid w:val="00EA2681"/>
    <w:rsid w:val="00EA279D"/>
    <w:rsid w:val="00EA2F39"/>
    <w:rsid w:val="00EA3147"/>
    <w:rsid w:val="00EA32BD"/>
    <w:rsid w:val="00EA330B"/>
    <w:rsid w:val="00EA3423"/>
    <w:rsid w:val="00EA3443"/>
    <w:rsid w:val="00EA356E"/>
    <w:rsid w:val="00EA3672"/>
    <w:rsid w:val="00EA3CB5"/>
    <w:rsid w:val="00EA3D78"/>
    <w:rsid w:val="00EA411D"/>
    <w:rsid w:val="00EA427A"/>
    <w:rsid w:val="00EA42F2"/>
    <w:rsid w:val="00EA433A"/>
    <w:rsid w:val="00EA4357"/>
    <w:rsid w:val="00EA443C"/>
    <w:rsid w:val="00EA45F3"/>
    <w:rsid w:val="00EA4B08"/>
    <w:rsid w:val="00EA50CF"/>
    <w:rsid w:val="00EA52E2"/>
    <w:rsid w:val="00EA539E"/>
    <w:rsid w:val="00EA5761"/>
    <w:rsid w:val="00EA592E"/>
    <w:rsid w:val="00EA60B1"/>
    <w:rsid w:val="00EA63DF"/>
    <w:rsid w:val="00EA69FB"/>
    <w:rsid w:val="00EA6AD7"/>
    <w:rsid w:val="00EA6B59"/>
    <w:rsid w:val="00EA6C6E"/>
    <w:rsid w:val="00EA7021"/>
    <w:rsid w:val="00EA7217"/>
    <w:rsid w:val="00EA7397"/>
    <w:rsid w:val="00EA74FA"/>
    <w:rsid w:val="00EA75BF"/>
    <w:rsid w:val="00EA76BA"/>
    <w:rsid w:val="00EA789E"/>
    <w:rsid w:val="00EA797C"/>
    <w:rsid w:val="00EA7D20"/>
    <w:rsid w:val="00EA7D6A"/>
    <w:rsid w:val="00EB02AA"/>
    <w:rsid w:val="00EB031E"/>
    <w:rsid w:val="00EB0356"/>
    <w:rsid w:val="00EB04DF"/>
    <w:rsid w:val="00EB0664"/>
    <w:rsid w:val="00EB06DC"/>
    <w:rsid w:val="00EB0C83"/>
    <w:rsid w:val="00EB0E84"/>
    <w:rsid w:val="00EB0EE9"/>
    <w:rsid w:val="00EB116E"/>
    <w:rsid w:val="00EB129D"/>
    <w:rsid w:val="00EB1462"/>
    <w:rsid w:val="00EB1931"/>
    <w:rsid w:val="00EB195E"/>
    <w:rsid w:val="00EB1D62"/>
    <w:rsid w:val="00EB1F10"/>
    <w:rsid w:val="00EB23A6"/>
    <w:rsid w:val="00EB249E"/>
    <w:rsid w:val="00EB2AB1"/>
    <w:rsid w:val="00EB2AB5"/>
    <w:rsid w:val="00EB2C06"/>
    <w:rsid w:val="00EB2CB2"/>
    <w:rsid w:val="00EB2D2A"/>
    <w:rsid w:val="00EB2F70"/>
    <w:rsid w:val="00EB3083"/>
    <w:rsid w:val="00EB3329"/>
    <w:rsid w:val="00EB38A0"/>
    <w:rsid w:val="00EB3989"/>
    <w:rsid w:val="00EB3A8A"/>
    <w:rsid w:val="00EB4011"/>
    <w:rsid w:val="00EB42FB"/>
    <w:rsid w:val="00EB43F9"/>
    <w:rsid w:val="00EB4AF1"/>
    <w:rsid w:val="00EB4D12"/>
    <w:rsid w:val="00EB51FB"/>
    <w:rsid w:val="00EB5219"/>
    <w:rsid w:val="00EB54A6"/>
    <w:rsid w:val="00EB5794"/>
    <w:rsid w:val="00EB58A2"/>
    <w:rsid w:val="00EB5DBA"/>
    <w:rsid w:val="00EB5E93"/>
    <w:rsid w:val="00EB5EA5"/>
    <w:rsid w:val="00EB5FEF"/>
    <w:rsid w:val="00EB6040"/>
    <w:rsid w:val="00EB61AE"/>
    <w:rsid w:val="00EB6304"/>
    <w:rsid w:val="00EB642E"/>
    <w:rsid w:val="00EB647D"/>
    <w:rsid w:val="00EB6584"/>
    <w:rsid w:val="00EB664E"/>
    <w:rsid w:val="00EB66B8"/>
    <w:rsid w:val="00EB683E"/>
    <w:rsid w:val="00EB68EA"/>
    <w:rsid w:val="00EB6AD8"/>
    <w:rsid w:val="00EB6F63"/>
    <w:rsid w:val="00EB7052"/>
    <w:rsid w:val="00EB70C6"/>
    <w:rsid w:val="00EB7512"/>
    <w:rsid w:val="00EB7804"/>
    <w:rsid w:val="00EB7968"/>
    <w:rsid w:val="00EB7A5C"/>
    <w:rsid w:val="00EB7ABC"/>
    <w:rsid w:val="00EB7B0A"/>
    <w:rsid w:val="00EB7BFE"/>
    <w:rsid w:val="00EB7E1C"/>
    <w:rsid w:val="00EB7F38"/>
    <w:rsid w:val="00EB7F5F"/>
    <w:rsid w:val="00EC0185"/>
    <w:rsid w:val="00EC0430"/>
    <w:rsid w:val="00EC0B24"/>
    <w:rsid w:val="00EC0B97"/>
    <w:rsid w:val="00EC0FD7"/>
    <w:rsid w:val="00EC11E7"/>
    <w:rsid w:val="00EC13F8"/>
    <w:rsid w:val="00EC1417"/>
    <w:rsid w:val="00EC1772"/>
    <w:rsid w:val="00EC1869"/>
    <w:rsid w:val="00EC1D52"/>
    <w:rsid w:val="00EC1EE4"/>
    <w:rsid w:val="00EC23BF"/>
    <w:rsid w:val="00EC2400"/>
    <w:rsid w:val="00EC24BB"/>
    <w:rsid w:val="00EC2841"/>
    <w:rsid w:val="00EC2B10"/>
    <w:rsid w:val="00EC2B69"/>
    <w:rsid w:val="00EC2B6C"/>
    <w:rsid w:val="00EC3235"/>
    <w:rsid w:val="00EC36E9"/>
    <w:rsid w:val="00EC3A4E"/>
    <w:rsid w:val="00EC3B71"/>
    <w:rsid w:val="00EC3CBD"/>
    <w:rsid w:val="00EC3D27"/>
    <w:rsid w:val="00EC3EE5"/>
    <w:rsid w:val="00EC3EEB"/>
    <w:rsid w:val="00EC400B"/>
    <w:rsid w:val="00EC4123"/>
    <w:rsid w:val="00EC4700"/>
    <w:rsid w:val="00EC4A43"/>
    <w:rsid w:val="00EC4AA5"/>
    <w:rsid w:val="00EC4AC3"/>
    <w:rsid w:val="00EC4E61"/>
    <w:rsid w:val="00EC4F37"/>
    <w:rsid w:val="00EC4FDF"/>
    <w:rsid w:val="00EC5014"/>
    <w:rsid w:val="00EC5211"/>
    <w:rsid w:val="00EC5263"/>
    <w:rsid w:val="00EC52A1"/>
    <w:rsid w:val="00EC53B0"/>
    <w:rsid w:val="00EC5C17"/>
    <w:rsid w:val="00EC5C87"/>
    <w:rsid w:val="00EC5FAD"/>
    <w:rsid w:val="00EC615A"/>
    <w:rsid w:val="00EC64F4"/>
    <w:rsid w:val="00EC69D6"/>
    <w:rsid w:val="00EC6F87"/>
    <w:rsid w:val="00EC722A"/>
    <w:rsid w:val="00EC73B7"/>
    <w:rsid w:val="00EC770F"/>
    <w:rsid w:val="00EC795A"/>
    <w:rsid w:val="00EC7976"/>
    <w:rsid w:val="00EC7C12"/>
    <w:rsid w:val="00EC7CD2"/>
    <w:rsid w:val="00ED0283"/>
    <w:rsid w:val="00ED0412"/>
    <w:rsid w:val="00ED0539"/>
    <w:rsid w:val="00ED068D"/>
    <w:rsid w:val="00ED073D"/>
    <w:rsid w:val="00ED07A1"/>
    <w:rsid w:val="00ED07EA"/>
    <w:rsid w:val="00ED0CB8"/>
    <w:rsid w:val="00ED0F34"/>
    <w:rsid w:val="00ED14AE"/>
    <w:rsid w:val="00ED16C7"/>
    <w:rsid w:val="00ED1945"/>
    <w:rsid w:val="00ED197C"/>
    <w:rsid w:val="00ED1BB5"/>
    <w:rsid w:val="00ED1DBE"/>
    <w:rsid w:val="00ED1E39"/>
    <w:rsid w:val="00ED24E9"/>
    <w:rsid w:val="00ED2668"/>
    <w:rsid w:val="00ED2777"/>
    <w:rsid w:val="00ED27AE"/>
    <w:rsid w:val="00ED2A04"/>
    <w:rsid w:val="00ED3043"/>
    <w:rsid w:val="00ED3271"/>
    <w:rsid w:val="00ED3342"/>
    <w:rsid w:val="00ED34FF"/>
    <w:rsid w:val="00ED361E"/>
    <w:rsid w:val="00ED366C"/>
    <w:rsid w:val="00ED3756"/>
    <w:rsid w:val="00ED378C"/>
    <w:rsid w:val="00ED3AEB"/>
    <w:rsid w:val="00ED3BF8"/>
    <w:rsid w:val="00ED3D0E"/>
    <w:rsid w:val="00ED4170"/>
    <w:rsid w:val="00ED438F"/>
    <w:rsid w:val="00ED4497"/>
    <w:rsid w:val="00ED4782"/>
    <w:rsid w:val="00ED4797"/>
    <w:rsid w:val="00ED47B5"/>
    <w:rsid w:val="00ED4823"/>
    <w:rsid w:val="00ED488D"/>
    <w:rsid w:val="00ED4A18"/>
    <w:rsid w:val="00ED4AA3"/>
    <w:rsid w:val="00ED53B9"/>
    <w:rsid w:val="00ED561F"/>
    <w:rsid w:val="00ED5866"/>
    <w:rsid w:val="00ED58EA"/>
    <w:rsid w:val="00ED59C6"/>
    <w:rsid w:val="00ED5C3F"/>
    <w:rsid w:val="00ED5D66"/>
    <w:rsid w:val="00ED5E00"/>
    <w:rsid w:val="00ED5FC9"/>
    <w:rsid w:val="00ED62E9"/>
    <w:rsid w:val="00ED63A5"/>
    <w:rsid w:val="00ED6896"/>
    <w:rsid w:val="00ED6AF2"/>
    <w:rsid w:val="00ED6BB9"/>
    <w:rsid w:val="00ED6C07"/>
    <w:rsid w:val="00ED6C9B"/>
    <w:rsid w:val="00ED71FB"/>
    <w:rsid w:val="00ED73FD"/>
    <w:rsid w:val="00ED7520"/>
    <w:rsid w:val="00ED7543"/>
    <w:rsid w:val="00ED75B5"/>
    <w:rsid w:val="00ED77C9"/>
    <w:rsid w:val="00ED7A05"/>
    <w:rsid w:val="00ED7C6F"/>
    <w:rsid w:val="00ED7D01"/>
    <w:rsid w:val="00ED7ED6"/>
    <w:rsid w:val="00EE023B"/>
    <w:rsid w:val="00EE0286"/>
    <w:rsid w:val="00EE02A7"/>
    <w:rsid w:val="00EE049B"/>
    <w:rsid w:val="00EE08F7"/>
    <w:rsid w:val="00EE09EB"/>
    <w:rsid w:val="00EE0DBE"/>
    <w:rsid w:val="00EE0EC7"/>
    <w:rsid w:val="00EE1058"/>
    <w:rsid w:val="00EE10D0"/>
    <w:rsid w:val="00EE19AF"/>
    <w:rsid w:val="00EE1AD4"/>
    <w:rsid w:val="00EE1C2E"/>
    <w:rsid w:val="00EE1DDF"/>
    <w:rsid w:val="00EE1E31"/>
    <w:rsid w:val="00EE203D"/>
    <w:rsid w:val="00EE20ED"/>
    <w:rsid w:val="00EE221F"/>
    <w:rsid w:val="00EE227D"/>
    <w:rsid w:val="00EE2344"/>
    <w:rsid w:val="00EE23D9"/>
    <w:rsid w:val="00EE2C7D"/>
    <w:rsid w:val="00EE2EA1"/>
    <w:rsid w:val="00EE31E7"/>
    <w:rsid w:val="00EE37C9"/>
    <w:rsid w:val="00EE3902"/>
    <w:rsid w:val="00EE3A32"/>
    <w:rsid w:val="00EE3B86"/>
    <w:rsid w:val="00EE3C01"/>
    <w:rsid w:val="00EE3CD2"/>
    <w:rsid w:val="00EE3DCA"/>
    <w:rsid w:val="00EE3DF3"/>
    <w:rsid w:val="00EE3EEB"/>
    <w:rsid w:val="00EE3FD6"/>
    <w:rsid w:val="00EE435B"/>
    <w:rsid w:val="00EE43CA"/>
    <w:rsid w:val="00EE43D0"/>
    <w:rsid w:val="00EE4483"/>
    <w:rsid w:val="00EE47D0"/>
    <w:rsid w:val="00EE49D7"/>
    <w:rsid w:val="00EE4A02"/>
    <w:rsid w:val="00EE4DB6"/>
    <w:rsid w:val="00EE552F"/>
    <w:rsid w:val="00EE5582"/>
    <w:rsid w:val="00EE5729"/>
    <w:rsid w:val="00EE578D"/>
    <w:rsid w:val="00EE58E0"/>
    <w:rsid w:val="00EE5DF8"/>
    <w:rsid w:val="00EE5E38"/>
    <w:rsid w:val="00EE5FE1"/>
    <w:rsid w:val="00EE6149"/>
    <w:rsid w:val="00EE623C"/>
    <w:rsid w:val="00EE641A"/>
    <w:rsid w:val="00EE6C03"/>
    <w:rsid w:val="00EE6CAA"/>
    <w:rsid w:val="00EE718F"/>
    <w:rsid w:val="00EE735D"/>
    <w:rsid w:val="00EE742B"/>
    <w:rsid w:val="00EE759E"/>
    <w:rsid w:val="00EE784E"/>
    <w:rsid w:val="00EF016A"/>
    <w:rsid w:val="00EF0269"/>
    <w:rsid w:val="00EF0652"/>
    <w:rsid w:val="00EF0704"/>
    <w:rsid w:val="00EF0807"/>
    <w:rsid w:val="00EF0DC8"/>
    <w:rsid w:val="00EF0F37"/>
    <w:rsid w:val="00EF0F76"/>
    <w:rsid w:val="00EF1043"/>
    <w:rsid w:val="00EF111E"/>
    <w:rsid w:val="00EF1723"/>
    <w:rsid w:val="00EF1923"/>
    <w:rsid w:val="00EF1AF6"/>
    <w:rsid w:val="00EF1BD9"/>
    <w:rsid w:val="00EF2443"/>
    <w:rsid w:val="00EF29DA"/>
    <w:rsid w:val="00EF2A06"/>
    <w:rsid w:val="00EF3109"/>
    <w:rsid w:val="00EF32CB"/>
    <w:rsid w:val="00EF354A"/>
    <w:rsid w:val="00EF371B"/>
    <w:rsid w:val="00EF38E0"/>
    <w:rsid w:val="00EF3967"/>
    <w:rsid w:val="00EF3E2E"/>
    <w:rsid w:val="00EF3E58"/>
    <w:rsid w:val="00EF3F19"/>
    <w:rsid w:val="00EF437E"/>
    <w:rsid w:val="00EF442A"/>
    <w:rsid w:val="00EF458D"/>
    <w:rsid w:val="00EF47E6"/>
    <w:rsid w:val="00EF4930"/>
    <w:rsid w:val="00EF4AD3"/>
    <w:rsid w:val="00EF4B47"/>
    <w:rsid w:val="00EF4C99"/>
    <w:rsid w:val="00EF4CE1"/>
    <w:rsid w:val="00EF4D2D"/>
    <w:rsid w:val="00EF4FED"/>
    <w:rsid w:val="00EF502B"/>
    <w:rsid w:val="00EF50D5"/>
    <w:rsid w:val="00EF51B8"/>
    <w:rsid w:val="00EF572D"/>
    <w:rsid w:val="00EF577F"/>
    <w:rsid w:val="00EF57CC"/>
    <w:rsid w:val="00EF58AA"/>
    <w:rsid w:val="00EF5AED"/>
    <w:rsid w:val="00EF5DED"/>
    <w:rsid w:val="00EF5EA6"/>
    <w:rsid w:val="00EF5F2B"/>
    <w:rsid w:val="00EF610D"/>
    <w:rsid w:val="00EF6292"/>
    <w:rsid w:val="00EF6435"/>
    <w:rsid w:val="00EF647F"/>
    <w:rsid w:val="00EF65E7"/>
    <w:rsid w:val="00EF6B08"/>
    <w:rsid w:val="00EF6D38"/>
    <w:rsid w:val="00EF6E0E"/>
    <w:rsid w:val="00EF6FF6"/>
    <w:rsid w:val="00EF6FF7"/>
    <w:rsid w:val="00EF7009"/>
    <w:rsid w:val="00EF709A"/>
    <w:rsid w:val="00EF735C"/>
    <w:rsid w:val="00EF7573"/>
    <w:rsid w:val="00EF7625"/>
    <w:rsid w:val="00EF769C"/>
    <w:rsid w:val="00EF76D7"/>
    <w:rsid w:val="00EF77A1"/>
    <w:rsid w:val="00EF7D21"/>
    <w:rsid w:val="00EF7D98"/>
    <w:rsid w:val="00EF7DCC"/>
    <w:rsid w:val="00EF7DD9"/>
    <w:rsid w:val="00EF7E34"/>
    <w:rsid w:val="00F00145"/>
    <w:rsid w:val="00F00461"/>
    <w:rsid w:val="00F00484"/>
    <w:rsid w:val="00F00540"/>
    <w:rsid w:val="00F0070B"/>
    <w:rsid w:val="00F0093B"/>
    <w:rsid w:val="00F00A0F"/>
    <w:rsid w:val="00F00BB4"/>
    <w:rsid w:val="00F00C00"/>
    <w:rsid w:val="00F00C67"/>
    <w:rsid w:val="00F00D7B"/>
    <w:rsid w:val="00F00DDA"/>
    <w:rsid w:val="00F017AF"/>
    <w:rsid w:val="00F01904"/>
    <w:rsid w:val="00F01A4C"/>
    <w:rsid w:val="00F01ABE"/>
    <w:rsid w:val="00F01C71"/>
    <w:rsid w:val="00F01C75"/>
    <w:rsid w:val="00F0202F"/>
    <w:rsid w:val="00F022CA"/>
    <w:rsid w:val="00F0233B"/>
    <w:rsid w:val="00F023C1"/>
    <w:rsid w:val="00F023C7"/>
    <w:rsid w:val="00F02722"/>
    <w:rsid w:val="00F0279E"/>
    <w:rsid w:val="00F02945"/>
    <w:rsid w:val="00F02957"/>
    <w:rsid w:val="00F02996"/>
    <w:rsid w:val="00F02BAB"/>
    <w:rsid w:val="00F02BAF"/>
    <w:rsid w:val="00F02C4A"/>
    <w:rsid w:val="00F02C70"/>
    <w:rsid w:val="00F02D1E"/>
    <w:rsid w:val="00F0301A"/>
    <w:rsid w:val="00F030F8"/>
    <w:rsid w:val="00F0315C"/>
    <w:rsid w:val="00F03162"/>
    <w:rsid w:val="00F031A4"/>
    <w:rsid w:val="00F03296"/>
    <w:rsid w:val="00F038E3"/>
    <w:rsid w:val="00F03AF2"/>
    <w:rsid w:val="00F03EA2"/>
    <w:rsid w:val="00F03EB2"/>
    <w:rsid w:val="00F04129"/>
    <w:rsid w:val="00F044E8"/>
    <w:rsid w:val="00F046E3"/>
    <w:rsid w:val="00F04782"/>
    <w:rsid w:val="00F04841"/>
    <w:rsid w:val="00F04CC7"/>
    <w:rsid w:val="00F050AC"/>
    <w:rsid w:val="00F050D4"/>
    <w:rsid w:val="00F052D9"/>
    <w:rsid w:val="00F05733"/>
    <w:rsid w:val="00F05DF0"/>
    <w:rsid w:val="00F05ECD"/>
    <w:rsid w:val="00F05F99"/>
    <w:rsid w:val="00F060CB"/>
    <w:rsid w:val="00F06183"/>
    <w:rsid w:val="00F061A9"/>
    <w:rsid w:val="00F06279"/>
    <w:rsid w:val="00F067AB"/>
    <w:rsid w:val="00F067C7"/>
    <w:rsid w:val="00F069AC"/>
    <w:rsid w:val="00F06BB4"/>
    <w:rsid w:val="00F06CFF"/>
    <w:rsid w:val="00F06D44"/>
    <w:rsid w:val="00F06DAB"/>
    <w:rsid w:val="00F06F66"/>
    <w:rsid w:val="00F071E8"/>
    <w:rsid w:val="00F074DB"/>
    <w:rsid w:val="00F0772C"/>
    <w:rsid w:val="00F077AA"/>
    <w:rsid w:val="00F078F0"/>
    <w:rsid w:val="00F07D0E"/>
    <w:rsid w:val="00F07F05"/>
    <w:rsid w:val="00F07FA1"/>
    <w:rsid w:val="00F07FEF"/>
    <w:rsid w:val="00F1088D"/>
    <w:rsid w:val="00F109A8"/>
    <w:rsid w:val="00F10A4F"/>
    <w:rsid w:val="00F10BB1"/>
    <w:rsid w:val="00F10D04"/>
    <w:rsid w:val="00F10E38"/>
    <w:rsid w:val="00F10E85"/>
    <w:rsid w:val="00F10E9C"/>
    <w:rsid w:val="00F111B5"/>
    <w:rsid w:val="00F111F6"/>
    <w:rsid w:val="00F113E1"/>
    <w:rsid w:val="00F11955"/>
    <w:rsid w:val="00F119BF"/>
    <w:rsid w:val="00F119F8"/>
    <w:rsid w:val="00F11DE1"/>
    <w:rsid w:val="00F1201E"/>
    <w:rsid w:val="00F122ED"/>
    <w:rsid w:val="00F12360"/>
    <w:rsid w:val="00F125F1"/>
    <w:rsid w:val="00F126E8"/>
    <w:rsid w:val="00F127F9"/>
    <w:rsid w:val="00F129A1"/>
    <w:rsid w:val="00F12A46"/>
    <w:rsid w:val="00F12A92"/>
    <w:rsid w:val="00F12C68"/>
    <w:rsid w:val="00F12CFE"/>
    <w:rsid w:val="00F13269"/>
    <w:rsid w:val="00F1326F"/>
    <w:rsid w:val="00F13610"/>
    <w:rsid w:val="00F13691"/>
    <w:rsid w:val="00F137D0"/>
    <w:rsid w:val="00F13B01"/>
    <w:rsid w:val="00F13D6A"/>
    <w:rsid w:val="00F13FBE"/>
    <w:rsid w:val="00F1414E"/>
    <w:rsid w:val="00F141F3"/>
    <w:rsid w:val="00F143DE"/>
    <w:rsid w:val="00F144A0"/>
    <w:rsid w:val="00F144D9"/>
    <w:rsid w:val="00F1457D"/>
    <w:rsid w:val="00F146B4"/>
    <w:rsid w:val="00F149AC"/>
    <w:rsid w:val="00F14BBF"/>
    <w:rsid w:val="00F14D5D"/>
    <w:rsid w:val="00F14DB1"/>
    <w:rsid w:val="00F15122"/>
    <w:rsid w:val="00F15451"/>
    <w:rsid w:val="00F156DA"/>
    <w:rsid w:val="00F157BE"/>
    <w:rsid w:val="00F158EB"/>
    <w:rsid w:val="00F15918"/>
    <w:rsid w:val="00F15C56"/>
    <w:rsid w:val="00F15CA5"/>
    <w:rsid w:val="00F15DD8"/>
    <w:rsid w:val="00F15E05"/>
    <w:rsid w:val="00F1617B"/>
    <w:rsid w:val="00F1649D"/>
    <w:rsid w:val="00F164CE"/>
    <w:rsid w:val="00F1657A"/>
    <w:rsid w:val="00F1658C"/>
    <w:rsid w:val="00F165EF"/>
    <w:rsid w:val="00F16A44"/>
    <w:rsid w:val="00F16B48"/>
    <w:rsid w:val="00F16B97"/>
    <w:rsid w:val="00F16BC6"/>
    <w:rsid w:val="00F16CCE"/>
    <w:rsid w:val="00F1710B"/>
    <w:rsid w:val="00F175B2"/>
    <w:rsid w:val="00F17757"/>
    <w:rsid w:val="00F177B7"/>
    <w:rsid w:val="00F17A3F"/>
    <w:rsid w:val="00F17A45"/>
    <w:rsid w:val="00F17D0A"/>
    <w:rsid w:val="00F17F8B"/>
    <w:rsid w:val="00F200FB"/>
    <w:rsid w:val="00F202AA"/>
    <w:rsid w:val="00F206A4"/>
    <w:rsid w:val="00F208CE"/>
    <w:rsid w:val="00F20B0B"/>
    <w:rsid w:val="00F20C25"/>
    <w:rsid w:val="00F211F9"/>
    <w:rsid w:val="00F21AFD"/>
    <w:rsid w:val="00F21BB9"/>
    <w:rsid w:val="00F21DC6"/>
    <w:rsid w:val="00F21F38"/>
    <w:rsid w:val="00F21FE6"/>
    <w:rsid w:val="00F226BD"/>
    <w:rsid w:val="00F2287F"/>
    <w:rsid w:val="00F22C25"/>
    <w:rsid w:val="00F231F1"/>
    <w:rsid w:val="00F231FD"/>
    <w:rsid w:val="00F2327A"/>
    <w:rsid w:val="00F2333E"/>
    <w:rsid w:val="00F234F8"/>
    <w:rsid w:val="00F23511"/>
    <w:rsid w:val="00F2354A"/>
    <w:rsid w:val="00F235EF"/>
    <w:rsid w:val="00F239CD"/>
    <w:rsid w:val="00F23C15"/>
    <w:rsid w:val="00F23C98"/>
    <w:rsid w:val="00F2408D"/>
    <w:rsid w:val="00F24837"/>
    <w:rsid w:val="00F24934"/>
    <w:rsid w:val="00F24AF1"/>
    <w:rsid w:val="00F24BD3"/>
    <w:rsid w:val="00F24CF4"/>
    <w:rsid w:val="00F24E17"/>
    <w:rsid w:val="00F24EAF"/>
    <w:rsid w:val="00F25616"/>
    <w:rsid w:val="00F257FC"/>
    <w:rsid w:val="00F25A84"/>
    <w:rsid w:val="00F25AE6"/>
    <w:rsid w:val="00F25E5E"/>
    <w:rsid w:val="00F25FBA"/>
    <w:rsid w:val="00F25FCB"/>
    <w:rsid w:val="00F26077"/>
    <w:rsid w:val="00F2628F"/>
    <w:rsid w:val="00F262C4"/>
    <w:rsid w:val="00F266C6"/>
    <w:rsid w:val="00F266E8"/>
    <w:rsid w:val="00F26946"/>
    <w:rsid w:val="00F2694F"/>
    <w:rsid w:val="00F26977"/>
    <w:rsid w:val="00F269F7"/>
    <w:rsid w:val="00F26AC5"/>
    <w:rsid w:val="00F26EC0"/>
    <w:rsid w:val="00F270CA"/>
    <w:rsid w:val="00F2729C"/>
    <w:rsid w:val="00F27306"/>
    <w:rsid w:val="00F27628"/>
    <w:rsid w:val="00F278B3"/>
    <w:rsid w:val="00F278F5"/>
    <w:rsid w:val="00F27B8B"/>
    <w:rsid w:val="00F27CCB"/>
    <w:rsid w:val="00F27DC1"/>
    <w:rsid w:val="00F300FC"/>
    <w:rsid w:val="00F301B0"/>
    <w:rsid w:val="00F304F1"/>
    <w:rsid w:val="00F3058A"/>
    <w:rsid w:val="00F30747"/>
    <w:rsid w:val="00F30B6B"/>
    <w:rsid w:val="00F30EE9"/>
    <w:rsid w:val="00F30FB5"/>
    <w:rsid w:val="00F3107E"/>
    <w:rsid w:val="00F310D3"/>
    <w:rsid w:val="00F3112C"/>
    <w:rsid w:val="00F31236"/>
    <w:rsid w:val="00F3141D"/>
    <w:rsid w:val="00F314A0"/>
    <w:rsid w:val="00F3169A"/>
    <w:rsid w:val="00F3195F"/>
    <w:rsid w:val="00F31F16"/>
    <w:rsid w:val="00F31F62"/>
    <w:rsid w:val="00F32038"/>
    <w:rsid w:val="00F3212F"/>
    <w:rsid w:val="00F3227D"/>
    <w:rsid w:val="00F32323"/>
    <w:rsid w:val="00F3233D"/>
    <w:rsid w:val="00F32373"/>
    <w:rsid w:val="00F323BA"/>
    <w:rsid w:val="00F32607"/>
    <w:rsid w:val="00F32CA3"/>
    <w:rsid w:val="00F32E25"/>
    <w:rsid w:val="00F32F11"/>
    <w:rsid w:val="00F332FB"/>
    <w:rsid w:val="00F337EC"/>
    <w:rsid w:val="00F3380C"/>
    <w:rsid w:val="00F339C1"/>
    <w:rsid w:val="00F33A0E"/>
    <w:rsid w:val="00F33A5D"/>
    <w:rsid w:val="00F33AA7"/>
    <w:rsid w:val="00F33BA4"/>
    <w:rsid w:val="00F33C0E"/>
    <w:rsid w:val="00F34472"/>
    <w:rsid w:val="00F34531"/>
    <w:rsid w:val="00F346A7"/>
    <w:rsid w:val="00F3478B"/>
    <w:rsid w:val="00F34928"/>
    <w:rsid w:val="00F34BB7"/>
    <w:rsid w:val="00F3509E"/>
    <w:rsid w:val="00F350F4"/>
    <w:rsid w:val="00F356D8"/>
    <w:rsid w:val="00F357C3"/>
    <w:rsid w:val="00F358BE"/>
    <w:rsid w:val="00F35BA7"/>
    <w:rsid w:val="00F35BAD"/>
    <w:rsid w:val="00F35BEB"/>
    <w:rsid w:val="00F35ED6"/>
    <w:rsid w:val="00F35FA4"/>
    <w:rsid w:val="00F36068"/>
    <w:rsid w:val="00F36467"/>
    <w:rsid w:val="00F364F4"/>
    <w:rsid w:val="00F36684"/>
    <w:rsid w:val="00F367EF"/>
    <w:rsid w:val="00F3681C"/>
    <w:rsid w:val="00F36A26"/>
    <w:rsid w:val="00F36A8D"/>
    <w:rsid w:val="00F36B6F"/>
    <w:rsid w:val="00F36B77"/>
    <w:rsid w:val="00F3725D"/>
    <w:rsid w:val="00F373F6"/>
    <w:rsid w:val="00F37458"/>
    <w:rsid w:val="00F3759A"/>
    <w:rsid w:val="00F377B4"/>
    <w:rsid w:val="00F37B4F"/>
    <w:rsid w:val="00F4008B"/>
    <w:rsid w:val="00F408B1"/>
    <w:rsid w:val="00F408E4"/>
    <w:rsid w:val="00F40A8F"/>
    <w:rsid w:val="00F40A90"/>
    <w:rsid w:val="00F40B61"/>
    <w:rsid w:val="00F40DD7"/>
    <w:rsid w:val="00F40F75"/>
    <w:rsid w:val="00F415BF"/>
    <w:rsid w:val="00F41773"/>
    <w:rsid w:val="00F41847"/>
    <w:rsid w:val="00F41869"/>
    <w:rsid w:val="00F41944"/>
    <w:rsid w:val="00F41BD2"/>
    <w:rsid w:val="00F41BE5"/>
    <w:rsid w:val="00F41C65"/>
    <w:rsid w:val="00F41D09"/>
    <w:rsid w:val="00F4217D"/>
    <w:rsid w:val="00F42274"/>
    <w:rsid w:val="00F4233F"/>
    <w:rsid w:val="00F423AF"/>
    <w:rsid w:val="00F4242D"/>
    <w:rsid w:val="00F42692"/>
    <w:rsid w:val="00F4282C"/>
    <w:rsid w:val="00F4294C"/>
    <w:rsid w:val="00F42BC2"/>
    <w:rsid w:val="00F42FDD"/>
    <w:rsid w:val="00F4329A"/>
    <w:rsid w:val="00F4330F"/>
    <w:rsid w:val="00F4355A"/>
    <w:rsid w:val="00F436AF"/>
    <w:rsid w:val="00F436E5"/>
    <w:rsid w:val="00F438B9"/>
    <w:rsid w:val="00F438D6"/>
    <w:rsid w:val="00F43D7D"/>
    <w:rsid w:val="00F43DC9"/>
    <w:rsid w:val="00F43DF1"/>
    <w:rsid w:val="00F43EC7"/>
    <w:rsid w:val="00F43ECB"/>
    <w:rsid w:val="00F4400C"/>
    <w:rsid w:val="00F44316"/>
    <w:rsid w:val="00F4433F"/>
    <w:rsid w:val="00F44752"/>
    <w:rsid w:val="00F44A40"/>
    <w:rsid w:val="00F44B86"/>
    <w:rsid w:val="00F44DB6"/>
    <w:rsid w:val="00F44F1A"/>
    <w:rsid w:val="00F45190"/>
    <w:rsid w:val="00F45591"/>
    <w:rsid w:val="00F4565B"/>
    <w:rsid w:val="00F457D3"/>
    <w:rsid w:val="00F4593E"/>
    <w:rsid w:val="00F45BDD"/>
    <w:rsid w:val="00F45E71"/>
    <w:rsid w:val="00F46023"/>
    <w:rsid w:val="00F4608B"/>
    <w:rsid w:val="00F46490"/>
    <w:rsid w:val="00F4672C"/>
    <w:rsid w:val="00F46844"/>
    <w:rsid w:val="00F4696F"/>
    <w:rsid w:val="00F469B2"/>
    <w:rsid w:val="00F46AE7"/>
    <w:rsid w:val="00F46AFF"/>
    <w:rsid w:val="00F47077"/>
    <w:rsid w:val="00F47195"/>
    <w:rsid w:val="00F47276"/>
    <w:rsid w:val="00F47278"/>
    <w:rsid w:val="00F472D4"/>
    <w:rsid w:val="00F47458"/>
    <w:rsid w:val="00F47696"/>
    <w:rsid w:val="00F47801"/>
    <w:rsid w:val="00F47840"/>
    <w:rsid w:val="00F47B08"/>
    <w:rsid w:val="00F47D9B"/>
    <w:rsid w:val="00F50020"/>
    <w:rsid w:val="00F50215"/>
    <w:rsid w:val="00F50351"/>
    <w:rsid w:val="00F50368"/>
    <w:rsid w:val="00F50468"/>
    <w:rsid w:val="00F504A4"/>
    <w:rsid w:val="00F5066F"/>
    <w:rsid w:val="00F50671"/>
    <w:rsid w:val="00F506F5"/>
    <w:rsid w:val="00F507FA"/>
    <w:rsid w:val="00F50886"/>
    <w:rsid w:val="00F5095B"/>
    <w:rsid w:val="00F509B8"/>
    <w:rsid w:val="00F50D64"/>
    <w:rsid w:val="00F510F9"/>
    <w:rsid w:val="00F51107"/>
    <w:rsid w:val="00F5115E"/>
    <w:rsid w:val="00F5117A"/>
    <w:rsid w:val="00F511CF"/>
    <w:rsid w:val="00F512BA"/>
    <w:rsid w:val="00F513D0"/>
    <w:rsid w:val="00F51673"/>
    <w:rsid w:val="00F51926"/>
    <w:rsid w:val="00F51B9A"/>
    <w:rsid w:val="00F51CCD"/>
    <w:rsid w:val="00F51D9A"/>
    <w:rsid w:val="00F51E9D"/>
    <w:rsid w:val="00F5206F"/>
    <w:rsid w:val="00F5214D"/>
    <w:rsid w:val="00F52490"/>
    <w:rsid w:val="00F52592"/>
    <w:rsid w:val="00F5261A"/>
    <w:rsid w:val="00F529DC"/>
    <w:rsid w:val="00F52CA1"/>
    <w:rsid w:val="00F53121"/>
    <w:rsid w:val="00F53145"/>
    <w:rsid w:val="00F531F5"/>
    <w:rsid w:val="00F5322B"/>
    <w:rsid w:val="00F53619"/>
    <w:rsid w:val="00F5361A"/>
    <w:rsid w:val="00F53636"/>
    <w:rsid w:val="00F536A0"/>
    <w:rsid w:val="00F53AA1"/>
    <w:rsid w:val="00F53ADD"/>
    <w:rsid w:val="00F53E42"/>
    <w:rsid w:val="00F53E81"/>
    <w:rsid w:val="00F54006"/>
    <w:rsid w:val="00F543E9"/>
    <w:rsid w:val="00F54785"/>
    <w:rsid w:val="00F54878"/>
    <w:rsid w:val="00F54D18"/>
    <w:rsid w:val="00F5512E"/>
    <w:rsid w:val="00F55173"/>
    <w:rsid w:val="00F552C6"/>
    <w:rsid w:val="00F55395"/>
    <w:rsid w:val="00F55407"/>
    <w:rsid w:val="00F55EF3"/>
    <w:rsid w:val="00F55FF4"/>
    <w:rsid w:val="00F5605F"/>
    <w:rsid w:val="00F56383"/>
    <w:rsid w:val="00F56507"/>
    <w:rsid w:val="00F565B4"/>
    <w:rsid w:val="00F56BC7"/>
    <w:rsid w:val="00F56CE8"/>
    <w:rsid w:val="00F56D05"/>
    <w:rsid w:val="00F56D13"/>
    <w:rsid w:val="00F56F12"/>
    <w:rsid w:val="00F571AC"/>
    <w:rsid w:val="00F57215"/>
    <w:rsid w:val="00F5751F"/>
    <w:rsid w:val="00F57610"/>
    <w:rsid w:val="00F5767B"/>
    <w:rsid w:val="00F57C52"/>
    <w:rsid w:val="00F57D4E"/>
    <w:rsid w:val="00F57EFF"/>
    <w:rsid w:val="00F6004F"/>
    <w:rsid w:val="00F60306"/>
    <w:rsid w:val="00F605DB"/>
    <w:rsid w:val="00F60638"/>
    <w:rsid w:val="00F6087D"/>
    <w:rsid w:val="00F608C5"/>
    <w:rsid w:val="00F60D47"/>
    <w:rsid w:val="00F60E39"/>
    <w:rsid w:val="00F6121F"/>
    <w:rsid w:val="00F61267"/>
    <w:rsid w:val="00F61481"/>
    <w:rsid w:val="00F614FB"/>
    <w:rsid w:val="00F61620"/>
    <w:rsid w:val="00F61801"/>
    <w:rsid w:val="00F61CB5"/>
    <w:rsid w:val="00F61E98"/>
    <w:rsid w:val="00F61FA4"/>
    <w:rsid w:val="00F61FBB"/>
    <w:rsid w:val="00F6205D"/>
    <w:rsid w:val="00F6235B"/>
    <w:rsid w:val="00F6240B"/>
    <w:rsid w:val="00F627D4"/>
    <w:rsid w:val="00F62B46"/>
    <w:rsid w:val="00F62B87"/>
    <w:rsid w:val="00F630DE"/>
    <w:rsid w:val="00F63919"/>
    <w:rsid w:val="00F63D90"/>
    <w:rsid w:val="00F63DCC"/>
    <w:rsid w:val="00F6423F"/>
    <w:rsid w:val="00F64401"/>
    <w:rsid w:val="00F64B65"/>
    <w:rsid w:val="00F64C0C"/>
    <w:rsid w:val="00F64C21"/>
    <w:rsid w:val="00F64CCA"/>
    <w:rsid w:val="00F64D16"/>
    <w:rsid w:val="00F64D7D"/>
    <w:rsid w:val="00F64DA9"/>
    <w:rsid w:val="00F64F05"/>
    <w:rsid w:val="00F6501B"/>
    <w:rsid w:val="00F6507E"/>
    <w:rsid w:val="00F650F8"/>
    <w:rsid w:val="00F6510E"/>
    <w:rsid w:val="00F65568"/>
    <w:rsid w:val="00F656C9"/>
    <w:rsid w:val="00F65743"/>
    <w:rsid w:val="00F65A24"/>
    <w:rsid w:val="00F65B08"/>
    <w:rsid w:val="00F65BF7"/>
    <w:rsid w:val="00F65F44"/>
    <w:rsid w:val="00F65F91"/>
    <w:rsid w:val="00F6606A"/>
    <w:rsid w:val="00F661CA"/>
    <w:rsid w:val="00F66427"/>
    <w:rsid w:val="00F6644C"/>
    <w:rsid w:val="00F6667E"/>
    <w:rsid w:val="00F66761"/>
    <w:rsid w:val="00F66763"/>
    <w:rsid w:val="00F66C62"/>
    <w:rsid w:val="00F66D00"/>
    <w:rsid w:val="00F66FBD"/>
    <w:rsid w:val="00F6720F"/>
    <w:rsid w:val="00F674EE"/>
    <w:rsid w:val="00F675F5"/>
    <w:rsid w:val="00F677D0"/>
    <w:rsid w:val="00F6783D"/>
    <w:rsid w:val="00F678F1"/>
    <w:rsid w:val="00F67BFB"/>
    <w:rsid w:val="00F67E7A"/>
    <w:rsid w:val="00F70094"/>
    <w:rsid w:val="00F700BB"/>
    <w:rsid w:val="00F70178"/>
    <w:rsid w:val="00F701C2"/>
    <w:rsid w:val="00F702CA"/>
    <w:rsid w:val="00F70520"/>
    <w:rsid w:val="00F70542"/>
    <w:rsid w:val="00F709D5"/>
    <w:rsid w:val="00F70B7C"/>
    <w:rsid w:val="00F70D8C"/>
    <w:rsid w:val="00F710BD"/>
    <w:rsid w:val="00F715C3"/>
    <w:rsid w:val="00F717C2"/>
    <w:rsid w:val="00F71833"/>
    <w:rsid w:val="00F71889"/>
    <w:rsid w:val="00F71908"/>
    <w:rsid w:val="00F719D4"/>
    <w:rsid w:val="00F71B07"/>
    <w:rsid w:val="00F71C97"/>
    <w:rsid w:val="00F71EF5"/>
    <w:rsid w:val="00F724A0"/>
    <w:rsid w:val="00F72638"/>
    <w:rsid w:val="00F728CD"/>
    <w:rsid w:val="00F729AF"/>
    <w:rsid w:val="00F72BEF"/>
    <w:rsid w:val="00F7308A"/>
    <w:rsid w:val="00F733C4"/>
    <w:rsid w:val="00F73464"/>
    <w:rsid w:val="00F73651"/>
    <w:rsid w:val="00F73718"/>
    <w:rsid w:val="00F73C0B"/>
    <w:rsid w:val="00F73CBD"/>
    <w:rsid w:val="00F7419E"/>
    <w:rsid w:val="00F74265"/>
    <w:rsid w:val="00F742BC"/>
    <w:rsid w:val="00F74315"/>
    <w:rsid w:val="00F743B6"/>
    <w:rsid w:val="00F74473"/>
    <w:rsid w:val="00F746B4"/>
    <w:rsid w:val="00F748F6"/>
    <w:rsid w:val="00F74BA8"/>
    <w:rsid w:val="00F74E33"/>
    <w:rsid w:val="00F7514E"/>
    <w:rsid w:val="00F7567F"/>
    <w:rsid w:val="00F7589A"/>
    <w:rsid w:val="00F75E82"/>
    <w:rsid w:val="00F76B81"/>
    <w:rsid w:val="00F76BEC"/>
    <w:rsid w:val="00F770AB"/>
    <w:rsid w:val="00F7768F"/>
    <w:rsid w:val="00F77761"/>
    <w:rsid w:val="00F777B9"/>
    <w:rsid w:val="00F777C6"/>
    <w:rsid w:val="00F778A7"/>
    <w:rsid w:val="00F77A3E"/>
    <w:rsid w:val="00F77C5C"/>
    <w:rsid w:val="00F800D5"/>
    <w:rsid w:val="00F8014B"/>
    <w:rsid w:val="00F801D8"/>
    <w:rsid w:val="00F801EC"/>
    <w:rsid w:val="00F8044E"/>
    <w:rsid w:val="00F8053A"/>
    <w:rsid w:val="00F808C9"/>
    <w:rsid w:val="00F80A1B"/>
    <w:rsid w:val="00F80E07"/>
    <w:rsid w:val="00F8109C"/>
    <w:rsid w:val="00F8123E"/>
    <w:rsid w:val="00F812D4"/>
    <w:rsid w:val="00F81792"/>
    <w:rsid w:val="00F81895"/>
    <w:rsid w:val="00F81AF8"/>
    <w:rsid w:val="00F81ECF"/>
    <w:rsid w:val="00F81ED6"/>
    <w:rsid w:val="00F8282A"/>
    <w:rsid w:val="00F828E6"/>
    <w:rsid w:val="00F829DE"/>
    <w:rsid w:val="00F82EAF"/>
    <w:rsid w:val="00F83045"/>
    <w:rsid w:val="00F8373A"/>
    <w:rsid w:val="00F83E56"/>
    <w:rsid w:val="00F840C9"/>
    <w:rsid w:val="00F841C8"/>
    <w:rsid w:val="00F84495"/>
    <w:rsid w:val="00F844DB"/>
    <w:rsid w:val="00F84758"/>
    <w:rsid w:val="00F847DE"/>
    <w:rsid w:val="00F84A0F"/>
    <w:rsid w:val="00F84AF2"/>
    <w:rsid w:val="00F84BB2"/>
    <w:rsid w:val="00F84D1D"/>
    <w:rsid w:val="00F84E53"/>
    <w:rsid w:val="00F85075"/>
    <w:rsid w:val="00F85141"/>
    <w:rsid w:val="00F85286"/>
    <w:rsid w:val="00F85301"/>
    <w:rsid w:val="00F854FF"/>
    <w:rsid w:val="00F856D7"/>
    <w:rsid w:val="00F85AA2"/>
    <w:rsid w:val="00F85CB4"/>
    <w:rsid w:val="00F85E64"/>
    <w:rsid w:val="00F85EE7"/>
    <w:rsid w:val="00F85F12"/>
    <w:rsid w:val="00F85F99"/>
    <w:rsid w:val="00F85FC3"/>
    <w:rsid w:val="00F8604D"/>
    <w:rsid w:val="00F8615B"/>
    <w:rsid w:val="00F86166"/>
    <w:rsid w:val="00F864EC"/>
    <w:rsid w:val="00F865D7"/>
    <w:rsid w:val="00F86820"/>
    <w:rsid w:val="00F86B70"/>
    <w:rsid w:val="00F86C33"/>
    <w:rsid w:val="00F86FA5"/>
    <w:rsid w:val="00F8717C"/>
    <w:rsid w:val="00F8725D"/>
    <w:rsid w:val="00F87409"/>
    <w:rsid w:val="00F87422"/>
    <w:rsid w:val="00F87722"/>
    <w:rsid w:val="00F87973"/>
    <w:rsid w:val="00F90224"/>
    <w:rsid w:val="00F906FC"/>
    <w:rsid w:val="00F90D6F"/>
    <w:rsid w:val="00F90D72"/>
    <w:rsid w:val="00F90DE3"/>
    <w:rsid w:val="00F90EC6"/>
    <w:rsid w:val="00F910D6"/>
    <w:rsid w:val="00F911DA"/>
    <w:rsid w:val="00F9162F"/>
    <w:rsid w:val="00F9181F"/>
    <w:rsid w:val="00F9186E"/>
    <w:rsid w:val="00F918E7"/>
    <w:rsid w:val="00F91A36"/>
    <w:rsid w:val="00F91A72"/>
    <w:rsid w:val="00F91AAF"/>
    <w:rsid w:val="00F91AC9"/>
    <w:rsid w:val="00F91B96"/>
    <w:rsid w:val="00F92001"/>
    <w:rsid w:val="00F922B2"/>
    <w:rsid w:val="00F925AB"/>
    <w:rsid w:val="00F925D2"/>
    <w:rsid w:val="00F92679"/>
    <w:rsid w:val="00F9269E"/>
    <w:rsid w:val="00F926ED"/>
    <w:rsid w:val="00F9288E"/>
    <w:rsid w:val="00F928AC"/>
    <w:rsid w:val="00F928D1"/>
    <w:rsid w:val="00F92902"/>
    <w:rsid w:val="00F92A3E"/>
    <w:rsid w:val="00F92DF1"/>
    <w:rsid w:val="00F92E63"/>
    <w:rsid w:val="00F92EEB"/>
    <w:rsid w:val="00F92FB4"/>
    <w:rsid w:val="00F9309F"/>
    <w:rsid w:val="00F930CF"/>
    <w:rsid w:val="00F93407"/>
    <w:rsid w:val="00F934F4"/>
    <w:rsid w:val="00F9379A"/>
    <w:rsid w:val="00F93E43"/>
    <w:rsid w:val="00F93EA0"/>
    <w:rsid w:val="00F9414A"/>
    <w:rsid w:val="00F9433B"/>
    <w:rsid w:val="00F94415"/>
    <w:rsid w:val="00F944BD"/>
    <w:rsid w:val="00F945F8"/>
    <w:rsid w:val="00F9468F"/>
    <w:rsid w:val="00F946F0"/>
    <w:rsid w:val="00F94AB4"/>
    <w:rsid w:val="00F94E45"/>
    <w:rsid w:val="00F9512B"/>
    <w:rsid w:val="00F9521E"/>
    <w:rsid w:val="00F95247"/>
    <w:rsid w:val="00F9526B"/>
    <w:rsid w:val="00F95584"/>
    <w:rsid w:val="00F957AF"/>
    <w:rsid w:val="00F95938"/>
    <w:rsid w:val="00F95CD0"/>
    <w:rsid w:val="00F95E7E"/>
    <w:rsid w:val="00F96154"/>
    <w:rsid w:val="00F9624F"/>
    <w:rsid w:val="00F96456"/>
    <w:rsid w:val="00F96913"/>
    <w:rsid w:val="00F96B33"/>
    <w:rsid w:val="00F96C9D"/>
    <w:rsid w:val="00F96D4D"/>
    <w:rsid w:val="00F96E32"/>
    <w:rsid w:val="00F96F47"/>
    <w:rsid w:val="00F971A3"/>
    <w:rsid w:val="00F97527"/>
    <w:rsid w:val="00F97A70"/>
    <w:rsid w:val="00F97B66"/>
    <w:rsid w:val="00F97D02"/>
    <w:rsid w:val="00F97DD8"/>
    <w:rsid w:val="00F97EA0"/>
    <w:rsid w:val="00FA0083"/>
    <w:rsid w:val="00FA03A6"/>
    <w:rsid w:val="00FA04EB"/>
    <w:rsid w:val="00FA0540"/>
    <w:rsid w:val="00FA06F8"/>
    <w:rsid w:val="00FA0957"/>
    <w:rsid w:val="00FA104B"/>
    <w:rsid w:val="00FA1102"/>
    <w:rsid w:val="00FA1201"/>
    <w:rsid w:val="00FA1463"/>
    <w:rsid w:val="00FA146F"/>
    <w:rsid w:val="00FA1541"/>
    <w:rsid w:val="00FA162D"/>
    <w:rsid w:val="00FA1A05"/>
    <w:rsid w:val="00FA1CC6"/>
    <w:rsid w:val="00FA1EED"/>
    <w:rsid w:val="00FA1F11"/>
    <w:rsid w:val="00FA1F3D"/>
    <w:rsid w:val="00FA23BF"/>
    <w:rsid w:val="00FA246E"/>
    <w:rsid w:val="00FA24B2"/>
    <w:rsid w:val="00FA26CE"/>
    <w:rsid w:val="00FA2B67"/>
    <w:rsid w:val="00FA2E5B"/>
    <w:rsid w:val="00FA2F51"/>
    <w:rsid w:val="00FA303B"/>
    <w:rsid w:val="00FA33B2"/>
    <w:rsid w:val="00FA3535"/>
    <w:rsid w:val="00FA3AA5"/>
    <w:rsid w:val="00FA3E43"/>
    <w:rsid w:val="00FA41F2"/>
    <w:rsid w:val="00FA43AC"/>
    <w:rsid w:val="00FA47D8"/>
    <w:rsid w:val="00FA49A0"/>
    <w:rsid w:val="00FA4B0D"/>
    <w:rsid w:val="00FA4CEA"/>
    <w:rsid w:val="00FA4F39"/>
    <w:rsid w:val="00FA58A1"/>
    <w:rsid w:val="00FA5B1E"/>
    <w:rsid w:val="00FA5D0A"/>
    <w:rsid w:val="00FA5D75"/>
    <w:rsid w:val="00FA5DE3"/>
    <w:rsid w:val="00FA5F6F"/>
    <w:rsid w:val="00FA6151"/>
    <w:rsid w:val="00FA65B3"/>
    <w:rsid w:val="00FA6792"/>
    <w:rsid w:val="00FA67ED"/>
    <w:rsid w:val="00FA6808"/>
    <w:rsid w:val="00FA68C4"/>
    <w:rsid w:val="00FA6985"/>
    <w:rsid w:val="00FA69DA"/>
    <w:rsid w:val="00FA6A40"/>
    <w:rsid w:val="00FA6C8C"/>
    <w:rsid w:val="00FA6E6E"/>
    <w:rsid w:val="00FA7134"/>
    <w:rsid w:val="00FA74E4"/>
    <w:rsid w:val="00FA7747"/>
    <w:rsid w:val="00FA7BB2"/>
    <w:rsid w:val="00FA7D5B"/>
    <w:rsid w:val="00FA7E80"/>
    <w:rsid w:val="00FB0138"/>
    <w:rsid w:val="00FB06CD"/>
    <w:rsid w:val="00FB06D4"/>
    <w:rsid w:val="00FB0960"/>
    <w:rsid w:val="00FB0CA2"/>
    <w:rsid w:val="00FB11F3"/>
    <w:rsid w:val="00FB1250"/>
    <w:rsid w:val="00FB126F"/>
    <w:rsid w:val="00FB12E5"/>
    <w:rsid w:val="00FB16D7"/>
    <w:rsid w:val="00FB177E"/>
    <w:rsid w:val="00FB1B34"/>
    <w:rsid w:val="00FB1D60"/>
    <w:rsid w:val="00FB1EF3"/>
    <w:rsid w:val="00FB2385"/>
    <w:rsid w:val="00FB2497"/>
    <w:rsid w:val="00FB24A8"/>
    <w:rsid w:val="00FB257F"/>
    <w:rsid w:val="00FB2620"/>
    <w:rsid w:val="00FB2962"/>
    <w:rsid w:val="00FB30B4"/>
    <w:rsid w:val="00FB30C3"/>
    <w:rsid w:val="00FB32CC"/>
    <w:rsid w:val="00FB3343"/>
    <w:rsid w:val="00FB3388"/>
    <w:rsid w:val="00FB3435"/>
    <w:rsid w:val="00FB348B"/>
    <w:rsid w:val="00FB35D0"/>
    <w:rsid w:val="00FB35F5"/>
    <w:rsid w:val="00FB3743"/>
    <w:rsid w:val="00FB3968"/>
    <w:rsid w:val="00FB3A7F"/>
    <w:rsid w:val="00FB3D1D"/>
    <w:rsid w:val="00FB3DE2"/>
    <w:rsid w:val="00FB3F88"/>
    <w:rsid w:val="00FB4104"/>
    <w:rsid w:val="00FB4403"/>
    <w:rsid w:val="00FB4487"/>
    <w:rsid w:val="00FB46BC"/>
    <w:rsid w:val="00FB46CF"/>
    <w:rsid w:val="00FB4A3F"/>
    <w:rsid w:val="00FB4F70"/>
    <w:rsid w:val="00FB50E9"/>
    <w:rsid w:val="00FB53BF"/>
    <w:rsid w:val="00FB5431"/>
    <w:rsid w:val="00FB591F"/>
    <w:rsid w:val="00FB5949"/>
    <w:rsid w:val="00FB59AF"/>
    <w:rsid w:val="00FB5A3B"/>
    <w:rsid w:val="00FB5E88"/>
    <w:rsid w:val="00FB626B"/>
    <w:rsid w:val="00FB631D"/>
    <w:rsid w:val="00FB66D4"/>
    <w:rsid w:val="00FB6811"/>
    <w:rsid w:val="00FB683B"/>
    <w:rsid w:val="00FB6B9D"/>
    <w:rsid w:val="00FB7161"/>
    <w:rsid w:val="00FB7259"/>
    <w:rsid w:val="00FB75E4"/>
    <w:rsid w:val="00FB7615"/>
    <w:rsid w:val="00FB762A"/>
    <w:rsid w:val="00FB7743"/>
    <w:rsid w:val="00FB77C0"/>
    <w:rsid w:val="00FB7BD4"/>
    <w:rsid w:val="00FB7FF1"/>
    <w:rsid w:val="00FC0078"/>
    <w:rsid w:val="00FC09BC"/>
    <w:rsid w:val="00FC0A98"/>
    <w:rsid w:val="00FC0B5D"/>
    <w:rsid w:val="00FC0D6F"/>
    <w:rsid w:val="00FC0DC8"/>
    <w:rsid w:val="00FC0E98"/>
    <w:rsid w:val="00FC0EA4"/>
    <w:rsid w:val="00FC1308"/>
    <w:rsid w:val="00FC1367"/>
    <w:rsid w:val="00FC1370"/>
    <w:rsid w:val="00FC138F"/>
    <w:rsid w:val="00FC1765"/>
    <w:rsid w:val="00FC1AEC"/>
    <w:rsid w:val="00FC1B75"/>
    <w:rsid w:val="00FC1C57"/>
    <w:rsid w:val="00FC1F11"/>
    <w:rsid w:val="00FC20D6"/>
    <w:rsid w:val="00FC2686"/>
    <w:rsid w:val="00FC2705"/>
    <w:rsid w:val="00FC2862"/>
    <w:rsid w:val="00FC298E"/>
    <w:rsid w:val="00FC2A47"/>
    <w:rsid w:val="00FC2BFC"/>
    <w:rsid w:val="00FC2C49"/>
    <w:rsid w:val="00FC311A"/>
    <w:rsid w:val="00FC32E0"/>
    <w:rsid w:val="00FC358B"/>
    <w:rsid w:val="00FC379E"/>
    <w:rsid w:val="00FC384C"/>
    <w:rsid w:val="00FC39E0"/>
    <w:rsid w:val="00FC3AD7"/>
    <w:rsid w:val="00FC3BA5"/>
    <w:rsid w:val="00FC3C27"/>
    <w:rsid w:val="00FC3CA0"/>
    <w:rsid w:val="00FC3D0D"/>
    <w:rsid w:val="00FC3DAB"/>
    <w:rsid w:val="00FC3F45"/>
    <w:rsid w:val="00FC406A"/>
    <w:rsid w:val="00FC414A"/>
    <w:rsid w:val="00FC4337"/>
    <w:rsid w:val="00FC4367"/>
    <w:rsid w:val="00FC4371"/>
    <w:rsid w:val="00FC44B3"/>
    <w:rsid w:val="00FC4808"/>
    <w:rsid w:val="00FC48A1"/>
    <w:rsid w:val="00FC4943"/>
    <w:rsid w:val="00FC4A90"/>
    <w:rsid w:val="00FC4AFB"/>
    <w:rsid w:val="00FC4D04"/>
    <w:rsid w:val="00FC4D38"/>
    <w:rsid w:val="00FC4E58"/>
    <w:rsid w:val="00FC4FD7"/>
    <w:rsid w:val="00FC526F"/>
    <w:rsid w:val="00FC532E"/>
    <w:rsid w:val="00FC541A"/>
    <w:rsid w:val="00FC58DD"/>
    <w:rsid w:val="00FC595E"/>
    <w:rsid w:val="00FC598E"/>
    <w:rsid w:val="00FC599D"/>
    <w:rsid w:val="00FC5B35"/>
    <w:rsid w:val="00FC5E59"/>
    <w:rsid w:val="00FC60D8"/>
    <w:rsid w:val="00FC626E"/>
    <w:rsid w:val="00FC63DA"/>
    <w:rsid w:val="00FC661D"/>
    <w:rsid w:val="00FC680C"/>
    <w:rsid w:val="00FC69D5"/>
    <w:rsid w:val="00FC6DB9"/>
    <w:rsid w:val="00FC6E13"/>
    <w:rsid w:val="00FC6EAD"/>
    <w:rsid w:val="00FC6F5A"/>
    <w:rsid w:val="00FC70A9"/>
    <w:rsid w:val="00FC717D"/>
    <w:rsid w:val="00FC71CE"/>
    <w:rsid w:val="00FC71DE"/>
    <w:rsid w:val="00FC7241"/>
    <w:rsid w:val="00FC735E"/>
    <w:rsid w:val="00FC7362"/>
    <w:rsid w:val="00FC7648"/>
    <w:rsid w:val="00FC76C5"/>
    <w:rsid w:val="00FC7794"/>
    <w:rsid w:val="00FC7B06"/>
    <w:rsid w:val="00FC7FBD"/>
    <w:rsid w:val="00FD0163"/>
    <w:rsid w:val="00FD039A"/>
    <w:rsid w:val="00FD03B3"/>
    <w:rsid w:val="00FD095F"/>
    <w:rsid w:val="00FD0A9A"/>
    <w:rsid w:val="00FD0CBE"/>
    <w:rsid w:val="00FD120D"/>
    <w:rsid w:val="00FD1227"/>
    <w:rsid w:val="00FD141D"/>
    <w:rsid w:val="00FD14EE"/>
    <w:rsid w:val="00FD1514"/>
    <w:rsid w:val="00FD16AB"/>
    <w:rsid w:val="00FD185A"/>
    <w:rsid w:val="00FD1931"/>
    <w:rsid w:val="00FD1A7D"/>
    <w:rsid w:val="00FD1AC7"/>
    <w:rsid w:val="00FD1EC3"/>
    <w:rsid w:val="00FD20BA"/>
    <w:rsid w:val="00FD21FE"/>
    <w:rsid w:val="00FD2344"/>
    <w:rsid w:val="00FD241A"/>
    <w:rsid w:val="00FD24E5"/>
    <w:rsid w:val="00FD2868"/>
    <w:rsid w:val="00FD28DB"/>
    <w:rsid w:val="00FD2AD7"/>
    <w:rsid w:val="00FD3057"/>
    <w:rsid w:val="00FD315D"/>
    <w:rsid w:val="00FD336F"/>
    <w:rsid w:val="00FD33FB"/>
    <w:rsid w:val="00FD35AB"/>
    <w:rsid w:val="00FD3677"/>
    <w:rsid w:val="00FD3904"/>
    <w:rsid w:val="00FD3D4E"/>
    <w:rsid w:val="00FD3E51"/>
    <w:rsid w:val="00FD3E81"/>
    <w:rsid w:val="00FD3F2C"/>
    <w:rsid w:val="00FD4233"/>
    <w:rsid w:val="00FD4560"/>
    <w:rsid w:val="00FD45FA"/>
    <w:rsid w:val="00FD4652"/>
    <w:rsid w:val="00FD46AC"/>
    <w:rsid w:val="00FD4842"/>
    <w:rsid w:val="00FD48AA"/>
    <w:rsid w:val="00FD49AD"/>
    <w:rsid w:val="00FD49CD"/>
    <w:rsid w:val="00FD4D26"/>
    <w:rsid w:val="00FD4E7C"/>
    <w:rsid w:val="00FD4FDC"/>
    <w:rsid w:val="00FD501C"/>
    <w:rsid w:val="00FD515D"/>
    <w:rsid w:val="00FD5309"/>
    <w:rsid w:val="00FD586B"/>
    <w:rsid w:val="00FD5E11"/>
    <w:rsid w:val="00FD5EC8"/>
    <w:rsid w:val="00FD5FC6"/>
    <w:rsid w:val="00FD655E"/>
    <w:rsid w:val="00FD6589"/>
    <w:rsid w:val="00FD6AC4"/>
    <w:rsid w:val="00FD6CD1"/>
    <w:rsid w:val="00FD6ECB"/>
    <w:rsid w:val="00FD6EFA"/>
    <w:rsid w:val="00FD7027"/>
    <w:rsid w:val="00FD7248"/>
    <w:rsid w:val="00FD73E1"/>
    <w:rsid w:val="00FD742F"/>
    <w:rsid w:val="00FD7439"/>
    <w:rsid w:val="00FD74BA"/>
    <w:rsid w:val="00FD76E8"/>
    <w:rsid w:val="00FD7706"/>
    <w:rsid w:val="00FD7984"/>
    <w:rsid w:val="00FD79EE"/>
    <w:rsid w:val="00FD7B43"/>
    <w:rsid w:val="00FD7C4E"/>
    <w:rsid w:val="00FD7C82"/>
    <w:rsid w:val="00FD7DA0"/>
    <w:rsid w:val="00FD7EE3"/>
    <w:rsid w:val="00FE0187"/>
    <w:rsid w:val="00FE02A2"/>
    <w:rsid w:val="00FE0816"/>
    <w:rsid w:val="00FE0A75"/>
    <w:rsid w:val="00FE0B5E"/>
    <w:rsid w:val="00FE0EAA"/>
    <w:rsid w:val="00FE125C"/>
    <w:rsid w:val="00FE1483"/>
    <w:rsid w:val="00FE156E"/>
    <w:rsid w:val="00FE1776"/>
    <w:rsid w:val="00FE183A"/>
    <w:rsid w:val="00FE1853"/>
    <w:rsid w:val="00FE19C0"/>
    <w:rsid w:val="00FE19E8"/>
    <w:rsid w:val="00FE1BCE"/>
    <w:rsid w:val="00FE1C73"/>
    <w:rsid w:val="00FE1EB2"/>
    <w:rsid w:val="00FE20E9"/>
    <w:rsid w:val="00FE229F"/>
    <w:rsid w:val="00FE22DF"/>
    <w:rsid w:val="00FE232A"/>
    <w:rsid w:val="00FE2468"/>
    <w:rsid w:val="00FE24A4"/>
    <w:rsid w:val="00FE288F"/>
    <w:rsid w:val="00FE2946"/>
    <w:rsid w:val="00FE2976"/>
    <w:rsid w:val="00FE2A3F"/>
    <w:rsid w:val="00FE2B8B"/>
    <w:rsid w:val="00FE2CF8"/>
    <w:rsid w:val="00FE2D6A"/>
    <w:rsid w:val="00FE2EDF"/>
    <w:rsid w:val="00FE2F6F"/>
    <w:rsid w:val="00FE2FFC"/>
    <w:rsid w:val="00FE3021"/>
    <w:rsid w:val="00FE30B8"/>
    <w:rsid w:val="00FE3134"/>
    <w:rsid w:val="00FE319F"/>
    <w:rsid w:val="00FE31D3"/>
    <w:rsid w:val="00FE361A"/>
    <w:rsid w:val="00FE36DB"/>
    <w:rsid w:val="00FE377C"/>
    <w:rsid w:val="00FE37AE"/>
    <w:rsid w:val="00FE39F0"/>
    <w:rsid w:val="00FE3AAD"/>
    <w:rsid w:val="00FE3B6A"/>
    <w:rsid w:val="00FE40F4"/>
    <w:rsid w:val="00FE4173"/>
    <w:rsid w:val="00FE4218"/>
    <w:rsid w:val="00FE4223"/>
    <w:rsid w:val="00FE4332"/>
    <w:rsid w:val="00FE4336"/>
    <w:rsid w:val="00FE4377"/>
    <w:rsid w:val="00FE4396"/>
    <w:rsid w:val="00FE4534"/>
    <w:rsid w:val="00FE45C5"/>
    <w:rsid w:val="00FE477D"/>
    <w:rsid w:val="00FE4858"/>
    <w:rsid w:val="00FE4A20"/>
    <w:rsid w:val="00FE4A5E"/>
    <w:rsid w:val="00FE5003"/>
    <w:rsid w:val="00FE5032"/>
    <w:rsid w:val="00FE52AA"/>
    <w:rsid w:val="00FE53C6"/>
    <w:rsid w:val="00FE557B"/>
    <w:rsid w:val="00FE55B1"/>
    <w:rsid w:val="00FE5735"/>
    <w:rsid w:val="00FE5BD1"/>
    <w:rsid w:val="00FE5CCA"/>
    <w:rsid w:val="00FE60E7"/>
    <w:rsid w:val="00FE64AE"/>
    <w:rsid w:val="00FE64F7"/>
    <w:rsid w:val="00FE66D7"/>
    <w:rsid w:val="00FE683D"/>
    <w:rsid w:val="00FE68D0"/>
    <w:rsid w:val="00FE69FE"/>
    <w:rsid w:val="00FE6E99"/>
    <w:rsid w:val="00FE6F1E"/>
    <w:rsid w:val="00FE6F9F"/>
    <w:rsid w:val="00FE7033"/>
    <w:rsid w:val="00FE7279"/>
    <w:rsid w:val="00FE739F"/>
    <w:rsid w:val="00FE748A"/>
    <w:rsid w:val="00FE7541"/>
    <w:rsid w:val="00FE75F4"/>
    <w:rsid w:val="00FE7677"/>
    <w:rsid w:val="00FE798B"/>
    <w:rsid w:val="00FE7C51"/>
    <w:rsid w:val="00FE7CA4"/>
    <w:rsid w:val="00FE7DBA"/>
    <w:rsid w:val="00FE7DC1"/>
    <w:rsid w:val="00FE7F65"/>
    <w:rsid w:val="00FE7FAA"/>
    <w:rsid w:val="00FF030F"/>
    <w:rsid w:val="00FF032A"/>
    <w:rsid w:val="00FF04AC"/>
    <w:rsid w:val="00FF079C"/>
    <w:rsid w:val="00FF0812"/>
    <w:rsid w:val="00FF085A"/>
    <w:rsid w:val="00FF0ACE"/>
    <w:rsid w:val="00FF0BEC"/>
    <w:rsid w:val="00FF0CCD"/>
    <w:rsid w:val="00FF0DA1"/>
    <w:rsid w:val="00FF0F7F"/>
    <w:rsid w:val="00FF1231"/>
    <w:rsid w:val="00FF141D"/>
    <w:rsid w:val="00FF1537"/>
    <w:rsid w:val="00FF1628"/>
    <w:rsid w:val="00FF1687"/>
    <w:rsid w:val="00FF1865"/>
    <w:rsid w:val="00FF1901"/>
    <w:rsid w:val="00FF1CBF"/>
    <w:rsid w:val="00FF1D62"/>
    <w:rsid w:val="00FF2466"/>
    <w:rsid w:val="00FF2518"/>
    <w:rsid w:val="00FF2752"/>
    <w:rsid w:val="00FF29D8"/>
    <w:rsid w:val="00FF2BE0"/>
    <w:rsid w:val="00FF2CFF"/>
    <w:rsid w:val="00FF2E93"/>
    <w:rsid w:val="00FF3261"/>
    <w:rsid w:val="00FF33C3"/>
    <w:rsid w:val="00FF33C9"/>
    <w:rsid w:val="00FF349E"/>
    <w:rsid w:val="00FF3592"/>
    <w:rsid w:val="00FF3611"/>
    <w:rsid w:val="00FF365C"/>
    <w:rsid w:val="00FF3844"/>
    <w:rsid w:val="00FF396F"/>
    <w:rsid w:val="00FF3B92"/>
    <w:rsid w:val="00FF3C34"/>
    <w:rsid w:val="00FF3DD5"/>
    <w:rsid w:val="00FF4009"/>
    <w:rsid w:val="00FF40F7"/>
    <w:rsid w:val="00FF4208"/>
    <w:rsid w:val="00FF4285"/>
    <w:rsid w:val="00FF4436"/>
    <w:rsid w:val="00FF4792"/>
    <w:rsid w:val="00FF4BD7"/>
    <w:rsid w:val="00FF4DC1"/>
    <w:rsid w:val="00FF5021"/>
    <w:rsid w:val="00FF52AE"/>
    <w:rsid w:val="00FF52B9"/>
    <w:rsid w:val="00FF53FB"/>
    <w:rsid w:val="00FF5B5C"/>
    <w:rsid w:val="00FF5E70"/>
    <w:rsid w:val="00FF60D4"/>
    <w:rsid w:val="00FF6383"/>
    <w:rsid w:val="00FF6411"/>
    <w:rsid w:val="00FF6420"/>
    <w:rsid w:val="00FF6456"/>
    <w:rsid w:val="00FF6558"/>
    <w:rsid w:val="00FF66CF"/>
    <w:rsid w:val="00FF6886"/>
    <w:rsid w:val="00FF6A56"/>
    <w:rsid w:val="00FF6AE1"/>
    <w:rsid w:val="00FF6B2D"/>
    <w:rsid w:val="00FF6BDE"/>
    <w:rsid w:val="00FF6BEF"/>
    <w:rsid w:val="00FF6D03"/>
    <w:rsid w:val="00FF6E4B"/>
    <w:rsid w:val="00FF6EC1"/>
    <w:rsid w:val="00FF715E"/>
    <w:rsid w:val="00FF7499"/>
    <w:rsid w:val="00FF7677"/>
    <w:rsid w:val="00FF76B5"/>
    <w:rsid w:val="00FF7739"/>
    <w:rsid w:val="00FF782D"/>
    <w:rsid w:val="00FF7866"/>
    <w:rsid w:val="00FF7989"/>
    <w:rsid w:val="00FF7EA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60522F62"/>
  <w15:chartTrackingRefBased/>
  <w15:docId w15:val="{6A86C8D1-CF44-461A-8087-F07168C8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0A2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uiPriority w:val="99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semiHidden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14A73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14A73"/>
    <w:rPr>
      <w:rFonts w:ascii="Angsana New" w:eastAsia="MS Mincho" w:hAnsi="Angsana New"/>
    </w:rPr>
  </w:style>
  <w:style w:type="paragraph" w:customStyle="1" w:styleId="gmail-msolistparagraph">
    <w:name w:val="gmail-msolistparagraph"/>
    <w:basedOn w:val="Normal"/>
    <w:rsid w:val="004A6B7F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3C86"/>
    <w:rPr>
      <w:rFonts w:ascii="Arial" w:hAnsi="Arial"/>
      <w:sz w:val="18"/>
      <w:szCs w:val="22"/>
    </w:rPr>
  </w:style>
  <w:style w:type="character" w:customStyle="1" w:styleId="normaltextrun">
    <w:name w:val="normaltextrun"/>
    <w:rsid w:val="00EC7976"/>
  </w:style>
  <w:style w:type="character" w:customStyle="1" w:styleId="eop">
    <w:name w:val="eop"/>
    <w:rsid w:val="00EC7976"/>
  </w:style>
  <w:style w:type="paragraph" w:customStyle="1" w:styleId="paragraph">
    <w:name w:val="paragraph"/>
    <w:basedOn w:val="Normal"/>
    <w:rsid w:val="00EC797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7797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47797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47797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47797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347797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47797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4779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7797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4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locked/>
    <w:rsid w:val="0034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47797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47797"/>
    <w:rPr>
      <w:rFonts w:ascii="Arial" w:hAnsi="Arial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79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797"/>
    <w:rPr>
      <w:rFonts w:ascii="Arial" w:hAnsi="Arial"/>
      <w:i/>
      <w:iCs/>
      <w:color w:val="4472C4" w:themeColor="accent1"/>
      <w:sz w:val="18"/>
      <w:szCs w:val="22"/>
    </w:rPr>
  </w:style>
  <w:style w:type="paragraph" w:styleId="List3">
    <w:name w:val="List 3"/>
    <w:basedOn w:val="Normal"/>
    <w:uiPriority w:val="99"/>
    <w:semiHidden/>
    <w:unhideWhenUsed/>
    <w:locked/>
    <w:rsid w:val="00347797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47797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47797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47797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47797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47797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47797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4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47797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4779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47797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47797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47797"/>
    <w:rPr>
      <w:rFonts w:ascii="Arial" w:hAnsi="Arial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4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7797"/>
    <w:pPr>
      <w:keepLines/>
      <w:numPr>
        <w:numId w:val="0"/>
      </w:numPr>
      <w:shd w:val="clear" w:color="auto" w:fill="auto"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paragraph" w:customStyle="1" w:styleId="Pa38">
    <w:name w:val="Pa38"/>
    <w:basedOn w:val="Normal"/>
    <w:next w:val="Normal"/>
    <w:uiPriority w:val="99"/>
    <w:rsid w:val="001543B9"/>
    <w:pPr>
      <w:autoSpaceDE w:val="0"/>
      <w:autoSpaceDN w:val="0"/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7205A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BCC34-6B14-4B0E-9688-3D0154E23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6</Pages>
  <Words>22122</Words>
  <Characters>126098</Characters>
  <Application>Microsoft Office Word</Application>
  <DocSecurity>0</DocSecurity>
  <Lines>1050</Lines>
  <Paragraphs>295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147925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Pattachol Thippayanitithorn</cp:lastModifiedBy>
  <cp:revision>2</cp:revision>
  <cp:lastPrinted>2021-11-19T06:54:00Z</cp:lastPrinted>
  <dcterms:created xsi:type="dcterms:W3CDTF">2021-11-23T09:23:00Z</dcterms:created>
  <dcterms:modified xsi:type="dcterms:W3CDTF">2021-11-23T09:23:00Z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