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E330C" w14:textId="21A19E8D" w:rsidR="009F7D9C" w:rsidRPr="00636437" w:rsidRDefault="00361B25" w:rsidP="007D413D">
      <w:pPr>
        <w:jc w:val="center"/>
        <w:rPr>
          <w:rFonts w:cs="Cordia New"/>
          <w:b/>
          <w:bCs/>
          <w:sz w:val="20"/>
          <w:lang w:val="en-US" w:bidi="th-TH"/>
        </w:rPr>
      </w:pPr>
      <w:r>
        <w:rPr>
          <w:rFonts w:cs="Cordia New"/>
          <w:b/>
          <w:bCs/>
          <w:sz w:val="20"/>
          <w:lang w:val="en-US" w:bidi="th-TH"/>
        </w:rPr>
        <w:tab/>
      </w:r>
      <w:r>
        <w:rPr>
          <w:rFonts w:cs="Cordia New"/>
          <w:b/>
          <w:bCs/>
          <w:sz w:val="20"/>
          <w:lang w:val="en-US" w:bidi="th-TH"/>
        </w:rPr>
        <w:tab/>
      </w:r>
    </w:p>
    <w:p w14:paraId="5F791A51" w14:textId="77777777" w:rsidR="009F7D9C" w:rsidRPr="00636437" w:rsidRDefault="009F7D9C" w:rsidP="007D413D">
      <w:pPr>
        <w:jc w:val="center"/>
        <w:rPr>
          <w:rFonts w:cs="Cordia New"/>
          <w:b/>
          <w:bCs/>
          <w:sz w:val="20"/>
          <w:cs/>
          <w:lang w:bidi="th-TH"/>
        </w:rPr>
      </w:pPr>
    </w:p>
    <w:p w14:paraId="43F36FCA" w14:textId="77777777" w:rsidR="009F7D9C" w:rsidRPr="00636437" w:rsidRDefault="00201122" w:rsidP="00201122">
      <w:pPr>
        <w:tabs>
          <w:tab w:val="left" w:pos="6752"/>
        </w:tabs>
        <w:rPr>
          <w:rFonts w:cs="Cordia New"/>
          <w:b/>
          <w:bCs/>
          <w:sz w:val="20"/>
          <w:cs/>
          <w:lang w:bidi="th-TH"/>
        </w:rPr>
      </w:pPr>
      <w:r w:rsidRPr="00636437">
        <w:rPr>
          <w:rFonts w:cs="Times New Roman"/>
          <w:b/>
          <w:bCs/>
          <w:sz w:val="20"/>
        </w:rPr>
        <w:tab/>
      </w:r>
    </w:p>
    <w:p w14:paraId="6D147478" w14:textId="77777777" w:rsidR="00337E18" w:rsidRPr="00636437" w:rsidRDefault="00337E18" w:rsidP="007D413D">
      <w:pPr>
        <w:jc w:val="center"/>
        <w:rPr>
          <w:rFonts w:cs="Cordia New"/>
          <w:b/>
          <w:bCs/>
          <w:sz w:val="20"/>
          <w:cs/>
          <w:lang w:bidi="th-TH"/>
        </w:rPr>
      </w:pPr>
    </w:p>
    <w:p w14:paraId="44C50280" w14:textId="77777777" w:rsidR="00337E18" w:rsidRPr="00636437" w:rsidRDefault="00337E18" w:rsidP="007D413D">
      <w:pPr>
        <w:jc w:val="center"/>
        <w:rPr>
          <w:rFonts w:cs="Times New Roman"/>
          <w:b/>
          <w:bCs/>
          <w:sz w:val="20"/>
        </w:rPr>
      </w:pPr>
    </w:p>
    <w:p w14:paraId="54FDB959" w14:textId="77777777" w:rsidR="00337E18" w:rsidRPr="00636437" w:rsidRDefault="00337E18" w:rsidP="007D413D">
      <w:pPr>
        <w:jc w:val="center"/>
        <w:rPr>
          <w:rFonts w:cs="Cordia New"/>
          <w:b/>
          <w:bCs/>
          <w:sz w:val="20"/>
          <w:cs/>
          <w:lang w:bidi="th-TH"/>
        </w:rPr>
      </w:pPr>
    </w:p>
    <w:p w14:paraId="24BC64CC" w14:textId="77777777" w:rsidR="00337E18" w:rsidRPr="00636437" w:rsidRDefault="00B73541" w:rsidP="00B73541">
      <w:pPr>
        <w:tabs>
          <w:tab w:val="left" w:pos="5706"/>
        </w:tabs>
        <w:rPr>
          <w:rFonts w:cs="Times New Roman"/>
          <w:b/>
          <w:bCs/>
          <w:sz w:val="20"/>
        </w:rPr>
      </w:pPr>
      <w:r w:rsidRPr="00636437">
        <w:rPr>
          <w:rFonts w:cs="Times New Roman"/>
          <w:b/>
          <w:bCs/>
          <w:sz w:val="20"/>
        </w:rPr>
        <w:tab/>
      </w:r>
    </w:p>
    <w:p w14:paraId="6A73BB4D" w14:textId="77777777" w:rsidR="00337E18" w:rsidRPr="00636437" w:rsidRDefault="00337E18" w:rsidP="007D413D">
      <w:pPr>
        <w:jc w:val="center"/>
        <w:rPr>
          <w:rFonts w:cstheme="minorBidi"/>
          <w:b/>
          <w:bCs/>
          <w:sz w:val="20"/>
          <w:cs/>
          <w:lang w:bidi="th-TH"/>
        </w:rPr>
      </w:pPr>
    </w:p>
    <w:p w14:paraId="74E566F7" w14:textId="77777777" w:rsidR="00337E18" w:rsidRPr="00636437" w:rsidRDefault="00337E18" w:rsidP="007D413D">
      <w:pPr>
        <w:jc w:val="center"/>
        <w:rPr>
          <w:rFonts w:cstheme="minorBidi"/>
          <w:b/>
          <w:bCs/>
          <w:sz w:val="20"/>
          <w:cs/>
          <w:lang w:bidi="th-TH"/>
        </w:rPr>
      </w:pPr>
    </w:p>
    <w:p w14:paraId="1FAC0473" w14:textId="77777777" w:rsidR="00337E18" w:rsidRPr="00636437" w:rsidRDefault="00337E18" w:rsidP="007D413D">
      <w:pPr>
        <w:jc w:val="center"/>
        <w:rPr>
          <w:rFonts w:cs="Times New Roman"/>
          <w:b/>
          <w:bCs/>
          <w:sz w:val="20"/>
        </w:rPr>
      </w:pPr>
    </w:p>
    <w:p w14:paraId="253366DA" w14:textId="77777777" w:rsidR="00337E18" w:rsidRPr="00636437" w:rsidRDefault="00337E18" w:rsidP="007D413D">
      <w:pPr>
        <w:jc w:val="center"/>
        <w:rPr>
          <w:rFonts w:cs="Times New Roman"/>
          <w:b/>
          <w:bCs/>
          <w:sz w:val="20"/>
        </w:rPr>
      </w:pPr>
    </w:p>
    <w:p w14:paraId="3FFD8014" w14:textId="77777777" w:rsidR="009F7D9C" w:rsidRPr="00636437" w:rsidRDefault="009F7D9C" w:rsidP="007D413D">
      <w:pPr>
        <w:jc w:val="center"/>
        <w:rPr>
          <w:rFonts w:cs="Times New Roman"/>
          <w:b/>
          <w:bCs/>
          <w:sz w:val="20"/>
          <w:lang w:val="en-US"/>
        </w:rPr>
      </w:pPr>
    </w:p>
    <w:p w14:paraId="7B2752A8" w14:textId="77777777" w:rsidR="009F7D9C" w:rsidRPr="00636437" w:rsidRDefault="009F7D9C" w:rsidP="007D413D">
      <w:pPr>
        <w:jc w:val="center"/>
        <w:rPr>
          <w:rFonts w:cs="Times New Roman"/>
          <w:b/>
          <w:bCs/>
          <w:sz w:val="20"/>
        </w:rPr>
      </w:pPr>
    </w:p>
    <w:p w14:paraId="2E9AFD9B" w14:textId="77777777" w:rsidR="009F7D9C" w:rsidRPr="009048E5" w:rsidRDefault="009F7D9C" w:rsidP="007D413D">
      <w:pPr>
        <w:jc w:val="center"/>
        <w:rPr>
          <w:rFonts w:cs="Times New Roman"/>
          <w:b/>
          <w:bCs/>
          <w:sz w:val="40"/>
          <w:szCs w:val="40"/>
          <w:lang w:bidi="th-TH"/>
        </w:rPr>
      </w:pPr>
      <w:bookmarkStart w:id="0" w:name="OLE_LINK3"/>
      <w:proofErr w:type="spellStart"/>
      <w:r w:rsidRPr="009048E5">
        <w:rPr>
          <w:rFonts w:cs="Times New Roman"/>
          <w:b/>
          <w:bCs/>
          <w:sz w:val="40"/>
          <w:szCs w:val="40"/>
        </w:rPr>
        <w:t>Univentures</w:t>
      </w:r>
      <w:bookmarkEnd w:id="0"/>
      <w:proofErr w:type="spellEnd"/>
      <w:r w:rsidRPr="009048E5">
        <w:rPr>
          <w:rFonts w:cs="Times New Roman"/>
          <w:b/>
          <w:bCs/>
          <w:sz w:val="40"/>
          <w:szCs w:val="40"/>
        </w:rPr>
        <w:t xml:space="preserve"> Public Company Limited</w:t>
      </w:r>
      <w:r w:rsidRPr="009048E5">
        <w:rPr>
          <w:rFonts w:cs="Times New Roman"/>
          <w:b/>
          <w:bCs/>
          <w:sz w:val="40"/>
          <w:szCs w:val="40"/>
        </w:rPr>
        <w:br/>
        <w:t>and its Subsidiaries</w:t>
      </w:r>
    </w:p>
    <w:p w14:paraId="0AFFDF7B" w14:textId="6D46F6A7" w:rsidR="005735F3" w:rsidRPr="009048E5" w:rsidRDefault="005735F3" w:rsidP="007D413D">
      <w:pPr>
        <w:jc w:val="center"/>
        <w:rPr>
          <w:rFonts w:cs="Times New Roman"/>
          <w:b/>
          <w:bCs/>
          <w:szCs w:val="22"/>
          <w:lang w:bidi="th-TH"/>
        </w:rPr>
      </w:pPr>
    </w:p>
    <w:p w14:paraId="56715E80" w14:textId="77777777" w:rsidR="009048E5" w:rsidRPr="009048E5" w:rsidRDefault="009048E5" w:rsidP="007D413D">
      <w:pPr>
        <w:jc w:val="center"/>
        <w:rPr>
          <w:rFonts w:cs="Times New Roman"/>
          <w:b/>
          <w:bCs/>
          <w:szCs w:val="22"/>
          <w:lang w:bidi="th-TH"/>
        </w:rPr>
      </w:pPr>
    </w:p>
    <w:p w14:paraId="152D1FB1" w14:textId="77777777" w:rsidR="0025459A" w:rsidRPr="009048E5" w:rsidRDefault="0025459A" w:rsidP="0025459A">
      <w:pPr>
        <w:pStyle w:val="CoverTitle"/>
        <w:spacing w:line="240" w:lineRule="atLeast"/>
        <w:jc w:val="center"/>
        <w:rPr>
          <w:rFonts w:cs="Times New Roman"/>
          <w:szCs w:val="36"/>
        </w:rPr>
      </w:pPr>
      <w:r w:rsidRPr="009048E5">
        <w:rPr>
          <w:rFonts w:cs="Times New Roman"/>
          <w:spacing w:val="-3"/>
          <w:szCs w:val="36"/>
        </w:rPr>
        <w:t xml:space="preserve">Financial statements </w:t>
      </w:r>
      <w:r w:rsidR="00D554E7" w:rsidRPr="009048E5">
        <w:rPr>
          <w:rFonts w:cs="Times New Roman"/>
          <w:szCs w:val="36"/>
        </w:rPr>
        <w:t xml:space="preserve">for the </w:t>
      </w:r>
      <w:r w:rsidR="00F37D33" w:rsidRPr="009048E5">
        <w:rPr>
          <w:rFonts w:cs="Times New Roman"/>
          <w:szCs w:val="36"/>
        </w:rPr>
        <w:t>year</w:t>
      </w:r>
      <w:r w:rsidR="00463D5D" w:rsidRPr="009048E5">
        <w:rPr>
          <w:rFonts w:cs="Times New Roman"/>
          <w:szCs w:val="36"/>
        </w:rPr>
        <w:t xml:space="preserve"> ended</w:t>
      </w:r>
      <w:r w:rsidR="00F37D33" w:rsidRPr="009048E5">
        <w:rPr>
          <w:rFonts w:cs="Times New Roman"/>
          <w:szCs w:val="36"/>
        </w:rPr>
        <w:t xml:space="preserve"> </w:t>
      </w:r>
      <w:r w:rsidRPr="009048E5">
        <w:rPr>
          <w:rFonts w:cs="Times New Roman"/>
          <w:szCs w:val="36"/>
        </w:rPr>
        <w:t xml:space="preserve"> </w:t>
      </w:r>
    </w:p>
    <w:p w14:paraId="7F259101" w14:textId="48288C7C" w:rsidR="00D554E7" w:rsidRPr="009048E5" w:rsidRDefault="00F37D33" w:rsidP="0025459A">
      <w:pPr>
        <w:pStyle w:val="CoverTitle"/>
        <w:spacing w:line="240" w:lineRule="atLeast"/>
        <w:jc w:val="center"/>
        <w:rPr>
          <w:rFonts w:cstheme="minorBidi"/>
          <w:spacing w:val="-3"/>
          <w:szCs w:val="36"/>
          <w:cs/>
          <w:lang w:bidi="th-TH"/>
        </w:rPr>
      </w:pPr>
      <w:r w:rsidRPr="009048E5">
        <w:rPr>
          <w:rFonts w:cs="Times New Roman"/>
          <w:szCs w:val="36"/>
        </w:rPr>
        <w:t>30 September 20</w:t>
      </w:r>
      <w:r w:rsidR="00E23709" w:rsidRPr="009048E5">
        <w:rPr>
          <w:rFonts w:cs="Times New Roman"/>
          <w:szCs w:val="36"/>
        </w:rPr>
        <w:t>2</w:t>
      </w:r>
      <w:r w:rsidR="0069155B">
        <w:rPr>
          <w:rFonts w:cs="Times New Roman"/>
          <w:szCs w:val="36"/>
        </w:rPr>
        <w:t>1</w:t>
      </w:r>
    </w:p>
    <w:p w14:paraId="5F38CD0C" w14:textId="77777777" w:rsidR="00D554E7" w:rsidRPr="009048E5" w:rsidRDefault="00D554E7" w:rsidP="00D554E7">
      <w:pPr>
        <w:shd w:val="clear" w:color="auto" w:fill="FFFFFF"/>
        <w:spacing w:line="240" w:lineRule="atLeast"/>
        <w:jc w:val="center"/>
        <w:rPr>
          <w:rFonts w:cs="Times New Roman"/>
          <w:sz w:val="36"/>
          <w:szCs w:val="36"/>
        </w:rPr>
      </w:pPr>
      <w:r w:rsidRPr="009048E5">
        <w:rPr>
          <w:rFonts w:cs="Times New Roman"/>
          <w:sz w:val="36"/>
          <w:szCs w:val="36"/>
        </w:rPr>
        <w:t>and</w:t>
      </w:r>
    </w:p>
    <w:p w14:paraId="211F1E9A" w14:textId="77777777" w:rsidR="00D554E7" w:rsidRPr="009048E5" w:rsidRDefault="00E56BF5" w:rsidP="00D554E7">
      <w:pPr>
        <w:spacing w:line="240" w:lineRule="atLeast"/>
        <w:jc w:val="center"/>
        <w:rPr>
          <w:rFonts w:cs="Times New Roman"/>
          <w:sz w:val="36"/>
          <w:szCs w:val="36"/>
          <w:cs/>
          <w:lang w:bidi="th-TH"/>
        </w:rPr>
      </w:pPr>
      <w:r w:rsidRPr="009048E5">
        <w:rPr>
          <w:rFonts w:cs="Times New Roman"/>
          <w:spacing w:val="-3"/>
          <w:sz w:val="36"/>
          <w:szCs w:val="36"/>
        </w:rPr>
        <w:t xml:space="preserve">Independent </w:t>
      </w:r>
      <w:r w:rsidRPr="009048E5">
        <w:rPr>
          <w:spacing w:val="-3"/>
          <w:sz w:val="36"/>
          <w:szCs w:val="36"/>
          <w:lang w:val="en-US" w:bidi="th-TH"/>
        </w:rPr>
        <w:t>A</w:t>
      </w:r>
      <w:proofErr w:type="spellStart"/>
      <w:r w:rsidRPr="009048E5">
        <w:rPr>
          <w:rFonts w:cs="Times New Roman"/>
          <w:spacing w:val="-3"/>
          <w:sz w:val="36"/>
          <w:szCs w:val="36"/>
        </w:rPr>
        <w:t>uditor’s</w:t>
      </w:r>
      <w:proofErr w:type="spellEnd"/>
      <w:r w:rsidRPr="009048E5">
        <w:rPr>
          <w:rFonts w:cs="Times New Roman"/>
          <w:spacing w:val="-3"/>
          <w:sz w:val="36"/>
          <w:szCs w:val="36"/>
        </w:rPr>
        <w:t xml:space="preserve"> R</w:t>
      </w:r>
      <w:r w:rsidR="00D554E7" w:rsidRPr="009048E5">
        <w:rPr>
          <w:rFonts w:cs="Times New Roman"/>
          <w:spacing w:val="-3"/>
          <w:sz w:val="36"/>
          <w:szCs w:val="36"/>
        </w:rPr>
        <w:t>eport</w:t>
      </w:r>
    </w:p>
    <w:p w14:paraId="41E5BA3C" w14:textId="77777777" w:rsidR="009F7D9C" w:rsidRPr="009048E5" w:rsidRDefault="009F7D9C" w:rsidP="00F333CD">
      <w:pPr>
        <w:jc w:val="center"/>
        <w:rPr>
          <w:rFonts w:cs="Times New Roman"/>
          <w:spacing w:val="-3"/>
          <w:sz w:val="36"/>
          <w:szCs w:val="36"/>
        </w:rPr>
      </w:pPr>
    </w:p>
    <w:p w14:paraId="252663CB" w14:textId="77777777" w:rsidR="00D554E7" w:rsidRPr="00636437" w:rsidRDefault="00D554E7" w:rsidP="00F333CD">
      <w:pPr>
        <w:jc w:val="center"/>
        <w:rPr>
          <w:rFonts w:cs="Cordia New"/>
          <w:spacing w:val="-3"/>
          <w:sz w:val="20"/>
          <w:cs/>
          <w:lang w:bidi="th-TH"/>
        </w:rPr>
      </w:pPr>
    </w:p>
    <w:p w14:paraId="4CCF2DF9" w14:textId="77777777" w:rsidR="00D554E7" w:rsidRPr="00636437" w:rsidRDefault="00D554E7" w:rsidP="00F333CD">
      <w:pPr>
        <w:jc w:val="center"/>
        <w:rPr>
          <w:rFonts w:cs="Times New Roman"/>
          <w:sz w:val="20"/>
        </w:rPr>
        <w:sectPr w:rsidR="00D554E7" w:rsidRPr="00636437" w:rsidSect="006F58CB">
          <w:headerReference w:type="default" r:id="rId8"/>
          <w:footerReference w:type="even" r:id="rId9"/>
          <w:footerReference w:type="default" r:id="rId10"/>
          <w:headerReference w:type="first" r:id="rId11"/>
          <w:pgSz w:w="11907" w:h="16840" w:code="9"/>
          <w:pgMar w:top="691" w:right="927" w:bottom="576" w:left="1152" w:header="720" w:footer="720" w:gutter="0"/>
          <w:pgNumType w:start="0"/>
          <w:cols w:space="720"/>
          <w:titlePg/>
        </w:sectPr>
      </w:pPr>
    </w:p>
    <w:p w14:paraId="43239162" w14:textId="77777777" w:rsidR="004307A8" w:rsidRPr="00F24C3A" w:rsidRDefault="004307A8" w:rsidP="00135154">
      <w:pPr>
        <w:pStyle w:val="IndexHeading"/>
        <w:spacing w:after="0" w:line="240" w:lineRule="atLeast"/>
        <w:ind w:left="0" w:firstLine="0"/>
        <w:outlineLvl w:val="0"/>
        <w:rPr>
          <w:szCs w:val="22"/>
          <w:lang w:val="en-GB"/>
        </w:rPr>
      </w:pPr>
    </w:p>
    <w:p w14:paraId="18211235" w14:textId="77777777" w:rsidR="004307A8" w:rsidRPr="00F24C3A" w:rsidRDefault="004307A8" w:rsidP="00135154">
      <w:pPr>
        <w:pStyle w:val="IndexHeading"/>
        <w:spacing w:after="0" w:line="240" w:lineRule="atLeast"/>
        <w:ind w:left="0" w:firstLine="0"/>
        <w:outlineLvl w:val="0"/>
        <w:rPr>
          <w:szCs w:val="22"/>
        </w:rPr>
      </w:pPr>
    </w:p>
    <w:p w14:paraId="47C43D1E" w14:textId="12E7BA96" w:rsidR="004307A8" w:rsidRDefault="004307A8" w:rsidP="00135154">
      <w:pPr>
        <w:pStyle w:val="IndexHeading"/>
        <w:spacing w:after="0" w:line="240" w:lineRule="atLeast"/>
        <w:ind w:left="0" w:firstLine="0"/>
        <w:outlineLvl w:val="0"/>
        <w:rPr>
          <w:szCs w:val="22"/>
        </w:rPr>
      </w:pPr>
    </w:p>
    <w:p w14:paraId="5EEDB7A7" w14:textId="77777777" w:rsidR="004579B5" w:rsidRPr="00F24C3A" w:rsidRDefault="004579B5" w:rsidP="00135154">
      <w:pPr>
        <w:pStyle w:val="IndexHeading"/>
        <w:spacing w:after="0" w:line="240" w:lineRule="atLeast"/>
        <w:ind w:left="0" w:firstLine="0"/>
        <w:outlineLvl w:val="0"/>
        <w:rPr>
          <w:szCs w:val="22"/>
        </w:rPr>
      </w:pPr>
    </w:p>
    <w:p w14:paraId="4E6974C6" w14:textId="77777777" w:rsidR="004307A8" w:rsidRPr="00F24C3A" w:rsidRDefault="004307A8" w:rsidP="004307A8">
      <w:pPr>
        <w:jc w:val="thaiDistribute"/>
        <w:rPr>
          <w:b/>
          <w:bCs/>
          <w:szCs w:val="22"/>
        </w:rPr>
      </w:pPr>
      <w:r w:rsidRPr="00F24C3A">
        <w:rPr>
          <w:b/>
          <w:bCs/>
          <w:szCs w:val="22"/>
        </w:rPr>
        <w:t>Independent Auditor’s Report</w:t>
      </w:r>
    </w:p>
    <w:p w14:paraId="3EB1B7B5" w14:textId="77777777" w:rsidR="004307A8" w:rsidRPr="00F24C3A" w:rsidRDefault="004307A8" w:rsidP="004307A8">
      <w:pPr>
        <w:pStyle w:val="acctmainheading"/>
        <w:spacing w:after="0" w:line="240" w:lineRule="atLeast"/>
        <w:rPr>
          <w:rFonts w:cs="Times New Roman"/>
          <w:sz w:val="22"/>
          <w:szCs w:val="22"/>
        </w:rPr>
      </w:pPr>
    </w:p>
    <w:p w14:paraId="42E1642F" w14:textId="77777777" w:rsidR="004307A8" w:rsidRPr="00F24C3A" w:rsidRDefault="004307A8" w:rsidP="004307A8">
      <w:pPr>
        <w:pStyle w:val="acctmainheading"/>
        <w:spacing w:after="0" w:line="240" w:lineRule="atLeast"/>
        <w:rPr>
          <w:rFonts w:cs="Times New Roman"/>
          <w:sz w:val="22"/>
          <w:szCs w:val="22"/>
        </w:rPr>
      </w:pPr>
    </w:p>
    <w:p w14:paraId="5BCD3936" w14:textId="509E851E" w:rsidR="004307A8" w:rsidRPr="00F24C3A" w:rsidRDefault="004307A8" w:rsidP="004307A8">
      <w:pPr>
        <w:pStyle w:val="acctmainheading"/>
        <w:spacing w:after="0" w:line="240" w:lineRule="atLeast"/>
        <w:outlineLvl w:val="0"/>
        <w:rPr>
          <w:rFonts w:cs="Times New Roman"/>
          <w:sz w:val="22"/>
          <w:szCs w:val="22"/>
        </w:rPr>
      </w:pPr>
      <w:r w:rsidRPr="00F24C3A">
        <w:rPr>
          <w:rFonts w:cs="Times New Roman"/>
          <w:sz w:val="22"/>
          <w:szCs w:val="22"/>
        </w:rPr>
        <w:t xml:space="preserve">To the </w:t>
      </w:r>
      <w:r w:rsidR="000169B4">
        <w:rPr>
          <w:rFonts w:cs="Times New Roman"/>
          <w:sz w:val="22"/>
          <w:szCs w:val="22"/>
        </w:rPr>
        <w:t>S</w:t>
      </w:r>
      <w:r w:rsidRPr="00F24C3A">
        <w:rPr>
          <w:rFonts w:cs="Times New Roman"/>
          <w:sz w:val="22"/>
          <w:szCs w:val="22"/>
        </w:rPr>
        <w:t xml:space="preserve">hareholders of </w:t>
      </w:r>
      <w:proofErr w:type="spellStart"/>
      <w:r w:rsidRPr="00F24C3A">
        <w:rPr>
          <w:rFonts w:cs="Times New Roman"/>
          <w:sz w:val="22"/>
          <w:szCs w:val="22"/>
        </w:rPr>
        <w:t>Univentures</w:t>
      </w:r>
      <w:proofErr w:type="spellEnd"/>
      <w:r w:rsidRPr="00F24C3A">
        <w:rPr>
          <w:rFonts w:cs="Times New Roman"/>
          <w:sz w:val="22"/>
          <w:szCs w:val="22"/>
        </w:rPr>
        <w:t xml:space="preserve"> Public Company Limited</w:t>
      </w:r>
    </w:p>
    <w:p w14:paraId="6B18BA29" w14:textId="77777777" w:rsidR="004307A8" w:rsidRPr="00F24C3A" w:rsidRDefault="004307A8" w:rsidP="004307A8">
      <w:pPr>
        <w:spacing w:line="240" w:lineRule="atLeast"/>
        <w:rPr>
          <w:rFonts w:cs="Times New Roman"/>
          <w:szCs w:val="22"/>
        </w:rPr>
      </w:pPr>
    </w:p>
    <w:p w14:paraId="2EAAA62A" w14:textId="77777777" w:rsidR="004307A8" w:rsidRPr="00F24C3A" w:rsidRDefault="004307A8" w:rsidP="004307A8">
      <w:pPr>
        <w:jc w:val="both"/>
        <w:rPr>
          <w:rFonts w:cs="Times New Roman"/>
          <w:i/>
          <w:iCs/>
          <w:szCs w:val="22"/>
        </w:rPr>
      </w:pPr>
      <w:r w:rsidRPr="00F24C3A">
        <w:rPr>
          <w:rFonts w:cs="Times New Roman"/>
          <w:i/>
          <w:iCs/>
          <w:szCs w:val="22"/>
        </w:rPr>
        <w:t>Opinion</w:t>
      </w:r>
    </w:p>
    <w:p w14:paraId="63B5690E" w14:textId="77777777" w:rsidR="004307A8" w:rsidRPr="00F24C3A" w:rsidRDefault="004307A8" w:rsidP="004307A8">
      <w:pPr>
        <w:spacing w:line="240" w:lineRule="atLeast"/>
        <w:rPr>
          <w:rFonts w:cs="Times New Roman"/>
          <w:szCs w:val="22"/>
        </w:rPr>
      </w:pPr>
    </w:p>
    <w:p w14:paraId="418C2915" w14:textId="20A1D6BC" w:rsidR="004307A8" w:rsidRPr="00F24C3A" w:rsidRDefault="004307A8" w:rsidP="004307A8">
      <w:pPr>
        <w:jc w:val="thaiDistribute"/>
        <w:rPr>
          <w:szCs w:val="22"/>
          <w:cs/>
          <w:lang w:bidi="th-TH"/>
        </w:rPr>
      </w:pPr>
      <w:r w:rsidRPr="00F24C3A">
        <w:rPr>
          <w:rFonts w:cs="Times New Roman"/>
          <w:szCs w:val="22"/>
        </w:rPr>
        <w:t xml:space="preserve">I have audited the consolidated and separate financial statements of </w:t>
      </w:r>
      <w:proofErr w:type="spellStart"/>
      <w:r w:rsidRPr="00F24C3A">
        <w:rPr>
          <w:rFonts w:cs="Times New Roman"/>
          <w:szCs w:val="22"/>
        </w:rPr>
        <w:t>Univentures</w:t>
      </w:r>
      <w:proofErr w:type="spellEnd"/>
      <w:r w:rsidRPr="00F24C3A">
        <w:rPr>
          <w:rFonts w:cs="Times New Roman"/>
          <w:szCs w:val="22"/>
        </w:rPr>
        <w:t xml:space="preserve"> Public Company Limited and its subsidiaries (the “Group”), and of </w:t>
      </w:r>
      <w:proofErr w:type="spellStart"/>
      <w:r w:rsidRPr="00F24C3A">
        <w:rPr>
          <w:rFonts w:cs="Times New Roman"/>
          <w:szCs w:val="22"/>
        </w:rPr>
        <w:t>Univentures</w:t>
      </w:r>
      <w:proofErr w:type="spellEnd"/>
      <w:r w:rsidRPr="00F24C3A">
        <w:rPr>
          <w:rFonts w:cs="Times New Roman"/>
          <w:szCs w:val="22"/>
        </w:rPr>
        <w:t xml:space="preserve"> Public Company Limited (the “Company”), respectively, which comprise the consolidated and separate statements of financial position as at </w:t>
      </w:r>
      <w:r w:rsidR="00D554E7" w:rsidRPr="00F24C3A">
        <w:rPr>
          <w:rFonts w:cs="Times New Roman"/>
          <w:szCs w:val="22"/>
        </w:rPr>
        <w:t>30 September 20</w:t>
      </w:r>
      <w:r w:rsidR="00E23709" w:rsidRPr="00F24C3A">
        <w:rPr>
          <w:rFonts w:cs="Times New Roman"/>
          <w:szCs w:val="22"/>
        </w:rPr>
        <w:t>2</w:t>
      </w:r>
      <w:r w:rsidR="0069155B">
        <w:rPr>
          <w:rFonts w:cs="Times New Roman"/>
          <w:szCs w:val="22"/>
        </w:rPr>
        <w:t>1</w:t>
      </w:r>
      <w:r w:rsidRPr="00F24C3A">
        <w:rPr>
          <w:rFonts w:cs="Times New Roman"/>
          <w:szCs w:val="22"/>
        </w:rPr>
        <w:t xml:space="preserve">, the consolidated and separate statements of comprehensive income, changes in equity and cash flows for the </w:t>
      </w:r>
      <w:r w:rsidR="00A1440A" w:rsidRPr="00F24C3A">
        <w:rPr>
          <w:rFonts w:cs="Times New Roman"/>
          <w:szCs w:val="22"/>
        </w:rPr>
        <w:t>year then ended</w:t>
      </w:r>
      <w:r w:rsidRPr="00F24C3A">
        <w:rPr>
          <w:rFonts w:cs="Times New Roman"/>
          <w:szCs w:val="22"/>
        </w:rPr>
        <w:t xml:space="preserve">, and notes, comprising a summary of significant accounting policies and </w:t>
      </w:r>
      <w:r w:rsidRPr="00F24C3A">
        <w:rPr>
          <w:szCs w:val="22"/>
          <w:lang w:bidi="th-TH"/>
        </w:rPr>
        <w:t>other explanatory information.</w:t>
      </w:r>
    </w:p>
    <w:p w14:paraId="3910F328" w14:textId="77777777" w:rsidR="004307A8" w:rsidRPr="00F24C3A" w:rsidRDefault="004307A8" w:rsidP="004307A8">
      <w:pPr>
        <w:jc w:val="thaiDistribute"/>
        <w:rPr>
          <w:rFonts w:cs="Times New Roman"/>
          <w:szCs w:val="22"/>
        </w:rPr>
      </w:pPr>
    </w:p>
    <w:p w14:paraId="5A4D07EB" w14:textId="4F9C760C" w:rsidR="004307A8" w:rsidRPr="00F24C3A" w:rsidRDefault="004307A8" w:rsidP="004307A8">
      <w:pPr>
        <w:jc w:val="both"/>
        <w:rPr>
          <w:rFonts w:eastAsia="Batang" w:cs="Times New Roman"/>
          <w:color w:val="000000"/>
          <w:szCs w:val="22"/>
          <w:lang w:eastAsia="ko-KR"/>
        </w:rPr>
      </w:pPr>
      <w:r w:rsidRPr="00F24C3A">
        <w:rPr>
          <w:rFonts w:eastAsia="Batang" w:cs="Times New Roman"/>
          <w:color w:val="000000"/>
          <w:szCs w:val="22"/>
          <w:lang w:eastAsia="ko-KR"/>
        </w:rPr>
        <w:t xml:space="preserve">In my opinion, the accompanying consolidated and separate financial statements present fairly, in all material respects, the financial position of the Group and the Company, respectively, as at </w:t>
      </w:r>
      <w:r w:rsidR="00D554E7" w:rsidRPr="00F24C3A">
        <w:rPr>
          <w:rFonts w:eastAsia="Batang" w:cs="Times New Roman"/>
          <w:color w:val="000000"/>
          <w:szCs w:val="22"/>
          <w:lang w:eastAsia="ko-KR"/>
        </w:rPr>
        <w:t>30 September 20</w:t>
      </w:r>
      <w:r w:rsidR="00E23709" w:rsidRPr="00F24C3A">
        <w:rPr>
          <w:rFonts w:eastAsia="Batang" w:cs="Times New Roman"/>
          <w:color w:val="000000"/>
          <w:szCs w:val="22"/>
          <w:lang w:eastAsia="ko-KR"/>
        </w:rPr>
        <w:t>2</w:t>
      </w:r>
      <w:r w:rsidR="0069155B">
        <w:rPr>
          <w:rFonts w:eastAsia="Batang" w:cs="Times New Roman"/>
          <w:color w:val="000000"/>
          <w:szCs w:val="22"/>
          <w:lang w:eastAsia="ko-KR"/>
        </w:rPr>
        <w:t>1</w:t>
      </w:r>
      <w:r w:rsidR="00D554E7" w:rsidRPr="00F24C3A">
        <w:rPr>
          <w:rFonts w:eastAsia="Batang" w:cs="Times New Roman"/>
          <w:color w:val="000000"/>
          <w:szCs w:val="22"/>
          <w:lang w:eastAsia="ko-KR"/>
        </w:rPr>
        <w:t xml:space="preserve"> </w:t>
      </w:r>
      <w:r w:rsidRPr="00F24C3A">
        <w:rPr>
          <w:rFonts w:eastAsia="Batang" w:cs="Times New Roman"/>
          <w:color w:val="000000"/>
          <w:szCs w:val="22"/>
          <w:lang w:eastAsia="ko-KR"/>
        </w:rPr>
        <w:t xml:space="preserve">and their financial performance and cash flows for the </w:t>
      </w:r>
      <w:r w:rsidR="00A1440A" w:rsidRPr="00F24C3A">
        <w:rPr>
          <w:rFonts w:eastAsia="Batang" w:cs="Times New Roman"/>
          <w:color w:val="000000"/>
          <w:szCs w:val="22"/>
          <w:lang w:eastAsia="ko-KR"/>
        </w:rPr>
        <w:t>year then ended</w:t>
      </w:r>
      <w:r w:rsidRPr="00F24C3A">
        <w:rPr>
          <w:rFonts w:eastAsia="Batang" w:cs="Times New Roman"/>
          <w:color w:val="000000"/>
          <w:szCs w:val="22"/>
          <w:lang w:eastAsia="ko-KR"/>
        </w:rPr>
        <w:t xml:space="preserve"> in accordance with Thai Financial Reporting Standards (TFRSs). </w:t>
      </w:r>
    </w:p>
    <w:p w14:paraId="583599A9" w14:textId="77777777" w:rsidR="004307A8" w:rsidRPr="00F24C3A" w:rsidRDefault="004307A8" w:rsidP="004307A8">
      <w:pPr>
        <w:pStyle w:val="RNormal"/>
        <w:jc w:val="thaiDistribute"/>
        <w:rPr>
          <w:rFonts w:cs="Times New Roman"/>
          <w:szCs w:val="22"/>
          <w:lang w:val="en-GB"/>
        </w:rPr>
      </w:pPr>
    </w:p>
    <w:p w14:paraId="1B54D9B0" w14:textId="77777777" w:rsidR="004307A8" w:rsidRPr="00F24C3A" w:rsidRDefault="004307A8" w:rsidP="004307A8">
      <w:pPr>
        <w:shd w:val="clear" w:color="auto" w:fill="FFFFFF"/>
        <w:spacing w:line="240" w:lineRule="atLeast"/>
        <w:jc w:val="thaiDistribute"/>
        <w:rPr>
          <w:rFonts w:cs="Times New Roman"/>
          <w:i/>
          <w:iCs/>
          <w:szCs w:val="22"/>
        </w:rPr>
      </w:pPr>
      <w:r w:rsidRPr="00F24C3A">
        <w:rPr>
          <w:rFonts w:cs="Times New Roman"/>
          <w:i/>
          <w:iCs/>
          <w:szCs w:val="22"/>
        </w:rPr>
        <w:t>Basis for Opinion</w:t>
      </w:r>
    </w:p>
    <w:p w14:paraId="213000FE" w14:textId="77777777" w:rsidR="004307A8" w:rsidRPr="00F24C3A" w:rsidRDefault="004307A8" w:rsidP="004307A8">
      <w:pPr>
        <w:shd w:val="clear" w:color="auto" w:fill="FFFFFF"/>
        <w:spacing w:line="240" w:lineRule="atLeast"/>
        <w:jc w:val="thaiDistribute"/>
        <w:rPr>
          <w:rFonts w:cs="Cordia New"/>
          <w:szCs w:val="22"/>
          <w:cs/>
          <w:lang w:bidi="th-TH"/>
        </w:rPr>
      </w:pPr>
    </w:p>
    <w:p w14:paraId="49A2D1C3" w14:textId="2EBB66A5" w:rsidR="004307A8" w:rsidRDefault="004307A8" w:rsidP="004307A8">
      <w:pPr>
        <w:pStyle w:val="Default"/>
        <w:jc w:val="thaiDistribute"/>
        <w:rPr>
          <w:rFonts w:ascii="Times New Roman" w:eastAsia="Times New Roman" w:hAnsi="Times New Roman" w:cs="Times New Roman"/>
          <w:sz w:val="22"/>
          <w:szCs w:val="22"/>
          <w:lang w:eastAsia="en-US"/>
        </w:rPr>
      </w:pPr>
      <w:r w:rsidRPr="00F24C3A">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9A74E4">
        <w:rPr>
          <w:rFonts w:ascii="Times New Roman" w:eastAsia="Times New Roman" w:hAnsi="Times New Roman" w:cs="Times New Roman"/>
          <w:i/>
          <w:iCs/>
          <w:sz w:val="22"/>
          <w:szCs w:val="22"/>
          <w:lang w:eastAsia="en-US"/>
        </w:rPr>
        <w:t xml:space="preserve">Auditor’s Responsibilities for the Audit of the Consolidated and Separate Financial Statements </w:t>
      </w:r>
      <w:r w:rsidRPr="00346238">
        <w:rPr>
          <w:rFonts w:ascii="Times New Roman" w:eastAsia="Times New Roman" w:hAnsi="Times New Roman" w:cs="Times New Roman"/>
          <w:sz w:val="22"/>
          <w:szCs w:val="22"/>
          <w:lang w:eastAsia="en-US"/>
        </w:rPr>
        <w:t>section</w:t>
      </w:r>
      <w:r w:rsidRPr="00F24C3A">
        <w:rPr>
          <w:rFonts w:ascii="Times New Roman" w:eastAsia="Times New Roman" w:hAnsi="Times New Roman" w:cs="Times New Roman"/>
          <w:sz w:val="22"/>
          <w:szCs w:val="22"/>
          <w:lang w:eastAsia="en-US"/>
        </w:rPr>
        <w:t xml:space="preserve">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665D9A96" w14:textId="779F910A" w:rsidR="004579B5" w:rsidRDefault="004579B5" w:rsidP="004307A8">
      <w:pPr>
        <w:pStyle w:val="Default"/>
        <w:jc w:val="thaiDistribute"/>
        <w:rPr>
          <w:rFonts w:ascii="Times New Roman" w:eastAsia="Times New Roman" w:hAnsi="Times New Roman" w:cs="Times New Roman"/>
          <w:sz w:val="22"/>
          <w:szCs w:val="22"/>
          <w:lang w:eastAsia="en-US"/>
        </w:rPr>
      </w:pPr>
    </w:p>
    <w:p w14:paraId="3F8C178E" w14:textId="3AA44BCB" w:rsidR="004579B5" w:rsidRDefault="004579B5" w:rsidP="004307A8">
      <w:pPr>
        <w:pStyle w:val="Default"/>
        <w:jc w:val="thaiDistribute"/>
        <w:rPr>
          <w:rFonts w:ascii="Times New Roman" w:eastAsia="Times New Roman" w:hAnsi="Times New Roman" w:cs="Times New Roman"/>
          <w:i/>
          <w:iCs/>
          <w:sz w:val="22"/>
          <w:szCs w:val="22"/>
          <w:lang w:eastAsia="en-US"/>
        </w:rPr>
      </w:pPr>
      <w:r w:rsidRPr="004579B5">
        <w:rPr>
          <w:rFonts w:ascii="Times New Roman" w:eastAsia="Times New Roman" w:hAnsi="Times New Roman" w:cs="Times New Roman"/>
          <w:i/>
          <w:iCs/>
          <w:sz w:val="22"/>
          <w:szCs w:val="22"/>
          <w:lang w:eastAsia="en-US"/>
        </w:rPr>
        <w:t>Emphasis of Matter</w:t>
      </w:r>
    </w:p>
    <w:p w14:paraId="4BFC7EE4" w14:textId="77777777" w:rsidR="004579B5" w:rsidRDefault="004579B5" w:rsidP="004307A8">
      <w:pPr>
        <w:pStyle w:val="Default"/>
        <w:jc w:val="thaiDistribute"/>
        <w:rPr>
          <w:rFonts w:ascii="Times New Roman" w:eastAsia="Times New Roman" w:hAnsi="Times New Roman" w:cs="Times New Roman"/>
          <w:i/>
          <w:iCs/>
          <w:sz w:val="22"/>
          <w:szCs w:val="22"/>
          <w:lang w:eastAsia="en-US"/>
        </w:rPr>
      </w:pPr>
    </w:p>
    <w:p w14:paraId="3178B58D" w14:textId="190973AD" w:rsidR="004579B5" w:rsidRPr="004579B5" w:rsidRDefault="004579B5" w:rsidP="004307A8">
      <w:pPr>
        <w:pStyle w:val="Default"/>
        <w:jc w:val="thaiDistribute"/>
        <w:rPr>
          <w:rFonts w:ascii="Times New Roman" w:eastAsia="Times New Roman" w:hAnsi="Times New Roman" w:cs="Times New Roman"/>
          <w:sz w:val="22"/>
          <w:szCs w:val="22"/>
          <w:lang w:eastAsia="en-US"/>
        </w:rPr>
      </w:pPr>
      <w:r w:rsidRPr="004579B5">
        <w:rPr>
          <w:rFonts w:ascii="Times New Roman" w:eastAsia="Times New Roman" w:hAnsi="Times New Roman" w:cs="Times New Roman"/>
          <w:sz w:val="22"/>
          <w:szCs w:val="22"/>
          <w:lang w:eastAsia="en-US"/>
        </w:rPr>
        <w:t>I draw attention to note 3 to the financial statement</w:t>
      </w:r>
      <w:r w:rsidR="007B6997">
        <w:rPr>
          <w:rFonts w:ascii="Times New Roman" w:eastAsia="Times New Roman" w:hAnsi="Times New Roman" w:cs="Times New Roman"/>
          <w:sz w:val="22"/>
          <w:szCs w:val="22"/>
          <w:lang w:eastAsia="en-US"/>
        </w:rPr>
        <w:t>s</w:t>
      </w:r>
      <w:r>
        <w:rPr>
          <w:rFonts w:ascii="Times New Roman" w:eastAsia="Times New Roman" w:hAnsi="Times New Roman" w:cs="Times New Roman"/>
          <w:sz w:val="22"/>
          <w:szCs w:val="22"/>
          <w:lang w:eastAsia="en-US"/>
        </w:rPr>
        <w:t xml:space="preserve"> describing the effect of the Company’s change</w:t>
      </w:r>
      <w:r w:rsidR="007B6997">
        <w:rPr>
          <w:rFonts w:ascii="Times New Roman" w:eastAsia="Times New Roman" w:hAnsi="Times New Roman" w:cs="Times New Roman"/>
          <w:sz w:val="22"/>
          <w:szCs w:val="22"/>
          <w:lang w:eastAsia="en-US"/>
        </w:rPr>
        <w:t xml:space="preserve"> in accounting policy regarding to</w:t>
      </w:r>
      <w:r>
        <w:rPr>
          <w:rFonts w:ascii="Times New Roman" w:eastAsia="Times New Roman" w:hAnsi="Times New Roman" w:cs="Times New Roman"/>
          <w:sz w:val="22"/>
          <w:szCs w:val="22"/>
          <w:lang w:eastAsia="en-US"/>
        </w:rPr>
        <w:t xml:space="preserve"> the </w:t>
      </w:r>
      <w:r w:rsidR="00FF0167">
        <w:rPr>
          <w:rFonts w:ascii="Times New Roman" w:eastAsia="Times New Roman" w:hAnsi="Times New Roman" w:cs="Times New Roman"/>
          <w:sz w:val="22"/>
          <w:szCs w:val="22"/>
          <w:lang w:eastAsia="en-US"/>
        </w:rPr>
        <w:t>measurement</w:t>
      </w:r>
      <w:r>
        <w:rPr>
          <w:rFonts w:ascii="Times New Roman" w:eastAsia="Times New Roman" w:hAnsi="Times New Roman" w:cs="Times New Roman"/>
          <w:sz w:val="22"/>
          <w:szCs w:val="22"/>
          <w:lang w:eastAsia="en-US"/>
        </w:rPr>
        <w:t xml:space="preserve"> of investment properties from cost model to fair value model from 1 October 2020. The corresponding figures presented are based on the audited financial statements as at and for the year ended 30 September 2020 after making the adjustments described in note</w:t>
      </w:r>
      <w:r w:rsidR="00FF0167">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3. My opinion is n</w:t>
      </w:r>
      <w:r w:rsidR="00FF0167">
        <w:rPr>
          <w:rFonts w:ascii="Times New Roman" w:eastAsia="Times New Roman" w:hAnsi="Times New Roman" w:cs="Times New Roman"/>
          <w:sz w:val="22"/>
          <w:szCs w:val="22"/>
          <w:lang w:eastAsia="en-US"/>
        </w:rPr>
        <w:t>o</w:t>
      </w:r>
      <w:r>
        <w:rPr>
          <w:rFonts w:ascii="Times New Roman" w:eastAsia="Times New Roman" w:hAnsi="Times New Roman" w:cs="Times New Roman"/>
          <w:sz w:val="22"/>
          <w:szCs w:val="22"/>
          <w:lang w:eastAsia="en-US"/>
        </w:rPr>
        <w:t>t modified in respect of this matter.</w:t>
      </w:r>
    </w:p>
    <w:p w14:paraId="0655F63E" w14:textId="77777777"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p>
    <w:p w14:paraId="3FFF0D42" w14:textId="04233969" w:rsidR="004579B5" w:rsidRPr="004579B5" w:rsidRDefault="004579B5" w:rsidP="00FE1666">
      <w:pPr>
        <w:pStyle w:val="Default"/>
        <w:jc w:val="thaiDistribute"/>
        <w:rPr>
          <w:rFonts w:ascii="Times New Roman" w:eastAsia="Times New Roman" w:hAnsi="Times New Roman" w:cs="Times New Roman"/>
          <w:i/>
          <w:iCs/>
          <w:color w:val="auto"/>
          <w:sz w:val="22"/>
          <w:szCs w:val="22"/>
          <w:lang w:eastAsia="en-US"/>
        </w:rPr>
        <w:sectPr w:rsidR="004579B5" w:rsidRPr="004579B5" w:rsidSect="006F58CB">
          <w:footerReference w:type="default" r:id="rId12"/>
          <w:footerReference w:type="first" r:id="rId13"/>
          <w:pgSz w:w="11907" w:h="16840"/>
          <w:pgMar w:top="1800" w:right="927" w:bottom="576" w:left="1152" w:header="720" w:footer="645" w:gutter="0"/>
          <w:cols w:space="720"/>
          <w:docGrid w:linePitch="299"/>
        </w:sectPr>
      </w:pPr>
    </w:p>
    <w:p w14:paraId="7208B773" w14:textId="7F213648" w:rsidR="007B6997" w:rsidRPr="00F24C3A" w:rsidRDefault="007B6997" w:rsidP="007B6997">
      <w:pPr>
        <w:pStyle w:val="Default"/>
        <w:jc w:val="thaiDistribute"/>
        <w:rPr>
          <w:rFonts w:ascii="Times New Roman" w:eastAsia="Times New Roman" w:hAnsi="Times New Roman" w:cs="Times New Roman"/>
          <w:i/>
          <w:iCs/>
          <w:color w:val="auto"/>
          <w:sz w:val="22"/>
          <w:szCs w:val="22"/>
          <w:lang w:eastAsia="en-US"/>
        </w:rPr>
      </w:pPr>
      <w:r w:rsidRPr="00F24C3A">
        <w:rPr>
          <w:rFonts w:ascii="Times New Roman" w:eastAsia="Times New Roman" w:hAnsi="Times New Roman" w:cs="Times New Roman"/>
          <w:i/>
          <w:iCs/>
          <w:color w:val="auto"/>
          <w:sz w:val="22"/>
          <w:szCs w:val="22"/>
          <w:lang w:eastAsia="en-US"/>
        </w:rPr>
        <w:lastRenderedPageBreak/>
        <w:t>Key Audit Matter</w:t>
      </w:r>
    </w:p>
    <w:p w14:paraId="5372A406" w14:textId="77777777" w:rsidR="007B6997" w:rsidRPr="00F24C3A" w:rsidRDefault="007B6997" w:rsidP="007B6997">
      <w:pPr>
        <w:pStyle w:val="Default"/>
        <w:jc w:val="thaiDistribute"/>
        <w:rPr>
          <w:rFonts w:ascii="Times New Roman" w:eastAsia="Times New Roman" w:hAnsi="Times New Roman" w:cs="Times New Roman"/>
          <w:i/>
          <w:iCs/>
          <w:color w:val="auto"/>
          <w:sz w:val="22"/>
          <w:szCs w:val="22"/>
          <w:lang w:eastAsia="en-US"/>
        </w:rPr>
      </w:pPr>
    </w:p>
    <w:p w14:paraId="5EF8DBEF" w14:textId="402476EA" w:rsidR="00D31574" w:rsidRDefault="007B6997" w:rsidP="007B6997">
      <w:pPr>
        <w:spacing w:line="240" w:lineRule="auto"/>
        <w:rPr>
          <w:rFonts w:cs="Times New Roman"/>
          <w:szCs w:val="22"/>
        </w:rPr>
      </w:pPr>
      <w:r w:rsidRPr="00F24C3A">
        <w:rPr>
          <w:rFonts w:cs="Times New Roman"/>
          <w:szCs w:val="22"/>
        </w:rPr>
        <w:t xml:space="preserve">Key audit matter </w:t>
      </w:r>
      <w:r>
        <w:rPr>
          <w:rFonts w:cs="Times New Roman"/>
          <w:szCs w:val="22"/>
        </w:rPr>
        <w:t>is</w:t>
      </w:r>
      <w:r w:rsidRPr="00F24C3A">
        <w:rPr>
          <w:rFonts w:cs="Times New Roman"/>
          <w:szCs w:val="22"/>
        </w:rPr>
        <w:t xml:space="preserve"> th</w:t>
      </w:r>
      <w:r>
        <w:rPr>
          <w:rFonts w:cs="Times New Roman"/>
          <w:szCs w:val="22"/>
        </w:rPr>
        <w:t>e</w:t>
      </w:r>
      <w:r w:rsidRPr="00F24C3A">
        <w:rPr>
          <w:rFonts w:cs="Times New Roman"/>
          <w:szCs w:val="22"/>
        </w:rPr>
        <w:t xml:space="preserve"> matter that, in my professional judgment, </w:t>
      </w:r>
      <w:r>
        <w:rPr>
          <w:rFonts w:cs="Times New Roman"/>
          <w:szCs w:val="22"/>
        </w:rPr>
        <w:t>was</w:t>
      </w:r>
      <w:r w:rsidRPr="00F24C3A">
        <w:rPr>
          <w:rFonts w:cs="Times New Roman"/>
          <w:szCs w:val="22"/>
        </w:rPr>
        <w:t xml:space="preserve"> of most significance in my audit of the </w:t>
      </w:r>
    </w:p>
    <w:p w14:paraId="20473C1C" w14:textId="4FC6A1C9" w:rsidR="00D31574" w:rsidRDefault="00D31574" w:rsidP="00D31574">
      <w:pPr>
        <w:spacing w:line="240" w:lineRule="auto"/>
        <w:rPr>
          <w:rFonts w:cs="Times New Roman"/>
          <w:szCs w:val="22"/>
        </w:rPr>
      </w:pPr>
      <w:r w:rsidRPr="00F24C3A">
        <w:rPr>
          <w:rFonts w:cs="Times New Roman"/>
          <w:szCs w:val="22"/>
        </w:rPr>
        <w:t>consolidated and separate financial statements of the current period. Th</w:t>
      </w:r>
      <w:r>
        <w:rPr>
          <w:rFonts w:cs="Times New Roman"/>
          <w:szCs w:val="22"/>
        </w:rPr>
        <w:t>is</w:t>
      </w:r>
      <w:r w:rsidRPr="00F24C3A">
        <w:rPr>
          <w:rFonts w:cs="Times New Roman"/>
          <w:szCs w:val="22"/>
        </w:rPr>
        <w:t xml:space="preserve"> matter w</w:t>
      </w:r>
      <w:r>
        <w:rPr>
          <w:rFonts w:cs="Times New Roman"/>
          <w:szCs w:val="22"/>
        </w:rPr>
        <w:t>as</w:t>
      </w:r>
      <w:r w:rsidRPr="00F24C3A">
        <w:rPr>
          <w:rFonts w:cs="Times New Roman"/>
          <w:szCs w:val="22"/>
        </w:rPr>
        <w:t xml:space="preserve"> addressed in the context of my audit of the consolidated and separate financial statements as a whole, and in forming my opinion thereon, and I do not provide a separate opinion on th</w:t>
      </w:r>
      <w:r>
        <w:rPr>
          <w:rFonts w:cs="Times New Roman"/>
          <w:szCs w:val="22"/>
        </w:rPr>
        <w:t>is</w:t>
      </w:r>
      <w:r w:rsidRPr="00F24C3A">
        <w:rPr>
          <w:rFonts w:cs="Times New Roman"/>
          <w:szCs w:val="22"/>
        </w:rPr>
        <w:t xml:space="preserve"> matter.</w:t>
      </w:r>
    </w:p>
    <w:p w14:paraId="41540813" w14:textId="77777777" w:rsidR="007C35D6" w:rsidRDefault="007C35D6" w:rsidP="00D31574">
      <w:pPr>
        <w:spacing w:line="240" w:lineRule="auto"/>
        <w:rPr>
          <w:rFonts w:cs="Times New Roman"/>
          <w:i/>
          <w:iCs/>
          <w:szCs w:val="22"/>
        </w:rPr>
      </w:pPr>
    </w:p>
    <w:p w14:paraId="51F2D030" w14:textId="77777777" w:rsidR="00D31574" w:rsidRDefault="00D31574" w:rsidP="007B6997">
      <w:pPr>
        <w:spacing w:line="240" w:lineRule="auto"/>
        <w:rPr>
          <w:rFonts w:cs="Times New Roman"/>
          <w:szCs w:val="22"/>
        </w:rPr>
      </w:pPr>
    </w:p>
    <w:tbl>
      <w:tblPr>
        <w:tblpPr w:leftFromText="180" w:rightFromText="180" w:vertAnchor="page" w:horzAnchor="margin" w:tblpY="37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585"/>
      </w:tblGrid>
      <w:tr w:rsidR="00D31574" w:rsidRPr="00F24C3A" w14:paraId="3A131B5B" w14:textId="77777777" w:rsidTr="007C35D6">
        <w:trPr>
          <w:trHeight w:val="70"/>
        </w:trPr>
        <w:tc>
          <w:tcPr>
            <w:tcW w:w="9350" w:type="dxa"/>
            <w:gridSpan w:val="2"/>
            <w:shd w:val="clear" w:color="auto" w:fill="auto"/>
          </w:tcPr>
          <w:p w14:paraId="323BC576" w14:textId="77777777" w:rsidR="00D31574" w:rsidRPr="00F24C3A" w:rsidRDefault="00D31574" w:rsidP="007C35D6">
            <w:pPr>
              <w:rPr>
                <w:rFonts w:cs="Times New Roman"/>
                <w:color w:val="000000"/>
                <w:szCs w:val="22"/>
              </w:rPr>
            </w:pPr>
            <w:r w:rsidRPr="00F24C3A">
              <w:rPr>
                <w:rFonts w:cs="Times New Roman"/>
                <w:color w:val="000000"/>
                <w:szCs w:val="22"/>
              </w:rPr>
              <w:t>Valuation of real estate development</w:t>
            </w:r>
            <w:r>
              <w:rPr>
                <w:rFonts w:cs="Times New Roman"/>
                <w:color w:val="000000"/>
                <w:szCs w:val="22"/>
              </w:rPr>
              <w:t xml:space="preserve"> for sale</w:t>
            </w:r>
          </w:p>
        </w:tc>
      </w:tr>
      <w:tr w:rsidR="00D31574" w:rsidRPr="00F24C3A" w14:paraId="39E67695" w14:textId="77777777" w:rsidTr="007C35D6">
        <w:tc>
          <w:tcPr>
            <w:tcW w:w="9350" w:type="dxa"/>
            <w:gridSpan w:val="2"/>
            <w:shd w:val="clear" w:color="auto" w:fill="auto"/>
          </w:tcPr>
          <w:p w14:paraId="0A0D4396" w14:textId="77777777" w:rsidR="00D31574" w:rsidRPr="00F24C3A" w:rsidRDefault="00D31574" w:rsidP="007C35D6">
            <w:pPr>
              <w:autoSpaceDE w:val="0"/>
              <w:autoSpaceDN w:val="0"/>
              <w:adjustRightInd w:val="0"/>
              <w:rPr>
                <w:rFonts w:cs="Times New Roman"/>
                <w:color w:val="000000"/>
                <w:szCs w:val="22"/>
              </w:rPr>
            </w:pPr>
            <w:r w:rsidRPr="00F24C3A">
              <w:rPr>
                <w:rFonts w:cs="Times New Roman"/>
                <w:color w:val="000000"/>
                <w:szCs w:val="22"/>
              </w:rPr>
              <w:t xml:space="preserve">Refer to Notes </w:t>
            </w:r>
            <w:r>
              <w:rPr>
                <w:rFonts w:cs="Times New Roman"/>
                <w:color w:val="000000"/>
                <w:szCs w:val="22"/>
              </w:rPr>
              <w:t xml:space="preserve">4 and </w:t>
            </w:r>
            <w:r w:rsidRPr="00F24C3A">
              <w:rPr>
                <w:color w:val="000000"/>
                <w:szCs w:val="22"/>
                <w:lang w:val="en-US" w:bidi="th-TH"/>
              </w:rPr>
              <w:t>1</w:t>
            </w:r>
            <w:r>
              <w:rPr>
                <w:color w:val="000000"/>
                <w:szCs w:val="22"/>
                <w:lang w:val="en-US" w:bidi="th-TH"/>
              </w:rPr>
              <w:t>1</w:t>
            </w:r>
            <w:r w:rsidRPr="00F24C3A">
              <w:rPr>
                <w:rFonts w:cs="Times New Roman"/>
                <w:color w:val="000000"/>
                <w:szCs w:val="22"/>
              </w:rPr>
              <w:t xml:space="preserve"> to the </w:t>
            </w:r>
            <w:r w:rsidRPr="00F24C3A">
              <w:rPr>
                <w:rFonts w:cs="Times New Roman"/>
                <w:szCs w:val="22"/>
              </w:rPr>
              <w:t>consolidated</w:t>
            </w:r>
            <w:r>
              <w:rPr>
                <w:rFonts w:cs="Times New Roman"/>
                <w:szCs w:val="22"/>
              </w:rPr>
              <w:t xml:space="preserve"> financial statements.</w:t>
            </w:r>
          </w:p>
        </w:tc>
      </w:tr>
      <w:tr w:rsidR="00D31574" w:rsidRPr="00F24C3A" w14:paraId="4EBB6D83" w14:textId="77777777" w:rsidTr="007C35D6">
        <w:tc>
          <w:tcPr>
            <w:tcW w:w="4765" w:type="dxa"/>
            <w:shd w:val="clear" w:color="auto" w:fill="auto"/>
          </w:tcPr>
          <w:p w14:paraId="59600898" w14:textId="77777777" w:rsidR="00D31574" w:rsidRPr="00F24C3A" w:rsidRDefault="00D31574" w:rsidP="007C35D6">
            <w:pPr>
              <w:autoSpaceDE w:val="0"/>
              <w:autoSpaceDN w:val="0"/>
              <w:adjustRightInd w:val="0"/>
              <w:rPr>
                <w:rFonts w:cs="Times New Roman"/>
                <w:b/>
                <w:bCs/>
                <w:color w:val="000000"/>
                <w:szCs w:val="22"/>
              </w:rPr>
            </w:pPr>
            <w:r w:rsidRPr="00F24C3A">
              <w:rPr>
                <w:rFonts w:cs="Times New Roman"/>
                <w:b/>
                <w:bCs/>
                <w:color w:val="000000"/>
                <w:szCs w:val="22"/>
              </w:rPr>
              <w:t>The key audit matter</w:t>
            </w:r>
          </w:p>
        </w:tc>
        <w:tc>
          <w:tcPr>
            <w:tcW w:w="4585" w:type="dxa"/>
            <w:shd w:val="clear" w:color="auto" w:fill="auto"/>
          </w:tcPr>
          <w:p w14:paraId="5436A096" w14:textId="77777777" w:rsidR="00D31574" w:rsidRPr="00F24C3A" w:rsidRDefault="00D31574" w:rsidP="007C35D6">
            <w:pPr>
              <w:autoSpaceDE w:val="0"/>
              <w:autoSpaceDN w:val="0"/>
              <w:adjustRightInd w:val="0"/>
              <w:rPr>
                <w:rFonts w:cs="Times New Roman"/>
                <w:b/>
                <w:bCs/>
                <w:color w:val="000000"/>
                <w:szCs w:val="22"/>
              </w:rPr>
            </w:pPr>
            <w:r w:rsidRPr="00F24C3A">
              <w:rPr>
                <w:rFonts w:cs="Times New Roman"/>
                <w:b/>
                <w:bCs/>
                <w:color w:val="000000"/>
                <w:szCs w:val="22"/>
              </w:rPr>
              <w:t>How the matter was addressed in the audit</w:t>
            </w:r>
          </w:p>
        </w:tc>
      </w:tr>
      <w:tr w:rsidR="00D31574" w:rsidRPr="00F24C3A" w14:paraId="5D2669A0" w14:textId="77777777" w:rsidTr="007C35D6">
        <w:tc>
          <w:tcPr>
            <w:tcW w:w="4765" w:type="dxa"/>
            <w:shd w:val="clear" w:color="auto" w:fill="auto"/>
          </w:tcPr>
          <w:p w14:paraId="07651E53" w14:textId="77777777" w:rsidR="00D31574" w:rsidRPr="00F24C3A" w:rsidRDefault="00D31574" w:rsidP="007C35D6">
            <w:pPr>
              <w:autoSpaceDE w:val="0"/>
              <w:autoSpaceDN w:val="0"/>
              <w:adjustRightInd w:val="0"/>
              <w:jc w:val="thaiDistribute"/>
              <w:rPr>
                <w:rFonts w:cs="Times New Roman"/>
                <w:color w:val="000000"/>
                <w:szCs w:val="22"/>
              </w:rPr>
            </w:pPr>
            <w:r w:rsidRPr="00F24C3A">
              <w:rPr>
                <w:rFonts w:cs="Times New Roman"/>
                <w:color w:val="000000"/>
                <w:szCs w:val="22"/>
              </w:rPr>
              <w:t>Real estate</w:t>
            </w:r>
            <w:r>
              <w:rPr>
                <w:rFonts w:cs="Times New Roman"/>
                <w:color w:val="000000"/>
                <w:szCs w:val="22"/>
              </w:rPr>
              <w:t xml:space="preserve"> </w:t>
            </w:r>
            <w:r w:rsidRPr="00F24C3A">
              <w:rPr>
                <w:rFonts w:cs="Times New Roman"/>
                <w:color w:val="000000"/>
                <w:szCs w:val="22"/>
              </w:rPr>
              <w:t>development</w:t>
            </w:r>
            <w:r>
              <w:rPr>
                <w:rFonts w:cs="Times New Roman"/>
                <w:color w:val="000000"/>
                <w:szCs w:val="22"/>
              </w:rPr>
              <w:t xml:space="preserve"> for sale</w:t>
            </w:r>
            <w:r w:rsidRPr="00F24C3A">
              <w:rPr>
                <w:rFonts w:cs="Times New Roman"/>
                <w:color w:val="000000"/>
                <w:szCs w:val="22"/>
              </w:rPr>
              <w:t xml:space="preserve">, which principally comprise the </w:t>
            </w:r>
            <w:r>
              <w:rPr>
                <w:rFonts w:cs="Times New Roman"/>
                <w:color w:val="000000"/>
                <w:szCs w:val="22"/>
              </w:rPr>
              <w:t>G</w:t>
            </w:r>
            <w:r w:rsidRPr="00F24C3A">
              <w:rPr>
                <w:rFonts w:cs="Times New Roman"/>
                <w:color w:val="000000"/>
                <w:szCs w:val="22"/>
              </w:rPr>
              <w:t xml:space="preserve">roup’s </w:t>
            </w:r>
            <w:r>
              <w:rPr>
                <w:rFonts w:cs="Times New Roman"/>
                <w:color w:val="000000"/>
                <w:szCs w:val="22"/>
              </w:rPr>
              <w:t>r</w:t>
            </w:r>
            <w:r w:rsidRPr="00AA3F1D">
              <w:rPr>
                <w:rFonts w:cs="Times New Roman"/>
                <w:color w:val="000000"/>
                <w:szCs w:val="22"/>
              </w:rPr>
              <w:t xml:space="preserve">eal estate completed </w:t>
            </w:r>
            <w:proofErr w:type="gramStart"/>
            <w:r w:rsidRPr="00F24C3A">
              <w:rPr>
                <w:rFonts w:cs="Times New Roman"/>
                <w:color w:val="000000"/>
                <w:szCs w:val="22"/>
              </w:rPr>
              <w:t xml:space="preserve">and </w:t>
            </w:r>
            <w:r w:rsidRPr="00AA3F1D">
              <w:rPr>
                <w:rFonts w:cs="Times New Roman"/>
                <w:color w:val="000000"/>
                <w:szCs w:val="22"/>
              </w:rPr>
              <w:t xml:space="preserve"> </w:t>
            </w:r>
            <w:r>
              <w:rPr>
                <w:rFonts w:cs="Times New Roman"/>
                <w:color w:val="000000"/>
                <w:szCs w:val="22"/>
              </w:rPr>
              <w:t>r</w:t>
            </w:r>
            <w:r w:rsidRPr="00AA3F1D">
              <w:rPr>
                <w:rFonts w:cs="Times New Roman"/>
                <w:color w:val="000000"/>
                <w:szCs w:val="22"/>
              </w:rPr>
              <w:t>eal</w:t>
            </w:r>
            <w:proofErr w:type="gramEnd"/>
            <w:r w:rsidRPr="00AA3F1D">
              <w:rPr>
                <w:rFonts w:cs="Times New Roman"/>
                <w:color w:val="000000"/>
                <w:szCs w:val="22"/>
              </w:rPr>
              <w:t xml:space="preserve"> estate under development</w:t>
            </w:r>
            <w:r w:rsidRPr="00F24C3A">
              <w:rPr>
                <w:rFonts w:cs="Times New Roman"/>
                <w:color w:val="000000"/>
                <w:szCs w:val="22"/>
              </w:rPr>
              <w:t>, are stated at the lower of cost and net realisable value.</w:t>
            </w:r>
          </w:p>
          <w:p w14:paraId="4D490090" w14:textId="77777777" w:rsidR="00D31574" w:rsidRPr="00F24C3A" w:rsidRDefault="00D31574" w:rsidP="007C35D6">
            <w:pPr>
              <w:autoSpaceDE w:val="0"/>
              <w:autoSpaceDN w:val="0"/>
              <w:adjustRightInd w:val="0"/>
              <w:jc w:val="thaiDistribute"/>
              <w:rPr>
                <w:rFonts w:cs="Times New Roman"/>
                <w:color w:val="000000"/>
                <w:szCs w:val="22"/>
              </w:rPr>
            </w:pPr>
          </w:p>
          <w:p w14:paraId="04A766D0" w14:textId="77777777" w:rsidR="00D31574" w:rsidRPr="00F24C3A" w:rsidRDefault="00D31574" w:rsidP="007C35D6">
            <w:pPr>
              <w:autoSpaceDE w:val="0"/>
              <w:autoSpaceDN w:val="0"/>
              <w:adjustRightInd w:val="0"/>
              <w:jc w:val="thaiDistribute"/>
              <w:rPr>
                <w:rFonts w:cs="Times New Roman"/>
                <w:color w:val="000000"/>
                <w:szCs w:val="22"/>
              </w:rPr>
            </w:pPr>
            <w:r>
              <w:rPr>
                <w:rFonts w:cs="Times New Roman"/>
                <w:color w:val="000000"/>
                <w:szCs w:val="22"/>
              </w:rPr>
              <w:t>The Group carries out an analysis of the net realisable value of real estate development for sale</w:t>
            </w:r>
            <w:r w:rsidRPr="00F24C3A">
              <w:rPr>
                <w:rFonts w:cs="Times New Roman"/>
                <w:color w:val="000000"/>
                <w:szCs w:val="22"/>
              </w:rPr>
              <w:t xml:space="preserve"> at each reporting date</w:t>
            </w:r>
            <w:r>
              <w:rPr>
                <w:rFonts w:cs="Times New Roman"/>
                <w:color w:val="000000"/>
                <w:szCs w:val="22"/>
              </w:rPr>
              <w:t>, which</w:t>
            </w:r>
            <w:r w:rsidRPr="00F24C3A">
              <w:rPr>
                <w:rFonts w:cs="Times New Roman"/>
                <w:color w:val="000000"/>
                <w:szCs w:val="22"/>
              </w:rPr>
              <w:t xml:space="preserve"> is dependent upon the group’s estimate of forecast selling prices and build costs. </w:t>
            </w:r>
          </w:p>
          <w:p w14:paraId="251FEC84" w14:textId="77777777" w:rsidR="00D31574" w:rsidRPr="00F24C3A" w:rsidRDefault="00D31574" w:rsidP="007C35D6">
            <w:pPr>
              <w:autoSpaceDE w:val="0"/>
              <w:autoSpaceDN w:val="0"/>
              <w:adjustRightInd w:val="0"/>
              <w:jc w:val="thaiDistribute"/>
              <w:rPr>
                <w:rFonts w:cs="Times New Roman"/>
                <w:color w:val="000000"/>
                <w:szCs w:val="22"/>
              </w:rPr>
            </w:pPr>
          </w:p>
          <w:p w14:paraId="54C14B36" w14:textId="77777777" w:rsidR="00D31574" w:rsidRPr="00F24C3A" w:rsidRDefault="00D31574" w:rsidP="007C35D6">
            <w:pPr>
              <w:jc w:val="both"/>
              <w:rPr>
                <w:rFonts w:cs="Times New Roman"/>
                <w:color w:val="000000"/>
                <w:szCs w:val="22"/>
              </w:rPr>
            </w:pPr>
            <w:r w:rsidRPr="00F24C3A">
              <w:rPr>
                <w:rFonts w:cs="Times New Roman"/>
                <w:color w:val="000000"/>
                <w:szCs w:val="22"/>
              </w:rPr>
              <w:t>As such uncertainty in these forecasts can impact the assessment over the carrying value of real estate development</w:t>
            </w:r>
            <w:r>
              <w:rPr>
                <w:rFonts w:cs="Times New Roman"/>
                <w:color w:val="000000"/>
                <w:szCs w:val="22"/>
              </w:rPr>
              <w:t xml:space="preserve"> for sale</w:t>
            </w:r>
            <w:r w:rsidRPr="00F24C3A">
              <w:rPr>
                <w:rFonts w:cs="Times New Roman"/>
                <w:color w:val="000000"/>
                <w:szCs w:val="22"/>
              </w:rPr>
              <w:t>.</w:t>
            </w:r>
            <w:r>
              <w:rPr>
                <w:rFonts w:cs="Times New Roman"/>
                <w:color w:val="000000"/>
                <w:szCs w:val="22"/>
              </w:rPr>
              <w:t xml:space="preserve"> </w:t>
            </w:r>
            <w:r w:rsidRPr="00F24C3A">
              <w:rPr>
                <w:rFonts w:cs="Times New Roman"/>
                <w:color w:val="000000"/>
                <w:szCs w:val="22"/>
              </w:rPr>
              <w:t>Future selling prices are dependent on market conditions.</w:t>
            </w:r>
          </w:p>
          <w:p w14:paraId="166F267E" w14:textId="77777777" w:rsidR="00D31574" w:rsidRPr="00F24C3A" w:rsidRDefault="00D31574" w:rsidP="007C35D6">
            <w:pPr>
              <w:jc w:val="both"/>
              <w:rPr>
                <w:rFonts w:cs="Times New Roman"/>
                <w:color w:val="000000"/>
                <w:szCs w:val="22"/>
              </w:rPr>
            </w:pPr>
          </w:p>
          <w:p w14:paraId="41247B60" w14:textId="77777777" w:rsidR="00D31574" w:rsidRPr="00F24C3A" w:rsidRDefault="00D31574" w:rsidP="007C35D6">
            <w:pPr>
              <w:jc w:val="thaiDistribute"/>
              <w:rPr>
                <w:rFonts w:cs="Times New Roman"/>
                <w:color w:val="000000"/>
                <w:szCs w:val="22"/>
              </w:rPr>
            </w:pPr>
            <w:r w:rsidRPr="00F24C3A">
              <w:rPr>
                <w:rFonts w:cs="Times New Roman"/>
                <w:color w:val="000000"/>
                <w:szCs w:val="22"/>
              </w:rPr>
              <w:t>The</w:t>
            </w:r>
            <w:r>
              <w:rPr>
                <w:rFonts w:cs="Times New Roman"/>
                <w:color w:val="000000"/>
                <w:szCs w:val="22"/>
              </w:rPr>
              <w:t xml:space="preserve"> </w:t>
            </w:r>
            <w:r w:rsidRPr="00F24C3A">
              <w:rPr>
                <w:rFonts w:cs="Times New Roman"/>
                <w:color w:val="000000"/>
                <w:szCs w:val="22"/>
              </w:rPr>
              <w:t xml:space="preserve">estimate </w:t>
            </w:r>
            <w:r>
              <w:rPr>
                <w:rFonts w:cs="Times New Roman"/>
                <w:color w:val="000000"/>
                <w:szCs w:val="22"/>
              </w:rPr>
              <w:t xml:space="preserve">of </w:t>
            </w:r>
            <w:r w:rsidRPr="00F24C3A">
              <w:rPr>
                <w:rFonts w:cs="Times New Roman"/>
                <w:color w:val="000000"/>
                <w:szCs w:val="22"/>
              </w:rPr>
              <w:t>future build costs</w:t>
            </w:r>
            <w:r>
              <w:rPr>
                <w:rFonts w:cs="Times New Roman"/>
                <w:color w:val="000000"/>
                <w:szCs w:val="22"/>
              </w:rPr>
              <w:t xml:space="preserve"> </w:t>
            </w:r>
            <w:proofErr w:type="gramStart"/>
            <w:r w:rsidRPr="00F24C3A">
              <w:rPr>
                <w:rFonts w:cs="Times New Roman"/>
                <w:color w:val="000000"/>
                <w:szCs w:val="22"/>
              </w:rPr>
              <w:t>are</w:t>
            </w:r>
            <w:proofErr w:type="gramEnd"/>
            <w:r w:rsidRPr="00F24C3A">
              <w:rPr>
                <w:rFonts w:cs="Times New Roman"/>
                <w:color w:val="000000"/>
                <w:szCs w:val="22"/>
              </w:rPr>
              <w:t xml:space="preserve"> subject to a number of variables including the market conditions in respect of materials,</w:t>
            </w:r>
            <w:r>
              <w:rPr>
                <w:rFonts w:cs="Times New Roman"/>
                <w:color w:val="000000"/>
                <w:szCs w:val="22"/>
              </w:rPr>
              <w:t xml:space="preserve"> </w:t>
            </w:r>
            <w:r w:rsidRPr="00F24C3A">
              <w:rPr>
                <w:rFonts w:cs="Times New Roman"/>
                <w:color w:val="000000"/>
                <w:szCs w:val="22"/>
              </w:rPr>
              <w:t>sub-contractor cost and construction issues especially the action plans to complete the projects under construction.</w:t>
            </w:r>
          </w:p>
          <w:p w14:paraId="2F9DF648" w14:textId="77777777" w:rsidR="00D31574" w:rsidRPr="00F24C3A" w:rsidRDefault="00D31574" w:rsidP="007C35D6">
            <w:pPr>
              <w:jc w:val="both"/>
              <w:rPr>
                <w:rFonts w:cs="Times New Roman"/>
                <w:color w:val="000000"/>
                <w:szCs w:val="22"/>
              </w:rPr>
            </w:pPr>
          </w:p>
          <w:p w14:paraId="59FDEAEB" w14:textId="77777777" w:rsidR="00D31574" w:rsidRPr="000D5780" w:rsidRDefault="00D31574" w:rsidP="007C35D6">
            <w:pPr>
              <w:jc w:val="thaiDistribute"/>
              <w:rPr>
                <w:rFonts w:cstheme="minorBidi"/>
                <w:color w:val="000000"/>
                <w:spacing w:val="-8"/>
                <w:szCs w:val="28"/>
                <w:cs/>
                <w:lang w:bidi="th-TH"/>
              </w:rPr>
            </w:pPr>
            <w:r w:rsidRPr="00F44523">
              <w:rPr>
                <w:rFonts w:cs="Times New Roman"/>
                <w:color w:val="000000"/>
                <w:szCs w:val="22"/>
              </w:rPr>
              <w:t>The real estate development for sale is a significant balance in the consolidated financial statements and involves significant judgement by management in making these estimates. Consequently, this is an area of</w:t>
            </w:r>
            <w:r w:rsidRPr="00F44523">
              <w:rPr>
                <w:rFonts w:cs="Times New Roman" w:hint="cs"/>
                <w:color w:val="000000"/>
                <w:szCs w:val="22"/>
                <w:cs/>
                <w:lang w:bidi="th-TH"/>
              </w:rPr>
              <w:t xml:space="preserve"> </w:t>
            </w:r>
            <w:r w:rsidRPr="00F44523">
              <w:rPr>
                <w:rFonts w:cs="Times New Roman"/>
                <w:color w:val="000000"/>
                <w:szCs w:val="22"/>
              </w:rPr>
              <w:t>focus in my audit.</w:t>
            </w:r>
            <w:r w:rsidRPr="00643E86">
              <w:rPr>
                <w:rFonts w:cs="Times New Roman"/>
                <w:color w:val="000000"/>
                <w:spacing w:val="-8"/>
                <w:szCs w:val="22"/>
              </w:rPr>
              <w:t xml:space="preserve"> </w:t>
            </w:r>
          </w:p>
        </w:tc>
        <w:tc>
          <w:tcPr>
            <w:tcW w:w="4585" w:type="dxa"/>
            <w:shd w:val="clear" w:color="auto" w:fill="auto"/>
          </w:tcPr>
          <w:p w14:paraId="7D2A0D23" w14:textId="77777777" w:rsidR="00D31574" w:rsidRPr="00F24C3A" w:rsidRDefault="00D31574" w:rsidP="007C35D6">
            <w:pPr>
              <w:autoSpaceDE w:val="0"/>
              <w:autoSpaceDN w:val="0"/>
              <w:adjustRightInd w:val="0"/>
              <w:jc w:val="thaiDistribute"/>
              <w:rPr>
                <w:rFonts w:cs="Cordia New"/>
                <w:color w:val="000000"/>
                <w:szCs w:val="22"/>
                <w:cs/>
                <w:lang w:bidi="th-TH"/>
              </w:rPr>
            </w:pPr>
            <w:r w:rsidRPr="00F24C3A">
              <w:rPr>
                <w:rFonts w:cs="Times New Roman"/>
                <w:color w:val="000000"/>
                <w:szCs w:val="22"/>
              </w:rPr>
              <w:t xml:space="preserve">The audit procedures in this area included the following: </w:t>
            </w:r>
          </w:p>
          <w:p w14:paraId="5146FAC4" w14:textId="77777777" w:rsidR="00D31574" w:rsidRPr="00F24C3A" w:rsidRDefault="00D31574" w:rsidP="007C35D6">
            <w:pPr>
              <w:autoSpaceDE w:val="0"/>
              <w:autoSpaceDN w:val="0"/>
              <w:adjustRightInd w:val="0"/>
              <w:jc w:val="thaiDistribute"/>
              <w:rPr>
                <w:rFonts w:cs="Times New Roman"/>
                <w:color w:val="000000"/>
                <w:szCs w:val="22"/>
              </w:rPr>
            </w:pPr>
          </w:p>
          <w:p w14:paraId="2B0EFF35" w14:textId="77777777" w:rsidR="00D31574" w:rsidRPr="00F24C3A" w:rsidRDefault="00D31574" w:rsidP="007C35D6">
            <w:pPr>
              <w:pStyle w:val="ListParagraph"/>
              <w:numPr>
                <w:ilvl w:val="0"/>
                <w:numId w:val="10"/>
              </w:numPr>
              <w:autoSpaceDE w:val="0"/>
              <w:autoSpaceDN w:val="0"/>
              <w:adjustRightInd w:val="0"/>
              <w:spacing w:line="240" w:lineRule="auto"/>
              <w:ind w:left="252" w:hanging="252"/>
              <w:contextualSpacing/>
              <w:jc w:val="thaiDistribute"/>
              <w:rPr>
                <w:color w:val="000000"/>
                <w:szCs w:val="22"/>
                <w:lang w:val="en-US" w:bidi="th-TH"/>
              </w:rPr>
            </w:pPr>
            <w:r w:rsidRPr="00F24C3A">
              <w:rPr>
                <w:color w:val="000000"/>
                <w:szCs w:val="22"/>
                <w:lang w:val="en-US" w:bidi="th-TH"/>
              </w:rPr>
              <w:t xml:space="preserve">gaining an understanding and assessing the process of the estimation of net </w:t>
            </w:r>
            <w:proofErr w:type="spellStart"/>
            <w:r w:rsidRPr="00F24C3A">
              <w:rPr>
                <w:color w:val="000000"/>
                <w:szCs w:val="22"/>
                <w:lang w:val="en-US" w:bidi="th-TH"/>
              </w:rPr>
              <w:t>realisable</w:t>
            </w:r>
            <w:proofErr w:type="spellEnd"/>
            <w:r w:rsidRPr="00F24C3A">
              <w:rPr>
                <w:color w:val="000000"/>
                <w:szCs w:val="22"/>
                <w:lang w:val="en-US" w:bidi="th-TH"/>
              </w:rPr>
              <w:t xml:space="preserve"> value</w:t>
            </w:r>
            <w:r w:rsidRPr="00F24C3A">
              <w:rPr>
                <w:color w:val="000000"/>
                <w:spacing w:val="-34"/>
                <w:szCs w:val="22"/>
                <w:lang w:val="en-US" w:bidi="th-TH"/>
              </w:rPr>
              <w:t xml:space="preserve"> </w:t>
            </w:r>
            <w:r w:rsidRPr="00F24C3A">
              <w:rPr>
                <w:color w:val="000000"/>
                <w:szCs w:val="22"/>
                <w:lang w:val="en-US" w:bidi="th-TH"/>
              </w:rPr>
              <w:t xml:space="preserve">of  real estate </w:t>
            </w:r>
            <w:r w:rsidRPr="008A07A8">
              <w:rPr>
                <w:color w:val="000000"/>
                <w:szCs w:val="22"/>
                <w:lang w:val="en-US" w:bidi="th-TH"/>
              </w:rPr>
              <w:t xml:space="preserve">development for sale </w:t>
            </w:r>
            <w:r w:rsidRPr="00F24C3A">
              <w:rPr>
                <w:color w:val="000000"/>
                <w:szCs w:val="22"/>
                <w:lang w:val="en-US" w:bidi="th-TH"/>
              </w:rPr>
              <w:t xml:space="preserve">and testing the Group’s controls by checking approvals over setting, reviewing and updating selling price and cost forecasts, setting budgets and </w:t>
            </w:r>
            <w:proofErr w:type="spellStart"/>
            <w:r w:rsidRPr="00F24C3A">
              <w:rPr>
                <w:color w:val="000000"/>
                <w:szCs w:val="22"/>
                <w:lang w:val="en-US" w:bidi="th-TH"/>
              </w:rPr>
              <w:t>authorising</w:t>
            </w:r>
            <w:proofErr w:type="spellEnd"/>
            <w:r w:rsidRPr="00F24C3A">
              <w:rPr>
                <w:color w:val="000000"/>
                <w:szCs w:val="22"/>
                <w:lang w:val="en-US" w:bidi="th-TH"/>
              </w:rPr>
              <w:t xml:space="preserve"> and recording of costs;</w:t>
            </w:r>
          </w:p>
          <w:p w14:paraId="79614B19" w14:textId="77777777" w:rsidR="00D31574" w:rsidRPr="00F24C3A" w:rsidRDefault="00D31574" w:rsidP="007C35D6">
            <w:pPr>
              <w:pStyle w:val="ListParagraph"/>
              <w:autoSpaceDE w:val="0"/>
              <w:autoSpaceDN w:val="0"/>
              <w:adjustRightInd w:val="0"/>
              <w:ind w:left="342"/>
              <w:jc w:val="thaiDistribute"/>
              <w:rPr>
                <w:color w:val="000000"/>
                <w:szCs w:val="22"/>
                <w:lang w:val="en-US" w:bidi="th-TH"/>
              </w:rPr>
            </w:pPr>
          </w:p>
          <w:p w14:paraId="248AFCCA" w14:textId="77777777" w:rsidR="00D31574" w:rsidRPr="00F24C3A" w:rsidRDefault="00D31574" w:rsidP="007C35D6">
            <w:pPr>
              <w:pStyle w:val="ListParagraph"/>
              <w:numPr>
                <w:ilvl w:val="0"/>
                <w:numId w:val="10"/>
              </w:numPr>
              <w:autoSpaceDE w:val="0"/>
              <w:autoSpaceDN w:val="0"/>
              <w:adjustRightInd w:val="0"/>
              <w:spacing w:line="240" w:lineRule="auto"/>
              <w:ind w:left="252" w:hanging="252"/>
              <w:contextualSpacing/>
              <w:jc w:val="thaiDistribute"/>
              <w:rPr>
                <w:color w:val="000000"/>
                <w:szCs w:val="22"/>
                <w:lang w:val="en-US" w:bidi="th-TH"/>
              </w:rPr>
            </w:pPr>
            <w:r w:rsidRPr="00F24C3A">
              <w:rPr>
                <w:color w:val="000000"/>
                <w:szCs w:val="22"/>
                <w:lang w:val="en-US" w:bidi="th-TH"/>
              </w:rPr>
              <w:t xml:space="preserve">evaluating the appropriateness of the </w:t>
            </w:r>
            <w:r>
              <w:rPr>
                <w:color w:val="000000"/>
                <w:szCs w:val="22"/>
                <w:lang w:val="en-US" w:bidi="th-TH"/>
              </w:rPr>
              <w:t>G</w:t>
            </w:r>
            <w:r w:rsidRPr="00F24C3A">
              <w:rPr>
                <w:color w:val="000000"/>
                <w:szCs w:val="22"/>
                <w:lang w:val="en-US" w:bidi="th-TH"/>
              </w:rPr>
              <w:t xml:space="preserve">roup’s forecast sales prices by comparing the forecast sales price to sales prices achieved; </w:t>
            </w:r>
          </w:p>
          <w:p w14:paraId="03108ADB" w14:textId="77777777" w:rsidR="00D31574" w:rsidRPr="00F24C3A" w:rsidRDefault="00D31574" w:rsidP="007C35D6">
            <w:pPr>
              <w:pStyle w:val="ListParagraph"/>
              <w:rPr>
                <w:color w:val="000000"/>
                <w:szCs w:val="22"/>
                <w:lang w:val="en-US" w:bidi="th-TH"/>
              </w:rPr>
            </w:pPr>
          </w:p>
          <w:p w14:paraId="2CABB340" w14:textId="77777777" w:rsidR="00D31574" w:rsidRPr="00F24C3A" w:rsidRDefault="00D31574" w:rsidP="007C35D6">
            <w:pPr>
              <w:pStyle w:val="ListParagraph"/>
              <w:numPr>
                <w:ilvl w:val="0"/>
                <w:numId w:val="10"/>
              </w:numPr>
              <w:autoSpaceDE w:val="0"/>
              <w:autoSpaceDN w:val="0"/>
              <w:adjustRightInd w:val="0"/>
              <w:spacing w:line="240" w:lineRule="auto"/>
              <w:ind w:left="252" w:hanging="252"/>
              <w:contextualSpacing/>
              <w:jc w:val="thaiDistribute"/>
              <w:rPr>
                <w:color w:val="000000"/>
                <w:szCs w:val="22"/>
                <w:lang w:val="en-US" w:bidi="th-TH"/>
              </w:rPr>
            </w:pPr>
            <w:r w:rsidRPr="00F24C3A">
              <w:rPr>
                <w:color w:val="000000"/>
                <w:szCs w:val="22"/>
                <w:lang w:val="en-US" w:bidi="th-TH"/>
              </w:rPr>
              <w:t xml:space="preserve">evaluating the reasonableness of the </w:t>
            </w:r>
            <w:r>
              <w:rPr>
                <w:color w:val="000000"/>
                <w:szCs w:val="22"/>
                <w:lang w:val="en-US" w:bidi="th-TH"/>
              </w:rPr>
              <w:t>G</w:t>
            </w:r>
            <w:r w:rsidRPr="00F24C3A">
              <w:rPr>
                <w:color w:val="000000"/>
                <w:szCs w:val="22"/>
                <w:lang w:val="en-US" w:bidi="th-TH"/>
              </w:rPr>
              <w:t>roup’s forecast of the budgeted build cost for the projects by comparing the actual cost, the budget cost, and corroborating management’s explanations to the estimated cost</w:t>
            </w:r>
            <w:r w:rsidRPr="00F24C3A">
              <w:rPr>
                <w:rFonts w:cs="Cordia New" w:hint="cs"/>
                <w:color w:val="000000"/>
                <w:szCs w:val="22"/>
                <w:cs/>
                <w:lang w:val="en-US" w:bidi="th-TH"/>
              </w:rPr>
              <w:t xml:space="preserve"> </w:t>
            </w:r>
            <w:r w:rsidRPr="00F24C3A">
              <w:rPr>
                <w:color w:val="000000"/>
                <w:szCs w:val="22"/>
                <w:lang w:val="en-US" w:bidi="th-TH"/>
              </w:rPr>
              <w:t>especially for the low margin projects and slow-moving projects; and</w:t>
            </w:r>
          </w:p>
          <w:p w14:paraId="520860DD" w14:textId="77777777" w:rsidR="00D31574" w:rsidRPr="00F24C3A" w:rsidRDefault="00D31574" w:rsidP="007C35D6">
            <w:pPr>
              <w:rPr>
                <w:color w:val="000000"/>
                <w:szCs w:val="22"/>
                <w:lang w:val="en-US" w:bidi="th-TH"/>
              </w:rPr>
            </w:pPr>
          </w:p>
          <w:p w14:paraId="2678DB20" w14:textId="77777777" w:rsidR="00D31574" w:rsidRPr="00F24C3A" w:rsidRDefault="00D31574" w:rsidP="007C35D6">
            <w:pPr>
              <w:pStyle w:val="ListParagraph"/>
              <w:numPr>
                <w:ilvl w:val="0"/>
                <w:numId w:val="10"/>
              </w:numPr>
              <w:autoSpaceDE w:val="0"/>
              <w:autoSpaceDN w:val="0"/>
              <w:adjustRightInd w:val="0"/>
              <w:spacing w:line="240" w:lineRule="auto"/>
              <w:ind w:left="252" w:hanging="252"/>
              <w:contextualSpacing/>
              <w:jc w:val="thaiDistribute"/>
              <w:rPr>
                <w:rFonts w:cs="Times New Roman"/>
                <w:color w:val="000000"/>
                <w:szCs w:val="22"/>
              </w:rPr>
            </w:pPr>
            <w:r w:rsidRPr="00F24C3A">
              <w:rPr>
                <w:color w:val="000000"/>
                <w:szCs w:val="22"/>
                <w:lang w:val="en-US" w:bidi="th-TH"/>
              </w:rPr>
              <w:t xml:space="preserve">evaluating the adequacy of the financial </w:t>
            </w:r>
            <w:proofErr w:type="gramStart"/>
            <w:r w:rsidRPr="00F24C3A">
              <w:rPr>
                <w:color w:val="000000"/>
                <w:szCs w:val="22"/>
                <w:lang w:val="en-US" w:bidi="th-TH"/>
              </w:rPr>
              <w:t>statements</w:t>
            </w:r>
            <w:proofErr w:type="gramEnd"/>
            <w:r w:rsidRPr="00F24C3A">
              <w:rPr>
                <w:color w:val="000000"/>
                <w:szCs w:val="22"/>
                <w:lang w:val="en-US" w:bidi="th-TH"/>
              </w:rPr>
              <w:t xml:space="preserve"> disclosures in accordance with Thai Financial Reporting Standards.</w:t>
            </w:r>
          </w:p>
          <w:p w14:paraId="057B1021" w14:textId="77777777" w:rsidR="00D31574" w:rsidRPr="00F24C3A" w:rsidRDefault="00D31574" w:rsidP="007C35D6">
            <w:pPr>
              <w:autoSpaceDE w:val="0"/>
              <w:autoSpaceDN w:val="0"/>
              <w:adjustRightInd w:val="0"/>
              <w:spacing w:line="240" w:lineRule="auto"/>
              <w:contextualSpacing/>
              <w:jc w:val="thaiDistribute"/>
              <w:rPr>
                <w:rFonts w:cs="Times New Roman"/>
                <w:color w:val="000000"/>
                <w:szCs w:val="22"/>
              </w:rPr>
            </w:pPr>
          </w:p>
        </w:tc>
      </w:tr>
    </w:tbl>
    <w:p w14:paraId="7A240B55" w14:textId="7CB1A059" w:rsidR="007B6997" w:rsidRDefault="007B6997">
      <w:pPr>
        <w:spacing w:line="240" w:lineRule="auto"/>
        <w:rPr>
          <w:rFonts w:cs="Times New Roman"/>
          <w:i/>
          <w:iCs/>
          <w:szCs w:val="22"/>
        </w:rPr>
      </w:pPr>
    </w:p>
    <w:p w14:paraId="45617722" w14:textId="77777777" w:rsidR="007B6997" w:rsidRDefault="007B6997">
      <w:pPr>
        <w:spacing w:line="240" w:lineRule="auto"/>
        <w:rPr>
          <w:rFonts w:cs="Times New Roman"/>
          <w:i/>
          <w:iCs/>
          <w:szCs w:val="22"/>
        </w:rPr>
      </w:pPr>
    </w:p>
    <w:p w14:paraId="06ACD038" w14:textId="77777777" w:rsidR="00D31574" w:rsidRDefault="00D31574">
      <w:pPr>
        <w:spacing w:line="240" w:lineRule="auto"/>
        <w:rPr>
          <w:rFonts w:cs="Times New Roman"/>
          <w:i/>
          <w:iCs/>
          <w:szCs w:val="22"/>
        </w:rPr>
      </w:pPr>
    </w:p>
    <w:p w14:paraId="15AA3E89" w14:textId="77777777" w:rsidR="00D31574" w:rsidRDefault="00D31574">
      <w:pPr>
        <w:spacing w:line="240" w:lineRule="auto"/>
        <w:rPr>
          <w:rFonts w:cs="Times New Roman"/>
          <w:i/>
          <w:iCs/>
          <w:szCs w:val="22"/>
        </w:rPr>
      </w:pPr>
    </w:p>
    <w:p w14:paraId="58FF63B2" w14:textId="77777777" w:rsidR="00D31574" w:rsidRDefault="00D31574">
      <w:pPr>
        <w:spacing w:line="240" w:lineRule="auto"/>
        <w:rPr>
          <w:rFonts w:cs="Times New Roman"/>
          <w:i/>
          <w:iCs/>
          <w:szCs w:val="22"/>
        </w:rPr>
      </w:pPr>
    </w:p>
    <w:p w14:paraId="226E3358" w14:textId="77777777" w:rsidR="00D31574" w:rsidRDefault="00D31574">
      <w:pPr>
        <w:spacing w:line="240" w:lineRule="auto"/>
        <w:rPr>
          <w:rFonts w:cs="Times New Roman"/>
          <w:i/>
          <w:iCs/>
          <w:szCs w:val="22"/>
        </w:rPr>
      </w:pPr>
    </w:p>
    <w:p w14:paraId="3FABC353" w14:textId="77777777" w:rsidR="00D31574" w:rsidRDefault="00D31574">
      <w:pPr>
        <w:spacing w:line="240" w:lineRule="auto"/>
        <w:rPr>
          <w:rFonts w:cs="Times New Roman"/>
          <w:i/>
          <w:iCs/>
          <w:szCs w:val="22"/>
        </w:rPr>
      </w:pPr>
    </w:p>
    <w:p w14:paraId="7BE39AC6" w14:textId="77777777" w:rsidR="00D31574" w:rsidRDefault="00D31574">
      <w:pPr>
        <w:spacing w:line="240" w:lineRule="auto"/>
        <w:rPr>
          <w:rFonts w:cs="Times New Roman"/>
          <w:i/>
          <w:iCs/>
          <w:szCs w:val="22"/>
        </w:rPr>
      </w:pPr>
    </w:p>
    <w:p w14:paraId="014729B6" w14:textId="77777777" w:rsidR="00D31574" w:rsidRDefault="00D31574">
      <w:pPr>
        <w:spacing w:line="240" w:lineRule="auto"/>
        <w:rPr>
          <w:rFonts w:cs="Times New Roman"/>
          <w:i/>
          <w:iCs/>
          <w:szCs w:val="22"/>
        </w:rPr>
      </w:pPr>
    </w:p>
    <w:p w14:paraId="058A4403" w14:textId="77777777" w:rsidR="00D31574" w:rsidRDefault="00D31574">
      <w:pPr>
        <w:spacing w:line="240" w:lineRule="auto"/>
        <w:rPr>
          <w:rFonts w:cs="Times New Roman"/>
          <w:i/>
          <w:iCs/>
          <w:szCs w:val="22"/>
        </w:rPr>
      </w:pPr>
    </w:p>
    <w:p w14:paraId="0CFEA687" w14:textId="77777777" w:rsidR="00D31574" w:rsidRDefault="00D31574">
      <w:pPr>
        <w:spacing w:line="240" w:lineRule="auto"/>
        <w:rPr>
          <w:rFonts w:cs="Times New Roman"/>
          <w:i/>
          <w:iCs/>
          <w:szCs w:val="22"/>
        </w:rPr>
      </w:pPr>
    </w:p>
    <w:p w14:paraId="18D12EFE" w14:textId="245FDF1A" w:rsidR="007B6997" w:rsidRDefault="007B6997">
      <w:pPr>
        <w:spacing w:line="240" w:lineRule="auto"/>
        <w:rPr>
          <w:rFonts w:cs="Times New Roman"/>
          <w:i/>
          <w:iCs/>
          <w:szCs w:val="22"/>
          <w:lang w:val="en-US" w:bidi="th-TH"/>
        </w:rPr>
      </w:pPr>
      <w:r>
        <w:rPr>
          <w:rFonts w:cs="Times New Roman"/>
          <w:i/>
          <w:iCs/>
          <w:szCs w:val="22"/>
        </w:rPr>
        <w:br w:type="page"/>
      </w:r>
    </w:p>
    <w:p w14:paraId="0EA73585" w14:textId="4BD72C74"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r w:rsidRPr="00F24C3A">
        <w:rPr>
          <w:rFonts w:ascii="Times New Roman" w:eastAsia="Times New Roman" w:hAnsi="Times New Roman" w:cs="Times New Roman"/>
          <w:i/>
          <w:iCs/>
          <w:color w:val="auto"/>
          <w:sz w:val="22"/>
          <w:szCs w:val="22"/>
          <w:lang w:eastAsia="en-US"/>
        </w:rPr>
        <w:lastRenderedPageBreak/>
        <w:t>Other Information</w:t>
      </w:r>
    </w:p>
    <w:p w14:paraId="3FBCF440" w14:textId="77777777"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p>
    <w:p w14:paraId="4EF31949" w14:textId="05DD9798" w:rsidR="004307A8" w:rsidRPr="00F24C3A" w:rsidRDefault="004307A8" w:rsidP="004307A8">
      <w:pPr>
        <w:pStyle w:val="Default"/>
        <w:jc w:val="thaiDistribute"/>
        <w:rPr>
          <w:rFonts w:ascii="Times New Roman" w:eastAsia="Times New Roman" w:hAnsi="Times New Roman" w:cs="Times New Roman"/>
          <w:sz w:val="22"/>
          <w:szCs w:val="22"/>
          <w:lang w:eastAsia="en-US"/>
        </w:rPr>
      </w:pPr>
      <w:r w:rsidRPr="00F24C3A">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repor</w:t>
      </w:r>
      <w:r w:rsidR="003A7441">
        <w:rPr>
          <w:rFonts w:ascii="Times New Roman" w:eastAsia="Times New Roman" w:hAnsi="Times New Roman" w:cs="Times New Roman"/>
          <w:sz w:val="22"/>
          <w:szCs w:val="22"/>
          <w:lang w:eastAsia="en-US"/>
        </w:rPr>
        <w:t>t</w:t>
      </w:r>
      <w:r w:rsidRPr="00F24C3A">
        <w:rPr>
          <w:rFonts w:ascii="Times New Roman" w:eastAsia="Times New Roman" w:hAnsi="Times New Roman" w:cs="Times New Roman"/>
          <w:sz w:val="22"/>
          <w:szCs w:val="22"/>
          <w:lang w:eastAsia="en-US"/>
        </w:rPr>
        <w:t xml:space="preserve">. </w:t>
      </w:r>
    </w:p>
    <w:p w14:paraId="5F1DDDC9" w14:textId="77777777" w:rsidR="00CF6618" w:rsidRPr="00F24C3A" w:rsidRDefault="00CF6618" w:rsidP="004307A8">
      <w:pPr>
        <w:pStyle w:val="RNormal"/>
        <w:spacing w:line="240" w:lineRule="atLeast"/>
        <w:rPr>
          <w:szCs w:val="22"/>
        </w:rPr>
      </w:pPr>
    </w:p>
    <w:p w14:paraId="17D240D0" w14:textId="77777777" w:rsidR="004307A8" w:rsidRPr="00F24C3A" w:rsidRDefault="004307A8" w:rsidP="004307A8">
      <w:pPr>
        <w:pStyle w:val="RNormal"/>
        <w:spacing w:line="240" w:lineRule="atLeast"/>
        <w:rPr>
          <w:szCs w:val="22"/>
        </w:rPr>
      </w:pPr>
      <w:r w:rsidRPr="00F24C3A">
        <w:rPr>
          <w:szCs w:val="22"/>
        </w:rPr>
        <w:t>My opinion on the consolidated and separate financial statements does not cover the other information and I will not express any form of assurance conclusion thereon.</w:t>
      </w:r>
    </w:p>
    <w:p w14:paraId="780D2867" w14:textId="77777777" w:rsidR="004307A8" w:rsidRPr="00F24C3A" w:rsidRDefault="004307A8" w:rsidP="004307A8">
      <w:pPr>
        <w:jc w:val="both"/>
        <w:rPr>
          <w:rFonts w:cs="Times New Roman"/>
          <w:color w:val="000000"/>
          <w:szCs w:val="22"/>
          <w:lang w:val="en-US"/>
        </w:rPr>
      </w:pPr>
    </w:p>
    <w:p w14:paraId="2BD3E424" w14:textId="0554CDE9" w:rsidR="005D089F" w:rsidRPr="00F24C3A" w:rsidRDefault="004307A8" w:rsidP="00CB5890">
      <w:pPr>
        <w:jc w:val="both"/>
        <w:rPr>
          <w:rFonts w:cs="Times New Roman"/>
          <w:color w:val="000000"/>
          <w:szCs w:val="22"/>
        </w:rPr>
      </w:pPr>
      <w:r w:rsidRPr="00F24C3A">
        <w:rPr>
          <w:rFonts w:cs="Times New Roman"/>
          <w:color w:val="000000"/>
          <w:szCs w:val="22"/>
        </w:rPr>
        <w:t xml:space="preserve">In connection with my audit of the consolidated and separate financial statements, my responsibility is to read the other information </w:t>
      </w:r>
      <w:r w:rsidR="00CB5890" w:rsidRPr="00F24C3A">
        <w:rPr>
          <w:rFonts w:cs="Times New Roman"/>
          <w:color w:val="000000"/>
          <w:szCs w:val="22"/>
        </w:rPr>
        <w:t xml:space="preserve">and, in doing so, consider whether the other information is materially inconsistent with the </w:t>
      </w:r>
      <w:r w:rsidR="00CB5890" w:rsidRPr="00F24C3A">
        <w:rPr>
          <w:szCs w:val="22"/>
        </w:rPr>
        <w:t>consolidated and separate financial statements or my knowledge obtained in the audit, or otherwise appears to be materially misstated.</w:t>
      </w:r>
    </w:p>
    <w:p w14:paraId="3A81D578" w14:textId="77777777" w:rsidR="00F45285" w:rsidRPr="00F24C3A" w:rsidRDefault="00F45285" w:rsidP="004307A8">
      <w:pPr>
        <w:ind w:right="-43"/>
        <w:jc w:val="thaiDistribute"/>
        <w:rPr>
          <w:rFonts w:cs="Times New Roman"/>
          <w:color w:val="000000"/>
          <w:szCs w:val="22"/>
        </w:rPr>
      </w:pPr>
    </w:p>
    <w:p w14:paraId="1832B004" w14:textId="77777777"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r w:rsidRPr="00F24C3A">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14:paraId="6B973F06" w14:textId="77777777" w:rsidR="004307A8" w:rsidRPr="00F24C3A" w:rsidRDefault="004307A8" w:rsidP="004307A8">
      <w:pPr>
        <w:ind w:right="-43"/>
        <w:jc w:val="thaiDistribute"/>
        <w:rPr>
          <w:rFonts w:cs="Times New Roman"/>
          <w:szCs w:val="22"/>
        </w:rPr>
      </w:pPr>
    </w:p>
    <w:p w14:paraId="2459C484" w14:textId="77777777" w:rsidR="004307A8" w:rsidRPr="00F24C3A" w:rsidRDefault="004307A8" w:rsidP="004307A8">
      <w:pPr>
        <w:ind w:right="-43"/>
        <w:jc w:val="thaiDistribute"/>
        <w:rPr>
          <w:rFonts w:cs="Times New Roman"/>
          <w:color w:val="000000"/>
          <w:szCs w:val="22"/>
        </w:rPr>
      </w:pPr>
      <w:r w:rsidRPr="00F24C3A">
        <w:rPr>
          <w:rFonts w:cs="Times New Roman"/>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2D4AED5" w14:textId="77777777" w:rsidR="004307A8" w:rsidRPr="00F24C3A" w:rsidRDefault="004307A8" w:rsidP="004307A8">
      <w:pPr>
        <w:ind w:right="-43"/>
        <w:jc w:val="thaiDistribute"/>
        <w:rPr>
          <w:rFonts w:cs="Times New Roman"/>
          <w:color w:val="000000"/>
          <w:szCs w:val="22"/>
        </w:rPr>
      </w:pPr>
    </w:p>
    <w:p w14:paraId="5443E1AB" w14:textId="77777777" w:rsidR="004307A8" w:rsidRPr="00F24C3A" w:rsidRDefault="004307A8" w:rsidP="004307A8">
      <w:pPr>
        <w:ind w:right="-43"/>
        <w:jc w:val="thaiDistribute"/>
        <w:rPr>
          <w:rFonts w:cs="Times New Roman"/>
          <w:color w:val="000000"/>
          <w:szCs w:val="22"/>
        </w:rPr>
      </w:pPr>
      <w:r w:rsidRPr="00F24C3A">
        <w:rPr>
          <w:rFonts w:cs="Times New Roman"/>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B35311E" w14:textId="77777777" w:rsidR="004307A8" w:rsidRPr="00F24C3A" w:rsidRDefault="004307A8" w:rsidP="004307A8">
      <w:pPr>
        <w:pStyle w:val="E1"/>
        <w:spacing w:line="240" w:lineRule="atLeast"/>
        <w:ind w:left="0" w:right="-43"/>
        <w:jc w:val="thaiDistribute"/>
        <w:rPr>
          <w:rFonts w:cs="Times New Roman"/>
          <w:lang w:val="en-US"/>
        </w:rPr>
      </w:pPr>
    </w:p>
    <w:p w14:paraId="52AA1720" w14:textId="77777777" w:rsidR="004307A8" w:rsidRPr="00F24C3A" w:rsidRDefault="004307A8" w:rsidP="004307A8">
      <w:pPr>
        <w:pStyle w:val="E1"/>
        <w:spacing w:line="240" w:lineRule="atLeast"/>
        <w:ind w:left="0" w:right="-43"/>
        <w:jc w:val="thaiDistribute"/>
        <w:rPr>
          <w:lang w:val="en-US"/>
        </w:rPr>
      </w:pPr>
      <w:r w:rsidRPr="00F24C3A">
        <w:rPr>
          <w:lang w:val="en-US"/>
        </w:rPr>
        <w:t>Those charged with governance are responsible for overseeing the Group’s and the Company’s financial reporting process.</w:t>
      </w:r>
    </w:p>
    <w:p w14:paraId="62460E8C" w14:textId="77777777"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p>
    <w:p w14:paraId="34A90E97" w14:textId="0CB80DF4"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r w:rsidRPr="00F24C3A">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14:paraId="54A188C0" w14:textId="77777777"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p>
    <w:p w14:paraId="54081C0B" w14:textId="77777777" w:rsidR="004307A8" w:rsidRPr="00F24C3A" w:rsidRDefault="004307A8" w:rsidP="004307A8">
      <w:pPr>
        <w:autoSpaceDE w:val="0"/>
        <w:autoSpaceDN w:val="0"/>
        <w:adjustRightInd w:val="0"/>
        <w:spacing w:line="240" w:lineRule="auto"/>
        <w:jc w:val="thaiDistribute"/>
        <w:rPr>
          <w:rFonts w:cs="Times New Roman"/>
          <w:color w:val="000000"/>
          <w:szCs w:val="22"/>
        </w:rPr>
      </w:pPr>
      <w:r w:rsidRPr="00F24C3A">
        <w:rPr>
          <w:rFonts w:cs="Times New Roman"/>
          <w:color w:val="000000"/>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628BA38" w14:textId="77777777" w:rsidR="004307A8" w:rsidRPr="00F24C3A" w:rsidRDefault="004307A8" w:rsidP="004307A8">
      <w:pPr>
        <w:autoSpaceDE w:val="0"/>
        <w:autoSpaceDN w:val="0"/>
        <w:adjustRightInd w:val="0"/>
        <w:spacing w:line="240" w:lineRule="auto"/>
        <w:rPr>
          <w:rFonts w:cs="Times New Roman"/>
          <w:color w:val="000000"/>
          <w:szCs w:val="22"/>
        </w:rPr>
      </w:pPr>
    </w:p>
    <w:p w14:paraId="737CE995" w14:textId="216C0776" w:rsidR="004307A8" w:rsidRDefault="004307A8" w:rsidP="004307A8">
      <w:pPr>
        <w:pStyle w:val="Default"/>
        <w:jc w:val="thaiDistribute"/>
        <w:rPr>
          <w:rFonts w:ascii="Times New Roman" w:eastAsia="Times New Roman" w:hAnsi="Times New Roman" w:cs="Times New Roman"/>
          <w:sz w:val="22"/>
          <w:szCs w:val="22"/>
          <w:lang w:eastAsia="en-US"/>
        </w:rPr>
      </w:pPr>
      <w:r w:rsidRPr="00F24C3A">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14:paraId="48670CF6" w14:textId="77777777" w:rsidR="004579B5" w:rsidRPr="00F24C3A" w:rsidRDefault="004579B5" w:rsidP="004307A8">
      <w:pPr>
        <w:pStyle w:val="Default"/>
        <w:jc w:val="thaiDistribute"/>
        <w:rPr>
          <w:rFonts w:ascii="Times New Roman" w:eastAsia="Times New Roman" w:hAnsi="Times New Roman" w:cs="Times New Roman"/>
          <w:sz w:val="22"/>
          <w:szCs w:val="22"/>
          <w:lang w:eastAsia="en-US"/>
        </w:rPr>
      </w:pPr>
    </w:p>
    <w:p w14:paraId="1A19E0E8" w14:textId="77777777" w:rsidR="004307A8" w:rsidRPr="00F24C3A" w:rsidRDefault="004307A8" w:rsidP="00315D74">
      <w:pPr>
        <w:pStyle w:val="ListParagraph"/>
        <w:numPr>
          <w:ilvl w:val="0"/>
          <w:numId w:val="11"/>
        </w:numPr>
        <w:autoSpaceDE w:val="0"/>
        <w:autoSpaceDN w:val="0"/>
        <w:adjustRightInd w:val="0"/>
        <w:spacing w:line="240" w:lineRule="auto"/>
        <w:ind w:left="360"/>
        <w:contextualSpacing/>
        <w:jc w:val="thaiDistribute"/>
        <w:rPr>
          <w:color w:val="000000"/>
          <w:szCs w:val="22"/>
        </w:rPr>
      </w:pPr>
      <w:r w:rsidRPr="00F24C3A">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DD5EDC9" w14:textId="77777777" w:rsidR="00F94DA4" w:rsidRPr="00F24C3A" w:rsidRDefault="004307A8" w:rsidP="00315D74">
      <w:pPr>
        <w:pStyle w:val="ListParagraph"/>
        <w:numPr>
          <w:ilvl w:val="0"/>
          <w:numId w:val="11"/>
        </w:numPr>
        <w:autoSpaceDE w:val="0"/>
        <w:autoSpaceDN w:val="0"/>
        <w:adjustRightInd w:val="0"/>
        <w:spacing w:line="240" w:lineRule="auto"/>
        <w:ind w:left="360"/>
        <w:contextualSpacing/>
        <w:jc w:val="thaiDistribute"/>
        <w:rPr>
          <w:color w:val="000000"/>
          <w:szCs w:val="22"/>
        </w:rPr>
      </w:pPr>
      <w:r w:rsidRPr="00F24C3A">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107F0DB7" w14:textId="77777777" w:rsidR="00457DAF" w:rsidRPr="00F24C3A" w:rsidRDefault="00457DAF">
      <w:pPr>
        <w:spacing w:line="240" w:lineRule="auto"/>
        <w:rPr>
          <w:color w:val="000000"/>
          <w:szCs w:val="22"/>
        </w:rPr>
      </w:pPr>
      <w:r w:rsidRPr="00F24C3A">
        <w:rPr>
          <w:color w:val="000000"/>
          <w:szCs w:val="22"/>
        </w:rPr>
        <w:br w:type="page"/>
      </w:r>
    </w:p>
    <w:p w14:paraId="450FABCB" w14:textId="77777777" w:rsidR="00046C08" w:rsidRDefault="00046C08" w:rsidP="00046C08">
      <w:pPr>
        <w:pStyle w:val="ListParagraph"/>
        <w:autoSpaceDE w:val="0"/>
        <w:autoSpaceDN w:val="0"/>
        <w:adjustRightInd w:val="0"/>
        <w:spacing w:line="240" w:lineRule="auto"/>
        <w:ind w:left="360"/>
        <w:contextualSpacing/>
        <w:rPr>
          <w:color w:val="000000"/>
          <w:szCs w:val="22"/>
        </w:rPr>
      </w:pPr>
    </w:p>
    <w:p w14:paraId="44389097" w14:textId="77777777" w:rsidR="00046C08" w:rsidRDefault="00046C08" w:rsidP="00046C08">
      <w:pPr>
        <w:pStyle w:val="ListParagraph"/>
        <w:autoSpaceDE w:val="0"/>
        <w:autoSpaceDN w:val="0"/>
        <w:adjustRightInd w:val="0"/>
        <w:spacing w:line="240" w:lineRule="auto"/>
        <w:ind w:left="360"/>
        <w:contextualSpacing/>
        <w:rPr>
          <w:color w:val="000000"/>
          <w:szCs w:val="22"/>
        </w:rPr>
      </w:pPr>
    </w:p>
    <w:p w14:paraId="43101920" w14:textId="053E5B13" w:rsidR="004307A8" w:rsidRPr="00F24C3A" w:rsidRDefault="004307A8" w:rsidP="00B11335">
      <w:pPr>
        <w:pStyle w:val="ListParagraph"/>
        <w:numPr>
          <w:ilvl w:val="0"/>
          <w:numId w:val="11"/>
        </w:numPr>
        <w:autoSpaceDE w:val="0"/>
        <w:autoSpaceDN w:val="0"/>
        <w:adjustRightInd w:val="0"/>
        <w:spacing w:line="240" w:lineRule="auto"/>
        <w:ind w:left="360"/>
        <w:contextualSpacing/>
        <w:jc w:val="thaiDistribute"/>
        <w:rPr>
          <w:color w:val="000000"/>
          <w:szCs w:val="22"/>
        </w:rPr>
      </w:pPr>
      <w:r w:rsidRPr="00F24C3A">
        <w:rPr>
          <w:color w:val="000000"/>
          <w:szCs w:val="22"/>
        </w:rPr>
        <w:t xml:space="preserve">Evaluate the appropriateness of accounting policies used and the reasonableness of accounting estimates and related disclosures made by management. </w:t>
      </w:r>
    </w:p>
    <w:p w14:paraId="5BA0CA0C" w14:textId="2DDD0972" w:rsidR="008A4817" w:rsidRPr="00F24C3A" w:rsidRDefault="004307A8" w:rsidP="00315D74">
      <w:pPr>
        <w:pStyle w:val="ListParagraph"/>
        <w:numPr>
          <w:ilvl w:val="0"/>
          <w:numId w:val="11"/>
        </w:numPr>
        <w:autoSpaceDE w:val="0"/>
        <w:autoSpaceDN w:val="0"/>
        <w:adjustRightInd w:val="0"/>
        <w:spacing w:line="240" w:lineRule="auto"/>
        <w:ind w:left="360"/>
        <w:contextualSpacing/>
        <w:jc w:val="thaiDistribute"/>
        <w:rPr>
          <w:color w:val="000000"/>
          <w:szCs w:val="22"/>
        </w:rPr>
      </w:pPr>
      <w:r w:rsidRPr="00F24C3A">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w:t>
      </w:r>
      <w:r w:rsidR="00F462DD" w:rsidRPr="00F24C3A">
        <w:rPr>
          <w:color w:val="000000"/>
          <w:szCs w:val="22"/>
        </w:rPr>
        <w:t>the</w:t>
      </w:r>
      <w:r w:rsidRPr="00F24C3A">
        <w:rPr>
          <w:color w:val="000000"/>
          <w:szCs w:val="22"/>
        </w:rPr>
        <w:t xml:space="preserve"> </w:t>
      </w:r>
      <w:r w:rsidR="00B11335" w:rsidRPr="00B11335">
        <w:rPr>
          <w:color w:val="000000"/>
          <w:szCs w:val="22"/>
        </w:rPr>
        <w:t xml:space="preserve">consolidated and separate </w:t>
      </w:r>
      <w:r w:rsidRPr="00F24C3A">
        <w:rPr>
          <w:color w:val="000000"/>
          <w:szCs w:val="22"/>
        </w:rPr>
        <w:t xml:space="preserve">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BAFD890" w14:textId="368ED2AF" w:rsidR="004307A8" w:rsidRPr="00F24C3A" w:rsidRDefault="004307A8" w:rsidP="00315D74">
      <w:pPr>
        <w:pStyle w:val="ListParagraph"/>
        <w:numPr>
          <w:ilvl w:val="0"/>
          <w:numId w:val="11"/>
        </w:numPr>
        <w:autoSpaceDE w:val="0"/>
        <w:autoSpaceDN w:val="0"/>
        <w:adjustRightInd w:val="0"/>
        <w:spacing w:line="240" w:lineRule="auto"/>
        <w:ind w:left="360"/>
        <w:contextualSpacing/>
        <w:jc w:val="thaiDistribute"/>
        <w:rPr>
          <w:color w:val="000000"/>
          <w:szCs w:val="22"/>
        </w:rPr>
      </w:pPr>
      <w:r w:rsidRPr="00F24C3A">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414021A" w14:textId="77777777" w:rsidR="004307A8" w:rsidRPr="00F24C3A" w:rsidRDefault="004307A8" w:rsidP="00315D74">
      <w:pPr>
        <w:pStyle w:val="ListParagraph"/>
        <w:numPr>
          <w:ilvl w:val="0"/>
          <w:numId w:val="11"/>
        </w:numPr>
        <w:autoSpaceDE w:val="0"/>
        <w:autoSpaceDN w:val="0"/>
        <w:adjustRightInd w:val="0"/>
        <w:spacing w:line="240" w:lineRule="auto"/>
        <w:ind w:left="360"/>
        <w:contextualSpacing/>
        <w:jc w:val="thaiDistribute"/>
        <w:rPr>
          <w:color w:val="000000"/>
          <w:szCs w:val="22"/>
        </w:rPr>
      </w:pPr>
      <w:r w:rsidRPr="00F24C3A">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D0EFE48" w14:textId="77777777" w:rsidR="00F45285" w:rsidRPr="00F24C3A" w:rsidRDefault="00F45285" w:rsidP="004307A8">
      <w:pPr>
        <w:pStyle w:val="ListParagraph"/>
        <w:autoSpaceDE w:val="0"/>
        <w:autoSpaceDN w:val="0"/>
        <w:adjustRightInd w:val="0"/>
        <w:spacing w:line="240" w:lineRule="auto"/>
        <w:jc w:val="thaiDistribute"/>
        <w:rPr>
          <w:color w:val="000000"/>
          <w:szCs w:val="22"/>
        </w:rPr>
      </w:pPr>
    </w:p>
    <w:p w14:paraId="011055B7"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r w:rsidRPr="00F24C3A">
        <w:rPr>
          <w:rFonts w:ascii="Times New Roman" w:eastAsia="Times New Roman" w:hAnsi="Times New Roman" w:cs="Times New Roman"/>
          <w:sz w:val="22"/>
          <w:szCs w:val="22"/>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14:paraId="6AB50DFE"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p>
    <w:p w14:paraId="3EE6B22D"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r w:rsidRPr="00F24C3A">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34E32AD" w14:textId="4BECDCFB" w:rsidR="004307A8" w:rsidRPr="00F24C3A" w:rsidRDefault="004307A8" w:rsidP="004307A8">
      <w:pPr>
        <w:pStyle w:val="Default"/>
        <w:jc w:val="thaiDistribute"/>
        <w:rPr>
          <w:rFonts w:ascii="Times New Roman" w:eastAsia="Times New Roman" w:hAnsi="Times New Roman" w:cs="Times New Roman"/>
          <w:sz w:val="22"/>
          <w:szCs w:val="22"/>
          <w:lang w:eastAsia="en-US"/>
        </w:rPr>
      </w:pPr>
    </w:p>
    <w:p w14:paraId="59FAF7E1"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r w:rsidRPr="00F24C3A">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C045533" w14:textId="77777777" w:rsidR="006E2C88" w:rsidRPr="00F24C3A" w:rsidRDefault="006E2C88" w:rsidP="004307A8">
      <w:pPr>
        <w:pStyle w:val="Default"/>
        <w:jc w:val="thaiDistribute"/>
        <w:rPr>
          <w:rFonts w:ascii="Times New Roman" w:eastAsia="Times New Roman" w:hAnsi="Times New Roman" w:cs="Times New Roman"/>
          <w:sz w:val="22"/>
          <w:szCs w:val="22"/>
          <w:lang w:eastAsia="en-US"/>
        </w:rPr>
      </w:pPr>
    </w:p>
    <w:p w14:paraId="1D452C91" w14:textId="77777777" w:rsidR="00075987" w:rsidRPr="00F24C3A" w:rsidRDefault="00075987" w:rsidP="00075987">
      <w:pPr>
        <w:pStyle w:val="Default"/>
        <w:jc w:val="thaiDistribute"/>
        <w:rPr>
          <w:rFonts w:ascii="Times New Roman" w:eastAsia="Times New Roman" w:hAnsi="Times New Roman" w:cs="Times New Roman"/>
          <w:sz w:val="22"/>
          <w:szCs w:val="22"/>
          <w:lang w:eastAsia="en-US"/>
        </w:rPr>
      </w:pPr>
    </w:p>
    <w:p w14:paraId="01CB8282" w14:textId="77777777" w:rsidR="006E2C88" w:rsidRPr="00F24C3A" w:rsidRDefault="006E2C88" w:rsidP="004307A8">
      <w:pPr>
        <w:pStyle w:val="Default"/>
        <w:jc w:val="thaiDistribute"/>
        <w:rPr>
          <w:rFonts w:ascii="Times New Roman" w:eastAsia="Times New Roman" w:hAnsi="Times New Roman" w:cs="Times New Roman"/>
          <w:sz w:val="22"/>
          <w:szCs w:val="22"/>
          <w:lang w:val="en-GB" w:eastAsia="en-US" w:bidi="ar-SA"/>
        </w:rPr>
      </w:pPr>
    </w:p>
    <w:p w14:paraId="775A61CE"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p>
    <w:p w14:paraId="61671EF6"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p>
    <w:p w14:paraId="4C1BAF57"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p>
    <w:p w14:paraId="5D226CA1"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p>
    <w:p w14:paraId="0CAE3608"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p>
    <w:p w14:paraId="125B86B5" w14:textId="24BF412C" w:rsidR="004307A8" w:rsidRPr="00F24C3A" w:rsidRDefault="004307A8" w:rsidP="004307A8">
      <w:pPr>
        <w:ind w:right="47"/>
        <w:jc w:val="both"/>
        <w:rPr>
          <w:rFonts w:cs="Cordia New"/>
          <w:szCs w:val="22"/>
          <w:cs/>
          <w:lang w:bidi="th-TH"/>
        </w:rPr>
      </w:pPr>
      <w:r w:rsidRPr="00F24C3A">
        <w:rPr>
          <w:rFonts w:cs="Times New Roman"/>
          <w:szCs w:val="22"/>
        </w:rPr>
        <w:t>(</w:t>
      </w:r>
      <w:proofErr w:type="spellStart"/>
      <w:r w:rsidR="0071153F" w:rsidRPr="00F24C3A">
        <w:rPr>
          <w:rFonts w:cs="Times New Roman"/>
          <w:szCs w:val="22"/>
        </w:rPr>
        <w:t>Nittaya</w:t>
      </w:r>
      <w:proofErr w:type="spellEnd"/>
      <w:r w:rsidR="0071153F" w:rsidRPr="00F24C3A">
        <w:rPr>
          <w:rFonts w:cs="Times New Roman"/>
          <w:szCs w:val="22"/>
        </w:rPr>
        <w:t xml:space="preserve"> </w:t>
      </w:r>
      <w:proofErr w:type="spellStart"/>
      <w:r w:rsidR="0071153F" w:rsidRPr="00F24C3A">
        <w:rPr>
          <w:rFonts w:cs="Times New Roman"/>
          <w:szCs w:val="22"/>
        </w:rPr>
        <w:t>Chetchotiros</w:t>
      </w:r>
      <w:proofErr w:type="spellEnd"/>
      <w:r w:rsidRPr="00F24C3A">
        <w:rPr>
          <w:rFonts w:cs="Times New Roman"/>
          <w:szCs w:val="22"/>
        </w:rPr>
        <w:t>)</w:t>
      </w:r>
    </w:p>
    <w:p w14:paraId="5C4B9143" w14:textId="77777777" w:rsidR="004307A8" w:rsidRPr="00F24C3A" w:rsidRDefault="004307A8" w:rsidP="004307A8">
      <w:pPr>
        <w:ind w:right="47"/>
        <w:jc w:val="both"/>
        <w:rPr>
          <w:rFonts w:cs="Times New Roman"/>
          <w:szCs w:val="22"/>
        </w:rPr>
      </w:pPr>
      <w:r w:rsidRPr="00F24C3A">
        <w:rPr>
          <w:rFonts w:cs="Times New Roman"/>
          <w:szCs w:val="22"/>
        </w:rPr>
        <w:t>Certified Public Accountant</w:t>
      </w:r>
    </w:p>
    <w:p w14:paraId="5A10AA6E" w14:textId="33450E35" w:rsidR="004307A8" w:rsidRPr="00F24C3A" w:rsidRDefault="004307A8" w:rsidP="004307A8">
      <w:pPr>
        <w:ind w:right="47"/>
        <w:jc w:val="both"/>
        <w:rPr>
          <w:rFonts w:cs="Times New Roman"/>
          <w:szCs w:val="22"/>
        </w:rPr>
      </w:pPr>
      <w:r w:rsidRPr="00F24C3A">
        <w:rPr>
          <w:rFonts w:cs="Times New Roman"/>
          <w:szCs w:val="22"/>
        </w:rPr>
        <w:t xml:space="preserve">Registration No. </w:t>
      </w:r>
      <w:r w:rsidR="0071153F" w:rsidRPr="00F24C3A">
        <w:rPr>
          <w:rFonts w:cs="Times New Roman"/>
          <w:szCs w:val="22"/>
        </w:rPr>
        <w:t>4439</w:t>
      </w:r>
    </w:p>
    <w:p w14:paraId="4C6717CD" w14:textId="77777777" w:rsidR="00484DDF" w:rsidRPr="00F24C3A" w:rsidRDefault="00484DDF" w:rsidP="004307A8">
      <w:pPr>
        <w:ind w:right="47"/>
        <w:jc w:val="both"/>
        <w:rPr>
          <w:rFonts w:cs="Times New Roman"/>
          <w:szCs w:val="22"/>
        </w:rPr>
      </w:pPr>
    </w:p>
    <w:p w14:paraId="2A08E525" w14:textId="77777777" w:rsidR="004307A8" w:rsidRPr="00F24C3A" w:rsidRDefault="004307A8" w:rsidP="004307A8">
      <w:pPr>
        <w:ind w:right="-43"/>
        <w:jc w:val="both"/>
        <w:rPr>
          <w:rFonts w:cs="Times New Roman"/>
          <w:szCs w:val="22"/>
        </w:rPr>
      </w:pPr>
    </w:p>
    <w:p w14:paraId="324B95D5" w14:textId="77777777" w:rsidR="004307A8" w:rsidRPr="00F24C3A" w:rsidRDefault="004307A8" w:rsidP="004307A8">
      <w:pPr>
        <w:ind w:right="-43"/>
        <w:jc w:val="both"/>
        <w:rPr>
          <w:rFonts w:cs="Times New Roman"/>
          <w:szCs w:val="22"/>
        </w:rPr>
      </w:pPr>
      <w:r w:rsidRPr="00F24C3A">
        <w:rPr>
          <w:rFonts w:cs="Times New Roman"/>
          <w:szCs w:val="22"/>
        </w:rPr>
        <w:t xml:space="preserve">KPMG </w:t>
      </w:r>
      <w:proofErr w:type="spellStart"/>
      <w:r w:rsidRPr="00F24C3A">
        <w:rPr>
          <w:rFonts w:cs="Times New Roman"/>
          <w:szCs w:val="22"/>
        </w:rPr>
        <w:t>Phoomchai</w:t>
      </w:r>
      <w:proofErr w:type="spellEnd"/>
      <w:r w:rsidRPr="00F24C3A">
        <w:rPr>
          <w:rFonts w:cs="Times New Roman"/>
          <w:szCs w:val="22"/>
        </w:rPr>
        <w:t xml:space="preserve"> Audit Ltd.</w:t>
      </w:r>
    </w:p>
    <w:p w14:paraId="18BFDA9B" w14:textId="77777777" w:rsidR="004307A8" w:rsidRPr="00F24C3A" w:rsidRDefault="004307A8" w:rsidP="004307A8">
      <w:pPr>
        <w:ind w:right="-43"/>
        <w:jc w:val="both"/>
        <w:rPr>
          <w:rFonts w:cs="Times New Roman"/>
          <w:szCs w:val="22"/>
        </w:rPr>
      </w:pPr>
      <w:r w:rsidRPr="00F24C3A">
        <w:rPr>
          <w:rFonts w:cs="Times New Roman"/>
          <w:szCs w:val="22"/>
        </w:rPr>
        <w:t>Bangkok</w:t>
      </w:r>
    </w:p>
    <w:p w14:paraId="13323810" w14:textId="21376C46" w:rsidR="004307A8" w:rsidRPr="00F24C3A" w:rsidRDefault="00CD7076" w:rsidP="004307A8">
      <w:pPr>
        <w:ind w:right="-43"/>
        <w:rPr>
          <w:rFonts w:cs="Times New Roman"/>
          <w:szCs w:val="22"/>
        </w:rPr>
      </w:pPr>
      <w:r>
        <w:rPr>
          <w:szCs w:val="28"/>
          <w:lang w:val="en-US" w:bidi="th-TH"/>
        </w:rPr>
        <w:t>23 November</w:t>
      </w:r>
      <w:r w:rsidR="008F68B1" w:rsidRPr="00F24C3A">
        <w:rPr>
          <w:rFonts w:cs="Times New Roman"/>
          <w:szCs w:val="22"/>
        </w:rPr>
        <w:t xml:space="preserve"> </w:t>
      </w:r>
      <w:r w:rsidR="00E23709" w:rsidRPr="00F24C3A">
        <w:rPr>
          <w:rFonts w:cs="Times New Roman"/>
          <w:szCs w:val="22"/>
        </w:rPr>
        <w:t>202</w:t>
      </w:r>
      <w:r w:rsidR="0069155B">
        <w:rPr>
          <w:rFonts w:cs="Times New Roman"/>
          <w:szCs w:val="22"/>
        </w:rPr>
        <w:t>1</w:t>
      </w:r>
    </w:p>
    <w:p w14:paraId="089D89CB" w14:textId="77777777" w:rsidR="004307A8" w:rsidRPr="00636437" w:rsidRDefault="004307A8" w:rsidP="00135154">
      <w:pPr>
        <w:pStyle w:val="IndexHeading"/>
        <w:spacing w:after="0" w:line="240" w:lineRule="atLeast"/>
        <w:ind w:left="0" w:firstLine="0"/>
        <w:outlineLvl w:val="0"/>
        <w:rPr>
          <w:sz w:val="20"/>
          <w:lang w:val="en-GB"/>
        </w:rPr>
      </w:pPr>
    </w:p>
    <w:sectPr w:rsidR="004307A8" w:rsidRPr="00636437" w:rsidSect="007217B2">
      <w:headerReference w:type="default" r:id="rId14"/>
      <w:footerReference w:type="default" r:id="rId15"/>
      <w:footnotePr>
        <w:numRestart w:val="eachSect"/>
      </w:footnotePr>
      <w:pgSz w:w="11907" w:h="16840"/>
      <w:pgMar w:top="1800" w:right="922" w:bottom="576" w:left="1152" w:header="720" w:footer="64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5E9F6" w14:textId="77777777" w:rsidR="007317F3" w:rsidRDefault="007317F3">
      <w:r>
        <w:separator/>
      </w:r>
    </w:p>
  </w:endnote>
  <w:endnote w:type="continuationSeparator" w:id="0">
    <w:p w14:paraId="7E73C21E" w14:textId="77777777" w:rsidR="007317F3" w:rsidRDefault="00731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C24B6" w14:textId="77777777" w:rsidR="008F1C27" w:rsidRDefault="008F1C27"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w:t>
    </w:r>
    <w:r>
      <w:rPr>
        <w:rStyle w:val="PageNumber"/>
        <w:rFonts w:cs="Angsana New"/>
      </w:rPr>
      <w:fldChar w:fldCharType="end"/>
    </w:r>
  </w:p>
  <w:p w14:paraId="61B9366D" w14:textId="77777777" w:rsidR="008F1C27" w:rsidRDefault="008F1C27"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DFA2" w14:textId="6910DB05" w:rsidR="008F1C27" w:rsidRDefault="008F1C27" w:rsidP="000A6D7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45</w:t>
    </w:r>
    <w:r>
      <w:rPr>
        <w:rStyle w:val="PageNumber"/>
        <w:rFonts w:cs="Angsana New"/>
      </w:rPr>
      <w:fldChar w:fldCharType="end"/>
    </w:r>
  </w:p>
  <w:p w14:paraId="2B27FE14" w14:textId="77777777" w:rsidR="008F1C27" w:rsidRDefault="008F1C27" w:rsidP="00D476EF">
    <w:pPr>
      <w:pStyle w:val="Footer"/>
      <w:tabs>
        <w:tab w:val="clear" w:pos="9639"/>
        <w:tab w:val="right" w:pos="9360"/>
      </w:tabs>
      <w:ind w:right="360"/>
      <w:rPr>
        <w:rStyle w:val="PageNumber"/>
        <w:rFonts w:cs="Angsana New"/>
        <w:i/>
        <w:iCs/>
        <w:sz w:val="18"/>
        <w:szCs w:val="18"/>
        <w:lang w:val="en-US"/>
      </w:rPr>
    </w:pPr>
    <w:r w:rsidRPr="000128BD">
      <w:t>The accompanying notes are an integral part of these financial statements</w:t>
    </w:r>
  </w:p>
  <w:p w14:paraId="384B0FE5" w14:textId="481360B7" w:rsidR="008F1C27" w:rsidRPr="000128BD" w:rsidRDefault="008F1C27" w:rsidP="00FF2B3B">
    <w:pPr>
      <w:pStyle w:val="Footer"/>
      <w:tabs>
        <w:tab w:val="clear" w:pos="9639"/>
        <w:tab w:val="right" w:pos="9360"/>
      </w:tabs>
      <w:rPr>
        <w:i/>
        <w:iCs/>
        <w:szCs w:val="18"/>
        <w:lang w:val="en-US"/>
      </w:rPr>
    </w:pPr>
    <w:r w:rsidRPr="000128BD">
      <w:rPr>
        <w:rStyle w:val="PageNumber"/>
        <w:rFonts w:cs="Angsana New"/>
        <w:i/>
        <w:iCs/>
        <w:sz w:val="18"/>
        <w:szCs w:val="18"/>
        <w:lang w:val="en-US"/>
      </w:rPr>
      <w:fldChar w:fldCharType="begin"/>
    </w:r>
    <w:r w:rsidRPr="000128BD">
      <w:rPr>
        <w:rStyle w:val="PageNumber"/>
        <w:rFonts w:cs="Angsana New"/>
        <w:i/>
        <w:iCs/>
        <w:sz w:val="18"/>
        <w:szCs w:val="18"/>
        <w:lang w:val="en-US"/>
      </w:rPr>
      <w:instrText xml:space="preserve"> FILENAME </w:instrText>
    </w:r>
    <w:r w:rsidRPr="000128BD">
      <w:rPr>
        <w:rStyle w:val="PageNumber"/>
        <w:rFonts w:cs="Angsana New"/>
        <w:i/>
        <w:iCs/>
        <w:sz w:val="18"/>
        <w:szCs w:val="18"/>
        <w:lang w:val="en-US"/>
      </w:rPr>
      <w:fldChar w:fldCharType="separate"/>
    </w:r>
    <w:r w:rsidR="007217B2">
      <w:rPr>
        <w:rStyle w:val="PageNumber"/>
        <w:rFonts w:cs="Angsana New"/>
        <w:i/>
        <w:iCs/>
        <w:noProof/>
        <w:sz w:val="18"/>
        <w:szCs w:val="18"/>
        <w:lang w:val="en-US"/>
      </w:rPr>
      <w:t>uveE1-Q3'21-set</w:t>
    </w:r>
    <w:r w:rsidRPr="000128BD">
      <w:rPr>
        <w:rStyle w:val="PageNumber"/>
        <w:rFonts w:cs="Angsana New"/>
        <w:i/>
        <w:iCs/>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1A287" w14:textId="77777777" w:rsidR="008F1C27" w:rsidRDefault="008F1C27">
    <w:pPr>
      <w:pStyle w:val="Footer"/>
      <w:jc w:val="center"/>
    </w:pPr>
  </w:p>
  <w:p w14:paraId="01C4F03C" w14:textId="77777777" w:rsidR="008F1C27" w:rsidRDefault="008F1C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2685C" w14:textId="76D6393C" w:rsidR="008F1C27" w:rsidRPr="00D83FF5" w:rsidRDefault="008F1C27">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7217B2">
      <w:rPr>
        <w:rFonts w:ascii="Angsana New" w:hAnsi="Angsana New"/>
        <w:noProof/>
        <w:sz w:val="30"/>
        <w:szCs w:val="30"/>
      </w:rPr>
      <w:t>uveE1-Q3'21-set</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714A30AA" w14:textId="77777777" w:rsidR="008F1C27" w:rsidRDefault="008F1C2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5014971"/>
      <w:docPartObj>
        <w:docPartGallery w:val="Page Numbers (Bottom of Page)"/>
        <w:docPartUnique/>
      </w:docPartObj>
    </w:sdtPr>
    <w:sdtEndPr>
      <w:rPr>
        <w:noProof/>
        <w:sz w:val="22"/>
        <w:szCs w:val="22"/>
      </w:rPr>
    </w:sdtEndPr>
    <w:sdtContent>
      <w:p w14:paraId="2103A378" w14:textId="3F04684F" w:rsidR="007217B2" w:rsidRPr="007217B2" w:rsidRDefault="007217B2">
        <w:pPr>
          <w:pStyle w:val="Footer"/>
          <w:jc w:val="center"/>
          <w:rPr>
            <w:sz w:val="22"/>
            <w:szCs w:val="22"/>
          </w:rPr>
        </w:pPr>
        <w:r w:rsidRPr="007217B2">
          <w:rPr>
            <w:sz w:val="22"/>
            <w:szCs w:val="22"/>
          </w:rPr>
          <w:fldChar w:fldCharType="begin"/>
        </w:r>
        <w:r w:rsidRPr="007217B2">
          <w:rPr>
            <w:sz w:val="22"/>
            <w:szCs w:val="22"/>
          </w:rPr>
          <w:instrText xml:space="preserve"> PAGE   \* MERGEFORMAT </w:instrText>
        </w:r>
        <w:r w:rsidRPr="007217B2">
          <w:rPr>
            <w:sz w:val="22"/>
            <w:szCs w:val="22"/>
          </w:rPr>
          <w:fldChar w:fldCharType="separate"/>
        </w:r>
        <w:r w:rsidRPr="007217B2">
          <w:rPr>
            <w:noProof/>
            <w:sz w:val="22"/>
            <w:szCs w:val="22"/>
          </w:rPr>
          <w:t>2</w:t>
        </w:r>
        <w:r w:rsidRPr="007217B2">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7C1DD" w14:textId="77777777" w:rsidR="007317F3" w:rsidRDefault="007317F3">
      <w:r>
        <w:separator/>
      </w:r>
    </w:p>
  </w:footnote>
  <w:footnote w:type="continuationSeparator" w:id="0">
    <w:p w14:paraId="5D87A2B5" w14:textId="77777777" w:rsidR="007317F3" w:rsidRDefault="00731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5121E" w14:textId="77777777" w:rsidR="008F1C27" w:rsidRPr="000128BD" w:rsidRDefault="008F1C27" w:rsidP="000128BD">
    <w:pPr>
      <w:pStyle w:val="Header"/>
      <w:spacing w:line="240" w:lineRule="atLeast"/>
      <w:jc w:val="left"/>
      <w:rPr>
        <w:i w:val="0"/>
        <w:iCs/>
        <w:sz w:val="22"/>
        <w:szCs w:val="22"/>
        <w:lang w:val="en-US" w:bidi="th-TH"/>
      </w:rPr>
    </w:pPr>
  </w:p>
  <w:p w14:paraId="42B4EA4E" w14:textId="77777777" w:rsidR="008F1C27" w:rsidRDefault="008F1C27" w:rsidP="000128BD">
    <w:pPr>
      <w:spacing w:line="240" w:lineRule="atLeast"/>
      <w:rPr>
        <w:iCs/>
      </w:rPr>
    </w:pPr>
  </w:p>
  <w:p w14:paraId="318D9145" w14:textId="77777777" w:rsidR="008F1C27" w:rsidRDefault="008F1C27" w:rsidP="000128BD">
    <w:pPr>
      <w:spacing w:line="240" w:lineRule="atLeast"/>
      <w:rPr>
        <w:iCs/>
      </w:rPr>
    </w:pPr>
  </w:p>
  <w:p w14:paraId="1F0AE33A" w14:textId="77777777" w:rsidR="008F1C27" w:rsidRDefault="008F1C27" w:rsidP="000128BD">
    <w:pPr>
      <w:spacing w:line="240" w:lineRule="atLeast"/>
      <w:rPr>
        <w:iCs/>
      </w:rPr>
    </w:pPr>
  </w:p>
  <w:p w14:paraId="7FBBF5C4" w14:textId="77777777" w:rsidR="008F1C27" w:rsidRDefault="008F1C27" w:rsidP="000128BD">
    <w:pPr>
      <w:spacing w:line="240" w:lineRule="atLeast"/>
      <w:rPr>
        <w:iCs/>
      </w:rPr>
    </w:pPr>
  </w:p>
  <w:p w14:paraId="68D06E44" w14:textId="77777777" w:rsidR="008F1C27" w:rsidRDefault="008F1C27" w:rsidP="000128BD">
    <w:pPr>
      <w:spacing w:line="240" w:lineRule="atLeast"/>
      <w:rPr>
        <w:iCs/>
      </w:rPr>
    </w:pPr>
  </w:p>
  <w:p w14:paraId="1F230F88" w14:textId="77777777" w:rsidR="008F1C27" w:rsidRDefault="008F1C27" w:rsidP="000128BD">
    <w:pPr>
      <w:spacing w:line="240" w:lineRule="atLeast"/>
      <w:rPr>
        <w:iCs/>
      </w:rPr>
    </w:pPr>
  </w:p>
  <w:p w14:paraId="1F178C4E" w14:textId="77777777" w:rsidR="008F1C27" w:rsidRDefault="008F1C27" w:rsidP="000128BD">
    <w:pPr>
      <w:spacing w:line="240" w:lineRule="atLeast"/>
      <w:rPr>
        <w:iCs/>
      </w:rPr>
    </w:pPr>
  </w:p>
  <w:p w14:paraId="656E5324" w14:textId="77777777" w:rsidR="008F1C27" w:rsidRDefault="008F1C27" w:rsidP="000128BD">
    <w:pPr>
      <w:spacing w:line="240" w:lineRule="atLeast"/>
      <w:rPr>
        <w:iCs/>
      </w:rPr>
    </w:pPr>
  </w:p>
  <w:p w14:paraId="54787EDE" w14:textId="77777777" w:rsidR="008F1C27" w:rsidRDefault="008F1C27" w:rsidP="000128BD">
    <w:pPr>
      <w:spacing w:line="240" w:lineRule="atLeast"/>
      <w:rPr>
        <w:iCs/>
      </w:rPr>
    </w:pPr>
  </w:p>
  <w:p w14:paraId="2DA7EEFB" w14:textId="77777777" w:rsidR="008F1C27" w:rsidRPr="000128BD" w:rsidRDefault="008F1C27"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5F045" w14:textId="77777777" w:rsidR="008F1C27" w:rsidRDefault="008F1C27" w:rsidP="00D476EF">
    <w:pPr>
      <w:pStyle w:val="Header"/>
      <w:spacing w:line="240" w:lineRule="atLeast"/>
      <w:jc w:val="left"/>
      <w:rPr>
        <w:i w:val="0"/>
        <w:iCs/>
        <w:sz w:val="22"/>
        <w:szCs w:val="22"/>
        <w:lang w:val="en-US"/>
      </w:rPr>
    </w:pPr>
  </w:p>
  <w:p w14:paraId="69AF55F7" w14:textId="77777777" w:rsidR="008F1C27" w:rsidRDefault="008F1C27" w:rsidP="00D476EF">
    <w:pPr>
      <w:pStyle w:val="Header"/>
      <w:spacing w:line="240" w:lineRule="atLeast"/>
      <w:jc w:val="left"/>
      <w:rPr>
        <w:i w:val="0"/>
        <w:iCs/>
        <w:sz w:val="22"/>
        <w:szCs w:val="22"/>
        <w:lang w:val="en-US"/>
      </w:rPr>
    </w:pPr>
  </w:p>
  <w:p w14:paraId="0681C8D7" w14:textId="77777777" w:rsidR="008F1C27" w:rsidRPr="00D476EF" w:rsidRDefault="008F1C27" w:rsidP="00D476EF">
    <w:pPr>
      <w:pStyle w:val="Header"/>
      <w:spacing w:line="240" w:lineRule="atLeast"/>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82C89" w14:textId="77777777" w:rsidR="008F1C27" w:rsidRPr="007217B2" w:rsidRDefault="008F1C27" w:rsidP="007217B2">
    <w:pPr>
      <w:pStyle w:val="Header"/>
      <w:spacing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78FE"/>
    <w:multiLevelType w:val="hybridMultilevel"/>
    <w:tmpl w:val="A2D6717A"/>
    <w:lvl w:ilvl="0" w:tplc="D33C51F8">
      <w:start w:val="1"/>
      <w:numFmt w:val="lowerLetter"/>
      <w:lvlText w:val="(%1)"/>
      <w:lvlJc w:val="left"/>
      <w:pPr>
        <w:ind w:left="720" w:hanging="36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84B602C"/>
    <w:multiLevelType w:val="hybridMultilevel"/>
    <w:tmpl w:val="50E866AE"/>
    <w:lvl w:ilvl="0" w:tplc="4A38C4FA">
      <w:start w:val="2"/>
      <w:numFmt w:val="lowerLetter"/>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3038C"/>
    <w:multiLevelType w:val="hybridMultilevel"/>
    <w:tmpl w:val="EB942112"/>
    <w:lvl w:ilvl="0" w:tplc="29807EC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0FB662D5"/>
    <w:multiLevelType w:val="hybridMultilevel"/>
    <w:tmpl w:val="A6661BF8"/>
    <w:lvl w:ilvl="0" w:tplc="FFFFFFFF">
      <w:start w:val="1"/>
      <w:numFmt w:val="upperLetter"/>
      <w:lvlText w:val="(%1)"/>
      <w:lvlJc w:val="left"/>
      <w:pPr>
        <w:ind w:left="450" w:hanging="360"/>
      </w:pPr>
      <w:rPr>
        <w:rFonts w:hint="default"/>
        <w:b/>
        <w:bCs/>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6" w15:restartNumberingAfterBreak="0">
    <w:nsid w:val="127A0115"/>
    <w:multiLevelType w:val="hybridMultilevel"/>
    <w:tmpl w:val="0C08F6BA"/>
    <w:lvl w:ilvl="0" w:tplc="130CFA90">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5D41BDA"/>
    <w:multiLevelType w:val="multilevel"/>
    <w:tmpl w:val="F80C749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91D1042"/>
    <w:multiLevelType w:val="hybridMultilevel"/>
    <w:tmpl w:val="461AD6DE"/>
    <w:lvl w:ilvl="0" w:tplc="914A55B0">
      <w:start w:val="218"/>
      <w:numFmt w:val="bullet"/>
      <w:lvlText w:val="-"/>
      <w:lvlJc w:val="left"/>
      <w:pPr>
        <w:ind w:left="2651" w:hanging="360"/>
      </w:pPr>
      <w:rPr>
        <w:rFonts w:ascii="Times New Roman" w:eastAsia="Times New Roman" w:hAnsi="Times New Roman" w:cs="Times New Roman" w:hint="default"/>
      </w:rPr>
    </w:lvl>
    <w:lvl w:ilvl="1" w:tplc="04090003">
      <w:start w:val="1"/>
      <w:numFmt w:val="bullet"/>
      <w:lvlText w:val="o"/>
      <w:lvlJc w:val="left"/>
      <w:pPr>
        <w:ind w:left="3371" w:hanging="360"/>
      </w:pPr>
      <w:rPr>
        <w:rFonts w:ascii="Courier New" w:hAnsi="Courier New" w:cs="Courier New" w:hint="default"/>
      </w:rPr>
    </w:lvl>
    <w:lvl w:ilvl="2" w:tplc="04090005" w:tentative="1">
      <w:start w:val="1"/>
      <w:numFmt w:val="bullet"/>
      <w:lvlText w:val=""/>
      <w:lvlJc w:val="left"/>
      <w:pPr>
        <w:ind w:left="4091" w:hanging="360"/>
      </w:pPr>
      <w:rPr>
        <w:rFonts w:ascii="Wingdings" w:hAnsi="Wingdings" w:hint="default"/>
      </w:rPr>
    </w:lvl>
    <w:lvl w:ilvl="3" w:tplc="04090001" w:tentative="1">
      <w:start w:val="1"/>
      <w:numFmt w:val="bullet"/>
      <w:lvlText w:val=""/>
      <w:lvlJc w:val="left"/>
      <w:pPr>
        <w:ind w:left="4811" w:hanging="360"/>
      </w:pPr>
      <w:rPr>
        <w:rFonts w:ascii="Symbol" w:hAnsi="Symbol" w:hint="default"/>
      </w:rPr>
    </w:lvl>
    <w:lvl w:ilvl="4" w:tplc="04090003" w:tentative="1">
      <w:start w:val="1"/>
      <w:numFmt w:val="bullet"/>
      <w:lvlText w:val="o"/>
      <w:lvlJc w:val="left"/>
      <w:pPr>
        <w:ind w:left="5531" w:hanging="360"/>
      </w:pPr>
      <w:rPr>
        <w:rFonts w:ascii="Courier New" w:hAnsi="Courier New" w:cs="Courier New" w:hint="default"/>
      </w:rPr>
    </w:lvl>
    <w:lvl w:ilvl="5" w:tplc="04090005" w:tentative="1">
      <w:start w:val="1"/>
      <w:numFmt w:val="bullet"/>
      <w:lvlText w:val=""/>
      <w:lvlJc w:val="left"/>
      <w:pPr>
        <w:ind w:left="6251" w:hanging="360"/>
      </w:pPr>
      <w:rPr>
        <w:rFonts w:ascii="Wingdings" w:hAnsi="Wingdings" w:hint="default"/>
      </w:rPr>
    </w:lvl>
    <w:lvl w:ilvl="6" w:tplc="04090001" w:tentative="1">
      <w:start w:val="1"/>
      <w:numFmt w:val="bullet"/>
      <w:lvlText w:val=""/>
      <w:lvlJc w:val="left"/>
      <w:pPr>
        <w:ind w:left="6971" w:hanging="360"/>
      </w:pPr>
      <w:rPr>
        <w:rFonts w:ascii="Symbol" w:hAnsi="Symbol" w:hint="default"/>
      </w:rPr>
    </w:lvl>
    <w:lvl w:ilvl="7" w:tplc="04090003" w:tentative="1">
      <w:start w:val="1"/>
      <w:numFmt w:val="bullet"/>
      <w:lvlText w:val="o"/>
      <w:lvlJc w:val="left"/>
      <w:pPr>
        <w:ind w:left="7691" w:hanging="360"/>
      </w:pPr>
      <w:rPr>
        <w:rFonts w:ascii="Courier New" w:hAnsi="Courier New" w:cs="Courier New" w:hint="default"/>
      </w:rPr>
    </w:lvl>
    <w:lvl w:ilvl="8" w:tplc="04090005" w:tentative="1">
      <w:start w:val="1"/>
      <w:numFmt w:val="bullet"/>
      <w:lvlText w:val=""/>
      <w:lvlJc w:val="left"/>
      <w:pPr>
        <w:ind w:left="8411" w:hanging="360"/>
      </w:pPr>
      <w:rPr>
        <w:rFonts w:ascii="Wingdings" w:hAnsi="Wingdings" w:hint="default"/>
      </w:rPr>
    </w:lvl>
  </w:abstractNum>
  <w:abstractNum w:abstractNumId="9"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E567A8"/>
    <w:multiLevelType w:val="hybridMultilevel"/>
    <w:tmpl w:val="A6661BF8"/>
    <w:lvl w:ilvl="0" w:tplc="3CACFFBA">
      <w:start w:val="1"/>
      <w:numFmt w:val="upperLetter"/>
      <w:lvlText w:val="(%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54F78B8"/>
    <w:multiLevelType w:val="multilevel"/>
    <w:tmpl w:val="75E8A58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70F186C"/>
    <w:multiLevelType w:val="hybridMultilevel"/>
    <w:tmpl w:val="AD38CDAC"/>
    <w:lvl w:ilvl="0" w:tplc="3ED041D4">
      <w:start w:val="8"/>
      <w:numFmt w:val="bullet"/>
      <w:lvlText w:val="-"/>
      <w:lvlJc w:val="left"/>
      <w:pPr>
        <w:ind w:left="701" w:hanging="69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6" w15:restartNumberingAfterBreak="0">
    <w:nsid w:val="32366F30"/>
    <w:multiLevelType w:val="hybridMultilevel"/>
    <w:tmpl w:val="38DCC5B6"/>
    <w:lvl w:ilvl="0" w:tplc="69FED1F0">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11644"/>
    <w:multiLevelType w:val="multilevel"/>
    <w:tmpl w:val="9B6AC19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7916AE1"/>
    <w:multiLevelType w:val="hybridMultilevel"/>
    <w:tmpl w:val="FE9A0C56"/>
    <w:lvl w:ilvl="0" w:tplc="B21ED2F8">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ED6BFD"/>
    <w:multiLevelType w:val="multilevel"/>
    <w:tmpl w:val="BD7A848E"/>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5" w15:restartNumberingAfterBreak="0">
    <w:nsid w:val="4EF42FF4"/>
    <w:multiLevelType w:val="hybridMultilevel"/>
    <w:tmpl w:val="BC04857E"/>
    <w:lvl w:ilvl="0" w:tplc="BE9AD186">
      <w:start w:val="1"/>
      <w:numFmt w:val="decimal"/>
      <w:lvlText w:val="(%1)"/>
      <w:lvlJc w:val="left"/>
      <w:pPr>
        <w:ind w:left="1440" w:hanging="360"/>
      </w:pPr>
      <w:rPr>
        <w:rFonts w:hint="default"/>
        <w:i w:val="0"/>
        <w:iCs w:val="0"/>
        <w:sz w:val="20"/>
        <w:szCs w:val="2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4F8079D"/>
    <w:multiLevelType w:val="multilevel"/>
    <w:tmpl w:val="C3EA79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1" w15:restartNumberingAfterBreak="0">
    <w:nsid w:val="56605C2D"/>
    <w:multiLevelType w:val="hybridMultilevel"/>
    <w:tmpl w:val="F84E5E76"/>
    <w:lvl w:ilvl="0" w:tplc="4DE60860">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21E5B27"/>
    <w:multiLevelType w:val="hybridMultilevel"/>
    <w:tmpl w:val="C6BC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3FE5998"/>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587A60"/>
    <w:multiLevelType w:val="hybridMultilevel"/>
    <w:tmpl w:val="0C184792"/>
    <w:lvl w:ilvl="0" w:tplc="3300F7C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DF55D1"/>
    <w:multiLevelType w:val="multilevel"/>
    <w:tmpl w:val="97644650"/>
    <w:lvl w:ilvl="0">
      <w:start w:val="1"/>
      <w:numFmt w:val="decimal"/>
      <w:lvlText w:val="%1"/>
      <w:lvlJc w:val="left"/>
      <w:pPr>
        <w:tabs>
          <w:tab w:val="num" w:pos="0"/>
        </w:tabs>
        <w:ind w:left="0" w:hanging="1134"/>
      </w:pPr>
      <w:rPr>
        <w:rFonts w:cs="Times New Roman" w:hint="default"/>
      </w:rPr>
    </w:lvl>
    <w:lvl w:ilvl="1">
      <w:start w:val="1"/>
      <w:numFmt w:val="lowerLetter"/>
      <w:lvlText w:val="(%2)"/>
      <w:lvlJc w:val="left"/>
      <w:pPr>
        <w:tabs>
          <w:tab w:val="num" w:pos="450"/>
        </w:tabs>
        <w:ind w:left="450" w:firstLine="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4"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B7C1038"/>
    <w:multiLevelType w:val="hybridMultilevel"/>
    <w:tmpl w:val="A2D6717A"/>
    <w:lvl w:ilvl="0" w:tplc="FFFFFFFF">
      <w:start w:val="1"/>
      <w:numFmt w:val="lowerLetter"/>
      <w:lvlText w:val="(%1)"/>
      <w:lvlJc w:val="left"/>
      <w:pPr>
        <w:ind w:left="720" w:hanging="360"/>
      </w:pPr>
      <w:rPr>
        <w:rFonts w:hint="default"/>
        <w:i/>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3"/>
  </w:num>
  <w:num w:numId="2">
    <w:abstractNumId w:val="37"/>
  </w:num>
  <w:num w:numId="3">
    <w:abstractNumId w:val="20"/>
  </w:num>
  <w:num w:numId="4">
    <w:abstractNumId w:val="15"/>
  </w:num>
  <w:num w:numId="5">
    <w:abstractNumId w:val="22"/>
  </w:num>
  <w:num w:numId="6">
    <w:abstractNumId w:val="19"/>
  </w:num>
  <w:num w:numId="7">
    <w:abstractNumId w:val="25"/>
  </w:num>
  <w:num w:numId="8">
    <w:abstractNumId w:val="8"/>
  </w:num>
  <w:num w:numId="9">
    <w:abstractNumId w:val="16"/>
  </w:num>
  <w:num w:numId="10">
    <w:abstractNumId w:val="44"/>
  </w:num>
  <w:num w:numId="11">
    <w:abstractNumId w:val="39"/>
  </w:num>
  <w:num w:numId="12">
    <w:abstractNumId w:val="3"/>
  </w:num>
  <w:num w:numId="13">
    <w:abstractNumId w:val="28"/>
  </w:num>
  <w:num w:numId="14">
    <w:abstractNumId w:val="18"/>
  </w:num>
  <w:num w:numId="15">
    <w:abstractNumId w:val="21"/>
  </w:num>
  <w:num w:numId="16">
    <w:abstractNumId w:val="11"/>
  </w:num>
  <w:num w:numId="17">
    <w:abstractNumId w:val="41"/>
  </w:num>
  <w:num w:numId="18">
    <w:abstractNumId w:val="38"/>
  </w:num>
  <w:num w:numId="19">
    <w:abstractNumId w:val="45"/>
  </w:num>
  <w:num w:numId="20">
    <w:abstractNumId w:val="4"/>
  </w:num>
  <w:num w:numId="21">
    <w:abstractNumId w:val="24"/>
  </w:num>
  <w:num w:numId="22">
    <w:abstractNumId w:val="9"/>
  </w:num>
  <w:num w:numId="23">
    <w:abstractNumId w:val="6"/>
  </w:num>
  <w:num w:numId="2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35"/>
  </w:num>
  <w:num w:numId="27">
    <w:abstractNumId w:val="30"/>
  </w:num>
  <w:num w:numId="28">
    <w:abstractNumId w:val="36"/>
  </w:num>
  <w:num w:numId="29">
    <w:abstractNumId w:val="27"/>
  </w:num>
  <w:num w:numId="30">
    <w:abstractNumId w:val="23"/>
  </w:num>
  <w:num w:numId="31">
    <w:abstractNumId w:val="17"/>
  </w:num>
  <w:num w:numId="32">
    <w:abstractNumId w:val="10"/>
  </w:num>
  <w:num w:numId="33">
    <w:abstractNumId w:val="26"/>
  </w:num>
  <w:num w:numId="34">
    <w:abstractNumId w:val="33"/>
  </w:num>
  <w:num w:numId="35">
    <w:abstractNumId w:val="12"/>
  </w:num>
  <w:num w:numId="36">
    <w:abstractNumId w:val="42"/>
  </w:num>
  <w:num w:numId="37">
    <w:abstractNumId w:val="31"/>
  </w:num>
  <w:num w:numId="38">
    <w:abstractNumId w:val="29"/>
  </w:num>
  <w:num w:numId="39">
    <w:abstractNumId w:val="32"/>
  </w:num>
  <w:num w:numId="40">
    <w:abstractNumId w:val="40"/>
  </w:num>
  <w:num w:numId="41">
    <w:abstractNumId w:val="1"/>
  </w:num>
  <w:num w:numId="42">
    <w:abstractNumId w:val="13"/>
  </w:num>
  <w:num w:numId="43">
    <w:abstractNumId w:val="5"/>
  </w:num>
  <w:num w:numId="44">
    <w:abstractNumId w:val="2"/>
  </w:num>
  <w:num w:numId="45">
    <w:abstractNumId w:val="0"/>
  </w:num>
  <w:num w:numId="46">
    <w:abstractNumId w:val="46"/>
  </w:num>
  <w:num w:numId="47">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34"/>
    <w:rsid w:val="00000174"/>
    <w:rsid w:val="00000466"/>
    <w:rsid w:val="0000094D"/>
    <w:rsid w:val="00000AF7"/>
    <w:rsid w:val="00000BDE"/>
    <w:rsid w:val="00000C3B"/>
    <w:rsid w:val="00000F4B"/>
    <w:rsid w:val="000011E1"/>
    <w:rsid w:val="00001497"/>
    <w:rsid w:val="00001649"/>
    <w:rsid w:val="0000173E"/>
    <w:rsid w:val="000017D2"/>
    <w:rsid w:val="00001A49"/>
    <w:rsid w:val="00001FD9"/>
    <w:rsid w:val="00001FE8"/>
    <w:rsid w:val="00001FFA"/>
    <w:rsid w:val="000020F6"/>
    <w:rsid w:val="0000220E"/>
    <w:rsid w:val="000022AF"/>
    <w:rsid w:val="00002E43"/>
    <w:rsid w:val="00003356"/>
    <w:rsid w:val="00003401"/>
    <w:rsid w:val="000034DF"/>
    <w:rsid w:val="00003506"/>
    <w:rsid w:val="0000367C"/>
    <w:rsid w:val="0000373E"/>
    <w:rsid w:val="00003753"/>
    <w:rsid w:val="00003A52"/>
    <w:rsid w:val="00003D5E"/>
    <w:rsid w:val="00003DCD"/>
    <w:rsid w:val="00003DEA"/>
    <w:rsid w:val="00003FD5"/>
    <w:rsid w:val="000040F8"/>
    <w:rsid w:val="000047BF"/>
    <w:rsid w:val="000047ED"/>
    <w:rsid w:val="00004D0D"/>
    <w:rsid w:val="00004E47"/>
    <w:rsid w:val="00004F0C"/>
    <w:rsid w:val="00004FA3"/>
    <w:rsid w:val="00004FBB"/>
    <w:rsid w:val="00005134"/>
    <w:rsid w:val="0000525D"/>
    <w:rsid w:val="00005336"/>
    <w:rsid w:val="0000536E"/>
    <w:rsid w:val="000059D9"/>
    <w:rsid w:val="00005BA9"/>
    <w:rsid w:val="00005D50"/>
    <w:rsid w:val="00005F1E"/>
    <w:rsid w:val="00005F74"/>
    <w:rsid w:val="0000613A"/>
    <w:rsid w:val="00006293"/>
    <w:rsid w:val="00006458"/>
    <w:rsid w:val="00006482"/>
    <w:rsid w:val="000068D8"/>
    <w:rsid w:val="00006BA3"/>
    <w:rsid w:val="00006DC4"/>
    <w:rsid w:val="00006F25"/>
    <w:rsid w:val="00006F53"/>
    <w:rsid w:val="0000700E"/>
    <w:rsid w:val="000072AC"/>
    <w:rsid w:val="0000744D"/>
    <w:rsid w:val="0000748E"/>
    <w:rsid w:val="000075B4"/>
    <w:rsid w:val="000076E3"/>
    <w:rsid w:val="00007930"/>
    <w:rsid w:val="00007C68"/>
    <w:rsid w:val="00007DC6"/>
    <w:rsid w:val="00007E5A"/>
    <w:rsid w:val="00007EE1"/>
    <w:rsid w:val="00007FE1"/>
    <w:rsid w:val="00007FF6"/>
    <w:rsid w:val="0001005A"/>
    <w:rsid w:val="0001024F"/>
    <w:rsid w:val="000104CC"/>
    <w:rsid w:val="0001094B"/>
    <w:rsid w:val="00010ECA"/>
    <w:rsid w:val="00011122"/>
    <w:rsid w:val="000112A2"/>
    <w:rsid w:val="0001135B"/>
    <w:rsid w:val="000117E3"/>
    <w:rsid w:val="00011ABD"/>
    <w:rsid w:val="00011C01"/>
    <w:rsid w:val="0001204F"/>
    <w:rsid w:val="000120A9"/>
    <w:rsid w:val="0001213B"/>
    <w:rsid w:val="00012566"/>
    <w:rsid w:val="00012605"/>
    <w:rsid w:val="000128BD"/>
    <w:rsid w:val="00013089"/>
    <w:rsid w:val="0001316A"/>
    <w:rsid w:val="000131DC"/>
    <w:rsid w:val="000131FE"/>
    <w:rsid w:val="00013424"/>
    <w:rsid w:val="0001343F"/>
    <w:rsid w:val="00013597"/>
    <w:rsid w:val="00013692"/>
    <w:rsid w:val="000137E1"/>
    <w:rsid w:val="00013B1F"/>
    <w:rsid w:val="00013C1B"/>
    <w:rsid w:val="00013C94"/>
    <w:rsid w:val="000141D5"/>
    <w:rsid w:val="000142C5"/>
    <w:rsid w:val="00014336"/>
    <w:rsid w:val="00014859"/>
    <w:rsid w:val="00014863"/>
    <w:rsid w:val="0001493F"/>
    <w:rsid w:val="00014C46"/>
    <w:rsid w:val="00014CD1"/>
    <w:rsid w:val="00014D0A"/>
    <w:rsid w:val="000150AA"/>
    <w:rsid w:val="000150CB"/>
    <w:rsid w:val="0001523E"/>
    <w:rsid w:val="0001535D"/>
    <w:rsid w:val="00015599"/>
    <w:rsid w:val="00015AD4"/>
    <w:rsid w:val="00015CD4"/>
    <w:rsid w:val="00015FB4"/>
    <w:rsid w:val="0001607C"/>
    <w:rsid w:val="00016145"/>
    <w:rsid w:val="00016263"/>
    <w:rsid w:val="000162C5"/>
    <w:rsid w:val="00016342"/>
    <w:rsid w:val="000163E0"/>
    <w:rsid w:val="000164DA"/>
    <w:rsid w:val="000164DD"/>
    <w:rsid w:val="00016612"/>
    <w:rsid w:val="0001663D"/>
    <w:rsid w:val="00016838"/>
    <w:rsid w:val="000169B4"/>
    <w:rsid w:val="00016AD0"/>
    <w:rsid w:val="00016E79"/>
    <w:rsid w:val="000170CE"/>
    <w:rsid w:val="0001715E"/>
    <w:rsid w:val="000171CF"/>
    <w:rsid w:val="000175AD"/>
    <w:rsid w:val="00017AB9"/>
    <w:rsid w:val="00017E5E"/>
    <w:rsid w:val="00017EB2"/>
    <w:rsid w:val="00017EDC"/>
    <w:rsid w:val="00020021"/>
    <w:rsid w:val="000203F3"/>
    <w:rsid w:val="00020621"/>
    <w:rsid w:val="0002099D"/>
    <w:rsid w:val="00020AF8"/>
    <w:rsid w:val="00020C26"/>
    <w:rsid w:val="00020E1A"/>
    <w:rsid w:val="00020EBA"/>
    <w:rsid w:val="00020FCA"/>
    <w:rsid w:val="0002102D"/>
    <w:rsid w:val="000210FA"/>
    <w:rsid w:val="0002126D"/>
    <w:rsid w:val="0002151E"/>
    <w:rsid w:val="00021600"/>
    <w:rsid w:val="000216E8"/>
    <w:rsid w:val="000217A0"/>
    <w:rsid w:val="000218F7"/>
    <w:rsid w:val="0002192C"/>
    <w:rsid w:val="000219DA"/>
    <w:rsid w:val="00021AA1"/>
    <w:rsid w:val="00021AA8"/>
    <w:rsid w:val="00021C57"/>
    <w:rsid w:val="00021DC6"/>
    <w:rsid w:val="00022195"/>
    <w:rsid w:val="00022B03"/>
    <w:rsid w:val="00022B6D"/>
    <w:rsid w:val="00022C73"/>
    <w:rsid w:val="00022F07"/>
    <w:rsid w:val="000231F3"/>
    <w:rsid w:val="00023269"/>
    <w:rsid w:val="0002352C"/>
    <w:rsid w:val="00023606"/>
    <w:rsid w:val="0002382E"/>
    <w:rsid w:val="00023A5F"/>
    <w:rsid w:val="00023AF8"/>
    <w:rsid w:val="00023B8C"/>
    <w:rsid w:val="00023BEE"/>
    <w:rsid w:val="00023FA7"/>
    <w:rsid w:val="0002407E"/>
    <w:rsid w:val="000242AF"/>
    <w:rsid w:val="0002488D"/>
    <w:rsid w:val="00024ECC"/>
    <w:rsid w:val="00025358"/>
    <w:rsid w:val="000253FE"/>
    <w:rsid w:val="000257B6"/>
    <w:rsid w:val="00025A28"/>
    <w:rsid w:val="00025A9D"/>
    <w:rsid w:val="00025B1C"/>
    <w:rsid w:val="00025E23"/>
    <w:rsid w:val="00025F9F"/>
    <w:rsid w:val="0002610C"/>
    <w:rsid w:val="0002642B"/>
    <w:rsid w:val="0002649A"/>
    <w:rsid w:val="000266F2"/>
    <w:rsid w:val="00026705"/>
    <w:rsid w:val="000269CB"/>
    <w:rsid w:val="00026B3F"/>
    <w:rsid w:val="00026B94"/>
    <w:rsid w:val="00026BB0"/>
    <w:rsid w:val="00026FBA"/>
    <w:rsid w:val="00026FF3"/>
    <w:rsid w:val="0002731E"/>
    <w:rsid w:val="0002733A"/>
    <w:rsid w:val="0002758A"/>
    <w:rsid w:val="0002796E"/>
    <w:rsid w:val="0002797F"/>
    <w:rsid w:val="000279AC"/>
    <w:rsid w:val="00027A32"/>
    <w:rsid w:val="00027A8D"/>
    <w:rsid w:val="00027ABE"/>
    <w:rsid w:val="00027E38"/>
    <w:rsid w:val="00027E74"/>
    <w:rsid w:val="000311D4"/>
    <w:rsid w:val="000312CB"/>
    <w:rsid w:val="0003131D"/>
    <w:rsid w:val="00031456"/>
    <w:rsid w:val="000314EE"/>
    <w:rsid w:val="0003160E"/>
    <w:rsid w:val="00031775"/>
    <w:rsid w:val="00031BE5"/>
    <w:rsid w:val="00031CF6"/>
    <w:rsid w:val="00031D04"/>
    <w:rsid w:val="00031DB9"/>
    <w:rsid w:val="00031DF1"/>
    <w:rsid w:val="00031FE8"/>
    <w:rsid w:val="00032C2C"/>
    <w:rsid w:val="00032D45"/>
    <w:rsid w:val="00032F04"/>
    <w:rsid w:val="00032F7B"/>
    <w:rsid w:val="000330D3"/>
    <w:rsid w:val="000330EF"/>
    <w:rsid w:val="0003314D"/>
    <w:rsid w:val="000332A7"/>
    <w:rsid w:val="0003366B"/>
    <w:rsid w:val="0003394D"/>
    <w:rsid w:val="00033A7A"/>
    <w:rsid w:val="00033B1E"/>
    <w:rsid w:val="00033C5B"/>
    <w:rsid w:val="00033CBA"/>
    <w:rsid w:val="00033D73"/>
    <w:rsid w:val="00033E65"/>
    <w:rsid w:val="00033F5C"/>
    <w:rsid w:val="00033F92"/>
    <w:rsid w:val="000349D6"/>
    <w:rsid w:val="000349EE"/>
    <w:rsid w:val="00034A55"/>
    <w:rsid w:val="00034CC9"/>
    <w:rsid w:val="00034F0C"/>
    <w:rsid w:val="00034FFF"/>
    <w:rsid w:val="000351BE"/>
    <w:rsid w:val="0003542C"/>
    <w:rsid w:val="000354D7"/>
    <w:rsid w:val="000355A7"/>
    <w:rsid w:val="000355AF"/>
    <w:rsid w:val="0003566E"/>
    <w:rsid w:val="0003584C"/>
    <w:rsid w:val="000359F5"/>
    <w:rsid w:val="00035B26"/>
    <w:rsid w:val="00035F1E"/>
    <w:rsid w:val="00036210"/>
    <w:rsid w:val="0003635D"/>
    <w:rsid w:val="00036970"/>
    <w:rsid w:val="000369D5"/>
    <w:rsid w:val="00036A46"/>
    <w:rsid w:val="00036BEE"/>
    <w:rsid w:val="00036C56"/>
    <w:rsid w:val="000371B5"/>
    <w:rsid w:val="00037222"/>
    <w:rsid w:val="00037261"/>
    <w:rsid w:val="000373C6"/>
    <w:rsid w:val="00037404"/>
    <w:rsid w:val="000375AD"/>
    <w:rsid w:val="000377AC"/>
    <w:rsid w:val="00037FBA"/>
    <w:rsid w:val="0004009E"/>
    <w:rsid w:val="00040186"/>
    <w:rsid w:val="0004034A"/>
    <w:rsid w:val="0004053D"/>
    <w:rsid w:val="00040828"/>
    <w:rsid w:val="000408AB"/>
    <w:rsid w:val="000409B0"/>
    <w:rsid w:val="00040B67"/>
    <w:rsid w:val="00040C7C"/>
    <w:rsid w:val="00040D4A"/>
    <w:rsid w:val="00040F91"/>
    <w:rsid w:val="0004101B"/>
    <w:rsid w:val="000410E4"/>
    <w:rsid w:val="0004143A"/>
    <w:rsid w:val="00041759"/>
    <w:rsid w:val="000418A2"/>
    <w:rsid w:val="00041A47"/>
    <w:rsid w:val="00041C02"/>
    <w:rsid w:val="00041DA1"/>
    <w:rsid w:val="000420E4"/>
    <w:rsid w:val="0004215B"/>
    <w:rsid w:val="00042425"/>
    <w:rsid w:val="00042AD8"/>
    <w:rsid w:val="00042C4A"/>
    <w:rsid w:val="00043026"/>
    <w:rsid w:val="000430C4"/>
    <w:rsid w:val="000430CA"/>
    <w:rsid w:val="00043164"/>
    <w:rsid w:val="00043245"/>
    <w:rsid w:val="00043415"/>
    <w:rsid w:val="000435BC"/>
    <w:rsid w:val="000437FD"/>
    <w:rsid w:val="000439A4"/>
    <w:rsid w:val="00043B3F"/>
    <w:rsid w:val="00043B98"/>
    <w:rsid w:val="00043C63"/>
    <w:rsid w:val="00043D8C"/>
    <w:rsid w:val="00043DF0"/>
    <w:rsid w:val="00043FEE"/>
    <w:rsid w:val="000440CA"/>
    <w:rsid w:val="0004418F"/>
    <w:rsid w:val="00044338"/>
    <w:rsid w:val="000444EA"/>
    <w:rsid w:val="00044584"/>
    <w:rsid w:val="000445D3"/>
    <w:rsid w:val="00044670"/>
    <w:rsid w:val="00044700"/>
    <w:rsid w:val="00044A31"/>
    <w:rsid w:val="00044D8D"/>
    <w:rsid w:val="00044DEA"/>
    <w:rsid w:val="00044FC6"/>
    <w:rsid w:val="0004503E"/>
    <w:rsid w:val="000450F9"/>
    <w:rsid w:val="000454F3"/>
    <w:rsid w:val="00045738"/>
    <w:rsid w:val="0004577F"/>
    <w:rsid w:val="000457ED"/>
    <w:rsid w:val="00045AB0"/>
    <w:rsid w:val="00045FAB"/>
    <w:rsid w:val="00046145"/>
    <w:rsid w:val="0004625C"/>
    <w:rsid w:val="0004637A"/>
    <w:rsid w:val="0004645A"/>
    <w:rsid w:val="000464E3"/>
    <w:rsid w:val="00046591"/>
    <w:rsid w:val="00046724"/>
    <w:rsid w:val="00046732"/>
    <w:rsid w:val="00046C08"/>
    <w:rsid w:val="00046EB8"/>
    <w:rsid w:val="00046ED7"/>
    <w:rsid w:val="00046FC0"/>
    <w:rsid w:val="00047053"/>
    <w:rsid w:val="00047252"/>
    <w:rsid w:val="00047621"/>
    <w:rsid w:val="00047973"/>
    <w:rsid w:val="00047AD0"/>
    <w:rsid w:val="00047B4B"/>
    <w:rsid w:val="00047C8F"/>
    <w:rsid w:val="00047DE7"/>
    <w:rsid w:val="00047E3E"/>
    <w:rsid w:val="00050215"/>
    <w:rsid w:val="000507DF"/>
    <w:rsid w:val="00050867"/>
    <w:rsid w:val="000508B9"/>
    <w:rsid w:val="0005091A"/>
    <w:rsid w:val="000509A2"/>
    <w:rsid w:val="00050BE0"/>
    <w:rsid w:val="00050FDF"/>
    <w:rsid w:val="000510ED"/>
    <w:rsid w:val="00051105"/>
    <w:rsid w:val="000511A3"/>
    <w:rsid w:val="0005168D"/>
    <w:rsid w:val="00051895"/>
    <w:rsid w:val="00051B72"/>
    <w:rsid w:val="00051C66"/>
    <w:rsid w:val="00051EC3"/>
    <w:rsid w:val="0005215F"/>
    <w:rsid w:val="00052368"/>
    <w:rsid w:val="000528A2"/>
    <w:rsid w:val="00052A29"/>
    <w:rsid w:val="00052CAF"/>
    <w:rsid w:val="0005306E"/>
    <w:rsid w:val="00053112"/>
    <w:rsid w:val="00053243"/>
    <w:rsid w:val="00053263"/>
    <w:rsid w:val="000533BF"/>
    <w:rsid w:val="00053401"/>
    <w:rsid w:val="00053416"/>
    <w:rsid w:val="000534AE"/>
    <w:rsid w:val="00053985"/>
    <w:rsid w:val="00053B18"/>
    <w:rsid w:val="00053C8E"/>
    <w:rsid w:val="00053DA1"/>
    <w:rsid w:val="000541D6"/>
    <w:rsid w:val="00054220"/>
    <w:rsid w:val="000542DB"/>
    <w:rsid w:val="000546E5"/>
    <w:rsid w:val="00054702"/>
    <w:rsid w:val="00054A7E"/>
    <w:rsid w:val="00054CC2"/>
    <w:rsid w:val="00055260"/>
    <w:rsid w:val="000554A1"/>
    <w:rsid w:val="0005558C"/>
    <w:rsid w:val="000556C9"/>
    <w:rsid w:val="0005574A"/>
    <w:rsid w:val="000557E9"/>
    <w:rsid w:val="00055A67"/>
    <w:rsid w:val="00055B2D"/>
    <w:rsid w:val="00055C45"/>
    <w:rsid w:val="00055C8F"/>
    <w:rsid w:val="00055D8E"/>
    <w:rsid w:val="00055E5D"/>
    <w:rsid w:val="000560FF"/>
    <w:rsid w:val="000561BF"/>
    <w:rsid w:val="000562A7"/>
    <w:rsid w:val="00056363"/>
    <w:rsid w:val="00056486"/>
    <w:rsid w:val="000564DE"/>
    <w:rsid w:val="000565B0"/>
    <w:rsid w:val="0005666B"/>
    <w:rsid w:val="000567AE"/>
    <w:rsid w:val="00056802"/>
    <w:rsid w:val="00056A3F"/>
    <w:rsid w:val="00056A43"/>
    <w:rsid w:val="00056B01"/>
    <w:rsid w:val="00056BA4"/>
    <w:rsid w:val="00056C03"/>
    <w:rsid w:val="00056F8C"/>
    <w:rsid w:val="00056FBE"/>
    <w:rsid w:val="00057699"/>
    <w:rsid w:val="00057B89"/>
    <w:rsid w:val="00057EEC"/>
    <w:rsid w:val="00057F2C"/>
    <w:rsid w:val="00057F86"/>
    <w:rsid w:val="0006075F"/>
    <w:rsid w:val="00060819"/>
    <w:rsid w:val="00060AF5"/>
    <w:rsid w:val="000613BF"/>
    <w:rsid w:val="00061411"/>
    <w:rsid w:val="00061783"/>
    <w:rsid w:val="0006194D"/>
    <w:rsid w:val="00061961"/>
    <w:rsid w:val="00061B07"/>
    <w:rsid w:val="00061DA3"/>
    <w:rsid w:val="00061EA6"/>
    <w:rsid w:val="00061F4D"/>
    <w:rsid w:val="000621DA"/>
    <w:rsid w:val="000624BA"/>
    <w:rsid w:val="00062566"/>
    <w:rsid w:val="0006285E"/>
    <w:rsid w:val="00062D8A"/>
    <w:rsid w:val="0006314D"/>
    <w:rsid w:val="000635E0"/>
    <w:rsid w:val="000637F8"/>
    <w:rsid w:val="00063FE4"/>
    <w:rsid w:val="000645C2"/>
    <w:rsid w:val="00064689"/>
    <w:rsid w:val="00064822"/>
    <w:rsid w:val="000649E1"/>
    <w:rsid w:val="00064AE3"/>
    <w:rsid w:val="00064AE4"/>
    <w:rsid w:val="00064CA1"/>
    <w:rsid w:val="000651E3"/>
    <w:rsid w:val="0006534A"/>
    <w:rsid w:val="0006534F"/>
    <w:rsid w:val="000654D9"/>
    <w:rsid w:val="000655FD"/>
    <w:rsid w:val="00065707"/>
    <w:rsid w:val="00065998"/>
    <w:rsid w:val="00065B72"/>
    <w:rsid w:val="00066062"/>
    <w:rsid w:val="00066152"/>
    <w:rsid w:val="0006657F"/>
    <w:rsid w:val="000665B1"/>
    <w:rsid w:val="0006666D"/>
    <w:rsid w:val="00066BB3"/>
    <w:rsid w:val="000670D2"/>
    <w:rsid w:val="00067204"/>
    <w:rsid w:val="0006773B"/>
    <w:rsid w:val="000677CA"/>
    <w:rsid w:val="00067A52"/>
    <w:rsid w:val="00067B40"/>
    <w:rsid w:val="00067F03"/>
    <w:rsid w:val="00067F26"/>
    <w:rsid w:val="00070264"/>
    <w:rsid w:val="0007029A"/>
    <w:rsid w:val="000706DC"/>
    <w:rsid w:val="00070746"/>
    <w:rsid w:val="00070896"/>
    <w:rsid w:val="00070C61"/>
    <w:rsid w:val="00070C7D"/>
    <w:rsid w:val="00070E27"/>
    <w:rsid w:val="00070E98"/>
    <w:rsid w:val="00070ED3"/>
    <w:rsid w:val="00070EF8"/>
    <w:rsid w:val="000718B2"/>
    <w:rsid w:val="00071CDF"/>
    <w:rsid w:val="00071CE1"/>
    <w:rsid w:val="00071DE6"/>
    <w:rsid w:val="00071E90"/>
    <w:rsid w:val="0007226F"/>
    <w:rsid w:val="000723F7"/>
    <w:rsid w:val="000728AD"/>
    <w:rsid w:val="00072B05"/>
    <w:rsid w:val="00072C7E"/>
    <w:rsid w:val="0007326F"/>
    <w:rsid w:val="00073498"/>
    <w:rsid w:val="0007353A"/>
    <w:rsid w:val="00073836"/>
    <w:rsid w:val="00073ACF"/>
    <w:rsid w:val="00073CBB"/>
    <w:rsid w:val="000740F3"/>
    <w:rsid w:val="00074111"/>
    <w:rsid w:val="000742B8"/>
    <w:rsid w:val="0007438B"/>
    <w:rsid w:val="000744F5"/>
    <w:rsid w:val="000748A2"/>
    <w:rsid w:val="00074956"/>
    <w:rsid w:val="00074AA9"/>
    <w:rsid w:val="00074AB6"/>
    <w:rsid w:val="0007501D"/>
    <w:rsid w:val="0007506B"/>
    <w:rsid w:val="0007509C"/>
    <w:rsid w:val="000751DA"/>
    <w:rsid w:val="000754B8"/>
    <w:rsid w:val="000756F6"/>
    <w:rsid w:val="00075987"/>
    <w:rsid w:val="000765F7"/>
    <w:rsid w:val="00076877"/>
    <w:rsid w:val="00076969"/>
    <w:rsid w:val="00076DE6"/>
    <w:rsid w:val="000771B8"/>
    <w:rsid w:val="0007776E"/>
    <w:rsid w:val="00077ADD"/>
    <w:rsid w:val="00077AEA"/>
    <w:rsid w:val="00077B6E"/>
    <w:rsid w:val="00077D02"/>
    <w:rsid w:val="00077D0C"/>
    <w:rsid w:val="00077FF1"/>
    <w:rsid w:val="00080171"/>
    <w:rsid w:val="000804BC"/>
    <w:rsid w:val="000804D0"/>
    <w:rsid w:val="000807B0"/>
    <w:rsid w:val="00080895"/>
    <w:rsid w:val="00080FBF"/>
    <w:rsid w:val="000811EE"/>
    <w:rsid w:val="0008126D"/>
    <w:rsid w:val="000812DB"/>
    <w:rsid w:val="000813D7"/>
    <w:rsid w:val="0008151E"/>
    <w:rsid w:val="00081C1A"/>
    <w:rsid w:val="00081C73"/>
    <w:rsid w:val="00082341"/>
    <w:rsid w:val="000823F8"/>
    <w:rsid w:val="0008276F"/>
    <w:rsid w:val="00082775"/>
    <w:rsid w:val="00082A80"/>
    <w:rsid w:val="00082B24"/>
    <w:rsid w:val="00082EBB"/>
    <w:rsid w:val="00083384"/>
    <w:rsid w:val="00083799"/>
    <w:rsid w:val="0008392C"/>
    <w:rsid w:val="00083DAC"/>
    <w:rsid w:val="000840C9"/>
    <w:rsid w:val="00084227"/>
    <w:rsid w:val="0008430C"/>
    <w:rsid w:val="0008447C"/>
    <w:rsid w:val="00084796"/>
    <w:rsid w:val="00084A75"/>
    <w:rsid w:val="00084E7D"/>
    <w:rsid w:val="00085399"/>
    <w:rsid w:val="000853CB"/>
    <w:rsid w:val="00085C2D"/>
    <w:rsid w:val="00085C8C"/>
    <w:rsid w:val="00085CE7"/>
    <w:rsid w:val="000865B5"/>
    <w:rsid w:val="00086748"/>
    <w:rsid w:val="00086CDE"/>
    <w:rsid w:val="00086D43"/>
    <w:rsid w:val="00086E50"/>
    <w:rsid w:val="00086FFA"/>
    <w:rsid w:val="00087153"/>
    <w:rsid w:val="000872AB"/>
    <w:rsid w:val="00087764"/>
    <w:rsid w:val="00087B54"/>
    <w:rsid w:val="00087C93"/>
    <w:rsid w:val="00087D43"/>
    <w:rsid w:val="00087EB7"/>
    <w:rsid w:val="00090054"/>
    <w:rsid w:val="000902EA"/>
    <w:rsid w:val="0009038A"/>
    <w:rsid w:val="0009080A"/>
    <w:rsid w:val="000908AF"/>
    <w:rsid w:val="00090BAF"/>
    <w:rsid w:val="00091071"/>
    <w:rsid w:val="00091408"/>
    <w:rsid w:val="000914E4"/>
    <w:rsid w:val="000917D8"/>
    <w:rsid w:val="0009180D"/>
    <w:rsid w:val="000918F9"/>
    <w:rsid w:val="00091A06"/>
    <w:rsid w:val="00091AE8"/>
    <w:rsid w:val="00091B58"/>
    <w:rsid w:val="00091B68"/>
    <w:rsid w:val="00091F54"/>
    <w:rsid w:val="00091F6F"/>
    <w:rsid w:val="00092527"/>
    <w:rsid w:val="000925DF"/>
    <w:rsid w:val="000927F1"/>
    <w:rsid w:val="00092C96"/>
    <w:rsid w:val="00092DCB"/>
    <w:rsid w:val="00092DF2"/>
    <w:rsid w:val="00092EAF"/>
    <w:rsid w:val="00092F6E"/>
    <w:rsid w:val="0009324D"/>
    <w:rsid w:val="00093529"/>
    <w:rsid w:val="0009354F"/>
    <w:rsid w:val="00093F60"/>
    <w:rsid w:val="00094133"/>
    <w:rsid w:val="000945D2"/>
    <w:rsid w:val="000951E2"/>
    <w:rsid w:val="00095564"/>
    <w:rsid w:val="000958A5"/>
    <w:rsid w:val="000958D2"/>
    <w:rsid w:val="000958EA"/>
    <w:rsid w:val="00095E57"/>
    <w:rsid w:val="0009612C"/>
    <w:rsid w:val="00096304"/>
    <w:rsid w:val="00096332"/>
    <w:rsid w:val="000967B7"/>
    <w:rsid w:val="00096CAD"/>
    <w:rsid w:val="00096FE9"/>
    <w:rsid w:val="0009723E"/>
    <w:rsid w:val="00097361"/>
    <w:rsid w:val="00097609"/>
    <w:rsid w:val="000976EF"/>
    <w:rsid w:val="0009796D"/>
    <w:rsid w:val="00097984"/>
    <w:rsid w:val="00097D8A"/>
    <w:rsid w:val="00097DAF"/>
    <w:rsid w:val="00097F3D"/>
    <w:rsid w:val="00097FC8"/>
    <w:rsid w:val="000A0296"/>
    <w:rsid w:val="000A07BA"/>
    <w:rsid w:val="000A0813"/>
    <w:rsid w:val="000A0ED3"/>
    <w:rsid w:val="000A11E4"/>
    <w:rsid w:val="000A1242"/>
    <w:rsid w:val="000A135B"/>
    <w:rsid w:val="000A1606"/>
    <w:rsid w:val="000A1C45"/>
    <w:rsid w:val="000A1D37"/>
    <w:rsid w:val="000A1EF6"/>
    <w:rsid w:val="000A1F2E"/>
    <w:rsid w:val="000A2034"/>
    <w:rsid w:val="000A20E0"/>
    <w:rsid w:val="000A230D"/>
    <w:rsid w:val="000A2788"/>
    <w:rsid w:val="000A292D"/>
    <w:rsid w:val="000A2C02"/>
    <w:rsid w:val="000A2EBE"/>
    <w:rsid w:val="000A318E"/>
    <w:rsid w:val="000A34BD"/>
    <w:rsid w:val="000A366B"/>
    <w:rsid w:val="000A3AB0"/>
    <w:rsid w:val="000A3B4D"/>
    <w:rsid w:val="000A3D7C"/>
    <w:rsid w:val="000A44AC"/>
    <w:rsid w:val="000A4632"/>
    <w:rsid w:val="000A4886"/>
    <w:rsid w:val="000A48E5"/>
    <w:rsid w:val="000A4A43"/>
    <w:rsid w:val="000A5033"/>
    <w:rsid w:val="000A53E3"/>
    <w:rsid w:val="000A55AE"/>
    <w:rsid w:val="000A5736"/>
    <w:rsid w:val="000A57E4"/>
    <w:rsid w:val="000A58E0"/>
    <w:rsid w:val="000A5EE4"/>
    <w:rsid w:val="000A628C"/>
    <w:rsid w:val="000A643D"/>
    <w:rsid w:val="000A6449"/>
    <w:rsid w:val="000A6514"/>
    <w:rsid w:val="000A6619"/>
    <w:rsid w:val="000A68B5"/>
    <w:rsid w:val="000A6B02"/>
    <w:rsid w:val="000A6D6A"/>
    <w:rsid w:val="000A6D7A"/>
    <w:rsid w:val="000A6E41"/>
    <w:rsid w:val="000A6E92"/>
    <w:rsid w:val="000A6EAA"/>
    <w:rsid w:val="000A7472"/>
    <w:rsid w:val="000A753D"/>
    <w:rsid w:val="000A7760"/>
    <w:rsid w:val="000A7DA7"/>
    <w:rsid w:val="000A7E87"/>
    <w:rsid w:val="000A7F8C"/>
    <w:rsid w:val="000B01E8"/>
    <w:rsid w:val="000B0244"/>
    <w:rsid w:val="000B0484"/>
    <w:rsid w:val="000B0928"/>
    <w:rsid w:val="000B093D"/>
    <w:rsid w:val="000B0A60"/>
    <w:rsid w:val="000B0CA4"/>
    <w:rsid w:val="000B0D3C"/>
    <w:rsid w:val="000B0E23"/>
    <w:rsid w:val="000B1380"/>
    <w:rsid w:val="000B1428"/>
    <w:rsid w:val="000B15DD"/>
    <w:rsid w:val="000B15FE"/>
    <w:rsid w:val="000B178D"/>
    <w:rsid w:val="000B17C6"/>
    <w:rsid w:val="000B1877"/>
    <w:rsid w:val="000B18FB"/>
    <w:rsid w:val="000B1C92"/>
    <w:rsid w:val="000B214E"/>
    <w:rsid w:val="000B22FD"/>
    <w:rsid w:val="000B2860"/>
    <w:rsid w:val="000B2A7A"/>
    <w:rsid w:val="000B2AD6"/>
    <w:rsid w:val="000B2B17"/>
    <w:rsid w:val="000B2EE5"/>
    <w:rsid w:val="000B2EEA"/>
    <w:rsid w:val="000B31DB"/>
    <w:rsid w:val="000B32E1"/>
    <w:rsid w:val="000B33CE"/>
    <w:rsid w:val="000B3420"/>
    <w:rsid w:val="000B3AC3"/>
    <w:rsid w:val="000B3B69"/>
    <w:rsid w:val="000B3B73"/>
    <w:rsid w:val="000B3C0D"/>
    <w:rsid w:val="000B3D00"/>
    <w:rsid w:val="000B3DDE"/>
    <w:rsid w:val="000B3FF8"/>
    <w:rsid w:val="000B43C4"/>
    <w:rsid w:val="000B4559"/>
    <w:rsid w:val="000B4808"/>
    <w:rsid w:val="000B4815"/>
    <w:rsid w:val="000B482E"/>
    <w:rsid w:val="000B4A06"/>
    <w:rsid w:val="000B4B55"/>
    <w:rsid w:val="000B514C"/>
    <w:rsid w:val="000B53F6"/>
    <w:rsid w:val="000B54EC"/>
    <w:rsid w:val="000B55DE"/>
    <w:rsid w:val="000B5D3D"/>
    <w:rsid w:val="000B5FA9"/>
    <w:rsid w:val="000B60D4"/>
    <w:rsid w:val="000B62BE"/>
    <w:rsid w:val="000B6327"/>
    <w:rsid w:val="000B6645"/>
    <w:rsid w:val="000B6818"/>
    <w:rsid w:val="000B698A"/>
    <w:rsid w:val="000B69A5"/>
    <w:rsid w:val="000B6AAC"/>
    <w:rsid w:val="000B6F0D"/>
    <w:rsid w:val="000B70A8"/>
    <w:rsid w:val="000B7AE2"/>
    <w:rsid w:val="000B7BA6"/>
    <w:rsid w:val="000B7BC9"/>
    <w:rsid w:val="000B7DA9"/>
    <w:rsid w:val="000B7E1E"/>
    <w:rsid w:val="000C00A1"/>
    <w:rsid w:val="000C0292"/>
    <w:rsid w:val="000C037C"/>
    <w:rsid w:val="000C0505"/>
    <w:rsid w:val="000C0C21"/>
    <w:rsid w:val="000C0C4F"/>
    <w:rsid w:val="000C0D41"/>
    <w:rsid w:val="000C0F20"/>
    <w:rsid w:val="000C0FA5"/>
    <w:rsid w:val="000C1589"/>
    <w:rsid w:val="000C195D"/>
    <w:rsid w:val="000C198A"/>
    <w:rsid w:val="000C1E2C"/>
    <w:rsid w:val="000C1EB5"/>
    <w:rsid w:val="000C2201"/>
    <w:rsid w:val="000C2251"/>
    <w:rsid w:val="000C228F"/>
    <w:rsid w:val="000C2778"/>
    <w:rsid w:val="000C2949"/>
    <w:rsid w:val="000C2AC4"/>
    <w:rsid w:val="000C2DD6"/>
    <w:rsid w:val="000C339B"/>
    <w:rsid w:val="000C33AC"/>
    <w:rsid w:val="000C35CE"/>
    <w:rsid w:val="000C37AE"/>
    <w:rsid w:val="000C386A"/>
    <w:rsid w:val="000C3985"/>
    <w:rsid w:val="000C3AE4"/>
    <w:rsid w:val="000C3C66"/>
    <w:rsid w:val="000C3D45"/>
    <w:rsid w:val="000C3DCA"/>
    <w:rsid w:val="000C3E88"/>
    <w:rsid w:val="000C41CC"/>
    <w:rsid w:val="000C474E"/>
    <w:rsid w:val="000C47B1"/>
    <w:rsid w:val="000C4898"/>
    <w:rsid w:val="000C49BC"/>
    <w:rsid w:val="000C4C46"/>
    <w:rsid w:val="000C4E17"/>
    <w:rsid w:val="000C51D4"/>
    <w:rsid w:val="000C54D7"/>
    <w:rsid w:val="000C569A"/>
    <w:rsid w:val="000C5730"/>
    <w:rsid w:val="000C584F"/>
    <w:rsid w:val="000C5A9F"/>
    <w:rsid w:val="000C5CBE"/>
    <w:rsid w:val="000C5E07"/>
    <w:rsid w:val="000C608D"/>
    <w:rsid w:val="000C62CA"/>
    <w:rsid w:val="000C63EA"/>
    <w:rsid w:val="000C67C7"/>
    <w:rsid w:val="000C67FB"/>
    <w:rsid w:val="000C69E6"/>
    <w:rsid w:val="000C6CB6"/>
    <w:rsid w:val="000C6D9F"/>
    <w:rsid w:val="000C6FEB"/>
    <w:rsid w:val="000C7268"/>
    <w:rsid w:val="000C74C2"/>
    <w:rsid w:val="000C74F5"/>
    <w:rsid w:val="000C76C1"/>
    <w:rsid w:val="000C799C"/>
    <w:rsid w:val="000C7BE8"/>
    <w:rsid w:val="000C7DE2"/>
    <w:rsid w:val="000C7F0E"/>
    <w:rsid w:val="000D0003"/>
    <w:rsid w:val="000D0149"/>
    <w:rsid w:val="000D0B37"/>
    <w:rsid w:val="000D0DA5"/>
    <w:rsid w:val="000D1139"/>
    <w:rsid w:val="000D12A7"/>
    <w:rsid w:val="000D12F6"/>
    <w:rsid w:val="000D130B"/>
    <w:rsid w:val="000D1469"/>
    <w:rsid w:val="000D14DA"/>
    <w:rsid w:val="000D15AC"/>
    <w:rsid w:val="000D16C7"/>
    <w:rsid w:val="000D18BB"/>
    <w:rsid w:val="000D1C7B"/>
    <w:rsid w:val="000D1DFB"/>
    <w:rsid w:val="000D1FA0"/>
    <w:rsid w:val="000D2694"/>
    <w:rsid w:val="000D2BFC"/>
    <w:rsid w:val="000D2C4D"/>
    <w:rsid w:val="000D2CD5"/>
    <w:rsid w:val="000D2DEA"/>
    <w:rsid w:val="000D3418"/>
    <w:rsid w:val="000D3815"/>
    <w:rsid w:val="000D3A37"/>
    <w:rsid w:val="000D3BAE"/>
    <w:rsid w:val="000D3C4A"/>
    <w:rsid w:val="000D3D95"/>
    <w:rsid w:val="000D3FA3"/>
    <w:rsid w:val="000D42ED"/>
    <w:rsid w:val="000D4415"/>
    <w:rsid w:val="000D44F0"/>
    <w:rsid w:val="000D476A"/>
    <w:rsid w:val="000D49FD"/>
    <w:rsid w:val="000D4C19"/>
    <w:rsid w:val="000D5138"/>
    <w:rsid w:val="000D51D9"/>
    <w:rsid w:val="000D5780"/>
    <w:rsid w:val="000D5B68"/>
    <w:rsid w:val="000D5CB2"/>
    <w:rsid w:val="000D5D0A"/>
    <w:rsid w:val="000D5F02"/>
    <w:rsid w:val="000D607B"/>
    <w:rsid w:val="000D6094"/>
    <w:rsid w:val="000D64A7"/>
    <w:rsid w:val="000D68D2"/>
    <w:rsid w:val="000D6E47"/>
    <w:rsid w:val="000D72B7"/>
    <w:rsid w:val="000D75FE"/>
    <w:rsid w:val="000D773F"/>
    <w:rsid w:val="000D784F"/>
    <w:rsid w:val="000D78C9"/>
    <w:rsid w:val="000E01AD"/>
    <w:rsid w:val="000E06CD"/>
    <w:rsid w:val="000E071D"/>
    <w:rsid w:val="000E0757"/>
    <w:rsid w:val="000E09CB"/>
    <w:rsid w:val="000E0AD5"/>
    <w:rsid w:val="000E0D3F"/>
    <w:rsid w:val="000E0DA4"/>
    <w:rsid w:val="000E0E65"/>
    <w:rsid w:val="000E11E5"/>
    <w:rsid w:val="000E1216"/>
    <w:rsid w:val="000E1482"/>
    <w:rsid w:val="000E1764"/>
    <w:rsid w:val="000E1816"/>
    <w:rsid w:val="000E1A62"/>
    <w:rsid w:val="000E1A9D"/>
    <w:rsid w:val="000E1BB5"/>
    <w:rsid w:val="000E1D08"/>
    <w:rsid w:val="000E22E2"/>
    <w:rsid w:val="000E2584"/>
    <w:rsid w:val="000E260F"/>
    <w:rsid w:val="000E263D"/>
    <w:rsid w:val="000E2BAB"/>
    <w:rsid w:val="000E2C67"/>
    <w:rsid w:val="000E30A2"/>
    <w:rsid w:val="000E31D9"/>
    <w:rsid w:val="000E320D"/>
    <w:rsid w:val="000E32CE"/>
    <w:rsid w:val="000E32FA"/>
    <w:rsid w:val="000E345A"/>
    <w:rsid w:val="000E361B"/>
    <w:rsid w:val="000E3691"/>
    <w:rsid w:val="000E3947"/>
    <w:rsid w:val="000E3AA6"/>
    <w:rsid w:val="000E3ED3"/>
    <w:rsid w:val="000E3F18"/>
    <w:rsid w:val="000E404C"/>
    <w:rsid w:val="000E416C"/>
    <w:rsid w:val="000E4180"/>
    <w:rsid w:val="000E4C8E"/>
    <w:rsid w:val="000E533D"/>
    <w:rsid w:val="000E558B"/>
    <w:rsid w:val="000E5912"/>
    <w:rsid w:val="000E5936"/>
    <w:rsid w:val="000E5AEB"/>
    <w:rsid w:val="000E5B43"/>
    <w:rsid w:val="000E5C1B"/>
    <w:rsid w:val="000E5CA4"/>
    <w:rsid w:val="000E5D76"/>
    <w:rsid w:val="000E5DA0"/>
    <w:rsid w:val="000E60F3"/>
    <w:rsid w:val="000E6E55"/>
    <w:rsid w:val="000E70DD"/>
    <w:rsid w:val="000E71A0"/>
    <w:rsid w:val="000E7566"/>
    <w:rsid w:val="000E757D"/>
    <w:rsid w:val="000E7625"/>
    <w:rsid w:val="000E77D1"/>
    <w:rsid w:val="000E78FF"/>
    <w:rsid w:val="000E7DB0"/>
    <w:rsid w:val="000E7FD0"/>
    <w:rsid w:val="000F0114"/>
    <w:rsid w:val="000F01F5"/>
    <w:rsid w:val="000F038A"/>
    <w:rsid w:val="000F058F"/>
    <w:rsid w:val="000F0715"/>
    <w:rsid w:val="000F0A13"/>
    <w:rsid w:val="000F0BA5"/>
    <w:rsid w:val="000F0D0A"/>
    <w:rsid w:val="000F0EC5"/>
    <w:rsid w:val="000F145B"/>
    <w:rsid w:val="000F18EA"/>
    <w:rsid w:val="000F1947"/>
    <w:rsid w:val="000F1960"/>
    <w:rsid w:val="000F1BA3"/>
    <w:rsid w:val="000F1BD7"/>
    <w:rsid w:val="000F1F54"/>
    <w:rsid w:val="000F20AC"/>
    <w:rsid w:val="000F2216"/>
    <w:rsid w:val="000F2486"/>
    <w:rsid w:val="000F2587"/>
    <w:rsid w:val="000F2A5B"/>
    <w:rsid w:val="000F2AC7"/>
    <w:rsid w:val="000F2C9E"/>
    <w:rsid w:val="000F2E62"/>
    <w:rsid w:val="000F2EFB"/>
    <w:rsid w:val="000F2F51"/>
    <w:rsid w:val="000F32D4"/>
    <w:rsid w:val="000F35CC"/>
    <w:rsid w:val="000F3611"/>
    <w:rsid w:val="000F380E"/>
    <w:rsid w:val="000F3815"/>
    <w:rsid w:val="000F3CB0"/>
    <w:rsid w:val="000F3D6E"/>
    <w:rsid w:val="000F4049"/>
    <w:rsid w:val="000F4823"/>
    <w:rsid w:val="000F4D92"/>
    <w:rsid w:val="000F4E2A"/>
    <w:rsid w:val="000F4EF5"/>
    <w:rsid w:val="000F55C8"/>
    <w:rsid w:val="000F59A5"/>
    <w:rsid w:val="000F6AC3"/>
    <w:rsid w:val="000F6B63"/>
    <w:rsid w:val="000F6BBB"/>
    <w:rsid w:val="000F6DB6"/>
    <w:rsid w:val="000F6E15"/>
    <w:rsid w:val="000F6E34"/>
    <w:rsid w:val="000F6E42"/>
    <w:rsid w:val="000F6EB7"/>
    <w:rsid w:val="000F7600"/>
    <w:rsid w:val="000F7802"/>
    <w:rsid w:val="000F79A3"/>
    <w:rsid w:val="000F7D13"/>
    <w:rsid w:val="000F7FEC"/>
    <w:rsid w:val="001000C2"/>
    <w:rsid w:val="00100503"/>
    <w:rsid w:val="0010064B"/>
    <w:rsid w:val="0010065A"/>
    <w:rsid w:val="00100728"/>
    <w:rsid w:val="001007B7"/>
    <w:rsid w:val="00100A88"/>
    <w:rsid w:val="00100D44"/>
    <w:rsid w:val="00100D5C"/>
    <w:rsid w:val="00100EA8"/>
    <w:rsid w:val="00101121"/>
    <w:rsid w:val="001011C2"/>
    <w:rsid w:val="001013B2"/>
    <w:rsid w:val="0010147D"/>
    <w:rsid w:val="0010178F"/>
    <w:rsid w:val="00101B80"/>
    <w:rsid w:val="00101C92"/>
    <w:rsid w:val="00102018"/>
    <w:rsid w:val="0010224D"/>
    <w:rsid w:val="00102718"/>
    <w:rsid w:val="0010273A"/>
    <w:rsid w:val="00102A2C"/>
    <w:rsid w:val="00102B0C"/>
    <w:rsid w:val="00102EE6"/>
    <w:rsid w:val="00103209"/>
    <w:rsid w:val="0010363E"/>
    <w:rsid w:val="001037D4"/>
    <w:rsid w:val="001039F4"/>
    <w:rsid w:val="00103BF4"/>
    <w:rsid w:val="00103DD3"/>
    <w:rsid w:val="00103E13"/>
    <w:rsid w:val="00103ECB"/>
    <w:rsid w:val="00103F8E"/>
    <w:rsid w:val="001041CA"/>
    <w:rsid w:val="001042D9"/>
    <w:rsid w:val="0010443D"/>
    <w:rsid w:val="0010480C"/>
    <w:rsid w:val="00105017"/>
    <w:rsid w:val="00105035"/>
    <w:rsid w:val="001050C8"/>
    <w:rsid w:val="0010528F"/>
    <w:rsid w:val="001056AF"/>
    <w:rsid w:val="00105D40"/>
    <w:rsid w:val="00106117"/>
    <w:rsid w:val="0010621A"/>
    <w:rsid w:val="00106286"/>
    <w:rsid w:val="001062FA"/>
    <w:rsid w:val="001063BD"/>
    <w:rsid w:val="0010640F"/>
    <w:rsid w:val="0010648F"/>
    <w:rsid w:val="001068E0"/>
    <w:rsid w:val="0010699A"/>
    <w:rsid w:val="00106B24"/>
    <w:rsid w:val="00106CAE"/>
    <w:rsid w:val="00106CE1"/>
    <w:rsid w:val="00107154"/>
    <w:rsid w:val="001072F4"/>
    <w:rsid w:val="0010732D"/>
    <w:rsid w:val="0010732E"/>
    <w:rsid w:val="00107465"/>
    <w:rsid w:val="00107791"/>
    <w:rsid w:val="00107833"/>
    <w:rsid w:val="00107866"/>
    <w:rsid w:val="00107B03"/>
    <w:rsid w:val="00107B21"/>
    <w:rsid w:val="00107D68"/>
    <w:rsid w:val="001100C7"/>
    <w:rsid w:val="001101CF"/>
    <w:rsid w:val="0011065E"/>
    <w:rsid w:val="001107CF"/>
    <w:rsid w:val="00110981"/>
    <w:rsid w:val="00110A50"/>
    <w:rsid w:val="00110B61"/>
    <w:rsid w:val="00110C80"/>
    <w:rsid w:val="00111194"/>
    <w:rsid w:val="00111292"/>
    <w:rsid w:val="0011169A"/>
    <w:rsid w:val="00111B3D"/>
    <w:rsid w:val="00111BCE"/>
    <w:rsid w:val="00111C38"/>
    <w:rsid w:val="00112117"/>
    <w:rsid w:val="001126C0"/>
    <w:rsid w:val="00112769"/>
    <w:rsid w:val="00112875"/>
    <w:rsid w:val="001129AD"/>
    <w:rsid w:val="00112CD3"/>
    <w:rsid w:val="00112DB0"/>
    <w:rsid w:val="00112E14"/>
    <w:rsid w:val="00113060"/>
    <w:rsid w:val="00113183"/>
    <w:rsid w:val="00113955"/>
    <w:rsid w:val="001139DE"/>
    <w:rsid w:val="00113D2F"/>
    <w:rsid w:val="00113F19"/>
    <w:rsid w:val="00114089"/>
    <w:rsid w:val="001144AD"/>
    <w:rsid w:val="00114518"/>
    <w:rsid w:val="001145C1"/>
    <w:rsid w:val="001145DF"/>
    <w:rsid w:val="00114889"/>
    <w:rsid w:val="00114B5D"/>
    <w:rsid w:val="00114FF9"/>
    <w:rsid w:val="00115054"/>
    <w:rsid w:val="00115094"/>
    <w:rsid w:val="001152B4"/>
    <w:rsid w:val="0011546B"/>
    <w:rsid w:val="001154D9"/>
    <w:rsid w:val="001154E1"/>
    <w:rsid w:val="001155AE"/>
    <w:rsid w:val="001158EB"/>
    <w:rsid w:val="001159F2"/>
    <w:rsid w:val="00115D89"/>
    <w:rsid w:val="00115E5F"/>
    <w:rsid w:val="00115F0F"/>
    <w:rsid w:val="0011607E"/>
    <w:rsid w:val="00116512"/>
    <w:rsid w:val="001169D3"/>
    <w:rsid w:val="00116B69"/>
    <w:rsid w:val="00116BFA"/>
    <w:rsid w:val="00116DF0"/>
    <w:rsid w:val="00117483"/>
    <w:rsid w:val="001176E2"/>
    <w:rsid w:val="0011774A"/>
    <w:rsid w:val="0011779A"/>
    <w:rsid w:val="00117996"/>
    <w:rsid w:val="00117F1C"/>
    <w:rsid w:val="00117F27"/>
    <w:rsid w:val="0012007B"/>
    <w:rsid w:val="00120580"/>
    <w:rsid w:val="00120882"/>
    <w:rsid w:val="00120922"/>
    <w:rsid w:val="0012092A"/>
    <w:rsid w:val="00120B49"/>
    <w:rsid w:val="00120D8C"/>
    <w:rsid w:val="00120EFA"/>
    <w:rsid w:val="00120F53"/>
    <w:rsid w:val="001211CA"/>
    <w:rsid w:val="0012123F"/>
    <w:rsid w:val="001214DC"/>
    <w:rsid w:val="0012158D"/>
    <w:rsid w:val="00121958"/>
    <w:rsid w:val="00121A8E"/>
    <w:rsid w:val="00121BFF"/>
    <w:rsid w:val="00121D4C"/>
    <w:rsid w:val="00121E41"/>
    <w:rsid w:val="00121FC3"/>
    <w:rsid w:val="001220C0"/>
    <w:rsid w:val="0012211B"/>
    <w:rsid w:val="00122517"/>
    <w:rsid w:val="001225AD"/>
    <w:rsid w:val="00122825"/>
    <w:rsid w:val="001229AF"/>
    <w:rsid w:val="00122F4E"/>
    <w:rsid w:val="00122F90"/>
    <w:rsid w:val="00123837"/>
    <w:rsid w:val="00123A10"/>
    <w:rsid w:val="00123B6C"/>
    <w:rsid w:val="00123FC6"/>
    <w:rsid w:val="0012417F"/>
    <w:rsid w:val="00124699"/>
    <w:rsid w:val="001247AD"/>
    <w:rsid w:val="00124900"/>
    <w:rsid w:val="00124E71"/>
    <w:rsid w:val="00125045"/>
    <w:rsid w:val="00125061"/>
    <w:rsid w:val="0012530D"/>
    <w:rsid w:val="0012532D"/>
    <w:rsid w:val="001254D8"/>
    <w:rsid w:val="00125708"/>
    <w:rsid w:val="00125A3A"/>
    <w:rsid w:val="00125D24"/>
    <w:rsid w:val="00125DBA"/>
    <w:rsid w:val="00125FD0"/>
    <w:rsid w:val="00126117"/>
    <w:rsid w:val="0012651B"/>
    <w:rsid w:val="0012653C"/>
    <w:rsid w:val="00126615"/>
    <w:rsid w:val="00126B19"/>
    <w:rsid w:val="00126B83"/>
    <w:rsid w:val="00126BC5"/>
    <w:rsid w:val="00126BE8"/>
    <w:rsid w:val="00126C1D"/>
    <w:rsid w:val="00127293"/>
    <w:rsid w:val="00127371"/>
    <w:rsid w:val="0012779C"/>
    <w:rsid w:val="0012781C"/>
    <w:rsid w:val="0012787D"/>
    <w:rsid w:val="00127A11"/>
    <w:rsid w:val="00127BB4"/>
    <w:rsid w:val="00127E73"/>
    <w:rsid w:val="00127F1C"/>
    <w:rsid w:val="00127FE0"/>
    <w:rsid w:val="0013063C"/>
    <w:rsid w:val="0013078C"/>
    <w:rsid w:val="00130B4E"/>
    <w:rsid w:val="00130BEA"/>
    <w:rsid w:val="00130D9F"/>
    <w:rsid w:val="00130E00"/>
    <w:rsid w:val="0013130B"/>
    <w:rsid w:val="001314AE"/>
    <w:rsid w:val="00131500"/>
    <w:rsid w:val="0013168E"/>
    <w:rsid w:val="001316A5"/>
    <w:rsid w:val="001317A5"/>
    <w:rsid w:val="00131D3B"/>
    <w:rsid w:val="00131DDC"/>
    <w:rsid w:val="001320FC"/>
    <w:rsid w:val="0013218F"/>
    <w:rsid w:val="00132748"/>
    <w:rsid w:val="00132E40"/>
    <w:rsid w:val="001336CB"/>
    <w:rsid w:val="001337D9"/>
    <w:rsid w:val="00133BF8"/>
    <w:rsid w:val="00133C10"/>
    <w:rsid w:val="00133EB1"/>
    <w:rsid w:val="001341E7"/>
    <w:rsid w:val="00134744"/>
    <w:rsid w:val="00134746"/>
    <w:rsid w:val="00134AC0"/>
    <w:rsid w:val="00135154"/>
    <w:rsid w:val="00135166"/>
    <w:rsid w:val="001354EA"/>
    <w:rsid w:val="001357B7"/>
    <w:rsid w:val="00135944"/>
    <w:rsid w:val="00135F77"/>
    <w:rsid w:val="001360EF"/>
    <w:rsid w:val="001362FD"/>
    <w:rsid w:val="00136547"/>
    <w:rsid w:val="001369DE"/>
    <w:rsid w:val="00136D0F"/>
    <w:rsid w:val="00137187"/>
    <w:rsid w:val="00137450"/>
    <w:rsid w:val="001375CC"/>
    <w:rsid w:val="00137AD5"/>
    <w:rsid w:val="00137B25"/>
    <w:rsid w:val="00137D4E"/>
    <w:rsid w:val="00137E79"/>
    <w:rsid w:val="00140326"/>
    <w:rsid w:val="00140733"/>
    <w:rsid w:val="0014076C"/>
    <w:rsid w:val="00140B35"/>
    <w:rsid w:val="00140BFB"/>
    <w:rsid w:val="00141608"/>
    <w:rsid w:val="0014164D"/>
    <w:rsid w:val="001416F3"/>
    <w:rsid w:val="00141A55"/>
    <w:rsid w:val="00142058"/>
    <w:rsid w:val="0014236F"/>
    <w:rsid w:val="001425B9"/>
    <w:rsid w:val="0014280D"/>
    <w:rsid w:val="00142946"/>
    <w:rsid w:val="00142B6C"/>
    <w:rsid w:val="00142F15"/>
    <w:rsid w:val="00143165"/>
    <w:rsid w:val="0014385A"/>
    <w:rsid w:val="00143B7F"/>
    <w:rsid w:val="00143EC6"/>
    <w:rsid w:val="00143FA5"/>
    <w:rsid w:val="0014423D"/>
    <w:rsid w:val="001442D4"/>
    <w:rsid w:val="00144320"/>
    <w:rsid w:val="001447E4"/>
    <w:rsid w:val="001449F7"/>
    <w:rsid w:val="00144C9C"/>
    <w:rsid w:val="00144D17"/>
    <w:rsid w:val="00145130"/>
    <w:rsid w:val="00145396"/>
    <w:rsid w:val="0014575E"/>
    <w:rsid w:val="00145A0A"/>
    <w:rsid w:val="00145D6E"/>
    <w:rsid w:val="0014607F"/>
    <w:rsid w:val="00146098"/>
    <w:rsid w:val="00146197"/>
    <w:rsid w:val="001462DF"/>
    <w:rsid w:val="00146916"/>
    <w:rsid w:val="00146B42"/>
    <w:rsid w:val="00146F3D"/>
    <w:rsid w:val="0014705D"/>
    <w:rsid w:val="001470BC"/>
    <w:rsid w:val="00147127"/>
    <w:rsid w:val="0014725A"/>
    <w:rsid w:val="00147467"/>
    <w:rsid w:val="001474BA"/>
    <w:rsid w:val="00147C3F"/>
    <w:rsid w:val="00147D64"/>
    <w:rsid w:val="00150615"/>
    <w:rsid w:val="00150DE3"/>
    <w:rsid w:val="00150E0D"/>
    <w:rsid w:val="00150F50"/>
    <w:rsid w:val="00150F7B"/>
    <w:rsid w:val="00151442"/>
    <w:rsid w:val="001515EF"/>
    <w:rsid w:val="00151845"/>
    <w:rsid w:val="0015201D"/>
    <w:rsid w:val="001521E5"/>
    <w:rsid w:val="00152281"/>
    <w:rsid w:val="00152512"/>
    <w:rsid w:val="001525E4"/>
    <w:rsid w:val="001529A2"/>
    <w:rsid w:val="00152A0E"/>
    <w:rsid w:val="00152DAA"/>
    <w:rsid w:val="00152E7B"/>
    <w:rsid w:val="0015312B"/>
    <w:rsid w:val="00153245"/>
    <w:rsid w:val="001535AE"/>
    <w:rsid w:val="00153641"/>
    <w:rsid w:val="00153755"/>
    <w:rsid w:val="00153CE5"/>
    <w:rsid w:val="00153EFF"/>
    <w:rsid w:val="0015407D"/>
    <w:rsid w:val="0015429F"/>
    <w:rsid w:val="001542C5"/>
    <w:rsid w:val="00154535"/>
    <w:rsid w:val="00154562"/>
    <w:rsid w:val="0015456B"/>
    <w:rsid w:val="001546FC"/>
    <w:rsid w:val="00154913"/>
    <w:rsid w:val="00154A34"/>
    <w:rsid w:val="00154ABB"/>
    <w:rsid w:val="00154ACB"/>
    <w:rsid w:val="00154BA5"/>
    <w:rsid w:val="00155012"/>
    <w:rsid w:val="00155079"/>
    <w:rsid w:val="001550C5"/>
    <w:rsid w:val="0015516A"/>
    <w:rsid w:val="0015529D"/>
    <w:rsid w:val="0015535B"/>
    <w:rsid w:val="00155819"/>
    <w:rsid w:val="00155A68"/>
    <w:rsid w:val="00155AA5"/>
    <w:rsid w:val="00155DF0"/>
    <w:rsid w:val="00155E38"/>
    <w:rsid w:val="00155F0B"/>
    <w:rsid w:val="0015669D"/>
    <w:rsid w:val="00156B6F"/>
    <w:rsid w:val="00156BCA"/>
    <w:rsid w:val="00156C63"/>
    <w:rsid w:val="0015705D"/>
    <w:rsid w:val="00157130"/>
    <w:rsid w:val="001573FA"/>
    <w:rsid w:val="0016053A"/>
    <w:rsid w:val="0016062E"/>
    <w:rsid w:val="0016071C"/>
    <w:rsid w:val="0016073C"/>
    <w:rsid w:val="00160F71"/>
    <w:rsid w:val="00160FDE"/>
    <w:rsid w:val="00161254"/>
    <w:rsid w:val="00161616"/>
    <w:rsid w:val="001616B5"/>
    <w:rsid w:val="00161A27"/>
    <w:rsid w:val="00161B52"/>
    <w:rsid w:val="00161CBA"/>
    <w:rsid w:val="00161CC0"/>
    <w:rsid w:val="00161F13"/>
    <w:rsid w:val="001620E8"/>
    <w:rsid w:val="0016223F"/>
    <w:rsid w:val="00162930"/>
    <w:rsid w:val="00162F0B"/>
    <w:rsid w:val="001630ED"/>
    <w:rsid w:val="00163281"/>
    <w:rsid w:val="001632DC"/>
    <w:rsid w:val="0016341F"/>
    <w:rsid w:val="00163576"/>
    <w:rsid w:val="0016358B"/>
    <w:rsid w:val="0016399F"/>
    <w:rsid w:val="00163A12"/>
    <w:rsid w:val="00163AC8"/>
    <w:rsid w:val="00163BB0"/>
    <w:rsid w:val="00163E6A"/>
    <w:rsid w:val="00163EB9"/>
    <w:rsid w:val="00163F85"/>
    <w:rsid w:val="0016428A"/>
    <w:rsid w:val="001644E4"/>
    <w:rsid w:val="0016457E"/>
    <w:rsid w:val="00164827"/>
    <w:rsid w:val="00164DB1"/>
    <w:rsid w:val="00164DD2"/>
    <w:rsid w:val="00164E2F"/>
    <w:rsid w:val="00164F69"/>
    <w:rsid w:val="001652A7"/>
    <w:rsid w:val="00165695"/>
    <w:rsid w:val="00165E18"/>
    <w:rsid w:val="001660CA"/>
    <w:rsid w:val="00166341"/>
    <w:rsid w:val="00166485"/>
    <w:rsid w:val="0016648E"/>
    <w:rsid w:val="00166996"/>
    <w:rsid w:val="00166A1B"/>
    <w:rsid w:val="00166C8F"/>
    <w:rsid w:val="001670DE"/>
    <w:rsid w:val="00167547"/>
    <w:rsid w:val="00167647"/>
    <w:rsid w:val="00167A5F"/>
    <w:rsid w:val="00167AC8"/>
    <w:rsid w:val="00167D56"/>
    <w:rsid w:val="00167D75"/>
    <w:rsid w:val="00167DB4"/>
    <w:rsid w:val="00167DB7"/>
    <w:rsid w:val="001700E6"/>
    <w:rsid w:val="00170126"/>
    <w:rsid w:val="00170241"/>
    <w:rsid w:val="00170575"/>
    <w:rsid w:val="00170624"/>
    <w:rsid w:val="001706D4"/>
    <w:rsid w:val="00170A39"/>
    <w:rsid w:val="00170C60"/>
    <w:rsid w:val="00170CB4"/>
    <w:rsid w:val="00170D43"/>
    <w:rsid w:val="00170FCD"/>
    <w:rsid w:val="00171137"/>
    <w:rsid w:val="001718CC"/>
    <w:rsid w:val="001718F0"/>
    <w:rsid w:val="0017196F"/>
    <w:rsid w:val="00171A92"/>
    <w:rsid w:val="00171D33"/>
    <w:rsid w:val="00171DC5"/>
    <w:rsid w:val="00171E03"/>
    <w:rsid w:val="00171E16"/>
    <w:rsid w:val="00171E69"/>
    <w:rsid w:val="001723BD"/>
    <w:rsid w:val="00172433"/>
    <w:rsid w:val="001724F0"/>
    <w:rsid w:val="001725B5"/>
    <w:rsid w:val="001725F2"/>
    <w:rsid w:val="00172B57"/>
    <w:rsid w:val="00172E65"/>
    <w:rsid w:val="0017312A"/>
    <w:rsid w:val="00173183"/>
    <w:rsid w:val="001731EB"/>
    <w:rsid w:val="00173246"/>
    <w:rsid w:val="0017328A"/>
    <w:rsid w:val="0017392E"/>
    <w:rsid w:val="00173B0C"/>
    <w:rsid w:val="00173D23"/>
    <w:rsid w:val="00173E37"/>
    <w:rsid w:val="001740FF"/>
    <w:rsid w:val="001745A0"/>
    <w:rsid w:val="00174710"/>
    <w:rsid w:val="0017488C"/>
    <w:rsid w:val="00174944"/>
    <w:rsid w:val="00174B1C"/>
    <w:rsid w:val="00174CC8"/>
    <w:rsid w:val="00174CED"/>
    <w:rsid w:val="00174F02"/>
    <w:rsid w:val="00174F0C"/>
    <w:rsid w:val="001750C0"/>
    <w:rsid w:val="001752D9"/>
    <w:rsid w:val="00175344"/>
    <w:rsid w:val="0017599C"/>
    <w:rsid w:val="00175F6B"/>
    <w:rsid w:val="00176122"/>
    <w:rsid w:val="00176164"/>
    <w:rsid w:val="001761EE"/>
    <w:rsid w:val="001761F1"/>
    <w:rsid w:val="001763AC"/>
    <w:rsid w:val="00176867"/>
    <w:rsid w:val="00176A27"/>
    <w:rsid w:val="00176A6B"/>
    <w:rsid w:val="00176C99"/>
    <w:rsid w:val="00176E89"/>
    <w:rsid w:val="0017703B"/>
    <w:rsid w:val="001771BF"/>
    <w:rsid w:val="00177348"/>
    <w:rsid w:val="0017750E"/>
    <w:rsid w:val="00177574"/>
    <w:rsid w:val="00177607"/>
    <w:rsid w:val="00177CA6"/>
    <w:rsid w:val="00177E06"/>
    <w:rsid w:val="00180122"/>
    <w:rsid w:val="0018042A"/>
    <w:rsid w:val="001804BC"/>
    <w:rsid w:val="001805AC"/>
    <w:rsid w:val="00180657"/>
    <w:rsid w:val="00180810"/>
    <w:rsid w:val="00180CAE"/>
    <w:rsid w:val="00180FAC"/>
    <w:rsid w:val="001810CD"/>
    <w:rsid w:val="0018124E"/>
    <w:rsid w:val="0018162C"/>
    <w:rsid w:val="00181665"/>
    <w:rsid w:val="00181B9F"/>
    <w:rsid w:val="00181DEF"/>
    <w:rsid w:val="00181FDC"/>
    <w:rsid w:val="00182405"/>
    <w:rsid w:val="001827C4"/>
    <w:rsid w:val="00182845"/>
    <w:rsid w:val="00182A22"/>
    <w:rsid w:val="00182B72"/>
    <w:rsid w:val="001830E8"/>
    <w:rsid w:val="001831FC"/>
    <w:rsid w:val="00183229"/>
    <w:rsid w:val="0018324C"/>
    <w:rsid w:val="00183362"/>
    <w:rsid w:val="0018365F"/>
    <w:rsid w:val="001836E9"/>
    <w:rsid w:val="0018375D"/>
    <w:rsid w:val="00183B63"/>
    <w:rsid w:val="00183CC6"/>
    <w:rsid w:val="00183CCD"/>
    <w:rsid w:val="00184223"/>
    <w:rsid w:val="0018454B"/>
    <w:rsid w:val="00184588"/>
    <w:rsid w:val="001845AE"/>
    <w:rsid w:val="001846FF"/>
    <w:rsid w:val="001847DC"/>
    <w:rsid w:val="00184DE3"/>
    <w:rsid w:val="00184ED4"/>
    <w:rsid w:val="00184F1C"/>
    <w:rsid w:val="00185093"/>
    <w:rsid w:val="00185ADF"/>
    <w:rsid w:val="00185C15"/>
    <w:rsid w:val="00185C69"/>
    <w:rsid w:val="00185E7B"/>
    <w:rsid w:val="001862F8"/>
    <w:rsid w:val="00186329"/>
    <w:rsid w:val="00186419"/>
    <w:rsid w:val="001865BE"/>
    <w:rsid w:val="001866C7"/>
    <w:rsid w:val="00186755"/>
    <w:rsid w:val="00186C26"/>
    <w:rsid w:val="00186C5F"/>
    <w:rsid w:val="0018709D"/>
    <w:rsid w:val="0018709E"/>
    <w:rsid w:val="00187231"/>
    <w:rsid w:val="001872F7"/>
    <w:rsid w:val="001876A6"/>
    <w:rsid w:val="00187744"/>
    <w:rsid w:val="0018776C"/>
    <w:rsid w:val="00187918"/>
    <w:rsid w:val="001879E9"/>
    <w:rsid w:val="00187AA3"/>
    <w:rsid w:val="00187D6B"/>
    <w:rsid w:val="00187F51"/>
    <w:rsid w:val="00187FBC"/>
    <w:rsid w:val="00190089"/>
    <w:rsid w:val="0019023B"/>
    <w:rsid w:val="00190550"/>
    <w:rsid w:val="00190A44"/>
    <w:rsid w:val="00190AAF"/>
    <w:rsid w:val="00190FC6"/>
    <w:rsid w:val="00190FED"/>
    <w:rsid w:val="001912F3"/>
    <w:rsid w:val="0019130A"/>
    <w:rsid w:val="001913FC"/>
    <w:rsid w:val="0019154F"/>
    <w:rsid w:val="0019193C"/>
    <w:rsid w:val="00191980"/>
    <w:rsid w:val="001919BB"/>
    <w:rsid w:val="001919FF"/>
    <w:rsid w:val="00191C08"/>
    <w:rsid w:val="00191C33"/>
    <w:rsid w:val="00191DCB"/>
    <w:rsid w:val="00191F50"/>
    <w:rsid w:val="001920C1"/>
    <w:rsid w:val="00192133"/>
    <w:rsid w:val="00192494"/>
    <w:rsid w:val="00192703"/>
    <w:rsid w:val="00192AB8"/>
    <w:rsid w:val="00192B26"/>
    <w:rsid w:val="00192B55"/>
    <w:rsid w:val="00192E8F"/>
    <w:rsid w:val="00192EC4"/>
    <w:rsid w:val="001931C2"/>
    <w:rsid w:val="0019335E"/>
    <w:rsid w:val="0019371C"/>
    <w:rsid w:val="00194437"/>
    <w:rsid w:val="001944DF"/>
    <w:rsid w:val="00194552"/>
    <w:rsid w:val="0019480C"/>
    <w:rsid w:val="001949D7"/>
    <w:rsid w:val="00194F09"/>
    <w:rsid w:val="0019575A"/>
    <w:rsid w:val="001957A1"/>
    <w:rsid w:val="001957A2"/>
    <w:rsid w:val="00195859"/>
    <w:rsid w:val="00195EA1"/>
    <w:rsid w:val="00196085"/>
    <w:rsid w:val="001962CB"/>
    <w:rsid w:val="00196496"/>
    <w:rsid w:val="00196535"/>
    <w:rsid w:val="00196A44"/>
    <w:rsid w:val="00196BDB"/>
    <w:rsid w:val="00196D5A"/>
    <w:rsid w:val="00196F5E"/>
    <w:rsid w:val="001970F5"/>
    <w:rsid w:val="001973A0"/>
    <w:rsid w:val="00197687"/>
    <w:rsid w:val="00197964"/>
    <w:rsid w:val="001979A8"/>
    <w:rsid w:val="001979E7"/>
    <w:rsid w:val="00197EC3"/>
    <w:rsid w:val="001A052D"/>
    <w:rsid w:val="001A06D6"/>
    <w:rsid w:val="001A0B31"/>
    <w:rsid w:val="001A0C6D"/>
    <w:rsid w:val="001A0CFD"/>
    <w:rsid w:val="001A0D5E"/>
    <w:rsid w:val="001A0D7F"/>
    <w:rsid w:val="001A0E9D"/>
    <w:rsid w:val="001A0EC3"/>
    <w:rsid w:val="001A11F7"/>
    <w:rsid w:val="001A1288"/>
    <w:rsid w:val="001A1357"/>
    <w:rsid w:val="001A135A"/>
    <w:rsid w:val="001A13EC"/>
    <w:rsid w:val="001A144B"/>
    <w:rsid w:val="001A15C1"/>
    <w:rsid w:val="001A168B"/>
    <w:rsid w:val="001A16AB"/>
    <w:rsid w:val="001A1938"/>
    <w:rsid w:val="001A1C44"/>
    <w:rsid w:val="001A23B9"/>
    <w:rsid w:val="001A26AC"/>
    <w:rsid w:val="001A28E6"/>
    <w:rsid w:val="001A2961"/>
    <w:rsid w:val="001A2F7C"/>
    <w:rsid w:val="001A309F"/>
    <w:rsid w:val="001A30A9"/>
    <w:rsid w:val="001A336F"/>
    <w:rsid w:val="001A33D0"/>
    <w:rsid w:val="001A33D5"/>
    <w:rsid w:val="001A36D4"/>
    <w:rsid w:val="001A379C"/>
    <w:rsid w:val="001A3A38"/>
    <w:rsid w:val="001A3B2F"/>
    <w:rsid w:val="001A3B33"/>
    <w:rsid w:val="001A3BF7"/>
    <w:rsid w:val="001A3F43"/>
    <w:rsid w:val="001A3F78"/>
    <w:rsid w:val="001A4211"/>
    <w:rsid w:val="001A471A"/>
    <w:rsid w:val="001A4995"/>
    <w:rsid w:val="001A4B1F"/>
    <w:rsid w:val="001A4C4F"/>
    <w:rsid w:val="001A4C7C"/>
    <w:rsid w:val="001A4E68"/>
    <w:rsid w:val="001A50CE"/>
    <w:rsid w:val="001A521D"/>
    <w:rsid w:val="001A5264"/>
    <w:rsid w:val="001A53E1"/>
    <w:rsid w:val="001A566F"/>
    <w:rsid w:val="001A5700"/>
    <w:rsid w:val="001A5CE5"/>
    <w:rsid w:val="001A5E57"/>
    <w:rsid w:val="001A5FCB"/>
    <w:rsid w:val="001A65AA"/>
    <w:rsid w:val="001A65F1"/>
    <w:rsid w:val="001A68DB"/>
    <w:rsid w:val="001A68EB"/>
    <w:rsid w:val="001A6A7A"/>
    <w:rsid w:val="001A6B1F"/>
    <w:rsid w:val="001A6BEF"/>
    <w:rsid w:val="001A6D18"/>
    <w:rsid w:val="001A6E57"/>
    <w:rsid w:val="001A7097"/>
    <w:rsid w:val="001A7478"/>
    <w:rsid w:val="001A74EE"/>
    <w:rsid w:val="001A7724"/>
    <w:rsid w:val="001A78A0"/>
    <w:rsid w:val="001A78AF"/>
    <w:rsid w:val="001B09B7"/>
    <w:rsid w:val="001B0AD8"/>
    <w:rsid w:val="001B0B97"/>
    <w:rsid w:val="001B0BAF"/>
    <w:rsid w:val="001B0D48"/>
    <w:rsid w:val="001B0DBF"/>
    <w:rsid w:val="001B0F2E"/>
    <w:rsid w:val="001B0F63"/>
    <w:rsid w:val="001B0F72"/>
    <w:rsid w:val="001B12B1"/>
    <w:rsid w:val="001B139D"/>
    <w:rsid w:val="001B155D"/>
    <w:rsid w:val="001B163D"/>
    <w:rsid w:val="001B1EA9"/>
    <w:rsid w:val="001B1FEF"/>
    <w:rsid w:val="001B221F"/>
    <w:rsid w:val="001B233F"/>
    <w:rsid w:val="001B238A"/>
    <w:rsid w:val="001B23CE"/>
    <w:rsid w:val="001B24EB"/>
    <w:rsid w:val="001B26B9"/>
    <w:rsid w:val="001B26D1"/>
    <w:rsid w:val="001B295E"/>
    <w:rsid w:val="001B2F89"/>
    <w:rsid w:val="001B363D"/>
    <w:rsid w:val="001B43CC"/>
    <w:rsid w:val="001B4819"/>
    <w:rsid w:val="001B48D7"/>
    <w:rsid w:val="001B4C44"/>
    <w:rsid w:val="001B4DF7"/>
    <w:rsid w:val="001B577B"/>
    <w:rsid w:val="001B58F7"/>
    <w:rsid w:val="001B5FF8"/>
    <w:rsid w:val="001B609D"/>
    <w:rsid w:val="001B67F1"/>
    <w:rsid w:val="001B6B20"/>
    <w:rsid w:val="001B6B32"/>
    <w:rsid w:val="001B6C00"/>
    <w:rsid w:val="001B6C97"/>
    <w:rsid w:val="001B6D1E"/>
    <w:rsid w:val="001B6D36"/>
    <w:rsid w:val="001B71AD"/>
    <w:rsid w:val="001B7409"/>
    <w:rsid w:val="001B75E3"/>
    <w:rsid w:val="001B76C4"/>
    <w:rsid w:val="001B773A"/>
    <w:rsid w:val="001B7797"/>
    <w:rsid w:val="001B78DF"/>
    <w:rsid w:val="001B7B26"/>
    <w:rsid w:val="001B7D1D"/>
    <w:rsid w:val="001B7F4D"/>
    <w:rsid w:val="001C0109"/>
    <w:rsid w:val="001C03B0"/>
    <w:rsid w:val="001C0683"/>
    <w:rsid w:val="001C0827"/>
    <w:rsid w:val="001C0B26"/>
    <w:rsid w:val="001C0D0A"/>
    <w:rsid w:val="001C1084"/>
    <w:rsid w:val="001C10C2"/>
    <w:rsid w:val="001C1272"/>
    <w:rsid w:val="001C12AB"/>
    <w:rsid w:val="001C1472"/>
    <w:rsid w:val="001C171B"/>
    <w:rsid w:val="001C18B8"/>
    <w:rsid w:val="001C1B5C"/>
    <w:rsid w:val="001C1CE0"/>
    <w:rsid w:val="001C2417"/>
    <w:rsid w:val="001C2553"/>
    <w:rsid w:val="001C25A6"/>
    <w:rsid w:val="001C267D"/>
    <w:rsid w:val="001C277B"/>
    <w:rsid w:val="001C2C17"/>
    <w:rsid w:val="001C2F7B"/>
    <w:rsid w:val="001C3013"/>
    <w:rsid w:val="001C30D8"/>
    <w:rsid w:val="001C33A1"/>
    <w:rsid w:val="001C3548"/>
    <w:rsid w:val="001C35CD"/>
    <w:rsid w:val="001C3C77"/>
    <w:rsid w:val="001C3F86"/>
    <w:rsid w:val="001C401E"/>
    <w:rsid w:val="001C448E"/>
    <w:rsid w:val="001C48F0"/>
    <w:rsid w:val="001C4917"/>
    <w:rsid w:val="001C496C"/>
    <w:rsid w:val="001C4C49"/>
    <w:rsid w:val="001C4C4E"/>
    <w:rsid w:val="001C4D61"/>
    <w:rsid w:val="001C4EC8"/>
    <w:rsid w:val="001C4EEA"/>
    <w:rsid w:val="001C4F82"/>
    <w:rsid w:val="001C527C"/>
    <w:rsid w:val="001C5645"/>
    <w:rsid w:val="001C5647"/>
    <w:rsid w:val="001C5B55"/>
    <w:rsid w:val="001C5D5D"/>
    <w:rsid w:val="001C5EED"/>
    <w:rsid w:val="001C5F23"/>
    <w:rsid w:val="001C5F72"/>
    <w:rsid w:val="001C609A"/>
    <w:rsid w:val="001C6149"/>
    <w:rsid w:val="001C61D2"/>
    <w:rsid w:val="001C64FE"/>
    <w:rsid w:val="001C6851"/>
    <w:rsid w:val="001C6BE7"/>
    <w:rsid w:val="001C6D1A"/>
    <w:rsid w:val="001C6D57"/>
    <w:rsid w:val="001C6DD6"/>
    <w:rsid w:val="001C702B"/>
    <w:rsid w:val="001C7621"/>
    <w:rsid w:val="001C76EB"/>
    <w:rsid w:val="001C7708"/>
    <w:rsid w:val="001C7883"/>
    <w:rsid w:val="001C7C39"/>
    <w:rsid w:val="001D0053"/>
    <w:rsid w:val="001D0143"/>
    <w:rsid w:val="001D049C"/>
    <w:rsid w:val="001D068E"/>
    <w:rsid w:val="001D0D6E"/>
    <w:rsid w:val="001D0DB6"/>
    <w:rsid w:val="001D0EB4"/>
    <w:rsid w:val="001D0FFC"/>
    <w:rsid w:val="001D11AD"/>
    <w:rsid w:val="001D138B"/>
    <w:rsid w:val="001D173E"/>
    <w:rsid w:val="001D19DA"/>
    <w:rsid w:val="001D19E5"/>
    <w:rsid w:val="001D1A58"/>
    <w:rsid w:val="001D1E34"/>
    <w:rsid w:val="001D1F69"/>
    <w:rsid w:val="001D2111"/>
    <w:rsid w:val="001D23BC"/>
    <w:rsid w:val="001D2AB2"/>
    <w:rsid w:val="001D2B35"/>
    <w:rsid w:val="001D2FE9"/>
    <w:rsid w:val="001D3A6A"/>
    <w:rsid w:val="001D41C3"/>
    <w:rsid w:val="001D4309"/>
    <w:rsid w:val="001D435D"/>
    <w:rsid w:val="001D4586"/>
    <w:rsid w:val="001D46C6"/>
    <w:rsid w:val="001D49C4"/>
    <w:rsid w:val="001D4A8B"/>
    <w:rsid w:val="001D4AF4"/>
    <w:rsid w:val="001D4C01"/>
    <w:rsid w:val="001D4CDA"/>
    <w:rsid w:val="001D4D67"/>
    <w:rsid w:val="001D5443"/>
    <w:rsid w:val="001D5A5D"/>
    <w:rsid w:val="001D5B42"/>
    <w:rsid w:val="001D5BD9"/>
    <w:rsid w:val="001D5DBE"/>
    <w:rsid w:val="001D6213"/>
    <w:rsid w:val="001D6502"/>
    <w:rsid w:val="001D67BA"/>
    <w:rsid w:val="001D694F"/>
    <w:rsid w:val="001D6B5A"/>
    <w:rsid w:val="001D6FC9"/>
    <w:rsid w:val="001D7143"/>
    <w:rsid w:val="001D7150"/>
    <w:rsid w:val="001D7207"/>
    <w:rsid w:val="001D7511"/>
    <w:rsid w:val="001D7568"/>
    <w:rsid w:val="001D791C"/>
    <w:rsid w:val="001D7B93"/>
    <w:rsid w:val="001D7F1B"/>
    <w:rsid w:val="001E0317"/>
    <w:rsid w:val="001E0478"/>
    <w:rsid w:val="001E051A"/>
    <w:rsid w:val="001E05C6"/>
    <w:rsid w:val="001E0622"/>
    <w:rsid w:val="001E0879"/>
    <w:rsid w:val="001E0986"/>
    <w:rsid w:val="001E0BAD"/>
    <w:rsid w:val="001E0E07"/>
    <w:rsid w:val="001E0E27"/>
    <w:rsid w:val="001E1067"/>
    <w:rsid w:val="001E10E6"/>
    <w:rsid w:val="001E13B8"/>
    <w:rsid w:val="001E1470"/>
    <w:rsid w:val="001E1598"/>
    <w:rsid w:val="001E16DD"/>
    <w:rsid w:val="001E171C"/>
    <w:rsid w:val="001E17D7"/>
    <w:rsid w:val="001E1CA3"/>
    <w:rsid w:val="001E21A0"/>
    <w:rsid w:val="001E251B"/>
    <w:rsid w:val="001E28CE"/>
    <w:rsid w:val="001E2AF1"/>
    <w:rsid w:val="001E2C99"/>
    <w:rsid w:val="001E2CF2"/>
    <w:rsid w:val="001E2E04"/>
    <w:rsid w:val="001E2F0E"/>
    <w:rsid w:val="001E30CD"/>
    <w:rsid w:val="001E3195"/>
    <w:rsid w:val="001E34AF"/>
    <w:rsid w:val="001E34D8"/>
    <w:rsid w:val="001E3520"/>
    <w:rsid w:val="001E3983"/>
    <w:rsid w:val="001E3995"/>
    <w:rsid w:val="001E3A4C"/>
    <w:rsid w:val="001E3B10"/>
    <w:rsid w:val="001E3C47"/>
    <w:rsid w:val="001E3D12"/>
    <w:rsid w:val="001E3D49"/>
    <w:rsid w:val="001E3EEB"/>
    <w:rsid w:val="001E3F88"/>
    <w:rsid w:val="001E40AC"/>
    <w:rsid w:val="001E42CB"/>
    <w:rsid w:val="001E43D0"/>
    <w:rsid w:val="001E44F4"/>
    <w:rsid w:val="001E4569"/>
    <w:rsid w:val="001E47A5"/>
    <w:rsid w:val="001E48E6"/>
    <w:rsid w:val="001E492B"/>
    <w:rsid w:val="001E4A48"/>
    <w:rsid w:val="001E5028"/>
    <w:rsid w:val="001E516B"/>
    <w:rsid w:val="001E51BC"/>
    <w:rsid w:val="001E532A"/>
    <w:rsid w:val="001E53F9"/>
    <w:rsid w:val="001E544E"/>
    <w:rsid w:val="001E553C"/>
    <w:rsid w:val="001E55AC"/>
    <w:rsid w:val="001E5854"/>
    <w:rsid w:val="001E586E"/>
    <w:rsid w:val="001E5D5D"/>
    <w:rsid w:val="001E5D8C"/>
    <w:rsid w:val="001E5DF7"/>
    <w:rsid w:val="001E60A6"/>
    <w:rsid w:val="001E6293"/>
    <w:rsid w:val="001E648A"/>
    <w:rsid w:val="001E64A3"/>
    <w:rsid w:val="001E64DE"/>
    <w:rsid w:val="001E654E"/>
    <w:rsid w:val="001E656B"/>
    <w:rsid w:val="001E65DB"/>
    <w:rsid w:val="001E681B"/>
    <w:rsid w:val="001E6E22"/>
    <w:rsid w:val="001E6E7A"/>
    <w:rsid w:val="001E6ED0"/>
    <w:rsid w:val="001E7638"/>
    <w:rsid w:val="001E784D"/>
    <w:rsid w:val="001E789A"/>
    <w:rsid w:val="001E7CD1"/>
    <w:rsid w:val="001E7F8C"/>
    <w:rsid w:val="001F004A"/>
    <w:rsid w:val="001F02A4"/>
    <w:rsid w:val="001F0306"/>
    <w:rsid w:val="001F0668"/>
    <w:rsid w:val="001F06F2"/>
    <w:rsid w:val="001F077C"/>
    <w:rsid w:val="001F07C4"/>
    <w:rsid w:val="001F09AD"/>
    <w:rsid w:val="001F0A0C"/>
    <w:rsid w:val="001F1099"/>
    <w:rsid w:val="001F11FF"/>
    <w:rsid w:val="001F195D"/>
    <w:rsid w:val="001F1C09"/>
    <w:rsid w:val="001F1D3E"/>
    <w:rsid w:val="001F1DDA"/>
    <w:rsid w:val="001F1ED7"/>
    <w:rsid w:val="001F1F41"/>
    <w:rsid w:val="001F23F1"/>
    <w:rsid w:val="001F24F0"/>
    <w:rsid w:val="001F2CDE"/>
    <w:rsid w:val="001F2E2F"/>
    <w:rsid w:val="001F2F82"/>
    <w:rsid w:val="001F313D"/>
    <w:rsid w:val="001F35F3"/>
    <w:rsid w:val="001F3624"/>
    <w:rsid w:val="001F3715"/>
    <w:rsid w:val="001F3C04"/>
    <w:rsid w:val="001F3F4D"/>
    <w:rsid w:val="001F442B"/>
    <w:rsid w:val="001F4852"/>
    <w:rsid w:val="001F4C2F"/>
    <w:rsid w:val="001F4EAA"/>
    <w:rsid w:val="001F4F86"/>
    <w:rsid w:val="001F5504"/>
    <w:rsid w:val="001F5957"/>
    <w:rsid w:val="001F5A1C"/>
    <w:rsid w:val="001F5A21"/>
    <w:rsid w:val="001F5B7F"/>
    <w:rsid w:val="001F5BA3"/>
    <w:rsid w:val="001F5C89"/>
    <w:rsid w:val="001F5CE6"/>
    <w:rsid w:val="001F6048"/>
    <w:rsid w:val="001F6593"/>
    <w:rsid w:val="001F6A26"/>
    <w:rsid w:val="001F6BE3"/>
    <w:rsid w:val="001F6CFE"/>
    <w:rsid w:val="001F6F54"/>
    <w:rsid w:val="001F70D5"/>
    <w:rsid w:val="001F721D"/>
    <w:rsid w:val="001F7323"/>
    <w:rsid w:val="001F7422"/>
    <w:rsid w:val="001F74E9"/>
    <w:rsid w:val="001F7618"/>
    <w:rsid w:val="001F7BF7"/>
    <w:rsid w:val="001F7C3F"/>
    <w:rsid w:val="001F7DDA"/>
    <w:rsid w:val="0020008D"/>
    <w:rsid w:val="00200170"/>
    <w:rsid w:val="0020029C"/>
    <w:rsid w:val="00201006"/>
    <w:rsid w:val="00201122"/>
    <w:rsid w:val="002013F3"/>
    <w:rsid w:val="00201453"/>
    <w:rsid w:val="0020163D"/>
    <w:rsid w:val="00201868"/>
    <w:rsid w:val="00201EB4"/>
    <w:rsid w:val="00202076"/>
    <w:rsid w:val="0020216F"/>
    <w:rsid w:val="0020241C"/>
    <w:rsid w:val="0020245B"/>
    <w:rsid w:val="00202539"/>
    <w:rsid w:val="002026E9"/>
    <w:rsid w:val="00202717"/>
    <w:rsid w:val="002027A7"/>
    <w:rsid w:val="00202943"/>
    <w:rsid w:val="00202954"/>
    <w:rsid w:val="002029A7"/>
    <w:rsid w:val="00202D78"/>
    <w:rsid w:val="00202F87"/>
    <w:rsid w:val="002031FE"/>
    <w:rsid w:val="002032DF"/>
    <w:rsid w:val="00203312"/>
    <w:rsid w:val="0020352E"/>
    <w:rsid w:val="0020386D"/>
    <w:rsid w:val="00203A08"/>
    <w:rsid w:val="00203A53"/>
    <w:rsid w:val="00204026"/>
    <w:rsid w:val="002042D0"/>
    <w:rsid w:val="00204557"/>
    <w:rsid w:val="00204827"/>
    <w:rsid w:val="00204C7D"/>
    <w:rsid w:val="00204D18"/>
    <w:rsid w:val="00205196"/>
    <w:rsid w:val="00205426"/>
    <w:rsid w:val="0020553C"/>
    <w:rsid w:val="0020554A"/>
    <w:rsid w:val="002055FB"/>
    <w:rsid w:val="00205612"/>
    <w:rsid w:val="00205893"/>
    <w:rsid w:val="002058AF"/>
    <w:rsid w:val="00205FD4"/>
    <w:rsid w:val="00206360"/>
    <w:rsid w:val="00206485"/>
    <w:rsid w:val="00206595"/>
    <w:rsid w:val="00206678"/>
    <w:rsid w:val="0020676E"/>
    <w:rsid w:val="00206CEC"/>
    <w:rsid w:val="00206E5C"/>
    <w:rsid w:val="00207114"/>
    <w:rsid w:val="00207240"/>
    <w:rsid w:val="00207465"/>
    <w:rsid w:val="00207523"/>
    <w:rsid w:val="00207680"/>
    <w:rsid w:val="00207C92"/>
    <w:rsid w:val="00207D6E"/>
    <w:rsid w:val="00210388"/>
    <w:rsid w:val="0021048D"/>
    <w:rsid w:val="00210795"/>
    <w:rsid w:val="002107C4"/>
    <w:rsid w:val="00210DC9"/>
    <w:rsid w:val="00210E57"/>
    <w:rsid w:val="002110DB"/>
    <w:rsid w:val="00211119"/>
    <w:rsid w:val="002116DA"/>
    <w:rsid w:val="0021186E"/>
    <w:rsid w:val="002118C7"/>
    <w:rsid w:val="0021198E"/>
    <w:rsid w:val="00211A34"/>
    <w:rsid w:val="00211C1E"/>
    <w:rsid w:val="00212005"/>
    <w:rsid w:val="00212361"/>
    <w:rsid w:val="002123D4"/>
    <w:rsid w:val="002124B7"/>
    <w:rsid w:val="0021331E"/>
    <w:rsid w:val="0021355B"/>
    <w:rsid w:val="00213618"/>
    <w:rsid w:val="00213724"/>
    <w:rsid w:val="002138AF"/>
    <w:rsid w:val="002138BB"/>
    <w:rsid w:val="0021392B"/>
    <w:rsid w:val="00213B95"/>
    <w:rsid w:val="00213D0E"/>
    <w:rsid w:val="00213E89"/>
    <w:rsid w:val="00213F08"/>
    <w:rsid w:val="00213F42"/>
    <w:rsid w:val="002147DF"/>
    <w:rsid w:val="002149F1"/>
    <w:rsid w:val="00215302"/>
    <w:rsid w:val="002154E4"/>
    <w:rsid w:val="00215724"/>
    <w:rsid w:val="0021573C"/>
    <w:rsid w:val="00215790"/>
    <w:rsid w:val="00215953"/>
    <w:rsid w:val="00215B79"/>
    <w:rsid w:val="00215C1E"/>
    <w:rsid w:val="00215C49"/>
    <w:rsid w:val="00216045"/>
    <w:rsid w:val="002160F2"/>
    <w:rsid w:val="0021622B"/>
    <w:rsid w:val="002162F7"/>
    <w:rsid w:val="0021645A"/>
    <w:rsid w:val="00216505"/>
    <w:rsid w:val="002165BD"/>
    <w:rsid w:val="0021692C"/>
    <w:rsid w:val="00216BAC"/>
    <w:rsid w:val="00216F8F"/>
    <w:rsid w:val="0021724E"/>
    <w:rsid w:val="0021732D"/>
    <w:rsid w:val="002174AE"/>
    <w:rsid w:val="002176ED"/>
    <w:rsid w:val="002177F0"/>
    <w:rsid w:val="0021792B"/>
    <w:rsid w:val="002179A1"/>
    <w:rsid w:val="002179C2"/>
    <w:rsid w:val="002179C7"/>
    <w:rsid w:val="00217F82"/>
    <w:rsid w:val="0022010D"/>
    <w:rsid w:val="00220333"/>
    <w:rsid w:val="002203B7"/>
    <w:rsid w:val="002203C1"/>
    <w:rsid w:val="0022040A"/>
    <w:rsid w:val="00220717"/>
    <w:rsid w:val="002207C4"/>
    <w:rsid w:val="00220A47"/>
    <w:rsid w:val="00220AF6"/>
    <w:rsid w:val="00220B3B"/>
    <w:rsid w:val="00220C43"/>
    <w:rsid w:val="00220F82"/>
    <w:rsid w:val="002211E1"/>
    <w:rsid w:val="00221316"/>
    <w:rsid w:val="00221476"/>
    <w:rsid w:val="00221604"/>
    <w:rsid w:val="00221621"/>
    <w:rsid w:val="00221D95"/>
    <w:rsid w:val="00221EE4"/>
    <w:rsid w:val="00221F8A"/>
    <w:rsid w:val="002227CD"/>
    <w:rsid w:val="00222A8E"/>
    <w:rsid w:val="00222BF6"/>
    <w:rsid w:val="0022380B"/>
    <w:rsid w:val="0022394E"/>
    <w:rsid w:val="00223AE9"/>
    <w:rsid w:val="00223D4A"/>
    <w:rsid w:val="00224067"/>
    <w:rsid w:val="0022428B"/>
    <w:rsid w:val="00224378"/>
    <w:rsid w:val="002243FC"/>
    <w:rsid w:val="002244A9"/>
    <w:rsid w:val="002246FA"/>
    <w:rsid w:val="00224764"/>
    <w:rsid w:val="00224BB6"/>
    <w:rsid w:val="00224D6F"/>
    <w:rsid w:val="00224E32"/>
    <w:rsid w:val="00224FCB"/>
    <w:rsid w:val="002257DE"/>
    <w:rsid w:val="002258C4"/>
    <w:rsid w:val="00225CFF"/>
    <w:rsid w:val="00225E20"/>
    <w:rsid w:val="00225F9B"/>
    <w:rsid w:val="00225FD5"/>
    <w:rsid w:val="002264CA"/>
    <w:rsid w:val="00226718"/>
    <w:rsid w:val="002267EA"/>
    <w:rsid w:val="00226F38"/>
    <w:rsid w:val="00227454"/>
    <w:rsid w:val="00227724"/>
    <w:rsid w:val="0022775C"/>
    <w:rsid w:val="002278E6"/>
    <w:rsid w:val="00227985"/>
    <w:rsid w:val="00227A61"/>
    <w:rsid w:val="00227C96"/>
    <w:rsid w:val="002303DB"/>
    <w:rsid w:val="002303DD"/>
    <w:rsid w:val="00230499"/>
    <w:rsid w:val="002308B7"/>
    <w:rsid w:val="00231311"/>
    <w:rsid w:val="002313F4"/>
    <w:rsid w:val="0023145E"/>
    <w:rsid w:val="00231478"/>
    <w:rsid w:val="002314C8"/>
    <w:rsid w:val="00231933"/>
    <w:rsid w:val="00231B46"/>
    <w:rsid w:val="00231E41"/>
    <w:rsid w:val="002320B2"/>
    <w:rsid w:val="00232201"/>
    <w:rsid w:val="00232A95"/>
    <w:rsid w:val="00232CA9"/>
    <w:rsid w:val="00232D69"/>
    <w:rsid w:val="00232F0F"/>
    <w:rsid w:val="00233063"/>
    <w:rsid w:val="002333AF"/>
    <w:rsid w:val="00233450"/>
    <w:rsid w:val="002334C6"/>
    <w:rsid w:val="002335FD"/>
    <w:rsid w:val="002339AB"/>
    <w:rsid w:val="002339DF"/>
    <w:rsid w:val="00233A88"/>
    <w:rsid w:val="00233AF9"/>
    <w:rsid w:val="00233CC4"/>
    <w:rsid w:val="00233D1C"/>
    <w:rsid w:val="00233EDF"/>
    <w:rsid w:val="0023404C"/>
    <w:rsid w:val="002342CE"/>
    <w:rsid w:val="00234325"/>
    <w:rsid w:val="002343E7"/>
    <w:rsid w:val="0023474B"/>
    <w:rsid w:val="00234976"/>
    <w:rsid w:val="00234DEB"/>
    <w:rsid w:val="00234E92"/>
    <w:rsid w:val="00234F73"/>
    <w:rsid w:val="00235111"/>
    <w:rsid w:val="0023569E"/>
    <w:rsid w:val="002358D8"/>
    <w:rsid w:val="002359B0"/>
    <w:rsid w:val="002359B4"/>
    <w:rsid w:val="00235BFD"/>
    <w:rsid w:val="00235F8F"/>
    <w:rsid w:val="00236161"/>
    <w:rsid w:val="00236371"/>
    <w:rsid w:val="0023656A"/>
    <w:rsid w:val="002368BF"/>
    <w:rsid w:val="0023737B"/>
    <w:rsid w:val="002373C6"/>
    <w:rsid w:val="002374D7"/>
    <w:rsid w:val="00237564"/>
    <w:rsid w:val="00237743"/>
    <w:rsid w:val="0023790C"/>
    <w:rsid w:val="00237A33"/>
    <w:rsid w:val="00237CA8"/>
    <w:rsid w:val="0024001A"/>
    <w:rsid w:val="0024009F"/>
    <w:rsid w:val="002402A5"/>
    <w:rsid w:val="00240447"/>
    <w:rsid w:val="00240575"/>
    <w:rsid w:val="002408A9"/>
    <w:rsid w:val="00240AA8"/>
    <w:rsid w:val="00240C3D"/>
    <w:rsid w:val="00240CB0"/>
    <w:rsid w:val="00240D66"/>
    <w:rsid w:val="00240FE6"/>
    <w:rsid w:val="002411FF"/>
    <w:rsid w:val="002413AE"/>
    <w:rsid w:val="0024179B"/>
    <w:rsid w:val="002418AD"/>
    <w:rsid w:val="00241AF4"/>
    <w:rsid w:val="00241C81"/>
    <w:rsid w:val="00241FA9"/>
    <w:rsid w:val="002421A0"/>
    <w:rsid w:val="002422D6"/>
    <w:rsid w:val="0024257E"/>
    <w:rsid w:val="0024294D"/>
    <w:rsid w:val="002430F1"/>
    <w:rsid w:val="00243402"/>
    <w:rsid w:val="0024347A"/>
    <w:rsid w:val="002437F5"/>
    <w:rsid w:val="0024382E"/>
    <w:rsid w:val="00243870"/>
    <w:rsid w:val="00243E61"/>
    <w:rsid w:val="00243EBD"/>
    <w:rsid w:val="002444CE"/>
    <w:rsid w:val="002448E0"/>
    <w:rsid w:val="00244A5D"/>
    <w:rsid w:val="00244AC7"/>
    <w:rsid w:val="00244C09"/>
    <w:rsid w:val="0024502B"/>
    <w:rsid w:val="0024537F"/>
    <w:rsid w:val="002456A9"/>
    <w:rsid w:val="00245720"/>
    <w:rsid w:val="002459CF"/>
    <w:rsid w:val="00245A67"/>
    <w:rsid w:val="00245D88"/>
    <w:rsid w:val="00245EAB"/>
    <w:rsid w:val="0024612E"/>
    <w:rsid w:val="002463BD"/>
    <w:rsid w:val="002463EE"/>
    <w:rsid w:val="002464F4"/>
    <w:rsid w:val="0024650E"/>
    <w:rsid w:val="00246624"/>
    <w:rsid w:val="00246755"/>
    <w:rsid w:val="00246CDE"/>
    <w:rsid w:val="00246EEE"/>
    <w:rsid w:val="00246FF3"/>
    <w:rsid w:val="00247722"/>
    <w:rsid w:val="00247767"/>
    <w:rsid w:val="00247864"/>
    <w:rsid w:val="002478E6"/>
    <w:rsid w:val="00247B37"/>
    <w:rsid w:val="00247B5C"/>
    <w:rsid w:val="00247B63"/>
    <w:rsid w:val="00247C02"/>
    <w:rsid w:val="00250039"/>
    <w:rsid w:val="002506F0"/>
    <w:rsid w:val="0025084A"/>
    <w:rsid w:val="00250AD2"/>
    <w:rsid w:val="00250C7F"/>
    <w:rsid w:val="002513A3"/>
    <w:rsid w:val="002513F3"/>
    <w:rsid w:val="00251BD8"/>
    <w:rsid w:val="00251E48"/>
    <w:rsid w:val="00251F55"/>
    <w:rsid w:val="0025214A"/>
    <w:rsid w:val="002521FC"/>
    <w:rsid w:val="002524B8"/>
    <w:rsid w:val="00252A7D"/>
    <w:rsid w:val="00252B1D"/>
    <w:rsid w:val="00252CD5"/>
    <w:rsid w:val="00252FAF"/>
    <w:rsid w:val="00253070"/>
    <w:rsid w:val="0025329B"/>
    <w:rsid w:val="0025336E"/>
    <w:rsid w:val="002534A0"/>
    <w:rsid w:val="0025377F"/>
    <w:rsid w:val="002539DF"/>
    <w:rsid w:val="00253E11"/>
    <w:rsid w:val="00254001"/>
    <w:rsid w:val="002542C7"/>
    <w:rsid w:val="00254321"/>
    <w:rsid w:val="00254465"/>
    <w:rsid w:val="0025459A"/>
    <w:rsid w:val="002545CA"/>
    <w:rsid w:val="00254934"/>
    <w:rsid w:val="002549AE"/>
    <w:rsid w:val="00254A19"/>
    <w:rsid w:val="00254DED"/>
    <w:rsid w:val="00254ECB"/>
    <w:rsid w:val="00254ED2"/>
    <w:rsid w:val="00255115"/>
    <w:rsid w:val="002551BA"/>
    <w:rsid w:val="0025534C"/>
    <w:rsid w:val="0025537F"/>
    <w:rsid w:val="0025539C"/>
    <w:rsid w:val="002554EC"/>
    <w:rsid w:val="002555FF"/>
    <w:rsid w:val="002557DC"/>
    <w:rsid w:val="00255974"/>
    <w:rsid w:val="00255B91"/>
    <w:rsid w:val="00255C2D"/>
    <w:rsid w:val="00255DA8"/>
    <w:rsid w:val="00255DE0"/>
    <w:rsid w:val="00255E8A"/>
    <w:rsid w:val="00255E9F"/>
    <w:rsid w:val="0025601E"/>
    <w:rsid w:val="00256182"/>
    <w:rsid w:val="00256399"/>
    <w:rsid w:val="002563EC"/>
    <w:rsid w:val="002564AD"/>
    <w:rsid w:val="002565E4"/>
    <w:rsid w:val="00256831"/>
    <w:rsid w:val="00256938"/>
    <w:rsid w:val="0025694C"/>
    <w:rsid w:val="00256A0D"/>
    <w:rsid w:val="00256B98"/>
    <w:rsid w:val="00256E75"/>
    <w:rsid w:val="002573FD"/>
    <w:rsid w:val="0025771F"/>
    <w:rsid w:val="00260974"/>
    <w:rsid w:val="00260AC3"/>
    <w:rsid w:val="00260CF1"/>
    <w:rsid w:val="00260DE8"/>
    <w:rsid w:val="00260F0B"/>
    <w:rsid w:val="00261011"/>
    <w:rsid w:val="0026107C"/>
    <w:rsid w:val="00261473"/>
    <w:rsid w:val="002615D9"/>
    <w:rsid w:val="00261805"/>
    <w:rsid w:val="00261B2A"/>
    <w:rsid w:val="00261CCA"/>
    <w:rsid w:val="00261D14"/>
    <w:rsid w:val="00261D86"/>
    <w:rsid w:val="00261EF5"/>
    <w:rsid w:val="00262592"/>
    <w:rsid w:val="00262772"/>
    <w:rsid w:val="00262CC2"/>
    <w:rsid w:val="00262D8C"/>
    <w:rsid w:val="00262F61"/>
    <w:rsid w:val="002631C5"/>
    <w:rsid w:val="002634F6"/>
    <w:rsid w:val="0026368B"/>
    <w:rsid w:val="0026372B"/>
    <w:rsid w:val="00263916"/>
    <w:rsid w:val="00263B26"/>
    <w:rsid w:val="00263E28"/>
    <w:rsid w:val="00264073"/>
    <w:rsid w:val="002640DC"/>
    <w:rsid w:val="002641BF"/>
    <w:rsid w:val="002646EE"/>
    <w:rsid w:val="00264720"/>
    <w:rsid w:val="00264952"/>
    <w:rsid w:val="00264E1E"/>
    <w:rsid w:val="0026502C"/>
    <w:rsid w:val="00265367"/>
    <w:rsid w:val="00265420"/>
    <w:rsid w:val="00265751"/>
    <w:rsid w:val="0026591E"/>
    <w:rsid w:val="0026593B"/>
    <w:rsid w:val="00265CA2"/>
    <w:rsid w:val="0026663F"/>
    <w:rsid w:val="00266687"/>
    <w:rsid w:val="00266A6D"/>
    <w:rsid w:val="00266CA1"/>
    <w:rsid w:val="00266FF3"/>
    <w:rsid w:val="002671BA"/>
    <w:rsid w:val="00267308"/>
    <w:rsid w:val="00267EA4"/>
    <w:rsid w:val="00270110"/>
    <w:rsid w:val="002701B4"/>
    <w:rsid w:val="002702E7"/>
    <w:rsid w:val="0027034D"/>
    <w:rsid w:val="0027063A"/>
    <w:rsid w:val="00270657"/>
    <w:rsid w:val="0027085E"/>
    <w:rsid w:val="00270C38"/>
    <w:rsid w:val="00270CE9"/>
    <w:rsid w:val="002714D9"/>
    <w:rsid w:val="002715B0"/>
    <w:rsid w:val="002715FF"/>
    <w:rsid w:val="002717F1"/>
    <w:rsid w:val="002718ED"/>
    <w:rsid w:val="002719EE"/>
    <w:rsid w:val="00271E88"/>
    <w:rsid w:val="002720B8"/>
    <w:rsid w:val="002722F1"/>
    <w:rsid w:val="0027255A"/>
    <w:rsid w:val="002725DE"/>
    <w:rsid w:val="00272A8B"/>
    <w:rsid w:val="00272B7C"/>
    <w:rsid w:val="0027317E"/>
    <w:rsid w:val="002734F2"/>
    <w:rsid w:val="00273569"/>
    <w:rsid w:val="00273588"/>
    <w:rsid w:val="002739B6"/>
    <w:rsid w:val="00273A65"/>
    <w:rsid w:val="00273B87"/>
    <w:rsid w:val="00273E7D"/>
    <w:rsid w:val="00273EC1"/>
    <w:rsid w:val="00273EFE"/>
    <w:rsid w:val="0027425C"/>
    <w:rsid w:val="00274356"/>
    <w:rsid w:val="002745F7"/>
    <w:rsid w:val="002748A1"/>
    <w:rsid w:val="00274A97"/>
    <w:rsid w:val="00274CB9"/>
    <w:rsid w:val="00274FF7"/>
    <w:rsid w:val="00275249"/>
    <w:rsid w:val="00275440"/>
    <w:rsid w:val="00275565"/>
    <w:rsid w:val="00275633"/>
    <w:rsid w:val="00275894"/>
    <w:rsid w:val="00275AD1"/>
    <w:rsid w:val="00275B25"/>
    <w:rsid w:val="00275DD8"/>
    <w:rsid w:val="00275E49"/>
    <w:rsid w:val="0027635D"/>
    <w:rsid w:val="002765B1"/>
    <w:rsid w:val="002769FF"/>
    <w:rsid w:val="00276BC7"/>
    <w:rsid w:val="00276BE3"/>
    <w:rsid w:val="00276EB5"/>
    <w:rsid w:val="00276EDB"/>
    <w:rsid w:val="00277E6F"/>
    <w:rsid w:val="00277F16"/>
    <w:rsid w:val="00280039"/>
    <w:rsid w:val="00280504"/>
    <w:rsid w:val="002807EF"/>
    <w:rsid w:val="00280C07"/>
    <w:rsid w:val="00280C84"/>
    <w:rsid w:val="00280D06"/>
    <w:rsid w:val="00280DD7"/>
    <w:rsid w:val="00280E84"/>
    <w:rsid w:val="00281143"/>
    <w:rsid w:val="00281204"/>
    <w:rsid w:val="00281423"/>
    <w:rsid w:val="00281465"/>
    <w:rsid w:val="0028149C"/>
    <w:rsid w:val="002815CC"/>
    <w:rsid w:val="00281725"/>
    <w:rsid w:val="0028197A"/>
    <w:rsid w:val="00281B9E"/>
    <w:rsid w:val="00281D0C"/>
    <w:rsid w:val="00281D29"/>
    <w:rsid w:val="00281EBF"/>
    <w:rsid w:val="002825E0"/>
    <w:rsid w:val="002825F2"/>
    <w:rsid w:val="00282F12"/>
    <w:rsid w:val="00282F2B"/>
    <w:rsid w:val="002833A9"/>
    <w:rsid w:val="002835C5"/>
    <w:rsid w:val="002837F3"/>
    <w:rsid w:val="00283860"/>
    <w:rsid w:val="0028389B"/>
    <w:rsid w:val="00283AB7"/>
    <w:rsid w:val="00283B30"/>
    <w:rsid w:val="00283D9E"/>
    <w:rsid w:val="00283F04"/>
    <w:rsid w:val="0028400D"/>
    <w:rsid w:val="00284143"/>
    <w:rsid w:val="00284373"/>
    <w:rsid w:val="0028475A"/>
    <w:rsid w:val="00284782"/>
    <w:rsid w:val="002847D4"/>
    <w:rsid w:val="0028484A"/>
    <w:rsid w:val="00284BC1"/>
    <w:rsid w:val="00284C71"/>
    <w:rsid w:val="00284F8D"/>
    <w:rsid w:val="002851FC"/>
    <w:rsid w:val="00285330"/>
    <w:rsid w:val="0028540A"/>
    <w:rsid w:val="00285633"/>
    <w:rsid w:val="002856F9"/>
    <w:rsid w:val="00285844"/>
    <w:rsid w:val="00285A68"/>
    <w:rsid w:val="00285FF8"/>
    <w:rsid w:val="0028653C"/>
    <w:rsid w:val="00286659"/>
    <w:rsid w:val="00286C98"/>
    <w:rsid w:val="0028704F"/>
    <w:rsid w:val="00287164"/>
    <w:rsid w:val="002873C4"/>
    <w:rsid w:val="002874B4"/>
    <w:rsid w:val="0028754F"/>
    <w:rsid w:val="002875D1"/>
    <w:rsid w:val="002875E8"/>
    <w:rsid w:val="0028767D"/>
    <w:rsid w:val="002877A6"/>
    <w:rsid w:val="00287812"/>
    <w:rsid w:val="00287C74"/>
    <w:rsid w:val="00287CDD"/>
    <w:rsid w:val="00287D04"/>
    <w:rsid w:val="00287D83"/>
    <w:rsid w:val="00287FF9"/>
    <w:rsid w:val="002900F2"/>
    <w:rsid w:val="0029014E"/>
    <w:rsid w:val="00290B16"/>
    <w:rsid w:val="00290F87"/>
    <w:rsid w:val="002913EC"/>
    <w:rsid w:val="00291404"/>
    <w:rsid w:val="00291448"/>
    <w:rsid w:val="0029147F"/>
    <w:rsid w:val="00291957"/>
    <w:rsid w:val="00292061"/>
    <w:rsid w:val="002920EC"/>
    <w:rsid w:val="002925D5"/>
    <w:rsid w:val="00292627"/>
    <w:rsid w:val="0029269A"/>
    <w:rsid w:val="0029282D"/>
    <w:rsid w:val="002929FA"/>
    <w:rsid w:val="00292A76"/>
    <w:rsid w:val="00292AFF"/>
    <w:rsid w:val="002931F0"/>
    <w:rsid w:val="00293277"/>
    <w:rsid w:val="0029373C"/>
    <w:rsid w:val="00293A6B"/>
    <w:rsid w:val="00293FB7"/>
    <w:rsid w:val="0029401E"/>
    <w:rsid w:val="00294AE6"/>
    <w:rsid w:val="00295264"/>
    <w:rsid w:val="002956F5"/>
    <w:rsid w:val="00295742"/>
    <w:rsid w:val="00295750"/>
    <w:rsid w:val="002959D3"/>
    <w:rsid w:val="00295D4E"/>
    <w:rsid w:val="00295E72"/>
    <w:rsid w:val="00295E9B"/>
    <w:rsid w:val="00295FF4"/>
    <w:rsid w:val="002963C6"/>
    <w:rsid w:val="002965AB"/>
    <w:rsid w:val="00296716"/>
    <w:rsid w:val="0029692B"/>
    <w:rsid w:val="00296A57"/>
    <w:rsid w:val="00296A9B"/>
    <w:rsid w:val="00296C30"/>
    <w:rsid w:val="00296D03"/>
    <w:rsid w:val="0029756B"/>
    <w:rsid w:val="0029766C"/>
    <w:rsid w:val="002979CB"/>
    <w:rsid w:val="00297A94"/>
    <w:rsid w:val="00297D61"/>
    <w:rsid w:val="002A0132"/>
    <w:rsid w:val="002A06D1"/>
    <w:rsid w:val="002A07C2"/>
    <w:rsid w:val="002A0937"/>
    <w:rsid w:val="002A0DE7"/>
    <w:rsid w:val="002A0E59"/>
    <w:rsid w:val="002A10A0"/>
    <w:rsid w:val="002A197E"/>
    <w:rsid w:val="002A1C60"/>
    <w:rsid w:val="002A21E7"/>
    <w:rsid w:val="002A24A9"/>
    <w:rsid w:val="002A2570"/>
    <w:rsid w:val="002A2690"/>
    <w:rsid w:val="002A26A2"/>
    <w:rsid w:val="002A286E"/>
    <w:rsid w:val="002A2CFD"/>
    <w:rsid w:val="002A2DA2"/>
    <w:rsid w:val="002A2DBE"/>
    <w:rsid w:val="002A2F25"/>
    <w:rsid w:val="002A2F56"/>
    <w:rsid w:val="002A317B"/>
    <w:rsid w:val="002A3766"/>
    <w:rsid w:val="002A3A75"/>
    <w:rsid w:val="002A3CC3"/>
    <w:rsid w:val="002A3FC9"/>
    <w:rsid w:val="002A41F7"/>
    <w:rsid w:val="002A47EF"/>
    <w:rsid w:val="002A508F"/>
    <w:rsid w:val="002A51E5"/>
    <w:rsid w:val="002A5417"/>
    <w:rsid w:val="002A545D"/>
    <w:rsid w:val="002A55D6"/>
    <w:rsid w:val="002A56A7"/>
    <w:rsid w:val="002A5AC4"/>
    <w:rsid w:val="002A5AD2"/>
    <w:rsid w:val="002A5F8A"/>
    <w:rsid w:val="002A5F9E"/>
    <w:rsid w:val="002A64B8"/>
    <w:rsid w:val="002A668F"/>
    <w:rsid w:val="002A6696"/>
    <w:rsid w:val="002A6818"/>
    <w:rsid w:val="002A68E6"/>
    <w:rsid w:val="002A69DE"/>
    <w:rsid w:val="002A6AE1"/>
    <w:rsid w:val="002A6B54"/>
    <w:rsid w:val="002A6BA6"/>
    <w:rsid w:val="002A6BF1"/>
    <w:rsid w:val="002A7375"/>
    <w:rsid w:val="002A74B5"/>
    <w:rsid w:val="002A7790"/>
    <w:rsid w:val="002A77D3"/>
    <w:rsid w:val="002A7983"/>
    <w:rsid w:val="002A7AF8"/>
    <w:rsid w:val="002A7B1D"/>
    <w:rsid w:val="002B0422"/>
    <w:rsid w:val="002B0790"/>
    <w:rsid w:val="002B082E"/>
    <w:rsid w:val="002B0855"/>
    <w:rsid w:val="002B0C4B"/>
    <w:rsid w:val="002B0D81"/>
    <w:rsid w:val="002B0F23"/>
    <w:rsid w:val="002B0F5D"/>
    <w:rsid w:val="002B1003"/>
    <w:rsid w:val="002B11D5"/>
    <w:rsid w:val="002B136B"/>
    <w:rsid w:val="002B155B"/>
    <w:rsid w:val="002B166D"/>
    <w:rsid w:val="002B1A4E"/>
    <w:rsid w:val="002B1E6D"/>
    <w:rsid w:val="002B2366"/>
    <w:rsid w:val="002B257E"/>
    <w:rsid w:val="002B29C1"/>
    <w:rsid w:val="002B2A86"/>
    <w:rsid w:val="002B2C4B"/>
    <w:rsid w:val="002B3033"/>
    <w:rsid w:val="002B3492"/>
    <w:rsid w:val="002B3855"/>
    <w:rsid w:val="002B3878"/>
    <w:rsid w:val="002B393F"/>
    <w:rsid w:val="002B3BCE"/>
    <w:rsid w:val="002B3E8E"/>
    <w:rsid w:val="002B3FAE"/>
    <w:rsid w:val="002B41CE"/>
    <w:rsid w:val="002B43BA"/>
    <w:rsid w:val="002B44DF"/>
    <w:rsid w:val="002B4EFC"/>
    <w:rsid w:val="002B5617"/>
    <w:rsid w:val="002B5712"/>
    <w:rsid w:val="002B619E"/>
    <w:rsid w:val="002B6443"/>
    <w:rsid w:val="002B64A8"/>
    <w:rsid w:val="002B6693"/>
    <w:rsid w:val="002B683B"/>
    <w:rsid w:val="002B691F"/>
    <w:rsid w:val="002B6933"/>
    <w:rsid w:val="002B6A40"/>
    <w:rsid w:val="002B6D4C"/>
    <w:rsid w:val="002B6FDD"/>
    <w:rsid w:val="002B73B5"/>
    <w:rsid w:val="002B76E6"/>
    <w:rsid w:val="002B7D30"/>
    <w:rsid w:val="002C0127"/>
    <w:rsid w:val="002C0149"/>
    <w:rsid w:val="002C0187"/>
    <w:rsid w:val="002C0213"/>
    <w:rsid w:val="002C023A"/>
    <w:rsid w:val="002C0402"/>
    <w:rsid w:val="002C048E"/>
    <w:rsid w:val="002C0748"/>
    <w:rsid w:val="002C083E"/>
    <w:rsid w:val="002C0848"/>
    <w:rsid w:val="002C0A76"/>
    <w:rsid w:val="002C0EEC"/>
    <w:rsid w:val="002C1013"/>
    <w:rsid w:val="002C144E"/>
    <w:rsid w:val="002C14D4"/>
    <w:rsid w:val="002C1586"/>
    <w:rsid w:val="002C1A03"/>
    <w:rsid w:val="002C1B14"/>
    <w:rsid w:val="002C1B40"/>
    <w:rsid w:val="002C1E7A"/>
    <w:rsid w:val="002C241D"/>
    <w:rsid w:val="002C265B"/>
    <w:rsid w:val="002C27B0"/>
    <w:rsid w:val="002C29B4"/>
    <w:rsid w:val="002C2E73"/>
    <w:rsid w:val="002C2F6B"/>
    <w:rsid w:val="002C2FBD"/>
    <w:rsid w:val="002C2FFA"/>
    <w:rsid w:val="002C30BD"/>
    <w:rsid w:val="002C3284"/>
    <w:rsid w:val="002C3355"/>
    <w:rsid w:val="002C3853"/>
    <w:rsid w:val="002C391B"/>
    <w:rsid w:val="002C393D"/>
    <w:rsid w:val="002C3DF5"/>
    <w:rsid w:val="002C3E4E"/>
    <w:rsid w:val="002C4021"/>
    <w:rsid w:val="002C40FD"/>
    <w:rsid w:val="002C420D"/>
    <w:rsid w:val="002C4352"/>
    <w:rsid w:val="002C4370"/>
    <w:rsid w:val="002C43BF"/>
    <w:rsid w:val="002C43EC"/>
    <w:rsid w:val="002C47FE"/>
    <w:rsid w:val="002C48A6"/>
    <w:rsid w:val="002C4A04"/>
    <w:rsid w:val="002C4A4A"/>
    <w:rsid w:val="002C4DB5"/>
    <w:rsid w:val="002C525E"/>
    <w:rsid w:val="002C56B0"/>
    <w:rsid w:val="002C56B4"/>
    <w:rsid w:val="002C5A63"/>
    <w:rsid w:val="002C5A7D"/>
    <w:rsid w:val="002C6033"/>
    <w:rsid w:val="002C612C"/>
    <w:rsid w:val="002C62FE"/>
    <w:rsid w:val="002C64C0"/>
    <w:rsid w:val="002C6643"/>
    <w:rsid w:val="002C67E2"/>
    <w:rsid w:val="002C697C"/>
    <w:rsid w:val="002C6990"/>
    <w:rsid w:val="002C6E52"/>
    <w:rsid w:val="002C6F8D"/>
    <w:rsid w:val="002C711C"/>
    <w:rsid w:val="002C7836"/>
    <w:rsid w:val="002C79D7"/>
    <w:rsid w:val="002C7D97"/>
    <w:rsid w:val="002C7E85"/>
    <w:rsid w:val="002C7ED3"/>
    <w:rsid w:val="002D00A6"/>
    <w:rsid w:val="002D0A05"/>
    <w:rsid w:val="002D0AD7"/>
    <w:rsid w:val="002D0B47"/>
    <w:rsid w:val="002D0E21"/>
    <w:rsid w:val="002D0EF3"/>
    <w:rsid w:val="002D0FAE"/>
    <w:rsid w:val="002D13F7"/>
    <w:rsid w:val="002D15A2"/>
    <w:rsid w:val="002D17D3"/>
    <w:rsid w:val="002D180F"/>
    <w:rsid w:val="002D1B77"/>
    <w:rsid w:val="002D1D02"/>
    <w:rsid w:val="002D1DF9"/>
    <w:rsid w:val="002D22E2"/>
    <w:rsid w:val="002D22FE"/>
    <w:rsid w:val="002D2383"/>
    <w:rsid w:val="002D2656"/>
    <w:rsid w:val="002D2A6C"/>
    <w:rsid w:val="002D2BBC"/>
    <w:rsid w:val="002D2DF4"/>
    <w:rsid w:val="002D2EA1"/>
    <w:rsid w:val="002D317D"/>
    <w:rsid w:val="002D3191"/>
    <w:rsid w:val="002D34F9"/>
    <w:rsid w:val="002D3600"/>
    <w:rsid w:val="002D371D"/>
    <w:rsid w:val="002D3B99"/>
    <w:rsid w:val="002D4850"/>
    <w:rsid w:val="002D49AC"/>
    <w:rsid w:val="002D4A8C"/>
    <w:rsid w:val="002D4F2A"/>
    <w:rsid w:val="002D4FAC"/>
    <w:rsid w:val="002D51B1"/>
    <w:rsid w:val="002D52E9"/>
    <w:rsid w:val="002D52F8"/>
    <w:rsid w:val="002D58E0"/>
    <w:rsid w:val="002D598D"/>
    <w:rsid w:val="002D5F3D"/>
    <w:rsid w:val="002D6652"/>
    <w:rsid w:val="002D67FE"/>
    <w:rsid w:val="002D69A1"/>
    <w:rsid w:val="002D6A4F"/>
    <w:rsid w:val="002D6DEC"/>
    <w:rsid w:val="002D6EC1"/>
    <w:rsid w:val="002D760F"/>
    <w:rsid w:val="002D795B"/>
    <w:rsid w:val="002D795C"/>
    <w:rsid w:val="002D7B68"/>
    <w:rsid w:val="002D7CF1"/>
    <w:rsid w:val="002E0113"/>
    <w:rsid w:val="002E021A"/>
    <w:rsid w:val="002E029B"/>
    <w:rsid w:val="002E06CD"/>
    <w:rsid w:val="002E0792"/>
    <w:rsid w:val="002E0A88"/>
    <w:rsid w:val="002E0B13"/>
    <w:rsid w:val="002E0D19"/>
    <w:rsid w:val="002E0F7A"/>
    <w:rsid w:val="002E0FAD"/>
    <w:rsid w:val="002E1486"/>
    <w:rsid w:val="002E148A"/>
    <w:rsid w:val="002E168A"/>
    <w:rsid w:val="002E21D8"/>
    <w:rsid w:val="002E23C8"/>
    <w:rsid w:val="002E25B4"/>
    <w:rsid w:val="002E2609"/>
    <w:rsid w:val="002E277F"/>
    <w:rsid w:val="002E2D60"/>
    <w:rsid w:val="002E2E4D"/>
    <w:rsid w:val="002E2F51"/>
    <w:rsid w:val="002E3249"/>
    <w:rsid w:val="002E33FF"/>
    <w:rsid w:val="002E35EF"/>
    <w:rsid w:val="002E3927"/>
    <w:rsid w:val="002E3AE8"/>
    <w:rsid w:val="002E3C4C"/>
    <w:rsid w:val="002E3D61"/>
    <w:rsid w:val="002E41BC"/>
    <w:rsid w:val="002E43F1"/>
    <w:rsid w:val="002E4431"/>
    <w:rsid w:val="002E48BE"/>
    <w:rsid w:val="002E4AA2"/>
    <w:rsid w:val="002E4C5A"/>
    <w:rsid w:val="002E4CC3"/>
    <w:rsid w:val="002E4E58"/>
    <w:rsid w:val="002E4F59"/>
    <w:rsid w:val="002E4F8E"/>
    <w:rsid w:val="002E5063"/>
    <w:rsid w:val="002E5110"/>
    <w:rsid w:val="002E529B"/>
    <w:rsid w:val="002E5627"/>
    <w:rsid w:val="002E56E0"/>
    <w:rsid w:val="002E57CE"/>
    <w:rsid w:val="002E600C"/>
    <w:rsid w:val="002E608B"/>
    <w:rsid w:val="002E6456"/>
    <w:rsid w:val="002E65DB"/>
    <w:rsid w:val="002E673D"/>
    <w:rsid w:val="002E676F"/>
    <w:rsid w:val="002E6848"/>
    <w:rsid w:val="002E68C1"/>
    <w:rsid w:val="002E6928"/>
    <w:rsid w:val="002E6A6A"/>
    <w:rsid w:val="002E6B48"/>
    <w:rsid w:val="002E6C19"/>
    <w:rsid w:val="002E6CE2"/>
    <w:rsid w:val="002E6DAB"/>
    <w:rsid w:val="002E6ECF"/>
    <w:rsid w:val="002E7119"/>
    <w:rsid w:val="002E73CF"/>
    <w:rsid w:val="002E7645"/>
    <w:rsid w:val="002E7665"/>
    <w:rsid w:val="002E7AF9"/>
    <w:rsid w:val="002E7DBF"/>
    <w:rsid w:val="002E7E80"/>
    <w:rsid w:val="002E7F5D"/>
    <w:rsid w:val="002F0319"/>
    <w:rsid w:val="002F047F"/>
    <w:rsid w:val="002F0591"/>
    <w:rsid w:val="002F0863"/>
    <w:rsid w:val="002F0997"/>
    <w:rsid w:val="002F0A8D"/>
    <w:rsid w:val="002F0AAD"/>
    <w:rsid w:val="002F0ABE"/>
    <w:rsid w:val="002F0CEC"/>
    <w:rsid w:val="002F11E0"/>
    <w:rsid w:val="002F15FF"/>
    <w:rsid w:val="002F174F"/>
    <w:rsid w:val="002F179A"/>
    <w:rsid w:val="002F17BE"/>
    <w:rsid w:val="002F1801"/>
    <w:rsid w:val="002F18D1"/>
    <w:rsid w:val="002F194C"/>
    <w:rsid w:val="002F1D97"/>
    <w:rsid w:val="002F1EA1"/>
    <w:rsid w:val="002F208D"/>
    <w:rsid w:val="002F20C6"/>
    <w:rsid w:val="002F23C6"/>
    <w:rsid w:val="002F240B"/>
    <w:rsid w:val="002F255B"/>
    <w:rsid w:val="002F28C0"/>
    <w:rsid w:val="002F2C60"/>
    <w:rsid w:val="002F3E50"/>
    <w:rsid w:val="002F3F51"/>
    <w:rsid w:val="002F404D"/>
    <w:rsid w:val="002F4125"/>
    <w:rsid w:val="002F4891"/>
    <w:rsid w:val="002F4A40"/>
    <w:rsid w:val="002F4AC4"/>
    <w:rsid w:val="002F4C62"/>
    <w:rsid w:val="002F4EB5"/>
    <w:rsid w:val="002F51F7"/>
    <w:rsid w:val="002F5254"/>
    <w:rsid w:val="002F526A"/>
    <w:rsid w:val="002F5275"/>
    <w:rsid w:val="002F55E4"/>
    <w:rsid w:val="002F5B35"/>
    <w:rsid w:val="002F5C81"/>
    <w:rsid w:val="002F5CB6"/>
    <w:rsid w:val="002F6063"/>
    <w:rsid w:val="002F611A"/>
    <w:rsid w:val="002F682C"/>
    <w:rsid w:val="002F68FB"/>
    <w:rsid w:val="002F69A4"/>
    <w:rsid w:val="002F6B0C"/>
    <w:rsid w:val="002F6B91"/>
    <w:rsid w:val="002F6CE9"/>
    <w:rsid w:val="002F6D4A"/>
    <w:rsid w:val="002F6E18"/>
    <w:rsid w:val="002F71ED"/>
    <w:rsid w:val="002F72BE"/>
    <w:rsid w:val="002F732D"/>
    <w:rsid w:val="002F760C"/>
    <w:rsid w:val="002F76D3"/>
    <w:rsid w:val="002F7C24"/>
    <w:rsid w:val="002F7D9F"/>
    <w:rsid w:val="002F7DF9"/>
    <w:rsid w:val="00300352"/>
    <w:rsid w:val="003007CF"/>
    <w:rsid w:val="003007F4"/>
    <w:rsid w:val="003009BE"/>
    <w:rsid w:val="00300EB1"/>
    <w:rsid w:val="003011F5"/>
    <w:rsid w:val="00301679"/>
    <w:rsid w:val="0030179F"/>
    <w:rsid w:val="00301A56"/>
    <w:rsid w:val="00301C20"/>
    <w:rsid w:val="00301C97"/>
    <w:rsid w:val="00301D58"/>
    <w:rsid w:val="00301F6B"/>
    <w:rsid w:val="003023D3"/>
    <w:rsid w:val="0030287F"/>
    <w:rsid w:val="00302DE9"/>
    <w:rsid w:val="00302F2D"/>
    <w:rsid w:val="00302F5C"/>
    <w:rsid w:val="00303124"/>
    <w:rsid w:val="0030329E"/>
    <w:rsid w:val="00303587"/>
    <w:rsid w:val="00303DF7"/>
    <w:rsid w:val="00303FE7"/>
    <w:rsid w:val="00304186"/>
    <w:rsid w:val="00304577"/>
    <w:rsid w:val="0030457F"/>
    <w:rsid w:val="00304899"/>
    <w:rsid w:val="00304C00"/>
    <w:rsid w:val="00304D01"/>
    <w:rsid w:val="00304D52"/>
    <w:rsid w:val="00304F64"/>
    <w:rsid w:val="003050CC"/>
    <w:rsid w:val="00305D14"/>
    <w:rsid w:val="00305FC1"/>
    <w:rsid w:val="00305FFD"/>
    <w:rsid w:val="00306266"/>
    <w:rsid w:val="003063C0"/>
    <w:rsid w:val="0030646C"/>
    <w:rsid w:val="00306639"/>
    <w:rsid w:val="00306646"/>
    <w:rsid w:val="003069B0"/>
    <w:rsid w:val="00306B39"/>
    <w:rsid w:val="00306D66"/>
    <w:rsid w:val="00306FAE"/>
    <w:rsid w:val="00306FE5"/>
    <w:rsid w:val="0030712E"/>
    <w:rsid w:val="003072A4"/>
    <w:rsid w:val="003074AF"/>
    <w:rsid w:val="003075B7"/>
    <w:rsid w:val="0030775C"/>
    <w:rsid w:val="00307A9A"/>
    <w:rsid w:val="00307AB8"/>
    <w:rsid w:val="00307D3C"/>
    <w:rsid w:val="003107F3"/>
    <w:rsid w:val="00310A44"/>
    <w:rsid w:val="00310B59"/>
    <w:rsid w:val="00310BF7"/>
    <w:rsid w:val="00310E44"/>
    <w:rsid w:val="00310E66"/>
    <w:rsid w:val="00310E8C"/>
    <w:rsid w:val="00310FAD"/>
    <w:rsid w:val="003112EA"/>
    <w:rsid w:val="00311354"/>
    <w:rsid w:val="00311439"/>
    <w:rsid w:val="00311700"/>
    <w:rsid w:val="003118F4"/>
    <w:rsid w:val="00311A24"/>
    <w:rsid w:val="00311C25"/>
    <w:rsid w:val="00311DF0"/>
    <w:rsid w:val="00312089"/>
    <w:rsid w:val="00312099"/>
    <w:rsid w:val="00312106"/>
    <w:rsid w:val="00312285"/>
    <w:rsid w:val="003122BF"/>
    <w:rsid w:val="0031258D"/>
    <w:rsid w:val="00312C58"/>
    <w:rsid w:val="00312FE6"/>
    <w:rsid w:val="0031301D"/>
    <w:rsid w:val="003131D8"/>
    <w:rsid w:val="0031336B"/>
    <w:rsid w:val="003133EE"/>
    <w:rsid w:val="0031351E"/>
    <w:rsid w:val="00313661"/>
    <w:rsid w:val="00313695"/>
    <w:rsid w:val="00313855"/>
    <w:rsid w:val="00313889"/>
    <w:rsid w:val="0031398B"/>
    <w:rsid w:val="003139C4"/>
    <w:rsid w:val="00313EDD"/>
    <w:rsid w:val="00314105"/>
    <w:rsid w:val="003143B8"/>
    <w:rsid w:val="00314511"/>
    <w:rsid w:val="00314636"/>
    <w:rsid w:val="00314BB3"/>
    <w:rsid w:val="00314C22"/>
    <w:rsid w:val="00314CAA"/>
    <w:rsid w:val="003151AA"/>
    <w:rsid w:val="00315633"/>
    <w:rsid w:val="0031580F"/>
    <w:rsid w:val="00315D74"/>
    <w:rsid w:val="00315DA6"/>
    <w:rsid w:val="00315FA2"/>
    <w:rsid w:val="0031666F"/>
    <w:rsid w:val="00316773"/>
    <w:rsid w:val="00316D3B"/>
    <w:rsid w:val="0031718F"/>
    <w:rsid w:val="0031742F"/>
    <w:rsid w:val="0031746B"/>
    <w:rsid w:val="003175D5"/>
    <w:rsid w:val="00317827"/>
    <w:rsid w:val="00317A08"/>
    <w:rsid w:val="00317D3B"/>
    <w:rsid w:val="00317F85"/>
    <w:rsid w:val="0032007D"/>
    <w:rsid w:val="0032043E"/>
    <w:rsid w:val="0032047C"/>
    <w:rsid w:val="00320491"/>
    <w:rsid w:val="003206A8"/>
    <w:rsid w:val="00320D7B"/>
    <w:rsid w:val="00320D8E"/>
    <w:rsid w:val="00320E57"/>
    <w:rsid w:val="00320F33"/>
    <w:rsid w:val="00321015"/>
    <w:rsid w:val="003210C8"/>
    <w:rsid w:val="00321348"/>
    <w:rsid w:val="003215A7"/>
    <w:rsid w:val="003215B1"/>
    <w:rsid w:val="003217B0"/>
    <w:rsid w:val="003218B5"/>
    <w:rsid w:val="00321A90"/>
    <w:rsid w:val="00321C48"/>
    <w:rsid w:val="00321CAF"/>
    <w:rsid w:val="00321F7D"/>
    <w:rsid w:val="003220EF"/>
    <w:rsid w:val="0032288F"/>
    <w:rsid w:val="00322BB4"/>
    <w:rsid w:val="00323183"/>
    <w:rsid w:val="003231B2"/>
    <w:rsid w:val="00323401"/>
    <w:rsid w:val="003234B6"/>
    <w:rsid w:val="00323763"/>
    <w:rsid w:val="003249B9"/>
    <w:rsid w:val="00324D4D"/>
    <w:rsid w:val="00324F2A"/>
    <w:rsid w:val="00324F8F"/>
    <w:rsid w:val="003250F6"/>
    <w:rsid w:val="0032520D"/>
    <w:rsid w:val="0032552C"/>
    <w:rsid w:val="00325844"/>
    <w:rsid w:val="00325B3B"/>
    <w:rsid w:val="00325B4A"/>
    <w:rsid w:val="00325F64"/>
    <w:rsid w:val="0032684A"/>
    <w:rsid w:val="0032698B"/>
    <w:rsid w:val="003269C3"/>
    <w:rsid w:val="00326A92"/>
    <w:rsid w:val="00326BB1"/>
    <w:rsid w:val="00327103"/>
    <w:rsid w:val="003272B2"/>
    <w:rsid w:val="003279C1"/>
    <w:rsid w:val="00327A1D"/>
    <w:rsid w:val="00327BC9"/>
    <w:rsid w:val="00327BF1"/>
    <w:rsid w:val="00327D8D"/>
    <w:rsid w:val="00330185"/>
    <w:rsid w:val="00330A63"/>
    <w:rsid w:val="00330F99"/>
    <w:rsid w:val="003313C8"/>
    <w:rsid w:val="003315DA"/>
    <w:rsid w:val="003316B7"/>
    <w:rsid w:val="003318BD"/>
    <w:rsid w:val="003318EF"/>
    <w:rsid w:val="003319B3"/>
    <w:rsid w:val="00331AEC"/>
    <w:rsid w:val="0033236D"/>
    <w:rsid w:val="003323CE"/>
    <w:rsid w:val="003325C7"/>
    <w:rsid w:val="00332998"/>
    <w:rsid w:val="00332CAC"/>
    <w:rsid w:val="00332DC2"/>
    <w:rsid w:val="003334EF"/>
    <w:rsid w:val="00333513"/>
    <w:rsid w:val="003336B2"/>
    <w:rsid w:val="003337B7"/>
    <w:rsid w:val="00333801"/>
    <w:rsid w:val="003339F3"/>
    <w:rsid w:val="00333B49"/>
    <w:rsid w:val="003340F6"/>
    <w:rsid w:val="0033430B"/>
    <w:rsid w:val="0033434F"/>
    <w:rsid w:val="00334623"/>
    <w:rsid w:val="00334747"/>
    <w:rsid w:val="00334772"/>
    <w:rsid w:val="00334BB2"/>
    <w:rsid w:val="00334BBA"/>
    <w:rsid w:val="00334D66"/>
    <w:rsid w:val="00335081"/>
    <w:rsid w:val="003350AA"/>
    <w:rsid w:val="0033515E"/>
    <w:rsid w:val="003353AA"/>
    <w:rsid w:val="003353E1"/>
    <w:rsid w:val="00335416"/>
    <w:rsid w:val="003356EA"/>
    <w:rsid w:val="0033574D"/>
    <w:rsid w:val="00335780"/>
    <w:rsid w:val="003359FF"/>
    <w:rsid w:val="00335FA2"/>
    <w:rsid w:val="00336351"/>
    <w:rsid w:val="00336463"/>
    <w:rsid w:val="003364F1"/>
    <w:rsid w:val="00336802"/>
    <w:rsid w:val="0033697E"/>
    <w:rsid w:val="003369D5"/>
    <w:rsid w:val="00336D16"/>
    <w:rsid w:val="00336E10"/>
    <w:rsid w:val="0033704E"/>
    <w:rsid w:val="003371C4"/>
    <w:rsid w:val="00337501"/>
    <w:rsid w:val="00337638"/>
    <w:rsid w:val="003379CE"/>
    <w:rsid w:val="00337BA5"/>
    <w:rsid w:val="00337D7C"/>
    <w:rsid w:val="00337E18"/>
    <w:rsid w:val="00337F06"/>
    <w:rsid w:val="00337FA8"/>
    <w:rsid w:val="003400D3"/>
    <w:rsid w:val="0034014E"/>
    <w:rsid w:val="00340A31"/>
    <w:rsid w:val="00340B7F"/>
    <w:rsid w:val="00340EE4"/>
    <w:rsid w:val="00341263"/>
    <w:rsid w:val="003416A0"/>
    <w:rsid w:val="003417B0"/>
    <w:rsid w:val="0034182A"/>
    <w:rsid w:val="00341A5D"/>
    <w:rsid w:val="00341D41"/>
    <w:rsid w:val="003421B0"/>
    <w:rsid w:val="00342397"/>
    <w:rsid w:val="0034265A"/>
    <w:rsid w:val="00342711"/>
    <w:rsid w:val="003427C4"/>
    <w:rsid w:val="003428A1"/>
    <w:rsid w:val="00342DAA"/>
    <w:rsid w:val="00342F5B"/>
    <w:rsid w:val="0034305C"/>
    <w:rsid w:val="0034309A"/>
    <w:rsid w:val="003430BC"/>
    <w:rsid w:val="00343254"/>
    <w:rsid w:val="003433C6"/>
    <w:rsid w:val="0034343B"/>
    <w:rsid w:val="00343A45"/>
    <w:rsid w:val="00343BF5"/>
    <w:rsid w:val="00343EBC"/>
    <w:rsid w:val="003441C5"/>
    <w:rsid w:val="003442E8"/>
    <w:rsid w:val="00344438"/>
    <w:rsid w:val="00344453"/>
    <w:rsid w:val="003445BD"/>
    <w:rsid w:val="00344B12"/>
    <w:rsid w:val="00344B43"/>
    <w:rsid w:val="00344D53"/>
    <w:rsid w:val="00344DF9"/>
    <w:rsid w:val="00345196"/>
    <w:rsid w:val="003451CA"/>
    <w:rsid w:val="00345743"/>
    <w:rsid w:val="0034585F"/>
    <w:rsid w:val="00345981"/>
    <w:rsid w:val="003459DB"/>
    <w:rsid w:val="00345CD1"/>
    <w:rsid w:val="003460F3"/>
    <w:rsid w:val="00346236"/>
    <w:rsid w:val="00346238"/>
    <w:rsid w:val="00346338"/>
    <w:rsid w:val="00346A08"/>
    <w:rsid w:val="00347286"/>
    <w:rsid w:val="003474AB"/>
    <w:rsid w:val="00347B2A"/>
    <w:rsid w:val="00347FB7"/>
    <w:rsid w:val="00350061"/>
    <w:rsid w:val="0035018C"/>
    <w:rsid w:val="003509F2"/>
    <w:rsid w:val="00350B20"/>
    <w:rsid w:val="00350B29"/>
    <w:rsid w:val="00350C5B"/>
    <w:rsid w:val="003511FB"/>
    <w:rsid w:val="00351241"/>
    <w:rsid w:val="0035131D"/>
    <w:rsid w:val="0035151C"/>
    <w:rsid w:val="0035178A"/>
    <w:rsid w:val="0035197C"/>
    <w:rsid w:val="00351A8B"/>
    <w:rsid w:val="00351E57"/>
    <w:rsid w:val="00351EAA"/>
    <w:rsid w:val="00351FA0"/>
    <w:rsid w:val="003523B7"/>
    <w:rsid w:val="00352782"/>
    <w:rsid w:val="003527E4"/>
    <w:rsid w:val="003529A1"/>
    <w:rsid w:val="00352D4C"/>
    <w:rsid w:val="00352E52"/>
    <w:rsid w:val="00352E6A"/>
    <w:rsid w:val="003531E3"/>
    <w:rsid w:val="0035349A"/>
    <w:rsid w:val="003537FC"/>
    <w:rsid w:val="00353839"/>
    <w:rsid w:val="00353C52"/>
    <w:rsid w:val="00353FC1"/>
    <w:rsid w:val="00353FDB"/>
    <w:rsid w:val="003540B1"/>
    <w:rsid w:val="003542EE"/>
    <w:rsid w:val="0035471A"/>
    <w:rsid w:val="003547C7"/>
    <w:rsid w:val="00354AAA"/>
    <w:rsid w:val="00354CBE"/>
    <w:rsid w:val="00354E54"/>
    <w:rsid w:val="00354E6A"/>
    <w:rsid w:val="00354F3F"/>
    <w:rsid w:val="0035503B"/>
    <w:rsid w:val="00355223"/>
    <w:rsid w:val="00355B66"/>
    <w:rsid w:val="00355B9D"/>
    <w:rsid w:val="0035616E"/>
    <w:rsid w:val="003561B0"/>
    <w:rsid w:val="003562A3"/>
    <w:rsid w:val="003562AE"/>
    <w:rsid w:val="0035654F"/>
    <w:rsid w:val="00356574"/>
    <w:rsid w:val="00356693"/>
    <w:rsid w:val="00356CA9"/>
    <w:rsid w:val="00356FC7"/>
    <w:rsid w:val="0035705C"/>
    <w:rsid w:val="0035709F"/>
    <w:rsid w:val="003570AD"/>
    <w:rsid w:val="00357467"/>
    <w:rsid w:val="0035758E"/>
    <w:rsid w:val="003575DC"/>
    <w:rsid w:val="003575E3"/>
    <w:rsid w:val="00357614"/>
    <w:rsid w:val="0035771A"/>
    <w:rsid w:val="0035773E"/>
    <w:rsid w:val="003577D8"/>
    <w:rsid w:val="00357B77"/>
    <w:rsid w:val="00357C98"/>
    <w:rsid w:val="00357E6A"/>
    <w:rsid w:val="00357E92"/>
    <w:rsid w:val="00357EC4"/>
    <w:rsid w:val="003603ED"/>
    <w:rsid w:val="00360457"/>
    <w:rsid w:val="0036068B"/>
    <w:rsid w:val="003608B6"/>
    <w:rsid w:val="00360DF2"/>
    <w:rsid w:val="003614F3"/>
    <w:rsid w:val="0036150D"/>
    <w:rsid w:val="0036179A"/>
    <w:rsid w:val="00361B25"/>
    <w:rsid w:val="00361E6B"/>
    <w:rsid w:val="00362186"/>
    <w:rsid w:val="00362991"/>
    <w:rsid w:val="003629CF"/>
    <w:rsid w:val="00362A57"/>
    <w:rsid w:val="00362AE9"/>
    <w:rsid w:val="00362B03"/>
    <w:rsid w:val="00362C5B"/>
    <w:rsid w:val="00362E5E"/>
    <w:rsid w:val="00362F33"/>
    <w:rsid w:val="0036307D"/>
    <w:rsid w:val="003631E3"/>
    <w:rsid w:val="003635B5"/>
    <w:rsid w:val="0036377B"/>
    <w:rsid w:val="00363A85"/>
    <w:rsid w:val="00363D66"/>
    <w:rsid w:val="00363DDF"/>
    <w:rsid w:val="0036430A"/>
    <w:rsid w:val="003646EB"/>
    <w:rsid w:val="00364783"/>
    <w:rsid w:val="003648EC"/>
    <w:rsid w:val="00364A21"/>
    <w:rsid w:val="00364B0A"/>
    <w:rsid w:val="00364B96"/>
    <w:rsid w:val="00364C75"/>
    <w:rsid w:val="00364CEE"/>
    <w:rsid w:val="0036509A"/>
    <w:rsid w:val="0036519D"/>
    <w:rsid w:val="00365262"/>
    <w:rsid w:val="003653BF"/>
    <w:rsid w:val="00365809"/>
    <w:rsid w:val="003664A3"/>
    <w:rsid w:val="003664C8"/>
    <w:rsid w:val="003665F4"/>
    <w:rsid w:val="003667C4"/>
    <w:rsid w:val="00366C89"/>
    <w:rsid w:val="00366F41"/>
    <w:rsid w:val="0036700C"/>
    <w:rsid w:val="00367025"/>
    <w:rsid w:val="0036705D"/>
    <w:rsid w:val="00367080"/>
    <w:rsid w:val="00367532"/>
    <w:rsid w:val="00367588"/>
    <w:rsid w:val="0036762F"/>
    <w:rsid w:val="00367BE2"/>
    <w:rsid w:val="00367DC9"/>
    <w:rsid w:val="00367FA0"/>
    <w:rsid w:val="003700C5"/>
    <w:rsid w:val="00370484"/>
    <w:rsid w:val="00370737"/>
    <w:rsid w:val="00370A9E"/>
    <w:rsid w:val="00370B71"/>
    <w:rsid w:val="00370B95"/>
    <w:rsid w:val="00370FD8"/>
    <w:rsid w:val="003710AD"/>
    <w:rsid w:val="003711BE"/>
    <w:rsid w:val="003714C1"/>
    <w:rsid w:val="003718F3"/>
    <w:rsid w:val="00372160"/>
    <w:rsid w:val="003722D1"/>
    <w:rsid w:val="00372542"/>
    <w:rsid w:val="0037254B"/>
    <w:rsid w:val="00372947"/>
    <w:rsid w:val="00372AA2"/>
    <w:rsid w:val="00372C06"/>
    <w:rsid w:val="00372E7A"/>
    <w:rsid w:val="00372EE4"/>
    <w:rsid w:val="00373087"/>
    <w:rsid w:val="003731E6"/>
    <w:rsid w:val="00373502"/>
    <w:rsid w:val="003736AB"/>
    <w:rsid w:val="0037375B"/>
    <w:rsid w:val="003739DA"/>
    <w:rsid w:val="00373A7A"/>
    <w:rsid w:val="00373E8A"/>
    <w:rsid w:val="00373F8B"/>
    <w:rsid w:val="00373F9F"/>
    <w:rsid w:val="00374163"/>
    <w:rsid w:val="0037421A"/>
    <w:rsid w:val="00374390"/>
    <w:rsid w:val="0037448C"/>
    <w:rsid w:val="00374572"/>
    <w:rsid w:val="00374680"/>
    <w:rsid w:val="0037481C"/>
    <w:rsid w:val="00374C51"/>
    <w:rsid w:val="00374E96"/>
    <w:rsid w:val="0037504C"/>
    <w:rsid w:val="003759A2"/>
    <w:rsid w:val="00375C3F"/>
    <w:rsid w:val="00375ECD"/>
    <w:rsid w:val="00375F68"/>
    <w:rsid w:val="00376155"/>
    <w:rsid w:val="003761CF"/>
    <w:rsid w:val="00376219"/>
    <w:rsid w:val="0037631B"/>
    <w:rsid w:val="003764EF"/>
    <w:rsid w:val="00376847"/>
    <w:rsid w:val="00376C96"/>
    <w:rsid w:val="00376D86"/>
    <w:rsid w:val="00376E7F"/>
    <w:rsid w:val="00377677"/>
    <w:rsid w:val="003776BB"/>
    <w:rsid w:val="003804B2"/>
    <w:rsid w:val="00380690"/>
    <w:rsid w:val="003806CB"/>
    <w:rsid w:val="0038075C"/>
    <w:rsid w:val="00380CDE"/>
    <w:rsid w:val="003813D5"/>
    <w:rsid w:val="003813DF"/>
    <w:rsid w:val="00381404"/>
    <w:rsid w:val="00381490"/>
    <w:rsid w:val="0038150E"/>
    <w:rsid w:val="003816BE"/>
    <w:rsid w:val="00381849"/>
    <w:rsid w:val="00381A15"/>
    <w:rsid w:val="00381A2D"/>
    <w:rsid w:val="00381AC9"/>
    <w:rsid w:val="00381AE1"/>
    <w:rsid w:val="00381B5D"/>
    <w:rsid w:val="00381F7A"/>
    <w:rsid w:val="0038239E"/>
    <w:rsid w:val="0038242F"/>
    <w:rsid w:val="003826BF"/>
    <w:rsid w:val="00382874"/>
    <w:rsid w:val="00382897"/>
    <w:rsid w:val="00382BF3"/>
    <w:rsid w:val="00382E01"/>
    <w:rsid w:val="00382E1D"/>
    <w:rsid w:val="00383078"/>
    <w:rsid w:val="00383306"/>
    <w:rsid w:val="003835F0"/>
    <w:rsid w:val="0038366D"/>
    <w:rsid w:val="00383A57"/>
    <w:rsid w:val="00383C2E"/>
    <w:rsid w:val="00383C63"/>
    <w:rsid w:val="00383D97"/>
    <w:rsid w:val="00383F7A"/>
    <w:rsid w:val="00383FCE"/>
    <w:rsid w:val="00384016"/>
    <w:rsid w:val="003840B0"/>
    <w:rsid w:val="00384354"/>
    <w:rsid w:val="003843CC"/>
    <w:rsid w:val="003843DC"/>
    <w:rsid w:val="00384651"/>
    <w:rsid w:val="00384709"/>
    <w:rsid w:val="0038490A"/>
    <w:rsid w:val="00384BDC"/>
    <w:rsid w:val="00384D7E"/>
    <w:rsid w:val="00384EE9"/>
    <w:rsid w:val="00384EEA"/>
    <w:rsid w:val="0038506C"/>
    <w:rsid w:val="003852FC"/>
    <w:rsid w:val="00385993"/>
    <w:rsid w:val="003859C1"/>
    <w:rsid w:val="00385C10"/>
    <w:rsid w:val="00385C9A"/>
    <w:rsid w:val="00385D05"/>
    <w:rsid w:val="00385D17"/>
    <w:rsid w:val="00385E57"/>
    <w:rsid w:val="00385EBE"/>
    <w:rsid w:val="003860F0"/>
    <w:rsid w:val="00386106"/>
    <w:rsid w:val="00386434"/>
    <w:rsid w:val="003867F8"/>
    <w:rsid w:val="003869D6"/>
    <w:rsid w:val="0038795E"/>
    <w:rsid w:val="00387AAD"/>
    <w:rsid w:val="00387AC4"/>
    <w:rsid w:val="00387BE5"/>
    <w:rsid w:val="00387C76"/>
    <w:rsid w:val="00387E9B"/>
    <w:rsid w:val="003903C3"/>
    <w:rsid w:val="003906A9"/>
    <w:rsid w:val="00390827"/>
    <w:rsid w:val="003909D7"/>
    <w:rsid w:val="003909FA"/>
    <w:rsid w:val="00390A2D"/>
    <w:rsid w:val="00390CFD"/>
    <w:rsid w:val="00390E22"/>
    <w:rsid w:val="00390F41"/>
    <w:rsid w:val="00390F4B"/>
    <w:rsid w:val="00391120"/>
    <w:rsid w:val="00391380"/>
    <w:rsid w:val="0039169C"/>
    <w:rsid w:val="00391901"/>
    <w:rsid w:val="00391B30"/>
    <w:rsid w:val="00391C41"/>
    <w:rsid w:val="00391D41"/>
    <w:rsid w:val="00392AAF"/>
    <w:rsid w:val="00392ABA"/>
    <w:rsid w:val="00392AF1"/>
    <w:rsid w:val="003931DD"/>
    <w:rsid w:val="00393438"/>
    <w:rsid w:val="003935EB"/>
    <w:rsid w:val="0039397E"/>
    <w:rsid w:val="00393DDD"/>
    <w:rsid w:val="00393F8F"/>
    <w:rsid w:val="00394210"/>
    <w:rsid w:val="003942F2"/>
    <w:rsid w:val="00394542"/>
    <w:rsid w:val="00394660"/>
    <w:rsid w:val="00394BE0"/>
    <w:rsid w:val="00394CA5"/>
    <w:rsid w:val="0039509E"/>
    <w:rsid w:val="00395455"/>
    <w:rsid w:val="0039569C"/>
    <w:rsid w:val="00395D16"/>
    <w:rsid w:val="00395E00"/>
    <w:rsid w:val="0039622D"/>
    <w:rsid w:val="003964E1"/>
    <w:rsid w:val="00396A8D"/>
    <w:rsid w:val="00396B29"/>
    <w:rsid w:val="00396C69"/>
    <w:rsid w:val="00396CF5"/>
    <w:rsid w:val="00397222"/>
    <w:rsid w:val="00397662"/>
    <w:rsid w:val="00397D84"/>
    <w:rsid w:val="00397FDC"/>
    <w:rsid w:val="003A02C5"/>
    <w:rsid w:val="003A0674"/>
    <w:rsid w:val="003A07AB"/>
    <w:rsid w:val="003A0D2F"/>
    <w:rsid w:val="003A0D93"/>
    <w:rsid w:val="003A0E95"/>
    <w:rsid w:val="003A1132"/>
    <w:rsid w:val="003A1216"/>
    <w:rsid w:val="003A1850"/>
    <w:rsid w:val="003A1851"/>
    <w:rsid w:val="003A1971"/>
    <w:rsid w:val="003A1CBF"/>
    <w:rsid w:val="003A22B2"/>
    <w:rsid w:val="003A231A"/>
    <w:rsid w:val="003A24C7"/>
    <w:rsid w:val="003A2580"/>
    <w:rsid w:val="003A25D4"/>
    <w:rsid w:val="003A285C"/>
    <w:rsid w:val="003A2A0C"/>
    <w:rsid w:val="003A2C4D"/>
    <w:rsid w:val="003A2C70"/>
    <w:rsid w:val="003A2EC8"/>
    <w:rsid w:val="003A324F"/>
    <w:rsid w:val="003A37F6"/>
    <w:rsid w:val="003A3976"/>
    <w:rsid w:val="003A3C27"/>
    <w:rsid w:val="003A3DDE"/>
    <w:rsid w:val="003A3F53"/>
    <w:rsid w:val="003A4007"/>
    <w:rsid w:val="003A422B"/>
    <w:rsid w:val="003A42AA"/>
    <w:rsid w:val="003A44CF"/>
    <w:rsid w:val="003A457C"/>
    <w:rsid w:val="003A45C2"/>
    <w:rsid w:val="003A4966"/>
    <w:rsid w:val="003A4A20"/>
    <w:rsid w:val="003A4AE3"/>
    <w:rsid w:val="003A4B77"/>
    <w:rsid w:val="003A4CA6"/>
    <w:rsid w:val="003A5481"/>
    <w:rsid w:val="003A57D0"/>
    <w:rsid w:val="003A59B1"/>
    <w:rsid w:val="003A5FE8"/>
    <w:rsid w:val="003A6197"/>
    <w:rsid w:val="003A63D4"/>
    <w:rsid w:val="003A6427"/>
    <w:rsid w:val="003A6448"/>
    <w:rsid w:val="003A6BA5"/>
    <w:rsid w:val="003A6ECC"/>
    <w:rsid w:val="003A6F7E"/>
    <w:rsid w:val="003A71ED"/>
    <w:rsid w:val="003A73E9"/>
    <w:rsid w:val="003A7441"/>
    <w:rsid w:val="003A7783"/>
    <w:rsid w:val="003A77B8"/>
    <w:rsid w:val="003A783C"/>
    <w:rsid w:val="003A78D5"/>
    <w:rsid w:val="003A79A9"/>
    <w:rsid w:val="003A7B6F"/>
    <w:rsid w:val="003A7C3E"/>
    <w:rsid w:val="003A7D4C"/>
    <w:rsid w:val="003A7D6D"/>
    <w:rsid w:val="003B003E"/>
    <w:rsid w:val="003B00CA"/>
    <w:rsid w:val="003B0268"/>
    <w:rsid w:val="003B04E8"/>
    <w:rsid w:val="003B070C"/>
    <w:rsid w:val="003B0745"/>
    <w:rsid w:val="003B0764"/>
    <w:rsid w:val="003B0843"/>
    <w:rsid w:val="003B087B"/>
    <w:rsid w:val="003B088E"/>
    <w:rsid w:val="003B09BC"/>
    <w:rsid w:val="003B0D61"/>
    <w:rsid w:val="003B0FB9"/>
    <w:rsid w:val="003B0FD8"/>
    <w:rsid w:val="003B157E"/>
    <w:rsid w:val="003B1954"/>
    <w:rsid w:val="003B1B77"/>
    <w:rsid w:val="003B2042"/>
    <w:rsid w:val="003B21FD"/>
    <w:rsid w:val="003B26E5"/>
    <w:rsid w:val="003B2AA5"/>
    <w:rsid w:val="003B2BC9"/>
    <w:rsid w:val="003B2D19"/>
    <w:rsid w:val="003B304C"/>
    <w:rsid w:val="003B30DE"/>
    <w:rsid w:val="003B313F"/>
    <w:rsid w:val="003B3909"/>
    <w:rsid w:val="003B39E1"/>
    <w:rsid w:val="003B3B9E"/>
    <w:rsid w:val="003B3E19"/>
    <w:rsid w:val="003B43B2"/>
    <w:rsid w:val="003B45CE"/>
    <w:rsid w:val="003B491C"/>
    <w:rsid w:val="003B49E5"/>
    <w:rsid w:val="003B4AF8"/>
    <w:rsid w:val="003B4DF5"/>
    <w:rsid w:val="003B4E61"/>
    <w:rsid w:val="003B4EE0"/>
    <w:rsid w:val="003B4F6C"/>
    <w:rsid w:val="003B4F8D"/>
    <w:rsid w:val="003B5064"/>
    <w:rsid w:val="003B50D2"/>
    <w:rsid w:val="003B51DF"/>
    <w:rsid w:val="003B52A3"/>
    <w:rsid w:val="003B56EF"/>
    <w:rsid w:val="003B5A73"/>
    <w:rsid w:val="003B5D10"/>
    <w:rsid w:val="003B5DEA"/>
    <w:rsid w:val="003B61B3"/>
    <w:rsid w:val="003B6244"/>
    <w:rsid w:val="003B62DC"/>
    <w:rsid w:val="003B63E1"/>
    <w:rsid w:val="003B64A9"/>
    <w:rsid w:val="003B6593"/>
    <w:rsid w:val="003B65E9"/>
    <w:rsid w:val="003B678E"/>
    <w:rsid w:val="003B68B6"/>
    <w:rsid w:val="003B6902"/>
    <w:rsid w:val="003B6D28"/>
    <w:rsid w:val="003B6E9D"/>
    <w:rsid w:val="003B6EE8"/>
    <w:rsid w:val="003B6F34"/>
    <w:rsid w:val="003B7326"/>
    <w:rsid w:val="003B74B9"/>
    <w:rsid w:val="003B7839"/>
    <w:rsid w:val="003B7A47"/>
    <w:rsid w:val="003B7B79"/>
    <w:rsid w:val="003B7ECA"/>
    <w:rsid w:val="003B7F41"/>
    <w:rsid w:val="003B7FCF"/>
    <w:rsid w:val="003C02C5"/>
    <w:rsid w:val="003C04B4"/>
    <w:rsid w:val="003C05BE"/>
    <w:rsid w:val="003C07C0"/>
    <w:rsid w:val="003C1128"/>
    <w:rsid w:val="003C1388"/>
    <w:rsid w:val="003C1544"/>
    <w:rsid w:val="003C15E7"/>
    <w:rsid w:val="003C1894"/>
    <w:rsid w:val="003C1BF0"/>
    <w:rsid w:val="003C1C11"/>
    <w:rsid w:val="003C1C5B"/>
    <w:rsid w:val="003C1D45"/>
    <w:rsid w:val="003C2067"/>
    <w:rsid w:val="003C21E5"/>
    <w:rsid w:val="003C2248"/>
    <w:rsid w:val="003C2500"/>
    <w:rsid w:val="003C2693"/>
    <w:rsid w:val="003C27CB"/>
    <w:rsid w:val="003C2893"/>
    <w:rsid w:val="003C293C"/>
    <w:rsid w:val="003C2FEA"/>
    <w:rsid w:val="003C3142"/>
    <w:rsid w:val="003C39EC"/>
    <w:rsid w:val="003C3E29"/>
    <w:rsid w:val="003C44EA"/>
    <w:rsid w:val="003C45AE"/>
    <w:rsid w:val="003C4647"/>
    <w:rsid w:val="003C4979"/>
    <w:rsid w:val="003C51C2"/>
    <w:rsid w:val="003C5211"/>
    <w:rsid w:val="003C56D3"/>
    <w:rsid w:val="003C5BAF"/>
    <w:rsid w:val="003C5CAB"/>
    <w:rsid w:val="003C5D4B"/>
    <w:rsid w:val="003C5D9D"/>
    <w:rsid w:val="003C5ECC"/>
    <w:rsid w:val="003C6107"/>
    <w:rsid w:val="003C625C"/>
    <w:rsid w:val="003C62CF"/>
    <w:rsid w:val="003C6736"/>
    <w:rsid w:val="003C68C7"/>
    <w:rsid w:val="003C6984"/>
    <w:rsid w:val="003C6A6E"/>
    <w:rsid w:val="003C6E83"/>
    <w:rsid w:val="003C7069"/>
    <w:rsid w:val="003C70DB"/>
    <w:rsid w:val="003C7280"/>
    <w:rsid w:val="003C731F"/>
    <w:rsid w:val="003C754A"/>
    <w:rsid w:val="003C7954"/>
    <w:rsid w:val="003C79AC"/>
    <w:rsid w:val="003C7D4E"/>
    <w:rsid w:val="003C7DD1"/>
    <w:rsid w:val="003D004D"/>
    <w:rsid w:val="003D0253"/>
    <w:rsid w:val="003D0359"/>
    <w:rsid w:val="003D0362"/>
    <w:rsid w:val="003D080E"/>
    <w:rsid w:val="003D088F"/>
    <w:rsid w:val="003D0A40"/>
    <w:rsid w:val="003D0A64"/>
    <w:rsid w:val="003D0A6E"/>
    <w:rsid w:val="003D1033"/>
    <w:rsid w:val="003D1596"/>
    <w:rsid w:val="003D1639"/>
    <w:rsid w:val="003D1810"/>
    <w:rsid w:val="003D1951"/>
    <w:rsid w:val="003D1D4B"/>
    <w:rsid w:val="003D1EC9"/>
    <w:rsid w:val="003D216C"/>
    <w:rsid w:val="003D218A"/>
    <w:rsid w:val="003D21D7"/>
    <w:rsid w:val="003D2832"/>
    <w:rsid w:val="003D28AD"/>
    <w:rsid w:val="003D2A5C"/>
    <w:rsid w:val="003D2B74"/>
    <w:rsid w:val="003D2F1B"/>
    <w:rsid w:val="003D32E6"/>
    <w:rsid w:val="003D3336"/>
    <w:rsid w:val="003D349E"/>
    <w:rsid w:val="003D37BA"/>
    <w:rsid w:val="003D3CA2"/>
    <w:rsid w:val="003D3CAA"/>
    <w:rsid w:val="003D41DE"/>
    <w:rsid w:val="003D43B7"/>
    <w:rsid w:val="003D4525"/>
    <w:rsid w:val="003D4788"/>
    <w:rsid w:val="003D47AB"/>
    <w:rsid w:val="003D4980"/>
    <w:rsid w:val="003D4A79"/>
    <w:rsid w:val="003D4C1F"/>
    <w:rsid w:val="003D4C46"/>
    <w:rsid w:val="003D4CA2"/>
    <w:rsid w:val="003D4D79"/>
    <w:rsid w:val="003D4E25"/>
    <w:rsid w:val="003D4FD5"/>
    <w:rsid w:val="003D5036"/>
    <w:rsid w:val="003D53B3"/>
    <w:rsid w:val="003D5490"/>
    <w:rsid w:val="003D5887"/>
    <w:rsid w:val="003D5897"/>
    <w:rsid w:val="003D58C5"/>
    <w:rsid w:val="003D58DA"/>
    <w:rsid w:val="003D5A98"/>
    <w:rsid w:val="003D5AF8"/>
    <w:rsid w:val="003D5E0B"/>
    <w:rsid w:val="003D5E60"/>
    <w:rsid w:val="003D5EE0"/>
    <w:rsid w:val="003D6062"/>
    <w:rsid w:val="003D622C"/>
    <w:rsid w:val="003D630B"/>
    <w:rsid w:val="003D645A"/>
    <w:rsid w:val="003D675B"/>
    <w:rsid w:val="003D67EF"/>
    <w:rsid w:val="003D6818"/>
    <w:rsid w:val="003D6929"/>
    <w:rsid w:val="003D6A0B"/>
    <w:rsid w:val="003D72BF"/>
    <w:rsid w:val="003D7BBC"/>
    <w:rsid w:val="003D7BFD"/>
    <w:rsid w:val="003D7EB7"/>
    <w:rsid w:val="003D7F64"/>
    <w:rsid w:val="003E0452"/>
    <w:rsid w:val="003E06D2"/>
    <w:rsid w:val="003E07FB"/>
    <w:rsid w:val="003E09E3"/>
    <w:rsid w:val="003E0B93"/>
    <w:rsid w:val="003E0DBA"/>
    <w:rsid w:val="003E16EA"/>
    <w:rsid w:val="003E1736"/>
    <w:rsid w:val="003E17D8"/>
    <w:rsid w:val="003E18AD"/>
    <w:rsid w:val="003E1C17"/>
    <w:rsid w:val="003E1CF5"/>
    <w:rsid w:val="003E1D25"/>
    <w:rsid w:val="003E1D28"/>
    <w:rsid w:val="003E1D51"/>
    <w:rsid w:val="003E1D8B"/>
    <w:rsid w:val="003E2040"/>
    <w:rsid w:val="003E23A9"/>
    <w:rsid w:val="003E27B0"/>
    <w:rsid w:val="003E286D"/>
    <w:rsid w:val="003E28FF"/>
    <w:rsid w:val="003E363A"/>
    <w:rsid w:val="003E36E3"/>
    <w:rsid w:val="003E3CEC"/>
    <w:rsid w:val="003E4026"/>
    <w:rsid w:val="003E40A9"/>
    <w:rsid w:val="003E4156"/>
    <w:rsid w:val="003E489F"/>
    <w:rsid w:val="003E4AB2"/>
    <w:rsid w:val="003E4CD4"/>
    <w:rsid w:val="003E510D"/>
    <w:rsid w:val="003E5413"/>
    <w:rsid w:val="003E5426"/>
    <w:rsid w:val="003E5654"/>
    <w:rsid w:val="003E56F5"/>
    <w:rsid w:val="003E595A"/>
    <w:rsid w:val="003E5A08"/>
    <w:rsid w:val="003E64AE"/>
    <w:rsid w:val="003E64B3"/>
    <w:rsid w:val="003E652B"/>
    <w:rsid w:val="003E679D"/>
    <w:rsid w:val="003E691B"/>
    <w:rsid w:val="003E69DE"/>
    <w:rsid w:val="003E6A21"/>
    <w:rsid w:val="003E6B4B"/>
    <w:rsid w:val="003E6BB9"/>
    <w:rsid w:val="003E6E93"/>
    <w:rsid w:val="003E71AA"/>
    <w:rsid w:val="003E77F5"/>
    <w:rsid w:val="003E78F6"/>
    <w:rsid w:val="003E7B90"/>
    <w:rsid w:val="003E7BB9"/>
    <w:rsid w:val="003E7C6B"/>
    <w:rsid w:val="003E7CDD"/>
    <w:rsid w:val="003E7EFC"/>
    <w:rsid w:val="003F0016"/>
    <w:rsid w:val="003F013B"/>
    <w:rsid w:val="003F02AD"/>
    <w:rsid w:val="003F034D"/>
    <w:rsid w:val="003F047A"/>
    <w:rsid w:val="003F0688"/>
    <w:rsid w:val="003F06C6"/>
    <w:rsid w:val="003F0810"/>
    <w:rsid w:val="003F1928"/>
    <w:rsid w:val="003F1BE9"/>
    <w:rsid w:val="003F1CDB"/>
    <w:rsid w:val="003F1D66"/>
    <w:rsid w:val="003F1E91"/>
    <w:rsid w:val="003F1FD7"/>
    <w:rsid w:val="003F253E"/>
    <w:rsid w:val="003F2876"/>
    <w:rsid w:val="003F2B19"/>
    <w:rsid w:val="003F2B52"/>
    <w:rsid w:val="003F2C80"/>
    <w:rsid w:val="003F313B"/>
    <w:rsid w:val="003F322E"/>
    <w:rsid w:val="003F32CA"/>
    <w:rsid w:val="003F35A3"/>
    <w:rsid w:val="003F3A5E"/>
    <w:rsid w:val="003F3B60"/>
    <w:rsid w:val="003F3DDD"/>
    <w:rsid w:val="003F40F4"/>
    <w:rsid w:val="003F443B"/>
    <w:rsid w:val="003F456F"/>
    <w:rsid w:val="003F4796"/>
    <w:rsid w:val="003F4A24"/>
    <w:rsid w:val="003F5139"/>
    <w:rsid w:val="003F52A3"/>
    <w:rsid w:val="003F54D0"/>
    <w:rsid w:val="003F54EE"/>
    <w:rsid w:val="003F556D"/>
    <w:rsid w:val="003F5624"/>
    <w:rsid w:val="003F5741"/>
    <w:rsid w:val="003F5B8F"/>
    <w:rsid w:val="003F5C1A"/>
    <w:rsid w:val="003F5F1D"/>
    <w:rsid w:val="003F5F5D"/>
    <w:rsid w:val="003F651E"/>
    <w:rsid w:val="003F66CB"/>
    <w:rsid w:val="003F6AB8"/>
    <w:rsid w:val="003F6B11"/>
    <w:rsid w:val="003F6B5A"/>
    <w:rsid w:val="003F6D7C"/>
    <w:rsid w:val="003F6E1B"/>
    <w:rsid w:val="003F6EE3"/>
    <w:rsid w:val="003F7011"/>
    <w:rsid w:val="003F7328"/>
    <w:rsid w:val="003F745A"/>
    <w:rsid w:val="003F7536"/>
    <w:rsid w:val="003F77C8"/>
    <w:rsid w:val="003F7AA8"/>
    <w:rsid w:val="003F7B8F"/>
    <w:rsid w:val="003F7EBD"/>
    <w:rsid w:val="003F7F3D"/>
    <w:rsid w:val="004001FB"/>
    <w:rsid w:val="00400281"/>
    <w:rsid w:val="00400564"/>
    <w:rsid w:val="00400C41"/>
    <w:rsid w:val="00400DAD"/>
    <w:rsid w:val="00401ABD"/>
    <w:rsid w:val="00401BD5"/>
    <w:rsid w:val="00401CF1"/>
    <w:rsid w:val="00401E11"/>
    <w:rsid w:val="00402093"/>
    <w:rsid w:val="004024C5"/>
    <w:rsid w:val="00402B6B"/>
    <w:rsid w:val="00402CDC"/>
    <w:rsid w:val="00402D43"/>
    <w:rsid w:val="00403312"/>
    <w:rsid w:val="0040367A"/>
    <w:rsid w:val="00403A4A"/>
    <w:rsid w:val="00403E81"/>
    <w:rsid w:val="00404762"/>
    <w:rsid w:val="00404BF5"/>
    <w:rsid w:val="00404EA7"/>
    <w:rsid w:val="00404F8A"/>
    <w:rsid w:val="00404FCF"/>
    <w:rsid w:val="00404FE7"/>
    <w:rsid w:val="00405167"/>
    <w:rsid w:val="004052CB"/>
    <w:rsid w:val="0040557A"/>
    <w:rsid w:val="0040557E"/>
    <w:rsid w:val="004057F5"/>
    <w:rsid w:val="004057FB"/>
    <w:rsid w:val="00405958"/>
    <w:rsid w:val="00405D34"/>
    <w:rsid w:val="00405E10"/>
    <w:rsid w:val="00405E46"/>
    <w:rsid w:val="00405E4E"/>
    <w:rsid w:val="00406447"/>
    <w:rsid w:val="004067E0"/>
    <w:rsid w:val="00406C54"/>
    <w:rsid w:val="00406E41"/>
    <w:rsid w:val="00407427"/>
    <w:rsid w:val="00407656"/>
    <w:rsid w:val="00407689"/>
    <w:rsid w:val="0040772B"/>
    <w:rsid w:val="00407C4F"/>
    <w:rsid w:val="00407E1C"/>
    <w:rsid w:val="00407FE0"/>
    <w:rsid w:val="0041001C"/>
    <w:rsid w:val="00410072"/>
    <w:rsid w:val="0041037C"/>
    <w:rsid w:val="004109C5"/>
    <w:rsid w:val="00410C29"/>
    <w:rsid w:val="00410EC2"/>
    <w:rsid w:val="00410F89"/>
    <w:rsid w:val="0041124D"/>
    <w:rsid w:val="004117F5"/>
    <w:rsid w:val="00411821"/>
    <w:rsid w:val="00411B24"/>
    <w:rsid w:val="00411E07"/>
    <w:rsid w:val="004122B6"/>
    <w:rsid w:val="00412352"/>
    <w:rsid w:val="004123D3"/>
    <w:rsid w:val="004125C6"/>
    <w:rsid w:val="00412676"/>
    <w:rsid w:val="004127AB"/>
    <w:rsid w:val="004129E2"/>
    <w:rsid w:val="00412A37"/>
    <w:rsid w:val="00412A43"/>
    <w:rsid w:val="00412AC8"/>
    <w:rsid w:val="00412AFD"/>
    <w:rsid w:val="00412B08"/>
    <w:rsid w:val="00412D5F"/>
    <w:rsid w:val="00412D66"/>
    <w:rsid w:val="00412DAC"/>
    <w:rsid w:val="00412F16"/>
    <w:rsid w:val="0041350D"/>
    <w:rsid w:val="0041384E"/>
    <w:rsid w:val="00413A5B"/>
    <w:rsid w:val="00413C00"/>
    <w:rsid w:val="0041412D"/>
    <w:rsid w:val="004142CA"/>
    <w:rsid w:val="00414B67"/>
    <w:rsid w:val="00414C5E"/>
    <w:rsid w:val="00414DDE"/>
    <w:rsid w:val="00415265"/>
    <w:rsid w:val="004155F0"/>
    <w:rsid w:val="00415741"/>
    <w:rsid w:val="00415847"/>
    <w:rsid w:val="0041594D"/>
    <w:rsid w:val="004159C8"/>
    <w:rsid w:val="00415B40"/>
    <w:rsid w:val="00415C85"/>
    <w:rsid w:val="00415DD9"/>
    <w:rsid w:val="00415F21"/>
    <w:rsid w:val="00416300"/>
    <w:rsid w:val="00416497"/>
    <w:rsid w:val="004165FE"/>
    <w:rsid w:val="00416A56"/>
    <w:rsid w:val="00416F6B"/>
    <w:rsid w:val="004176CE"/>
    <w:rsid w:val="00417A64"/>
    <w:rsid w:val="00417AD5"/>
    <w:rsid w:val="00417ADC"/>
    <w:rsid w:val="004200B7"/>
    <w:rsid w:val="0042021A"/>
    <w:rsid w:val="004202B0"/>
    <w:rsid w:val="00420709"/>
    <w:rsid w:val="00420B19"/>
    <w:rsid w:val="00420D2E"/>
    <w:rsid w:val="00420DAD"/>
    <w:rsid w:val="00420EF6"/>
    <w:rsid w:val="00421237"/>
    <w:rsid w:val="004212AA"/>
    <w:rsid w:val="0042139B"/>
    <w:rsid w:val="004213E2"/>
    <w:rsid w:val="0042186B"/>
    <w:rsid w:val="0042196F"/>
    <w:rsid w:val="00421AAF"/>
    <w:rsid w:val="00421BCC"/>
    <w:rsid w:val="00421C46"/>
    <w:rsid w:val="004220D4"/>
    <w:rsid w:val="004221AA"/>
    <w:rsid w:val="00422454"/>
    <w:rsid w:val="00422480"/>
    <w:rsid w:val="00422C37"/>
    <w:rsid w:val="00422E03"/>
    <w:rsid w:val="00422E95"/>
    <w:rsid w:val="00423008"/>
    <w:rsid w:val="004231AA"/>
    <w:rsid w:val="00423330"/>
    <w:rsid w:val="004233A7"/>
    <w:rsid w:val="004233E2"/>
    <w:rsid w:val="004236BA"/>
    <w:rsid w:val="00423A9C"/>
    <w:rsid w:val="00423B98"/>
    <w:rsid w:val="004240B0"/>
    <w:rsid w:val="004240FE"/>
    <w:rsid w:val="00424253"/>
    <w:rsid w:val="00424470"/>
    <w:rsid w:val="004244FE"/>
    <w:rsid w:val="00424651"/>
    <w:rsid w:val="00424958"/>
    <w:rsid w:val="00424BE7"/>
    <w:rsid w:val="00424DD0"/>
    <w:rsid w:val="00424EB5"/>
    <w:rsid w:val="00424EE4"/>
    <w:rsid w:val="00425008"/>
    <w:rsid w:val="00425061"/>
    <w:rsid w:val="0042509B"/>
    <w:rsid w:val="0042519C"/>
    <w:rsid w:val="004253CB"/>
    <w:rsid w:val="00425801"/>
    <w:rsid w:val="00425D68"/>
    <w:rsid w:val="00426038"/>
    <w:rsid w:val="00426073"/>
    <w:rsid w:val="004263D5"/>
    <w:rsid w:val="004264FC"/>
    <w:rsid w:val="0042675E"/>
    <w:rsid w:val="00426A0B"/>
    <w:rsid w:val="00426BEC"/>
    <w:rsid w:val="00426DDB"/>
    <w:rsid w:val="00426EB9"/>
    <w:rsid w:val="004271CD"/>
    <w:rsid w:val="00427261"/>
    <w:rsid w:val="00427389"/>
    <w:rsid w:val="0042744E"/>
    <w:rsid w:val="0042755D"/>
    <w:rsid w:val="004275C1"/>
    <w:rsid w:val="00427605"/>
    <w:rsid w:val="004276FC"/>
    <w:rsid w:val="00427709"/>
    <w:rsid w:val="0042780D"/>
    <w:rsid w:val="00427818"/>
    <w:rsid w:val="00427E39"/>
    <w:rsid w:val="00427E41"/>
    <w:rsid w:val="0043009A"/>
    <w:rsid w:val="004303DC"/>
    <w:rsid w:val="004307A8"/>
    <w:rsid w:val="00430921"/>
    <w:rsid w:val="00430BF9"/>
    <w:rsid w:val="0043133B"/>
    <w:rsid w:val="00431363"/>
    <w:rsid w:val="00431368"/>
    <w:rsid w:val="00431607"/>
    <w:rsid w:val="00431C58"/>
    <w:rsid w:val="00431E7B"/>
    <w:rsid w:val="00431F36"/>
    <w:rsid w:val="00431FC2"/>
    <w:rsid w:val="004322E0"/>
    <w:rsid w:val="00432327"/>
    <w:rsid w:val="00432363"/>
    <w:rsid w:val="00432DCB"/>
    <w:rsid w:val="00432E2E"/>
    <w:rsid w:val="00433001"/>
    <w:rsid w:val="00433296"/>
    <w:rsid w:val="004332DF"/>
    <w:rsid w:val="0043353C"/>
    <w:rsid w:val="00433C31"/>
    <w:rsid w:val="00433D06"/>
    <w:rsid w:val="00433D6F"/>
    <w:rsid w:val="00434874"/>
    <w:rsid w:val="004348DA"/>
    <w:rsid w:val="00434B02"/>
    <w:rsid w:val="00434D2A"/>
    <w:rsid w:val="0043500C"/>
    <w:rsid w:val="0043505B"/>
    <w:rsid w:val="00435297"/>
    <w:rsid w:val="004353CD"/>
    <w:rsid w:val="00435627"/>
    <w:rsid w:val="00435678"/>
    <w:rsid w:val="004359A7"/>
    <w:rsid w:val="004359DC"/>
    <w:rsid w:val="00435B4D"/>
    <w:rsid w:val="00435BD3"/>
    <w:rsid w:val="00435BDE"/>
    <w:rsid w:val="00435E2C"/>
    <w:rsid w:val="00435E68"/>
    <w:rsid w:val="00436202"/>
    <w:rsid w:val="00436291"/>
    <w:rsid w:val="0043630D"/>
    <w:rsid w:val="0043647F"/>
    <w:rsid w:val="004364EC"/>
    <w:rsid w:val="004364FA"/>
    <w:rsid w:val="00436648"/>
    <w:rsid w:val="0043679C"/>
    <w:rsid w:val="004369AD"/>
    <w:rsid w:val="004369B4"/>
    <w:rsid w:val="00436A01"/>
    <w:rsid w:val="00436BC9"/>
    <w:rsid w:val="00436C12"/>
    <w:rsid w:val="004370C8"/>
    <w:rsid w:val="004370FA"/>
    <w:rsid w:val="004371F5"/>
    <w:rsid w:val="004372B8"/>
    <w:rsid w:val="004372C3"/>
    <w:rsid w:val="0043794A"/>
    <w:rsid w:val="004379EF"/>
    <w:rsid w:val="00437A4F"/>
    <w:rsid w:val="00437A5C"/>
    <w:rsid w:val="00437D6A"/>
    <w:rsid w:val="00437E59"/>
    <w:rsid w:val="00437F15"/>
    <w:rsid w:val="00440049"/>
    <w:rsid w:val="004401E8"/>
    <w:rsid w:val="004405A0"/>
    <w:rsid w:val="004405F6"/>
    <w:rsid w:val="004406A4"/>
    <w:rsid w:val="004407F4"/>
    <w:rsid w:val="00440E98"/>
    <w:rsid w:val="00440EBB"/>
    <w:rsid w:val="0044116A"/>
    <w:rsid w:val="00441677"/>
    <w:rsid w:val="00441682"/>
    <w:rsid w:val="00441BCF"/>
    <w:rsid w:val="00441D6F"/>
    <w:rsid w:val="00441FAA"/>
    <w:rsid w:val="004420D4"/>
    <w:rsid w:val="00442273"/>
    <w:rsid w:val="00442349"/>
    <w:rsid w:val="004423D9"/>
    <w:rsid w:val="00442625"/>
    <w:rsid w:val="00442645"/>
    <w:rsid w:val="00442A87"/>
    <w:rsid w:val="00442D52"/>
    <w:rsid w:val="00442DC0"/>
    <w:rsid w:val="00442E7F"/>
    <w:rsid w:val="0044304D"/>
    <w:rsid w:val="004432DA"/>
    <w:rsid w:val="00443364"/>
    <w:rsid w:val="004433C3"/>
    <w:rsid w:val="00443647"/>
    <w:rsid w:val="004436D9"/>
    <w:rsid w:val="00443A2F"/>
    <w:rsid w:val="00443B4C"/>
    <w:rsid w:val="00443B84"/>
    <w:rsid w:val="00443C34"/>
    <w:rsid w:val="004443B6"/>
    <w:rsid w:val="00444489"/>
    <w:rsid w:val="00444DB3"/>
    <w:rsid w:val="00444ED3"/>
    <w:rsid w:val="00444ED5"/>
    <w:rsid w:val="004450E7"/>
    <w:rsid w:val="00445193"/>
    <w:rsid w:val="00445707"/>
    <w:rsid w:val="00445EE5"/>
    <w:rsid w:val="00445F42"/>
    <w:rsid w:val="00446142"/>
    <w:rsid w:val="0044678D"/>
    <w:rsid w:val="00446B8B"/>
    <w:rsid w:val="00446BCE"/>
    <w:rsid w:val="00446E50"/>
    <w:rsid w:val="004476F1"/>
    <w:rsid w:val="00447753"/>
    <w:rsid w:val="004479F7"/>
    <w:rsid w:val="00447A4F"/>
    <w:rsid w:val="00447AF4"/>
    <w:rsid w:val="00447CC6"/>
    <w:rsid w:val="00447E09"/>
    <w:rsid w:val="00450095"/>
    <w:rsid w:val="00450631"/>
    <w:rsid w:val="00450B7E"/>
    <w:rsid w:val="00451110"/>
    <w:rsid w:val="00451520"/>
    <w:rsid w:val="0045181A"/>
    <w:rsid w:val="00451A56"/>
    <w:rsid w:val="00452040"/>
    <w:rsid w:val="00452D7D"/>
    <w:rsid w:val="00453292"/>
    <w:rsid w:val="00453348"/>
    <w:rsid w:val="00453A0F"/>
    <w:rsid w:val="00453B28"/>
    <w:rsid w:val="00453E30"/>
    <w:rsid w:val="00453F3F"/>
    <w:rsid w:val="0045491D"/>
    <w:rsid w:val="00454A7F"/>
    <w:rsid w:val="00454A80"/>
    <w:rsid w:val="00454CC6"/>
    <w:rsid w:val="00454EA9"/>
    <w:rsid w:val="00454EF5"/>
    <w:rsid w:val="004551A1"/>
    <w:rsid w:val="004552C2"/>
    <w:rsid w:val="00455360"/>
    <w:rsid w:val="00455396"/>
    <w:rsid w:val="004554FC"/>
    <w:rsid w:val="004557CF"/>
    <w:rsid w:val="00455864"/>
    <w:rsid w:val="00455A60"/>
    <w:rsid w:val="00455EE4"/>
    <w:rsid w:val="00456024"/>
    <w:rsid w:val="0045637F"/>
    <w:rsid w:val="004565ED"/>
    <w:rsid w:val="004565FA"/>
    <w:rsid w:val="0045665E"/>
    <w:rsid w:val="0045687C"/>
    <w:rsid w:val="00456985"/>
    <w:rsid w:val="00456EC2"/>
    <w:rsid w:val="00456FE6"/>
    <w:rsid w:val="004570E0"/>
    <w:rsid w:val="004574BF"/>
    <w:rsid w:val="0045784D"/>
    <w:rsid w:val="004579B5"/>
    <w:rsid w:val="00457C9B"/>
    <w:rsid w:val="00457D6E"/>
    <w:rsid w:val="00457DAF"/>
    <w:rsid w:val="004600D4"/>
    <w:rsid w:val="004604E3"/>
    <w:rsid w:val="004605B4"/>
    <w:rsid w:val="00460864"/>
    <w:rsid w:val="00460A00"/>
    <w:rsid w:val="00460A94"/>
    <w:rsid w:val="00460DA1"/>
    <w:rsid w:val="00460E1F"/>
    <w:rsid w:val="00461179"/>
    <w:rsid w:val="004619A6"/>
    <w:rsid w:val="00461A86"/>
    <w:rsid w:val="00461B88"/>
    <w:rsid w:val="00461DB2"/>
    <w:rsid w:val="00462678"/>
    <w:rsid w:val="00462743"/>
    <w:rsid w:val="004627B9"/>
    <w:rsid w:val="004629FF"/>
    <w:rsid w:val="00462A37"/>
    <w:rsid w:val="00463083"/>
    <w:rsid w:val="00463281"/>
    <w:rsid w:val="004632E2"/>
    <w:rsid w:val="004636C9"/>
    <w:rsid w:val="004638E1"/>
    <w:rsid w:val="00463D5D"/>
    <w:rsid w:val="00464223"/>
    <w:rsid w:val="004646B8"/>
    <w:rsid w:val="0046487B"/>
    <w:rsid w:val="00464AA2"/>
    <w:rsid w:val="00464C17"/>
    <w:rsid w:val="00464FB8"/>
    <w:rsid w:val="00465171"/>
    <w:rsid w:val="004651D2"/>
    <w:rsid w:val="00465279"/>
    <w:rsid w:val="004652B6"/>
    <w:rsid w:val="004655BC"/>
    <w:rsid w:val="00465745"/>
    <w:rsid w:val="00465AE4"/>
    <w:rsid w:val="00465E31"/>
    <w:rsid w:val="00466203"/>
    <w:rsid w:val="00466316"/>
    <w:rsid w:val="00466341"/>
    <w:rsid w:val="004663AC"/>
    <w:rsid w:val="004665BA"/>
    <w:rsid w:val="0046685C"/>
    <w:rsid w:val="00466A05"/>
    <w:rsid w:val="00466A30"/>
    <w:rsid w:val="00466ACC"/>
    <w:rsid w:val="00466B80"/>
    <w:rsid w:val="00466DD6"/>
    <w:rsid w:val="004671A8"/>
    <w:rsid w:val="00467692"/>
    <w:rsid w:val="004676C9"/>
    <w:rsid w:val="004677DB"/>
    <w:rsid w:val="004678C0"/>
    <w:rsid w:val="004678FC"/>
    <w:rsid w:val="00467BBB"/>
    <w:rsid w:val="0047014D"/>
    <w:rsid w:val="0047049D"/>
    <w:rsid w:val="004708A8"/>
    <w:rsid w:val="004709F6"/>
    <w:rsid w:val="004710D3"/>
    <w:rsid w:val="004712A2"/>
    <w:rsid w:val="0047137F"/>
    <w:rsid w:val="004713CB"/>
    <w:rsid w:val="0047146A"/>
    <w:rsid w:val="004718BA"/>
    <w:rsid w:val="0047206A"/>
    <w:rsid w:val="004720C2"/>
    <w:rsid w:val="00472431"/>
    <w:rsid w:val="004726BF"/>
    <w:rsid w:val="00472706"/>
    <w:rsid w:val="0047281D"/>
    <w:rsid w:val="004729A2"/>
    <w:rsid w:val="00472B9C"/>
    <w:rsid w:val="00472E13"/>
    <w:rsid w:val="00472E55"/>
    <w:rsid w:val="00473331"/>
    <w:rsid w:val="004733CD"/>
    <w:rsid w:val="00473A9C"/>
    <w:rsid w:val="00473B98"/>
    <w:rsid w:val="00473BAD"/>
    <w:rsid w:val="00473D8A"/>
    <w:rsid w:val="00473D92"/>
    <w:rsid w:val="00474297"/>
    <w:rsid w:val="00474304"/>
    <w:rsid w:val="004746AE"/>
    <w:rsid w:val="004747E9"/>
    <w:rsid w:val="0047490F"/>
    <w:rsid w:val="00474A9F"/>
    <w:rsid w:val="00474CDB"/>
    <w:rsid w:val="00474E02"/>
    <w:rsid w:val="00474ED2"/>
    <w:rsid w:val="00474F2E"/>
    <w:rsid w:val="004750AA"/>
    <w:rsid w:val="00475399"/>
    <w:rsid w:val="004753B2"/>
    <w:rsid w:val="004753C1"/>
    <w:rsid w:val="004754B2"/>
    <w:rsid w:val="004757E1"/>
    <w:rsid w:val="00475A06"/>
    <w:rsid w:val="00475AC0"/>
    <w:rsid w:val="00475CCF"/>
    <w:rsid w:val="00475DD3"/>
    <w:rsid w:val="00475EB8"/>
    <w:rsid w:val="004760AE"/>
    <w:rsid w:val="004761BE"/>
    <w:rsid w:val="00476291"/>
    <w:rsid w:val="004764D1"/>
    <w:rsid w:val="00476C73"/>
    <w:rsid w:val="00476CEB"/>
    <w:rsid w:val="00476E49"/>
    <w:rsid w:val="0047720C"/>
    <w:rsid w:val="004772AE"/>
    <w:rsid w:val="00477687"/>
    <w:rsid w:val="0047780C"/>
    <w:rsid w:val="004778EB"/>
    <w:rsid w:val="00477C44"/>
    <w:rsid w:val="00477CC0"/>
    <w:rsid w:val="00480077"/>
    <w:rsid w:val="0048015A"/>
    <w:rsid w:val="00480162"/>
    <w:rsid w:val="004801F2"/>
    <w:rsid w:val="004803FD"/>
    <w:rsid w:val="00480787"/>
    <w:rsid w:val="004807B9"/>
    <w:rsid w:val="00480986"/>
    <w:rsid w:val="004809B8"/>
    <w:rsid w:val="004809B9"/>
    <w:rsid w:val="00480C4C"/>
    <w:rsid w:val="00480C8F"/>
    <w:rsid w:val="00480DB3"/>
    <w:rsid w:val="00481114"/>
    <w:rsid w:val="0048123F"/>
    <w:rsid w:val="00481249"/>
    <w:rsid w:val="0048124B"/>
    <w:rsid w:val="0048142E"/>
    <w:rsid w:val="004817DA"/>
    <w:rsid w:val="00481831"/>
    <w:rsid w:val="00481834"/>
    <w:rsid w:val="00481AED"/>
    <w:rsid w:val="00481FEE"/>
    <w:rsid w:val="0048203A"/>
    <w:rsid w:val="00482701"/>
    <w:rsid w:val="00482E64"/>
    <w:rsid w:val="0048326F"/>
    <w:rsid w:val="00483682"/>
    <w:rsid w:val="004836DA"/>
    <w:rsid w:val="00483819"/>
    <w:rsid w:val="00483A93"/>
    <w:rsid w:val="00483BB0"/>
    <w:rsid w:val="00483ED1"/>
    <w:rsid w:val="00484001"/>
    <w:rsid w:val="004842B2"/>
    <w:rsid w:val="004842C0"/>
    <w:rsid w:val="0048443E"/>
    <w:rsid w:val="00484719"/>
    <w:rsid w:val="00484955"/>
    <w:rsid w:val="00484A55"/>
    <w:rsid w:val="00484B0F"/>
    <w:rsid w:val="00484C30"/>
    <w:rsid w:val="00484D39"/>
    <w:rsid w:val="00484DDF"/>
    <w:rsid w:val="004851A7"/>
    <w:rsid w:val="0048539A"/>
    <w:rsid w:val="0048558A"/>
    <w:rsid w:val="0048569B"/>
    <w:rsid w:val="00485A7E"/>
    <w:rsid w:val="00485D57"/>
    <w:rsid w:val="00485EBA"/>
    <w:rsid w:val="004868D4"/>
    <w:rsid w:val="00486AB6"/>
    <w:rsid w:val="00486B02"/>
    <w:rsid w:val="00486DE5"/>
    <w:rsid w:val="0048714D"/>
    <w:rsid w:val="00487423"/>
    <w:rsid w:val="00487595"/>
    <w:rsid w:val="004877AD"/>
    <w:rsid w:val="004877C4"/>
    <w:rsid w:val="004879A0"/>
    <w:rsid w:val="004879F7"/>
    <w:rsid w:val="00487B9A"/>
    <w:rsid w:val="00487E02"/>
    <w:rsid w:val="00487F8E"/>
    <w:rsid w:val="00487FBC"/>
    <w:rsid w:val="00490035"/>
    <w:rsid w:val="00490133"/>
    <w:rsid w:val="004902DC"/>
    <w:rsid w:val="00490353"/>
    <w:rsid w:val="00490393"/>
    <w:rsid w:val="004904AA"/>
    <w:rsid w:val="004910A5"/>
    <w:rsid w:val="004910C4"/>
    <w:rsid w:val="004912C9"/>
    <w:rsid w:val="004912CF"/>
    <w:rsid w:val="004912FD"/>
    <w:rsid w:val="004915B3"/>
    <w:rsid w:val="00491A0D"/>
    <w:rsid w:val="00491CAB"/>
    <w:rsid w:val="00491E60"/>
    <w:rsid w:val="0049210E"/>
    <w:rsid w:val="004922B2"/>
    <w:rsid w:val="004922F8"/>
    <w:rsid w:val="00492379"/>
    <w:rsid w:val="00492382"/>
    <w:rsid w:val="004924C1"/>
    <w:rsid w:val="004926AE"/>
    <w:rsid w:val="004927CE"/>
    <w:rsid w:val="004928B0"/>
    <w:rsid w:val="00492B61"/>
    <w:rsid w:val="00492C0B"/>
    <w:rsid w:val="00492CBE"/>
    <w:rsid w:val="00492E08"/>
    <w:rsid w:val="0049327D"/>
    <w:rsid w:val="00493974"/>
    <w:rsid w:val="00493B68"/>
    <w:rsid w:val="00493B6A"/>
    <w:rsid w:val="00493C78"/>
    <w:rsid w:val="004940F1"/>
    <w:rsid w:val="0049424C"/>
    <w:rsid w:val="00494423"/>
    <w:rsid w:val="00494718"/>
    <w:rsid w:val="00494983"/>
    <w:rsid w:val="00494A1A"/>
    <w:rsid w:val="00494A27"/>
    <w:rsid w:val="00494BFA"/>
    <w:rsid w:val="00494E8E"/>
    <w:rsid w:val="00494F77"/>
    <w:rsid w:val="00495AD4"/>
    <w:rsid w:val="00495D38"/>
    <w:rsid w:val="00496372"/>
    <w:rsid w:val="00496388"/>
    <w:rsid w:val="004963AD"/>
    <w:rsid w:val="00496602"/>
    <w:rsid w:val="0049677D"/>
    <w:rsid w:val="004968AD"/>
    <w:rsid w:val="00496A3C"/>
    <w:rsid w:val="00496FFE"/>
    <w:rsid w:val="004972ED"/>
    <w:rsid w:val="004975C6"/>
    <w:rsid w:val="00497661"/>
    <w:rsid w:val="00497820"/>
    <w:rsid w:val="00497832"/>
    <w:rsid w:val="0049793C"/>
    <w:rsid w:val="00497A78"/>
    <w:rsid w:val="00497D2C"/>
    <w:rsid w:val="00497DBE"/>
    <w:rsid w:val="004A0326"/>
    <w:rsid w:val="004A03A9"/>
    <w:rsid w:val="004A0657"/>
    <w:rsid w:val="004A0830"/>
    <w:rsid w:val="004A0849"/>
    <w:rsid w:val="004A0A2D"/>
    <w:rsid w:val="004A0B8D"/>
    <w:rsid w:val="004A0D18"/>
    <w:rsid w:val="004A0E8C"/>
    <w:rsid w:val="004A1430"/>
    <w:rsid w:val="004A1567"/>
    <w:rsid w:val="004A16CF"/>
    <w:rsid w:val="004A1860"/>
    <w:rsid w:val="004A1D0B"/>
    <w:rsid w:val="004A2011"/>
    <w:rsid w:val="004A2031"/>
    <w:rsid w:val="004A22EE"/>
    <w:rsid w:val="004A25FD"/>
    <w:rsid w:val="004A273B"/>
    <w:rsid w:val="004A296B"/>
    <w:rsid w:val="004A296C"/>
    <w:rsid w:val="004A29E3"/>
    <w:rsid w:val="004A2B0A"/>
    <w:rsid w:val="004A2C2C"/>
    <w:rsid w:val="004A3093"/>
    <w:rsid w:val="004A348D"/>
    <w:rsid w:val="004A3751"/>
    <w:rsid w:val="004A3A43"/>
    <w:rsid w:val="004A3C71"/>
    <w:rsid w:val="004A4200"/>
    <w:rsid w:val="004A4243"/>
    <w:rsid w:val="004A4712"/>
    <w:rsid w:val="004A487A"/>
    <w:rsid w:val="004A4899"/>
    <w:rsid w:val="004A48E9"/>
    <w:rsid w:val="004A4916"/>
    <w:rsid w:val="004A49C0"/>
    <w:rsid w:val="004A4ACB"/>
    <w:rsid w:val="004A4B29"/>
    <w:rsid w:val="004A4B71"/>
    <w:rsid w:val="004A4BF6"/>
    <w:rsid w:val="004A4C39"/>
    <w:rsid w:val="004A4ED2"/>
    <w:rsid w:val="004A514F"/>
    <w:rsid w:val="004A5263"/>
    <w:rsid w:val="004A52A9"/>
    <w:rsid w:val="004A5524"/>
    <w:rsid w:val="004A5608"/>
    <w:rsid w:val="004A56E6"/>
    <w:rsid w:val="004A578D"/>
    <w:rsid w:val="004A5866"/>
    <w:rsid w:val="004A58BE"/>
    <w:rsid w:val="004A58E7"/>
    <w:rsid w:val="004A591B"/>
    <w:rsid w:val="004A59C1"/>
    <w:rsid w:val="004A5A49"/>
    <w:rsid w:val="004A5B90"/>
    <w:rsid w:val="004A5CF1"/>
    <w:rsid w:val="004A6023"/>
    <w:rsid w:val="004A609E"/>
    <w:rsid w:val="004A614B"/>
    <w:rsid w:val="004A64B5"/>
    <w:rsid w:val="004A6739"/>
    <w:rsid w:val="004A6F44"/>
    <w:rsid w:val="004A70FE"/>
    <w:rsid w:val="004A7823"/>
    <w:rsid w:val="004A7B9E"/>
    <w:rsid w:val="004A7BDB"/>
    <w:rsid w:val="004A7D46"/>
    <w:rsid w:val="004A7D5B"/>
    <w:rsid w:val="004A7DFA"/>
    <w:rsid w:val="004A7DFB"/>
    <w:rsid w:val="004B0085"/>
    <w:rsid w:val="004B0796"/>
    <w:rsid w:val="004B0852"/>
    <w:rsid w:val="004B097C"/>
    <w:rsid w:val="004B09C5"/>
    <w:rsid w:val="004B0DCE"/>
    <w:rsid w:val="004B0E1B"/>
    <w:rsid w:val="004B0E8D"/>
    <w:rsid w:val="004B104A"/>
    <w:rsid w:val="004B1161"/>
    <w:rsid w:val="004B12F5"/>
    <w:rsid w:val="004B15CB"/>
    <w:rsid w:val="004B1CCD"/>
    <w:rsid w:val="004B1CF1"/>
    <w:rsid w:val="004B1FFE"/>
    <w:rsid w:val="004B2113"/>
    <w:rsid w:val="004B21C2"/>
    <w:rsid w:val="004B2305"/>
    <w:rsid w:val="004B234C"/>
    <w:rsid w:val="004B26D9"/>
    <w:rsid w:val="004B2777"/>
    <w:rsid w:val="004B2D2C"/>
    <w:rsid w:val="004B3608"/>
    <w:rsid w:val="004B3D84"/>
    <w:rsid w:val="004B3F9A"/>
    <w:rsid w:val="004B4699"/>
    <w:rsid w:val="004B4727"/>
    <w:rsid w:val="004B4B5D"/>
    <w:rsid w:val="004B4DEE"/>
    <w:rsid w:val="004B5348"/>
    <w:rsid w:val="004B5380"/>
    <w:rsid w:val="004B5386"/>
    <w:rsid w:val="004B5593"/>
    <w:rsid w:val="004B5742"/>
    <w:rsid w:val="004B5779"/>
    <w:rsid w:val="004B580F"/>
    <w:rsid w:val="004B5844"/>
    <w:rsid w:val="004B5B3D"/>
    <w:rsid w:val="004B5BE3"/>
    <w:rsid w:val="004B5C52"/>
    <w:rsid w:val="004B5C8A"/>
    <w:rsid w:val="004B5CD5"/>
    <w:rsid w:val="004B5D17"/>
    <w:rsid w:val="004B5FFE"/>
    <w:rsid w:val="004B6669"/>
    <w:rsid w:val="004B6947"/>
    <w:rsid w:val="004B6A07"/>
    <w:rsid w:val="004B6A0B"/>
    <w:rsid w:val="004B6EF8"/>
    <w:rsid w:val="004B6F32"/>
    <w:rsid w:val="004B6FA2"/>
    <w:rsid w:val="004B706C"/>
    <w:rsid w:val="004B77ED"/>
    <w:rsid w:val="004B7C0B"/>
    <w:rsid w:val="004B7C2F"/>
    <w:rsid w:val="004C010A"/>
    <w:rsid w:val="004C011E"/>
    <w:rsid w:val="004C02AC"/>
    <w:rsid w:val="004C0323"/>
    <w:rsid w:val="004C04A2"/>
    <w:rsid w:val="004C098B"/>
    <w:rsid w:val="004C0A56"/>
    <w:rsid w:val="004C0BE9"/>
    <w:rsid w:val="004C0D3F"/>
    <w:rsid w:val="004C106B"/>
    <w:rsid w:val="004C10D5"/>
    <w:rsid w:val="004C12A0"/>
    <w:rsid w:val="004C13F1"/>
    <w:rsid w:val="004C1499"/>
    <w:rsid w:val="004C16FB"/>
    <w:rsid w:val="004C1D39"/>
    <w:rsid w:val="004C1F0A"/>
    <w:rsid w:val="004C1FF2"/>
    <w:rsid w:val="004C21A1"/>
    <w:rsid w:val="004C224B"/>
    <w:rsid w:val="004C25E9"/>
    <w:rsid w:val="004C2791"/>
    <w:rsid w:val="004C2800"/>
    <w:rsid w:val="004C28EB"/>
    <w:rsid w:val="004C2FBA"/>
    <w:rsid w:val="004C3055"/>
    <w:rsid w:val="004C309F"/>
    <w:rsid w:val="004C33A4"/>
    <w:rsid w:val="004C3745"/>
    <w:rsid w:val="004C3781"/>
    <w:rsid w:val="004C383D"/>
    <w:rsid w:val="004C38DF"/>
    <w:rsid w:val="004C3C68"/>
    <w:rsid w:val="004C3E06"/>
    <w:rsid w:val="004C41B3"/>
    <w:rsid w:val="004C42E5"/>
    <w:rsid w:val="004C4679"/>
    <w:rsid w:val="004C47A2"/>
    <w:rsid w:val="004C4ED7"/>
    <w:rsid w:val="004C54A4"/>
    <w:rsid w:val="004C54E5"/>
    <w:rsid w:val="004C58F0"/>
    <w:rsid w:val="004C59B2"/>
    <w:rsid w:val="004C5EFD"/>
    <w:rsid w:val="004C60B9"/>
    <w:rsid w:val="004C620C"/>
    <w:rsid w:val="004C6302"/>
    <w:rsid w:val="004C6307"/>
    <w:rsid w:val="004C63B4"/>
    <w:rsid w:val="004C671B"/>
    <w:rsid w:val="004C67A0"/>
    <w:rsid w:val="004C6821"/>
    <w:rsid w:val="004C69D3"/>
    <w:rsid w:val="004C69FF"/>
    <w:rsid w:val="004C6AB7"/>
    <w:rsid w:val="004C6C01"/>
    <w:rsid w:val="004C6C60"/>
    <w:rsid w:val="004C6FB0"/>
    <w:rsid w:val="004C7452"/>
    <w:rsid w:val="004C76B8"/>
    <w:rsid w:val="004C782F"/>
    <w:rsid w:val="004C7C0D"/>
    <w:rsid w:val="004C7C12"/>
    <w:rsid w:val="004D0019"/>
    <w:rsid w:val="004D0057"/>
    <w:rsid w:val="004D0144"/>
    <w:rsid w:val="004D0237"/>
    <w:rsid w:val="004D04A7"/>
    <w:rsid w:val="004D0542"/>
    <w:rsid w:val="004D07D0"/>
    <w:rsid w:val="004D07F2"/>
    <w:rsid w:val="004D08E5"/>
    <w:rsid w:val="004D0A31"/>
    <w:rsid w:val="004D0B11"/>
    <w:rsid w:val="004D0D8A"/>
    <w:rsid w:val="004D0ECF"/>
    <w:rsid w:val="004D0FFD"/>
    <w:rsid w:val="004D137E"/>
    <w:rsid w:val="004D13EC"/>
    <w:rsid w:val="004D1410"/>
    <w:rsid w:val="004D1613"/>
    <w:rsid w:val="004D1A4D"/>
    <w:rsid w:val="004D1D34"/>
    <w:rsid w:val="004D215D"/>
    <w:rsid w:val="004D2A56"/>
    <w:rsid w:val="004D2C73"/>
    <w:rsid w:val="004D2FD0"/>
    <w:rsid w:val="004D3004"/>
    <w:rsid w:val="004D3149"/>
    <w:rsid w:val="004D34F0"/>
    <w:rsid w:val="004D3681"/>
    <w:rsid w:val="004D36E4"/>
    <w:rsid w:val="004D3720"/>
    <w:rsid w:val="004D39BB"/>
    <w:rsid w:val="004D3AC9"/>
    <w:rsid w:val="004D3AFB"/>
    <w:rsid w:val="004D41BE"/>
    <w:rsid w:val="004D42BB"/>
    <w:rsid w:val="004D42E1"/>
    <w:rsid w:val="004D460D"/>
    <w:rsid w:val="004D4774"/>
    <w:rsid w:val="004D49B3"/>
    <w:rsid w:val="004D4DA9"/>
    <w:rsid w:val="004D4DDE"/>
    <w:rsid w:val="004D4DED"/>
    <w:rsid w:val="004D50C3"/>
    <w:rsid w:val="004D50D8"/>
    <w:rsid w:val="004D521C"/>
    <w:rsid w:val="004D55AD"/>
    <w:rsid w:val="004D5645"/>
    <w:rsid w:val="004D577B"/>
    <w:rsid w:val="004D5DB0"/>
    <w:rsid w:val="004D5EA1"/>
    <w:rsid w:val="004D5EAA"/>
    <w:rsid w:val="004D6129"/>
    <w:rsid w:val="004D677C"/>
    <w:rsid w:val="004D681A"/>
    <w:rsid w:val="004D68F1"/>
    <w:rsid w:val="004D6BBF"/>
    <w:rsid w:val="004D6EC1"/>
    <w:rsid w:val="004D6EFE"/>
    <w:rsid w:val="004D6FB3"/>
    <w:rsid w:val="004D6FDE"/>
    <w:rsid w:val="004D7143"/>
    <w:rsid w:val="004D722C"/>
    <w:rsid w:val="004D73B1"/>
    <w:rsid w:val="004D749D"/>
    <w:rsid w:val="004D75C4"/>
    <w:rsid w:val="004D78FE"/>
    <w:rsid w:val="004D7995"/>
    <w:rsid w:val="004D7EB1"/>
    <w:rsid w:val="004D7F94"/>
    <w:rsid w:val="004E00A0"/>
    <w:rsid w:val="004E022C"/>
    <w:rsid w:val="004E060D"/>
    <w:rsid w:val="004E06D3"/>
    <w:rsid w:val="004E073E"/>
    <w:rsid w:val="004E07A1"/>
    <w:rsid w:val="004E07F9"/>
    <w:rsid w:val="004E0AE3"/>
    <w:rsid w:val="004E0AFA"/>
    <w:rsid w:val="004E0BFA"/>
    <w:rsid w:val="004E0CAB"/>
    <w:rsid w:val="004E0DB5"/>
    <w:rsid w:val="004E0E12"/>
    <w:rsid w:val="004E109D"/>
    <w:rsid w:val="004E14EF"/>
    <w:rsid w:val="004E1E07"/>
    <w:rsid w:val="004E203E"/>
    <w:rsid w:val="004E23D4"/>
    <w:rsid w:val="004E28AF"/>
    <w:rsid w:val="004E2A31"/>
    <w:rsid w:val="004E2A8D"/>
    <w:rsid w:val="004E2B28"/>
    <w:rsid w:val="004E2B80"/>
    <w:rsid w:val="004E2C33"/>
    <w:rsid w:val="004E2C55"/>
    <w:rsid w:val="004E2E07"/>
    <w:rsid w:val="004E2FE0"/>
    <w:rsid w:val="004E33D1"/>
    <w:rsid w:val="004E3498"/>
    <w:rsid w:val="004E34BB"/>
    <w:rsid w:val="004E37DA"/>
    <w:rsid w:val="004E3E23"/>
    <w:rsid w:val="004E3E73"/>
    <w:rsid w:val="004E3EE5"/>
    <w:rsid w:val="004E4052"/>
    <w:rsid w:val="004E4084"/>
    <w:rsid w:val="004E4392"/>
    <w:rsid w:val="004E4412"/>
    <w:rsid w:val="004E46E9"/>
    <w:rsid w:val="004E4987"/>
    <w:rsid w:val="004E4CFC"/>
    <w:rsid w:val="004E5532"/>
    <w:rsid w:val="004E55F1"/>
    <w:rsid w:val="004E5754"/>
    <w:rsid w:val="004E5A73"/>
    <w:rsid w:val="004E5AA6"/>
    <w:rsid w:val="004E60A8"/>
    <w:rsid w:val="004E6146"/>
    <w:rsid w:val="004E6374"/>
    <w:rsid w:val="004E63DC"/>
    <w:rsid w:val="004E6426"/>
    <w:rsid w:val="004E64A5"/>
    <w:rsid w:val="004E6A63"/>
    <w:rsid w:val="004E6AB5"/>
    <w:rsid w:val="004E6AFC"/>
    <w:rsid w:val="004E6BCB"/>
    <w:rsid w:val="004E6D14"/>
    <w:rsid w:val="004E6D48"/>
    <w:rsid w:val="004E7080"/>
    <w:rsid w:val="004E718F"/>
    <w:rsid w:val="004E7199"/>
    <w:rsid w:val="004E71AD"/>
    <w:rsid w:val="004E736E"/>
    <w:rsid w:val="004E7376"/>
    <w:rsid w:val="004E76D7"/>
    <w:rsid w:val="004E771B"/>
    <w:rsid w:val="004E7A16"/>
    <w:rsid w:val="004E7F29"/>
    <w:rsid w:val="004F01EA"/>
    <w:rsid w:val="004F039F"/>
    <w:rsid w:val="004F05D6"/>
    <w:rsid w:val="004F0671"/>
    <w:rsid w:val="004F0815"/>
    <w:rsid w:val="004F0837"/>
    <w:rsid w:val="004F0D0E"/>
    <w:rsid w:val="004F1402"/>
    <w:rsid w:val="004F14E3"/>
    <w:rsid w:val="004F1597"/>
    <w:rsid w:val="004F15C9"/>
    <w:rsid w:val="004F1796"/>
    <w:rsid w:val="004F24F5"/>
    <w:rsid w:val="004F261B"/>
    <w:rsid w:val="004F28C4"/>
    <w:rsid w:val="004F2941"/>
    <w:rsid w:val="004F298E"/>
    <w:rsid w:val="004F29D8"/>
    <w:rsid w:val="004F2BC3"/>
    <w:rsid w:val="004F2D14"/>
    <w:rsid w:val="004F2FD2"/>
    <w:rsid w:val="004F334B"/>
    <w:rsid w:val="004F3593"/>
    <w:rsid w:val="004F3B2E"/>
    <w:rsid w:val="004F3B82"/>
    <w:rsid w:val="004F3CEB"/>
    <w:rsid w:val="004F3E22"/>
    <w:rsid w:val="004F3F0E"/>
    <w:rsid w:val="004F466D"/>
    <w:rsid w:val="004F4747"/>
    <w:rsid w:val="004F4D03"/>
    <w:rsid w:val="004F4D10"/>
    <w:rsid w:val="004F4DD2"/>
    <w:rsid w:val="004F4EF9"/>
    <w:rsid w:val="004F506C"/>
    <w:rsid w:val="004F5716"/>
    <w:rsid w:val="004F586A"/>
    <w:rsid w:val="004F5E73"/>
    <w:rsid w:val="004F608C"/>
    <w:rsid w:val="004F6735"/>
    <w:rsid w:val="004F6745"/>
    <w:rsid w:val="004F6C56"/>
    <w:rsid w:val="004F6C76"/>
    <w:rsid w:val="004F6ED7"/>
    <w:rsid w:val="004F7041"/>
    <w:rsid w:val="004F72B6"/>
    <w:rsid w:val="004F7337"/>
    <w:rsid w:val="004F753E"/>
    <w:rsid w:val="004F7596"/>
    <w:rsid w:val="004F79ED"/>
    <w:rsid w:val="004F79F3"/>
    <w:rsid w:val="004F7D77"/>
    <w:rsid w:val="004F7DBF"/>
    <w:rsid w:val="004F7EDE"/>
    <w:rsid w:val="0050004C"/>
    <w:rsid w:val="0050015A"/>
    <w:rsid w:val="0050017E"/>
    <w:rsid w:val="005006AF"/>
    <w:rsid w:val="005008B2"/>
    <w:rsid w:val="00500A76"/>
    <w:rsid w:val="00500C14"/>
    <w:rsid w:val="00500D72"/>
    <w:rsid w:val="00500E7F"/>
    <w:rsid w:val="00500EED"/>
    <w:rsid w:val="00501089"/>
    <w:rsid w:val="00501A54"/>
    <w:rsid w:val="00501E77"/>
    <w:rsid w:val="00502367"/>
    <w:rsid w:val="0050263C"/>
    <w:rsid w:val="00502B93"/>
    <w:rsid w:val="00502DD5"/>
    <w:rsid w:val="00502DF5"/>
    <w:rsid w:val="00503008"/>
    <w:rsid w:val="00503486"/>
    <w:rsid w:val="0050353E"/>
    <w:rsid w:val="0050354A"/>
    <w:rsid w:val="005035F8"/>
    <w:rsid w:val="005037AC"/>
    <w:rsid w:val="005039C2"/>
    <w:rsid w:val="00503A0E"/>
    <w:rsid w:val="00503C15"/>
    <w:rsid w:val="00503E5D"/>
    <w:rsid w:val="00503E73"/>
    <w:rsid w:val="0050427B"/>
    <w:rsid w:val="00504464"/>
    <w:rsid w:val="005045CA"/>
    <w:rsid w:val="00504648"/>
    <w:rsid w:val="00504974"/>
    <w:rsid w:val="00504A23"/>
    <w:rsid w:val="00504C6F"/>
    <w:rsid w:val="00504CF8"/>
    <w:rsid w:val="00504F59"/>
    <w:rsid w:val="005050D7"/>
    <w:rsid w:val="0050537D"/>
    <w:rsid w:val="005053E1"/>
    <w:rsid w:val="0050580E"/>
    <w:rsid w:val="005059CA"/>
    <w:rsid w:val="00505B31"/>
    <w:rsid w:val="00505D78"/>
    <w:rsid w:val="00505DE6"/>
    <w:rsid w:val="00505EB2"/>
    <w:rsid w:val="00506630"/>
    <w:rsid w:val="00506978"/>
    <w:rsid w:val="00506AA6"/>
    <w:rsid w:val="00506C46"/>
    <w:rsid w:val="00506C54"/>
    <w:rsid w:val="00506CD5"/>
    <w:rsid w:val="005070E1"/>
    <w:rsid w:val="0050714E"/>
    <w:rsid w:val="005072BB"/>
    <w:rsid w:val="00507588"/>
    <w:rsid w:val="00507678"/>
    <w:rsid w:val="005077CD"/>
    <w:rsid w:val="00507857"/>
    <w:rsid w:val="00507B0E"/>
    <w:rsid w:val="00507D3D"/>
    <w:rsid w:val="00507D7B"/>
    <w:rsid w:val="00510234"/>
    <w:rsid w:val="005106B2"/>
    <w:rsid w:val="00510B1A"/>
    <w:rsid w:val="00510E0A"/>
    <w:rsid w:val="00510F2B"/>
    <w:rsid w:val="00510FCE"/>
    <w:rsid w:val="005111FE"/>
    <w:rsid w:val="005112D3"/>
    <w:rsid w:val="00511423"/>
    <w:rsid w:val="0051154B"/>
    <w:rsid w:val="00511661"/>
    <w:rsid w:val="0051174B"/>
    <w:rsid w:val="0051180E"/>
    <w:rsid w:val="00511919"/>
    <w:rsid w:val="00511B98"/>
    <w:rsid w:val="00511CC5"/>
    <w:rsid w:val="00511CF0"/>
    <w:rsid w:val="00512022"/>
    <w:rsid w:val="005121E0"/>
    <w:rsid w:val="00512481"/>
    <w:rsid w:val="005126EA"/>
    <w:rsid w:val="00512A48"/>
    <w:rsid w:val="00512BB6"/>
    <w:rsid w:val="00512C00"/>
    <w:rsid w:val="00513185"/>
    <w:rsid w:val="00513348"/>
    <w:rsid w:val="00513413"/>
    <w:rsid w:val="005134C9"/>
    <w:rsid w:val="00513622"/>
    <w:rsid w:val="005136C1"/>
    <w:rsid w:val="005137CC"/>
    <w:rsid w:val="00513B71"/>
    <w:rsid w:val="00513C25"/>
    <w:rsid w:val="00513EE6"/>
    <w:rsid w:val="00514308"/>
    <w:rsid w:val="005143D7"/>
    <w:rsid w:val="0051474A"/>
    <w:rsid w:val="00514895"/>
    <w:rsid w:val="00514998"/>
    <w:rsid w:val="00514B0C"/>
    <w:rsid w:val="00514B46"/>
    <w:rsid w:val="00514C0D"/>
    <w:rsid w:val="0051505E"/>
    <w:rsid w:val="00515078"/>
    <w:rsid w:val="00515089"/>
    <w:rsid w:val="005151D4"/>
    <w:rsid w:val="00515237"/>
    <w:rsid w:val="00515412"/>
    <w:rsid w:val="00515538"/>
    <w:rsid w:val="0051554B"/>
    <w:rsid w:val="00515723"/>
    <w:rsid w:val="005157F7"/>
    <w:rsid w:val="0051581E"/>
    <w:rsid w:val="005159E1"/>
    <w:rsid w:val="005159E4"/>
    <w:rsid w:val="00515AA6"/>
    <w:rsid w:val="00515CE9"/>
    <w:rsid w:val="005160C6"/>
    <w:rsid w:val="005165AD"/>
    <w:rsid w:val="00516693"/>
    <w:rsid w:val="005166F7"/>
    <w:rsid w:val="005169B1"/>
    <w:rsid w:val="00516C22"/>
    <w:rsid w:val="0051728E"/>
    <w:rsid w:val="00517FD0"/>
    <w:rsid w:val="00520122"/>
    <w:rsid w:val="0052014F"/>
    <w:rsid w:val="005201C6"/>
    <w:rsid w:val="00520659"/>
    <w:rsid w:val="00520669"/>
    <w:rsid w:val="005207F3"/>
    <w:rsid w:val="00520899"/>
    <w:rsid w:val="005208A3"/>
    <w:rsid w:val="00520B89"/>
    <w:rsid w:val="005213DD"/>
    <w:rsid w:val="0052143F"/>
    <w:rsid w:val="005214CD"/>
    <w:rsid w:val="005215BC"/>
    <w:rsid w:val="00521809"/>
    <w:rsid w:val="005219CD"/>
    <w:rsid w:val="00521A0D"/>
    <w:rsid w:val="00521B07"/>
    <w:rsid w:val="00521BB9"/>
    <w:rsid w:val="00521E5C"/>
    <w:rsid w:val="00522507"/>
    <w:rsid w:val="00522559"/>
    <w:rsid w:val="00522857"/>
    <w:rsid w:val="00523019"/>
    <w:rsid w:val="005232E9"/>
    <w:rsid w:val="00523337"/>
    <w:rsid w:val="00523515"/>
    <w:rsid w:val="00523549"/>
    <w:rsid w:val="005236DF"/>
    <w:rsid w:val="00523B10"/>
    <w:rsid w:val="00523C32"/>
    <w:rsid w:val="005240CA"/>
    <w:rsid w:val="0052416D"/>
    <w:rsid w:val="0052453E"/>
    <w:rsid w:val="00524878"/>
    <w:rsid w:val="00524E74"/>
    <w:rsid w:val="00525513"/>
    <w:rsid w:val="0052566E"/>
    <w:rsid w:val="00525716"/>
    <w:rsid w:val="0052576C"/>
    <w:rsid w:val="00525BAD"/>
    <w:rsid w:val="00525E0B"/>
    <w:rsid w:val="00525F26"/>
    <w:rsid w:val="00526148"/>
    <w:rsid w:val="00526664"/>
    <w:rsid w:val="005267CE"/>
    <w:rsid w:val="00526AE8"/>
    <w:rsid w:val="00526C09"/>
    <w:rsid w:val="00526E3C"/>
    <w:rsid w:val="00526FD5"/>
    <w:rsid w:val="00527906"/>
    <w:rsid w:val="00527D3A"/>
    <w:rsid w:val="00530257"/>
    <w:rsid w:val="0053059E"/>
    <w:rsid w:val="0053066A"/>
    <w:rsid w:val="0053072B"/>
    <w:rsid w:val="00530976"/>
    <w:rsid w:val="00530D8F"/>
    <w:rsid w:val="00531236"/>
    <w:rsid w:val="00531442"/>
    <w:rsid w:val="0053162C"/>
    <w:rsid w:val="00531921"/>
    <w:rsid w:val="00531D92"/>
    <w:rsid w:val="00531FC0"/>
    <w:rsid w:val="0053200E"/>
    <w:rsid w:val="0053202E"/>
    <w:rsid w:val="005321A7"/>
    <w:rsid w:val="005322C0"/>
    <w:rsid w:val="00532461"/>
    <w:rsid w:val="00532726"/>
    <w:rsid w:val="005327C6"/>
    <w:rsid w:val="00532987"/>
    <w:rsid w:val="00532B14"/>
    <w:rsid w:val="00532B83"/>
    <w:rsid w:val="00533028"/>
    <w:rsid w:val="00533191"/>
    <w:rsid w:val="00533622"/>
    <w:rsid w:val="00533BC7"/>
    <w:rsid w:val="00533CD2"/>
    <w:rsid w:val="0053403B"/>
    <w:rsid w:val="0053414F"/>
    <w:rsid w:val="0053424A"/>
    <w:rsid w:val="00534390"/>
    <w:rsid w:val="005343C8"/>
    <w:rsid w:val="0053443C"/>
    <w:rsid w:val="0053453B"/>
    <w:rsid w:val="00534609"/>
    <w:rsid w:val="0053499C"/>
    <w:rsid w:val="00534C8D"/>
    <w:rsid w:val="00534D29"/>
    <w:rsid w:val="00534F67"/>
    <w:rsid w:val="00534FBC"/>
    <w:rsid w:val="00535041"/>
    <w:rsid w:val="0053522A"/>
    <w:rsid w:val="005353D9"/>
    <w:rsid w:val="00535549"/>
    <w:rsid w:val="005357AE"/>
    <w:rsid w:val="00535951"/>
    <w:rsid w:val="005359AF"/>
    <w:rsid w:val="00535BEA"/>
    <w:rsid w:val="00535C2F"/>
    <w:rsid w:val="00535C77"/>
    <w:rsid w:val="00535C90"/>
    <w:rsid w:val="00536263"/>
    <w:rsid w:val="0053651A"/>
    <w:rsid w:val="00536883"/>
    <w:rsid w:val="00536A57"/>
    <w:rsid w:val="00536BA9"/>
    <w:rsid w:val="00536DDD"/>
    <w:rsid w:val="00536E4A"/>
    <w:rsid w:val="00536E67"/>
    <w:rsid w:val="0053708C"/>
    <w:rsid w:val="005370AF"/>
    <w:rsid w:val="0053719E"/>
    <w:rsid w:val="00537208"/>
    <w:rsid w:val="00537333"/>
    <w:rsid w:val="00537344"/>
    <w:rsid w:val="00537783"/>
    <w:rsid w:val="00537B19"/>
    <w:rsid w:val="00537B7F"/>
    <w:rsid w:val="00537C6E"/>
    <w:rsid w:val="00537E74"/>
    <w:rsid w:val="00540661"/>
    <w:rsid w:val="00540819"/>
    <w:rsid w:val="0054087F"/>
    <w:rsid w:val="0054096D"/>
    <w:rsid w:val="005409BB"/>
    <w:rsid w:val="005409C6"/>
    <w:rsid w:val="00540A1F"/>
    <w:rsid w:val="00540A7D"/>
    <w:rsid w:val="00540AC7"/>
    <w:rsid w:val="00540C86"/>
    <w:rsid w:val="00540CF2"/>
    <w:rsid w:val="00540DA5"/>
    <w:rsid w:val="0054104A"/>
    <w:rsid w:val="00541089"/>
    <w:rsid w:val="0054109E"/>
    <w:rsid w:val="005410D0"/>
    <w:rsid w:val="005411F8"/>
    <w:rsid w:val="00541495"/>
    <w:rsid w:val="0054159B"/>
    <w:rsid w:val="005416A9"/>
    <w:rsid w:val="005417B3"/>
    <w:rsid w:val="00541B94"/>
    <w:rsid w:val="00541C36"/>
    <w:rsid w:val="00541DB8"/>
    <w:rsid w:val="00541E5C"/>
    <w:rsid w:val="005421BF"/>
    <w:rsid w:val="005421CB"/>
    <w:rsid w:val="00542261"/>
    <w:rsid w:val="00542956"/>
    <w:rsid w:val="00542D46"/>
    <w:rsid w:val="00542E41"/>
    <w:rsid w:val="00542F7E"/>
    <w:rsid w:val="005430C5"/>
    <w:rsid w:val="00543236"/>
    <w:rsid w:val="00543317"/>
    <w:rsid w:val="00543662"/>
    <w:rsid w:val="0054380A"/>
    <w:rsid w:val="005439E8"/>
    <w:rsid w:val="005444AE"/>
    <w:rsid w:val="005444F8"/>
    <w:rsid w:val="005444FE"/>
    <w:rsid w:val="00544552"/>
    <w:rsid w:val="00544CF4"/>
    <w:rsid w:val="00544E95"/>
    <w:rsid w:val="00545638"/>
    <w:rsid w:val="0054567C"/>
    <w:rsid w:val="005459F3"/>
    <w:rsid w:val="00545ADF"/>
    <w:rsid w:val="00545E53"/>
    <w:rsid w:val="00545ED3"/>
    <w:rsid w:val="00545EE3"/>
    <w:rsid w:val="005461C4"/>
    <w:rsid w:val="005461CB"/>
    <w:rsid w:val="005464DA"/>
    <w:rsid w:val="005470D5"/>
    <w:rsid w:val="00547127"/>
    <w:rsid w:val="005471B4"/>
    <w:rsid w:val="00547A9E"/>
    <w:rsid w:val="00547C70"/>
    <w:rsid w:val="00547F3A"/>
    <w:rsid w:val="005503DB"/>
    <w:rsid w:val="0055079A"/>
    <w:rsid w:val="00550B00"/>
    <w:rsid w:val="00550BB6"/>
    <w:rsid w:val="0055111D"/>
    <w:rsid w:val="00551209"/>
    <w:rsid w:val="00551479"/>
    <w:rsid w:val="005514D7"/>
    <w:rsid w:val="00551613"/>
    <w:rsid w:val="00551AD2"/>
    <w:rsid w:val="00551F1A"/>
    <w:rsid w:val="0055257B"/>
    <w:rsid w:val="005529A7"/>
    <w:rsid w:val="00552DA0"/>
    <w:rsid w:val="00553555"/>
    <w:rsid w:val="00553579"/>
    <w:rsid w:val="00553AC9"/>
    <w:rsid w:val="00553B41"/>
    <w:rsid w:val="00553BB6"/>
    <w:rsid w:val="00553D58"/>
    <w:rsid w:val="005541B3"/>
    <w:rsid w:val="0055469D"/>
    <w:rsid w:val="005546AB"/>
    <w:rsid w:val="005547AD"/>
    <w:rsid w:val="00554A2D"/>
    <w:rsid w:val="00554D2A"/>
    <w:rsid w:val="00554DBD"/>
    <w:rsid w:val="00554E29"/>
    <w:rsid w:val="0055507E"/>
    <w:rsid w:val="0055508C"/>
    <w:rsid w:val="005552F7"/>
    <w:rsid w:val="00555315"/>
    <w:rsid w:val="0055536E"/>
    <w:rsid w:val="00555E19"/>
    <w:rsid w:val="0055615D"/>
    <w:rsid w:val="00556264"/>
    <w:rsid w:val="005563B4"/>
    <w:rsid w:val="0055643B"/>
    <w:rsid w:val="00556457"/>
    <w:rsid w:val="00556633"/>
    <w:rsid w:val="0055674E"/>
    <w:rsid w:val="0055678D"/>
    <w:rsid w:val="00556AE1"/>
    <w:rsid w:val="00556BFC"/>
    <w:rsid w:val="00556DB3"/>
    <w:rsid w:val="00556E9C"/>
    <w:rsid w:val="00556FE2"/>
    <w:rsid w:val="00557062"/>
    <w:rsid w:val="0055716C"/>
    <w:rsid w:val="005571E3"/>
    <w:rsid w:val="0055728B"/>
    <w:rsid w:val="005572F2"/>
    <w:rsid w:val="00557374"/>
    <w:rsid w:val="0055745E"/>
    <w:rsid w:val="00557609"/>
    <w:rsid w:val="005577CD"/>
    <w:rsid w:val="005579F8"/>
    <w:rsid w:val="00557A56"/>
    <w:rsid w:val="00560182"/>
    <w:rsid w:val="0056029E"/>
    <w:rsid w:val="005607AB"/>
    <w:rsid w:val="00560B01"/>
    <w:rsid w:val="00560DD6"/>
    <w:rsid w:val="00560ED0"/>
    <w:rsid w:val="0056135A"/>
    <w:rsid w:val="00561527"/>
    <w:rsid w:val="005615E1"/>
    <w:rsid w:val="0056170A"/>
    <w:rsid w:val="00562116"/>
    <w:rsid w:val="005623A2"/>
    <w:rsid w:val="00562759"/>
    <w:rsid w:val="00562945"/>
    <w:rsid w:val="00562C52"/>
    <w:rsid w:val="00562CB5"/>
    <w:rsid w:val="00563055"/>
    <w:rsid w:val="005633AB"/>
    <w:rsid w:val="00563617"/>
    <w:rsid w:val="0056367A"/>
    <w:rsid w:val="005637A5"/>
    <w:rsid w:val="005644AA"/>
    <w:rsid w:val="005647E2"/>
    <w:rsid w:val="00564921"/>
    <w:rsid w:val="0056526B"/>
    <w:rsid w:val="00565271"/>
    <w:rsid w:val="005654A7"/>
    <w:rsid w:val="00565638"/>
    <w:rsid w:val="0056576D"/>
    <w:rsid w:val="005657FC"/>
    <w:rsid w:val="00565C26"/>
    <w:rsid w:val="00565C44"/>
    <w:rsid w:val="00565CCB"/>
    <w:rsid w:val="00565CCE"/>
    <w:rsid w:val="00565F90"/>
    <w:rsid w:val="0056604D"/>
    <w:rsid w:val="00566246"/>
    <w:rsid w:val="005662A8"/>
    <w:rsid w:val="00566335"/>
    <w:rsid w:val="005663BD"/>
    <w:rsid w:val="005664A0"/>
    <w:rsid w:val="005664E6"/>
    <w:rsid w:val="005665A3"/>
    <w:rsid w:val="0056669C"/>
    <w:rsid w:val="005667B2"/>
    <w:rsid w:val="005667F6"/>
    <w:rsid w:val="00566898"/>
    <w:rsid w:val="00566A40"/>
    <w:rsid w:val="00566CB9"/>
    <w:rsid w:val="00566DE5"/>
    <w:rsid w:val="00566E64"/>
    <w:rsid w:val="0056707B"/>
    <w:rsid w:val="005671CD"/>
    <w:rsid w:val="00567226"/>
    <w:rsid w:val="00567362"/>
    <w:rsid w:val="005677EC"/>
    <w:rsid w:val="00567FA3"/>
    <w:rsid w:val="00570285"/>
    <w:rsid w:val="0057035C"/>
    <w:rsid w:val="00570518"/>
    <w:rsid w:val="00570601"/>
    <w:rsid w:val="00570C7E"/>
    <w:rsid w:val="00570CA9"/>
    <w:rsid w:val="00570D6D"/>
    <w:rsid w:val="00570E18"/>
    <w:rsid w:val="00570EB2"/>
    <w:rsid w:val="00570FC6"/>
    <w:rsid w:val="00571074"/>
    <w:rsid w:val="0057120F"/>
    <w:rsid w:val="00571224"/>
    <w:rsid w:val="0057131F"/>
    <w:rsid w:val="005713F1"/>
    <w:rsid w:val="005714B1"/>
    <w:rsid w:val="00571508"/>
    <w:rsid w:val="00571532"/>
    <w:rsid w:val="00571796"/>
    <w:rsid w:val="00571A25"/>
    <w:rsid w:val="00571BB7"/>
    <w:rsid w:val="00571C6D"/>
    <w:rsid w:val="00571CB6"/>
    <w:rsid w:val="00571D86"/>
    <w:rsid w:val="005720F2"/>
    <w:rsid w:val="005724D8"/>
    <w:rsid w:val="005725B7"/>
    <w:rsid w:val="005726BA"/>
    <w:rsid w:val="0057274C"/>
    <w:rsid w:val="005727BD"/>
    <w:rsid w:val="005728E4"/>
    <w:rsid w:val="00572A06"/>
    <w:rsid w:val="00572B6C"/>
    <w:rsid w:val="005731C4"/>
    <w:rsid w:val="0057356E"/>
    <w:rsid w:val="005735F3"/>
    <w:rsid w:val="005735F7"/>
    <w:rsid w:val="0057396C"/>
    <w:rsid w:val="00573A30"/>
    <w:rsid w:val="00573E5C"/>
    <w:rsid w:val="00573FC7"/>
    <w:rsid w:val="005740EB"/>
    <w:rsid w:val="0057437C"/>
    <w:rsid w:val="0057444F"/>
    <w:rsid w:val="00574483"/>
    <w:rsid w:val="0057449C"/>
    <w:rsid w:val="00574599"/>
    <w:rsid w:val="00574A9C"/>
    <w:rsid w:val="00574D7F"/>
    <w:rsid w:val="00574EB6"/>
    <w:rsid w:val="00574F62"/>
    <w:rsid w:val="0057500A"/>
    <w:rsid w:val="005753C8"/>
    <w:rsid w:val="005754AE"/>
    <w:rsid w:val="005755E8"/>
    <w:rsid w:val="0057575C"/>
    <w:rsid w:val="00575A01"/>
    <w:rsid w:val="00575D55"/>
    <w:rsid w:val="005760F3"/>
    <w:rsid w:val="0057630B"/>
    <w:rsid w:val="005763C0"/>
    <w:rsid w:val="0057665C"/>
    <w:rsid w:val="00576C04"/>
    <w:rsid w:val="00576E34"/>
    <w:rsid w:val="00576F81"/>
    <w:rsid w:val="00577140"/>
    <w:rsid w:val="0057749A"/>
    <w:rsid w:val="00577EDA"/>
    <w:rsid w:val="0058052D"/>
    <w:rsid w:val="0058069F"/>
    <w:rsid w:val="00580B2E"/>
    <w:rsid w:val="00580CD8"/>
    <w:rsid w:val="00580E5F"/>
    <w:rsid w:val="00580EB1"/>
    <w:rsid w:val="00580F25"/>
    <w:rsid w:val="00581015"/>
    <w:rsid w:val="00581023"/>
    <w:rsid w:val="00581139"/>
    <w:rsid w:val="00581621"/>
    <w:rsid w:val="00581A69"/>
    <w:rsid w:val="00581A88"/>
    <w:rsid w:val="00581AE7"/>
    <w:rsid w:val="00581BE0"/>
    <w:rsid w:val="0058208D"/>
    <w:rsid w:val="0058227E"/>
    <w:rsid w:val="005828B6"/>
    <w:rsid w:val="00582A6E"/>
    <w:rsid w:val="00582B76"/>
    <w:rsid w:val="00582BAB"/>
    <w:rsid w:val="00582C3E"/>
    <w:rsid w:val="00582C92"/>
    <w:rsid w:val="00582D52"/>
    <w:rsid w:val="00582E20"/>
    <w:rsid w:val="005830E1"/>
    <w:rsid w:val="005831D5"/>
    <w:rsid w:val="0058331C"/>
    <w:rsid w:val="00583355"/>
    <w:rsid w:val="005835C5"/>
    <w:rsid w:val="0058374D"/>
    <w:rsid w:val="005839C3"/>
    <w:rsid w:val="00583A3D"/>
    <w:rsid w:val="00583C88"/>
    <w:rsid w:val="00583CC1"/>
    <w:rsid w:val="00583F34"/>
    <w:rsid w:val="005844D7"/>
    <w:rsid w:val="00584AD9"/>
    <w:rsid w:val="00584B2E"/>
    <w:rsid w:val="00584BBD"/>
    <w:rsid w:val="00585008"/>
    <w:rsid w:val="0058508D"/>
    <w:rsid w:val="00585177"/>
    <w:rsid w:val="0058525E"/>
    <w:rsid w:val="0058532A"/>
    <w:rsid w:val="005854AC"/>
    <w:rsid w:val="0058550B"/>
    <w:rsid w:val="00585531"/>
    <w:rsid w:val="00585697"/>
    <w:rsid w:val="0058588D"/>
    <w:rsid w:val="00585A0A"/>
    <w:rsid w:val="00586109"/>
    <w:rsid w:val="00586258"/>
    <w:rsid w:val="00586303"/>
    <w:rsid w:val="005863AC"/>
    <w:rsid w:val="005863E3"/>
    <w:rsid w:val="0058681C"/>
    <w:rsid w:val="005868DA"/>
    <w:rsid w:val="00586C15"/>
    <w:rsid w:val="00587213"/>
    <w:rsid w:val="00587528"/>
    <w:rsid w:val="0058753C"/>
    <w:rsid w:val="005878F5"/>
    <w:rsid w:val="00587A4B"/>
    <w:rsid w:val="00587A83"/>
    <w:rsid w:val="00587BDD"/>
    <w:rsid w:val="00587E60"/>
    <w:rsid w:val="00587ED6"/>
    <w:rsid w:val="00587F0B"/>
    <w:rsid w:val="00590534"/>
    <w:rsid w:val="0059069B"/>
    <w:rsid w:val="00590788"/>
    <w:rsid w:val="0059086E"/>
    <w:rsid w:val="00590971"/>
    <w:rsid w:val="00590B16"/>
    <w:rsid w:val="00590EC3"/>
    <w:rsid w:val="0059106B"/>
    <w:rsid w:val="005910B0"/>
    <w:rsid w:val="0059112B"/>
    <w:rsid w:val="00591146"/>
    <w:rsid w:val="0059114C"/>
    <w:rsid w:val="00591277"/>
    <w:rsid w:val="005915E2"/>
    <w:rsid w:val="00591745"/>
    <w:rsid w:val="00591885"/>
    <w:rsid w:val="00591C15"/>
    <w:rsid w:val="00591C9C"/>
    <w:rsid w:val="00591D2A"/>
    <w:rsid w:val="00592169"/>
    <w:rsid w:val="005924DA"/>
    <w:rsid w:val="00592652"/>
    <w:rsid w:val="0059288D"/>
    <w:rsid w:val="005928BE"/>
    <w:rsid w:val="00592922"/>
    <w:rsid w:val="00592BDC"/>
    <w:rsid w:val="00593068"/>
    <w:rsid w:val="005931BE"/>
    <w:rsid w:val="00593355"/>
    <w:rsid w:val="00593520"/>
    <w:rsid w:val="00593D65"/>
    <w:rsid w:val="00593D78"/>
    <w:rsid w:val="00593DF2"/>
    <w:rsid w:val="0059400F"/>
    <w:rsid w:val="00594121"/>
    <w:rsid w:val="00594300"/>
    <w:rsid w:val="005945C2"/>
    <w:rsid w:val="00594688"/>
    <w:rsid w:val="0059485A"/>
    <w:rsid w:val="005948DA"/>
    <w:rsid w:val="005949F6"/>
    <w:rsid w:val="00594AEA"/>
    <w:rsid w:val="00594B9E"/>
    <w:rsid w:val="00594E6F"/>
    <w:rsid w:val="00594EF0"/>
    <w:rsid w:val="0059509F"/>
    <w:rsid w:val="0059556E"/>
    <w:rsid w:val="0059583E"/>
    <w:rsid w:val="00595892"/>
    <w:rsid w:val="00595A42"/>
    <w:rsid w:val="00595D5F"/>
    <w:rsid w:val="00595DC6"/>
    <w:rsid w:val="00596091"/>
    <w:rsid w:val="005960DD"/>
    <w:rsid w:val="005964C0"/>
    <w:rsid w:val="0059650D"/>
    <w:rsid w:val="0059659C"/>
    <w:rsid w:val="005965B3"/>
    <w:rsid w:val="00596E70"/>
    <w:rsid w:val="00596EBD"/>
    <w:rsid w:val="00597255"/>
    <w:rsid w:val="00597388"/>
    <w:rsid w:val="00597671"/>
    <w:rsid w:val="005976C7"/>
    <w:rsid w:val="00597906"/>
    <w:rsid w:val="005979B6"/>
    <w:rsid w:val="00597B37"/>
    <w:rsid w:val="00597B3F"/>
    <w:rsid w:val="00597DC8"/>
    <w:rsid w:val="00597DD4"/>
    <w:rsid w:val="005A0230"/>
    <w:rsid w:val="005A04FA"/>
    <w:rsid w:val="005A0650"/>
    <w:rsid w:val="005A0652"/>
    <w:rsid w:val="005A068C"/>
    <w:rsid w:val="005A0874"/>
    <w:rsid w:val="005A0903"/>
    <w:rsid w:val="005A0BF4"/>
    <w:rsid w:val="005A0FE4"/>
    <w:rsid w:val="005A1044"/>
    <w:rsid w:val="005A124E"/>
    <w:rsid w:val="005A13E3"/>
    <w:rsid w:val="005A169E"/>
    <w:rsid w:val="005A16F7"/>
    <w:rsid w:val="005A1725"/>
    <w:rsid w:val="005A199D"/>
    <w:rsid w:val="005A1AB4"/>
    <w:rsid w:val="005A1AC0"/>
    <w:rsid w:val="005A1B76"/>
    <w:rsid w:val="005A1C82"/>
    <w:rsid w:val="005A2036"/>
    <w:rsid w:val="005A2123"/>
    <w:rsid w:val="005A218C"/>
    <w:rsid w:val="005A219A"/>
    <w:rsid w:val="005A2243"/>
    <w:rsid w:val="005A26CB"/>
    <w:rsid w:val="005A27FE"/>
    <w:rsid w:val="005A2AC2"/>
    <w:rsid w:val="005A2B5D"/>
    <w:rsid w:val="005A2CCB"/>
    <w:rsid w:val="005A2E48"/>
    <w:rsid w:val="005A31A2"/>
    <w:rsid w:val="005A368D"/>
    <w:rsid w:val="005A371A"/>
    <w:rsid w:val="005A382D"/>
    <w:rsid w:val="005A3900"/>
    <w:rsid w:val="005A3FEC"/>
    <w:rsid w:val="005A40A7"/>
    <w:rsid w:val="005A41D5"/>
    <w:rsid w:val="005A422E"/>
    <w:rsid w:val="005A440F"/>
    <w:rsid w:val="005A47EB"/>
    <w:rsid w:val="005A4A04"/>
    <w:rsid w:val="005A4B8B"/>
    <w:rsid w:val="005A4C0E"/>
    <w:rsid w:val="005A4CBB"/>
    <w:rsid w:val="005A4E2B"/>
    <w:rsid w:val="005A5437"/>
    <w:rsid w:val="005A5537"/>
    <w:rsid w:val="005A5969"/>
    <w:rsid w:val="005A5A7D"/>
    <w:rsid w:val="005A5B29"/>
    <w:rsid w:val="005A5C2C"/>
    <w:rsid w:val="005A5D0C"/>
    <w:rsid w:val="005A5F95"/>
    <w:rsid w:val="005A5FA3"/>
    <w:rsid w:val="005A5FB0"/>
    <w:rsid w:val="005A6177"/>
    <w:rsid w:val="005A62A5"/>
    <w:rsid w:val="005A66D8"/>
    <w:rsid w:val="005A672A"/>
    <w:rsid w:val="005A68CB"/>
    <w:rsid w:val="005A692C"/>
    <w:rsid w:val="005A6A80"/>
    <w:rsid w:val="005A6B18"/>
    <w:rsid w:val="005A6F62"/>
    <w:rsid w:val="005A7118"/>
    <w:rsid w:val="005A7350"/>
    <w:rsid w:val="005A7678"/>
    <w:rsid w:val="005A7693"/>
    <w:rsid w:val="005A76C7"/>
    <w:rsid w:val="005A7ACE"/>
    <w:rsid w:val="005A7D3B"/>
    <w:rsid w:val="005A7DB6"/>
    <w:rsid w:val="005A7F50"/>
    <w:rsid w:val="005B006F"/>
    <w:rsid w:val="005B0A24"/>
    <w:rsid w:val="005B0A4A"/>
    <w:rsid w:val="005B0A4E"/>
    <w:rsid w:val="005B0A7D"/>
    <w:rsid w:val="005B0AA9"/>
    <w:rsid w:val="005B0BE0"/>
    <w:rsid w:val="005B0C73"/>
    <w:rsid w:val="005B0D01"/>
    <w:rsid w:val="005B0FB0"/>
    <w:rsid w:val="005B1458"/>
    <w:rsid w:val="005B16F6"/>
    <w:rsid w:val="005B17AC"/>
    <w:rsid w:val="005B1983"/>
    <w:rsid w:val="005B2028"/>
    <w:rsid w:val="005B2338"/>
    <w:rsid w:val="005B258F"/>
    <w:rsid w:val="005B2859"/>
    <w:rsid w:val="005B37EF"/>
    <w:rsid w:val="005B397C"/>
    <w:rsid w:val="005B3B96"/>
    <w:rsid w:val="005B3FE6"/>
    <w:rsid w:val="005B422D"/>
    <w:rsid w:val="005B43E5"/>
    <w:rsid w:val="005B4522"/>
    <w:rsid w:val="005B4752"/>
    <w:rsid w:val="005B478D"/>
    <w:rsid w:val="005B47A7"/>
    <w:rsid w:val="005B499D"/>
    <w:rsid w:val="005B4AFB"/>
    <w:rsid w:val="005B4C63"/>
    <w:rsid w:val="005B4FA1"/>
    <w:rsid w:val="005B53A3"/>
    <w:rsid w:val="005B574C"/>
    <w:rsid w:val="005B5B44"/>
    <w:rsid w:val="005B5C89"/>
    <w:rsid w:val="005B5E55"/>
    <w:rsid w:val="005B605D"/>
    <w:rsid w:val="005B62CE"/>
    <w:rsid w:val="005B62DE"/>
    <w:rsid w:val="005B68A6"/>
    <w:rsid w:val="005B6B3A"/>
    <w:rsid w:val="005B7292"/>
    <w:rsid w:val="005B74EE"/>
    <w:rsid w:val="005B77FB"/>
    <w:rsid w:val="005B7D75"/>
    <w:rsid w:val="005C0023"/>
    <w:rsid w:val="005C0329"/>
    <w:rsid w:val="005C0377"/>
    <w:rsid w:val="005C043E"/>
    <w:rsid w:val="005C0491"/>
    <w:rsid w:val="005C10B1"/>
    <w:rsid w:val="005C1157"/>
    <w:rsid w:val="005C11CE"/>
    <w:rsid w:val="005C178C"/>
    <w:rsid w:val="005C1852"/>
    <w:rsid w:val="005C190D"/>
    <w:rsid w:val="005C1D64"/>
    <w:rsid w:val="005C1DB7"/>
    <w:rsid w:val="005C1EB1"/>
    <w:rsid w:val="005C1F2E"/>
    <w:rsid w:val="005C1F89"/>
    <w:rsid w:val="005C1F97"/>
    <w:rsid w:val="005C20DA"/>
    <w:rsid w:val="005C25D1"/>
    <w:rsid w:val="005C280D"/>
    <w:rsid w:val="005C29A0"/>
    <w:rsid w:val="005C302C"/>
    <w:rsid w:val="005C3103"/>
    <w:rsid w:val="005C33A9"/>
    <w:rsid w:val="005C354B"/>
    <w:rsid w:val="005C3907"/>
    <w:rsid w:val="005C406A"/>
    <w:rsid w:val="005C4111"/>
    <w:rsid w:val="005C4295"/>
    <w:rsid w:val="005C42B5"/>
    <w:rsid w:val="005C43B3"/>
    <w:rsid w:val="005C44F0"/>
    <w:rsid w:val="005C45A0"/>
    <w:rsid w:val="005C46D0"/>
    <w:rsid w:val="005C494A"/>
    <w:rsid w:val="005C49F7"/>
    <w:rsid w:val="005C4E68"/>
    <w:rsid w:val="005C4EA5"/>
    <w:rsid w:val="005C4F66"/>
    <w:rsid w:val="005C50B4"/>
    <w:rsid w:val="005C5292"/>
    <w:rsid w:val="005C5302"/>
    <w:rsid w:val="005C5485"/>
    <w:rsid w:val="005C5523"/>
    <w:rsid w:val="005C5524"/>
    <w:rsid w:val="005C55A7"/>
    <w:rsid w:val="005C56DD"/>
    <w:rsid w:val="005C58F4"/>
    <w:rsid w:val="005C5963"/>
    <w:rsid w:val="005C5C76"/>
    <w:rsid w:val="005C5C8B"/>
    <w:rsid w:val="005C5D78"/>
    <w:rsid w:val="005C5E28"/>
    <w:rsid w:val="005C5F38"/>
    <w:rsid w:val="005C5F43"/>
    <w:rsid w:val="005C60D0"/>
    <w:rsid w:val="005C614B"/>
    <w:rsid w:val="005C623F"/>
    <w:rsid w:val="005C65B7"/>
    <w:rsid w:val="005C65F8"/>
    <w:rsid w:val="005C684D"/>
    <w:rsid w:val="005C6A00"/>
    <w:rsid w:val="005C74A9"/>
    <w:rsid w:val="005C7642"/>
    <w:rsid w:val="005C7692"/>
    <w:rsid w:val="005C78BA"/>
    <w:rsid w:val="005C7A7A"/>
    <w:rsid w:val="005C7E99"/>
    <w:rsid w:val="005C7F9C"/>
    <w:rsid w:val="005D0164"/>
    <w:rsid w:val="005D01AC"/>
    <w:rsid w:val="005D080D"/>
    <w:rsid w:val="005D085D"/>
    <w:rsid w:val="005D089F"/>
    <w:rsid w:val="005D0994"/>
    <w:rsid w:val="005D0B21"/>
    <w:rsid w:val="005D0DD4"/>
    <w:rsid w:val="005D0DF8"/>
    <w:rsid w:val="005D0F3C"/>
    <w:rsid w:val="005D1001"/>
    <w:rsid w:val="005D1243"/>
    <w:rsid w:val="005D1A3D"/>
    <w:rsid w:val="005D1F25"/>
    <w:rsid w:val="005D201E"/>
    <w:rsid w:val="005D20BB"/>
    <w:rsid w:val="005D2495"/>
    <w:rsid w:val="005D256B"/>
    <w:rsid w:val="005D2A72"/>
    <w:rsid w:val="005D2AE0"/>
    <w:rsid w:val="005D3067"/>
    <w:rsid w:val="005D324C"/>
    <w:rsid w:val="005D32D9"/>
    <w:rsid w:val="005D3647"/>
    <w:rsid w:val="005D36E9"/>
    <w:rsid w:val="005D3834"/>
    <w:rsid w:val="005D3EFA"/>
    <w:rsid w:val="005D3F15"/>
    <w:rsid w:val="005D4018"/>
    <w:rsid w:val="005D464D"/>
    <w:rsid w:val="005D4736"/>
    <w:rsid w:val="005D47B2"/>
    <w:rsid w:val="005D480D"/>
    <w:rsid w:val="005D4A5C"/>
    <w:rsid w:val="005D4AEA"/>
    <w:rsid w:val="005D4CB7"/>
    <w:rsid w:val="005D4E99"/>
    <w:rsid w:val="005D4EC5"/>
    <w:rsid w:val="005D4F8C"/>
    <w:rsid w:val="005D5078"/>
    <w:rsid w:val="005D5147"/>
    <w:rsid w:val="005D5269"/>
    <w:rsid w:val="005D534D"/>
    <w:rsid w:val="005D5350"/>
    <w:rsid w:val="005D53D5"/>
    <w:rsid w:val="005D5401"/>
    <w:rsid w:val="005D5731"/>
    <w:rsid w:val="005D5954"/>
    <w:rsid w:val="005D5DDD"/>
    <w:rsid w:val="005D606A"/>
    <w:rsid w:val="005D61E7"/>
    <w:rsid w:val="005D62E5"/>
    <w:rsid w:val="005D6327"/>
    <w:rsid w:val="005D6341"/>
    <w:rsid w:val="005D6483"/>
    <w:rsid w:val="005D6692"/>
    <w:rsid w:val="005D681D"/>
    <w:rsid w:val="005D68A4"/>
    <w:rsid w:val="005D6C8E"/>
    <w:rsid w:val="005D6CC3"/>
    <w:rsid w:val="005D6EA1"/>
    <w:rsid w:val="005D6F1A"/>
    <w:rsid w:val="005D7423"/>
    <w:rsid w:val="005D759F"/>
    <w:rsid w:val="005D7739"/>
    <w:rsid w:val="005D78A0"/>
    <w:rsid w:val="005D792B"/>
    <w:rsid w:val="005D7943"/>
    <w:rsid w:val="005D7B36"/>
    <w:rsid w:val="005D7D49"/>
    <w:rsid w:val="005D7F18"/>
    <w:rsid w:val="005E0052"/>
    <w:rsid w:val="005E016B"/>
    <w:rsid w:val="005E01F9"/>
    <w:rsid w:val="005E02B0"/>
    <w:rsid w:val="005E0A54"/>
    <w:rsid w:val="005E0D90"/>
    <w:rsid w:val="005E0F6E"/>
    <w:rsid w:val="005E0F8B"/>
    <w:rsid w:val="005E13CB"/>
    <w:rsid w:val="005E17EC"/>
    <w:rsid w:val="005E1E6D"/>
    <w:rsid w:val="005E206F"/>
    <w:rsid w:val="005E22E9"/>
    <w:rsid w:val="005E2373"/>
    <w:rsid w:val="005E2641"/>
    <w:rsid w:val="005E269E"/>
    <w:rsid w:val="005E2A77"/>
    <w:rsid w:val="005E2D0B"/>
    <w:rsid w:val="005E3298"/>
    <w:rsid w:val="005E32C3"/>
    <w:rsid w:val="005E39BA"/>
    <w:rsid w:val="005E3AD2"/>
    <w:rsid w:val="005E4270"/>
    <w:rsid w:val="005E4467"/>
    <w:rsid w:val="005E49D0"/>
    <w:rsid w:val="005E4B2B"/>
    <w:rsid w:val="005E4BB5"/>
    <w:rsid w:val="005E4D3F"/>
    <w:rsid w:val="005E4E33"/>
    <w:rsid w:val="005E5055"/>
    <w:rsid w:val="005E55B4"/>
    <w:rsid w:val="005E56AA"/>
    <w:rsid w:val="005E582F"/>
    <w:rsid w:val="005E587C"/>
    <w:rsid w:val="005E5995"/>
    <w:rsid w:val="005E5E2A"/>
    <w:rsid w:val="005E5E7C"/>
    <w:rsid w:val="005E603A"/>
    <w:rsid w:val="005E6463"/>
    <w:rsid w:val="005E660D"/>
    <w:rsid w:val="005E6BB3"/>
    <w:rsid w:val="005E6E4F"/>
    <w:rsid w:val="005E702E"/>
    <w:rsid w:val="005E727D"/>
    <w:rsid w:val="005E73D7"/>
    <w:rsid w:val="005E74E3"/>
    <w:rsid w:val="005E7597"/>
    <w:rsid w:val="005E798E"/>
    <w:rsid w:val="005E7DC8"/>
    <w:rsid w:val="005E7F21"/>
    <w:rsid w:val="005F038C"/>
    <w:rsid w:val="005F06A9"/>
    <w:rsid w:val="005F0946"/>
    <w:rsid w:val="005F0D8C"/>
    <w:rsid w:val="005F1103"/>
    <w:rsid w:val="005F13FB"/>
    <w:rsid w:val="005F1412"/>
    <w:rsid w:val="005F1458"/>
    <w:rsid w:val="005F14FC"/>
    <w:rsid w:val="005F153F"/>
    <w:rsid w:val="005F1A3E"/>
    <w:rsid w:val="005F1B0D"/>
    <w:rsid w:val="005F1DCB"/>
    <w:rsid w:val="005F1E84"/>
    <w:rsid w:val="005F2299"/>
    <w:rsid w:val="005F22D9"/>
    <w:rsid w:val="005F241B"/>
    <w:rsid w:val="005F2578"/>
    <w:rsid w:val="005F28C3"/>
    <w:rsid w:val="005F2ADD"/>
    <w:rsid w:val="005F2D1F"/>
    <w:rsid w:val="005F2EF1"/>
    <w:rsid w:val="005F3A4F"/>
    <w:rsid w:val="005F3AAE"/>
    <w:rsid w:val="005F3B35"/>
    <w:rsid w:val="005F3FAA"/>
    <w:rsid w:val="005F3FFB"/>
    <w:rsid w:val="005F44F3"/>
    <w:rsid w:val="005F45A9"/>
    <w:rsid w:val="005F4ACF"/>
    <w:rsid w:val="005F4B5D"/>
    <w:rsid w:val="005F4C76"/>
    <w:rsid w:val="005F535E"/>
    <w:rsid w:val="005F579C"/>
    <w:rsid w:val="005F57F6"/>
    <w:rsid w:val="005F5A8F"/>
    <w:rsid w:val="005F5AA4"/>
    <w:rsid w:val="005F5B83"/>
    <w:rsid w:val="005F5E0C"/>
    <w:rsid w:val="005F5E34"/>
    <w:rsid w:val="005F659C"/>
    <w:rsid w:val="005F67E5"/>
    <w:rsid w:val="005F699D"/>
    <w:rsid w:val="005F6B7B"/>
    <w:rsid w:val="005F6BDB"/>
    <w:rsid w:val="005F6EE8"/>
    <w:rsid w:val="005F7361"/>
    <w:rsid w:val="005F7433"/>
    <w:rsid w:val="005F769D"/>
    <w:rsid w:val="005F7B7F"/>
    <w:rsid w:val="005F7D01"/>
    <w:rsid w:val="00600218"/>
    <w:rsid w:val="006002C2"/>
    <w:rsid w:val="00600313"/>
    <w:rsid w:val="0060050A"/>
    <w:rsid w:val="00600747"/>
    <w:rsid w:val="00600BBC"/>
    <w:rsid w:val="00600DCC"/>
    <w:rsid w:val="00600F5F"/>
    <w:rsid w:val="006011C7"/>
    <w:rsid w:val="006013CC"/>
    <w:rsid w:val="006015BE"/>
    <w:rsid w:val="0060170C"/>
    <w:rsid w:val="00601781"/>
    <w:rsid w:val="006018E7"/>
    <w:rsid w:val="00601B8A"/>
    <w:rsid w:val="00601C95"/>
    <w:rsid w:val="00601D69"/>
    <w:rsid w:val="00601EC2"/>
    <w:rsid w:val="006020A7"/>
    <w:rsid w:val="0060211B"/>
    <w:rsid w:val="00602673"/>
    <w:rsid w:val="00602749"/>
    <w:rsid w:val="00602C46"/>
    <w:rsid w:val="00602C91"/>
    <w:rsid w:val="00602D1C"/>
    <w:rsid w:val="006033EE"/>
    <w:rsid w:val="0060391C"/>
    <w:rsid w:val="00603B97"/>
    <w:rsid w:val="00603BF9"/>
    <w:rsid w:val="006040AE"/>
    <w:rsid w:val="00604190"/>
    <w:rsid w:val="00604449"/>
    <w:rsid w:val="00604528"/>
    <w:rsid w:val="00604650"/>
    <w:rsid w:val="006048BA"/>
    <w:rsid w:val="00605074"/>
    <w:rsid w:val="006052A4"/>
    <w:rsid w:val="00605539"/>
    <w:rsid w:val="00605622"/>
    <w:rsid w:val="00605772"/>
    <w:rsid w:val="006057C8"/>
    <w:rsid w:val="006058A4"/>
    <w:rsid w:val="00605C71"/>
    <w:rsid w:val="00605D24"/>
    <w:rsid w:val="00605D88"/>
    <w:rsid w:val="00605E2E"/>
    <w:rsid w:val="00605E82"/>
    <w:rsid w:val="00605EB3"/>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100AF"/>
    <w:rsid w:val="00610D19"/>
    <w:rsid w:val="0061119C"/>
    <w:rsid w:val="006117FE"/>
    <w:rsid w:val="0061181C"/>
    <w:rsid w:val="00611AE0"/>
    <w:rsid w:val="00611C13"/>
    <w:rsid w:val="00611FCA"/>
    <w:rsid w:val="006120A8"/>
    <w:rsid w:val="00612443"/>
    <w:rsid w:val="006124AB"/>
    <w:rsid w:val="006125FF"/>
    <w:rsid w:val="0061274D"/>
    <w:rsid w:val="00612819"/>
    <w:rsid w:val="00612904"/>
    <w:rsid w:val="00612A23"/>
    <w:rsid w:val="00612AB9"/>
    <w:rsid w:val="00612B5C"/>
    <w:rsid w:val="00612C80"/>
    <w:rsid w:val="00612CE7"/>
    <w:rsid w:val="00612D58"/>
    <w:rsid w:val="00613434"/>
    <w:rsid w:val="00613882"/>
    <w:rsid w:val="00613989"/>
    <w:rsid w:val="00613A1E"/>
    <w:rsid w:val="00613C96"/>
    <w:rsid w:val="00613CAD"/>
    <w:rsid w:val="00613CD1"/>
    <w:rsid w:val="00613E0B"/>
    <w:rsid w:val="00613F10"/>
    <w:rsid w:val="00614566"/>
    <w:rsid w:val="00614888"/>
    <w:rsid w:val="006149A5"/>
    <w:rsid w:val="00614A31"/>
    <w:rsid w:val="00614A3B"/>
    <w:rsid w:val="00614BA0"/>
    <w:rsid w:val="00614BCC"/>
    <w:rsid w:val="00614D10"/>
    <w:rsid w:val="006150D4"/>
    <w:rsid w:val="006155C0"/>
    <w:rsid w:val="006155D5"/>
    <w:rsid w:val="00615694"/>
    <w:rsid w:val="006157FC"/>
    <w:rsid w:val="00615838"/>
    <w:rsid w:val="00615976"/>
    <w:rsid w:val="00615A4F"/>
    <w:rsid w:val="00615D3C"/>
    <w:rsid w:val="006163A6"/>
    <w:rsid w:val="0061652F"/>
    <w:rsid w:val="00616817"/>
    <w:rsid w:val="0061685C"/>
    <w:rsid w:val="006169E0"/>
    <w:rsid w:val="00616AC1"/>
    <w:rsid w:val="00616D15"/>
    <w:rsid w:val="00617246"/>
    <w:rsid w:val="006174C7"/>
    <w:rsid w:val="00617600"/>
    <w:rsid w:val="00617750"/>
    <w:rsid w:val="006179B6"/>
    <w:rsid w:val="00617A4F"/>
    <w:rsid w:val="00617AE6"/>
    <w:rsid w:val="00617B34"/>
    <w:rsid w:val="00617EB9"/>
    <w:rsid w:val="00620842"/>
    <w:rsid w:val="006209B8"/>
    <w:rsid w:val="00620BA4"/>
    <w:rsid w:val="0062185D"/>
    <w:rsid w:val="00621D25"/>
    <w:rsid w:val="00621EC5"/>
    <w:rsid w:val="00621F70"/>
    <w:rsid w:val="00621FF7"/>
    <w:rsid w:val="00622377"/>
    <w:rsid w:val="00622398"/>
    <w:rsid w:val="0062290E"/>
    <w:rsid w:val="00622BF7"/>
    <w:rsid w:val="00623008"/>
    <w:rsid w:val="006230AA"/>
    <w:rsid w:val="006232A3"/>
    <w:rsid w:val="00623753"/>
    <w:rsid w:val="00623B3E"/>
    <w:rsid w:val="00623BF0"/>
    <w:rsid w:val="00623C93"/>
    <w:rsid w:val="00623EF6"/>
    <w:rsid w:val="00624448"/>
    <w:rsid w:val="00624732"/>
    <w:rsid w:val="00624985"/>
    <w:rsid w:val="00624A22"/>
    <w:rsid w:val="00624B9D"/>
    <w:rsid w:val="00624BB3"/>
    <w:rsid w:val="00624C7C"/>
    <w:rsid w:val="006250DC"/>
    <w:rsid w:val="00625100"/>
    <w:rsid w:val="0062528F"/>
    <w:rsid w:val="00625507"/>
    <w:rsid w:val="0062565A"/>
    <w:rsid w:val="0062583B"/>
    <w:rsid w:val="00625882"/>
    <w:rsid w:val="006258F0"/>
    <w:rsid w:val="00625959"/>
    <w:rsid w:val="00625A28"/>
    <w:rsid w:val="00625E0D"/>
    <w:rsid w:val="00625F0D"/>
    <w:rsid w:val="006261DA"/>
    <w:rsid w:val="00626343"/>
    <w:rsid w:val="006263C9"/>
    <w:rsid w:val="006264B0"/>
    <w:rsid w:val="00626CEB"/>
    <w:rsid w:val="00626E27"/>
    <w:rsid w:val="006274EB"/>
    <w:rsid w:val="00627741"/>
    <w:rsid w:val="00627839"/>
    <w:rsid w:val="00627A05"/>
    <w:rsid w:val="00627F09"/>
    <w:rsid w:val="00627F4C"/>
    <w:rsid w:val="0063013A"/>
    <w:rsid w:val="006302CA"/>
    <w:rsid w:val="0063035C"/>
    <w:rsid w:val="00630D8F"/>
    <w:rsid w:val="00630D96"/>
    <w:rsid w:val="00630E43"/>
    <w:rsid w:val="006312A7"/>
    <w:rsid w:val="006312EB"/>
    <w:rsid w:val="00631353"/>
    <w:rsid w:val="00631527"/>
    <w:rsid w:val="00631723"/>
    <w:rsid w:val="00631920"/>
    <w:rsid w:val="00631963"/>
    <w:rsid w:val="006319A5"/>
    <w:rsid w:val="00631E56"/>
    <w:rsid w:val="00631FC6"/>
    <w:rsid w:val="006320EF"/>
    <w:rsid w:val="006322A4"/>
    <w:rsid w:val="0063244F"/>
    <w:rsid w:val="00632D76"/>
    <w:rsid w:val="00632E00"/>
    <w:rsid w:val="00632EEF"/>
    <w:rsid w:val="00632FB1"/>
    <w:rsid w:val="00633191"/>
    <w:rsid w:val="006332A9"/>
    <w:rsid w:val="0063342D"/>
    <w:rsid w:val="00633654"/>
    <w:rsid w:val="006338F3"/>
    <w:rsid w:val="006339C0"/>
    <w:rsid w:val="00633BE2"/>
    <w:rsid w:val="00633D78"/>
    <w:rsid w:val="00633FFC"/>
    <w:rsid w:val="0063403C"/>
    <w:rsid w:val="00634305"/>
    <w:rsid w:val="00634471"/>
    <w:rsid w:val="00634505"/>
    <w:rsid w:val="00634BBE"/>
    <w:rsid w:val="00634E87"/>
    <w:rsid w:val="00634FFF"/>
    <w:rsid w:val="006350D7"/>
    <w:rsid w:val="006351BE"/>
    <w:rsid w:val="0063528A"/>
    <w:rsid w:val="00635392"/>
    <w:rsid w:val="0063569D"/>
    <w:rsid w:val="0063576D"/>
    <w:rsid w:val="00635920"/>
    <w:rsid w:val="00635A51"/>
    <w:rsid w:val="00635DFC"/>
    <w:rsid w:val="006360FF"/>
    <w:rsid w:val="0063626A"/>
    <w:rsid w:val="0063636C"/>
    <w:rsid w:val="00636437"/>
    <w:rsid w:val="00636611"/>
    <w:rsid w:val="0063671A"/>
    <w:rsid w:val="00636720"/>
    <w:rsid w:val="006369B4"/>
    <w:rsid w:val="00636C1B"/>
    <w:rsid w:val="00636C31"/>
    <w:rsid w:val="00636DBC"/>
    <w:rsid w:val="00636F61"/>
    <w:rsid w:val="00636FD5"/>
    <w:rsid w:val="0063746B"/>
    <w:rsid w:val="0063748D"/>
    <w:rsid w:val="0063752C"/>
    <w:rsid w:val="00637757"/>
    <w:rsid w:val="00637767"/>
    <w:rsid w:val="00637B3F"/>
    <w:rsid w:val="00637D85"/>
    <w:rsid w:val="006405F6"/>
    <w:rsid w:val="00640750"/>
    <w:rsid w:val="006407B9"/>
    <w:rsid w:val="006409CF"/>
    <w:rsid w:val="00640B6E"/>
    <w:rsid w:val="00640F04"/>
    <w:rsid w:val="0064106E"/>
    <w:rsid w:val="00641215"/>
    <w:rsid w:val="006417E2"/>
    <w:rsid w:val="006419EB"/>
    <w:rsid w:val="00641A55"/>
    <w:rsid w:val="00641ACA"/>
    <w:rsid w:val="00641BD1"/>
    <w:rsid w:val="00641EE6"/>
    <w:rsid w:val="006423D8"/>
    <w:rsid w:val="00642425"/>
    <w:rsid w:val="00642431"/>
    <w:rsid w:val="006424ED"/>
    <w:rsid w:val="0064281E"/>
    <w:rsid w:val="00642832"/>
    <w:rsid w:val="006429D5"/>
    <w:rsid w:val="00642B31"/>
    <w:rsid w:val="00642C5F"/>
    <w:rsid w:val="00642CAE"/>
    <w:rsid w:val="00642DCA"/>
    <w:rsid w:val="00642E5F"/>
    <w:rsid w:val="00642F4E"/>
    <w:rsid w:val="00643029"/>
    <w:rsid w:val="006430CB"/>
    <w:rsid w:val="0064379E"/>
    <w:rsid w:val="00643882"/>
    <w:rsid w:val="0064398E"/>
    <w:rsid w:val="00643AEC"/>
    <w:rsid w:val="00643C8C"/>
    <w:rsid w:val="00643CE0"/>
    <w:rsid w:val="00643D81"/>
    <w:rsid w:val="00643E86"/>
    <w:rsid w:val="00643FC6"/>
    <w:rsid w:val="006443FB"/>
    <w:rsid w:val="00644454"/>
    <w:rsid w:val="0064453C"/>
    <w:rsid w:val="006447AD"/>
    <w:rsid w:val="006448FB"/>
    <w:rsid w:val="00644AE6"/>
    <w:rsid w:val="00644B6E"/>
    <w:rsid w:val="00644C63"/>
    <w:rsid w:val="00644EF9"/>
    <w:rsid w:val="00644F39"/>
    <w:rsid w:val="006450D2"/>
    <w:rsid w:val="0064547F"/>
    <w:rsid w:val="006456BC"/>
    <w:rsid w:val="00645DC4"/>
    <w:rsid w:val="00646027"/>
    <w:rsid w:val="006462B4"/>
    <w:rsid w:val="006465E4"/>
    <w:rsid w:val="00646631"/>
    <w:rsid w:val="0064680A"/>
    <w:rsid w:val="00646B2C"/>
    <w:rsid w:val="00646CC1"/>
    <w:rsid w:val="00646D46"/>
    <w:rsid w:val="00646E36"/>
    <w:rsid w:val="00646E71"/>
    <w:rsid w:val="00647197"/>
    <w:rsid w:val="0064722B"/>
    <w:rsid w:val="006472B8"/>
    <w:rsid w:val="00647455"/>
    <w:rsid w:val="0064756E"/>
    <w:rsid w:val="00647597"/>
    <w:rsid w:val="00647A2B"/>
    <w:rsid w:val="00647B18"/>
    <w:rsid w:val="00647D4A"/>
    <w:rsid w:val="00647DC6"/>
    <w:rsid w:val="00647E7E"/>
    <w:rsid w:val="00647E86"/>
    <w:rsid w:val="006502BE"/>
    <w:rsid w:val="00650760"/>
    <w:rsid w:val="0065076B"/>
    <w:rsid w:val="006508BC"/>
    <w:rsid w:val="00650B40"/>
    <w:rsid w:val="00650BE6"/>
    <w:rsid w:val="0065106C"/>
    <w:rsid w:val="006511C6"/>
    <w:rsid w:val="00651440"/>
    <w:rsid w:val="00651C05"/>
    <w:rsid w:val="00651CAC"/>
    <w:rsid w:val="00652017"/>
    <w:rsid w:val="00652209"/>
    <w:rsid w:val="0065255C"/>
    <w:rsid w:val="006525DC"/>
    <w:rsid w:val="0065265D"/>
    <w:rsid w:val="00652A1F"/>
    <w:rsid w:val="00652B84"/>
    <w:rsid w:val="00652DD6"/>
    <w:rsid w:val="0065310F"/>
    <w:rsid w:val="0065368D"/>
    <w:rsid w:val="00653922"/>
    <w:rsid w:val="006539B3"/>
    <w:rsid w:val="00653D95"/>
    <w:rsid w:val="00653F00"/>
    <w:rsid w:val="00653FC0"/>
    <w:rsid w:val="00654282"/>
    <w:rsid w:val="006543B7"/>
    <w:rsid w:val="006548E6"/>
    <w:rsid w:val="00654A7A"/>
    <w:rsid w:val="00654F26"/>
    <w:rsid w:val="00655004"/>
    <w:rsid w:val="00655041"/>
    <w:rsid w:val="0065550F"/>
    <w:rsid w:val="006556EE"/>
    <w:rsid w:val="00655B06"/>
    <w:rsid w:val="00655B65"/>
    <w:rsid w:val="00655C8B"/>
    <w:rsid w:val="00655F4F"/>
    <w:rsid w:val="00655FAF"/>
    <w:rsid w:val="00655FEE"/>
    <w:rsid w:val="006560DF"/>
    <w:rsid w:val="00656198"/>
    <w:rsid w:val="006563DB"/>
    <w:rsid w:val="0065674F"/>
    <w:rsid w:val="00656902"/>
    <w:rsid w:val="00656F80"/>
    <w:rsid w:val="00657130"/>
    <w:rsid w:val="0065722B"/>
    <w:rsid w:val="006572BF"/>
    <w:rsid w:val="00657591"/>
    <w:rsid w:val="00657658"/>
    <w:rsid w:val="006576F8"/>
    <w:rsid w:val="00657CC1"/>
    <w:rsid w:val="00657DB0"/>
    <w:rsid w:val="00657F50"/>
    <w:rsid w:val="00657F93"/>
    <w:rsid w:val="00660138"/>
    <w:rsid w:val="006605E5"/>
    <w:rsid w:val="006607E5"/>
    <w:rsid w:val="0066082F"/>
    <w:rsid w:val="00660BB3"/>
    <w:rsid w:val="00660C25"/>
    <w:rsid w:val="00660F5F"/>
    <w:rsid w:val="00660F95"/>
    <w:rsid w:val="0066111D"/>
    <w:rsid w:val="00661682"/>
    <w:rsid w:val="006617C8"/>
    <w:rsid w:val="0066198D"/>
    <w:rsid w:val="00661F94"/>
    <w:rsid w:val="00662119"/>
    <w:rsid w:val="006621FF"/>
    <w:rsid w:val="0066230C"/>
    <w:rsid w:val="00662360"/>
    <w:rsid w:val="006624D0"/>
    <w:rsid w:val="00662531"/>
    <w:rsid w:val="006626D5"/>
    <w:rsid w:val="0066276C"/>
    <w:rsid w:val="0066291D"/>
    <w:rsid w:val="00662A9C"/>
    <w:rsid w:val="00662C34"/>
    <w:rsid w:val="00662CBD"/>
    <w:rsid w:val="00663075"/>
    <w:rsid w:val="00663572"/>
    <w:rsid w:val="00663A5A"/>
    <w:rsid w:val="00663BB9"/>
    <w:rsid w:val="00663BF1"/>
    <w:rsid w:val="00663D87"/>
    <w:rsid w:val="006643FD"/>
    <w:rsid w:val="006644B2"/>
    <w:rsid w:val="00664519"/>
    <w:rsid w:val="00664545"/>
    <w:rsid w:val="00664C01"/>
    <w:rsid w:val="00664C36"/>
    <w:rsid w:val="00664DC8"/>
    <w:rsid w:val="00665036"/>
    <w:rsid w:val="006655A5"/>
    <w:rsid w:val="00665B66"/>
    <w:rsid w:val="00665C12"/>
    <w:rsid w:val="00665C77"/>
    <w:rsid w:val="00665D08"/>
    <w:rsid w:val="00665F72"/>
    <w:rsid w:val="0066601F"/>
    <w:rsid w:val="0066612F"/>
    <w:rsid w:val="006664BB"/>
    <w:rsid w:val="006665AD"/>
    <w:rsid w:val="0066662B"/>
    <w:rsid w:val="0066665F"/>
    <w:rsid w:val="00666821"/>
    <w:rsid w:val="0066683D"/>
    <w:rsid w:val="00666B73"/>
    <w:rsid w:val="00666BE0"/>
    <w:rsid w:val="00666CB2"/>
    <w:rsid w:val="00667172"/>
    <w:rsid w:val="00667289"/>
    <w:rsid w:val="006673A0"/>
    <w:rsid w:val="006674B6"/>
    <w:rsid w:val="006675B7"/>
    <w:rsid w:val="00667DE1"/>
    <w:rsid w:val="00667E99"/>
    <w:rsid w:val="006702B3"/>
    <w:rsid w:val="00670517"/>
    <w:rsid w:val="00670530"/>
    <w:rsid w:val="0067059C"/>
    <w:rsid w:val="00670AB0"/>
    <w:rsid w:val="00670ADD"/>
    <w:rsid w:val="00670E1B"/>
    <w:rsid w:val="00671539"/>
    <w:rsid w:val="0067153B"/>
    <w:rsid w:val="00671544"/>
    <w:rsid w:val="0067170C"/>
    <w:rsid w:val="0067172C"/>
    <w:rsid w:val="0067189A"/>
    <w:rsid w:val="00671A77"/>
    <w:rsid w:val="00671AAF"/>
    <w:rsid w:val="00671DBF"/>
    <w:rsid w:val="00671DE4"/>
    <w:rsid w:val="0067216B"/>
    <w:rsid w:val="006723BF"/>
    <w:rsid w:val="006726D1"/>
    <w:rsid w:val="006727AB"/>
    <w:rsid w:val="00672A50"/>
    <w:rsid w:val="00672B67"/>
    <w:rsid w:val="006732A3"/>
    <w:rsid w:val="00673700"/>
    <w:rsid w:val="00673822"/>
    <w:rsid w:val="006738F0"/>
    <w:rsid w:val="00673C48"/>
    <w:rsid w:val="00674114"/>
    <w:rsid w:val="00674AB6"/>
    <w:rsid w:val="00674AD1"/>
    <w:rsid w:val="00674F2D"/>
    <w:rsid w:val="006750C3"/>
    <w:rsid w:val="006752B1"/>
    <w:rsid w:val="00675516"/>
    <w:rsid w:val="00675711"/>
    <w:rsid w:val="0067578A"/>
    <w:rsid w:val="006757E8"/>
    <w:rsid w:val="00675823"/>
    <w:rsid w:val="006758E2"/>
    <w:rsid w:val="006759D6"/>
    <w:rsid w:val="00675A3F"/>
    <w:rsid w:val="00675C22"/>
    <w:rsid w:val="006760D9"/>
    <w:rsid w:val="00676215"/>
    <w:rsid w:val="0067621A"/>
    <w:rsid w:val="006767C7"/>
    <w:rsid w:val="00676AD6"/>
    <w:rsid w:val="00676F92"/>
    <w:rsid w:val="0067711B"/>
    <w:rsid w:val="00677155"/>
    <w:rsid w:val="006771EE"/>
    <w:rsid w:val="00677216"/>
    <w:rsid w:val="00677227"/>
    <w:rsid w:val="00677234"/>
    <w:rsid w:val="006774BE"/>
    <w:rsid w:val="006805C6"/>
    <w:rsid w:val="006806CB"/>
    <w:rsid w:val="0068073D"/>
    <w:rsid w:val="006807FB"/>
    <w:rsid w:val="00680A8F"/>
    <w:rsid w:val="00680FBE"/>
    <w:rsid w:val="0068104E"/>
    <w:rsid w:val="006812F6"/>
    <w:rsid w:val="00681501"/>
    <w:rsid w:val="00681D35"/>
    <w:rsid w:val="00681E78"/>
    <w:rsid w:val="00682018"/>
    <w:rsid w:val="0068242F"/>
    <w:rsid w:val="00682C6E"/>
    <w:rsid w:val="006833C2"/>
    <w:rsid w:val="00683A47"/>
    <w:rsid w:val="00683ABD"/>
    <w:rsid w:val="00683C63"/>
    <w:rsid w:val="00684207"/>
    <w:rsid w:val="006843C9"/>
    <w:rsid w:val="006843E4"/>
    <w:rsid w:val="00684EA4"/>
    <w:rsid w:val="00684FC4"/>
    <w:rsid w:val="00685044"/>
    <w:rsid w:val="0068513F"/>
    <w:rsid w:val="00685556"/>
    <w:rsid w:val="00685A3A"/>
    <w:rsid w:val="00685A8F"/>
    <w:rsid w:val="00686000"/>
    <w:rsid w:val="006860C8"/>
    <w:rsid w:val="0068635B"/>
    <w:rsid w:val="00686A10"/>
    <w:rsid w:val="00686B86"/>
    <w:rsid w:val="00686B8C"/>
    <w:rsid w:val="00686D24"/>
    <w:rsid w:val="00686E6B"/>
    <w:rsid w:val="006872E7"/>
    <w:rsid w:val="00687393"/>
    <w:rsid w:val="0068741D"/>
    <w:rsid w:val="006877AB"/>
    <w:rsid w:val="00687CF2"/>
    <w:rsid w:val="00687D39"/>
    <w:rsid w:val="00690330"/>
    <w:rsid w:val="006905AE"/>
    <w:rsid w:val="00690693"/>
    <w:rsid w:val="00690996"/>
    <w:rsid w:val="00690A9B"/>
    <w:rsid w:val="00690D30"/>
    <w:rsid w:val="0069102E"/>
    <w:rsid w:val="00691046"/>
    <w:rsid w:val="00691361"/>
    <w:rsid w:val="0069155B"/>
    <w:rsid w:val="00691692"/>
    <w:rsid w:val="00691772"/>
    <w:rsid w:val="00691C2C"/>
    <w:rsid w:val="00691E3A"/>
    <w:rsid w:val="00691ED9"/>
    <w:rsid w:val="00691F07"/>
    <w:rsid w:val="006921B6"/>
    <w:rsid w:val="00692B49"/>
    <w:rsid w:val="00692D82"/>
    <w:rsid w:val="00692EA2"/>
    <w:rsid w:val="00692F6D"/>
    <w:rsid w:val="00693389"/>
    <w:rsid w:val="00693542"/>
    <w:rsid w:val="0069354D"/>
    <w:rsid w:val="00693875"/>
    <w:rsid w:val="00693876"/>
    <w:rsid w:val="00693A45"/>
    <w:rsid w:val="00693B02"/>
    <w:rsid w:val="00693CA0"/>
    <w:rsid w:val="00693DDF"/>
    <w:rsid w:val="00694045"/>
    <w:rsid w:val="006943E8"/>
    <w:rsid w:val="00694486"/>
    <w:rsid w:val="00694618"/>
    <w:rsid w:val="006947E1"/>
    <w:rsid w:val="006949EB"/>
    <w:rsid w:val="00694A89"/>
    <w:rsid w:val="00694AC1"/>
    <w:rsid w:val="00694AE7"/>
    <w:rsid w:val="00694BB8"/>
    <w:rsid w:val="00694C34"/>
    <w:rsid w:val="00694C77"/>
    <w:rsid w:val="00694D6C"/>
    <w:rsid w:val="00694DF1"/>
    <w:rsid w:val="00694F3E"/>
    <w:rsid w:val="006951E9"/>
    <w:rsid w:val="0069543B"/>
    <w:rsid w:val="006958A4"/>
    <w:rsid w:val="0069590D"/>
    <w:rsid w:val="0069592B"/>
    <w:rsid w:val="006959F4"/>
    <w:rsid w:val="00695A6B"/>
    <w:rsid w:val="00695BBF"/>
    <w:rsid w:val="00696215"/>
    <w:rsid w:val="00696C49"/>
    <w:rsid w:val="00696D4C"/>
    <w:rsid w:val="00696DB7"/>
    <w:rsid w:val="00696EEC"/>
    <w:rsid w:val="006975B5"/>
    <w:rsid w:val="006975B9"/>
    <w:rsid w:val="0069767C"/>
    <w:rsid w:val="00697814"/>
    <w:rsid w:val="006979B3"/>
    <w:rsid w:val="00697A26"/>
    <w:rsid w:val="00697A65"/>
    <w:rsid w:val="00697FA1"/>
    <w:rsid w:val="006A00E2"/>
    <w:rsid w:val="006A02D8"/>
    <w:rsid w:val="006A0676"/>
    <w:rsid w:val="006A0756"/>
    <w:rsid w:val="006A078E"/>
    <w:rsid w:val="006A0B40"/>
    <w:rsid w:val="006A18B0"/>
    <w:rsid w:val="006A1B99"/>
    <w:rsid w:val="006A1FA0"/>
    <w:rsid w:val="006A2089"/>
    <w:rsid w:val="006A2400"/>
    <w:rsid w:val="006A2610"/>
    <w:rsid w:val="006A26CF"/>
    <w:rsid w:val="006A272F"/>
    <w:rsid w:val="006A28C3"/>
    <w:rsid w:val="006A2BAD"/>
    <w:rsid w:val="006A2E6A"/>
    <w:rsid w:val="006A2F20"/>
    <w:rsid w:val="006A30D8"/>
    <w:rsid w:val="006A331C"/>
    <w:rsid w:val="006A3525"/>
    <w:rsid w:val="006A36F5"/>
    <w:rsid w:val="006A379D"/>
    <w:rsid w:val="006A3925"/>
    <w:rsid w:val="006A3A2E"/>
    <w:rsid w:val="006A3C26"/>
    <w:rsid w:val="006A3E7F"/>
    <w:rsid w:val="006A3EA7"/>
    <w:rsid w:val="006A407F"/>
    <w:rsid w:val="006A44FB"/>
    <w:rsid w:val="006A4531"/>
    <w:rsid w:val="006A477A"/>
    <w:rsid w:val="006A4A28"/>
    <w:rsid w:val="006A4D7F"/>
    <w:rsid w:val="006A5358"/>
    <w:rsid w:val="006A55D4"/>
    <w:rsid w:val="006A567A"/>
    <w:rsid w:val="006A57EC"/>
    <w:rsid w:val="006A5900"/>
    <w:rsid w:val="006A5974"/>
    <w:rsid w:val="006A5AFD"/>
    <w:rsid w:val="006A5CA2"/>
    <w:rsid w:val="006A5D8A"/>
    <w:rsid w:val="006A6163"/>
    <w:rsid w:val="006A61B2"/>
    <w:rsid w:val="006A63AE"/>
    <w:rsid w:val="006A7052"/>
    <w:rsid w:val="006A713E"/>
    <w:rsid w:val="006A7148"/>
    <w:rsid w:val="006A77B2"/>
    <w:rsid w:val="006A7C0A"/>
    <w:rsid w:val="006A7C53"/>
    <w:rsid w:val="006B0026"/>
    <w:rsid w:val="006B01E1"/>
    <w:rsid w:val="006B04D9"/>
    <w:rsid w:val="006B0B1C"/>
    <w:rsid w:val="006B0C0E"/>
    <w:rsid w:val="006B0C9E"/>
    <w:rsid w:val="006B0DFF"/>
    <w:rsid w:val="006B1091"/>
    <w:rsid w:val="006B11BB"/>
    <w:rsid w:val="006B143D"/>
    <w:rsid w:val="006B160A"/>
    <w:rsid w:val="006B1649"/>
    <w:rsid w:val="006B17F5"/>
    <w:rsid w:val="006B18A0"/>
    <w:rsid w:val="006B19CE"/>
    <w:rsid w:val="006B1BEC"/>
    <w:rsid w:val="006B1DDC"/>
    <w:rsid w:val="006B2023"/>
    <w:rsid w:val="006B2450"/>
    <w:rsid w:val="006B28E3"/>
    <w:rsid w:val="006B291D"/>
    <w:rsid w:val="006B29EA"/>
    <w:rsid w:val="006B2CC4"/>
    <w:rsid w:val="006B2DF6"/>
    <w:rsid w:val="006B349E"/>
    <w:rsid w:val="006B35AE"/>
    <w:rsid w:val="006B3B51"/>
    <w:rsid w:val="006B3CD0"/>
    <w:rsid w:val="006B3E2C"/>
    <w:rsid w:val="006B3EA0"/>
    <w:rsid w:val="006B3EAD"/>
    <w:rsid w:val="006B4218"/>
    <w:rsid w:val="006B444A"/>
    <w:rsid w:val="006B49E4"/>
    <w:rsid w:val="006B4C9A"/>
    <w:rsid w:val="006B4E7B"/>
    <w:rsid w:val="006B50B8"/>
    <w:rsid w:val="006B5151"/>
    <w:rsid w:val="006B5387"/>
    <w:rsid w:val="006B5443"/>
    <w:rsid w:val="006B545A"/>
    <w:rsid w:val="006B563B"/>
    <w:rsid w:val="006B5760"/>
    <w:rsid w:val="006B57EC"/>
    <w:rsid w:val="006B6061"/>
    <w:rsid w:val="006B61B9"/>
    <w:rsid w:val="006B6285"/>
    <w:rsid w:val="006B62AB"/>
    <w:rsid w:val="006B6322"/>
    <w:rsid w:val="006B634B"/>
    <w:rsid w:val="006B641A"/>
    <w:rsid w:val="006B649A"/>
    <w:rsid w:val="006B6546"/>
    <w:rsid w:val="006B6707"/>
    <w:rsid w:val="006B67DD"/>
    <w:rsid w:val="006B69CF"/>
    <w:rsid w:val="006B6B56"/>
    <w:rsid w:val="006B6C2B"/>
    <w:rsid w:val="006B6DB5"/>
    <w:rsid w:val="006B6EFD"/>
    <w:rsid w:val="006B7302"/>
    <w:rsid w:val="006B76D3"/>
    <w:rsid w:val="006B771D"/>
    <w:rsid w:val="006B7797"/>
    <w:rsid w:val="006B7B7E"/>
    <w:rsid w:val="006B7B8B"/>
    <w:rsid w:val="006B7B9E"/>
    <w:rsid w:val="006B7D3F"/>
    <w:rsid w:val="006B7E12"/>
    <w:rsid w:val="006C0360"/>
    <w:rsid w:val="006C0439"/>
    <w:rsid w:val="006C0685"/>
    <w:rsid w:val="006C06EB"/>
    <w:rsid w:val="006C0752"/>
    <w:rsid w:val="006C085A"/>
    <w:rsid w:val="006C0BD7"/>
    <w:rsid w:val="006C0C08"/>
    <w:rsid w:val="006C0D52"/>
    <w:rsid w:val="006C0E78"/>
    <w:rsid w:val="006C1164"/>
    <w:rsid w:val="006C1642"/>
    <w:rsid w:val="006C1646"/>
    <w:rsid w:val="006C1654"/>
    <w:rsid w:val="006C172A"/>
    <w:rsid w:val="006C180B"/>
    <w:rsid w:val="006C1B44"/>
    <w:rsid w:val="006C1C2E"/>
    <w:rsid w:val="006C1C91"/>
    <w:rsid w:val="006C1CBF"/>
    <w:rsid w:val="006C1EB8"/>
    <w:rsid w:val="006C1F1E"/>
    <w:rsid w:val="006C2526"/>
    <w:rsid w:val="006C25AD"/>
    <w:rsid w:val="006C2F93"/>
    <w:rsid w:val="006C309F"/>
    <w:rsid w:val="006C3129"/>
    <w:rsid w:val="006C325C"/>
    <w:rsid w:val="006C33E5"/>
    <w:rsid w:val="006C35D7"/>
    <w:rsid w:val="006C3630"/>
    <w:rsid w:val="006C374C"/>
    <w:rsid w:val="006C3804"/>
    <w:rsid w:val="006C3BF2"/>
    <w:rsid w:val="006C3C35"/>
    <w:rsid w:val="006C3E25"/>
    <w:rsid w:val="006C410A"/>
    <w:rsid w:val="006C4155"/>
    <w:rsid w:val="006C4347"/>
    <w:rsid w:val="006C4414"/>
    <w:rsid w:val="006C4582"/>
    <w:rsid w:val="006C486B"/>
    <w:rsid w:val="006C4BD2"/>
    <w:rsid w:val="006C4CD9"/>
    <w:rsid w:val="006C4E2D"/>
    <w:rsid w:val="006C4EBA"/>
    <w:rsid w:val="006C4F26"/>
    <w:rsid w:val="006C5163"/>
    <w:rsid w:val="006C54AC"/>
    <w:rsid w:val="006C56E6"/>
    <w:rsid w:val="006C57A2"/>
    <w:rsid w:val="006C57C5"/>
    <w:rsid w:val="006C57F7"/>
    <w:rsid w:val="006C58C1"/>
    <w:rsid w:val="006C5B99"/>
    <w:rsid w:val="006C5C6A"/>
    <w:rsid w:val="006C5EC2"/>
    <w:rsid w:val="006C5FAF"/>
    <w:rsid w:val="006C621A"/>
    <w:rsid w:val="006C6499"/>
    <w:rsid w:val="006C6568"/>
    <w:rsid w:val="006C65FD"/>
    <w:rsid w:val="006C665E"/>
    <w:rsid w:val="006C68E9"/>
    <w:rsid w:val="006C68FC"/>
    <w:rsid w:val="006C6F8C"/>
    <w:rsid w:val="006C6FAC"/>
    <w:rsid w:val="006C6FFE"/>
    <w:rsid w:val="006C7058"/>
    <w:rsid w:val="006C7449"/>
    <w:rsid w:val="006C767A"/>
    <w:rsid w:val="006C776A"/>
    <w:rsid w:val="006C7A44"/>
    <w:rsid w:val="006C7C34"/>
    <w:rsid w:val="006C7D0D"/>
    <w:rsid w:val="006C7EB5"/>
    <w:rsid w:val="006C7F8F"/>
    <w:rsid w:val="006D006E"/>
    <w:rsid w:val="006D010E"/>
    <w:rsid w:val="006D0550"/>
    <w:rsid w:val="006D067E"/>
    <w:rsid w:val="006D0862"/>
    <w:rsid w:val="006D0A7C"/>
    <w:rsid w:val="006D0B70"/>
    <w:rsid w:val="006D0CEC"/>
    <w:rsid w:val="006D0DA1"/>
    <w:rsid w:val="006D183F"/>
    <w:rsid w:val="006D1850"/>
    <w:rsid w:val="006D1B7A"/>
    <w:rsid w:val="006D1CC5"/>
    <w:rsid w:val="006D1EE8"/>
    <w:rsid w:val="006D1F90"/>
    <w:rsid w:val="006D219F"/>
    <w:rsid w:val="006D21C6"/>
    <w:rsid w:val="006D22B2"/>
    <w:rsid w:val="006D23E0"/>
    <w:rsid w:val="006D27FF"/>
    <w:rsid w:val="006D295B"/>
    <w:rsid w:val="006D2A5E"/>
    <w:rsid w:val="006D2ACA"/>
    <w:rsid w:val="006D2B78"/>
    <w:rsid w:val="006D2E59"/>
    <w:rsid w:val="006D30E5"/>
    <w:rsid w:val="006D30ED"/>
    <w:rsid w:val="006D3588"/>
    <w:rsid w:val="006D3730"/>
    <w:rsid w:val="006D39B8"/>
    <w:rsid w:val="006D3E9F"/>
    <w:rsid w:val="006D4101"/>
    <w:rsid w:val="006D41B6"/>
    <w:rsid w:val="006D43F5"/>
    <w:rsid w:val="006D4428"/>
    <w:rsid w:val="006D44E0"/>
    <w:rsid w:val="006D48EF"/>
    <w:rsid w:val="006D48FE"/>
    <w:rsid w:val="006D492E"/>
    <w:rsid w:val="006D4AEE"/>
    <w:rsid w:val="006D4D45"/>
    <w:rsid w:val="006D4D52"/>
    <w:rsid w:val="006D4DA6"/>
    <w:rsid w:val="006D4EBF"/>
    <w:rsid w:val="006D4F07"/>
    <w:rsid w:val="006D521C"/>
    <w:rsid w:val="006D53C1"/>
    <w:rsid w:val="006D5556"/>
    <w:rsid w:val="006D55CA"/>
    <w:rsid w:val="006D55D9"/>
    <w:rsid w:val="006D5AB0"/>
    <w:rsid w:val="006D5C03"/>
    <w:rsid w:val="006D5C90"/>
    <w:rsid w:val="006D61E0"/>
    <w:rsid w:val="006D64AF"/>
    <w:rsid w:val="006D65A8"/>
    <w:rsid w:val="006D6778"/>
    <w:rsid w:val="006D683F"/>
    <w:rsid w:val="006D68D0"/>
    <w:rsid w:val="006D69E0"/>
    <w:rsid w:val="006D69EF"/>
    <w:rsid w:val="006D6CA3"/>
    <w:rsid w:val="006D6CBD"/>
    <w:rsid w:val="006D6E9D"/>
    <w:rsid w:val="006D70EF"/>
    <w:rsid w:val="006D7385"/>
    <w:rsid w:val="006D7A9E"/>
    <w:rsid w:val="006E00D0"/>
    <w:rsid w:val="006E0C24"/>
    <w:rsid w:val="006E1D96"/>
    <w:rsid w:val="006E1EC8"/>
    <w:rsid w:val="006E2117"/>
    <w:rsid w:val="006E226D"/>
    <w:rsid w:val="006E227B"/>
    <w:rsid w:val="006E238D"/>
    <w:rsid w:val="006E24E6"/>
    <w:rsid w:val="006E259E"/>
    <w:rsid w:val="006E281C"/>
    <w:rsid w:val="006E287C"/>
    <w:rsid w:val="006E2940"/>
    <w:rsid w:val="006E2B54"/>
    <w:rsid w:val="006E2C88"/>
    <w:rsid w:val="006E2E35"/>
    <w:rsid w:val="006E2F1E"/>
    <w:rsid w:val="006E3017"/>
    <w:rsid w:val="006E30D5"/>
    <w:rsid w:val="006E317E"/>
    <w:rsid w:val="006E31B6"/>
    <w:rsid w:val="006E3219"/>
    <w:rsid w:val="006E38C9"/>
    <w:rsid w:val="006E39DA"/>
    <w:rsid w:val="006E3CB5"/>
    <w:rsid w:val="006E3E44"/>
    <w:rsid w:val="006E3E4C"/>
    <w:rsid w:val="006E3F96"/>
    <w:rsid w:val="006E3FE5"/>
    <w:rsid w:val="006E3FE6"/>
    <w:rsid w:val="006E4192"/>
    <w:rsid w:val="006E44BE"/>
    <w:rsid w:val="006E4648"/>
    <w:rsid w:val="006E482F"/>
    <w:rsid w:val="006E4931"/>
    <w:rsid w:val="006E4AB4"/>
    <w:rsid w:val="006E4AB7"/>
    <w:rsid w:val="006E4B9E"/>
    <w:rsid w:val="006E5959"/>
    <w:rsid w:val="006E5975"/>
    <w:rsid w:val="006E5AC2"/>
    <w:rsid w:val="006E5AE0"/>
    <w:rsid w:val="006E5BAF"/>
    <w:rsid w:val="006E5BC5"/>
    <w:rsid w:val="006E5E4F"/>
    <w:rsid w:val="006E5F16"/>
    <w:rsid w:val="006E65E1"/>
    <w:rsid w:val="006E6622"/>
    <w:rsid w:val="006E6651"/>
    <w:rsid w:val="006E675B"/>
    <w:rsid w:val="006E684D"/>
    <w:rsid w:val="006E690C"/>
    <w:rsid w:val="006E70A6"/>
    <w:rsid w:val="006E728D"/>
    <w:rsid w:val="006E733A"/>
    <w:rsid w:val="006E7473"/>
    <w:rsid w:val="006E75E0"/>
    <w:rsid w:val="006E7A55"/>
    <w:rsid w:val="006E7A90"/>
    <w:rsid w:val="006E7AA2"/>
    <w:rsid w:val="006E7B2E"/>
    <w:rsid w:val="006E7B55"/>
    <w:rsid w:val="006E7F13"/>
    <w:rsid w:val="006E7FEF"/>
    <w:rsid w:val="006F01C2"/>
    <w:rsid w:val="006F01E7"/>
    <w:rsid w:val="006F05F2"/>
    <w:rsid w:val="006F093A"/>
    <w:rsid w:val="006F0C4F"/>
    <w:rsid w:val="006F0FFC"/>
    <w:rsid w:val="006F1015"/>
    <w:rsid w:val="006F1109"/>
    <w:rsid w:val="006F1198"/>
    <w:rsid w:val="006F1360"/>
    <w:rsid w:val="006F1595"/>
    <w:rsid w:val="006F1818"/>
    <w:rsid w:val="006F18A6"/>
    <w:rsid w:val="006F1B97"/>
    <w:rsid w:val="006F1D19"/>
    <w:rsid w:val="006F1DFC"/>
    <w:rsid w:val="006F1E17"/>
    <w:rsid w:val="006F1E46"/>
    <w:rsid w:val="006F20CB"/>
    <w:rsid w:val="006F2137"/>
    <w:rsid w:val="006F23E6"/>
    <w:rsid w:val="006F2503"/>
    <w:rsid w:val="006F257A"/>
    <w:rsid w:val="006F27EA"/>
    <w:rsid w:val="006F2A4F"/>
    <w:rsid w:val="006F2A94"/>
    <w:rsid w:val="006F2BDC"/>
    <w:rsid w:val="006F2E3A"/>
    <w:rsid w:val="006F2F92"/>
    <w:rsid w:val="006F3216"/>
    <w:rsid w:val="006F3673"/>
    <w:rsid w:val="006F3BA6"/>
    <w:rsid w:val="006F4276"/>
    <w:rsid w:val="006F42DE"/>
    <w:rsid w:val="006F448C"/>
    <w:rsid w:val="006F45DD"/>
    <w:rsid w:val="006F4D1F"/>
    <w:rsid w:val="006F4F9B"/>
    <w:rsid w:val="006F54DA"/>
    <w:rsid w:val="006F58CB"/>
    <w:rsid w:val="006F5E6B"/>
    <w:rsid w:val="006F5F75"/>
    <w:rsid w:val="006F5FBF"/>
    <w:rsid w:val="006F609B"/>
    <w:rsid w:val="006F627A"/>
    <w:rsid w:val="006F6CFF"/>
    <w:rsid w:val="006F6D4F"/>
    <w:rsid w:val="006F6D99"/>
    <w:rsid w:val="006F6DDA"/>
    <w:rsid w:val="006F7097"/>
    <w:rsid w:val="006F7212"/>
    <w:rsid w:val="006F74D4"/>
    <w:rsid w:val="006F74E1"/>
    <w:rsid w:val="006F7580"/>
    <w:rsid w:val="006F75D7"/>
    <w:rsid w:val="006F7687"/>
    <w:rsid w:val="006F7939"/>
    <w:rsid w:val="006F794C"/>
    <w:rsid w:val="006F7BD1"/>
    <w:rsid w:val="006F7FB1"/>
    <w:rsid w:val="0070020E"/>
    <w:rsid w:val="00700516"/>
    <w:rsid w:val="00700541"/>
    <w:rsid w:val="007008E5"/>
    <w:rsid w:val="00700B30"/>
    <w:rsid w:val="0070106E"/>
    <w:rsid w:val="00701132"/>
    <w:rsid w:val="007011AF"/>
    <w:rsid w:val="0070123D"/>
    <w:rsid w:val="0070127D"/>
    <w:rsid w:val="007012E6"/>
    <w:rsid w:val="00701426"/>
    <w:rsid w:val="00701869"/>
    <w:rsid w:val="007018DB"/>
    <w:rsid w:val="007019D2"/>
    <w:rsid w:val="00701A7F"/>
    <w:rsid w:val="00701B9D"/>
    <w:rsid w:val="0070227E"/>
    <w:rsid w:val="007024F5"/>
    <w:rsid w:val="00702571"/>
    <w:rsid w:val="007025CB"/>
    <w:rsid w:val="00702601"/>
    <w:rsid w:val="00702666"/>
    <w:rsid w:val="007028FF"/>
    <w:rsid w:val="00702A7F"/>
    <w:rsid w:val="00702BC9"/>
    <w:rsid w:val="00702BE7"/>
    <w:rsid w:val="00702C4E"/>
    <w:rsid w:val="00703082"/>
    <w:rsid w:val="007030DC"/>
    <w:rsid w:val="00703621"/>
    <w:rsid w:val="0070386C"/>
    <w:rsid w:val="00703949"/>
    <w:rsid w:val="00703A39"/>
    <w:rsid w:val="00703D16"/>
    <w:rsid w:val="00703D61"/>
    <w:rsid w:val="00703EB2"/>
    <w:rsid w:val="00703F77"/>
    <w:rsid w:val="007048DA"/>
    <w:rsid w:val="00704A48"/>
    <w:rsid w:val="00704B7A"/>
    <w:rsid w:val="00704CF8"/>
    <w:rsid w:val="00704D52"/>
    <w:rsid w:val="00704F34"/>
    <w:rsid w:val="00705951"/>
    <w:rsid w:val="00705FD5"/>
    <w:rsid w:val="007061CF"/>
    <w:rsid w:val="007062C7"/>
    <w:rsid w:val="007062D2"/>
    <w:rsid w:val="0070645B"/>
    <w:rsid w:val="00706728"/>
    <w:rsid w:val="00706ADA"/>
    <w:rsid w:val="00706B88"/>
    <w:rsid w:val="00706C34"/>
    <w:rsid w:val="00706DE0"/>
    <w:rsid w:val="00706DE6"/>
    <w:rsid w:val="00706E4C"/>
    <w:rsid w:val="00706F29"/>
    <w:rsid w:val="00706FE6"/>
    <w:rsid w:val="00706FEC"/>
    <w:rsid w:val="00707352"/>
    <w:rsid w:val="007078E6"/>
    <w:rsid w:val="00707960"/>
    <w:rsid w:val="00707AEC"/>
    <w:rsid w:val="00707E0C"/>
    <w:rsid w:val="00707E0F"/>
    <w:rsid w:val="00707ED6"/>
    <w:rsid w:val="007100C7"/>
    <w:rsid w:val="007100DD"/>
    <w:rsid w:val="00710187"/>
    <w:rsid w:val="007101C2"/>
    <w:rsid w:val="00710482"/>
    <w:rsid w:val="007108A0"/>
    <w:rsid w:val="00710A29"/>
    <w:rsid w:val="00710B03"/>
    <w:rsid w:val="00710E59"/>
    <w:rsid w:val="007111EA"/>
    <w:rsid w:val="00711278"/>
    <w:rsid w:val="0071153F"/>
    <w:rsid w:val="00711925"/>
    <w:rsid w:val="0071198B"/>
    <w:rsid w:val="007119F3"/>
    <w:rsid w:val="00711A42"/>
    <w:rsid w:val="00711A48"/>
    <w:rsid w:val="00711E3D"/>
    <w:rsid w:val="00712873"/>
    <w:rsid w:val="00712CFC"/>
    <w:rsid w:val="00712D96"/>
    <w:rsid w:val="00712F45"/>
    <w:rsid w:val="00712FC3"/>
    <w:rsid w:val="0071316B"/>
    <w:rsid w:val="00713189"/>
    <w:rsid w:val="007131AA"/>
    <w:rsid w:val="007131EF"/>
    <w:rsid w:val="00713E89"/>
    <w:rsid w:val="00713EFD"/>
    <w:rsid w:val="0071404A"/>
    <w:rsid w:val="007141E0"/>
    <w:rsid w:val="007143FB"/>
    <w:rsid w:val="007144B1"/>
    <w:rsid w:val="007146ED"/>
    <w:rsid w:val="007147B0"/>
    <w:rsid w:val="00714DFC"/>
    <w:rsid w:val="00714E27"/>
    <w:rsid w:val="00714E8F"/>
    <w:rsid w:val="00714F3F"/>
    <w:rsid w:val="0071567D"/>
    <w:rsid w:val="00715AEE"/>
    <w:rsid w:val="00715DD1"/>
    <w:rsid w:val="00715E0B"/>
    <w:rsid w:val="00715E89"/>
    <w:rsid w:val="0071602B"/>
    <w:rsid w:val="0071610E"/>
    <w:rsid w:val="007161E7"/>
    <w:rsid w:val="007161ED"/>
    <w:rsid w:val="00716412"/>
    <w:rsid w:val="007166A3"/>
    <w:rsid w:val="00716776"/>
    <w:rsid w:val="00716BB5"/>
    <w:rsid w:val="00716E6E"/>
    <w:rsid w:val="0071707D"/>
    <w:rsid w:val="007170AC"/>
    <w:rsid w:val="007172CE"/>
    <w:rsid w:val="0071737C"/>
    <w:rsid w:val="007173AB"/>
    <w:rsid w:val="007178E9"/>
    <w:rsid w:val="00717D95"/>
    <w:rsid w:val="007204D9"/>
    <w:rsid w:val="00720760"/>
    <w:rsid w:val="00720A09"/>
    <w:rsid w:val="00720A9E"/>
    <w:rsid w:val="00720C8A"/>
    <w:rsid w:val="00720E8C"/>
    <w:rsid w:val="00720FA9"/>
    <w:rsid w:val="00721230"/>
    <w:rsid w:val="00721378"/>
    <w:rsid w:val="007216D9"/>
    <w:rsid w:val="007217B2"/>
    <w:rsid w:val="0072193D"/>
    <w:rsid w:val="00721C0A"/>
    <w:rsid w:val="00722002"/>
    <w:rsid w:val="0072213E"/>
    <w:rsid w:val="00722A19"/>
    <w:rsid w:val="00722CCA"/>
    <w:rsid w:val="00722D35"/>
    <w:rsid w:val="00722E0F"/>
    <w:rsid w:val="007232C5"/>
    <w:rsid w:val="007236AC"/>
    <w:rsid w:val="0072373C"/>
    <w:rsid w:val="007237FC"/>
    <w:rsid w:val="00723872"/>
    <w:rsid w:val="00723B9D"/>
    <w:rsid w:val="00723CA6"/>
    <w:rsid w:val="00723DC8"/>
    <w:rsid w:val="00723E9E"/>
    <w:rsid w:val="00723FA4"/>
    <w:rsid w:val="00723FD5"/>
    <w:rsid w:val="00723FF6"/>
    <w:rsid w:val="0072412A"/>
    <w:rsid w:val="007244B3"/>
    <w:rsid w:val="007245C0"/>
    <w:rsid w:val="00724686"/>
    <w:rsid w:val="00724912"/>
    <w:rsid w:val="00724922"/>
    <w:rsid w:val="00724956"/>
    <w:rsid w:val="00724A76"/>
    <w:rsid w:val="00724B46"/>
    <w:rsid w:val="00724E70"/>
    <w:rsid w:val="00724EC7"/>
    <w:rsid w:val="00724F7D"/>
    <w:rsid w:val="00725131"/>
    <w:rsid w:val="00725826"/>
    <w:rsid w:val="007259F5"/>
    <w:rsid w:val="00725AF4"/>
    <w:rsid w:val="00725B00"/>
    <w:rsid w:val="00725D47"/>
    <w:rsid w:val="0072633F"/>
    <w:rsid w:val="0072696A"/>
    <w:rsid w:val="00726FEF"/>
    <w:rsid w:val="00727093"/>
    <w:rsid w:val="007270A8"/>
    <w:rsid w:val="00727748"/>
    <w:rsid w:val="007279A3"/>
    <w:rsid w:val="00727B61"/>
    <w:rsid w:val="00727CD4"/>
    <w:rsid w:val="0073012E"/>
    <w:rsid w:val="007301E9"/>
    <w:rsid w:val="007302AE"/>
    <w:rsid w:val="007305A1"/>
    <w:rsid w:val="007305E7"/>
    <w:rsid w:val="00730664"/>
    <w:rsid w:val="00730990"/>
    <w:rsid w:val="00730A5C"/>
    <w:rsid w:val="00730CB7"/>
    <w:rsid w:val="00730DF2"/>
    <w:rsid w:val="00730EBB"/>
    <w:rsid w:val="007314C4"/>
    <w:rsid w:val="007316C7"/>
    <w:rsid w:val="007317F3"/>
    <w:rsid w:val="00731A70"/>
    <w:rsid w:val="00731D3E"/>
    <w:rsid w:val="00731D84"/>
    <w:rsid w:val="00731E05"/>
    <w:rsid w:val="00731E73"/>
    <w:rsid w:val="007322C6"/>
    <w:rsid w:val="0073257D"/>
    <w:rsid w:val="007325AE"/>
    <w:rsid w:val="007328BB"/>
    <w:rsid w:val="0073290E"/>
    <w:rsid w:val="00732967"/>
    <w:rsid w:val="00732A76"/>
    <w:rsid w:val="00732C67"/>
    <w:rsid w:val="00733052"/>
    <w:rsid w:val="00733279"/>
    <w:rsid w:val="0073327C"/>
    <w:rsid w:val="00733B1D"/>
    <w:rsid w:val="00733BF4"/>
    <w:rsid w:val="00733DF6"/>
    <w:rsid w:val="007344D7"/>
    <w:rsid w:val="007345AA"/>
    <w:rsid w:val="007346FD"/>
    <w:rsid w:val="00734779"/>
    <w:rsid w:val="00734783"/>
    <w:rsid w:val="0073492F"/>
    <w:rsid w:val="00734E58"/>
    <w:rsid w:val="00734F29"/>
    <w:rsid w:val="0073527A"/>
    <w:rsid w:val="00735569"/>
    <w:rsid w:val="00735589"/>
    <w:rsid w:val="0073570C"/>
    <w:rsid w:val="00735794"/>
    <w:rsid w:val="007359FE"/>
    <w:rsid w:val="0073604B"/>
    <w:rsid w:val="00736079"/>
    <w:rsid w:val="0073621B"/>
    <w:rsid w:val="0073633F"/>
    <w:rsid w:val="00736456"/>
    <w:rsid w:val="007364D4"/>
    <w:rsid w:val="007369A5"/>
    <w:rsid w:val="00736AE8"/>
    <w:rsid w:val="00736D76"/>
    <w:rsid w:val="00737042"/>
    <w:rsid w:val="00737142"/>
    <w:rsid w:val="007373AC"/>
    <w:rsid w:val="0073756F"/>
    <w:rsid w:val="007377BA"/>
    <w:rsid w:val="0073789F"/>
    <w:rsid w:val="00737C00"/>
    <w:rsid w:val="00737D86"/>
    <w:rsid w:val="00737E49"/>
    <w:rsid w:val="007407B3"/>
    <w:rsid w:val="00740AD4"/>
    <w:rsid w:val="00740CB8"/>
    <w:rsid w:val="00740D7B"/>
    <w:rsid w:val="00740D7F"/>
    <w:rsid w:val="00740D8A"/>
    <w:rsid w:val="00740E7E"/>
    <w:rsid w:val="007411C9"/>
    <w:rsid w:val="00741859"/>
    <w:rsid w:val="007418DB"/>
    <w:rsid w:val="00741B02"/>
    <w:rsid w:val="00741D8D"/>
    <w:rsid w:val="00741FB3"/>
    <w:rsid w:val="00742322"/>
    <w:rsid w:val="00742472"/>
    <w:rsid w:val="00742967"/>
    <w:rsid w:val="00742F43"/>
    <w:rsid w:val="00743074"/>
    <w:rsid w:val="00743113"/>
    <w:rsid w:val="00743A0E"/>
    <w:rsid w:val="00743A29"/>
    <w:rsid w:val="00744255"/>
    <w:rsid w:val="0074479C"/>
    <w:rsid w:val="007448F8"/>
    <w:rsid w:val="00744BD4"/>
    <w:rsid w:val="00744D38"/>
    <w:rsid w:val="00744E1C"/>
    <w:rsid w:val="00744F27"/>
    <w:rsid w:val="007451D8"/>
    <w:rsid w:val="0074522A"/>
    <w:rsid w:val="007457F5"/>
    <w:rsid w:val="007458F7"/>
    <w:rsid w:val="007459BE"/>
    <w:rsid w:val="007459EE"/>
    <w:rsid w:val="00745CEC"/>
    <w:rsid w:val="00745F7E"/>
    <w:rsid w:val="00746302"/>
    <w:rsid w:val="00746349"/>
    <w:rsid w:val="00746796"/>
    <w:rsid w:val="00746B35"/>
    <w:rsid w:val="00746B5F"/>
    <w:rsid w:val="00746F0A"/>
    <w:rsid w:val="007473D8"/>
    <w:rsid w:val="00747425"/>
    <w:rsid w:val="0074743A"/>
    <w:rsid w:val="007474B6"/>
    <w:rsid w:val="007474CB"/>
    <w:rsid w:val="00747A54"/>
    <w:rsid w:val="00747B79"/>
    <w:rsid w:val="00747C36"/>
    <w:rsid w:val="00747C69"/>
    <w:rsid w:val="0075003A"/>
    <w:rsid w:val="007500DC"/>
    <w:rsid w:val="00750252"/>
    <w:rsid w:val="00750403"/>
    <w:rsid w:val="0075044B"/>
    <w:rsid w:val="00750939"/>
    <w:rsid w:val="00750AAE"/>
    <w:rsid w:val="00750D8F"/>
    <w:rsid w:val="00750FAE"/>
    <w:rsid w:val="00751226"/>
    <w:rsid w:val="0075132F"/>
    <w:rsid w:val="00751650"/>
    <w:rsid w:val="0075177A"/>
    <w:rsid w:val="0075185B"/>
    <w:rsid w:val="007518FF"/>
    <w:rsid w:val="007522DB"/>
    <w:rsid w:val="00752403"/>
    <w:rsid w:val="0075263F"/>
    <w:rsid w:val="00752779"/>
    <w:rsid w:val="007529E8"/>
    <w:rsid w:val="00752D53"/>
    <w:rsid w:val="007530E3"/>
    <w:rsid w:val="00753180"/>
    <w:rsid w:val="007533AD"/>
    <w:rsid w:val="0075346D"/>
    <w:rsid w:val="00753473"/>
    <w:rsid w:val="007544C4"/>
    <w:rsid w:val="00754628"/>
    <w:rsid w:val="007546DB"/>
    <w:rsid w:val="0075470F"/>
    <w:rsid w:val="007547AE"/>
    <w:rsid w:val="00754882"/>
    <w:rsid w:val="007549B5"/>
    <w:rsid w:val="007549C9"/>
    <w:rsid w:val="00754A62"/>
    <w:rsid w:val="00754A92"/>
    <w:rsid w:val="00754E30"/>
    <w:rsid w:val="00754E80"/>
    <w:rsid w:val="00754F07"/>
    <w:rsid w:val="00754F29"/>
    <w:rsid w:val="00754FBC"/>
    <w:rsid w:val="0075544D"/>
    <w:rsid w:val="007559B6"/>
    <w:rsid w:val="007559D5"/>
    <w:rsid w:val="00755BD2"/>
    <w:rsid w:val="007560B2"/>
    <w:rsid w:val="00756424"/>
    <w:rsid w:val="00756C8B"/>
    <w:rsid w:val="00757134"/>
    <w:rsid w:val="00757247"/>
    <w:rsid w:val="007575A2"/>
    <w:rsid w:val="0075779C"/>
    <w:rsid w:val="00757964"/>
    <w:rsid w:val="00757C51"/>
    <w:rsid w:val="00757CF0"/>
    <w:rsid w:val="00757CF8"/>
    <w:rsid w:val="007600E4"/>
    <w:rsid w:val="0076038A"/>
    <w:rsid w:val="0076049E"/>
    <w:rsid w:val="007604AE"/>
    <w:rsid w:val="00760667"/>
    <w:rsid w:val="0076067D"/>
    <w:rsid w:val="00760B44"/>
    <w:rsid w:val="00760E9D"/>
    <w:rsid w:val="00760F97"/>
    <w:rsid w:val="007610FB"/>
    <w:rsid w:val="0076133F"/>
    <w:rsid w:val="00761582"/>
    <w:rsid w:val="00761A48"/>
    <w:rsid w:val="00761B5A"/>
    <w:rsid w:val="00761DD2"/>
    <w:rsid w:val="00761F27"/>
    <w:rsid w:val="00761F2C"/>
    <w:rsid w:val="007622AC"/>
    <w:rsid w:val="00762856"/>
    <w:rsid w:val="007628E7"/>
    <w:rsid w:val="00762F1D"/>
    <w:rsid w:val="0076314A"/>
    <w:rsid w:val="00763688"/>
    <w:rsid w:val="0076371E"/>
    <w:rsid w:val="007637C4"/>
    <w:rsid w:val="00764666"/>
    <w:rsid w:val="007646F5"/>
    <w:rsid w:val="00764838"/>
    <w:rsid w:val="00764B34"/>
    <w:rsid w:val="00764E0C"/>
    <w:rsid w:val="00764EDC"/>
    <w:rsid w:val="00764F4E"/>
    <w:rsid w:val="00765034"/>
    <w:rsid w:val="0076558F"/>
    <w:rsid w:val="0076576C"/>
    <w:rsid w:val="00765898"/>
    <w:rsid w:val="0076638F"/>
    <w:rsid w:val="007663EF"/>
    <w:rsid w:val="00766695"/>
    <w:rsid w:val="007666B4"/>
    <w:rsid w:val="007666ED"/>
    <w:rsid w:val="0076671C"/>
    <w:rsid w:val="007668C0"/>
    <w:rsid w:val="00766A5E"/>
    <w:rsid w:val="00766A90"/>
    <w:rsid w:val="00766AB2"/>
    <w:rsid w:val="00766BF1"/>
    <w:rsid w:val="00766D31"/>
    <w:rsid w:val="007670DF"/>
    <w:rsid w:val="00767273"/>
    <w:rsid w:val="00767724"/>
    <w:rsid w:val="0076782D"/>
    <w:rsid w:val="0076789D"/>
    <w:rsid w:val="007679E2"/>
    <w:rsid w:val="00767A8C"/>
    <w:rsid w:val="00767AC7"/>
    <w:rsid w:val="00767BE0"/>
    <w:rsid w:val="00767C17"/>
    <w:rsid w:val="00767CD0"/>
    <w:rsid w:val="00770371"/>
    <w:rsid w:val="00770638"/>
    <w:rsid w:val="0077087E"/>
    <w:rsid w:val="007708E9"/>
    <w:rsid w:val="00770F56"/>
    <w:rsid w:val="00771078"/>
    <w:rsid w:val="0077149F"/>
    <w:rsid w:val="007715F9"/>
    <w:rsid w:val="00771972"/>
    <w:rsid w:val="00771DB3"/>
    <w:rsid w:val="007727BB"/>
    <w:rsid w:val="007729C5"/>
    <w:rsid w:val="00772D18"/>
    <w:rsid w:val="0077308C"/>
    <w:rsid w:val="00773236"/>
    <w:rsid w:val="007735D5"/>
    <w:rsid w:val="007735E8"/>
    <w:rsid w:val="0077378A"/>
    <w:rsid w:val="00773811"/>
    <w:rsid w:val="007739AA"/>
    <w:rsid w:val="007739CF"/>
    <w:rsid w:val="00773BAA"/>
    <w:rsid w:val="00773BAC"/>
    <w:rsid w:val="00773D40"/>
    <w:rsid w:val="00773E97"/>
    <w:rsid w:val="00773E9E"/>
    <w:rsid w:val="00774206"/>
    <w:rsid w:val="007745F9"/>
    <w:rsid w:val="00774EA2"/>
    <w:rsid w:val="00775041"/>
    <w:rsid w:val="007750A5"/>
    <w:rsid w:val="007751F3"/>
    <w:rsid w:val="00775390"/>
    <w:rsid w:val="007753B0"/>
    <w:rsid w:val="00775AC8"/>
    <w:rsid w:val="00775FA7"/>
    <w:rsid w:val="00776061"/>
    <w:rsid w:val="00776070"/>
    <w:rsid w:val="00776161"/>
    <w:rsid w:val="007764B2"/>
    <w:rsid w:val="007768ED"/>
    <w:rsid w:val="007771E7"/>
    <w:rsid w:val="0077733B"/>
    <w:rsid w:val="00777878"/>
    <w:rsid w:val="0077789D"/>
    <w:rsid w:val="00777F01"/>
    <w:rsid w:val="00777F82"/>
    <w:rsid w:val="0078019D"/>
    <w:rsid w:val="0078051C"/>
    <w:rsid w:val="0078052D"/>
    <w:rsid w:val="0078067D"/>
    <w:rsid w:val="00780917"/>
    <w:rsid w:val="007809BE"/>
    <w:rsid w:val="00780A65"/>
    <w:rsid w:val="00780C5D"/>
    <w:rsid w:val="007812D0"/>
    <w:rsid w:val="00781344"/>
    <w:rsid w:val="007813DA"/>
    <w:rsid w:val="0078189B"/>
    <w:rsid w:val="00781A5C"/>
    <w:rsid w:val="00781F96"/>
    <w:rsid w:val="00782031"/>
    <w:rsid w:val="00782177"/>
    <w:rsid w:val="00782374"/>
    <w:rsid w:val="007824C1"/>
    <w:rsid w:val="00782684"/>
    <w:rsid w:val="007831C8"/>
    <w:rsid w:val="00783213"/>
    <w:rsid w:val="00783273"/>
    <w:rsid w:val="0078348F"/>
    <w:rsid w:val="007836B4"/>
    <w:rsid w:val="0078371E"/>
    <w:rsid w:val="007837A8"/>
    <w:rsid w:val="00783AE6"/>
    <w:rsid w:val="00783C2F"/>
    <w:rsid w:val="00783CB0"/>
    <w:rsid w:val="00783D44"/>
    <w:rsid w:val="00783DAE"/>
    <w:rsid w:val="00783EB2"/>
    <w:rsid w:val="00783FCC"/>
    <w:rsid w:val="007840C7"/>
    <w:rsid w:val="007842DA"/>
    <w:rsid w:val="0078449C"/>
    <w:rsid w:val="007846F2"/>
    <w:rsid w:val="00784B9C"/>
    <w:rsid w:val="00784BD6"/>
    <w:rsid w:val="00784E63"/>
    <w:rsid w:val="00785206"/>
    <w:rsid w:val="0078525F"/>
    <w:rsid w:val="00785308"/>
    <w:rsid w:val="00785497"/>
    <w:rsid w:val="00785516"/>
    <w:rsid w:val="007856D5"/>
    <w:rsid w:val="007859BA"/>
    <w:rsid w:val="00785CE4"/>
    <w:rsid w:val="00785D18"/>
    <w:rsid w:val="00785DFA"/>
    <w:rsid w:val="00785F7F"/>
    <w:rsid w:val="00786243"/>
    <w:rsid w:val="00786540"/>
    <w:rsid w:val="00786B2F"/>
    <w:rsid w:val="00786C82"/>
    <w:rsid w:val="00786E45"/>
    <w:rsid w:val="00786EA3"/>
    <w:rsid w:val="007870AF"/>
    <w:rsid w:val="007878CE"/>
    <w:rsid w:val="0078795C"/>
    <w:rsid w:val="00787C9B"/>
    <w:rsid w:val="00787D4D"/>
    <w:rsid w:val="00787D94"/>
    <w:rsid w:val="00787EAA"/>
    <w:rsid w:val="007900B2"/>
    <w:rsid w:val="007900B4"/>
    <w:rsid w:val="00790235"/>
    <w:rsid w:val="007904E1"/>
    <w:rsid w:val="00790706"/>
    <w:rsid w:val="0079104B"/>
    <w:rsid w:val="007918B6"/>
    <w:rsid w:val="0079198F"/>
    <w:rsid w:val="00791ADB"/>
    <w:rsid w:val="00791BF3"/>
    <w:rsid w:val="00791D12"/>
    <w:rsid w:val="00791D1E"/>
    <w:rsid w:val="00791D63"/>
    <w:rsid w:val="00791E7E"/>
    <w:rsid w:val="007921E9"/>
    <w:rsid w:val="0079220A"/>
    <w:rsid w:val="007922A5"/>
    <w:rsid w:val="00792370"/>
    <w:rsid w:val="007923F3"/>
    <w:rsid w:val="00792556"/>
    <w:rsid w:val="00792742"/>
    <w:rsid w:val="00792907"/>
    <w:rsid w:val="00792928"/>
    <w:rsid w:val="00792A37"/>
    <w:rsid w:val="00792DE9"/>
    <w:rsid w:val="00792E02"/>
    <w:rsid w:val="00792E21"/>
    <w:rsid w:val="00792F16"/>
    <w:rsid w:val="00792FEC"/>
    <w:rsid w:val="00793083"/>
    <w:rsid w:val="0079326A"/>
    <w:rsid w:val="00793281"/>
    <w:rsid w:val="007932CE"/>
    <w:rsid w:val="00793493"/>
    <w:rsid w:val="00793554"/>
    <w:rsid w:val="00793AFE"/>
    <w:rsid w:val="00793BAC"/>
    <w:rsid w:val="00793C5E"/>
    <w:rsid w:val="00793D47"/>
    <w:rsid w:val="00794052"/>
    <w:rsid w:val="00794225"/>
    <w:rsid w:val="00794406"/>
    <w:rsid w:val="007944CB"/>
    <w:rsid w:val="00794851"/>
    <w:rsid w:val="00794A69"/>
    <w:rsid w:val="00794E45"/>
    <w:rsid w:val="00794F4C"/>
    <w:rsid w:val="00795006"/>
    <w:rsid w:val="00795874"/>
    <w:rsid w:val="00795AFF"/>
    <w:rsid w:val="0079606F"/>
    <w:rsid w:val="0079627D"/>
    <w:rsid w:val="007962B8"/>
    <w:rsid w:val="00796430"/>
    <w:rsid w:val="00796549"/>
    <w:rsid w:val="00796609"/>
    <w:rsid w:val="0079693E"/>
    <w:rsid w:val="00796C85"/>
    <w:rsid w:val="00796C91"/>
    <w:rsid w:val="00796DC8"/>
    <w:rsid w:val="00796DF7"/>
    <w:rsid w:val="00796E5B"/>
    <w:rsid w:val="00796F63"/>
    <w:rsid w:val="00797527"/>
    <w:rsid w:val="00797637"/>
    <w:rsid w:val="007977FD"/>
    <w:rsid w:val="00797CC4"/>
    <w:rsid w:val="00797CE8"/>
    <w:rsid w:val="007A0202"/>
    <w:rsid w:val="007A07AB"/>
    <w:rsid w:val="007A0808"/>
    <w:rsid w:val="007A0969"/>
    <w:rsid w:val="007A09BF"/>
    <w:rsid w:val="007A0B5B"/>
    <w:rsid w:val="007A0B5D"/>
    <w:rsid w:val="007A0E78"/>
    <w:rsid w:val="007A14D5"/>
    <w:rsid w:val="007A14F0"/>
    <w:rsid w:val="007A164E"/>
    <w:rsid w:val="007A1C1F"/>
    <w:rsid w:val="007A1F42"/>
    <w:rsid w:val="007A2298"/>
    <w:rsid w:val="007A23D2"/>
    <w:rsid w:val="007A243F"/>
    <w:rsid w:val="007A2537"/>
    <w:rsid w:val="007A2708"/>
    <w:rsid w:val="007A2730"/>
    <w:rsid w:val="007A27FB"/>
    <w:rsid w:val="007A296F"/>
    <w:rsid w:val="007A29B9"/>
    <w:rsid w:val="007A2C92"/>
    <w:rsid w:val="007A2DCA"/>
    <w:rsid w:val="007A2F8A"/>
    <w:rsid w:val="007A3249"/>
    <w:rsid w:val="007A3407"/>
    <w:rsid w:val="007A3C0E"/>
    <w:rsid w:val="007A4318"/>
    <w:rsid w:val="007A4405"/>
    <w:rsid w:val="007A4714"/>
    <w:rsid w:val="007A4A05"/>
    <w:rsid w:val="007A4ADA"/>
    <w:rsid w:val="007A4ADF"/>
    <w:rsid w:val="007A4C69"/>
    <w:rsid w:val="007A4C8B"/>
    <w:rsid w:val="007A4FF5"/>
    <w:rsid w:val="007A5114"/>
    <w:rsid w:val="007A524B"/>
    <w:rsid w:val="007A53EB"/>
    <w:rsid w:val="007A56E0"/>
    <w:rsid w:val="007A5C9B"/>
    <w:rsid w:val="007A5F6A"/>
    <w:rsid w:val="007A6365"/>
    <w:rsid w:val="007A66C5"/>
    <w:rsid w:val="007A6B9F"/>
    <w:rsid w:val="007A6D31"/>
    <w:rsid w:val="007A72B3"/>
    <w:rsid w:val="007A788E"/>
    <w:rsid w:val="007A7964"/>
    <w:rsid w:val="007A7997"/>
    <w:rsid w:val="007A7E81"/>
    <w:rsid w:val="007B0024"/>
    <w:rsid w:val="007B01FC"/>
    <w:rsid w:val="007B03BE"/>
    <w:rsid w:val="007B068C"/>
    <w:rsid w:val="007B07DE"/>
    <w:rsid w:val="007B09E1"/>
    <w:rsid w:val="007B0B44"/>
    <w:rsid w:val="007B0D84"/>
    <w:rsid w:val="007B0EF0"/>
    <w:rsid w:val="007B1ADD"/>
    <w:rsid w:val="007B1D77"/>
    <w:rsid w:val="007B2196"/>
    <w:rsid w:val="007B21AC"/>
    <w:rsid w:val="007B243D"/>
    <w:rsid w:val="007B2474"/>
    <w:rsid w:val="007B2633"/>
    <w:rsid w:val="007B2990"/>
    <w:rsid w:val="007B2A7A"/>
    <w:rsid w:val="007B2BD6"/>
    <w:rsid w:val="007B2C44"/>
    <w:rsid w:val="007B2C7F"/>
    <w:rsid w:val="007B2F16"/>
    <w:rsid w:val="007B35BB"/>
    <w:rsid w:val="007B3C5D"/>
    <w:rsid w:val="007B3D1D"/>
    <w:rsid w:val="007B401F"/>
    <w:rsid w:val="007B4255"/>
    <w:rsid w:val="007B456C"/>
    <w:rsid w:val="007B46F8"/>
    <w:rsid w:val="007B4905"/>
    <w:rsid w:val="007B4DCF"/>
    <w:rsid w:val="007B4DF2"/>
    <w:rsid w:val="007B500D"/>
    <w:rsid w:val="007B53F8"/>
    <w:rsid w:val="007B55AB"/>
    <w:rsid w:val="007B587C"/>
    <w:rsid w:val="007B5ECC"/>
    <w:rsid w:val="007B6157"/>
    <w:rsid w:val="007B651A"/>
    <w:rsid w:val="007B6848"/>
    <w:rsid w:val="007B6997"/>
    <w:rsid w:val="007B6AD1"/>
    <w:rsid w:val="007B6C06"/>
    <w:rsid w:val="007B7001"/>
    <w:rsid w:val="007B700F"/>
    <w:rsid w:val="007B7391"/>
    <w:rsid w:val="007B762F"/>
    <w:rsid w:val="007B76D9"/>
    <w:rsid w:val="007B76F2"/>
    <w:rsid w:val="007B785E"/>
    <w:rsid w:val="007B791F"/>
    <w:rsid w:val="007B7B1D"/>
    <w:rsid w:val="007C0051"/>
    <w:rsid w:val="007C00B9"/>
    <w:rsid w:val="007C00F5"/>
    <w:rsid w:val="007C0280"/>
    <w:rsid w:val="007C0646"/>
    <w:rsid w:val="007C085B"/>
    <w:rsid w:val="007C09A8"/>
    <w:rsid w:val="007C0A45"/>
    <w:rsid w:val="007C0DF5"/>
    <w:rsid w:val="007C0F1A"/>
    <w:rsid w:val="007C101B"/>
    <w:rsid w:val="007C1113"/>
    <w:rsid w:val="007C176B"/>
    <w:rsid w:val="007C191C"/>
    <w:rsid w:val="007C1EB6"/>
    <w:rsid w:val="007C2186"/>
    <w:rsid w:val="007C26ED"/>
    <w:rsid w:val="007C2887"/>
    <w:rsid w:val="007C2AB7"/>
    <w:rsid w:val="007C2E83"/>
    <w:rsid w:val="007C2EC7"/>
    <w:rsid w:val="007C2F74"/>
    <w:rsid w:val="007C3552"/>
    <w:rsid w:val="007C35A5"/>
    <w:rsid w:val="007C35D6"/>
    <w:rsid w:val="007C3608"/>
    <w:rsid w:val="007C3740"/>
    <w:rsid w:val="007C3E75"/>
    <w:rsid w:val="007C3FB1"/>
    <w:rsid w:val="007C409B"/>
    <w:rsid w:val="007C47ED"/>
    <w:rsid w:val="007C48B6"/>
    <w:rsid w:val="007C4D30"/>
    <w:rsid w:val="007C5174"/>
    <w:rsid w:val="007C521B"/>
    <w:rsid w:val="007C550D"/>
    <w:rsid w:val="007C57BB"/>
    <w:rsid w:val="007C5A79"/>
    <w:rsid w:val="007C5B31"/>
    <w:rsid w:val="007C5CDF"/>
    <w:rsid w:val="007C5E6A"/>
    <w:rsid w:val="007C5ED8"/>
    <w:rsid w:val="007C678F"/>
    <w:rsid w:val="007C6834"/>
    <w:rsid w:val="007C6873"/>
    <w:rsid w:val="007C6DD1"/>
    <w:rsid w:val="007C6ED6"/>
    <w:rsid w:val="007C708B"/>
    <w:rsid w:val="007C71B4"/>
    <w:rsid w:val="007C72A7"/>
    <w:rsid w:val="007C730F"/>
    <w:rsid w:val="007C7760"/>
    <w:rsid w:val="007C7A0C"/>
    <w:rsid w:val="007C7A2C"/>
    <w:rsid w:val="007C7A52"/>
    <w:rsid w:val="007C7A80"/>
    <w:rsid w:val="007C7C7E"/>
    <w:rsid w:val="007C7F2C"/>
    <w:rsid w:val="007D0171"/>
    <w:rsid w:val="007D0D55"/>
    <w:rsid w:val="007D0E4E"/>
    <w:rsid w:val="007D104F"/>
    <w:rsid w:val="007D1115"/>
    <w:rsid w:val="007D11BF"/>
    <w:rsid w:val="007D12A4"/>
    <w:rsid w:val="007D1371"/>
    <w:rsid w:val="007D13F9"/>
    <w:rsid w:val="007D15AC"/>
    <w:rsid w:val="007D1731"/>
    <w:rsid w:val="007D192D"/>
    <w:rsid w:val="007D1A46"/>
    <w:rsid w:val="007D1A68"/>
    <w:rsid w:val="007D1C83"/>
    <w:rsid w:val="007D1CE9"/>
    <w:rsid w:val="007D1D2D"/>
    <w:rsid w:val="007D1ED7"/>
    <w:rsid w:val="007D1F6B"/>
    <w:rsid w:val="007D1FAB"/>
    <w:rsid w:val="007D201A"/>
    <w:rsid w:val="007D21BB"/>
    <w:rsid w:val="007D2334"/>
    <w:rsid w:val="007D25D0"/>
    <w:rsid w:val="007D26FB"/>
    <w:rsid w:val="007D283F"/>
    <w:rsid w:val="007D2881"/>
    <w:rsid w:val="007D2B2E"/>
    <w:rsid w:val="007D2BEA"/>
    <w:rsid w:val="007D2CA9"/>
    <w:rsid w:val="007D2D22"/>
    <w:rsid w:val="007D2EEF"/>
    <w:rsid w:val="007D3093"/>
    <w:rsid w:val="007D32D1"/>
    <w:rsid w:val="007D351D"/>
    <w:rsid w:val="007D362D"/>
    <w:rsid w:val="007D375B"/>
    <w:rsid w:val="007D3803"/>
    <w:rsid w:val="007D3B12"/>
    <w:rsid w:val="007D3E18"/>
    <w:rsid w:val="007D3E20"/>
    <w:rsid w:val="007D4132"/>
    <w:rsid w:val="007D413D"/>
    <w:rsid w:val="007D4244"/>
    <w:rsid w:val="007D439D"/>
    <w:rsid w:val="007D4520"/>
    <w:rsid w:val="007D4C19"/>
    <w:rsid w:val="007D4C9A"/>
    <w:rsid w:val="007D4CDD"/>
    <w:rsid w:val="007D4E28"/>
    <w:rsid w:val="007D4E7E"/>
    <w:rsid w:val="007D4F82"/>
    <w:rsid w:val="007D53DE"/>
    <w:rsid w:val="007D5413"/>
    <w:rsid w:val="007D567D"/>
    <w:rsid w:val="007D5D3F"/>
    <w:rsid w:val="007D5DFE"/>
    <w:rsid w:val="007D6039"/>
    <w:rsid w:val="007D6097"/>
    <w:rsid w:val="007D63CD"/>
    <w:rsid w:val="007D6540"/>
    <w:rsid w:val="007D66CB"/>
    <w:rsid w:val="007D69C5"/>
    <w:rsid w:val="007D6AE2"/>
    <w:rsid w:val="007D706C"/>
    <w:rsid w:val="007D7121"/>
    <w:rsid w:val="007D7331"/>
    <w:rsid w:val="007D773F"/>
    <w:rsid w:val="007D7833"/>
    <w:rsid w:val="007D7A42"/>
    <w:rsid w:val="007D7B15"/>
    <w:rsid w:val="007D7B43"/>
    <w:rsid w:val="007D7C39"/>
    <w:rsid w:val="007D7E18"/>
    <w:rsid w:val="007E017F"/>
    <w:rsid w:val="007E0797"/>
    <w:rsid w:val="007E0842"/>
    <w:rsid w:val="007E0CDD"/>
    <w:rsid w:val="007E0D3E"/>
    <w:rsid w:val="007E0D82"/>
    <w:rsid w:val="007E0E91"/>
    <w:rsid w:val="007E106E"/>
    <w:rsid w:val="007E1126"/>
    <w:rsid w:val="007E132D"/>
    <w:rsid w:val="007E14A8"/>
    <w:rsid w:val="007E15D7"/>
    <w:rsid w:val="007E1949"/>
    <w:rsid w:val="007E1997"/>
    <w:rsid w:val="007E1B4B"/>
    <w:rsid w:val="007E1CC0"/>
    <w:rsid w:val="007E2213"/>
    <w:rsid w:val="007E232B"/>
    <w:rsid w:val="007E2441"/>
    <w:rsid w:val="007E2625"/>
    <w:rsid w:val="007E2A08"/>
    <w:rsid w:val="007E2AE9"/>
    <w:rsid w:val="007E2B29"/>
    <w:rsid w:val="007E2B36"/>
    <w:rsid w:val="007E2C1E"/>
    <w:rsid w:val="007E30E5"/>
    <w:rsid w:val="007E34C1"/>
    <w:rsid w:val="007E35FE"/>
    <w:rsid w:val="007E3664"/>
    <w:rsid w:val="007E37B4"/>
    <w:rsid w:val="007E39F6"/>
    <w:rsid w:val="007E3BBE"/>
    <w:rsid w:val="007E3DD6"/>
    <w:rsid w:val="007E420C"/>
    <w:rsid w:val="007E42A3"/>
    <w:rsid w:val="007E42E9"/>
    <w:rsid w:val="007E4844"/>
    <w:rsid w:val="007E498C"/>
    <w:rsid w:val="007E4A2B"/>
    <w:rsid w:val="007E4ACB"/>
    <w:rsid w:val="007E4B34"/>
    <w:rsid w:val="007E4CFE"/>
    <w:rsid w:val="007E5CF1"/>
    <w:rsid w:val="007E5E05"/>
    <w:rsid w:val="007E5E1B"/>
    <w:rsid w:val="007E5F37"/>
    <w:rsid w:val="007E6188"/>
    <w:rsid w:val="007E62BC"/>
    <w:rsid w:val="007E6448"/>
    <w:rsid w:val="007E6974"/>
    <w:rsid w:val="007E6A5D"/>
    <w:rsid w:val="007E6B8D"/>
    <w:rsid w:val="007E715D"/>
    <w:rsid w:val="007E7252"/>
    <w:rsid w:val="007E73DA"/>
    <w:rsid w:val="007E7471"/>
    <w:rsid w:val="007E74AF"/>
    <w:rsid w:val="007E7728"/>
    <w:rsid w:val="007E7E30"/>
    <w:rsid w:val="007E7FA5"/>
    <w:rsid w:val="007E7FC5"/>
    <w:rsid w:val="007F027C"/>
    <w:rsid w:val="007F031F"/>
    <w:rsid w:val="007F0813"/>
    <w:rsid w:val="007F0940"/>
    <w:rsid w:val="007F0B17"/>
    <w:rsid w:val="007F0EA1"/>
    <w:rsid w:val="007F0ED1"/>
    <w:rsid w:val="007F10F3"/>
    <w:rsid w:val="007F1111"/>
    <w:rsid w:val="007F1152"/>
    <w:rsid w:val="007F13EF"/>
    <w:rsid w:val="007F1729"/>
    <w:rsid w:val="007F173D"/>
    <w:rsid w:val="007F1B28"/>
    <w:rsid w:val="007F1E70"/>
    <w:rsid w:val="007F21EA"/>
    <w:rsid w:val="007F22FE"/>
    <w:rsid w:val="007F24F7"/>
    <w:rsid w:val="007F2651"/>
    <w:rsid w:val="007F2687"/>
    <w:rsid w:val="007F281A"/>
    <w:rsid w:val="007F2A49"/>
    <w:rsid w:val="007F2D97"/>
    <w:rsid w:val="007F2EDA"/>
    <w:rsid w:val="007F3156"/>
    <w:rsid w:val="007F31C0"/>
    <w:rsid w:val="007F35D7"/>
    <w:rsid w:val="007F3744"/>
    <w:rsid w:val="007F3820"/>
    <w:rsid w:val="007F3D8C"/>
    <w:rsid w:val="007F4B41"/>
    <w:rsid w:val="007F5553"/>
    <w:rsid w:val="007F55AC"/>
    <w:rsid w:val="007F5891"/>
    <w:rsid w:val="007F5B97"/>
    <w:rsid w:val="007F5C92"/>
    <w:rsid w:val="007F5D2F"/>
    <w:rsid w:val="007F634B"/>
    <w:rsid w:val="007F6596"/>
    <w:rsid w:val="007F666A"/>
    <w:rsid w:val="007F6740"/>
    <w:rsid w:val="007F67DF"/>
    <w:rsid w:val="007F6983"/>
    <w:rsid w:val="007F69A6"/>
    <w:rsid w:val="007F6EA0"/>
    <w:rsid w:val="007F7151"/>
    <w:rsid w:val="007F7357"/>
    <w:rsid w:val="007F7407"/>
    <w:rsid w:val="007F741A"/>
    <w:rsid w:val="007F75A1"/>
    <w:rsid w:val="007F76A3"/>
    <w:rsid w:val="007F7E88"/>
    <w:rsid w:val="00800084"/>
    <w:rsid w:val="00800362"/>
    <w:rsid w:val="00800EFE"/>
    <w:rsid w:val="0080122E"/>
    <w:rsid w:val="00801306"/>
    <w:rsid w:val="008013E5"/>
    <w:rsid w:val="0080145E"/>
    <w:rsid w:val="008014FE"/>
    <w:rsid w:val="00801506"/>
    <w:rsid w:val="008017AC"/>
    <w:rsid w:val="00801901"/>
    <w:rsid w:val="00801B9B"/>
    <w:rsid w:val="00801BA4"/>
    <w:rsid w:val="00801C78"/>
    <w:rsid w:val="00801DBC"/>
    <w:rsid w:val="00802425"/>
    <w:rsid w:val="008024FE"/>
    <w:rsid w:val="008029FB"/>
    <w:rsid w:val="00802E07"/>
    <w:rsid w:val="0080304B"/>
    <w:rsid w:val="0080304F"/>
    <w:rsid w:val="008031B2"/>
    <w:rsid w:val="0080345C"/>
    <w:rsid w:val="0080354A"/>
    <w:rsid w:val="00803550"/>
    <w:rsid w:val="008036A4"/>
    <w:rsid w:val="008037B4"/>
    <w:rsid w:val="00803902"/>
    <w:rsid w:val="00803993"/>
    <w:rsid w:val="00803A46"/>
    <w:rsid w:val="00804742"/>
    <w:rsid w:val="00804C1C"/>
    <w:rsid w:val="00804C57"/>
    <w:rsid w:val="00804C73"/>
    <w:rsid w:val="00804F53"/>
    <w:rsid w:val="008051DA"/>
    <w:rsid w:val="008051DC"/>
    <w:rsid w:val="00805208"/>
    <w:rsid w:val="00805261"/>
    <w:rsid w:val="00805533"/>
    <w:rsid w:val="008057FB"/>
    <w:rsid w:val="00805935"/>
    <w:rsid w:val="00805DE5"/>
    <w:rsid w:val="00805F4E"/>
    <w:rsid w:val="00805F67"/>
    <w:rsid w:val="00805F95"/>
    <w:rsid w:val="0080616D"/>
    <w:rsid w:val="00806374"/>
    <w:rsid w:val="008065A3"/>
    <w:rsid w:val="00806700"/>
    <w:rsid w:val="00806B98"/>
    <w:rsid w:val="00806C6E"/>
    <w:rsid w:val="00806DCC"/>
    <w:rsid w:val="00806FBB"/>
    <w:rsid w:val="00807033"/>
    <w:rsid w:val="00807222"/>
    <w:rsid w:val="008074FD"/>
    <w:rsid w:val="008075D4"/>
    <w:rsid w:val="00807774"/>
    <w:rsid w:val="00807813"/>
    <w:rsid w:val="0080794D"/>
    <w:rsid w:val="008079AC"/>
    <w:rsid w:val="008079BF"/>
    <w:rsid w:val="00807A8C"/>
    <w:rsid w:val="00807B7A"/>
    <w:rsid w:val="00807C16"/>
    <w:rsid w:val="00807C75"/>
    <w:rsid w:val="00810036"/>
    <w:rsid w:val="0081036F"/>
    <w:rsid w:val="008103C2"/>
    <w:rsid w:val="008104BB"/>
    <w:rsid w:val="0081062B"/>
    <w:rsid w:val="00810801"/>
    <w:rsid w:val="008109F0"/>
    <w:rsid w:val="00810A4D"/>
    <w:rsid w:val="00810D13"/>
    <w:rsid w:val="00811085"/>
    <w:rsid w:val="0081133D"/>
    <w:rsid w:val="00811883"/>
    <w:rsid w:val="008118EF"/>
    <w:rsid w:val="008119F3"/>
    <w:rsid w:val="00811AC8"/>
    <w:rsid w:val="00811AF2"/>
    <w:rsid w:val="00811B0F"/>
    <w:rsid w:val="00811B4F"/>
    <w:rsid w:val="00811C7B"/>
    <w:rsid w:val="00811D82"/>
    <w:rsid w:val="00812039"/>
    <w:rsid w:val="00812270"/>
    <w:rsid w:val="0081244B"/>
    <w:rsid w:val="00812534"/>
    <w:rsid w:val="008125D2"/>
    <w:rsid w:val="00812690"/>
    <w:rsid w:val="00812695"/>
    <w:rsid w:val="00812747"/>
    <w:rsid w:val="00812944"/>
    <w:rsid w:val="008129E4"/>
    <w:rsid w:val="00812D1C"/>
    <w:rsid w:val="00812E34"/>
    <w:rsid w:val="00812FE0"/>
    <w:rsid w:val="00813263"/>
    <w:rsid w:val="008138A5"/>
    <w:rsid w:val="00813B1D"/>
    <w:rsid w:val="00813CAB"/>
    <w:rsid w:val="00813F1D"/>
    <w:rsid w:val="0081403F"/>
    <w:rsid w:val="00814044"/>
    <w:rsid w:val="0081423F"/>
    <w:rsid w:val="00814270"/>
    <w:rsid w:val="00814393"/>
    <w:rsid w:val="00814662"/>
    <w:rsid w:val="008146E5"/>
    <w:rsid w:val="008147D5"/>
    <w:rsid w:val="008148E4"/>
    <w:rsid w:val="00814B0A"/>
    <w:rsid w:val="00814E89"/>
    <w:rsid w:val="008152CF"/>
    <w:rsid w:val="0081544C"/>
    <w:rsid w:val="008156A5"/>
    <w:rsid w:val="0081572D"/>
    <w:rsid w:val="00815882"/>
    <w:rsid w:val="00815A0A"/>
    <w:rsid w:val="00815B5C"/>
    <w:rsid w:val="00815BE3"/>
    <w:rsid w:val="00815D60"/>
    <w:rsid w:val="00815DCB"/>
    <w:rsid w:val="00815DDC"/>
    <w:rsid w:val="00815E2B"/>
    <w:rsid w:val="008162AB"/>
    <w:rsid w:val="008165F3"/>
    <w:rsid w:val="00816B12"/>
    <w:rsid w:val="00816E47"/>
    <w:rsid w:val="0081712F"/>
    <w:rsid w:val="00817551"/>
    <w:rsid w:val="0081766B"/>
    <w:rsid w:val="00817724"/>
    <w:rsid w:val="008178CA"/>
    <w:rsid w:val="00817DFF"/>
    <w:rsid w:val="0082015A"/>
    <w:rsid w:val="008202F5"/>
    <w:rsid w:val="00820634"/>
    <w:rsid w:val="008207D9"/>
    <w:rsid w:val="00820A25"/>
    <w:rsid w:val="00820B2A"/>
    <w:rsid w:val="00820D76"/>
    <w:rsid w:val="00820E4E"/>
    <w:rsid w:val="0082159B"/>
    <w:rsid w:val="008216CE"/>
    <w:rsid w:val="0082185D"/>
    <w:rsid w:val="008219A4"/>
    <w:rsid w:val="00821C11"/>
    <w:rsid w:val="00821E1C"/>
    <w:rsid w:val="00821E95"/>
    <w:rsid w:val="00822023"/>
    <w:rsid w:val="00822137"/>
    <w:rsid w:val="008222B3"/>
    <w:rsid w:val="00822464"/>
    <w:rsid w:val="0082280A"/>
    <w:rsid w:val="00822943"/>
    <w:rsid w:val="00822C95"/>
    <w:rsid w:val="00822D53"/>
    <w:rsid w:val="00822DE1"/>
    <w:rsid w:val="00822E88"/>
    <w:rsid w:val="00823077"/>
    <w:rsid w:val="008230A5"/>
    <w:rsid w:val="00823140"/>
    <w:rsid w:val="008233BD"/>
    <w:rsid w:val="008233DE"/>
    <w:rsid w:val="008233ED"/>
    <w:rsid w:val="008233FD"/>
    <w:rsid w:val="00823654"/>
    <w:rsid w:val="008236CA"/>
    <w:rsid w:val="0082391E"/>
    <w:rsid w:val="00823C0D"/>
    <w:rsid w:val="00823D8F"/>
    <w:rsid w:val="0082414C"/>
    <w:rsid w:val="008241DA"/>
    <w:rsid w:val="008242EC"/>
    <w:rsid w:val="008244BB"/>
    <w:rsid w:val="008244E4"/>
    <w:rsid w:val="00824898"/>
    <w:rsid w:val="008248C4"/>
    <w:rsid w:val="008248C9"/>
    <w:rsid w:val="00824C10"/>
    <w:rsid w:val="00824C3B"/>
    <w:rsid w:val="00824FFB"/>
    <w:rsid w:val="00825044"/>
    <w:rsid w:val="008255E8"/>
    <w:rsid w:val="0082578F"/>
    <w:rsid w:val="00825799"/>
    <w:rsid w:val="0082579F"/>
    <w:rsid w:val="008257BD"/>
    <w:rsid w:val="008259FD"/>
    <w:rsid w:val="00825A5C"/>
    <w:rsid w:val="00825A78"/>
    <w:rsid w:val="00825C2E"/>
    <w:rsid w:val="00825C36"/>
    <w:rsid w:val="00825CBF"/>
    <w:rsid w:val="00825CCE"/>
    <w:rsid w:val="00825DF6"/>
    <w:rsid w:val="00825E33"/>
    <w:rsid w:val="008260A7"/>
    <w:rsid w:val="00826109"/>
    <w:rsid w:val="008265F8"/>
    <w:rsid w:val="008268B9"/>
    <w:rsid w:val="00826CA3"/>
    <w:rsid w:val="00826CF3"/>
    <w:rsid w:val="00826E7A"/>
    <w:rsid w:val="00827332"/>
    <w:rsid w:val="008276DC"/>
    <w:rsid w:val="00827889"/>
    <w:rsid w:val="008278B5"/>
    <w:rsid w:val="0082797F"/>
    <w:rsid w:val="00827A2B"/>
    <w:rsid w:val="00827E0D"/>
    <w:rsid w:val="00827F13"/>
    <w:rsid w:val="00830184"/>
    <w:rsid w:val="00830346"/>
    <w:rsid w:val="008304ED"/>
    <w:rsid w:val="00830640"/>
    <w:rsid w:val="00830787"/>
    <w:rsid w:val="008307CD"/>
    <w:rsid w:val="00830A70"/>
    <w:rsid w:val="00830B79"/>
    <w:rsid w:val="00830C71"/>
    <w:rsid w:val="00831070"/>
    <w:rsid w:val="008313DA"/>
    <w:rsid w:val="00831467"/>
    <w:rsid w:val="008314B3"/>
    <w:rsid w:val="008317B3"/>
    <w:rsid w:val="00831B71"/>
    <w:rsid w:val="00831BB9"/>
    <w:rsid w:val="00831BD7"/>
    <w:rsid w:val="00831F14"/>
    <w:rsid w:val="00832090"/>
    <w:rsid w:val="0083209F"/>
    <w:rsid w:val="008322A6"/>
    <w:rsid w:val="008324EF"/>
    <w:rsid w:val="00832669"/>
    <w:rsid w:val="0083290D"/>
    <w:rsid w:val="008329AA"/>
    <w:rsid w:val="00832C0D"/>
    <w:rsid w:val="00832DB5"/>
    <w:rsid w:val="00832E56"/>
    <w:rsid w:val="00832F39"/>
    <w:rsid w:val="008331F4"/>
    <w:rsid w:val="00833295"/>
    <w:rsid w:val="008332C2"/>
    <w:rsid w:val="008334AF"/>
    <w:rsid w:val="00833D26"/>
    <w:rsid w:val="00833E89"/>
    <w:rsid w:val="0083410B"/>
    <w:rsid w:val="0083462D"/>
    <w:rsid w:val="008347FF"/>
    <w:rsid w:val="00834833"/>
    <w:rsid w:val="0083488D"/>
    <w:rsid w:val="00834AF9"/>
    <w:rsid w:val="00834C4C"/>
    <w:rsid w:val="00834CEE"/>
    <w:rsid w:val="008356CC"/>
    <w:rsid w:val="00835E85"/>
    <w:rsid w:val="00835FF4"/>
    <w:rsid w:val="00836368"/>
    <w:rsid w:val="0083659B"/>
    <w:rsid w:val="00836751"/>
    <w:rsid w:val="00836966"/>
    <w:rsid w:val="00837034"/>
    <w:rsid w:val="00837181"/>
    <w:rsid w:val="0083752A"/>
    <w:rsid w:val="008378DE"/>
    <w:rsid w:val="00837A40"/>
    <w:rsid w:val="00837B0B"/>
    <w:rsid w:val="00837DC7"/>
    <w:rsid w:val="00837DDB"/>
    <w:rsid w:val="00837F4E"/>
    <w:rsid w:val="0084000A"/>
    <w:rsid w:val="00840238"/>
    <w:rsid w:val="008405AC"/>
    <w:rsid w:val="0084062A"/>
    <w:rsid w:val="0084062E"/>
    <w:rsid w:val="00840700"/>
    <w:rsid w:val="0084080E"/>
    <w:rsid w:val="008409E7"/>
    <w:rsid w:val="00840BBA"/>
    <w:rsid w:val="00840DE7"/>
    <w:rsid w:val="00840F17"/>
    <w:rsid w:val="0084100B"/>
    <w:rsid w:val="008412A0"/>
    <w:rsid w:val="0084184C"/>
    <w:rsid w:val="008418CB"/>
    <w:rsid w:val="00841E91"/>
    <w:rsid w:val="00841F2D"/>
    <w:rsid w:val="0084205F"/>
    <w:rsid w:val="00842390"/>
    <w:rsid w:val="008428AA"/>
    <w:rsid w:val="00842A6C"/>
    <w:rsid w:val="00842BBB"/>
    <w:rsid w:val="00842BE6"/>
    <w:rsid w:val="00842D0F"/>
    <w:rsid w:val="00842DBD"/>
    <w:rsid w:val="00842E35"/>
    <w:rsid w:val="008430C9"/>
    <w:rsid w:val="0084339A"/>
    <w:rsid w:val="0084370D"/>
    <w:rsid w:val="00843736"/>
    <w:rsid w:val="00843C08"/>
    <w:rsid w:val="00843FD6"/>
    <w:rsid w:val="0084425B"/>
    <w:rsid w:val="008442EA"/>
    <w:rsid w:val="00844388"/>
    <w:rsid w:val="00844653"/>
    <w:rsid w:val="008447FB"/>
    <w:rsid w:val="00844BE5"/>
    <w:rsid w:val="00844BFF"/>
    <w:rsid w:val="00844F44"/>
    <w:rsid w:val="0084547D"/>
    <w:rsid w:val="0084565F"/>
    <w:rsid w:val="00845A30"/>
    <w:rsid w:val="0084616F"/>
    <w:rsid w:val="008461AD"/>
    <w:rsid w:val="00846C40"/>
    <w:rsid w:val="00846DBD"/>
    <w:rsid w:val="00847015"/>
    <w:rsid w:val="00847110"/>
    <w:rsid w:val="0084721A"/>
    <w:rsid w:val="0084730E"/>
    <w:rsid w:val="008473F2"/>
    <w:rsid w:val="008476E7"/>
    <w:rsid w:val="00847946"/>
    <w:rsid w:val="00847965"/>
    <w:rsid w:val="00847A94"/>
    <w:rsid w:val="00847B7B"/>
    <w:rsid w:val="00847D19"/>
    <w:rsid w:val="00847FBD"/>
    <w:rsid w:val="008500EB"/>
    <w:rsid w:val="00850149"/>
    <w:rsid w:val="008502EB"/>
    <w:rsid w:val="00850421"/>
    <w:rsid w:val="00850630"/>
    <w:rsid w:val="00850637"/>
    <w:rsid w:val="008506A4"/>
    <w:rsid w:val="008509CE"/>
    <w:rsid w:val="00850A10"/>
    <w:rsid w:val="00850CD6"/>
    <w:rsid w:val="008513D5"/>
    <w:rsid w:val="00851586"/>
    <w:rsid w:val="0085184D"/>
    <w:rsid w:val="00851883"/>
    <w:rsid w:val="00851959"/>
    <w:rsid w:val="00851ECD"/>
    <w:rsid w:val="0085202C"/>
    <w:rsid w:val="00852173"/>
    <w:rsid w:val="00852269"/>
    <w:rsid w:val="008522A7"/>
    <w:rsid w:val="00852339"/>
    <w:rsid w:val="008524F6"/>
    <w:rsid w:val="008528E3"/>
    <w:rsid w:val="00852AA1"/>
    <w:rsid w:val="00852AAB"/>
    <w:rsid w:val="00852C75"/>
    <w:rsid w:val="00852F04"/>
    <w:rsid w:val="008530B3"/>
    <w:rsid w:val="00853214"/>
    <w:rsid w:val="008534D7"/>
    <w:rsid w:val="008537C5"/>
    <w:rsid w:val="0085386C"/>
    <w:rsid w:val="00853D60"/>
    <w:rsid w:val="00853E68"/>
    <w:rsid w:val="008541C7"/>
    <w:rsid w:val="0085430E"/>
    <w:rsid w:val="00854B11"/>
    <w:rsid w:val="00854C23"/>
    <w:rsid w:val="0085511B"/>
    <w:rsid w:val="00855664"/>
    <w:rsid w:val="00855785"/>
    <w:rsid w:val="008557D9"/>
    <w:rsid w:val="0085592F"/>
    <w:rsid w:val="00855AC7"/>
    <w:rsid w:val="00855B12"/>
    <w:rsid w:val="00855BF7"/>
    <w:rsid w:val="00855F1B"/>
    <w:rsid w:val="00856212"/>
    <w:rsid w:val="00856447"/>
    <w:rsid w:val="00856453"/>
    <w:rsid w:val="008564A3"/>
    <w:rsid w:val="008565C6"/>
    <w:rsid w:val="008565E5"/>
    <w:rsid w:val="008568D1"/>
    <w:rsid w:val="00856969"/>
    <w:rsid w:val="00856A96"/>
    <w:rsid w:val="00856B7C"/>
    <w:rsid w:val="00856C3F"/>
    <w:rsid w:val="00856D04"/>
    <w:rsid w:val="00856D6E"/>
    <w:rsid w:val="00856E95"/>
    <w:rsid w:val="00856F0B"/>
    <w:rsid w:val="008571DD"/>
    <w:rsid w:val="00857621"/>
    <w:rsid w:val="008577A7"/>
    <w:rsid w:val="00857851"/>
    <w:rsid w:val="008579F4"/>
    <w:rsid w:val="00857C54"/>
    <w:rsid w:val="0086002E"/>
    <w:rsid w:val="00860110"/>
    <w:rsid w:val="008601C0"/>
    <w:rsid w:val="008601EC"/>
    <w:rsid w:val="00860204"/>
    <w:rsid w:val="00860205"/>
    <w:rsid w:val="0086028F"/>
    <w:rsid w:val="008602E0"/>
    <w:rsid w:val="00860402"/>
    <w:rsid w:val="008604AE"/>
    <w:rsid w:val="0086079E"/>
    <w:rsid w:val="008607C5"/>
    <w:rsid w:val="00860863"/>
    <w:rsid w:val="0086086A"/>
    <w:rsid w:val="008608AA"/>
    <w:rsid w:val="00860960"/>
    <w:rsid w:val="008609B9"/>
    <w:rsid w:val="00860F76"/>
    <w:rsid w:val="0086108F"/>
    <w:rsid w:val="0086114E"/>
    <w:rsid w:val="00861B38"/>
    <w:rsid w:val="00861F6B"/>
    <w:rsid w:val="0086219E"/>
    <w:rsid w:val="008627B6"/>
    <w:rsid w:val="00862922"/>
    <w:rsid w:val="00862944"/>
    <w:rsid w:val="00862AE7"/>
    <w:rsid w:val="00862B34"/>
    <w:rsid w:val="00862D04"/>
    <w:rsid w:val="00862ED0"/>
    <w:rsid w:val="00862F5C"/>
    <w:rsid w:val="00863074"/>
    <w:rsid w:val="008630C8"/>
    <w:rsid w:val="00863144"/>
    <w:rsid w:val="00863377"/>
    <w:rsid w:val="00863697"/>
    <w:rsid w:val="008636AD"/>
    <w:rsid w:val="00863862"/>
    <w:rsid w:val="008639EE"/>
    <w:rsid w:val="00864620"/>
    <w:rsid w:val="00864768"/>
    <w:rsid w:val="0086488A"/>
    <w:rsid w:val="00864ABD"/>
    <w:rsid w:val="00864CE8"/>
    <w:rsid w:val="00864DD7"/>
    <w:rsid w:val="0086537F"/>
    <w:rsid w:val="008656B1"/>
    <w:rsid w:val="00865802"/>
    <w:rsid w:val="008658B1"/>
    <w:rsid w:val="00865A0E"/>
    <w:rsid w:val="00865A6E"/>
    <w:rsid w:val="00865A71"/>
    <w:rsid w:val="00865CB1"/>
    <w:rsid w:val="00865EB3"/>
    <w:rsid w:val="00866126"/>
    <w:rsid w:val="0086647E"/>
    <w:rsid w:val="0086663F"/>
    <w:rsid w:val="0086699E"/>
    <w:rsid w:val="00866BE9"/>
    <w:rsid w:val="00866E20"/>
    <w:rsid w:val="008671E5"/>
    <w:rsid w:val="00867447"/>
    <w:rsid w:val="00867457"/>
    <w:rsid w:val="008678F1"/>
    <w:rsid w:val="00867999"/>
    <w:rsid w:val="00867A89"/>
    <w:rsid w:val="00867B22"/>
    <w:rsid w:val="00867C47"/>
    <w:rsid w:val="008703D2"/>
    <w:rsid w:val="008707FC"/>
    <w:rsid w:val="00870C47"/>
    <w:rsid w:val="00870E20"/>
    <w:rsid w:val="00870F5F"/>
    <w:rsid w:val="00871031"/>
    <w:rsid w:val="0087108B"/>
    <w:rsid w:val="0087131C"/>
    <w:rsid w:val="0087194A"/>
    <w:rsid w:val="00871E7C"/>
    <w:rsid w:val="00871EBD"/>
    <w:rsid w:val="00871FDF"/>
    <w:rsid w:val="008721B9"/>
    <w:rsid w:val="008722E8"/>
    <w:rsid w:val="00872403"/>
    <w:rsid w:val="008726ED"/>
    <w:rsid w:val="008728E9"/>
    <w:rsid w:val="00872AEF"/>
    <w:rsid w:val="00872BFC"/>
    <w:rsid w:val="00872D58"/>
    <w:rsid w:val="00873110"/>
    <w:rsid w:val="00873462"/>
    <w:rsid w:val="008736CD"/>
    <w:rsid w:val="00873C77"/>
    <w:rsid w:val="00873F89"/>
    <w:rsid w:val="00874147"/>
    <w:rsid w:val="0087418A"/>
    <w:rsid w:val="0087458C"/>
    <w:rsid w:val="00874625"/>
    <w:rsid w:val="0087468E"/>
    <w:rsid w:val="00874A09"/>
    <w:rsid w:val="00874B91"/>
    <w:rsid w:val="00874BA4"/>
    <w:rsid w:val="00874BE2"/>
    <w:rsid w:val="00874C33"/>
    <w:rsid w:val="00874E06"/>
    <w:rsid w:val="00874F40"/>
    <w:rsid w:val="0087501D"/>
    <w:rsid w:val="008750FB"/>
    <w:rsid w:val="00875231"/>
    <w:rsid w:val="008755D7"/>
    <w:rsid w:val="008759A4"/>
    <w:rsid w:val="00875B45"/>
    <w:rsid w:val="00875BDB"/>
    <w:rsid w:val="00875C94"/>
    <w:rsid w:val="00875CD5"/>
    <w:rsid w:val="00876260"/>
    <w:rsid w:val="0087652D"/>
    <w:rsid w:val="00876710"/>
    <w:rsid w:val="00876C05"/>
    <w:rsid w:val="00876FB5"/>
    <w:rsid w:val="008772B8"/>
    <w:rsid w:val="00877356"/>
    <w:rsid w:val="00877577"/>
    <w:rsid w:val="008776CB"/>
    <w:rsid w:val="008777E6"/>
    <w:rsid w:val="00877A97"/>
    <w:rsid w:val="00877BD7"/>
    <w:rsid w:val="00877D0C"/>
    <w:rsid w:val="00877F15"/>
    <w:rsid w:val="00880043"/>
    <w:rsid w:val="0088063E"/>
    <w:rsid w:val="00880BC8"/>
    <w:rsid w:val="00880C09"/>
    <w:rsid w:val="00880F13"/>
    <w:rsid w:val="008810E3"/>
    <w:rsid w:val="008810E8"/>
    <w:rsid w:val="008811AF"/>
    <w:rsid w:val="008811BB"/>
    <w:rsid w:val="0088121B"/>
    <w:rsid w:val="00881357"/>
    <w:rsid w:val="0088171B"/>
    <w:rsid w:val="008818E4"/>
    <w:rsid w:val="0088191F"/>
    <w:rsid w:val="00881B4C"/>
    <w:rsid w:val="00881BFB"/>
    <w:rsid w:val="00881C2D"/>
    <w:rsid w:val="00881D40"/>
    <w:rsid w:val="00881D92"/>
    <w:rsid w:val="00882084"/>
    <w:rsid w:val="008820E0"/>
    <w:rsid w:val="0088215F"/>
    <w:rsid w:val="008822EA"/>
    <w:rsid w:val="00882409"/>
    <w:rsid w:val="0088242A"/>
    <w:rsid w:val="00882BE1"/>
    <w:rsid w:val="00882EC0"/>
    <w:rsid w:val="00883242"/>
    <w:rsid w:val="00883527"/>
    <w:rsid w:val="0088361F"/>
    <w:rsid w:val="00883762"/>
    <w:rsid w:val="00883B64"/>
    <w:rsid w:val="00883DC4"/>
    <w:rsid w:val="00883F5D"/>
    <w:rsid w:val="00884902"/>
    <w:rsid w:val="008849F2"/>
    <w:rsid w:val="00884DA9"/>
    <w:rsid w:val="00884F0E"/>
    <w:rsid w:val="00884F58"/>
    <w:rsid w:val="00885033"/>
    <w:rsid w:val="0088533C"/>
    <w:rsid w:val="00885498"/>
    <w:rsid w:val="00885580"/>
    <w:rsid w:val="00885724"/>
    <w:rsid w:val="008857A5"/>
    <w:rsid w:val="008859D5"/>
    <w:rsid w:val="00885C4E"/>
    <w:rsid w:val="008862DA"/>
    <w:rsid w:val="00886511"/>
    <w:rsid w:val="008866D7"/>
    <w:rsid w:val="00886A0F"/>
    <w:rsid w:val="00886D7D"/>
    <w:rsid w:val="0088704A"/>
    <w:rsid w:val="0088722A"/>
    <w:rsid w:val="00887527"/>
    <w:rsid w:val="0088757B"/>
    <w:rsid w:val="00887980"/>
    <w:rsid w:val="00887BBA"/>
    <w:rsid w:val="00887C48"/>
    <w:rsid w:val="00887D4B"/>
    <w:rsid w:val="00887ED7"/>
    <w:rsid w:val="008900E8"/>
    <w:rsid w:val="008901B5"/>
    <w:rsid w:val="00890D05"/>
    <w:rsid w:val="008912CC"/>
    <w:rsid w:val="00891730"/>
    <w:rsid w:val="0089192C"/>
    <w:rsid w:val="0089194D"/>
    <w:rsid w:val="0089195E"/>
    <w:rsid w:val="00891C6A"/>
    <w:rsid w:val="00891D87"/>
    <w:rsid w:val="00892024"/>
    <w:rsid w:val="00892067"/>
    <w:rsid w:val="00892425"/>
    <w:rsid w:val="0089260D"/>
    <w:rsid w:val="00892776"/>
    <w:rsid w:val="008929AD"/>
    <w:rsid w:val="00892C4F"/>
    <w:rsid w:val="008932E2"/>
    <w:rsid w:val="0089384E"/>
    <w:rsid w:val="00893966"/>
    <w:rsid w:val="00893C05"/>
    <w:rsid w:val="00893C4B"/>
    <w:rsid w:val="00893E32"/>
    <w:rsid w:val="0089441D"/>
    <w:rsid w:val="0089469D"/>
    <w:rsid w:val="008946F5"/>
    <w:rsid w:val="0089482D"/>
    <w:rsid w:val="008949ED"/>
    <w:rsid w:val="00894AB4"/>
    <w:rsid w:val="00894CB0"/>
    <w:rsid w:val="00894E14"/>
    <w:rsid w:val="00894FE8"/>
    <w:rsid w:val="0089514F"/>
    <w:rsid w:val="00895548"/>
    <w:rsid w:val="008959E5"/>
    <w:rsid w:val="00895C2E"/>
    <w:rsid w:val="00895DEF"/>
    <w:rsid w:val="008960B9"/>
    <w:rsid w:val="00896377"/>
    <w:rsid w:val="008963C2"/>
    <w:rsid w:val="00896594"/>
    <w:rsid w:val="008967E6"/>
    <w:rsid w:val="00896817"/>
    <w:rsid w:val="00896B83"/>
    <w:rsid w:val="00896DC1"/>
    <w:rsid w:val="00897005"/>
    <w:rsid w:val="00897042"/>
    <w:rsid w:val="00897182"/>
    <w:rsid w:val="0089719E"/>
    <w:rsid w:val="00897389"/>
    <w:rsid w:val="0089795C"/>
    <w:rsid w:val="00897CF8"/>
    <w:rsid w:val="008A0099"/>
    <w:rsid w:val="008A06BC"/>
    <w:rsid w:val="008A071C"/>
    <w:rsid w:val="008A077C"/>
    <w:rsid w:val="008A07A8"/>
    <w:rsid w:val="008A0F46"/>
    <w:rsid w:val="008A0F70"/>
    <w:rsid w:val="008A0FE2"/>
    <w:rsid w:val="008A1143"/>
    <w:rsid w:val="008A121D"/>
    <w:rsid w:val="008A129D"/>
    <w:rsid w:val="008A17BF"/>
    <w:rsid w:val="008A1E7C"/>
    <w:rsid w:val="008A1F4C"/>
    <w:rsid w:val="008A1FB3"/>
    <w:rsid w:val="008A217F"/>
    <w:rsid w:val="008A28C9"/>
    <w:rsid w:val="008A2929"/>
    <w:rsid w:val="008A2DBE"/>
    <w:rsid w:val="008A2E42"/>
    <w:rsid w:val="008A2FC5"/>
    <w:rsid w:val="008A31C9"/>
    <w:rsid w:val="008A31D7"/>
    <w:rsid w:val="008A3637"/>
    <w:rsid w:val="008A381B"/>
    <w:rsid w:val="008A3849"/>
    <w:rsid w:val="008A3962"/>
    <w:rsid w:val="008A3BEC"/>
    <w:rsid w:val="008A3DCF"/>
    <w:rsid w:val="008A3E4D"/>
    <w:rsid w:val="008A43FF"/>
    <w:rsid w:val="008A4575"/>
    <w:rsid w:val="008A46BF"/>
    <w:rsid w:val="008A47F9"/>
    <w:rsid w:val="008A4817"/>
    <w:rsid w:val="008A49F7"/>
    <w:rsid w:val="008A4AB4"/>
    <w:rsid w:val="008A4AE9"/>
    <w:rsid w:val="008A4DB7"/>
    <w:rsid w:val="008A4DDC"/>
    <w:rsid w:val="008A4DF4"/>
    <w:rsid w:val="008A4F6A"/>
    <w:rsid w:val="008A5006"/>
    <w:rsid w:val="008A528B"/>
    <w:rsid w:val="008A539B"/>
    <w:rsid w:val="008A5475"/>
    <w:rsid w:val="008A5563"/>
    <w:rsid w:val="008A55A5"/>
    <w:rsid w:val="008A5788"/>
    <w:rsid w:val="008A583C"/>
    <w:rsid w:val="008A58D9"/>
    <w:rsid w:val="008A59FE"/>
    <w:rsid w:val="008A5A90"/>
    <w:rsid w:val="008A5D2E"/>
    <w:rsid w:val="008A5E1B"/>
    <w:rsid w:val="008A5F08"/>
    <w:rsid w:val="008A5FF3"/>
    <w:rsid w:val="008A60ED"/>
    <w:rsid w:val="008A6131"/>
    <w:rsid w:val="008A688C"/>
    <w:rsid w:val="008A6A47"/>
    <w:rsid w:val="008A72D3"/>
    <w:rsid w:val="008A746C"/>
    <w:rsid w:val="008A761E"/>
    <w:rsid w:val="008A7960"/>
    <w:rsid w:val="008A7BFB"/>
    <w:rsid w:val="008A7ED7"/>
    <w:rsid w:val="008A7F68"/>
    <w:rsid w:val="008B00DD"/>
    <w:rsid w:val="008B0280"/>
    <w:rsid w:val="008B04E0"/>
    <w:rsid w:val="008B04F7"/>
    <w:rsid w:val="008B0523"/>
    <w:rsid w:val="008B0550"/>
    <w:rsid w:val="008B0A85"/>
    <w:rsid w:val="008B0D10"/>
    <w:rsid w:val="008B0EC9"/>
    <w:rsid w:val="008B0F7C"/>
    <w:rsid w:val="008B12B7"/>
    <w:rsid w:val="008B1403"/>
    <w:rsid w:val="008B1420"/>
    <w:rsid w:val="008B18C6"/>
    <w:rsid w:val="008B1F12"/>
    <w:rsid w:val="008B26C0"/>
    <w:rsid w:val="008B27DA"/>
    <w:rsid w:val="008B2928"/>
    <w:rsid w:val="008B29DF"/>
    <w:rsid w:val="008B2A4F"/>
    <w:rsid w:val="008B2A89"/>
    <w:rsid w:val="008B2A98"/>
    <w:rsid w:val="008B2C77"/>
    <w:rsid w:val="008B2CB4"/>
    <w:rsid w:val="008B36E2"/>
    <w:rsid w:val="008B37DA"/>
    <w:rsid w:val="008B3B43"/>
    <w:rsid w:val="008B3BFD"/>
    <w:rsid w:val="008B3C01"/>
    <w:rsid w:val="008B3D7D"/>
    <w:rsid w:val="008B3E32"/>
    <w:rsid w:val="008B425B"/>
    <w:rsid w:val="008B4683"/>
    <w:rsid w:val="008B4B9E"/>
    <w:rsid w:val="008B4BB7"/>
    <w:rsid w:val="008B4C22"/>
    <w:rsid w:val="008B4D4C"/>
    <w:rsid w:val="008B4E26"/>
    <w:rsid w:val="008B4EBF"/>
    <w:rsid w:val="008B4ECA"/>
    <w:rsid w:val="008B4F56"/>
    <w:rsid w:val="008B4FE7"/>
    <w:rsid w:val="008B54DF"/>
    <w:rsid w:val="008B6141"/>
    <w:rsid w:val="008B6255"/>
    <w:rsid w:val="008B653D"/>
    <w:rsid w:val="008B6933"/>
    <w:rsid w:val="008B6D33"/>
    <w:rsid w:val="008B7261"/>
    <w:rsid w:val="008B7808"/>
    <w:rsid w:val="008B7A31"/>
    <w:rsid w:val="008B7B69"/>
    <w:rsid w:val="008B7C05"/>
    <w:rsid w:val="008B7C57"/>
    <w:rsid w:val="008B7C80"/>
    <w:rsid w:val="008B7CEF"/>
    <w:rsid w:val="008B7F53"/>
    <w:rsid w:val="008B7FBE"/>
    <w:rsid w:val="008B7FD8"/>
    <w:rsid w:val="008C0239"/>
    <w:rsid w:val="008C0A02"/>
    <w:rsid w:val="008C1079"/>
    <w:rsid w:val="008C10CF"/>
    <w:rsid w:val="008C12C2"/>
    <w:rsid w:val="008C1892"/>
    <w:rsid w:val="008C1943"/>
    <w:rsid w:val="008C19EA"/>
    <w:rsid w:val="008C1C53"/>
    <w:rsid w:val="008C1CBF"/>
    <w:rsid w:val="008C1E3F"/>
    <w:rsid w:val="008C1FBC"/>
    <w:rsid w:val="008C20AD"/>
    <w:rsid w:val="008C249E"/>
    <w:rsid w:val="008C2504"/>
    <w:rsid w:val="008C2605"/>
    <w:rsid w:val="008C2912"/>
    <w:rsid w:val="008C2EAA"/>
    <w:rsid w:val="008C3435"/>
    <w:rsid w:val="008C3540"/>
    <w:rsid w:val="008C3BF1"/>
    <w:rsid w:val="008C4074"/>
    <w:rsid w:val="008C408C"/>
    <w:rsid w:val="008C4319"/>
    <w:rsid w:val="008C439F"/>
    <w:rsid w:val="008C43B2"/>
    <w:rsid w:val="008C4E0A"/>
    <w:rsid w:val="008C4F9A"/>
    <w:rsid w:val="008C564F"/>
    <w:rsid w:val="008C57AE"/>
    <w:rsid w:val="008C57E1"/>
    <w:rsid w:val="008C5951"/>
    <w:rsid w:val="008C5CC0"/>
    <w:rsid w:val="008C5E0C"/>
    <w:rsid w:val="008C600F"/>
    <w:rsid w:val="008C663E"/>
    <w:rsid w:val="008C6831"/>
    <w:rsid w:val="008C68C8"/>
    <w:rsid w:val="008C6B3E"/>
    <w:rsid w:val="008C6BC1"/>
    <w:rsid w:val="008C6F97"/>
    <w:rsid w:val="008C75A0"/>
    <w:rsid w:val="008C75EA"/>
    <w:rsid w:val="008C79E4"/>
    <w:rsid w:val="008C7B05"/>
    <w:rsid w:val="008C7B1C"/>
    <w:rsid w:val="008C7D24"/>
    <w:rsid w:val="008C7E1D"/>
    <w:rsid w:val="008C7EA6"/>
    <w:rsid w:val="008C7F71"/>
    <w:rsid w:val="008C7F74"/>
    <w:rsid w:val="008D06B8"/>
    <w:rsid w:val="008D0836"/>
    <w:rsid w:val="008D0ABF"/>
    <w:rsid w:val="008D0C5A"/>
    <w:rsid w:val="008D0F08"/>
    <w:rsid w:val="008D0F81"/>
    <w:rsid w:val="008D1205"/>
    <w:rsid w:val="008D1698"/>
    <w:rsid w:val="008D1AA1"/>
    <w:rsid w:val="008D1E14"/>
    <w:rsid w:val="008D1FAF"/>
    <w:rsid w:val="008D1FC4"/>
    <w:rsid w:val="008D215D"/>
    <w:rsid w:val="008D216B"/>
    <w:rsid w:val="008D2335"/>
    <w:rsid w:val="008D2374"/>
    <w:rsid w:val="008D2380"/>
    <w:rsid w:val="008D2574"/>
    <w:rsid w:val="008D281E"/>
    <w:rsid w:val="008D285D"/>
    <w:rsid w:val="008D2DAF"/>
    <w:rsid w:val="008D2FB6"/>
    <w:rsid w:val="008D3402"/>
    <w:rsid w:val="008D3548"/>
    <w:rsid w:val="008D38C4"/>
    <w:rsid w:val="008D3C61"/>
    <w:rsid w:val="008D3CEA"/>
    <w:rsid w:val="008D3E94"/>
    <w:rsid w:val="008D3F05"/>
    <w:rsid w:val="008D42EE"/>
    <w:rsid w:val="008D4538"/>
    <w:rsid w:val="008D454D"/>
    <w:rsid w:val="008D4648"/>
    <w:rsid w:val="008D4708"/>
    <w:rsid w:val="008D4B3C"/>
    <w:rsid w:val="008D5246"/>
    <w:rsid w:val="008D5318"/>
    <w:rsid w:val="008D540A"/>
    <w:rsid w:val="008D560F"/>
    <w:rsid w:val="008D5806"/>
    <w:rsid w:val="008D58CD"/>
    <w:rsid w:val="008D58EA"/>
    <w:rsid w:val="008D5A46"/>
    <w:rsid w:val="008D5B86"/>
    <w:rsid w:val="008D5CA4"/>
    <w:rsid w:val="008D5DB5"/>
    <w:rsid w:val="008D5F43"/>
    <w:rsid w:val="008D60F9"/>
    <w:rsid w:val="008D61B4"/>
    <w:rsid w:val="008D6271"/>
    <w:rsid w:val="008D65FA"/>
    <w:rsid w:val="008D69B0"/>
    <w:rsid w:val="008D6A10"/>
    <w:rsid w:val="008D6CF9"/>
    <w:rsid w:val="008D7466"/>
    <w:rsid w:val="008D7500"/>
    <w:rsid w:val="008D7542"/>
    <w:rsid w:val="008D762C"/>
    <w:rsid w:val="008D76C3"/>
    <w:rsid w:val="008D77D1"/>
    <w:rsid w:val="008E042B"/>
    <w:rsid w:val="008E0583"/>
    <w:rsid w:val="008E0650"/>
    <w:rsid w:val="008E0E66"/>
    <w:rsid w:val="008E0F98"/>
    <w:rsid w:val="008E0FC6"/>
    <w:rsid w:val="008E1532"/>
    <w:rsid w:val="008E172E"/>
    <w:rsid w:val="008E1A75"/>
    <w:rsid w:val="008E1C71"/>
    <w:rsid w:val="008E1E33"/>
    <w:rsid w:val="008E203A"/>
    <w:rsid w:val="008E204F"/>
    <w:rsid w:val="008E2269"/>
    <w:rsid w:val="008E2463"/>
    <w:rsid w:val="008E2928"/>
    <w:rsid w:val="008E29A5"/>
    <w:rsid w:val="008E2BCD"/>
    <w:rsid w:val="008E2C04"/>
    <w:rsid w:val="008E3448"/>
    <w:rsid w:val="008E34BB"/>
    <w:rsid w:val="008E378F"/>
    <w:rsid w:val="008E3852"/>
    <w:rsid w:val="008E38BE"/>
    <w:rsid w:val="008E3A9C"/>
    <w:rsid w:val="008E3AC5"/>
    <w:rsid w:val="008E3C1B"/>
    <w:rsid w:val="008E3CDC"/>
    <w:rsid w:val="008E3EA6"/>
    <w:rsid w:val="008E4136"/>
    <w:rsid w:val="008E43DD"/>
    <w:rsid w:val="008E46F0"/>
    <w:rsid w:val="008E477A"/>
    <w:rsid w:val="008E487D"/>
    <w:rsid w:val="008E4978"/>
    <w:rsid w:val="008E4A84"/>
    <w:rsid w:val="008E4BB5"/>
    <w:rsid w:val="008E4C08"/>
    <w:rsid w:val="008E4D25"/>
    <w:rsid w:val="008E5036"/>
    <w:rsid w:val="008E50A5"/>
    <w:rsid w:val="008E52E6"/>
    <w:rsid w:val="008E54C2"/>
    <w:rsid w:val="008E5551"/>
    <w:rsid w:val="008E55F5"/>
    <w:rsid w:val="008E5702"/>
    <w:rsid w:val="008E592A"/>
    <w:rsid w:val="008E5B66"/>
    <w:rsid w:val="008E5C3F"/>
    <w:rsid w:val="008E5C61"/>
    <w:rsid w:val="008E6068"/>
    <w:rsid w:val="008E60CA"/>
    <w:rsid w:val="008E60D8"/>
    <w:rsid w:val="008E65B1"/>
    <w:rsid w:val="008E6CE5"/>
    <w:rsid w:val="008E6F92"/>
    <w:rsid w:val="008E743B"/>
    <w:rsid w:val="008E75E6"/>
    <w:rsid w:val="008E7622"/>
    <w:rsid w:val="008E76E6"/>
    <w:rsid w:val="008E7879"/>
    <w:rsid w:val="008E78D1"/>
    <w:rsid w:val="008E7AEB"/>
    <w:rsid w:val="008E7B41"/>
    <w:rsid w:val="008E7D63"/>
    <w:rsid w:val="008E7FC7"/>
    <w:rsid w:val="008F00D0"/>
    <w:rsid w:val="008F03E6"/>
    <w:rsid w:val="008F04E8"/>
    <w:rsid w:val="008F0C41"/>
    <w:rsid w:val="008F1C27"/>
    <w:rsid w:val="008F2062"/>
    <w:rsid w:val="008F2156"/>
    <w:rsid w:val="008F27DA"/>
    <w:rsid w:val="008F27FB"/>
    <w:rsid w:val="008F2858"/>
    <w:rsid w:val="008F2934"/>
    <w:rsid w:val="008F2937"/>
    <w:rsid w:val="008F2A21"/>
    <w:rsid w:val="008F2ADF"/>
    <w:rsid w:val="008F2BBC"/>
    <w:rsid w:val="008F3191"/>
    <w:rsid w:val="008F328D"/>
    <w:rsid w:val="008F39FB"/>
    <w:rsid w:val="008F3A02"/>
    <w:rsid w:val="008F4694"/>
    <w:rsid w:val="008F47F1"/>
    <w:rsid w:val="008F485D"/>
    <w:rsid w:val="008F4B71"/>
    <w:rsid w:val="008F4C3C"/>
    <w:rsid w:val="008F4E95"/>
    <w:rsid w:val="008F5189"/>
    <w:rsid w:val="008F538C"/>
    <w:rsid w:val="008F5858"/>
    <w:rsid w:val="008F586B"/>
    <w:rsid w:val="008F5F6B"/>
    <w:rsid w:val="008F600C"/>
    <w:rsid w:val="008F606F"/>
    <w:rsid w:val="008F68B1"/>
    <w:rsid w:val="008F6A06"/>
    <w:rsid w:val="008F6B17"/>
    <w:rsid w:val="008F71E7"/>
    <w:rsid w:val="008F7858"/>
    <w:rsid w:val="008F7A00"/>
    <w:rsid w:val="008F7A61"/>
    <w:rsid w:val="008F7B98"/>
    <w:rsid w:val="008F7C3A"/>
    <w:rsid w:val="008F7D03"/>
    <w:rsid w:val="008F7D89"/>
    <w:rsid w:val="008F7ECD"/>
    <w:rsid w:val="00900320"/>
    <w:rsid w:val="00900398"/>
    <w:rsid w:val="009005DC"/>
    <w:rsid w:val="00900793"/>
    <w:rsid w:val="009008E3"/>
    <w:rsid w:val="0090094A"/>
    <w:rsid w:val="009009F9"/>
    <w:rsid w:val="00900B66"/>
    <w:rsid w:val="00900C70"/>
    <w:rsid w:val="00900DD0"/>
    <w:rsid w:val="00900DE9"/>
    <w:rsid w:val="00900F99"/>
    <w:rsid w:val="00900FDE"/>
    <w:rsid w:val="00901149"/>
    <w:rsid w:val="009015A0"/>
    <w:rsid w:val="00901718"/>
    <w:rsid w:val="0090177C"/>
    <w:rsid w:val="0090186F"/>
    <w:rsid w:val="00901885"/>
    <w:rsid w:val="009019A9"/>
    <w:rsid w:val="00901BE9"/>
    <w:rsid w:val="00901F1D"/>
    <w:rsid w:val="009020A3"/>
    <w:rsid w:val="009020CC"/>
    <w:rsid w:val="00902266"/>
    <w:rsid w:val="009024F6"/>
    <w:rsid w:val="00902D22"/>
    <w:rsid w:val="009031CF"/>
    <w:rsid w:val="009031EA"/>
    <w:rsid w:val="00903699"/>
    <w:rsid w:val="00903858"/>
    <w:rsid w:val="00903AA6"/>
    <w:rsid w:val="00903B65"/>
    <w:rsid w:val="00903CA0"/>
    <w:rsid w:val="00903ED5"/>
    <w:rsid w:val="00903F04"/>
    <w:rsid w:val="0090432F"/>
    <w:rsid w:val="0090445D"/>
    <w:rsid w:val="00904633"/>
    <w:rsid w:val="009048E5"/>
    <w:rsid w:val="00904A26"/>
    <w:rsid w:val="00904B4F"/>
    <w:rsid w:val="00904BD3"/>
    <w:rsid w:val="00904C59"/>
    <w:rsid w:val="00905051"/>
    <w:rsid w:val="009050ED"/>
    <w:rsid w:val="009054A9"/>
    <w:rsid w:val="0090582E"/>
    <w:rsid w:val="0090595D"/>
    <w:rsid w:val="00905A02"/>
    <w:rsid w:val="00905A7A"/>
    <w:rsid w:val="00905B2F"/>
    <w:rsid w:val="00905E80"/>
    <w:rsid w:val="00905F67"/>
    <w:rsid w:val="009063E8"/>
    <w:rsid w:val="009066F7"/>
    <w:rsid w:val="009068E7"/>
    <w:rsid w:val="00906E34"/>
    <w:rsid w:val="00906E7B"/>
    <w:rsid w:val="009073A5"/>
    <w:rsid w:val="00907423"/>
    <w:rsid w:val="009075C1"/>
    <w:rsid w:val="009077D5"/>
    <w:rsid w:val="00907AD1"/>
    <w:rsid w:val="00907C80"/>
    <w:rsid w:val="00907EDE"/>
    <w:rsid w:val="0091034B"/>
    <w:rsid w:val="00910583"/>
    <w:rsid w:val="00910754"/>
    <w:rsid w:val="0091125C"/>
    <w:rsid w:val="00911384"/>
    <w:rsid w:val="0091149C"/>
    <w:rsid w:val="009114AB"/>
    <w:rsid w:val="009114F8"/>
    <w:rsid w:val="0091171E"/>
    <w:rsid w:val="00911B88"/>
    <w:rsid w:val="00911BB2"/>
    <w:rsid w:val="009123E5"/>
    <w:rsid w:val="0091240D"/>
    <w:rsid w:val="009124BE"/>
    <w:rsid w:val="009124EA"/>
    <w:rsid w:val="009127BE"/>
    <w:rsid w:val="00912CCD"/>
    <w:rsid w:val="00912E01"/>
    <w:rsid w:val="009130B6"/>
    <w:rsid w:val="0091310E"/>
    <w:rsid w:val="00913365"/>
    <w:rsid w:val="009134DE"/>
    <w:rsid w:val="009137A7"/>
    <w:rsid w:val="009139C4"/>
    <w:rsid w:val="00913CB5"/>
    <w:rsid w:val="00914095"/>
    <w:rsid w:val="009140C6"/>
    <w:rsid w:val="00914617"/>
    <w:rsid w:val="00914674"/>
    <w:rsid w:val="0091467E"/>
    <w:rsid w:val="00914784"/>
    <w:rsid w:val="009148F3"/>
    <w:rsid w:val="00914A8C"/>
    <w:rsid w:val="00914AFA"/>
    <w:rsid w:val="00915750"/>
    <w:rsid w:val="009157A5"/>
    <w:rsid w:val="009158BC"/>
    <w:rsid w:val="00915DB4"/>
    <w:rsid w:val="009168ED"/>
    <w:rsid w:val="009169FC"/>
    <w:rsid w:val="00916DD7"/>
    <w:rsid w:val="00916E52"/>
    <w:rsid w:val="009170B5"/>
    <w:rsid w:val="00917188"/>
    <w:rsid w:val="00917356"/>
    <w:rsid w:val="009173FD"/>
    <w:rsid w:val="009175DC"/>
    <w:rsid w:val="0091795D"/>
    <w:rsid w:val="009179D9"/>
    <w:rsid w:val="00920024"/>
    <w:rsid w:val="00920057"/>
    <w:rsid w:val="0092012F"/>
    <w:rsid w:val="00920403"/>
    <w:rsid w:val="009205ED"/>
    <w:rsid w:val="009208D5"/>
    <w:rsid w:val="00920991"/>
    <w:rsid w:val="009209ED"/>
    <w:rsid w:val="00921123"/>
    <w:rsid w:val="00921192"/>
    <w:rsid w:val="0092145A"/>
    <w:rsid w:val="009215BD"/>
    <w:rsid w:val="00921683"/>
    <w:rsid w:val="00921759"/>
    <w:rsid w:val="00921B25"/>
    <w:rsid w:val="00921C38"/>
    <w:rsid w:val="00921D51"/>
    <w:rsid w:val="0092211B"/>
    <w:rsid w:val="00922153"/>
    <w:rsid w:val="00922407"/>
    <w:rsid w:val="0092242D"/>
    <w:rsid w:val="0092247C"/>
    <w:rsid w:val="009227B6"/>
    <w:rsid w:val="00922872"/>
    <w:rsid w:val="00922C7B"/>
    <w:rsid w:val="00922D10"/>
    <w:rsid w:val="00922E8C"/>
    <w:rsid w:val="00923159"/>
    <w:rsid w:val="00923843"/>
    <w:rsid w:val="00923947"/>
    <w:rsid w:val="00923A55"/>
    <w:rsid w:val="00923A5E"/>
    <w:rsid w:val="00923D63"/>
    <w:rsid w:val="00923E34"/>
    <w:rsid w:val="00924191"/>
    <w:rsid w:val="009243C8"/>
    <w:rsid w:val="0092483B"/>
    <w:rsid w:val="00924862"/>
    <w:rsid w:val="00925179"/>
    <w:rsid w:val="00925226"/>
    <w:rsid w:val="00925266"/>
    <w:rsid w:val="00925304"/>
    <w:rsid w:val="00925412"/>
    <w:rsid w:val="009259C4"/>
    <w:rsid w:val="00925FC7"/>
    <w:rsid w:val="009260A1"/>
    <w:rsid w:val="0092612D"/>
    <w:rsid w:val="009263C5"/>
    <w:rsid w:val="00926547"/>
    <w:rsid w:val="0092683E"/>
    <w:rsid w:val="00926F36"/>
    <w:rsid w:val="0092728B"/>
    <w:rsid w:val="00927716"/>
    <w:rsid w:val="00927985"/>
    <w:rsid w:val="00927C19"/>
    <w:rsid w:val="00930069"/>
    <w:rsid w:val="009300F8"/>
    <w:rsid w:val="00930392"/>
    <w:rsid w:val="009303C6"/>
    <w:rsid w:val="00930443"/>
    <w:rsid w:val="0093071A"/>
    <w:rsid w:val="009309DB"/>
    <w:rsid w:val="00931769"/>
    <w:rsid w:val="009317C2"/>
    <w:rsid w:val="00931AE8"/>
    <w:rsid w:val="00931B8A"/>
    <w:rsid w:val="00931C28"/>
    <w:rsid w:val="00931F0A"/>
    <w:rsid w:val="00931FA7"/>
    <w:rsid w:val="0093205F"/>
    <w:rsid w:val="0093230D"/>
    <w:rsid w:val="009324D0"/>
    <w:rsid w:val="00932681"/>
    <w:rsid w:val="009326DF"/>
    <w:rsid w:val="0093276D"/>
    <w:rsid w:val="00932AB8"/>
    <w:rsid w:val="00932BE7"/>
    <w:rsid w:val="009330ED"/>
    <w:rsid w:val="00933205"/>
    <w:rsid w:val="00933370"/>
    <w:rsid w:val="0093371F"/>
    <w:rsid w:val="00934758"/>
    <w:rsid w:val="009347E5"/>
    <w:rsid w:val="009348C9"/>
    <w:rsid w:val="009349BB"/>
    <w:rsid w:val="00934B4D"/>
    <w:rsid w:val="00934B9B"/>
    <w:rsid w:val="00934BE3"/>
    <w:rsid w:val="00934F5B"/>
    <w:rsid w:val="00935041"/>
    <w:rsid w:val="009351AD"/>
    <w:rsid w:val="00935221"/>
    <w:rsid w:val="009355F5"/>
    <w:rsid w:val="00935621"/>
    <w:rsid w:val="009357CB"/>
    <w:rsid w:val="00935938"/>
    <w:rsid w:val="00935942"/>
    <w:rsid w:val="00935A30"/>
    <w:rsid w:val="00935A58"/>
    <w:rsid w:val="00935AEE"/>
    <w:rsid w:val="00935E1F"/>
    <w:rsid w:val="00936130"/>
    <w:rsid w:val="00936678"/>
    <w:rsid w:val="00936697"/>
    <w:rsid w:val="00936700"/>
    <w:rsid w:val="0093677D"/>
    <w:rsid w:val="009367F2"/>
    <w:rsid w:val="00936C3D"/>
    <w:rsid w:val="00936D94"/>
    <w:rsid w:val="00936EC5"/>
    <w:rsid w:val="0093708C"/>
    <w:rsid w:val="00937148"/>
    <w:rsid w:val="0093722D"/>
    <w:rsid w:val="0093729C"/>
    <w:rsid w:val="009375A7"/>
    <w:rsid w:val="009377A9"/>
    <w:rsid w:val="00937843"/>
    <w:rsid w:val="009379FD"/>
    <w:rsid w:val="00937DFF"/>
    <w:rsid w:val="00940333"/>
    <w:rsid w:val="00940520"/>
    <w:rsid w:val="0094059A"/>
    <w:rsid w:val="0094071E"/>
    <w:rsid w:val="0094097A"/>
    <w:rsid w:val="009409A1"/>
    <w:rsid w:val="00940A09"/>
    <w:rsid w:val="00940BFB"/>
    <w:rsid w:val="00940EF6"/>
    <w:rsid w:val="00940FD1"/>
    <w:rsid w:val="00941396"/>
    <w:rsid w:val="009414F6"/>
    <w:rsid w:val="00941A14"/>
    <w:rsid w:val="009420B4"/>
    <w:rsid w:val="00942234"/>
    <w:rsid w:val="00942394"/>
    <w:rsid w:val="009423E8"/>
    <w:rsid w:val="00942425"/>
    <w:rsid w:val="009424F0"/>
    <w:rsid w:val="00942533"/>
    <w:rsid w:val="00942581"/>
    <w:rsid w:val="009428FE"/>
    <w:rsid w:val="009429D9"/>
    <w:rsid w:val="00942A03"/>
    <w:rsid w:val="00942C2D"/>
    <w:rsid w:val="0094315E"/>
    <w:rsid w:val="009432B6"/>
    <w:rsid w:val="009432BB"/>
    <w:rsid w:val="00943657"/>
    <w:rsid w:val="00943679"/>
    <w:rsid w:val="00943700"/>
    <w:rsid w:val="0094399A"/>
    <w:rsid w:val="00943A48"/>
    <w:rsid w:val="00943B82"/>
    <w:rsid w:val="00943D05"/>
    <w:rsid w:val="00943D83"/>
    <w:rsid w:val="009440EB"/>
    <w:rsid w:val="009445D3"/>
    <w:rsid w:val="009447CC"/>
    <w:rsid w:val="009449AE"/>
    <w:rsid w:val="009449ED"/>
    <w:rsid w:val="00944B05"/>
    <w:rsid w:val="00944D61"/>
    <w:rsid w:val="00944E69"/>
    <w:rsid w:val="009452ED"/>
    <w:rsid w:val="009453A0"/>
    <w:rsid w:val="0094562F"/>
    <w:rsid w:val="0094571E"/>
    <w:rsid w:val="009459A3"/>
    <w:rsid w:val="009459CD"/>
    <w:rsid w:val="00945B04"/>
    <w:rsid w:val="00945B0C"/>
    <w:rsid w:val="00945EE0"/>
    <w:rsid w:val="00945F0C"/>
    <w:rsid w:val="00945FD5"/>
    <w:rsid w:val="009466E3"/>
    <w:rsid w:val="009467A7"/>
    <w:rsid w:val="009468AB"/>
    <w:rsid w:val="00946973"/>
    <w:rsid w:val="00946987"/>
    <w:rsid w:val="00946EF9"/>
    <w:rsid w:val="00946FF2"/>
    <w:rsid w:val="00947066"/>
    <w:rsid w:val="00947B78"/>
    <w:rsid w:val="00947C13"/>
    <w:rsid w:val="00947D29"/>
    <w:rsid w:val="00947D88"/>
    <w:rsid w:val="00947F35"/>
    <w:rsid w:val="00947FD0"/>
    <w:rsid w:val="00950087"/>
    <w:rsid w:val="009501B4"/>
    <w:rsid w:val="0095036B"/>
    <w:rsid w:val="0095096A"/>
    <w:rsid w:val="00950ADD"/>
    <w:rsid w:val="00950B29"/>
    <w:rsid w:val="00950D05"/>
    <w:rsid w:val="009511A0"/>
    <w:rsid w:val="00951346"/>
    <w:rsid w:val="0095150B"/>
    <w:rsid w:val="00951BE3"/>
    <w:rsid w:val="00951C93"/>
    <w:rsid w:val="009520E7"/>
    <w:rsid w:val="009520FA"/>
    <w:rsid w:val="0095221E"/>
    <w:rsid w:val="009522A2"/>
    <w:rsid w:val="0095246E"/>
    <w:rsid w:val="00952618"/>
    <w:rsid w:val="00952875"/>
    <w:rsid w:val="00952C37"/>
    <w:rsid w:val="00952D10"/>
    <w:rsid w:val="0095315B"/>
    <w:rsid w:val="0095315C"/>
    <w:rsid w:val="009531A0"/>
    <w:rsid w:val="00953A40"/>
    <w:rsid w:val="00953D18"/>
    <w:rsid w:val="00953DB2"/>
    <w:rsid w:val="00953DF4"/>
    <w:rsid w:val="009547CB"/>
    <w:rsid w:val="009547DB"/>
    <w:rsid w:val="00954B4D"/>
    <w:rsid w:val="00954DC8"/>
    <w:rsid w:val="00954E88"/>
    <w:rsid w:val="00954EA1"/>
    <w:rsid w:val="00954EBD"/>
    <w:rsid w:val="0095529A"/>
    <w:rsid w:val="00955348"/>
    <w:rsid w:val="009555CF"/>
    <w:rsid w:val="00955770"/>
    <w:rsid w:val="009557A0"/>
    <w:rsid w:val="00955812"/>
    <w:rsid w:val="0095583C"/>
    <w:rsid w:val="00955E15"/>
    <w:rsid w:val="00955E2F"/>
    <w:rsid w:val="0095606D"/>
    <w:rsid w:val="009562C0"/>
    <w:rsid w:val="009566AB"/>
    <w:rsid w:val="00956B4B"/>
    <w:rsid w:val="00957034"/>
    <w:rsid w:val="00957302"/>
    <w:rsid w:val="00957306"/>
    <w:rsid w:val="00957488"/>
    <w:rsid w:val="009574DB"/>
    <w:rsid w:val="00957547"/>
    <w:rsid w:val="00957A6F"/>
    <w:rsid w:val="00957A83"/>
    <w:rsid w:val="00957B32"/>
    <w:rsid w:val="00957B93"/>
    <w:rsid w:val="00957F96"/>
    <w:rsid w:val="00960367"/>
    <w:rsid w:val="00960806"/>
    <w:rsid w:val="00960B2A"/>
    <w:rsid w:val="00960BC0"/>
    <w:rsid w:val="00960C32"/>
    <w:rsid w:val="00960D1D"/>
    <w:rsid w:val="00960FEC"/>
    <w:rsid w:val="0096119D"/>
    <w:rsid w:val="00961692"/>
    <w:rsid w:val="009617C0"/>
    <w:rsid w:val="00961952"/>
    <w:rsid w:val="00961AFE"/>
    <w:rsid w:val="00961BC1"/>
    <w:rsid w:val="00961DDD"/>
    <w:rsid w:val="009622C4"/>
    <w:rsid w:val="009627B7"/>
    <w:rsid w:val="009627D8"/>
    <w:rsid w:val="009628FD"/>
    <w:rsid w:val="00962ADA"/>
    <w:rsid w:val="00962AEF"/>
    <w:rsid w:val="00962E24"/>
    <w:rsid w:val="00962FFF"/>
    <w:rsid w:val="0096322B"/>
    <w:rsid w:val="009633A6"/>
    <w:rsid w:val="009633D8"/>
    <w:rsid w:val="0096369D"/>
    <w:rsid w:val="009637E2"/>
    <w:rsid w:val="0096387B"/>
    <w:rsid w:val="009639D0"/>
    <w:rsid w:val="00963AF7"/>
    <w:rsid w:val="00963B25"/>
    <w:rsid w:val="00963BE0"/>
    <w:rsid w:val="00963CE2"/>
    <w:rsid w:val="00963D07"/>
    <w:rsid w:val="00964046"/>
    <w:rsid w:val="0096414E"/>
    <w:rsid w:val="0096434E"/>
    <w:rsid w:val="0096444C"/>
    <w:rsid w:val="009647C1"/>
    <w:rsid w:val="00964B0A"/>
    <w:rsid w:val="00964B27"/>
    <w:rsid w:val="00965320"/>
    <w:rsid w:val="0096535F"/>
    <w:rsid w:val="009654DC"/>
    <w:rsid w:val="00965748"/>
    <w:rsid w:val="009657E4"/>
    <w:rsid w:val="00965AA5"/>
    <w:rsid w:val="00966131"/>
    <w:rsid w:val="009664C4"/>
    <w:rsid w:val="00966C0C"/>
    <w:rsid w:val="00967006"/>
    <w:rsid w:val="0096706D"/>
    <w:rsid w:val="009671DA"/>
    <w:rsid w:val="00967317"/>
    <w:rsid w:val="009673B7"/>
    <w:rsid w:val="0096742E"/>
    <w:rsid w:val="009674C8"/>
    <w:rsid w:val="0096757F"/>
    <w:rsid w:val="009675D9"/>
    <w:rsid w:val="00967601"/>
    <w:rsid w:val="0096763F"/>
    <w:rsid w:val="009676A4"/>
    <w:rsid w:val="00967772"/>
    <w:rsid w:val="00967847"/>
    <w:rsid w:val="00967975"/>
    <w:rsid w:val="00967DD4"/>
    <w:rsid w:val="00967DF9"/>
    <w:rsid w:val="00967F45"/>
    <w:rsid w:val="0097003E"/>
    <w:rsid w:val="00970042"/>
    <w:rsid w:val="009701EE"/>
    <w:rsid w:val="009702A9"/>
    <w:rsid w:val="009702DC"/>
    <w:rsid w:val="009705B7"/>
    <w:rsid w:val="00970BA7"/>
    <w:rsid w:val="00970DE7"/>
    <w:rsid w:val="00970E6D"/>
    <w:rsid w:val="00971015"/>
    <w:rsid w:val="0097114D"/>
    <w:rsid w:val="0097129E"/>
    <w:rsid w:val="00971A94"/>
    <w:rsid w:val="00971C63"/>
    <w:rsid w:val="00971CDB"/>
    <w:rsid w:val="00971EFC"/>
    <w:rsid w:val="00972169"/>
    <w:rsid w:val="009721AD"/>
    <w:rsid w:val="00972349"/>
    <w:rsid w:val="00972366"/>
    <w:rsid w:val="0097251D"/>
    <w:rsid w:val="00972552"/>
    <w:rsid w:val="009725B0"/>
    <w:rsid w:val="0097263D"/>
    <w:rsid w:val="0097290B"/>
    <w:rsid w:val="00972AF1"/>
    <w:rsid w:val="0097311B"/>
    <w:rsid w:val="009731E5"/>
    <w:rsid w:val="009735E3"/>
    <w:rsid w:val="009736AD"/>
    <w:rsid w:val="009738D7"/>
    <w:rsid w:val="0097399F"/>
    <w:rsid w:val="00973C5A"/>
    <w:rsid w:val="00973DFE"/>
    <w:rsid w:val="00973F09"/>
    <w:rsid w:val="00973F41"/>
    <w:rsid w:val="009740A2"/>
    <w:rsid w:val="00974153"/>
    <w:rsid w:val="0097422A"/>
    <w:rsid w:val="009747B5"/>
    <w:rsid w:val="0097484F"/>
    <w:rsid w:val="009748A5"/>
    <w:rsid w:val="00974C27"/>
    <w:rsid w:val="00974E5A"/>
    <w:rsid w:val="00974EC5"/>
    <w:rsid w:val="009751A5"/>
    <w:rsid w:val="00975594"/>
    <w:rsid w:val="0097565F"/>
    <w:rsid w:val="009757E6"/>
    <w:rsid w:val="009758C9"/>
    <w:rsid w:val="00975C95"/>
    <w:rsid w:val="00975E0C"/>
    <w:rsid w:val="00976286"/>
    <w:rsid w:val="0097646C"/>
    <w:rsid w:val="009769F5"/>
    <w:rsid w:val="00977259"/>
    <w:rsid w:val="00977630"/>
    <w:rsid w:val="009777CD"/>
    <w:rsid w:val="00977A70"/>
    <w:rsid w:val="00977C1C"/>
    <w:rsid w:val="00980016"/>
    <w:rsid w:val="00980127"/>
    <w:rsid w:val="0098027C"/>
    <w:rsid w:val="00980666"/>
    <w:rsid w:val="0098095C"/>
    <w:rsid w:val="00980C5D"/>
    <w:rsid w:val="00980E8D"/>
    <w:rsid w:val="00981555"/>
    <w:rsid w:val="00981914"/>
    <w:rsid w:val="00982148"/>
    <w:rsid w:val="009821D9"/>
    <w:rsid w:val="009822E4"/>
    <w:rsid w:val="009824AB"/>
    <w:rsid w:val="00982607"/>
    <w:rsid w:val="0098264C"/>
    <w:rsid w:val="009827B4"/>
    <w:rsid w:val="009827D0"/>
    <w:rsid w:val="009829B7"/>
    <w:rsid w:val="00982A49"/>
    <w:rsid w:val="00983123"/>
    <w:rsid w:val="009833B3"/>
    <w:rsid w:val="009834D2"/>
    <w:rsid w:val="00983704"/>
    <w:rsid w:val="009837B0"/>
    <w:rsid w:val="009837C1"/>
    <w:rsid w:val="009838B9"/>
    <w:rsid w:val="00983B85"/>
    <w:rsid w:val="00983CF4"/>
    <w:rsid w:val="00983D4A"/>
    <w:rsid w:val="00983FDB"/>
    <w:rsid w:val="0098405E"/>
    <w:rsid w:val="009840FB"/>
    <w:rsid w:val="009842AE"/>
    <w:rsid w:val="009845DD"/>
    <w:rsid w:val="00984649"/>
    <w:rsid w:val="00984746"/>
    <w:rsid w:val="00984869"/>
    <w:rsid w:val="00984A6D"/>
    <w:rsid w:val="009851AA"/>
    <w:rsid w:val="009851D7"/>
    <w:rsid w:val="0098521C"/>
    <w:rsid w:val="0098568B"/>
    <w:rsid w:val="009856A8"/>
    <w:rsid w:val="00985700"/>
    <w:rsid w:val="00985885"/>
    <w:rsid w:val="00985942"/>
    <w:rsid w:val="00985B63"/>
    <w:rsid w:val="00985BCA"/>
    <w:rsid w:val="00985F74"/>
    <w:rsid w:val="0098628A"/>
    <w:rsid w:val="00986519"/>
    <w:rsid w:val="009865B5"/>
    <w:rsid w:val="009866C0"/>
    <w:rsid w:val="009867C2"/>
    <w:rsid w:val="00986A89"/>
    <w:rsid w:val="00986E7B"/>
    <w:rsid w:val="00987176"/>
    <w:rsid w:val="0098746E"/>
    <w:rsid w:val="00987476"/>
    <w:rsid w:val="0098749E"/>
    <w:rsid w:val="00987A29"/>
    <w:rsid w:val="00987A53"/>
    <w:rsid w:val="00987A82"/>
    <w:rsid w:val="00987CF9"/>
    <w:rsid w:val="00987E7B"/>
    <w:rsid w:val="00987F87"/>
    <w:rsid w:val="00987FE6"/>
    <w:rsid w:val="00990144"/>
    <w:rsid w:val="00990299"/>
    <w:rsid w:val="009903F6"/>
    <w:rsid w:val="009906EC"/>
    <w:rsid w:val="009907CA"/>
    <w:rsid w:val="00990D16"/>
    <w:rsid w:val="00990E14"/>
    <w:rsid w:val="00990E96"/>
    <w:rsid w:val="00991251"/>
    <w:rsid w:val="0099134C"/>
    <w:rsid w:val="0099166F"/>
    <w:rsid w:val="009916F0"/>
    <w:rsid w:val="0099175E"/>
    <w:rsid w:val="009920F1"/>
    <w:rsid w:val="009923E3"/>
    <w:rsid w:val="0099248E"/>
    <w:rsid w:val="00992535"/>
    <w:rsid w:val="0099256B"/>
    <w:rsid w:val="0099259D"/>
    <w:rsid w:val="00992AB1"/>
    <w:rsid w:val="00992BF9"/>
    <w:rsid w:val="00992D34"/>
    <w:rsid w:val="00992F33"/>
    <w:rsid w:val="00992F5C"/>
    <w:rsid w:val="00993172"/>
    <w:rsid w:val="0099319F"/>
    <w:rsid w:val="009933FF"/>
    <w:rsid w:val="00993470"/>
    <w:rsid w:val="0099357E"/>
    <w:rsid w:val="00993A42"/>
    <w:rsid w:val="00993F08"/>
    <w:rsid w:val="00993F0D"/>
    <w:rsid w:val="0099422B"/>
    <w:rsid w:val="0099428A"/>
    <w:rsid w:val="0099429A"/>
    <w:rsid w:val="00994AC8"/>
    <w:rsid w:val="00994D8B"/>
    <w:rsid w:val="009952CE"/>
    <w:rsid w:val="00995BBA"/>
    <w:rsid w:val="00995CC2"/>
    <w:rsid w:val="00996031"/>
    <w:rsid w:val="0099621B"/>
    <w:rsid w:val="009962C3"/>
    <w:rsid w:val="00996414"/>
    <w:rsid w:val="0099665A"/>
    <w:rsid w:val="009966BB"/>
    <w:rsid w:val="00996936"/>
    <w:rsid w:val="00996BF7"/>
    <w:rsid w:val="00996D56"/>
    <w:rsid w:val="00996D9A"/>
    <w:rsid w:val="00996F90"/>
    <w:rsid w:val="00996FFB"/>
    <w:rsid w:val="009978C0"/>
    <w:rsid w:val="00997903"/>
    <w:rsid w:val="0099795E"/>
    <w:rsid w:val="00997D2D"/>
    <w:rsid w:val="00997E58"/>
    <w:rsid w:val="00997EAD"/>
    <w:rsid w:val="009A032A"/>
    <w:rsid w:val="009A0396"/>
    <w:rsid w:val="009A054E"/>
    <w:rsid w:val="009A0591"/>
    <w:rsid w:val="009A078E"/>
    <w:rsid w:val="009A0CF9"/>
    <w:rsid w:val="009A0E6C"/>
    <w:rsid w:val="009A0F21"/>
    <w:rsid w:val="009A154B"/>
    <w:rsid w:val="009A197D"/>
    <w:rsid w:val="009A1986"/>
    <w:rsid w:val="009A1A52"/>
    <w:rsid w:val="009A1A54"/>
    <w:rsid w:val="009A1DF0"/>
    <w:rsid w:val="009A20CD"/>
    <w:rsid w:val="009A21CD"/>
    <w:rsid w:val="009A2253"/>
    <w:rsid w:val="009A2297"/>
    <w:rsid w:val="009A24AC"/>
    <w:rsid w:val="009A2647"/>
    <w:rsid w:val="009A27D9"/>
    <w:rsid w:val="009A2B6B"/>
    <w:rsid w:val="009A2DF8"/>
    <w:rsid w:val="009A2EBA"/>
    <w:rsid w:val="009A3052"/>
    <w:rsid w:val="009A30DF"/>
    <w:rsid w:val="009A30E2"/>
    <w:rsid w:val="009A3139"/>
    <w:rsid w:val="009A3234"/>
    <w:rsid w:val="009A3666"/>
    <w:rsid w:val="009A38C9"/>
    <w:rsid w:val="009A38E8"/>
    <w:rsid w:val="009A3A89"/>
    <w:rsid w:val="009A3AE8"/>
    <w:rsid w:val="009A3C53"/>
    <w:rsid w:val="009A44CE"/>
    <w:rsid w:val="009A4528"/>
    <w:rsid w:val="009A4579"/>
    <w:rsid w:val="009A45CA"/>
    <w:rsid w:val="009A49CB"/>
    <w:rsid w:val="009A4C22"/>
    <w:rsid w:val="009A4DAE"/>
    <w:rsid w:val="009A4ED5"/>
    <w:rsid w:val="009A50EF"/>
    <w:rsid w:val="009A554A"/>
    <w:rsid w:val="009A5836"/>
    <w:rsid w:val="009A58DC"/>
    <w:rsid w:val="009A58EE"/>
    <w:rsid w:val="009A5A47"/>
    <w:rsid w:val="009A5C1B"/>
    <w:rsid w:val="009A5C26"/>
    <w:rsid w:val="009A5EF9"/>
    <w:rsid w:val="009A5F9E"/>
    <w:rsid w:val="009A60B5"/>
    <w:rsid w:val="009A61FE"/>
    <w:rsid w:val="009A6324"/>
    <w:rsid w:val="009A67C4"/>
    <w:rsid w:val="009A6AD2"/>
    <w:rsid w:val="009A6BA7"/>
    <w:rsid w:val="009A6BC2"/>
    <w:rsid w:val="009A6BE8"/>
    <w:rsid w:val="009A6D10"/>
    <w:rsid w:val="009A6E36"/>
    <w:rsid w:val="009A74E4"/>
    <w:rsid w:val="009A7839"/>
    <w:rsid w:val="009A7847"/>
    <w:rsid w:val="009A792D"/>
    <w:rsid w:val="009A7A5D"/>
    <w:rsid w:val="009A7A80"/>
    <w:rsid w:val="009A7B7F"/>
    <w:rsid w:val="009A7F7B"/>
    <w:rsid w:val="009B010F"/>
    <w:rsid w:val="009B042D"/>
    <w:rsid w:val="009B0438"/>
    <w:rsid w:val="009B05B8"/>
    <w:rsid w:val="009B098D"/>
    <w:rsid w:val="009B0A7E"/>
    <w:rsid w:val="009B0BD2"/>
    <w:rsid w:val="009B0D88"/>
    <w:rsid w:val="009B0F7F"/>
    <w:rsid w:val="009B12C8"/>
    <w:rsid w:val="009B12D7"/>
    <w:rsid w:val="009B16B8"/>
    <w:rsid w:val="009B1812"/>
    <w:rsid w:val="009B18F6"/>
    <w:rsid w:val="009B19FA"/>
    <w:rsid w:val="009B1A19"/>
    <w:rsid w:val="009B1A23"/>
    <w:rsid w:val="009B1ED8"/>
    <w:rsid w:val="009B2002"/>
    <w:rsid w:val="009B24B4"/>
    <w:rsid w:val="009B2611"/>
    <w:rsid w:val="009B295C"/>
    <w:rsid w:val="009B2C40"/>
    <w:rsid w:val="009B2FD3"/>
    <w:rsid w:val="009B2FD5"/>
    <w:rsid w:val="009B3069"/>
    <w:rsid w:val="009B3345"/>
    <w:rsid w:val="009B3377"/>
    <w:rsid w:val="009B33C8"/>
    <w:rsid w:val="009B366A"/>
    <w:rsid w:val="009B370F"/>
    <w:rsid w:val="009B37D7"/>
    <w:rsid w:val="009B396F"/>
    <w:rsid w:val="009B3DB9"/>
    <w:rsid w:val="009B3F13"/>
    <w:rsid w:val="009B43B9"/>
    <w:rsid w:val="009B4AF9"/>
    <w:rsid w:val="009B4B6A"/>
    <w:rsid w:val="009B4C22"/>
    <w:rsid w:val="009B4FA2"/>
    <w:rsid w:val="009B577E"/>
    <w:rsid w:val="009B5ABE"/>
    <w:rsid w:val="009B613E"/>
    <w:rsid w:val="009B6175"/>
    <w:rsid w:val="009B654E"/>
    <w:rsid w:val="009B66F1"/>
    <w:rsid w:val="009B6798"/>
    <w:rsid w:val="009B6B71"/>
    <w:rsid w:val="009B6E32"/>
    <w:rsid w:val="009B77CF"/>
    <w:rsid w:val="009B789A"/>
    <w:rsid w:val="009B79E1"/>
    <w:rsid w:val="009B7E6B"/>
    <w:rsid w:val="009B7EB2"/>
    <w:rsid w:val="009B7F1D"/>
    <w:rsid w:val="009C01B0"/>
    <w:rsid w:val="009C04D2"/>
    <w:rsid w:val="009C073E"/>
    <w:rsid w:val="009C0921"/>
    <w:rsid w:val="009C09CA"/>
    <w:rsid w:val="009C0E90"/>
    <w:rsid w:val="009C0EDF"/>
    <w:rsid w:val="009C1138"/>
    <w:rsid w:val="009C144F"/>
    <w:rsid w:val="009C15B8"/>
    <w:rsid w:val="009C1822"/>
    <w:rsid w:val="009C19C0"/>
    <w:rsid w:val="009C1E14"/>
    <w:rsid w:val="009C21C2"/>
    <w:rsid w:val="009C21CB"/>
    <w:rsid w:val="009C245D"/>
    <w:rsid w:val="009C2811"/>
    <w:rsid w:val="009C28B2"/>
    <w:rsid w:val="009C2D5D"/>
    <w:rsid w:val="009C2D8C"/>
    <w:rsid w:val="009C2F28"/>
    <w:rsid w:val="009C320C"/>
    <w:rsid w:val="009C3273"/>
    <w:rsid w:val="009C3282"/>
    <w:rsid w:val="009C392D"/>
    <w:rsid w:val="009C3A36"/>
    <w:rsid w:val="009C3E78"/>
    <w:rsid w:val="009C409F"/>
    <w:rsid w:val="009C42FD"/>
    <w:rsid w:val="009C4626"/>
    <w:rsid w:val="009C48B3"/>
    <w:rsid w:val="009C49BA"/>
    <w:rsid w:val="009C4A74"/>
    <w:rsid w:val="009C4ECF"/>
    <w:rsid w:val="009C5034"/>
    <w:rsid w:val="009C5389"/>
    <w:rsid w:val="009C53FA"/>
    <w:rsid w:val="009C5507"/>
    <w:rsid w:val="009C55A0"/>
    <w:rsid w:val="009C587A"/>
    <w:rsid w:val="009C5AF5"/>
    <w:rsid w:val="009C5B9E"/>
    <w:rsid w:val="009C5D40"/>
    <w:rsid w:val="009C5E94"/>
    <w:rsid w:val="009C5FD4"/>
    <w:rsid w:val="009C60C8"/>
    <w:rsid w:val="009C60ED"/>
    <w:rsid w:val="009C6510"/>
    <w:rsid w:val="009C6621"/>
    <w:rsid w:val="009C6686"/>
    <w:rsid w:val="009C6905"/>
    <w:rsid w:val="009C6B05"/>
    <w:rsid w:val="009C6C65"/>
    <w:rsid w:val="009C6F4F"/>
    <w:rsid w:val="009C6F73"/>
    <w:rsid w:val="009C6FE1"/>
    <w:rsid w:val="009C7101"/>
    <w:rsid w:val="009C74CF"/>
    <w:rsid w:val="009C775D"/>
    <w:rsid w:val="009C7979"/>
    <w:rsid w:val="009C7A92"/>
    <w:rsid w:val="009C7B7F"/>
    <w:rsid w:val="009C7D84"/>
    <w:rsid w:val="009C7F9E"/>
    <w:rsid w:val="009D0075"/>
    <w:rsid w:val="009D03C8"/>
    <w:rsid w:val="009D0516"/>
    <w:rsid w:val="009D054D"/>
    <w:rsid w:val="009D05C6"/>
    <w:rsid w:val="009D08AB"/>
    <w:rsid w:val="009D08AF"/>
    <w:rsid w:val="009D0B63"/>
    <w:rsid w:val="009D0C62"/>
    <w:rsid w:val="009D1031"/>
    <w:rsid w:val="009D10C2"/>
    <w:rsid w:val="009D11C9"/>
    <w:rsid w:val="009D12CB"/>
    <w:rsid w:val="009D14AA"/>
    <w:rsid w:val="009D15B8"/>
    <w:rsid w:val="009D16AD"/>
    <w:rsid w:val="009D1848"/>
    <w:rsid w:val="009D1A93"/>
    <w:rsid w:val="009D1B1E"/>
    <w:rsid w:val="009D1D26"/>
    <w:rsid w:val="009D1E77"/>
    <w:rsid w:val="009D1EFF"/>
    <w:rsid w:val="009D213E"/>
    <w:rsid w:val="009D2237"/>
    <w:rsid w:val="009D22BE"/>
    <w:rsid w:val="009D2429"/>
    <w:rsid w:val="009D290A"/>
    <w:rsid w:val="009D2B24"/>
    <w:rsid w:val="009D2BAE"/>
    <w:rsid w:val="009D2BF2"/>
    <w:rsid w:val="009D2C32"/>
    <w:rsid w:val="009D3060"/>
    <w:rsid w:val="009D330E"/>
    <w:rsid w:val="009D3380"/>
    <w:rsid w:val="009D359C"/>
    <w:rsid w:val="009D3696"/>
    <w:rsid w:val="009D3730"/>
    <w:rsid w:val="009D3796"/>
    <w:rsid w:val="009D38EF"/>
    <w:rsid w:val="009D39DA"/>
    <w:rsid w:val="009D4022"/>
    <w:rsid w:val="009D41E9"/>
    <w:rsid w:val="009D4AE8"/>
    <w:rsid w:val="009D4B0B"/>
    <w:rsid w:val="009D4EBC"/>
    <w:rsid w:val="009D4ED9"/>
    <w:rsid w:val="009D4EE7"/>
    <w:rsid w:val="009D5342"/>
    <w:rsid w:val="009D575F"/>
    <w:rsid w:val="009D5829"/>
    <w:rsid w:val="009D597E"/>
    <w:rsid w:val="009D59DF"/>
    <w:rsid w:val="009D5A19"/>
    <w:rsid w:val="009D5D00"/>
    <w:rsid w:val="009D5E1A"/>
    <w:rsid w:val="009D5ED6"/>
    <w:rsid w:val="009D5FD0"/>
    <w:rsid w:val="009D637C"/>
    <w:rsid w:val="009D6BD2"/>
    <w:rsid w:val="009D6DB8"/>
    <w:rsid w:val="009D6E8F"/>
    <w:rsid w:val="009D6F11"/>
    <w:rsid w:val="009D6FA8"/>
    <w:rsid w:val="009D7689"/>
    <w:rsid w:val="009D76CF"/>
    <w:rsid w:val="009D7B39"/>
    <w:rsid w:val="009D7F42"/>
    <w:rsid w:val="009E0393"/>
    <w:rsid w:val="009E06CC"/>
    <w:rsid w:val="009E073B"/>
    <w:rsid w:val="009E07B6"/>
    <w:rsid w:val="009E1102"/>
    <w:rsid w:val="009E1137"/>
    <w:rsid w:val="009E119A"/>
    <w:rsid w:val="009E1411"/>
    <w:rsid w:val="009E14DB"/>
    <w:rsid w:val="009E1564"/>
    <w:rsid w:val="009E15E9"/>
    <w:rsid w:val="009E177A"/>
    <w:rsid w:val="009E2105"/>
    <w:rsid w:val="009E241C"/>
    <w:rsid w:val="009E293D"/>
    <w:rsid w:val="009E2D03"/>
    <w:rsid w:val="009E3287"/>
    <w:rsid w:val="009E32A8"/>
    <w:rsid w:val="009E32E3"/>
    <w:rsid w:val="009E345B"/>
    <w:rsid w:val="009E40A0"/>
    <w:rsid w:val="009E40D9"/>
    <w:rsid w:val="009E41E2"/>
    <w:rsid w:val="009E492B"/>
    <w:rsid w:val="009E4944"/>
    <w:rsid w:val="009E499F"/>
    <w:rsid w:val="009E4A7C"/>
    <w:rsid w:val="009E50F8"/>
    <w:rsid w:val="009E5241"/>
    <w:rsid w:val="009E5284"/>
    <w:rsid w:val="009E5385"/>
    <w:rsid w:val="009E5448"/>
    <w:rsid w:val="009E583E"/>
    <w:rsid w:val="009E58D9"/>
    <w:rsid w:val="009E5962"/>
    <w:rsid w:val="009E5C39"/>
    <w:rsid w:val="009E5C92"/>
    <w:rsid w:val="009E625D"/>
    <w:rsid w:val="009E6508"/>
    <w:rsid w:val="009E6567"/>
    <w:rsid w:val="009E661D"/>
    <w:rsid w:val="009E6622"/>
    <w:rsid w:val="009E6AD6"/>
    <w:rsid w:val="009E6C36"/>
    <w:rsid w:val="009E6E4C"/>
    <w:rsid w:val="009E6EEC"/>
    <w:rsid w:val="009E76B6"/>
    <w:rsid w:val="009E78B5"/>
    <w:rsid w:val="009E7A32"/>
    <w:rsid w:val="009E7A66"/>
    <w:rsid w:val="009E7CFD"/>
    <w:rsid w:val="009F0177"/>
    <w:rsid w:val="009F033A"/>
    <w:rsid w:val="009F0421"/>
    <w:rsid w:val="009F05A3"/>
    <w:rsid w:val="009F067F"/>
    <w:rsid w:val="009F0906"/>
    <w:rsid w:val="009F0A7F"/>
    <w:rsid w:val="009F0B51"/>
    <w:rsid w:val="009F0BF2"/>
    <w:rsid w:val="009F11E3"/>
    <w:rsid w:val="009F1292"/>
    <w:rsid w:val="009F1437"/>
    <w:rsid w:val="009F147E"/>
    <w:rsid w:val="009F1650"/>
    <w:rsid w:val="009F1803"/>
    <w:rsid w:val="009F19F0"/>
    <w:rsid w:val="009F1CFE"/>
    <w:rsid w:val="009F2531"/>
    <w:rsid w:val="009F2853"/>
    <w:rsid w:val="009F2874"/>
    <w:rsid w:val="009F29A0"/>
    <w:rsid w:val="009F2A78"/>
    <w:rsid w:val="009F2CCC"/>
    <w:rsid w:val="009F2E72"/>
    <w:rsid w:val="009F30ED"/>
    <w:rsid w:val="009F435B"/>
    <w:rsid w:val="009F454B"/>
    <w:rsid w:val="009F4C7D"/>
    <w:rsid w:val="009F4CC9"/>
    <w:rsid w:val="009F4D3B"/>
    <w:rsid w:val="009F4F6E"/>
    <w:rsid w:val="009F5394"/>
    <w:rsid w:val="009F5CCD"/>
    <w:rsid w:val="009F619D"/>
    <w:rsid w:val="009F653C"/>
    <w:rsid w:val="009F65EF"/>
    <w:rsid w:val="009F66EC"/>
    <w:rsid w:val="009F6856"/>
    <w:rsid w:val="009F6999"/>
    <w:rsid w:val="009F7546"/>
    <w:rsid w:val="009F77E6"/>
    <w:rsid w:val="009F7BC4"/>
    <w:rsid w:val="009F7D9C"/>
    <w:rsid w:val="009F7EB1"/>
    <w:rsid w:val="00A0007C"/>
    <w:rsid w:val="00A002A3"/>
    <w:rsid w:val="00A0065D"/>
    <w:rsid w:val="00A00824"/>
    <w:rsid w:val="00A00B9F"/>
    <w:rsid w:val="00A00C72"/>
    <w:rsid w:val="00A00CC1"/>
    <w:rsid w:val="00A00DE7"/>
    <w:rsid w:val="00A00E3D"/>
    <w:rsid w:val="00A01077"/>
    <w:rsid w:val="00A01117"/>
    <w:rsid w:val="00A01236"/>
    <w:rsid w:val="00A017FC"/>
    <w:rsid w:val="00A0191D"/>
    <w:rsid w:val="00A01C1F"/>
    <w:rsid w:val="00A01CE8"/>
    <w:rsid w:val="00A01D7A"/>
    <w:rsid w:val="00A01D9F"/>
    <w:rsid w:val="00A02116"/>
    <w:rsid w:val="00A02129"/>
    <w:rsid w:val="00A02290"/>
    <w:rsid w:val="00A02355"/>
    <w:rsid w:val="00A02478"/>
    <w:rsid w:val="00A025C5"/>
    <w:rsid w:val="00A02CAA"/>
    <w:rsid w:val="00A02DDA"/>
    <w:rsid w:val="00A030B2"/>
    <w:rsid w:val="00A03265"/>
    <w:rsid w:val="00A032FB"/>
    <w:rsid w:val="00A034A1"/>
    <w:rsid w:val="00A034E0"/>
    <w:rsid w:val="00A03A8A"/>
    <w:rsid w:val="00A03C35"/>
    <w:rsid w:val="00A03D0F"/>
    <w:rsid w:val="00A041DC"/>
    <w:rsid w:val="00A04200"/>
    <w:rsid w:val="00A046BE"/>
    <w:rsid w:val="00A04801"/>
    <w:rsid w:val="00A04A0C"/>
    <w:rsid w:val="00A04A41"/>
    <w:rsid w:val="00A04C34"/>
    <w:rsid w:val="00A04D4A"/>
    <w:rsid w:val="00A04E83"/>
    <w:rsid w:val="00A04EBE"/>
    <w:rsid w:val="00A04FBC"/>
    <w:rsid w:val="00A05D07"/>
    <w:rsid w:val="00A05E6C"/>
    <w:rsid w:val="00A06154"/>
    <w:rsid w:val="00A061B1"/>
    <w:rsid w:val="00A061EC"/>
    <w:rsid w:val="00A066D9"/>
    <w:rsid w:val="00A06E40"/>
    <w:rsid w:val="00A1020A"/>
    <w:rsid w:val="00A1020C"/>
    <w:rsid w:val="00A1023C"/>
    <w:rsid w:val="00A104EB"/>
    <w:rsid w:val="00A10521"/>
    <w:rsid w:val="00A106AA"/>
    <w:rsid w:val="00A106F7"/>
    <w:rsid w:val="00A10778"/>
    <w:rsid w:val="00A109BA"/>
    <w:rsid w:val="00A10C49"/>
    <w:rsid w:val="00A10FEC"/>
    <w:rsid w:val="00A11268"/>
    <w:rsid w:val="00A1132E"/>
    <w:rsid w:val="00A1143C"/>
    <w:rsid w:val="00A11516"/>
    <w:rsid w:val="00A11531"/>
    <w:rsid w:val="00A11666"/>
    <w:rsid w:val="00A11A04"/>
    <w:rsid w:val="00A11CF1"/>
    <w:rsid w:val="00A11D72"/>
    <w:rsid w:val="00A11EC9"/>
    <w:rsid w:val="00A12039"/>
    <w:rsid w:val="00A122E2"/>
    <w:rsid w:val="00A12520"/>
    <w:rsid w:val="00A1267F"/>
    <w:rsid w:val="00A126AD"/>
    <w:rsid w:val="00A126B4"/>
    <w:rsid w:val="00A12B17"/>
    <w:rsid w:val="00A12C46"/>
    <w:rsid w:val="00A13103"/>
    <w:rsid w:val="00A133A9"/>
    <w:rsid w:val="00A1373D"/>
    <w:rsid w:val="00A13813"/>
    <w:rsid w:val="00A138FC"/>
    <w:rsid w:val="00A139DB"/>
    <w:rsid w:val="00A13D71"/>
    <w:rsid w:val="00A13DBF"/>
    <w:rsid w:val="00A14235"/>
    <w:rsid w:val="00A1440A"/>
    <w:rsid w:val="00A144D1"/>
    <w:rsid w:val="00A1463E"/>
    <w:rsid w:val="00A14965"/>
    <w:rsid w:val="00A149B2"/>
    <w:rsid w:val="00A14BE2"/>
    <w:rsid w:val="00A150A8"/>
    <w:rsid w:val="00A15441"/>
    <w:rsid w:val="00A155A1"/>
    <w:rsid w:val="00A156CD"/>
    <w:rsid w:val="00A15758"/>
    <w:rsid w:val="00A1595F"/>
    <w:rsid w:val="00A159C5"/>
    <w:rsid w:val="00A15AF9"/>
    <w:rsid w:val="00A15B80"/>
    <w:rsid w:val="00A15C3E"/>
    <w:rsid w:val="00A15EB2"/>
    <w:rsid w:val="00A160CD"/>
    <w:rsid w:val="00A1616A"/>
    <w:rsid w:val="00A161A1"/>
    <w:rsid w:val="00A164F7"/>
    <w:rsid w:val="00A16615"/>
    <w:rsid w:val="00A1667B"/>
    <w:rsid w:val="00A16A76"/>
    <w:rsid w:val="00A16CC2"/>
    <w:rsid w:val="00A16ED3"/>
    <w:rsid w:val="00A16F2E"/>
    <w:rsid w:val="00A1704F"/>
    <w:rsid w:val="00A171A0"/>
    <w:rsid w:val="00A171B0"/>
    <w:rsid w:val="00A17398"/>
    <w:rsid w:val="00A17489"/>
    <w:rsid w:val="00A17672"/>
    <w:rsid w:val="00A178A0"/>
    <w:rsid w:val="00A17B19"/>
    <w:rsid w:val="00A17CB2"/>
    <w:rsid w:val="00A200C1"/>
    <w:rsid w:val="00A20404"/>
    <w:rsid w:val="00A206F3"/>
    <w:rsid w:val="00A20824"/>
    <w:rsid w:val="00A20A21"/>
    <w:rsid w:val="00A20B63"/>
    <w:rsid w:val="00A20C69"/>
    <w:rsid w:val="00A20C88"/>
    <w:rsid w:val="00A212B9"/>
    <w:rsid w:val="00A21509"/>
    <w:rsid w:val="00A2164F"/>
    <w:rsid w:val="00A2172A"/>
    <w:rsid w:val="00A217A2"/>
    <w:rsid w:val="00A218F7"/>
    <w:rsid w:val="00A21971"/>
    <w:rsid w:val="00A21A73"/>
    <w:rsid w:val="00A21AB1"/>
    <w:rsid w:val="00A21B4D"/>
    <w:rsid w:val="00A21B52"/>
    <w:rsid w:val="00A21D8A"/>
    <w:rsid w:val="00A21DDD"/>
    <w:rsid w:val="00A21F8A"/>
    <w:rsid w:val="00A22352"/>
    <w:rsid w:val="00A22679"/>
    <w:rsid w:val="00A22D04"/>
    <w:rsid w:val="00A2309E"/>
    <w:rsid w:val="00A230E0"/>
    <w:rsid w:val="00A23634"/>
    <w:rsid w:val="00A23883"/>
    <w:rsid w:val="00A23B67"/>
    <w:rsid w:val="00A24019"/>
    <w:rsid w:val="00A2429D"/>
    <w:rsid w:val="00A242BE"/>
    <w:rsid w:val="00A244E9"/>
    <w:rsid w:val="00A24517"/>
    <w:rsid w:val="00A24763"/>
    <w:rsid w:val="00A247D3"/>
    <w:rsid w:val="00A24812"/>
    <w:rsid w:val="00A24A8F"/>
    <w:rsid w:val="00A24B4F"/>
    <w:rsid w:val="00A24D15"/>
    <w:rsid w:val="00A24FE6"/>
    <w:rsid w:val="00A25151"/>
    <w:rsid w:val="00A25242"/>
    <w:rsid w:val="00A2524E"/>
    <w:rsid w:val="00A25B3D"/>
    <w:rsid w:val="00A25ED9"/>
    <w:rsid w:val="00A260B9"/>
    <w:rsid w:val="00A2626C"/>
    <w:rsid w:val="00A26BD1"/>
    <w:rsid w:val="00A26D12"/>
    <w:rsid w:val="00A2709D"/>
    <w:rsid w:val="00A27207"/>
    <w:rsid w:val="00A2740A"/>
    <w:rsid w:val="00A274D7"/>
    <w:rsid w:val="00A276E3"/>
    <w:rsid w:val="00A27B55"/>
    <w:rsid w:val="00A301CF"/>
    <w:rsid w:val="00A3063E"/>
    <w:rsid w:val="00A30724"/>
    <w:rsid w:val="00A30852"/>
    <w:rsid w:val="00A3096F"/>
    <w:rsid w:val="00A30B0A"/>
    <w:rsid w:val="00A30B46"/>
    <w:rsid w:val="00A30C71"/>
    <w:rsid w:val="00A30F31"/>
    <w:rsid w:val="00A310CE"/>
    <w:rsid w:val="00A31258"/>
    <w:rsid w:val="00A313E4"/>
    <w:rsid w:val="00A31612"/>
    <w:rsid w:val="00A318C2"/>
    <w:rsid w:val="00A31C1B"/>
    <w:rsid w:val="00A31DB3"/>
    <w:rsid w:val="00A31ECD"/>
    <w:rsid w:val="00A31F77"/>
    <w:rsid w:val="00A322B0"/>
    <w:rsid w:val="00A322C5"/>
    <w:rsid w:val="00A32540"/>
    <w:rsid w:val="00A32574"/>
    <w:rsid w:val="00A32873"/>
    <w:rsid w:val="00A32BF3"/>
    <w:rsid w:val="00A32E54"/>
    <w:rsid w:val="00A32EBE"/>
    <w:rsid w:val="00A3302F"/>
    <w:rsid w:val="00A330C6"/>
    <w:rsid w:val="00A33106"/>
    <w:rsid w:val="00A334B7"/>
    <w:rsid w:val="00A3353D"/>
    <w:rsid w:val="00A33853"/>
    <w:rsid w:val="00A33925"/>
    <w:rsid w:val="00A33A67"/>
    <w:rsid w:val="00A33B93"/>
    <w:rsid w:val="00A33F2C"/>
    <w:rsid w:val="00A3410F"/>
    <w:rsid w:val="00A3434E"/>
    <w:rsid w:val="00A34361"/>
    <w:rsid w:val="00A34618"/>
    <w:rsid w:val="00A347E0"/>
    <w:rsid w:val="00A34A34"/>
    <w:rsid w:val="00A34D9C"/>
    <w:rsid w:val="00A35321"/>
    <w:rsid w:val="00A35451"/>
    <w:rsid w:val="00A35589"/>
    <w:rsid w:val="00A35AC2"/>
    <w:rsid w:val="00A35C98"/>
    <w:rsid w:val="00A3660A"/>
    <w:rsid w:val="00A36918"/>
    <w:rsid w:val="00A369CF"/>
    <w:rsid w:val="00A36B35"/>
    <w:rsid w:val="00A36C56"/>
    <w:rsid w:val="00A36DA5"/>
    <w:rsid w:val="00A37197"/>
    <w:rsid w:val="00A37AA8"/>
    <w:rsid w:val="00A37AEE"/>
    <w:rsid w:val="00A37B1A"/>
    <w:rsid w:val="00A37BE9"/>
    <w:rsid w:val="00A37C01"/>
    <w:rsid w:val="00A401C0"/>
    <w:rsid w:val="00A402E4"/>
    <w:rsid w:val="00A40344"/>
    <w:rsid w:val="00A405F0"/>
    <w:rsid w:val="00A408AF"/>
    <w:rsid w:val="00A4095C"/>
    <w:rsid w:val="00A40F1D"/>
    <w:rsid w:val="00A41216"/>
    <w:rsid w:val="00A4121C"/>
    <w:rsid w:val="00A41356"/>
    <w:rsid w:val="00A413A7"/>
    <w:rsid w:val="00A413CC"/>
    <w:rsid w:val="00A4147B"/>
    <w:rsid w:val="00A41719"/>
    <w:rsid w:val="00A41965"/>
    <w:rsid w:val="00A42114"/>
    <w:rsid w:val="00A42304"/>
    <w:rsid w:val="00A42648"/>
    <w:rsid w:val="00A42A57"/>
    <w:rsid w:val="00A42C0F"/>
    <w:rsid w:val="00A42CDE"/>
    <w:rsid w:val="00A42DD1"/>
    <w:rsid w:val="00A430B3"/>
    <w:rsid w:val="00A4321C"/>
    <w:rsid w:val="00A4339F"/>
    <w:rsid w:val="00A4351F"/>
    <w:rsid w:val="00A43808"/>
    <w:rsid w:val="00A43B1F"/>
    <w:rsid w:val="00A43E6E"/>
    <w:rsid w:val="00A43F4B"/>
    <w:rsid w:val="00A43F54"/>
    <w:rsid w:val="00A43FC9"/>
    <w:rsid w:val="00A442AB"/>
    <w:rsid w:val="00A442D2"/>
    <w:rsid w:val="00A442E0"/>
    <w:rsid w:val="00A4447B"/>
    <w:rsid w:val="00A445B2"/>
    <w:rsid w:val="00A4474B"/>
    <w:rsid w:val="00A44847"/>
    <w:rsid w:val="00A44BE6"/>
    <w:rsid w:val="00A44C6C"/>
    <w:rsid w:val="00A44CB4"/>
    <w:rsid w:val="00A44CE3"/>
    <w:rsid w:val="00A44E06"/>
    <w:rsid w:val="00A44F4E"/>
    <w:rsid w:val="00A450F0"/>
    <w:rsid w:val="00A4510E"/>
    <w:rsid w:val="00A4518A"/>
    <w:rsid w:val="00A4527E"/>
    <w:rsid w:val="00A4532F"/>
    <w:rsid w:val="00A453DD"/>
    <w:rsid w:val="00A455EE"/>
    <w:rsid w:val="00A4564E"/>
    <w:rsid w:val="00A456A7"/>
    <w:rsid w:val="00A45B18"/>
    <w:rsid w:val="00A45CAE"/>
    <w:rsid w:val="00A45CB9"/>
    <w:rsid w:val="00A45F20"/>
    <w:rsid w:val="00A45FF5"/>
    <w:rsid w:val="00A460BA"/>
    <w:rsid w:val="00A4623D"/>
    <w:rsid w:val="00A46288"/>
    <w:rsid w:val="00A4640B"/>
    <w:rsid w:val="00A46507"/>
    <w:rsid w:val="00A4663F"/>
    <w:rsid w:val="00A46661"/>
    <w:rsid w:val="00A468B3"/>
    <w:rsid w:val="00A470DA"/>
    <w:rsid w:val="00A47105"/>
    <w:rsid w:val="00A47228"/>
    <w:rsid w:val="00A47574"/>
    <w:rsid w:val="00A4760C"/>
    <w:rsid w:val="00A477A1"/>
    <w:rsid w:val="00A47A3A"/>
    <w:rsid w:val="00A47BA3"/>
    <w:rsid w:val="00A47C02"/>
    <w:rsid w:val="00A47C86"/>
    <w:rsid w:val="00A47DDA"/>
    <w:rsid w:val="00A47FF3"/>
    <w:rsid w:val="00A50234"/>
    <w:rsid w:val="00A504A8"/>
    <w:rsid w:val="00A505EC"/>
    <w:rsid w:val="00A50B53"/>
    <w:rsid w:val="00A50D4B"/>
    <w:rsid w:val="00A50D9E"/>
    <w:rsid w:val="00A50DA2"/>
    <w:rsid w:val="00A513DE"/>
    <w:rsid w:val="00A514C5"/>
    <w:rsid w:val="00A51B1B"/>
    <w:rsid w:val="00A51B3E"/>
    <w:rsid w:val="00A51CE7"/>
    <w:rsid w:val="00A5251E"/>
    <w:rsid w:val="00A526E0"/>
    <w:rsid w:val="00A52FF0"/>
    <w:rsid w:val="00A5300D"/>
    <w:rsid w:val="00A53098"/>
    <w:rsid w:val="00A532A9"/>
    <w:rsid w:val="00A532AB"/>
    <w:rsid w:val="00A5333D"/>
    <w:rsid w:val="00A53520"/>
    <w:rsid w:val="00A53A48"/>
    <w:rsid w:val="00A540B4"/>
    <w:rsid w:val="00A544B0"/>
    <w:rsid w:val="00A54883"/>
    <w:rsid w:val="00A54978"/>
    <w:rsid w:val="00A54AEF"/>
    <w:rsid w:val="00A54DA8"/>
    <w:rsid w:val="00A55053"/>
    <w:rsid w:val="00A555C2"/>
    <w:rsid w:val="00A555E0"/>
    <w:rsid w:val="00A557DE"/>
    <w:rsid w:val="00A55C9C"/>
    <w:rsid w:val="00A55D30"/>
    <w:rsid w:val="00A55E17"/>
    <w:rsid w:val="00A56106"/>
    <w:rsid w:val="00A561B7"/>
    <w:rsid w:val="00A5623E"/>
    <w:rsid w:val="00A56389"/>
    <w:rsid w:val="00A5678C"/>
    <w:rsid w:val="00A56CF6"/>
    <w:rsid w:val="00A57023"/>
    <w:rsid w:val="00A5715F"/>
    <w:rsid w:val="00A57317"/>
    <w:rsid w:val="00A5758D"/>
    <w:rsid w:val="00A5786E"/>
    <w:rsid w:val="00A57BE3"/>
    <w:rsid w:val="00A57CB8"/>
    <w:rsid w:val="00A602E1"/>
    <w:rsid w:val="00A605F8"/>
    <w:rsid w:val="00A608ED"/>
    <w:rsid w:val="00A60991"/>
    <w:rsid w:val="00A60C28"/>
    <w:rsid w:val="00A60DE5"/>
    <w:rsid w:val="00A60F57"/>
    <w:rsid w:val="00A61197"/>
    <w:rsid w:val="00A613F5"/>
    <w:rsid w:val="00A61E5A"/>
    <w:rsid w:val="00A6207A"/>
    <w:rsid w:val="00A62197"/>
    <w:rsid w:val="00A626CA"/>
    <w:rsid w:val="00A62A4F"/>
    <w:rsid w:val="00A62C26"/>
    <w:rsid w:val="00A62C57"/>
    <w:rsid w:val="00A62DE6"/>
    <w:rsid w:val="00A6307E"/>
    <w:rsid w:val="00A63125"/>
    <w:rsid w:val="00A6364E"/>
    <w:rsid w:val="00A6375F"/>
    <w:rsid w:val="00A6405E"/>
    <w:rsid w:val="00A643CE"/>
    <w:rsid w:val="00A644EE"/>
    <w:rsid w:val="00A6451B"/>
    <w:rsid w:val="00A645D1"/>
    <w:rsid w:val="00A649BB"/>
    <w:rsid w:val="00A64D26"/>
    <w:rsid w:val="00A64E77"/>
    <w:rsid w:val="00A64F3F"/>
    <w:rsid w:val="00A653B4"/>
    <w:rsid w:val="00A659B5"/>
    <w:rsid w:val="00A65B5C"/>
    <w:rsid w:val="00A65CB7"/>
    <w:rsid w:val="00A65D4F"/>
    <w:rsid w:val="00A65E13"/>
    <w:rsid w:val="00A661D0"/>
    <w:rsid w:val="00A66254"/>
    <w:rsid w:val="00A662EE"/>
    <w:rsid w:val="00A66486"/>
    <w:rsid w:val="00A665EE"/>
    <w:rsid w:val="00A6666F"/>
    <w:rsid w:val="00A667AB"/>
    <w:rsid w:val="00A66891"/>
    <w:rsid w:val="00A6691D"/>
    <w:rsid w:val="00A66B88"/>
    <w:rsid w:val="00A66C34"/>
    <w:rsid w:val="00A66C6E"/>
    <w:rsid w:val="00A66CC5"/>
    <w:rsid w:val="00A66D45"/>
    <w:rsid w:val="00A66D4D"/>
    <w:rsid w:val="00A66D9B"/>
    <w:rsid w:val="00A67184"/>
    <w:rsid w:val="00A6728C"/>
    <w:rsid w:val="00A67351"/>
    <w:rsid w:val="00A67450"/>
    <w:rsid w:val="00A674E6"/>
    <w:rsid w:val="00A675BA"/>
    <w:rsid w:val="00A676A9"/>
    <w:rsid w:val="00A6776C"/>
    <w:rsid w:val="00A678C9"/>
    <w:rsid w:val="00A67A8D"/>
    <w:rsid w:val="00A67ABB"/>
    <w:rsid w:val="00A67B5D"/>
    <w:rsid w:val="00A67D86"/>
    <w:rsid w:val="00A67DD7"/>
    <w:rsid w:val="00A7013B"/>
    <w:rsid w:val="00A702A4"/>
    <w:rsid w:val="00A70C69"/>
    <w:rsid w:val="00A70EC0"/>
    <w:rsid w:val="00A7101B"/>
    <w:rsid w:val="00A710EF"/>
    <w:rsid w:val="00A711C9"/>
    <w:rsid w:val="00A71739"/>
    <w:rsid w:val="00A71812"/>
    <w:rsid w:val="00A71A6E"/>
    <w:rsid w:val="00A71A70"/>
    <w:rsid w:val="00A71BD6"/>
    <w:rsid w:val="00A71BFC"/>
    <w:rsid w:val="00A723A1"/>
    <w:rsid w:val="00A72691"/>
    <w:rsid w:val="00A728D0"/>
    <w:rsid w:val="00A729BA"/>
    <w:rsid w:val="00A72C7A"/>
    <w:rsid w:val="00A72F50"/>
    <w:rsid w:val="00A732A3"/>
    <w:rsid w:val="00A73366"/>
    <w:rsid w:val="00A73590"/>
    <w:rsid w:val="00A73E18"/>
    <w:rsid w:val="00A73EBC"/>
    <w:rsid w:val="00A74360"/>
    <w:rsid w:val="00A7458C"/>
    <w:rsid w:val="00A7468F"/>
    <w:rsid w:val="00A748E5"/>
    <w:rsid w:val="00A74A2F"/>
    <w:rsid w:val="00A74C1D"/>
    <w:rsid w:val="00A74DE5"/>
    <w:rsid w:val="00A74EBD"/>
    <w:rsid w:val="00A74EE9"/>
    <w:rsid w:val="00A7517F"/>
    <w:rsid w:val="00A7535A"/>
    <w:rsid w:val="00A753DD"/>
    <w:rsid w:val="00A75839"/>
    <w:rsid w:val="00A7589A"/>
    <w:rsid w:val="00A759F2"/>
    <w:rsid w:val="00A75DD2"/>
    <w:rsid w:val="00A76C18"/>
    <w:rsid w:val="00A76C55"/>
    <w:rsid w:val="00A76CAA"/>
    <w:rsid w:val="00A7714D"/>
    <w:rsid w:val="00A7720E"/>
    <w:rsid w:val="00A773F2"/>
    <w:rsid w:val="00A77444"/>
    <w:rsid w:val="00A778D6"/>
    <w:rsid w:val="00A77971"/>
    <w:rsid w:val="00A77BC1"/>
    <w:rsid w:val="00A80279"/>
    <w:rsid w:val="00A80A60"/>
    <w:rsid w:val="00A80A66"/>
    <w:rsid w:val="00A80BDB"/>
    <w:rsid w:val="00A80C57"/>
    <w:rsid w:val="00A80CBA"/>
    <w:rsid w:val="00A80F51"/>
    <w:rsid w:val="00A81184"/>
    <w:rsid w:val="00A81469"/>
    <w:rsid w:val="00A81689"/>
    <w:rsid w:val="00A8195F"/>
    <w:rsid w:val="00A81A30"/>
    <w:rsid w:val="00A824D7"/>
    <w:rsid w:val="00A8253C"/>
    <w:rsid w:val="00A825F4"/>
    <w:rsid w:val="00A8278C"/>
    <w:rsid w:val="00A82BB8"/>
    <w:rsid w:val="00A82BD9"/>
    <w:rsid w:val="00A82BDF"/>
    <w:rsid w:val="00A82E82"/>
    <w:rsid w:val="00A82F91"/>
    <w:rsid w:val="00A83127"/>
    <w:rsid w:val="00A8350F"/>
    <w:rsid w:val="00A8389B"/>
    <w:rsid w:val="00A83900"/>
    <w:rsid w:val="00A83BF9"/>
    <w:rsid w:val="00A83DAE"/>
    <w:rsid w:val="00A83DE6"/>
    <w:rsid w:val="00A8401B"/>
    <w:rsid w:val="00A841DB"/>
    <w:rsid w:val="00A8452E"/>
    <w:rsid w:val="00A84899"/>
    <w:rsid w:val="00A84B3B"/>
    <w:rsid w:val="00A84D1E"/>
    <w:rsid w:val="00A84D4F"/>
    <w:rsid w:val="00A84D5A"/>
    <w:rsid w:val="00A84D80"/>
    <w:rsid w:val="00A85025"/>
    <w:rsid w:val="00A8506A"/>
    <w:rsid w:val="00A8528C"/>
    <w:rsid w:val="00A8551B"/>
    <w:rsid w:val="00A85586"/>
    <w:rsid w:val="00A8583A"/>
    <w:rsid w:val="00A858F6"/>
    <w:rsid w:val="00A85A1C"/>
    <w:rsid w:val="00A85B4D"/>
    <w:rsid w:val="00A86152"/>
    <w:rsid w:val="00A8629C"/>
    <w:rsid w:val="00A86573"/>
    <w:rsid w:val="00A865AE"/>
    <w:rsid w:val="00A8671F"/>
    <w:rsid w:val="00A86825"/>
    <w:rsid w:val="00A86901"/>
    <w:rsid w:val="00A869E4"/>
    <w:rsid w:val="00A86BB2"/>
    <w:rsid w:val="00A872B8"/>
    <w:rsid w:val="00A87395"/>
    <w:rsid w:val="00A87410"/>
    <w:rsid w:val="00A87572"/>
    <w:rsid w:val="00A875DC"/>
    <w:rsid w:val="00A87A17"/>
    <w:rsid w:val="00A87C11"/>
    <w:rsid w:val="00A901F7"/>
    <w:rsid w:val="00A90324"/>
    <w:rsid w:val="00A903A9"/>
    <w:rsid w:val="00A904A1"/>
    <w:rsid w:val="00A907FE"/>
    <w:rsid w:val="00A9084B"/>
    <w:rsid w:val="00A908B4"/>
    <w:rsid w:val="00A90A3A"/>
    <w:rsid w:val="00A90DC5"/>
    <w:rsid w:val="00A911C3"/>
    <w:rsid w:val="00A91285"/>
    <w:rsid w:val="00A91370"/>
    <w:rsid w:val="00A9141B"/>
    <w:rsid w:val="00A916C3"/>
    <w:rsid w:val="00A9172D"/>
    <w:rsid w:val="00A918CF"/>
    <w:rsid w:val="00A91C7C"/>
    <w:rsid w:val="00A91FCC"/>
    <w:rsid w:val="00A91FF0"/>
    <w:rsid w:val="00A92140"/>
    <w:rsid w:val="00A92451"/>
    <w:rsid w:val="00A924C1"/>
    <w:rsid w:val="00A9294C"/>
    <w:rsid w:val="00A92A78"/>
    <w:rsid w:val="00A93021"/>
    <w:rsid w:val="00A93173"/>
    <w:rsid w:val="00A93364"/>
    <w:rsid w:val="00A93898"/>
    <w:rsid w:val="00A93E74"/>
    <w:rsid w:val="00A9408E"/>
    <w:rsid w:val="00A940C7"/>
    <w:rsid w:val="00A9447B"/>
    <w:rsid w:val="00A94743"/>
    <w:rsid w:val="00A94800"/>
    <w:rsid w:val="00A9488C"/>
    <w:rsid w:val="00A95166"/>
    <w:rsid w:val="00A952A0"/>
    <w:rsid w:val="00A953A1"/>
    <w:rsid w:val="00A95953"/>
    <w:rsid w:val="00A95DE2"/>
    <w:rsid w:val="00A96063"/>
    <w:rsid w:val="00A9639F"/>
    <w:rsid w:val="00A9647E"/>
    <w:rsid w:val="00A96566"/>
    <w:rsid w:val="00A9662B"/>
    <w:rsid w:val="00A96706"/>
    <w:rsid w:val="00A9688C"/>
    <w:rsid w:val="00A96948"/>
    <w:rsid w:val="00A96C4F"/>
    <w:rsid w:val="00A96D74"/>
    <w:rsid w:val="00A96DEB"/>
    <w:rsid w:val="00A970A0"/>
    <w:rsid w:val="00A971B5"/>
    <w:rsid w:val="00A9785C"/>
    <w:rsid w:val="00A978B2"/>
    <w:rsid w:val="00A9790D"/>
    <w:rsid w:val="00A97C08"/>
    <w:rsid w:val="00A97FA4"/>
    <w:rsid w:val="00AA0221"/>
    <w:rsid w:val="00AA0364"/>
    <w:rsid w:val="00AA03D1"/>
    <w:rsid w:val="00AA03F2"/>
    <w:rsid w:val="00AA0B30"/>
    <w:rsid w:val="00AA0D15"/>
    <w:rsid w:val="00AA110E"/>
    <w:rsid w:val="00AA138F"/>
    <w:rsid w:val="00AA142A"/>
    <w:rsid w:val="00AA1542"/>
    <w:rsid w:val="00AA1577"/>
    <w:rsid w:val="00AA1720"/>
    <w:rsid w:val="00AA17C8"/>
    <w:rsid w:val="00AA190A"/>
    <w:rsid w:val="00AA2142"/>
    <w:rsid w:val="00AA219C"/>
    <w:rsid w:val="00AA222D"/>
    <w:rsid w:val="00AA2814"/>
    <w:rsid w:val="00AA2917"/>
    <w:rsid w:val="00AA2F07"/>
    <w:rsid w:val="00AA2F57"/>
    <w:rsid w:val="00AA3048"/>
    <w:rsid w:val="00AA3236"/>
    <w:rsid w:val="00AA34B3"/>
    <w:rsid w:val="00AA3551"/>
    <w:rsid w:val="00AA3567"/>
    <w:rsid w:val="00AA3BC9"/>
    <w:rsid w:val="00AA3EFE"/>
    <w:rsid w:val="00AA3F1D"/>
    <w:rsid w:val="00AA410E"/>
    <w:rsid w:val="00AA451D"/>
    <w:rsid w:val="00AA459B"/>
    <w:rsid w:val="00AA49F0"/>
    <w:rsid w:val="00AA4B41"/>
    <w:rsid w:val="00AA4C33"/>
    <w:rsid w:val="00AA4DB9"/>
    <w:rsid w:val="00AA51DC"/>
    <w:rsid w:val="00AA55A8"/>
    <w:rsid w:val="00AA58DC"/>
    <w:rsid w:val="00AA5E1C"/>
    <w:rsid w:val="00AA5F5B"/>
    <w:rsid w:val="00AA610E"/>
    <w:rsid w:val="00AA63BF"/>
    <w:rsid w:val="00AA6459"/>
    <w:rsid w:val="00AA65A6"/>
    <w:rsid w:val="00AA6B6F"/>
    <w:rsid w:val="00AA6E8B"/>
    <w:rsid w:val="00AA7291"/>
    <w:rsid w:val="00AA7361"/>
    <w:rsid w:val="00AA73D7"/>
    <w:rsid w:val="00AB0A54"/>
    <w:rsid w:val="00AB0D05"/>
    <w:rsid w:val="00AB0D5E"/>
    <w:rsid w:val="00AB0D62"/>
    <w:rsid w:val="00AB0DBF"/>
    <w:rsid w:val="00AB0DD3"/>
    <w:rsid w:val="00AB0E9B"/>
    <w:rsid w:val="00AB101F"/>
    <w:rsid w:val="00AB1114"/>
    <w:rsid w:val="00AB1452"/>
    <w:rsid w:val="00AB1575"/>
    <w:rsid w:val="00AB15F8"/>
    <w:rsid w:val="00AB16DF"/>
    <w:rsid w:val="00AB17D7"/>
    <w:rsid w:val="00AB1DAB"/>
    <w:rsid w:val="00AB1E0B"/>
    <w:rsid w:val="00AB2056"/>
    <w:rsid w:val="00AB2104"/>
    <w:rsid w:val="00AB24A7"/>
    <w:rsid w:val="00AB291E"/>
    <w:rsid w:val="00AB2DE5"/>
    <w:rsid w:val="00AB2ED4"/>
    <w:rsid w:val="00AB2EDF"/>
    <w:rsid w:val="00AB3397"/>
    <w:rsid w:val="00AB3499"/>
    <w:rsid w:val="00AB3647"/>
    <w:rsid w:val="00AB36F5"/>
    <w:rsid w:val="00AB3A7A"/>
    <w:rsid w:val="00AB433B"/>
    <w:rsid w:val="00AB44A2"/>
    <w:rsid w:val="00AB460A"/>
    <w:rsid w:val="00AB481C"/>
    <w:rsid w:val="00AB4F59"/>
    <w:rsid w:val="00AB4FA9"/>
    <w:rsid w:val="00AB53AD"/>
    <w:rsid w:val="00AB5610"/>
    <w:rsid w:val="00AB564F"/>
    <w:rsid w:val="00AB576F"/>
    <w:rsid w:val="00AB5A02"/>
    <w:rsid w:val="00AB5CCC"/>
    <w:rsid w:val="00AB5D74"/>
    <w:rsid w:val="00AB6009"/>
    <w:rsid w:val="00AB6063"/>
    <w:rsid w:val="00AB64E3"/>
    <w:rsid w:val="00AB66A6"/>
    <w:rsid w:val="00AB6761"/>
    <w:rsid w:val="00AB67D8"/>
    <w:rsid w:val="00AB68A4"/>
    <w:rsid w:val="00AB6C92"/>
    <w:rsid w:val="00AB6CF1"/>
    <w:rsid w:val="00AB6D20"/>
    <w:rsid w:val="00AB718D"/>
    <w:rsid w:val="00AB7212"/>
    <w:rsid w:val="00AB7308"/>
    <w:rsid w:val="00AB7494"/>
    <w:rsid w:val="00AB7512"/>
    <w:rsid w:val="00AB7520"/>
    <w:rsid w:val="00AB7626"/>
    <w:rsid w:val="00AB762B"/>
    <w:rsid w:val="00AB7692"/>
    <w:rsid w:val="00AB7A0F"/>
    <w:rsid w:val="00AB7BAC"/>
    <w:rsid w:val="00AC03A2"/>
    <w:rsid w:val="00AC06DB"/>
    <w:rsid w:val="00AC075D"/>
    <w:rsid w:val="00AC0B50"/>
    <w:rsid w:val="00AC0D15"/>
    <w:rsid w:val="00AC0DBC"/>
    <w:rsid w:val="00AC11D0"/>
    <w:rsid w:val="00AC11E0"/>
    <w:rsid w:val="00AC123F"/>
    <w:rsid w:val="00AC125B"/>
    <w:rsid w:val="00AC1414"/>
    <w:rsid w:val="00AC1C22"/>
    <w:rsid w:val="00AC200D"/>
    <w:rsid w:val="00AC20A7"/>
    <w:rsid w:val="00AC2491"/>
    <w:rsid w:val="00AC24B8"/>
    <w:rsid w:val="00AC26AC"/>
    <w:rsid w:val="00AC286C"/>
    <w:rsid w:val="00AC29ED"/>
    <w:rsid w:val="00AC2B4D"/>
    <w:rsid w:val="00AC31E2"/>
    <w:rsid w:val="00AC3306"/>
    <w:rsid w:val="00AC33B6"/>
    <w:rsid w:val="00AC3796"/>
    <w:rsid w:val="00AC39D2"/>
    <w:rsid w:val="00AC39FA"/>
    <w:rsid w:val="00AC3D78"/>
    <w:rsid w:val="00AC3ED5"/>
    <w:rsid w:val="00AC3FB7"/>
    <w:rsid w:val="00AC4239"/>
    <w:rsid w:val="00AC42FD"/>
    <w:rsid w:val="00AC4411"/>
    <w:rsid w:val="00AC4673"/>
    <w:rsid w:val="00AC47EA"/>
    <w:rsid w:val="00AC4A26"/>
    <w:rsid w:val="00AC4BE8"/>
    <w:rsid w:val="00AC4C14"/>
    <w:rsid w:val="00AC4D22"/>
    <w:rsid w:val="00AC4DD4"/>
    <w:rsid w:val="00AC52C0"/>
    <w:rsid w:val="00AC53CC"/>
    <w:rsid w:val="00AC5436"/>
    <w:rsid w:val="00AC54B1"/>
    <w:rsid w:val="00AC59BB"/>
    <w:rsid w:val="00AC5A85"/>
    <w:rsid w:val="00AC5BF2"/>
    <w:rsid w:val="00AC5CCA"/>
    <w:rsid w:val="00AC5CED"/>
    <w:rsid w:val="00AC608A"/>
    <w:rsid w:val="00AC665B"/>
    <w:rsid w:val="00AC6701"/>
    <w:rsid w:val="00AC6BEB"/>
    <w:rsid w:val="00AC6E3E"/>
    <w:rsid w:val="00AC7663"/>
    <w:rsid w:val="00AC779A"/>
    <w:rsid w:val="00AC7ACC"/>
    <w:rsid w:val="00AC7B44"/>
    <w:rsid w:val="00AC7B76"/>
    <w:rsid w:val="00AC7B97"/>
    <w:rsid w:val="00AC7D88"/>
    <w:rsid w:val="00AC7DB6"/>
    <w:rsid w:val="00AC7EB5"/>
    <w:rsid w:val="00AC7F1D"/>
    <w:rsid w:val="00AD00B5"/>
    <w:rsid w:val="00AD0100"/>
    <w:rsid w:val="00AD028B"/>
    <w:rsid w:val="00AD0837"/>
    <w:rsid w:val="00AD0999"/>
    <w:rsid w:val="00AD0B89"/>
    <w:rsid w:val="00AD0CC9"/>
    <w:rsid w:val="00AD0F8B"/>
    <w:rsid w:val="00AD0FBF"/>
    <w:rsid w:val="00AD1455"/>
    <w:rsid w:val="00AD15FC"/>
    <w:rsid w:val="00AD172D"/>
    <w:rsid w:val="00AD1A18"/>
    <w:rsid w:val="00AD1B39"/>
    <w:rsid w:val="00AD1D7D"/>
    <w:rsid w:val="00AD1D8A"/>
    <w:rsid w:val="00AD22E6"/>
    <w:rsid w:val="00AD235C"/>
    <w:rsid w:val="00AD24CC"/>
    <w:rsid w:val="00AD267F"/>
    <w:rsid w:val="00AD26F5"/>
    <w:rsid w:val="00AD2E43"/>
    <w:rsid w:val="00AD31B1"/>
    <w:rsid w:val="00AD32E9"/>
    <w:rsid w:val="00AD3466"/>
    <w:rsid w:val="00AD36D8"/>
    <w:rsid w:val="00AD370B"/>
    <w:rsid w:val="00AD39A0"/>
    <w:rsid w:val="00AD3C85"/>
    <w:rsid w:val="00AD3E96"/>
    <w:rsid w:val="00AD3FA4"/>
    <w:rsid w:val="00AD4216"/>
    <w:rsid w:val="00AD43EB"/>
    <w:rsid w:val="00AD4516"/>
    <w:rsid w:val="00AD4756"/>
    <w:rsid w:val="00AD491F"/>
    <w:rsid w:val="00AD4C96"/>
    <w:rsid w:val="00AD4CFF"/>
    <w:rsid w:val="00AD4D69"/>
    <w:rsid w:val="00AD4E8D"/>
    <w:rsid w:val="00AD4F0D"/>
    <w:rsid w:val="00AD50E1"/>
    <w:rsid w:val="00AD5129"/>
    <w:rsid w:val="00AD52C8"/>
    <w:rsid w:val="00AD532A"/>
    <w:rsid w:val="00AD5396"/>
    <w:rsid w:val="00AD53F2"/>
    <w:rsid w:val="00AD547A"/>
    <w:rsid w:val="00AD54B5"/>
    <w:rsid w:val="00AD55EB"/>
    <w:rsid w:val="00AD5814"/>
    <w:rsid w:val="00AD58E8"/>
    <w:rsid w:val="00AD596E"/>
    <w:rsid w:val="00AD5A70"/>
    <w:rsid w:val="00AD605E"/>
    <w:rsid w:val="00AD68FB"/>
    <w:rsid w:val="00AD6CCC"/>
    <w:rsid w:val="00AD6F51"/>
    <w:rsid w:val="00AD70F0"/>
    <w:rsid w:val="00AD71FC"/>
    <w:rsid w:val="00AD73C9"/>
    <w:rsid w:val="00AD7404"/>
    <w:rsid w:val="00AD7405"/>
    <w:rsid w:val="00AD74E8"/>
    <w:rsid w:val="00AD76B0"/>
    <w:rsid w:val="00AD771B"/>
    <w:rsid w:val="00AD77D3"/>
    <w:rsid w:val="00AD7828"/>
    <w:rsid w:val="00AD7CC0"/>
    <w:rsid w:val="00AD7CDC"/>
    <w:rsid w:val="00AD7DBD"/>
    <w:rsid w:val="00AD7ED7"/>
    <w:rsid w:val="00AE0048"/>
    <w:rsid w:val="00AE02A4"/>
    <w:rsid w:val="00AE02C8"/>
    <w:rsid w:val="00AE0436"/>
    <w:rsid w:val="00AE0467"/>
    <w:rsid w:val="00AE091E"/>
    <w:rsid w:val="00AE0D74"/>
    <w:rsid w:val="00AE0D75"/>
    <w:rsid w:val="00AE0F6E"/>
    <w:rsid w:val="00AE1526"/>
    <w:rsid w:val="00AE1835"/>
    <w:rsid w:val="00AE196E"/>
    <w:rsid w:val="00AE19EF"/>
    <w:rsid w:val="00AE1AD8"/>
    <w:rsid w:val="00AE1C35"/>
    <w:rsid w:val="00AE2388"/>
    <w:rsid w:val="00AE2519"/>
    <w:rsid w:val="00AE2819"/>
    <w:rsid w:val="00AE2940"/>
    <w:rsid w:val="00AE2AEE"/>
    <w:rsid w:val="00AE2B02"/>
    <w:rsid w:val="00AE2C35"/>
    <w:rsid w:val="00AE2C81"/>
    <w:rsid w:val="00AE2CDA"/>
    <w:rsid w:val="00AE2F0A"/>
    <w:rsid w:val="00AE354B"/>
    <w:rsid w:val="00AE3716"/>
    <w:rsid w:val="00AE38EF"/>
    <w:rsid w:val="00AE3C28"/>
    <w:rsid w:val="00AE3E4F"/>
    <w:rsid w:val="00AE419E"/>
    <w:rsid w:val="00AE433A"/>
    <w:rsid w:val="00AE44F6"/>
    <w:rsid w:val="00AE45E4"/>
    <w:rsid w:val="00AE4DC4"/>
    <w:rsid w:val="00AE4ECD"/>
    <w:rsid w:val="00AE4EE4"/>
    <w:rsid w:val="00AE5391"/>
    <w:rsid w:val="00AE5DB5"/>
    <w:rsid w:val="00AE6234"/>
    <w:rsid w:val="00AE6352"/>
    <w:rsid w:val="00AE65C1"/>
    <w:rsid w:val="00AE6771"/>
    <w:rsid w:val="00AE67CD"/>
    <w:rsid w:val="00AE696F"/>
    <w:rsid w:val="00AE6FB2"/>
    <w:rsid w:val="00AE7307"/>
    <w:rsid w:val="00AE74A7"/>
    <w:rsid w:val="00AE776C"/>
    <w:rsid w:val="00AE793D"/>
    <w:rsid w:val="00AE7A84"/>
    <w:rsid w:val="00AE7B36"/>
    <w:rsid w:val="00AE7C68"/>
    <w:rsid w:val="00AE7DAB"/>
    <w:rsid w:val="00AE7EFA"/>
    <w:rsid w:val="00AF00B2"/>
    <w:rsid w:val="00AF0133"/>
    <w:rsid w:val="00AF0147"/>
    <w:rsid w:val="00AF052B"/>
    <w:rsid w:val="00AF07D5"/>
    <w:rsid w:val="00AF099F"/>
    <w:rsid w:val="00AF0ECA"/>
    <w:rsid w:val="00AF0EDF"/>
    <w:rsid w:val="00AF13D7"/>
    <w:rsid w:val="00AF1495"/>
    <w:rsid w:val="00AF169A"/>
    <w:rsid w:val="00AF1770"/>
    <w:rsid w:val="00AF189C"/>
    <w:rsid w:val="00AF18F2"/>
    <w:rsid w:val="00AF1937"/>
    <w:rsid w:val="00AF1AEC"/>
    <w:rsid w:val="00AF1AF1"/>
    <w:rsid w:val="00AF1B2D"/>
    <w:rsid w:val="00AF1CEC"/>
    <w:rsid w:val="00AF2122"/>
    <w:rsid w:val="00AF230E"/>
    <w:rsid w:val="00AF2839"/>
    <w:rsid w:val="00AF29FC"/>
    <w:rsid w:val="00AF3252"/>
    <w:rsid w:val="00AF34C4"/>
    <w:rsid w:val="00AF34FE"/>
    <w:rsid w:val="00AF374E"/>
    <w:rsid w:val="00AF3792"/>
    <w:rsid w:val="00AF3B0E"/>
    <w:rsid w:val="00AF3C76"/>
    <w:rsid w:val="00AF3C84"/>
    <w:rsid w:val="00AF3D6D"/>
    <w:rsid w:val="00AF4073"/>
    <w:rsid w:val="00AF4175"/>
    <w:rsid w:val="00AF4493"/>
    <w:rsid w:val="00AF46A7"/>
    <w:rsid w:val="00AF496A"/>
    <w:rsid w:val="00AF4D47"/>
    <w:rsid w:val="00AF500C"/>
    <w:rsid w:val="00AF5210"/>
    <w:rsid w:val="00AF52D6"/>
    <w:rsid w:val="00AF5354"/>
    <w:rsid w:val="00AF55CD"/>
    <w:rsid w:val="00AF574A"/>
    <w:rsid w:val="00AF57E9"/>
    <w:rsid w:val="00AF59FE"/>
    <w:rsid w:val="00AF5A1C"/>
    <w:rsid w:val="00AF5CF3"/>
    <w:rsid w:val="00AF5D26"/>
    <w:rsid w:val="00AF5FFE"/>
    <w:rsid w:val="00AF6294"/>
    <w:rsid w:val="00AF63FD"/>
    <w:rsid w:val="00AF6670"/>
    <w:rsid w:val="00AF677E"/>
    <w:rsid w:val="00AF6A5E"/>
    <w:rsid w:val="00AF6AFB"/>
    <w:rsid w:val="00AF6B02"/>
    <w:rsid w:val="00AF6C4D"/>
    <w:rsid w:val="00AF6C85"/>
    <w:rsid w:val="00AF6F68"/>
    <w:rsid w:val="00AF6FDE"/>
    <w:rsid w:val="00AF764A"/>
    <w:rsid w:val="00B000D1"/>
    <w:rsid w:val="00B00618"/>
    <w:rsid w:val="00B00665"/>
    <w:rsid w:val="00B00787"/>
    <w:rsid w:val="00B00A03"/>
    <w:rsid w:val="00B00AC8"/>
    <w:rsid w:val="00B00F06"/>
    <w:rsid w:val="00B0110A"/>
    <w:rsid w:val="00B01237"/>
    <w:rsid w:val="00B014C9"/>
    <w:rsid w:val="00B01871"/>
    <w:rsid w:val="00B01BE3"/>
    <w:rsid w:val="00B01DDA"/>
    <w:rsid w:val="00B02190"/>
    <w:rsid w:val="00B02314"/>
    <w:rsid w:val="00B02ACC"/>
    <w:rsid w:val="00B02F9E"/>
    <w:rsid w:val="00B03005"/>
    <w:rsid w:val="00B03859"/>
    <w:rsid w:val="00B038F7"/>
    <w:rsid w:val="00B03A6D"/>
    <w:rsid w:val="00B03AD0"/>
    <w:rsid w:val="00B03AFE"/>
    <w:rsid w:val="00B03D89"/>
    <w:rsid w:val="00B042A2"/>
    <w:rsid w:val="00B04357"/>
    <w:rsid w:val="00B045B7"/>
    <w:rsid w:val="00B046AF"/>
    <w:rsid w:val="00B046EC"/>
    <w:rsid w:val="00B0491D"/>
    <w:rsid w:val="00B049A0"/>
    <w:rsid w:val="00B04AC5"/>
    <w:rsid w:val="00B04D25"/>
    <w:rsid w:val="00B0511C"/>
    <w:rsid w:val="00B0558F"/>
    <w:rsid w:val="00B055E9"/>
    <w:rsid w:val="00B05652"/>
    <w:rsid w:val="00B057AA"/>
    <w:rsid w:val="00B05E83"/>
    <w:rsid w:val="00B0604B"/>
    <w:rsid w:val="00B06372"/>
    <w:rsid w:val="00B063FD"/>
    <w:rsid w:val="00B063FE"/>
    <w:rsid w:val="00B067B9"/>
    <w:rsid w:val="00B068BE"/>
    <w:rsid w:val="00B06A76"/>
    <w:rsid w:val="00B06B2B"/>
    <w:rsid w:val="00B072D0"/>
    <w:rsid w:val="00B0731D"/>
    <w:rsid w:val="00B07601"/>
    <w:rsid w:val="00B07A76"/>
    <w:rsid w:val="00B07C6F"/>
    <w:rsid w:val="00B07D4D"/>
    <w:rsid w:val="00B07E85"/>
    <w:rsid w:val="00B07FB2"/>
    <w:rsid w:val="00B07FE5"/>
    <w:rsid w:val="00B105DB"/>
    <w:rsid w:val="00B10749"/>
    <w:rsid w:val="00B1086D"/>
    <w:rsid w:val="00B10B40"/>
    <w:rsid w:val="00B10D38"/>
    <w:rsid w:val="00B1119C"/>
    <w:rsid w:val="00B11335"/>
    <w:rsid w:val="00B113FB"/>
    <w:rsid w:val="00B11F13"/>
    <w:rsid w:val="00B11FF1"/>
    <w:rsid w:val="00B12053"/>
    <w:rsid w:val="00B123F8"/>
    <w:rsid w:val="00B125DB"/>
    <w:rsid w:val="00B12661"/>
    <w:rsid w:val="00B12D88"/>
    <w:rsid w:val="00B133A1"/>
    <w:rsid w:val="00B13500"/>
    <w:rsid w:val="00B137A7"/>
    <w:rsid w:val="00B1389C"/>
    <w:rsid w:val="00B13910"/>
    <w:rsid w:val="00B13999"/>
    <w:rsid w:val="00B13AB0"/>
    <w:rsid w:val="00B13CCF"/>
    <w:rsid w:val="00B13CD3"/>
    <w:rsid w:val="00B13F83"/>
    <w:rsid w:val="00B140C7"/>
    <w:rsid w:val="00B14264"/>
    <w:rsid w:val="00B14289"/>
    <w:rsid w:val="00B142D1"/>
    <w:rsid w:val="00B143C4"/>
    <w:rsid w:val="00B1449A"/>
    <w:rsid w:val="00B14961"/>
    <w:rsid w:val="00B14AAF"/>
    <w:rsid w:val="00B14BD9"/>
    <w:rsid w:val="00B14CBC"/>
    <w:rsid w:val="00B14E24"/>
    <w:rsid w:val="00B14E31"/>
    <w:rsid w:val="00B14FB1"/>
    <w:rsid w:val="00B15233"/>
    <w:rsid w:val="00B154E9"/>
    <w:rsid w:val="00B15A87"/>
    <w:rsid w:val="00B15D83"/>
    <w:rsid w:val="00B1600A"/>
    <w:rsid w:val="00B16126"/>
    <w:rsid w:val="00B16231"/>
    <w:rsid w:val="00B16300"/>
    <w:rsid w:val="00B16443"/>
    <w:rsid w:val="00B16831"/>
    <w:rsid w:val="00B1695C"/>
    <w:rsid w:val="00B16B95"/>
    <w:rsid w:val="00B16BCF"/>
    <w:rsid w:val="00B16E6C"/>
    <w:rsid w:val="00B16EDA"/>
    <w:rsid w:val="00B16EEE"/>
    <w:rsid w:val="00B17103"/>
    <w:rsid w:val="00B173B9"/>
    <w:rsid w:val="00B177AB"/>
    <w:rsid w:val="00B17C20"/>
    <w:rsid w:val="00B17DB6"/>
    <w:rsid w:val="00B17E79"/>
    <w:rsid w:val="00B17FFA"/>
    <w:rsid w:val="00B20087"/>
    <w:rsid w:val="00B202C6"/>
    <w:rsid w:val="00B206E0"/>
    <w:rsid w:val="00B2086E"/>
    <w:rsid w:val="00B208D8"/>
    <w:rsid w:val="00B20A4D"/>
    <w:rsid w:val="00B20C7A"/>
    <w:rsid w:val="00B20D90"/>
    <w:rsid w:val="00B210AF"/>
    <w:rsid w:val="00B211BF"/>
    <w:rsid w:val="00B2131A"/>
    <w:rsid w:val="00B2140D"/>
    <w:rsid w:val="00B2183F"/>
    <w:rsid w:val="00B2195E"/>
    <w:rsid w:val="00B21B8F"/>
    <w:rsid w:val="00B21D2F"/>
    <w:rsid w:val="00B221A6"/>
    <w:rsid w:val="00B226F6"/>
    <w:rsid w:val="00B228B8"/>
    <w:rsid w:val="00B22A0F"/>
    <w:rsid w:val="00B22AD3"/>
    <w:rsid w:val="00B22C57"/>
    <w:rsid w:val="00B22D17"/>
    <w:rsid w:val="00B23007"/>
    <w:rsid w:val="00B231C9"/>
    <w:rsid w:val="00B23487"/>
    <w:rsid w:val="00B2364C"/>
    <w:rsid w:val="00B23A9E"/>
    <w:rsid w:val="00B23D0A"/>
    <w:rsid w:val="00B23D42"/>
    <w:rsid w:val="00B240DA"/>
    <w:rsid w:val="00B24171"/>
    <w:rsid w:val="00B24498"/>
    <w:rsid w:val="00B2453B"/>
    <w:rsid w:val="00B2474D"/>
    <w:rsid w:val="00B24750"/>
    <w:rsid w:val="00B247B2"/>
    <w:rsid w:val="00B2481D"/>
    <w:rsid w:val="00B248DA"/>
    <w:rsid w:val="00B2505F"/>
    <w:rsid w:val="00B255E1"/>
    <w:rsid w:val="00B25C7D"/>
    <w:rsid w:val="00B25CEB"/>
    <w:rsid w:val="00B26000"/>
    <w:rsid w:val="00B2660B"/>
    <w:rsid w:val="00B268E9"/>
    <w:rsid w:val="00B2694A"/>
    <w:rsid w:val="00B26B23"/>
    <w:rsid w:val="00B26E20"/>
    <w:rsid w:val="00B26F37"/>
    <w:rsid w:val="00B27046"/>
    <w:rsid w:val="00B27103"/>
    <w:rsid w:val="00B272AB"/>
    <w:rsid w:val="00B273DF"/>
    <w:rsid w:val="00B2754B"/>
    <w:rsid w:val="00B27C73"/>
    <w:rsid w:val="00B30381"/>
    <w:rsid w:val="00B3077E"/>
    <w:rsid w:val="00B30C1D"/>
    <w:rsid w:val="00B30D27"/>
    <w:rsid w:val="00B30ED8"/>
    <w:rsid w:val="00B31047"/>
    <w:rsid w:val="00B3191B"/>
    <w:rsid w:val="00B31B34"/>
    <w:rsid w:val="00B32113"/>
    <w:rsid w:val="00B321D3"/>
    <w:rsid w:val="00B322A5"/>
    <w:rsid w:val="00B32350"/>
    <w:rsid w:val="00B324CA"/>
    <w:rsid w:val="00B3282B"/>
    <w:rsid w:val="00B32BDE"/>
    <w:rsid w:val="00B32D62"/>
    <w:rsid w:val="00B32EC0"/>
    <w:rsid w:val="00B33338"/>
    <w:rsid w:val="00B33406"/>
    <w:rsid w:val="00B33469"/>
    <w:rsid w:val="00B3387E"/>
    <w:rsid w:val="00B33DC7"/>
    <w:rsid w:val="00B33EFF"/>
    <w:rsid w:val="00B341D5"/>
    <w:rsid w:val="00B3459A"/>
    <w:rsid w:val="00B3497E"/>
    <w:rsid w:val="00B34E9C"/>
    <w:rsid w:val="00B35051"/>
    <w:rsid w:val="00B3568A"/>
    <w:rsid w:val="00B356D6"/>
    <w:rsid w:val="00B356F5"/>
    <w:rsid w:val="00B35A39"/>
    <w:rsid w:val="00B36396"/>
    <w:rsid w:val="00B36452"/>
    <w:rsid w:val="00B36979"/>
    <w:rsid w:val="00B36FC8"/>
    <w:rsid w:val="00B370F8"/>
    <w:rsid w:val="00B3730F"/>
    <w:rsid w:val="00B3763B"/>
    <w:rsid w:val="00B3768A"/>
    <w:rsid w:val="00B377A5"/>
    <w:rsid w:val="00B378B3"/>
    <w:rsid w:val="00B378E2"/>
    <w:rsid w:val="00B379D9"/>
    <w:rsid w:val="00B37AC4"/>
    <w:rsid w:val="00B37F75"/>
    <w:rsid w:val="00B40493"/>
    <w:rsid w:val="00B4054D"/>
    <w:rsid w:val="00B40852"/>
    <w:rsid w:val="00B4090B"/>
    <w:rsid w:val="00B409CD"/>
    <w:rsid w:val="00B40BF2"/>
    <w:rsid w:val="00B40CAA"/>
    <w:rsid w:val="00B40D33"/>
    <w:rsid w:val="00B41011"/>
    <w:rsid w:val="00B41132"/>
    <w:rsid w:val="00B4133E"/>
    <w:rsid w:val="00B41874"/>
    <w:rsid w:val="00B41DAA"/>
    <w:rsid w:val="00B41F48"/>
    <w:rsid w:val="00B424F6"/>
    <w:rsid w:val="00B428ED"/>
    <w:rsid w:val="00B42B7B"/>
    <w:rsid w:val="00B42D68"/>
    <w:rsid w:val="00B42E2F"/>
    <w:rsid w:val="00B43269"/>
    <w:rsid w:val="00B43503"/>
    <w:rsid w:val="00B435E9"/>
    <w:rsid w:val="00B43649"/>
    <w:rsid w:val="00B437D5"/>
    <w:rsid w:val="00B43B05"/>
    <w:rsid w:val="00B43E20"/>
    <w:rsid w:val="00B4405D"/>
    <w:rsid w:val="00B441CA"/>
    <w:rsid w:val="00B444A6"/>
    <w:rsid w:val="00B444F4"/>
    <w:rsid w:val="00B44577"/>
    <w:rsid w:val="00B4479B"/>
    <w:rsid w:val="00B447DF"/>
    <w:rsid w:val="00B44CF3"/>
    <w:rsid w:val="00B4504C"/>
    <w:rsid w:val="00B4546C"/>
    <w:rsid w:val="00B45517"/>
    <w:rsid w:val="00B4582D"/>
    <w:rsid w:val="00B45993"/>
    <w:rsid w:val="00B45AA7"/>
    <w:rsid w:val="00B45ADF"/>
    <w:rsid w:val="00B45B7C"/>
    <w:rsid w:val="00B45C2D"/>
    <w:rsid w:val="00B462B0"/>
    <w:rsid w:val="00B463FD"/>
    <w:rsid w:val="00B46486"/>
    <w:rsid w:val="00B46BF4"/>
    <w:rsid w:val="00B471AA"/>
    <w:rsid w:val="00B47452"/>
    <w:rsid w:val="00B47481"/>
    <w:rsid w:val="00B4778B"/>
    <w:rsid w:val="00B47A7F"/>
    <w:rsid w:val="00B47AC5"/>
    <w:rsid w:val="00B47F31"/>
    <w:rsid w:val="00B506B0"/>
    <w:rsid w:val="00B50778"/>
    <w:rsid w:val="00B5097B"/>
    <w:rsid w:val="00B50D80"/>
    <w:rsid w:val="00B50ECB"/>
    <w:rsid w:val="00B50EEE"/>
    <w:rsid w:val="00B51305"/>
    <w:rsid w:val="00B5134D"/>
    <w:rsid w:val="00B51A6A"/>
    <w:rsid w:val="00B51CFA"/>
    <w:rsid w:val="00B51D06"/>
    <w:rsid w:val="00B5200D"/>
    <w:rsid w:val="00B52177"/>
    <w:rsid w:val="00B522BD"/>
    <w:rsid w:val="00B522D2"/>
    <w:rsid w:val="00B52324"/>
    <w:rsid w:val="00B5234C"/>
    <w:rsid w:val="00B52444"/>
    <w:rsid w:val="00B524DA"/>
    <w:rsid w:val="00B52589"/>
    <w:rsid w:val="00B525E6"/>
    <w:rsid w:val="00B52936"/>
    <w:rsid w:val="00B529D9"/>
    <w:rsid w:val="00B52AB6"/>
    <w:rsid w:val="00B5302B"/>
    <w:rsid w:val="00B53181"/>
    <w:rsid w:val="00B531AF"/>
    <w:rsid w:val="00B531B6"/>
    <w:rsid w:val="00B5335A"/>
    <w:rsid w:val="00B534BC"/>
    <w:rsid w:val="00B53573"/>
    <w:rsid w:val="00B53897"/>
    <w:rsid w:val="00B538EC"/>
    <w:rsid w:val="00B53902"/>
    <w:rsid w:val="00B53A35"/>
    <w:rsid w:val="00B53CE8"/>
    <w:rsid w:val="00B53E93"/>
    <w:rsid w:val="00B541A8"/>
    <w:rsid w:val="00B5432F"/>
    <w:rsid w:val="00B544B0"/>
    <w:rsid w:val="00B54620"/>
    <w:rsid w:val="00B5464D"/>
    <w:rsid w:val="00B5469F"/>
    <w:rsid w:val="00B548F8"/>
    <w:rsid w:val="00B54A16"/>
    <w:rsid w:val="00B54A77"/>
    <w:rsid w:val="00B54A7C"/>
    <w:rsid w:val="00B54AC9"/>
    <w:rsid w:val="00B54CF4"/>
    <w:rsid w:val="00B54DBA"/>
    <w:rsid w:val="00B54DF5"/>
    <w:rsid w:val="00B54F78"/>
    <w:rsid w:val="00B5527B"/>
    <w:rsid w:val="00B5545B"/>
    <w:rsid w:val="00B55724"/>
    <w:rsid w:val="00B55791"/>
    <w:rsid w:val="00B557BC"/>
    <w:rsid w:val="00B55F43"/>
    <w:rsid w:val="00B55F45"/>
    <w:rsid w:val="00B56328"/>
    <w:rsid w:val="00B56432"/>
    <w:rsid w:val="00B568D4"/>
    <w:rsid w:val="00B56C3F"/>
    <w:rsid w:val="00B56F3B"/>
    <w:rsid w:val="00B56F78"/>
    <w:rsid w:val="00B5706D"/>
    <w:rsid w:val="00B5728D"/>
    <w:rsid w:val="00B5750F"/>
    <w:rsid w:val="00B576C2"/>
    <w:rsid w:val="00B57768"/>
    <w:rsid w:val="00B57D49"/>
    <w:rsid w:val="00B57DB9"/>
    <w:rsid w:val="00B6006F"/>
    <w:rsid w:val="00B600A2"/>
    <w:rsid w:val="00B603DC"/>
    <w:rsid w:val="00B6058D"/>
    <w:rsid w:val="00B60591"/>
    <w:rsid w:val="00B60FE4"/>
    <w:rsid w:val="00B6116B"/>
    <w:rsid w:val="00B612C4"/>
    <w:rsid w:val="00B61334"/>
    <w:rsid w:val="00B61969"/>
    <w:rsid w:val="00B61BF2"/>
    <w:rsid w:val="00B61C2D"/>
    <w:rsid w:val="00B61C80"/>
    <w:rsid w:val="00B61CEC"/>
    <w:rsid w:val="00B61E1B"/>
    <w:rsid w:val="00B61E33"/>
    <w:rsid w:val="00B61FEE"/>
    <w:rsid w:val="00B622A6"/>
    <w:rsid w:val="00B624EB"/>
    <w:rsid w:val="00B629F7"/>
    <w:rsid w:val="00B62C15"/>
    <w:rsid w:val="00B63405"/>
    <w:rsid w:val="00B63532"/>
    <w:rsid w:val="00B635A5"/>
    <w:rsid w:val="00B636FF"/>
    <w:rsid w:val="00B63878"/>
    <w:rsid w:val="00B6391B"/>
    <w:rsid w:val="00B63B8A"/>
    <w:rsid w:val="00B63BEA"/>
    <w:rsid w:val="00B63C6A"/>
    <w:rsid w:val="00B6419B"/>
    <w:rsid w:val="00B644A2"/>
    <w:rsid w:val="00B647AB"/>
    <w:rsid w:val="00B6482E"/>
    <w:rsid w:val="00B64B9A"/>
    <w:rsid w:val="00B64E6F"/>
    <w:rsid w:val="00B64EEC"/>
    <w:rsid w:val="00B64FC3"/>
    <w:rsid w:val="00B65070"/>
    <w:rsid w:val="00B652B8"/>
    <w:rsid w:val="00B653AF"/>
    <w:rsid w:val="00B653DC"/>
    <w:rsid w:val="00B65779"/>
    <w:rsid w:val="00B657DA"/>
    <w:rsid w:val="00B65847"/>
    <w:rsid w:val="00B65999"/>
    <w:rsid w:val="00B65DD8"/>
    <w:rsid w:val="00B661F4"/>
    <w:rsid w:val="00B66296"/>
    <w:rsid w:val="00B6684A"/>
    <w:rsid w:val="00B66ADF"/>
    <w:rsid w:val="00B66FBF"/>
    <w:rsid w:val="00B66FE5"/>
    <w:rsid w:val="00B672BF"/>
    <w:rsid w:val="00B673F4"/>
    <w:rsid w:val="00B677BE"/>
    <w:rsid w:val="00B67E6A"/>
    <w:rsid w:val="00B67E73"/>
    <w:rsid w:val="00B67EB9"/>
    <w:rsid w:val="00B67F1D"/>
    <w:rsid w:val="00B70203"/>
    <w:rsid w:val="00B7048F"/>
    <w:rsid w:val="00B704BF"/>
    <w:rsid w:val="00B705BF"/>
    <w:rsid w:val="00B705E5"/>
    <w:rsid w:val="00B708E6"/>
    <w:rsid w:val="00B71161"/>
    <w:rsid w:val="00B7148B"/>
    <w:rsid w:val="00B71557"/>
    <w:rsid w:val="00B71760"/>
    <w:rsid w:val="00B71835"/>
    <w:rsid w:val="00B71A46"/>
    <w:rsid w:val="00B71BF2"/>
    <w:rsid w:val="00B71F66"/>
    <w:rsid w:val="00B7222D"/>
    <w:rsid w:val="00B722E6"/>
    <w:rsid w:val="00B72388"/>
    <w:rsid w:val="00B725D9"/>
    <w:rsid w:val="00B72849"/>
    <w:rsid w:val="00B728D4"/>
    <w:rsid w:val="00B729D4"/>
    <w:rsid w:val="00B729E6"/>
    <w:rsid w:val="00B72A38"/>
    <w:rsid w:val="00B72F09"/>
    <w:rsid w:val="00B72FD5"/>
    <w:rsid w:val="00B73104"/>
    <w:rsid w:val="00B732EF"/>
    <w:rsid w:val="00B733C8"/>
    <w:rsid w:val="00B73445"/>
    <w:rsid w:val="00B73541"/>
    <w:rsid w:val="00B73578"/>
    <w:rsid w:val="00B7383F"/>
    <w:rsid w:val="00B73981"/>
    <w:rsid w:val="00B739A9"/>
    <w:rsid w:val="00B73AB7"/>
    <w:rsid w:val="00B73D3C"/>
    <w:rsid w:val="00B74209"/>
    <w:rsid w:val="00B74284"/>
    <w:rsid w:val="00B7432F"/>
    <w:rsid w:val="00B744B3"/>
    <w:rsid w:val="00B74A66"/>
    <w:rsid w:val="00B74D38"/>
    <w:rsid w:val="00B74E7C"/>
    <w:rsid w:val="00B74E95"/>
    <w:rsid w:val="00B74F8B"/>
    <w:rsid w:val="00B752FE"/>
    <w:rsid w:val="00B75545"/>
    <w:rsid w:val="00B7568C"/>
    <w:rsid w:val="00B7575A"/>
    <w:rsid w:val="00B75952"/>
    <w:rsid w:val="00B75A81"/>
    <w:rsid w:val="00B75BC9"/>
    <w:rsid w:val="00B75D43"/>
    <w:rsid w:val="00B75E27"/>
    <w:rsid w:val="00B75FD9"/>
    <w:rsid w:val="00B76351"/>
    <w:rsid w:val="00B765C8"/>
    <w:rsid w:val="00B76652"/>
    <w:rsid w:val="00B7668A"/>
    <w:rsid w:val="00B76890"/>
    <w:rsid w:val="00B76A6B"/>
    <w:rsid w:val="00B76B8D"/>
    <w:rsid w:val="00B7732A"/>
    <w:rsid w:val="00B77723"/>
    <w:rsid w:val="00B77839"/>
    <w:rsid w:val="00B77D28"/>
    <w:rsid w:val="00B77E05"/>
    <w:rsid w:val="00B77E27"/>
    <w:rsid w:val="00B77FC4"/>
    <w:rsid w:val="00B8017F"/>
    <w:rsid w:val="00B801D7"/>
    <w:rsid w:val="00B801F1"/>
    <w:rsid w:val="00B80401"/>
    <w:rsid w:val="00B804E2"/>
    <w:rsid w:val="00B80835"/>
    <w:rsid w:val="00B80AE9"/>
    <w:rsid w:val="00B80B33"/>
    <w:rsid w:val="00B80C68"/>
    <w:rsid w:val="00B810CB"/>
    <w:rsid w:val="00B8111D"/>
    <w:rsid w:val="00B811B7"/>
    <w:rsid w:val="00B81368"/>
    <w:rsid w:val="00B81659"/>
    <w:rsid w:val="00B819C5"/>
    <w:rsid w:val="00B81B69"/>
    <w:rsid w:val="00B81E37"/>
    <w:rsid w:val="00B822B1"/>
    <w:rsid w:val="00B8235B"/>
    <w:rsid w:val="00B8256A"/>
    <w:rsid w:val="00B826AF"/>
    <w:rsid w:val="00B8276D"/>
    <w:rsid w:val="00B82B9B"/>
    <w:rsid w:val="00B82BED"/>
    <w:rsid w:val="00B82E92"/>
    <w:rsid w:val="00B82FE9"/>
    <w:rsid w:val="00B83503"/>
    <w:rsid w:val="00B835D0"/>
    <w:rsid w:val="00B83617"/>
    <w:rsid w:val="00B83673"/>
    <w:rsid w:val="00B8375E"/>
    <w:rsid w:val="00B8386F"/>
    <w:rsid w:val="00B839A4"/>
    <w:rsid w:val="00B83A5B"/>
    <w:rsid w:val="00B83ECA"/>
    <w:rsid w:val="00B83F05"/>
    <w:rsid w:val="00B83F70"/>
    <w:rsid w:val="00B83F97"/>
    <w:rsid w:val="00B84270"/>
    <w:rsid w:val="00B8441C"/>
    <w:rsid w:val="00B8448A"/>
    <w:rsid w:val="00B845D2"/>
    <w:rsid w:val="00B849DE"/>
    <w:rsid w:val="00B84B02"/>
    <w:rsid w:val="00B84B5B"/>
    <w:rsid w:val="00B84F71"/>
    <w:rsid w:val="00B84FCC"/>
    <w:rsid w:val="00B850B1"/>
    <w:rsid w:val="00B85192"/>
    <w:rsid w:val="00B8543C"/>
    <w:rsid w:val="00B85B7E"/>
    <w:rsid w:val="00B85D42"/>
    <w:rsid w:val="00B86231"/>
    <w:rsid w:val="00B862F3"/>
    <w:rsid w:val="00B86805"/>
    <w:rsid w:val="00B868F0"/>
    <w:rsid w:val="00B86904"/>
    <w:rsid w:val="00B8690A"/>
    <w:rsid w:val="00B86DA2"/>
    <w:rsid w:val="00B86ED5"/>
    <w:rsid w:val="00B870CE"/>
    <w:rsid w:val="00B871AF"/>
    <w:rsid w:val="00B872BD"/>
    <w:rsid w:val="00B874B2"/>
    <w:rsid w:val="00B87546"/>
    <w:rsid w:val="00B8761B"/>
    <w:rsid w:val="00B878E3"/>
    <w:rsid w:val="00B87978"/>
    <w:rsid w:val="00B879DF"/>
    <w:rsid w:val="00B87B04"/>
    <w:rsid w:val="00B87FEE"/>
    <w:rsid w:val="00B9058F"/>
    <w:rsid w:val="00B905B0"/>
    <w:rsid w:val="00B9069D"/>
    <w:rsid w:val="00B9090F"/>
    <w:rsid w:val="00B90987"/>
    <w:rsid w:val="00B90A63"/>
    <w:rsid w:val="00B90B10"/>
    <w:rsid w:val="00B90B80"/>
    <w:rsid w:val="00B90D97"/>
    <w:rsid w:val="00B90E57"/>
    <w:rsid w:val="00B90FDD"/>
    <w:rsid w:val="00B9138F"/>
    <w:rsid w:val="00B913D1"/>
    <w:rsid w:val="00B91495"/>
    <w:rsid w:val="00B91AA8"/>
    <w:rsid w:val="00B91AB9"/>
    <w:rsid w:val="00B91B92"/>
    <w:rsid w:val="00B91E74"/>
    <w:rsid w:val="00B91F61"/>
    <w:rsid w:val="00B92049"/>
    <w:rsid w:val="00B9218D"/>
    <w:rsid w:val="00B9230F"/>
    <w:rsid w:val="00B92973"/>
    <w:rsid w:val="00B929FC"/>
    <w:rsid w:val="00B92D83"/>
    <w:rsid w:val="00B930F9"/>
    <w:rsid w:val="00B931E9"/>
    <w:rsid w:val="00B93409"/>
    <w:rsid w:val="00B9348C"/>
    <w:rsid w:val="00B936C0"/>
    <w:rsid w:val="00B93748"/>
    <w:rsid w:val="00B93DBB"/>
    <w:rsid w:val="00B93E43"/>
    <w:rsid w:val="00B93FEF"/>
    <w:rsid w:val="00B9413D"/>
    <w:rsid w:val="00B94469"/>
    <w:rsid w:val="00B94571"/>
    <w:rsid w:val="00B94669"/>
    <w:rsid w:val="00B94BA4"/>
    <w:rsid w:val="00B94DD1"/>
    <w:rsid w:val="00B94EA1"/>
    <w:rsid w:val="00B95424"/>
    <w:rsid w:val="00B954CC"/>
    <w:rsid w:val="00B95786"/>
    <w:rsid w:val="00B95788"/>
    <w:rsid w:val="00B95D84"/>
    <w:rsid w:val="00B95EBE"/>
    <w:rsid w:val="00B96611"/>
    <w:rsid w:val="00B9674E"/>
    <w:rsid w:val="00B9679C"/>
    <w:rsid w:val="00B96809"/>
    <w:rsid w:val="00B96918"/>
    <w:rsid w:val="00B96B59"/>
    <w:rsid w:val="00B96B5E"/>
    <w:rsid w:val="00B96BAD"/>
    <w:rsid w:val="00B96CD4"/>
    <w:rsid w:val="00B96D40"/>
    <w:rsid w:val="00B972B8"/>
    <w:rsid w:val="00B97436"/>
    <w:rsid w:val="00B97497"/>
    <w:rsid w:val="00B97615"/>
    <w:rsid w:val="00B9790C"/>
    <w:rsid w:val="00B9792A"/>
    <w:rsid w:val="00B97A13"/>
    <w:rsid w:val="00B97ADC"/>
    <w:rsid w:val="00B97DAD"/>
    <w:rsid w:val="00BA01C7"/>
    <w:rsid w:val="00BA01DF"/>
    <w:rsid w:val="00BA08AD"/>
    <w:rsid w:val="00BA09D5"/>
    <w:rsid w:val="00BA09FD"/>
    <w:rsid w:val="00BA0AD9"/>
    <w:rsid w:val="00BA0CE1"/>
    <w:rsid w:val="00BA114A"/>
    <w:rsid w:val="00BA11A6"/>
    <w:rsid w:val="00BA128B"/>
    <w:rsid w:val="00BA14FE"/>
    <w:rsid w:val="00BA162C"/>
    <w:rsid w:val="00BA169B"/>
    <w:rsid w:val="00BA16AF"/>
    <w:rsid w:val="00BA1AE0"/>
    <w:rsid w:val="00BA1B99"/>
    <w:rsid w:val="00BA1E62"/>
    <w:rsid w:val="00BA1F29"/>
    <w:rsid w:val="00BA20E5"/>
    <w:rsid w:val="00BA2215"/>
    <w:rsid w:val="00BA2721"/>
    <w:rsid w:val="00BA278C"/>
    <w:rsid w:val="00BA2869"/>
    <w:rsid w:val="00BA28CA"/>
    <w:rsid w:val="00BA2BBD"/>
    <w:rsid w:val="00BA2E99"/>
    <w:rsid w:val="00BA3016"/>
    <w:rsid w:val="00BA3118"/>
    <w:rsid w:val="00BA321E"/>
    <w:rsid w:val="00BA32E0"/>
    <w:rsid w:val="00BA34FE"/>
    <w:rsid w:val="00BA3A54"/>
    <w:rsid w:val="00BA3AF4"/>
    <w:rsid w:val="00BA3E84"/>
    <w:rsid w:val="00BA4039"/>
    <w:rsid w:val="00BA4358"/>
    <w:rsid w:val="00BA4362"/>
    <w:rsid w:val="00BA438C"/>
    <w:rsid w:val="00BA4647"/>
    <w:rsid w:val="00BA46B4"/>
    <w:rsid w:val="00BA47BF"/>
    <w:rsid w:val="00BA4C88"/>
    <w:rsid w:val="00BA4D1A"/>
    <w:rsid w:val="00BA4F0C"/>
    <w:rsid w:val="00BA5194"/>
    <w:rsid w:val="00BA51DD"/>
    <w:rsid w:val="00BA5200"/>
    <w:rsid w:val="00BA5329"/>
    <w:rsid w:val="00BA5DC0"/>
    <w:rsid w:val="00BA64A9"/>
    <w:rsid w:val="00BA66FD"/>
    <w:rsid w:val="00BA68BD"/>
    <w:rsid w:val="00BA69D9"/>
    <w:rsid w:val="00BA6A1A"/>
    <w:rsid w:val="00BA6C7C"/>
    <w:rsid w:val="00BA6EE9"/>
    <w:rsid w:val="00BA7198"/>
    <w:rsid w:val="00BA75AD"/>
    <w:rsid w:val="00BA789B"/>
    <w:rsid w:val="00BA7BA4"/>
    <w:rsid w:val="00BB0093"/>
    <w:rsid w:val="00BB03DE"/>
    <w:rsid w:val="00BB044B"/>
    <w:rsid w:val="00BB0471"/>
    <w:rsid w:val="00BB04AB"/>
    <w:rsid w:val="00BB05C6"/>
    <w:rsid w:val="00BB0768"/>
    <w:rsid w:val="00BB10DC"/>
    <w:rsid w:val="00BB1171"/>
    <w:rsid w:val="00BB128F"/>
    <w:rsid w:val="00BB12CC"/>
    <w:rsid w:val="00BB12E0"/>
    <w:rsid w:val="00BB1561"/>
    <w:rsid w:val="00BB1729"/>
    <w:rsid w:val="00BB1A72"/>
    <w:rsid w:val="00BB1E1F"/>
    <w:rsid w:val="00BB2052"/>
    <w:rsid w:val="00BB2752"/>
    <w:rsid w:val="00BB27A0"/>
    <w:rsid w:val="00BB2A3A"/>
    <w:rsid w:val="00BB2A96"/>
    <w:rsid w:val="00BB318E"/>
    <w:rsid w:val="00BB3191"/>
    <w:rsid w:val="00BB3256"/>
    <w:rsid w:val="00BB32F1"/>
    <w:rsid w:val="00BB3523"/>
    <w:rsid w:val="00BB353B"/>
    <w:rsid w:val="00BB37E5"/>
    <w:rsid w:val="00BB3A57"/>
    <w:rsid w:val="00BB3BA6"/>
    <w:rsid w:val="00BB41B0"/>
    <w:rsid w:val="00BB47F1"/>
    <w:rsid w:val="00BB4932"/>
    <w:rsid w:val="00BB49C8"/>
    <w:rsid w:val="00BB4E16"/>
    <w:rsid w:val="00BB52EB"/>
    <w:rsid w:val="00BB5495"/>
    <w:rsid w:val="00BB54DC"/>
    <w:rsid w:val="00BB57F4"/>
    <w:rsid w:val="00BB5862"/>
    <w:rsid w:val="00BB5B51"/>
    <w:rsid w:val="00BB5E8F"/>
    <w:rsid w:val="00BB60D0"/>
    <w:rsid w:val="00BB61ED"/>
    <w:rsid w:val="00BB6209"/>
    <w:rsid w:val="00BB6423"/>
    <w:rsid w:val="00BB66D4"/>
    <w:rsid w:val="00BB66D8"/>
    <w:rsid w:val="00BB685D"/>
    <w:rsid w:val="00BB699C"/>
    <w:rsid w:val="00BB6BDA"/>
    <w:rsid w:val="00BB6BEE"/>
    <w:rsid w:val="00BB6D48"/>
    <w:rsid w:val="00BB6E43"/>
    <w:rsid w:val="00BB74BE"/>
    <w:rsid w:val="00BB74ED"/>
    <w:rsid w:val="00BB777D"/>
    <w:rsid w:val="00BB7912"/>
    <w:rsid w:val="00BB7AD5"/>
    <w:rsid w:val="00BB7C47"/>
    <w:rsid w:val="00BB7F0F"/>
    <w:rsid w:val="00BC01AE"/>
    <w:rsid w:val="00BC0244"/>
    <w:rsid w:val="00BC0294"/>
    <w:rsid w:val="00BC03CC"/>
    <w:rsid w:val="00BC0624"/>
    <w:rsid w:val="00BC065F"/>
    <w:rsid w:val="00BC08F8"/>
    <w:rsid w:val="00BC0B0A"/>
    <w:rsid w:val="00BC0BDE"/>
    <w:rsid w:val="00BC0C32"/>
    <w:rsid w:val="00BC0C44"/>
    <w:rsid w:val="00BC0D36"/>
    <w:rsid w:val="00BC1010"/>
    <w:rsid w:val="00BC1453"/>
    <w:rsid w:val="00BC148A"/>
    <w:rsid w:val="00BC14C7"/>
    <w:rsid w:val="00BC1522"/>
    <w:rsid w:val="00BC1682"/>
    <w:rsid w:val="00BC1864"/>
    <w:rsid w:val="00BC197A"/>
    <w:rsid w:val="00BC1983"/>
    <w:rsid w:val="00BC1BDA"/>
    <w:rsid w:val="00BC20B5"/>
    <w:rsid w:val="00BC260F"/>
    <w:rsid w:val="00BC266F"/>
    <w:rsid w:val="00BC2796"/>
    <w:rsid w:val="00BC2DE3"/>
    <w:rsid w:val="00BC2E81"/>
    <w:rsid w:val="00BC302A"/>
    <w:rsid w:val="00BC3111"/>
    <w:rsid w:val="00BC3187"/>
    <w:rsid w:val="00BC3246"/>
    <w:rsid w:val="00BC3372"/>
    <w:rsid w:val="00BC3551"/>
    <w:rsid w:val="00BC3595"/>
    <w:rsid w:val="00BC35D9"/>
    <w:rsid w:val="00BC379B"/>
    <w:rsid w:val="00BC3982"/>
    <w:rsid w:val="00BC3A21"/>
    <w:rsid w:val="00BC3AB0"/>
    <w:rsid w:val="00BC3D7D"/>
    <w:rsid w:val="00BC3DD4"/>
    <w:rsid w:val="00BC3DE7"/>
    <w:rsid w:val="00BC3EFC"/>
    <w:rsid w:val="00BC3FB8"/>
    <w:rsid w:val="00BC4071"/>
    <w:rsid w:val="00BC40B4"/>
    <w:rsid w:val="00BC4333"/>
    <w:rsid w:val="00BC43FA"/>
    <w:rsid w:val="00BC4785"/>
    <w:rsid w:val="00BC48B1"/>
    <w:rsid w:val="00BC4A24"/>
    <w:rsid w:val="00BC4B37"/>
    <w:rsid w:val="00BC4B59"/>
    <w:rsid w:val="00BC4D89"/>
    <w:rsid w:val="00BC4E8A"/>
    <w:rsid w:val="00BC50A8"/>
    <w:rsid w:val="00BC51D4"/>
    <w:rsid w:val="00BC5640"/>
    <w:rsid w:val="00BC5698"/>
    <w:rsid w:val="00BC58A9"/>
    <w:rsid w:val="00BC5C77"/>
    <w:rsid w:val="00BC5F22"/>
    <w:rsid w:val="00BC5F4C"/>
    <w:rsid w:val="00BC5FEA"/>
    <w:rsid w:val="00BC619A"/>
    <w:rsid w:val="00BC63A6"/>
    <w:rsid w:val="00BC6460"/>
    <w:rsid w:val="00BC6813"/>
    <w:rsid w:val="00BC6B4A"/>
    <w:rsid w:val="00BC6CC9"/>
    <w:rsid w:val="00BC6D92"/>
    <w:rsid w:val="00BC7316"/>
    <w:rsid w:val="00BC7377"/>
    <w:rsid w:val="00BC7466"/>
    <w:rsid w:val="00BC7A7E"/>
    <w:rsid w:val="00BC7AC5"/>
    <w:rsid w:val="00BC7DCC"/>
    <w:rsid w:val="00BC7F7D"/>
    <w:rsid w:val="00BD00C9"/>
    <w:rsid w:val="00BD0121"/>
    <w:rsid w:val="00BD0212"/>
    <w:rsid w:val="00BD04D7"/>
    <w:rsid w:val="00BD066D"/>
    <w:rsid w:val="00BD0A23"/>
    <w:rsid w:val="00BD0A99"/>
    <w:rsid w:val="00BD0AC4"/>
    <w:rsid w:val="00BD0DF4"/>
    <w:rsid w:val="00BD0F4B"/>
    <w:rsid w:val="00BD13D4"/>
    <w:rsid w:val="00BD16F6"/>
    <w:rsid w:val="00BD1732"/>
    <w:rsid w:val="00BD1763"/>
    <w:rsid w:val="00BD1CFE"/>
    <w:rsid w:val="00BD1DDF"/>
    <w:rsid w:val="00BD1F56"/>
    <w:rsid w:val="00BD1FF9"/>
    <w:rsid w:val="00BD24C3"/>
    <w:rsid w:val="00BD2681"/>
    <w:rsid w:val="00BD2A29"/>
    <w:rsid w:val="00BD2C99"/>
    <w:rsid w:val="00BD2E51"/>
    <w:rsid w:val="00BD3071"/>
    <w:rsid w:val="00BD30C1"/>
    <w:rsid w:val="00BD31E5"/>
    <w:rsid w:val="00BD339D"/>
    <w:rsid w:val="00BD3949"/>
    <w:rsid w:val="00BD395A"/>
    <w:rsid w:val="00BD3976"/>
    <w:rsid w:val="00BD39DA"/>
    <w:rsid w:val="00BD3E49"/>
    <w:rsid w:val="00BD3EBD"/>
    <w:rsid w:val="00BD44EB"/>
    <w:rsid w:val="00BD496A"/>
    <w:rsid w:val="00BD4C3D"/>
    <w:rsid w:val="00BD4CAF"/>
    <w:rsid w:val="00BD4D7B"/>
    <w:rsid w:val="00BD508B"/>
    <w:rsid w:val="00BD511E"/>
    <w:rsid w:val="00BD586A"/>
    <w:rsid w:val="00BD58A0"/>
    <w:rsid w:val="00BD5CA6"/>
    <w:rsid w:val="00BD5D49"/>
    <w:rsid w:val="00BD5FD3"/>
    <w:rsid w:val="00BD61EC"/>
    <w:rsid w:val="00BD67DB"/>
    <w:rsid w:val="00BD6D32"/>
    <w:rsid w:val="00BD6E4A"/>
    <w:rsid w:val="00BD6E7D"/>
    <w:rsid w:val="00BD758A"/>
    <w:rsid w:val="00BD75CD"/>
    <w:rsid w:val="00BD77E5"/>
    <w:rsid w:val="00BD78BB"/>
    <w:rsid w:val="00BD7B8A"/>
    <w:rsid w:val="00BD7FAA"/>
    <w:rsid w:val="00BE0118"/>
    <w:rsid w:val="00BE030E"/>
    <w:rsid w:val="00BE0723"/>
    <w:rsid w:val="00BE07D6"/>
    <w:rsid w:val="00BE09D5"/>
    <w:rsid w:val="00BE141D"/>
    <w:rsid w:val="00BE1AE2"/>
    <w:rsid w:val="00BE1F0C"/>
    <w:rsid w:val="00BE1FBF"/>
    <w:rsid w:val="00BE2054"/>
    <w:rsid w:val="00BE21E0"/>
    <w:rsid w:val="00BE22F2"/>
    <w:rsid w:val="00BE24C4"/>
    <w:rsid w:val="00BE2510"/>
    <w:rsid w:val="00BE297F"/>
    <w:rsid w:val="00BE29F6"/>
    <w:rsid w:val="00BE2D21"/>
    <w:rsid w:val="00BE2F9E"/>
    <w:rsid w:val="00BE3122"/>
    <w:rsid w:val="00BE3227"/>
    <w:rsid w:val="00BE32CC"/>
    <w:rsid w:val="00BE35ED"/>
    <w:rsid w:val="00BE37C5"/>
    <w:rsid w:val="00BE3826"/>
    <w:rsid w:val="00BE3C8A"/>
    <w:rsid w:val="00BE40C0"/>
    <w:rsid w:val="00BE4416"/>
    <w:rsid w:val="00BE45DC"/>
    <w:rsid w:val="00BE46DA"/>
    <w:rsid w:val="00BE4723"/>
    <w:rsid w:val="00BE4B51"/>
    <w:rsid w:val="00BE4B52"/>
    <w:rsid w:val="00BE4CD6"/>
    <w:rsid w:val="00BE4DE0"/>
    <w:rsid w:val="00BE5560"/>
    <w:rsid w:val="00BE58B8"/>
    <w:rsid w:val="00BE5F7D"/>
    <w:rsid w:val="00BE6074"/>
    <w:rsid w:val="00BE6248"/>
    <w:rsid w:val="00BE63D4"/>
    <w:rsid w:val="00BE6547"/>
    <w:rsid w:val="00BE6905"/>
    <w:rsid w:val="00BE6916"/>
    <w:rsid w:val="00BE6AA5"/>
    <w:rsid w:val="00BE6D50"/>
    <w:rsid w:val="00BE6D5F"/>
    <w:rsid w:val="00BE6FA7"/>
    <w:rsid w:val="00BE716F"/>
    <w:rsid w:val="00BE7203"/>
    <w:rsid w:val="00BE721E"/>
    <w:rsid w:val="00BE7516"/>
    <w:rsid w:val="00BE7576"/>
    <w:rsid w:val="00BE759D"/>
    <w:rsid w:val="00BE779F"/>
    <w:rsid w:val="00BE79C9"/>
    <w:rsid w:val="00BE7A06"/>
    <w:rsid w:val="00BE7EF4"/>
    <w:rsid w:val="00BF000B"/>
    <w:rsid w:val="00BF02DC"/>
    <w:rsid w:val="00BF02F4"/>
    <w:rsid w:val="00BF03D1"/>
    <w:rsid w:val="00BF056A"/>
    <w:rsid w:val="00BF06AE"/>
    <w:rsid w:val="00BF0735"/>
    <w:rsid w:val="00BF0853"/>
    <w:rsid w:val="00BF0893"/>
    <w:rsid w:val="00BF0CBC"/>
    <w:rsid w:val="00BF0F23"/>
    <w:rsid w:val="00BF1012"/>
    <w:rsid w:val="00BF10E5"/>
    <w:rsid w:val="00BF182B"/>
    <w:rsid w:val="00BF1924"/>
    <w:rsid w:val="00BF199C"/>
    <w:rsid w:val="00BF1A5B"/>
    <w:rsid w:val="00BF1AF9"/>
    <w:rsid w:val="00BF1C19"/>
    <w:rsid w:val="00BF1CCC"/>
    <w:rsid w:val="00BF1DEB"/>
    <w:rsid w:val="00BF1DFB"/>
    <w:rsid w:val="00BF1EF9"/>
    <w:rsid w:val="00BF2177"/>
    <w:rsid w:val="00BF21CE"/>
    <w:rsid w:val="00BF2335"/>
    <w:rsid w:val="00BF25ED"/>
    <w:rsid w:val="00BF26AB"/>
    <w:rsid w:val="00BF27E3"/>
    <w:rsid w:val="00BF290F"/>
    <w:rsid w:val="00BF2956"/>
    <w:rsid w:val="00BF29CE"/>
    <w:rsid w:val="00BF2A73"/>
    <w:rsid w:val="00BF2AB2"/>
    <w:rsid w:val="00BF2B0F"/>
    <w:rsid w:val="00BF2B1D"/>
    <w:rsid w:val="00BF3019"/>
    <w:rsid w:val="00BF315B"/>
    <w:rsid w:val="00BF350F"/>
    <w:rsid w:val="00BF36D7"/>
    <w:rsid w:val="00BF376B"/>
    <w:rsid w:val="00BF3B52"/>
    <w:rsid w:val="00BF3C82"/>
    <w:rsid w:val="00BF3D6D"/>
    <w:rsid w:val="00BF3D84"/>
    <w:rsid w:val="00BF3DBC"/>
    <w:rsid w:val="00BF435F"/>
    <w:rsid w:val="00BF471E"/>
    <w:rsid w:val="00BF4AE0"/>
    <w:rsid w:val="00BF4B26"/>
    <w:rsid w:val="00BF4CBB"/>
    <w:rsid w:val="00BF500E"/>
    <w:rsid w:val="00BF50E4"/>
    <w:rsid w:val="00BF53B2"/>
    <w:rsid w:val="00BF544D"/>
    <w:rsid w:val="00BF559C"/>
    <w:rsid w:val="00BF5881"/>
    <w:rsid w:val="00BF5942"/>
    <w:rsid w:val="00BF5B7F"/>
    <w:rsid w:val="00BF5FDA"/>
    <w:rsid w:val="00BF6074"/>
    <w:rsid w:val="00BF65B6"/>
    <w:rsid w:val="00BF6B3E"/>
    <w:rsid w:val="00BF6E4D"/>
    <w:rsid w:val="00BF70D1"/>
    <w:rsid w:val="00BF7145"/>
    <w:rsid w:val="00BF72C0"/>
    <w:rsid w:val="00BF7316"/>
    <w:rsid w:val="00BF73C3"/>
    <w:rsid w:val="00BF7D2D"/>
    <w:rsid w:val="00BF7D39"/>
    <w:rsid w:val="00C0005C"/>
    <w:rsid w:val="00C004B3"/>
    <w:rsid w:val="00C00531"/>
    <w:rsid w:val="00C00935"/>
    <w:rsid w:val="00C009EC"/>
    <w:rsid w:val="00C00D98"/>
    <w:rsid w:val="00C00EFC"/>
    <w:rsid w:val="00C0176A"/>
    <w:rsid w:val="00C01ABE"/>
    <w:rsid w:val="00C01E0B"/>
    <w:rsid w:val="00C01F06"/>
    <w:rsid w:val="00C01FB1"/>
    <w:rsid w:val="00C02228"/>
    <w:rsid w:val="00C02238"/>
    <w:rsid w:val="00C02282"/>
    <w:rsid w:val="00C02607"/>
    <w:rsid w:val="00C0279D"/>
    <w:rsid w:val="00C03075"/>
    <w:rsid w:val="00C033C1"/>
    <w:rsid w:val="00C034EE"/>
    <w:rsid w:val="00C036B1"/>
    <w:rsid w:val="00C03742"/>
    <w:rsid w:val="00C0380A"/>
    <w:rsid w:val="00C039EB"/>
    <w:rsid w:val="00C03AB5"/>
    <w:rsid w:val="00C03B7D"/>
    <w:rsid w:val="00C03DBA"/>
    <w:rsid w:val="00C03F06"/>
    <w:rsid w:val="00C03FFE"/>
    <w:rsid w:val="00C040E6"/>
    <w:rsid w:val="00C04DEC"/>
    <w:rsid w:val="00C05197"/>
    <w:rsid w:val="00C054C3"/>
    <w:rsid w:val="00C054FC"/>
    <w:rsid w:val="00C055C4"/>
    <w:rsid w:val="00C05823"/>
    <w:rsid w:val="00C05A12"/>
    <w:rsid w:val="00C05BD2"/>
    <w:rsid w:val="00C060F1"/>
    <w:rsid w:val="00C06239"/>
    <w:rsid w:val="00C062B8"/>
    <w:rsid w:val="00C062F1"/>
    <w:rsid w:val="00C06463"/>
    <w:rsid w:val="00C0647D"/>
    <w:rsid w:val="00C06492"/>
    <w:rsid w:val="00C0654A"/>
    <w:rsid w:val="00C069BA"/>
    <w:rsid w:val="00C06A1D"/>
    <w:rsid w:val="00C06CF0"/>
    <w:rsid w:val="00C07515"/>
    <w:rsid w:val="00C0761F"/>
    <w:rsid w:val="00C07881"/>
    <w:rsid w:val="00C07A4D"/>
    <w:rsid w:val="00C07AA2"/>
    <w:rsid w:val="00C07AF5"/>
    <w:rsid w:val="00C07DA6"/>
    <w:rsid w:val="00C1028C"/>
    <w:rsid w:val="00C1030A"/>
    <w:rsid w:val="00C104AA"/>
    <w:rsid w:val="00C10A34"/>
    <w:rsid w:val="00C110E6"/>
    <w:rsid w:val="00C112E9"/>
    <w:rsid w:val="00C11383"/>
    <w:rsid w:val="00C113D4"/>
    <w:rsid w:val="00C11768"/>
    <w:rsid w:val="00C1182B"/>
    <w:rsid w:val="00C11B26"/>
    <w:rsid w:val="00C11B9E"/>
    <w:rsid w:val="00C1216E"/>
    <w:rsid w:val="00C121BB"/>
    <w:rsid w:val="00C12224"/>
    <w:rsid w:val="00C123D8"/>
    <w:rsid w:val="00C12456"/>
    <w:rsid w:val="00C12518"/>
    <w:rsid w:val="00C126F7"/>
    <w:rsid w:val="00C12813"/>
    <w:rsid w:val="00C12867"/>
    <w:rsid w:val="00C12936"/>
    <w:rsid w:val="00C12BAB"/>
    <w:rsid w:val="00C1348E"/>
    <w:rsid w:val="00C13932"/>
    <w:rsid w:val="00C13A7F"/>
    <w:rsid w:val="00C13B29"/>
    <w:rsid w:val="00C13C3E"/>
    <w:rsid w:val="00C14B4B"/>
    <w:rsid w:val="00C14B5A"/>
    <w:rsid w:val="00C14CBD"/>
    <w:rsid w:val="00C14CC8"/>
    <w:rsid w:val="00C1521F"/>
    <w:rsid w:val="00C15238"/>
    <w:rsid w:val="00C15559"/>
    <w:rsid w:val="00C15849"/>
    <w:rsid w:val="00C15A1B"/>
    <w:rsid w:val="00C15A77"/>
    <w:rsid w:val="00C15C5F"/>
    <w:rsid w:val="00C15CB6"/>
    <w:rsid w:val="00C163A5"/>
    <w:rsid w:val="00C16AB0"/>
    <w:rsid w:val="00C16BDC"/>
    <w:rsid w:val="00C16C08"/>
    <w:rsid w:val="00C16CA0"/>
    <w:rsid w:val="00C16F0E"/>
    <w:rsid w:val="00C170FB"/>
    <w:rsid w:val="00C1715A"/>
    <w:rsid w:val="00C171A6"/>
    <w:rsid w:val="00C171CB"/>
    <w:rsid w:val="00C17329"/>
    <w:rsid w:val="00C1734C"/>
    <w:rsid w:val="00C173E0"/>
    <w:rsid w:val="00C17521"/>
    <w:rsid w:val="00C17544"/>
    <w:rsid w:val="00C175B8"/>
    <w:rsid w:val="00C1766F"/>
    <w:rsid w:val="00C176C8"/>
    <w:rsid w:val="00C176DF"/>
    <w:rsid w:val="00C1785D"/>
    <w:rsid w:val="00C17898"/>
    <w:rsid w:val="00C17995"/>
    <w:rsid w:val="00C17E1F"/>
    <w:rsid w:val="00C17EE1"/>
    <w:rsid w:val="00C201BA"/>
    <w:rsid w:val="00C201F8"/>
    <w:rsid w:val="00C202D2"/>
    <w:rsid w:val="00C203F5"/>
    <w:rsid w:val="00C20688"/>
    <w:rsid w:val="00C20690"/>
    <w:rsid w:val="00C20767"/>
    <w:rsid w:val="00C207CA"/>
    <w:rsid w:val="00C20858"/>
    <w:rsid w:val="00C209E1"/>
    <w:rsid w:val="00C20BDE"/>
    <w:rsid w:val="00C20D39"/>
    <w:rsid w:val="00C20E9A"/>
    <w:rsid w:val="00C20F83"/>
    <w:rsid w:val="00C21056"/>
    <w:rsid w:val="00C21891"/>
    <w:rsid w:val="00C21C2F"/>
    <w:rsid w:val="00C21CD7"/>
    <w:rsid w:val="00C21EB6"/>
    <w:rsid w:val="00C22585"/>
    <w:rsid w:val="00C22782"/>
    <w:rsid w:val="00C22D85"/>
    <w:rsid w:val="00C23515"/>
    <w:rsid w:val="00C235B8"/>
    <w:rsid w:val="00C238AD"/>
    <w:rsid w:val="00C23B1D"/>
    <w:rsid w:val="00C23C26"/>
    <w:rsid w:val="00C246AB"/>
    <w:rsid w:val="00C24730"/>
    <w:rsid w:val="00C249A8"/>
    <w:rsid w:val="00C249D2"/>
    <w:rsid w:val="00C24B95"/>
    <w:rsid w:val="00C24D13"/>
    <w:rsid w:val="00C24E3E"/>
    <w:rsid w:val="00C24F4B"/>
    <w:rsid w:val="00C24FFE"/>
    <w:rsid w:val="00C2507A"/>
    <w:rsid w:val="00C251CD"/>
    <w:rsid w:val="00C25229"/>
    <w:rsid w:val="00C25420"/>
    <w:rsid w:val="00C2547D"/>
    <w:rsid w:val="00C254D2"/>
    <w:rsid w:val="00C2572A"/>
    <w:rsid w:val="00C25AB6"/>
    <w:rsid w:val="00C25AF2"/>
    <w:rsid w:val="00C25C7B"/>
    <w:rsid w:val="00C25CC9"/>
    <w:rsid w:val="00C2602C"/>
    <w:rsid w:val="00C2604F"/>
    <w:rsid w:val="00C26088"/>
    <w:rsid w:val="00C26271"/>
    <w:rsid w:val="00C26954"/>
    <w:rsid w:val="00C26AEF"/>
    <w:rsid w:val="00C27088"/>
    <w:rsid w:val="00C27550"/>
    <w:rsid w:val="00C27664"/>
    <w:rsid w:val="00C27997"/>
    <w:rsid w:val="00C27C80"/>
    <w:rsid w:val="00C3006B"/>
    <w:rsid w:val="00C30240"/>
    <w:rsid w:val="00C3026C"/>
    <w:rsid w:val="00C305A2"/>
    <w:rsid w:val="00C30656"/>
    <w:rsid w:val="00C306CE"/>
    <w:rsid w:val="00C308C2"/>
    <w:rsid w:val="00C30BDF"/>
    <w:rsid w:val="00C30C0A"/>
    <w:rsid w:val="00C30CFE"/>
    <w:rsid w:val="00C30DE5"/>
    <w:rsid w:val="00C30F39"/>
    <w:rsid w:val="00C30F3B"/>
    <w:rsid w:val="00C30FA2"/>
    <w:rsid w:val="00C31000"/>
    <w:rsid w:val="00C3133F"/>
    <w:rsid w:val="00C313C9"/>
    <w:rsid w:val="00C31430"/>
    <w:rsid w:val="00C31477"/>
    <w:rsid w:val="00C317B5"/>
    <w:rsid w:val="00C31A1D"/>
    <w:rsid w:val="00C31C0D"/>
    <w:rsid w:val="00C31E56"/>
    <w:rsid w:val="00C31F16"/>
    <w:rsid w:val="00C3216D"/>
    <w:rsid w:val="00C32269"/>
    <w:rsid w:val="00C32A7D"/>
    <w:rsid w:val="00C32FF2"/>
    <w:rsid w:val="00C33126"/>
    <w:rsid w:val="00C3351D"/>
    <w:rsid w:val="00C33C6C"/>
    <w:rsid w:val="00C33D1F"/>
    <w:rsid w:val="00C33E03"/>
    <w:rsid w:val="00C33EF5"/>
    <w:rsid w:val="00C33FAD"/>
    <w:rsid w:val="00C3419E"/>
    <w:rsid w:val="00C3426B"/>
    <w:rsid w:val="00C344F1"/>
    <w:rsid w:val="00C3473E"/>
    <w:rsid w:val="00C34BFF"/>
    <w:rsid w:val="00C34CC6"/>
    <w:rsid w:val="00C350E7"/>
    <w:rsid w:val="00C35270"/>
    <w:rsid w:val="00C35AC6"/>
    <w:rsid w:val="00C35C3D"/>
    <w:rsid w:val="00C35D64"/>
    <w:rsid w:val="00C35D9B"/>
    <w:rsid w:val="00C35E5F"/>
    <w:rsid w:val="00C35F7A"/>
    <w:rsid w:val="00C35FB7"/>
    <w:rsid w:val="00C36044"/>
    <w:rsid w:val="00C3607C"/>
    <w:rsid w:val="00C3635E"/>
    <w:rsid w:val="00C369A1"/>
    <w:rsid w:val="00C36B60"/>
    <w:rsid w:val="00C370D0"/>
    <w:rsid w:val="00C37213"/>
    <w:rsid w:val="00C372B4"/>
    <w:rsid w:val="00C375B9"/>
    <w:rsid w:val="00C3784F"/>
    <w:rsid w:val="00C37A20"/>
    <w:rsid w:val="00C37B52"/>
    <w:rsid w:val="00C40011"/>
    <w:rsid w:val="00C409BA"/>
    <w:rsid w:val="00C40AE7"/>
    <w:rsid w:val="00C40DB5"/>
    <w:rsid w:val="00C40DCA"/>
    <w:rsid w:val="00C40FB0"/>
    <w:rsid w:val="00C411E3"/>
    <w:rsid w:val="00C41293"/>
    <w:rsid w:val="00C4168D"/>
    <w:rsid w:val="00C41A0E"/>
    <w:rsid w:val="00C41ADC"/>
    <w:rsid w:val="00C41CF1"/>
    <w:rsid w:val="00C41E63"/>
    <w:rsid w:val="00C4213D"/>
    <w:rsid w:val="00C42232"/>
    <w:rsid w:val="00C42308"/>
    <w:rsid w:val="00C42475"/>
    <w:rsid w:val="00C42E98"/>
    <w:rsid w:val="00C42FB4"/>
    <w:rsid w:val="00C42FF8"/>
    <w:rsid w:val="00C4315D"/>
    <w:rsid w:val="00C4320C"/>
    <w:rsid w:val="00C434BE"/>
    <w:rsid w:val="00C43926"/>
    <w:rsid w:val="00C43AC3"/>
    <w:rsid w:val="00C43C17"/>
    <w:rsid w:val="00C43FDA"/>
    <w:rsid w:val="00C4412C"/>
    <w:rsid w:val="00C4435A"/>
    <w:rsid w:val="00C44426"/>
    <w:rsid w:val="00C444EC"/>
    <w:rsid w:val="00C4450E"/>
    <w:rsid w:val="00C44897"/>
    <w:rsid w:val="00C449BE"/>
    <w:rsid w:val="00C449D8"/>
    <w:rsid w:val="00C44D00"/>
    <w:rsid w:val="00C44DBF"/>
    <w:rsid w:val="00C44E12"/>
    <w:rsid w:val="00C44F39"/>
    <w:rsid w:val="00C45277"/>
    <w:rsid w:val="00C45308"/>
    <w:rsid w:val="00C457AC"/>
    <w:rsid w:val="00C45CCB"/>
    <w:rsid w:val="00C45D84"/>
    <w:rsid w:val="00C4619D"/>
    <w:rsid w:val="00C46272"/>
    <w:rsid w:val="00C4637E"/>
    <w:rsid w:val="00C46540"/>
    <w:rsid w:val="00C46601"/>
    <w:rsid w:val="00C46A1D"/>
    <w:rsid w:val="00C46DFE"/>
    <w:rsid w:val="00C46E7C"/>
    <w:rsid w:val="00C47061"/>
    <w:rsid w:val="00C4710A"/>
    <w:rsid w:val="00C474BF"/>
    <w:rsid w:val="00C479C4"/>
    <w:rsid w:val="00C47CD1"/>
    <w:rsid w:val="00C47D05"/>
    <w:rsid w:val="00C47D42"/>
    <w:rsid w:val="00C47D43"/>
    <w:rsid w:val="00C47EF9"/>
    <w:rsid w:val="00C47FC2"/>
    <w:rsid w:val="00C47FEE"/>
    <w:rsid w:val="00C50A09"/>
    <w:rsid w:val="00C50C24"/>
    <w:rsid w:val="00C50E6E"/>
    <w:rsid w:val="00C510FC"/>
    <w:rsid w:val="00C51A9C"/>
    <w:rsid w:val="00C51D08"/>
    <w:rsid w:val="00C51D51"/>
    <w:rsid w:val="00C5205D"/>
    <w:rsid w:val="00C521E0"/>
    <w:rsid w:val="00C52475"/>
    <w:rsid w:val="00C5260F"/>
    <w:rsid w:val="00C52616"/>
    <w:rsid w:val="00C5264C"/>
    <w:rsid w:val="00C527DC"/>
    <w:rsid w:val="00C52896"/>
    <w:rsid w:val="00C52962"/>
    <w:rsid w:val="00C52CE2"/>
    <w:rsid w:val="00C52CF2"/>
    <w:rsid w:val="00C52D70"/>
    <w:rsid w:val="00C52D8D"/>
    <w:rsid w:val="00C530D6"/>
    <w:rsid w:val="00C5357D"/>
    <w:rsid w:val="00C536C8"/>
    <w:rsid w:val="00C53A65"/>
    <w:rsid w:val="00C53C20"/>
    <w:rsid w:val="00C53D1C"/>
    <w:rsid w:val="00C53F66"/>
    <w:rsid w:val="00C5407B"/>
    <w:rsid w:val="00C542B0"/>
    <w:rsid w:val="00C5461F"/>
    <w:rsid w:val="00C54638"/>
    <w:rsid w:val="00C54A03"/>
    <w:rsid w:val="00C54F36"/>
    <w:rsid w:val="00C55016"/>
    <w:rsid w:val="00C55293"/>
    <w:rsid w:val="00C55395"/>
    <w:rsid w:val="00C554F8"/>
    <w:rsid w:val="00C55526"/>
    <w:rsid w:val="00C55975"/>
    <w:rsid w:val="00C55A5B"/>
    <w:rsid w:val="00C55AC4"/>
    <w:rsid w:val="00C55FE4"/>
    <w:rsid w:val="00C560CB"/>
    <w:rsid w:val="00C56482"/>
    <w:rsid w:val="00C56660"/>
    <w:rsid w:val="00C566D2"/>
    <w:rsid w:val="00C56AA8"/>
    <w:rsid w:val="00C56F74"/>
    <w:rsid w:val="00C5736C"/>
    <w:rsid w:val="00C573DD"/>
    <w:rsid w:val="00C5742F"/>
    <w:rsid w:val="00C57552"/>
    <w:rsid w:val="00C57581"/>
    <w:rsid w:val="00C578F2"/>
    <w:rsid w:val="00C57C61"/>
    <w:rsid w:val="00C57DB8"/>
    <w:rsid w:val="00C57E6E"/>
    <w:rsid w:val="00C601E4"/>
    <w:rsid w:val="00C601EF"/>
    <w:rsid w:val="00C6037C"/>
    <w:rsid w:val="00C60498"/>
    <w:rsid w:val="00C60888"/>
    <w:rsid w:val="00C608F8"/>
    <w:rsid w:val="00C609CA"/>
    <w:rsid w:val="00C60BF3"/>
    <w:rsid w:val="00C60C35"/>
    <w:rsid w:val="00C6107A"/>
    <w:rsid w:val="00C611F9"/>
    <w:rsid w:val="00C61352"/>
    <w:rsid w:val="00C6182E"/>
    <w:rsid w:val="00C61B9F"/>
    <w:rsid w:val="00C61CD7"/>
    <w:rsid w:val="00C61E40"/>
    <w:rsid w:val="00C61E93"/>
    <w:rsid w:val="00C61F9D"/>
    <w:rsid w:val="00C61FD8"/>
    <w:rsid w:val="00C62417"/>
    <w:rsid w:val="00C6259C"/>
    <w:rsid w:val="00C627F2"/>
    <w:rsid w:val="00C62D14"/>
    <w:rsid w:val="00C634C4"/>
    <w:rsid w:val="00C63508"/>
    <w:rsid w:val="00C63596"/>
    <w:rsid w:val="00C636D8"/>
    <w:rsid w:val="00C63802"/>
    <w:rsid w:val="00C639B2"/>
    <w:rsid w:val="00C63B86"/>
    <w:rsid w:val="00C63FFB"/>
    <w:rsid w:val="00C6421E"/>
    <w:rsid w:val="00C642CD"/>
    <w:rsid w:val="00C64379"/>
    <w:rsid w:val="00C644B5"/>
    <w:rsid w:val="00C6454A"/>
    <w:rsid w:val="00C6495F"/>
    <w:rsid w:val="00C64CE9"/>
    <w:rsid w:val="00C64E52"/>
    <w:rsid w:val="00C65014"/>
    <w:rsid w:val="00C65809"/>
    <w:rsid w:val="00C6589D"/>
    <w:rsid w:val="00C65C8B"/>
    <w:rsid w:val="00C65FEB"/>
    <w:rsid w:val="00C660D6"/>
    <w:rsid w:val="00C6613E"/>
    <w:rsid w:val="00C6634C"/>
    <w:rsid w:val="00C663F5"/>
    <w:rsid w:val="00C667A8"/>
    <w:rsid w:val="00C6684B"/>
    <w:rsid w:val="00C66EE8"/>
    <w:rsid w:val="00C6710E"/>
    <w:rsid w:val="00C671EA"/>
    <w:rsid w:val="00C67256"/>
    <w:rsid w:val="00C676F0"/>
    <w:rsid w:val="00C677B8"/>
    <w:rsid w:val="00C6783A"/>
    <w:rsid w:val="00C67843"/>
    <w:rsid w:val="00C6789B"/>
    <w:rsid w:val="00C6789D"/>
    <w:rsid w:val="00C67922"/>
    <w:rsid w:val="00C67952"/>
    <w:rsid w:val="00C67CA6"/>
    <w:rsid w:val="00C7019B"/>
    <w:rsid w:val="00C70251"/>
    <w:rsid w:val="00C7027F"/>
    <w:rsid w:val="00C70486"/>
    <w:rsid w:val="00C7072D"/>
    <w:rsid w:val="00C70ED7"/>
    <w:rsid w:val="00C70F32"/>
    <w:rsid w:val="00C7127C"/>
    <w:rsid w:val="00C7131A"/>
    <w:rsid w:val="00C71743"/>
    <w:rsid w:val="00C71987"/>
    <w:rsid w:val="00C71E80"/>
    <w:rsid w:val="00C71F02"/>
    <w:rsid w:val="00C71F6E"/>
    <w:rsid w:val="00C72305"/>
    <w:rsid w:val="00C72319"/>
    <w:rsid w:val="00C723BF"/>
    <w:rsid w:val="00C725B9"/>
    <w:rsid w:val="00C72804"/>
    <w:rsid w:val="00C7284C"/>
    <w:rsid w:val="00C729C6"/>
    <w:rsid w:val="00C72AB4"/>
    <w:rsid w:val="00C72DD5"/>
    <w:rsid w:val="00C7336F"/>
    <w:rsid w:val="00C739CE"/>
    <w:rsid w:val="00C73EE9"/>
    <w:rsid w:val="00C74372"/>
    <w:rsid w:val="00C74465"/>
    <w:rsid w:val="00C744AF"/>
    <w:rsid w:val="00C7484C"/>
    <w:rsid w:val="00C74A3A"/>
    <w:rsid w:val="00C74A50"/>
    <w:rsid w:val="00C74DC8"/>
    <w:rsid w:val="00C74E83"/>
    <w:rsid w:val="00C75130"/>
    <w:rsid w:val="00C754CC"/>
    <w:rsid w:val="00C7569B"/>
    <w:rsid w:val="00C756A3"/>
    <w:rsid w:val="00C75863"/>
    <w:rsid w:val="00C75DC6"/>
    <w:rsid w:val="00C75F19"/>
    <w:rsid w:val="00C766A4"/>
    <w:rsid w:val="00C76791"/>
    <w:rsid w:val="00C76874"/>
    <w:rsid w:val="00C7692F"/>
    <w:rsid w:val="00C769C8"/>
    <w:rsid w:val="00C76AB8"/>
    <w:rsid w:val="00C76B2D"/>
    <w:rsid w:val="00C76D6D"/>
    <w:rsid w:val="00C7705B"/>
    <w:rsid w:val="00C77186"/>
    <w:rsid w:val="00C7729B"/>
    <w:rsid w:val="00C7733D"/>
    <w:rsid w:val="00C77545"/>
    <w:rsid w:val="00C7772C"/>
    <w:rsid w:val="00C77B9B"/>
    <w:rsid w:val="00C77BB2"/>
    <w:rsid w:val="00C77C76"/>
    <w:rsid w:val="00C8014D"/>
    <w:rsid w:val="00C801D2"/>
    <w:rsid w:val="00C8024D"/>
    <w:rsid w:val="00C80447"/>
    <w:rsid w:val="00C80519"/>
    <w:rsid w:val="00C805AF"/>
    <w:rsid w:val="00C80C7E"/>
    <w:rsid w:val="00C80CD5"/>
    <w:rsid w:val="00C80F57"/>
    <w:rsid w:val="00C81027"/>
    <w:rsid w:val="00C81174"/>
    <w:rsid w:val="00C811CF"/>
    <w:rsid w:val="00C811D0"/>
    <w:rsid w:val="00C81582"/>
    <w:rsid w:val="00C81A16"/>
    <w:rsid w:val="00C81AD3"/>
    <w:rsid w:val="00C81D97"/>
    <w:rsid w:val="00C8240D"/>
    <w:rsid w:val="00C82A84"/>
    <w:rsid w:val="00C82CA4"/>
    <w:rsid w:val="00C82D86"/>
    <w:rsid w:val="00C82F21"/>
    <w:rsid w:val="00C8349F"/>
    <w:rsid w:val="00C8358E"/>
    <w:rsid w:val="00C83710"/>
    <w:rsid w:val="00C83AC1"/>
    <w:rsid w:val="00C83D88"/>
    <w:rsid w:val="00C83ECF"/>
    <w:rsid w:val="00C83F44"/>
    <w:rsid w:val="00C842D0"/>
    <w:rsid w:val="00C846E9"/>
    <w:rsid w:val="00C84794"/>
    <w:rsid w:val="00C847C6"/>
    <w:rsid w:val="00C8480B"/>
    <w:rsid w:val="00C84AE5"/>
    <w:rsid w:val="00C84AF9"/>
    <w:rsid w:val="00C84DD3"/>
    <w:rsid w:val="00C8502A"/>
    <w:rsid w:val="00C850C3"/>
    <w:rsid w:val="00C850C5"/>
    <w:rsid w:val="00C855B3"/>
    <w:rsid w:val="00C85697"/>
    <w:rsid w:val="00C85861"/>
    <w:rsid w:val="00C85A2F"/>
    <w:rsid w:val="00C85F2E"/>
    <w:rsid w:val="00C86108"/>
    <w:rsid w:val="00C861B0"/>
    <w:rsid w:val="00C863D3"/>
    <w:rsid w:val="00C867F5"/>
    <w:rsid w:val="00C86899"/>
    <w:rsid w:val="00C86AB7"/>
    <w:rsid w:val="00C86C7F"/>
    <w:rsid w:val="00C86EC1"/>
    <w:rsid w:val="00C86FBF"/>
    <w:rsid w:val="00C87135"/>
    <w:rsid w:val="00C87153"/>
    <w:rsid w:val="00C872F9"/>
    <w:rsid w:val="00C8760B"/>
    <w:rsid w:val="00C876FA"/>
    <w:rsid w:val="00C87708"/>
    <w:rsid w:val="00C87756"/>
    <w:rsid w:val="00C877B8"/>
    <w:rsid w:val="00C87C23"/>
    <w:rsid w:val="00C87C82"/>
    <w:rsid w:val="00C87CB0"/>
    <w:rsid w:val="00C900B0"/>
    <w:rsid w:val="00C9015D"/>
    <w:rsid w:val="00C903F4"/>
    <w:rsid w:val="00C90661"/>
    <w:rsid w:val="00C90D68"/>
    <w:rsid w:val="00C90F8A"/>
    <w:rsid w:val="00C9116B"/>
    <w:rsid w:val="00C9160C"/>
    <w:rsid w:val="00C919ED"/>
    <w:rsid w:val="00C91C5D"/>
    <w:rsid w:val="00C9235D"/>
    <w:rsid w:val="00C923BA"/>
    <w:rsid w:val="00C92679"/>
    <w:rsid w:val="00C9272D"/>
    <w:rsid w:val="00C92803"/>
    <w:rsid w:val="00C9297E"/>
    <w:rsid w:val="00C92BA7"/>
    <w:rsid w:val="00C92CAF"/>
    <w:rsid w:val="00C92CF1"/>
    <w:rsid w:val="00C92F43"/>
    <w:rsid w:val="00C93217"/>
    <w:rsid w:val="00C932E3"/>
    <w:rsid w:val="00C9335E"/>
    <w:rsid w:val="00C934BF"/>
    <w:rsid w:val="00C9355D"/>
    <w:rsid w:val="00C9369A"/>
    <w:rsid w:val="00C937B3"/>
    <w:rsid w:val="00C93953"/>
    <w:rsid w:val="00C93966"/>
    <w:rsid w:val="00C93AB1"/>
    <w:rsid w:val="00C941A9"/>
    <w:rsid w:val="00C9437A"/>
    <w:rsid w:val="00C944FB"/>
    <w:rsid w:val="00C94843"/>
    <w:rsid w:val="00C94C55"/>
    <w:rsid w:val="00C94E5D"/>
    <w:rsid w:val="00C94EB4"/>
    <w:rsid w:val="00C952A6"/>
    <w:rsid w:val="00C952DD"/>
    <w:rsid w:val="00C952E6"/>
    <w:rsid w:val="00C9536D"/>
    <w:rsid w:val="00C9567B"/>
    <w:rsid w:val="00C95711"/>
    <w:rsid w:val="00C95752"/>
    <w:rsid w:val="00C9585F"/>
    <w:rsid w:val="00C95FBB"/>
    <w:rsid w:val="00C96433"/>
    <w:rsid w:val="00C96511"/>
    <w:rsid w:val="00C965F7"/>
    <w:rsid w:val="00C96630"/>
    <w:rsid w:val="00C96B71"/>
    <w:rsid w:val="00C96B82"/>
    <w:rsid w:val="00C9701C"/>
    <w:rsid w:val="00C9701F"/>
    <w:rsid w:val="00C9743B"/>
    <w:rsid w:val="00C974AB"/>
    <w:rsid w:val="00C97A37"/>
    <w:rsid w:val="00C97BD4"/>
    <w:rsid w:val="00C97D06"/>
    <w:rsid w:val="00CA06B2"/>
    <w:rsid w:val="00CA08E6"/>
    <w:rsid w:val="00CA0A76"/>
    <w:rsid w:val="00CA0DCF"/>
    <w:rsid w:val="00CA0FE5"/>
    <w:rsid w:val="00CA1555"/>
    <w:rsid w:val="00CA161F"/>
    <w:rsid w:val="00CA1687"/>
    <w:rsid w:val="00CA1B2A"/>
    <w:rsid w:val="00CA1F1A"/>
    <w:rsid w:val="00CA2260"/>
    <w:rsid w:val="00CA23CD"/>
    <w:rsid w:val="00CA2780"/>
    <w:rsid w:val="00CA2ABD"/>
    <w:rsid w:val="00CA2AE6"/>
    <w:rsid w:val="00CA2BD0"/>
    <w:rsid w:val="00CA31C2"/>
    <w:rsid w:val="00CA34E7"/>
    <w:rsid w:val="00CA3676"/>
    <w:rsid w:val="00CA3926"/>
    <w:rsid w:val="00CA394A"/>
    <w:rsid w:val="00CA3CBA"/>
    <w:rsid w:val="00CA3CFA"/>
    <w:rsid w:val="00CA3CFC"/>
    <w:rsid w:val="00CA3E9E"/>
    <w:rsid w:val="00CA4515"/>
    <w:rsid w:val="00CA4833"/>
    <w:rsid w:val="00CA4E55"/>
    <w:rsid w:val="00CA4EF0"/>
    <w:rsid w:val="00CA5104"/>
    <w:rsid w:val="00CA5A6D"/>
    <w:rsid w:val="00CA5CAE"/>
    <w:rsid w:val="00CA5DFE"/>
    <w:rsid w:val="00CA5EB3"/>
    <w:rsid w:val="00CA61D7"/>
    <w:rsid w:val="00CA6220"/>
    <w:rsid w:val="00CA6A59"/>
    <w:rsid w:val="00CA6C7F"/>
    <w:rsid w:val="00CA7100"/>
    <w:rsid w:val="00CA7A23"/>
    <w:rsid w:val="00CA7AED"/>
    <w:rsid w:val="00CA7B2A"/>
    <w:rsid w:val="00CA7E01"/>
    <w:rsid w:val="00CB0066"/>
    <w:rsid w:val="00CB01D9"/>
    <w:rsid w:val="00CB0223"/>
    <w:rsid w:val="00CB0465"/>
    <w:rsid w:val="00CB0523"/>
    <w:rsid w:val="00CB052E"/>
    <w:rsid w:val="00CB05AB"/>
    <w:rsid w:val="00CB061F"/>
    <w:rsid w:val="00CB0997"/>
    <w:rsid w:val="00CB09BD"/>
    <w:rsid w:val="00CB0A7A"/>
    <w:rsid w:val="00CB0C7E"/>
    <w:rsid w:val="00CB0D6C"/>
    <w:rsid w:val="00CB0DF2"/>
    <w:rsid w:val="00CB1674"/>
    <w:rsid w:val="00CB17B1"/>
    <w:rsid w:val="00CB1810"/>
    <w:rsid w:val="00CB1B15"/>
    <w:rsid w:val="00CB1C82"/>
    <w:rsid w:val="00CB1D07"/>
    <w:rsid w:val="00CB202C"/>
    <w:rsid w:val="00CB2042"/>
    <w:rsid w:val="00CB2C31"/>
    <w:rsid w:val="00CB2C8B"/>
    <w:rsid w:val="00CB2F87"/>
    <w:rsid w:val="00CB3316"/>
    <w:rsid w:val="00CB35CF"/>
    <w:rsid w:val="00CB3687"/>
    <w:rsid w:val="00CB379C"/>
    <w:rsid w:val="00CB3969"/>
    <w:rsid w:val="00CB3A4E"/>
    <w:rsid w:val="00CB3F1F"/>
    <w:rsid w:val="00CB4118"/>
    <w:rsid w:val="00CB4176"/>
    <w:rsid w:val="00CB424F"/>
    <w:rsid w:val="00CB42BC"/>
    <w:rsid w:val="00CB42F4"/>
    <w:rsid w:val="00CB4343"/>
    <w:rsid w:val="00CB4462"/>
    <w:rsid w:val="00CB48B3"/>
    <w:rsid w:val="00CB51AE"/>
    <w:rsid w:val="00CB5529"/>
    <w:rsid w:val="00CB5890"/>
    <w:rsid w:val="00CB5953"/>
    <w:rsid w:val="00CB5C28"/>
    <w:rsid w:val="00CB5E4B"/>
    <w:rsid w:val="00CB617A"/>
    <w:rsid w:val="00CB62C1"/>
    <w:rsid w:val="00CB651B"/>
    <w:rsid w:val="00CB66B9"/>
    <w:rsid w:val="00CB6B29"/>
    <w:rsid w:val="00CB6C5B"/>
    <w:rsid w:val="00CB7016"/>
    <w:rsid w:val="00CB7258"/>
    <w:rsid w:val="00CB72A3"/>
    <w:rsid w:val="00CB754B"/>
    <w:rsid w:val="00CB76FF"/>
    <w:rsid w:val="00CB774F"/>
    <w:rsid w:val="00CB784F"/>
    <w:rsid w:val="00CB7A02"/>
    <w:rsid w:val="00CB7C29"/>
    <w:rsid w:val="00CB7DAD"/>
    <w:rsid w:val="00CC0049"/>
    <w:rsid w:val="00CC0171"/>
    <w:rsid w:val="00CC039C"/>
    <w:rsid w:val="00CC0418"/>
    <w:rsid w:val="00CC042D"/>
    <w:rsid w:val="00CC06FD"/>
    <w:rsid w:val="00CC077D"/>
    <w:rsid w:val="00CC0B3F"/>
    <w:rsid w:val="00CC0B41"/>
    <w:rsid w:val="00CC0EA3"/>
    <w:rsid w:val="00CC106C"/>
    <w:rsid w:val="00CC169D"/>
    <w:rsid w:val="00CC1A24"/>
    <w:rsid w:val="00CC1B85"/>
    <w:rsid w:val="00CC1D4D"/>
    <w:rsid w:val="00CC1FC1"/>
    <w:rsid w:val="00CC2097"/>
    <w:rsid w:val="00CC2161"/>
    <w:rsid w:val="00CC218F"/>
    <w:rsid w:val="00CC22B5"/>
    <w:rsid w:val="00CC2544"/>
    <w:rsid w:val="00CC26C4"/>
    <w:rsid w:val="00CC2726"/>
    <w:rsid w:val="00CC2741"/>
    <w:rsid w:val="00CC2B62"/>
    <w:rsid w:val="00CC2C2C"/>
    <w:rsid w:val="00CC2C96"/>
    <w:rsid w:val="00CC31CB"/>
    <w:rsid w:val="00CC32E1"/>
    <w:rsid w:val="00CC333E"/>
    <w:rsid w:val="00CC33FB"/>
    <w:rsid w:val="00CC3586"/>
    <w:rsid w:val="00CC35C9"/>
    <w:rsid w:val="00CC3797"/>
    <w:rsid w:val="00CC37CF"/>
    <w:rsid w:val="00CC3BEC"/>
    <w:rsid w:val="00CC3F92"/>
    <w:rsid w:val="00CC3FAD"/>
    <w:rsid w:val="00CC41B0"/>
    <w:rsid w:val="00CC4215"/>
    <w:rsid w:val="00CC4304"/>
    <w:rsid w:val="00CC4384"/>
    <w:rsid w:val="00CC4562"/>
    <w:rsid w:val="00CC460A"/>
    <w:rsid w:val="00CC4660"/>
    <w:rsid w:val="00CC4981"/>
    <w:rsid w:val="00CC5274"/>
    <w:rsid w:val="00CC5461"/>
    <w:rsid w:val="00CC5658"/>
    <w:rsid w:val="00CC588E"/>
    <w:rsid w:val="00CC60E0"/>
    <w:rsid w:val="00CC646D"/>
    <w:rsid w:val="00CC6A97"/>
    <w:rsid w:val="00CC6BFE"/>
    <w:rsid w:val="00CC6C9D"/>
    <w:rsid w:val="00CC6F2A"/>
    <w:rsid w:val="00CC704B"/>
    <w:rsid w:val="00CC724A"/>
    <w:rsid w:val="00CC7449"/>
    <w:rsid w:val="00CC76BC"/>
    <w:rsid w:val="00CC77A1"/>
    <w:rsid w:val="00CC78E5"/>
    <w:rsid w:val="00CC79B3"/>
    <w:rsid w:val="00CD0233"/>
    <w:rsid w:val="00CD065B"/>
    <w:rsid w:val="00CD0664"/>
    <w:rsid w:val="00CD0851"/>
    <w:rsid w:val="00CD085A"/>
    <w:rsid w:val="00CD0917"/>
    <w:rsid w:val="00CD0999"/>
    <w:rsid w:val="00CD0AB6"/>
    <w:rsid w:val="00CD0BD8"/>
    <w:rsid w:val="00CD0BFF"/>
    <w:rsid w:val="00CD0EAE"/>
    <w:rsid w:val="00CD1011"/>
    <w:rsid w:val="00CD1266"/>
    <w:rsid w:val="00CD1337"/>
    <w:rsid w:val="00CD13CD"/>
    <w:rsid w:val="00CD179B"/>
    <w:rsid w:val="00CD1E3A"/>
    <w:rsid w:val="00CD2494"/>
    <w:rsid w:val="00CD26C8"/>
    <w:rsid w:val="00CD293A"/>
    <w:rsid w:val="00CD2E25"/>
    <w:rsid w:val="00CD303B"/>
    <w:rsid w:val="00CD323F"/>
    <w:rsid w:val="00CD33C9"/>
    <w:rsid w:val="00CD3A42"/>
    <w:rsid w:val="00CD3D37"/>
    <w:rsid w:val="00CD40F9"/>
    <w:rsid w:val="00CD416C"/>
    <w:rsid w:val="00CD4428"/>
    <w:rsid w:val="00CD4492"/>
    <w:rsid w:val="00CD44B2"/>
    <w:rsid w:val="00CD451B"/>
    <w:rsid w:val="00CD466C"/>
    <w:rsid w:val="00CD48E1"/>
    <w:rsid w:val="00CD4CFD"/>
    <w:rsid w:val="00CD4D80"/>
    <w:rsid w:val="00CD5015"/>
    <w:rsid w:val="00CD5283"/>
    <w:rsid w:val="00CD5872"/>
    <w:rsid w:val="00CD5AB7"/>
    <w:rsid w:val="00CD5D6B"/>
    <w:rsid w:val="00CD5DFB"/>
    <w:rsid w:val="00CD5E95"/>
    <w:rsid w:val="00CD6276"/>
    <w:rsid w:val="00CD62D6"/>
    <w:rsid w:val="00CD6322"/>
    <w:rsid w:val="00CD6522"/>
    <w:rsid w:val="00CD6782"/>
    <w:rsid w:val="00CD67F2"/>
    <w:rsid w:val="00CD6D14"/>
    <w:rsid w:val="00CD6D7F"/>
    <w:rsid w:val="00CD7056"/>
    <w:rsid w:val="00CD7076"/>
    <w:rsid w:val="00CD70E5"/>
    <w:rsid w:val="00CD71DA"/>
    <w:rsid w:val="00CD7461"/>
    <w:rsid w:val="00CD7630"/>
    <w:rsid w:val="00CD7969"/>
    <w:rsid w:val="00CD7C70"/>
    <w:rsid w:val="00CD7D1A"/>
    <w:rsid w:val="00CD7E70"/>
    <w:rsid w:val="00CE0185"/>
    <w:rsid w:val="00CE05F2"/>
    <w:rsid w:val="00CE0643"/>
    <w:rsid w:val="00CE081A"/>
    <w:rsid w:val="00CE08D0"/>
    <w:rsid w:val="00CE08EB"/>
    <w:rsid w:val="00CE0BE5"/>
    <w:rsid w:val="00CE0DAB"/>
    <w:rsid w:val="00CE10EE"/>
    <w:rsid w:val="00CE11D6"/>
    <w:rsid w:val="00CE12A7"/>
    <w:rsid w:val="00CE17E8"/>
    <w:rsid w:val="00CE1861"/>
    <w:rsid w:val="00CE18CB"/>
    <w:rsid w:val="00CE19DA"/>
    <w:rsid w:val="00CE1ABB"/>
    <w:rsid w:val="00CE1BDD"/>
    <w:rsid w:val="00CE1BF9"/>
    <w:rsid w:val="00CE1C65"/>
    <w:rsid w:val="00CE1D99"/>
    <w:rsid w:val="00CE1DCF"/>
    <w:rsid w:val="00CE20C9"/>
    <w:rsid w:val="00CE20E0"/>
    <w:rsid w:val="00CE21FA"/>
    <w:rsid w:val="00CE2279"/>
    <w:rsid w:val="00CE25AF"/>
    <w:rsid w:val="00CE261C"/>
    <w:rsid w:val="00CE2CC6"/>
    <w:rsid w:val="00CE31E6"/>
    <w:rsid w:val="00CE32A7"/>
    <w:rsid w:val="00CE33AF"/>
    <w:rsid w:val="00CE3614"/>
    <w:rsid w:val="00CE362A"/>
    <w:rsid w:val="00CE3643"/>
    <w:rsid w:val="00CE3C68"/>
    <w:rsid w:val="00CE418B"/>
    <w:rsid w:val="00CE4248"/>
    <w:rsid w:val="00CE44DE"/>
    <w:rsid w:val="00CE4618"/>
    <w:rsid w:val="00CE463B"/>
    <w:rsid w:val="00CE46F3"/>
    <w:rsid w:val="00CE4759"/>
    <w:rsid w:val="00CE4811"/>
    <w:rsid w:val="00CE4A51"/>
    <w:rsid w:val="00CE4E93"/>
    <w:rsid w:val="00CE51AB"/>
    <w:rsid w:val="00CE5240"/>
    <w:rsid w:val="00CE55D8"/>
    <w:rsid w:val="00CE5614"/>
    <w:rsid w:val="00CE5B50"/>
    <w:rsid w:val="00CE6191"/>
    <w:rsid w:val="00CE62D2"/>
    <w:rsid w:val="00CE651E"/>
    <w:rsid w:val="00CE6589"/>
    <w:rsid w:val="00CE65FF"/>
    <w:rsid w:val="00CE6655"/>
    <w:rsid w:val="00CE6656"/>
    <w:rsid w:val="00CE698C"/>
    <w:rsid w:val="00CE6F44"/>
    <w:rsid w:val="00CE6F46"/>
    <w:rsid w:val="00CE6F9B"/>
    <w:rsid w:val="00CE7757"/>
    <w:rsid w:val="00CE78BC"/>
    <w:rsid w:val="00CE79E8"/>
    <w:rsid w:val="00CE7A10"/>
    <w:rsid w:val="00CE7CC2"/>
    <w:rsid w:val="00CE7E98"/>
    <w:rsid w:val="00CE7F44"/>
    <w:rsid w:val="00CF05BA"/>
    <w:rsid w:val="00CF0637"/>
    <w:rsid w:val="00CF078C"/>
    <w:rsid w:val="00CF0E0C"/>
    <w:rsid w:val="00CF0E5E"/>
    <w:rsid w:val="00CF1147"/>
    <w:rsid w:val="00CF1353"/>
    <w:rsid w:val="00CF1396"/>
    <w:rsid w:val="00CF1727"/>
    <w:rsid w:val="00CF191F"/>
    <w:rsid w:val="00CF197A"/>
    <w:rsid w:val="00CF19F1"/>
    <w:rsid w:val="00CF19FB"/>
    <w:rsid w:val="00CF1B2F"/>
    <w:rsid w:val="00CF1B72"/>
    <w:rsid w:val="00CF1B7F"/>
    <w:rsid w:val="00CF1EB1"/>
    <w:rsid w:val="00CF20B9"/>
    <w:rsid w:val="00CF2278"/>
    <w:rsid w:val="00CF25C1"/>
    <w:rsid w:val="00CF2724"/>
    <w:rsid w:val="00CF273F"/>
    <w:rsid w:val="00CF2FA1"/>
    <w:rsid w:val="00CF3573"/>
    <w:rsid w:val="00CF360A"/>
    <w:rsid w:val="00CF38B8"/>
    <w:rsid w:val="00CF38BC"/>
    <w:rsid w:val="00CF38C7"/>
    <w:rsid w:val="00CF3AC0"/>
    <w:rsid w:val="00CF3DA4"/>
    <w:rsid w:val="00CF4080"/>
    <w:rsid w:val="00CF40B3"/>
    <w:rsid w:val="00CF46CA"/>
    <w:rsid w:val="00CF49D9"/>
    <w:rsid w:val="00CF4A86"/>
    <w:rsid w:val="00CF4CBB"/>
    <w:rsid w:val="00CF50BD"/>
    <w:rsid w:val="00CF529C"/>
    <w:rsid w:val="00CF53A6"/>
    <w:rsid w:val="00CF5404"/>
    <w:rsid w:val="00CF550D"/>
    <w:rsid w:val="00CF57C8"/>
    <w:rsid w:val="00CF5B10"/>
    <w:rsid w:val="00CF5B35"/>
    <w:rsid w:val="00CF5B93"/>
    <w:rsid w:val="00CF5E9E"/>
    <w:rsid w:val="00CF5FE3"/>
    <w:rsid w:val="00CF5FFB"/>
    <w:rsid w:val="00CF63C6"/>
    <w:rsid w:val="00CF6567"/>
    <w:rsid w:val="00CF65E4"/>
    <w:rsid w:val="00CF6618"/>
    <w:rsid w:val="00CF66BA"/>
    <w:rsid w:val="00CF67EC"/>
    <w:rsid w:val="00CF6940"/>
    <w:rsid w:val="00CF6B64"/>
    <w:rsid w:val="00CF6F17"/>
    <w:rsid w:val="00CF71BF"/>
    <w:rsid w:val="00CF74D9"/>
    <w:rsid w:val="00CF767A"/>
    <w:rsid w:val="00CF784C"/>
    <w:rsid w:val="00CF7AC3"/>
    <w:rsid w:val="00CF7F1F"/>
    <w:rsid w:val="00D000ED"/>
    <w:rsid w:val="00D000FB"/>
    <w:rsid w:val="00D004AF"/>
    <w:rsid w:val="00D007C1"/>
    <w:rsid w:val="00D00A70"/>
    <w:rsid w:val="00D00D51"/>
    <w:rsid w:val="00D01448"/>
    <w:rsid w:val="00D0186B"/>
    <w:rsid w:val="00D01974"/>
    <w:rsid w:val="00D01DFB"/>
    <w:rsid w:val="00D01EE8"/>
    <w:rsid w:val="00D0220C"/>
    <w:rsid w:val="00D02681"/>
    <w:rsid w:val="00D02D9A"/>
    <w:rsid w:val="00D02EF4"/>
    <w:rsid w:val="00D0327D"/>
    <w:rsid w:val="00D0391E"/>
    <w:rsid w:val="00D03D7B"/>
    <w:rsid w:val="00D03EB0"/>
    <w:rsid w:val="00D0410F"/>
    <w:rsid w:val="00D041A5"/>
    <w:rsid w:val="00D041BA"/>
    <w:rsid w:val="00D0440A"/>
    <w:rsid w:val="00D04926"/>
    <w:rsid w:val="00D04DA2"/>
    <w:rsid w:val="00D04F6D"/>
    <w:rsid w:val="00D0502E"/>
    <w:rsid w:val="00D0552E"/>
    <w:rsid w:val="00D05861"/>
    <w:rsid w:val="00D05892"/>
    <w:rsid w:val="00D059F7"/>
    <w:rsid w:val="00D05A8D"/>
    <w:rsid w:val="00D05ABF"/>
    <w:rsid w:val="00D05B62"/>
    <w:rsid w:val="00D05CBD"/>
    <w:rsid w:val="00D05D33"/>
    <w:rsid w:val="00D05D70"/>
    <w:rsid w:val="00D0621B"/>
    <w:rsid w:val="00D0623E"/>
    <w:rsid w:val="00D06585"/>
    <w:rsid w:val="00D065BB"/>
    <w:rsid w:val="00D066CF"/>
    <w:rsid w:val="00D06949"/>
    <w:rsid w:val="00D06992"/>
    <w:rsid w:val="00D06A7E"/>
    <w:rsid w:val="00D07319"/>
    <w:rsid w:val="00D0737C"/>
    <w:rsid w:val="00D073DC"/>
    <w:rsid w:val="00D07595"/>
    <w:rsid w:val="00D07C30"/>
    <w:rsid w:val="00D07DEE"/>
    <w:rsid w:val="00D07FF2"/>
    <w:rsid w:val="00D1006B"/>
    <w:rsid w:val="00D100A4"/>
    <w:rsid w:val="00D103AE"/>
    <w:rsid w:val="00D106B2"/>
    <w:rsid w:val="00D107F0"/>
    <w:rsid w:val="00D10B16"/>
    <w:rsid w:val="00D10B3B"/>
    <w:rsid w:val="00D10CBE"/>
    <w:rsid w:val="00D11136"/>
    <w:rsid w:val="00D1137A"/>
    <w:rsid w:val="00D114FE"/>
    <w:rsid w:val="00D1155F"/>
    <w:rsid w:val="00D116B6"/>
    <w:rsid w:val="00D118DD"/>
    <w:rsid w:val="00D118E0"/>
    <w:rsid w:val="00D119D7"/>
    <w:rsid w:val="00D11C62"/>
    <w:rsid w:val="00D11C98"/>
    <w:rsid w:val="00D11D8A"/>
    <w:rsid w:val="00D11DBC"/>
    <w:rsid w:val="00D12062"/>
    <w:rsid w:val="00D120E2"/>
    <w:rsid w:val="00D1212B"/>
    <w:rsid w:val="00D12132"/>
    <w:rsid w:val="00D12447"/>
    <w:rsid w:val="00D12753"/>
    <w:rsid w:val="00D12787"/>
    <w:rsid w:val="00D12977"/>
    <w:rsid w:val="00D129E4"/>
    <w:rsid w:val="00D12D8C"/>
    <w:rsid w:val="00D12E42"/>
    <w:rsid w:val="00D12EAC"/>
    <w:rsid w:val="00D13363"/>
    <w:rsid w:val="00D1364E"/>
    <w:rsid w:val="00D136EA"/>
    <w:rsid w:val="00D13A34"/>
    <w:rsid w:val="00D13A79"/>
    <w:rsid w:val="00D13DF1"/>
    <w:rsid w:val="00D13E39"/>
    <w:rsid w:val="00D14065"/>
    <w:rsid w:val="00D14108"/>
    <w:rsid w:val="00D1431A"/>
    <w:rsid w:val="00D1439B"/>
    <w:rsid w:val="00D149FF"/>
    <w:rsid w:val="00D14D11"/>
    <w:rsid w:val="00D14DEE"/>
    <w:rsid w:val="00D14FBC"/>
    <w:rsid w:val="00D15049"/>
    <w:rsid w:val="00D15051"/>
    <w:rsid w:val="00D151E7"/>
    <w:rsid w:val="00D15386"/>
    <w:rsid w:val="00D156D6"/>
    <w:rsid w:val="00D15797"/>
    <w:rsid w:val="00D15824"/>
    <w:rsid w:val="00D159A6"/>
    <w:rsid w:val="00D159E3"/>
    <w:rsid w:val="00D15D1A"/>
    <w:rsid w:val="00D15D1E"/>
    <w:rsid w:val="00D15DE2"/>
    <w:rsid w:val="00D160F0"/>
    <w:rsid w:val="00D16256"/>
    <w:rsid w:val="00D1658D"/>
    <w:rsid w:val="00D16B16"/>
    <w:rsid w:val="00D16B1F"/>
    <w:rsid w:val="00D16E58"/>
    <w:rsid w:val="00D16EAC"/>
    <w:rsid w:val="00D16F4A"/>
    <w:rsid w:val="00D1727F"/>
    <w:rsid w:val="00D1764D"/>
    <w:rsid w:val="00D17758"/>
    <w:rsid w:val="00D17B4E"/>
    <w:rsid w:val="00D20076"/>
    <w:rsid w:val="00D20100"/>
    <w:rsid w:val="00D2014F"/>
    <w:rsid w:val="00D20447"/>
    <w:rsid w:val="00D208CE"/>
    <w:rsid w:val="00D209F9"/>
    <w:rsid w:val="00D20B1C"/>
    <w:rsid w:val="00D20CBB"/>
    <w:rsid w:val="00D2132E"/>
    <w:rsid w:val="00D21513"/>
    <w:rsid w:val="00D2154F"/>
    <w:rsid w:val="00D215E9"/>
    <w:rsid w:val="00D21664"/>
    <w:rsid w:val="00D21753"/>
    <w:rsid w:val="00D218FE"/>
    <w:rsid w:val="00D2192E"/>
    <w:rsid w:val="00D21A81"/>
    <w:rsid w:val="00D21C9E"/>
    <w:rsid w:val="00D2209F"/>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7D9"/>
    <w:rsid w:val="00D23EA2"/>
    <w:rsid w:val="00D248B3"/>
    <w:rsid w:val="00D24A52"/>
    <w:rsid w:val="00D24A99"/>
    <w:rsid w:val="00D24CCC"/>
    <w:rsid w:val="00D24CD8"/>
    <w:rsid w:val="00D24D6A"/>
    <w:rsid w:val="00D24E72"/>
    <w:rsid w:val="00D25004"/>
    <w:rsid w:val="00D25047"/>
    <w:rsid w:val="00D251AF"/>
    <w:rsid w:val="00D251F8"/>
    <w:rsid w:val="00D25244"/>
    <w:rsid w:val="00D2552B"/>
    <w:rsid w:val="00D25DDB"/>
    <w:rsid w:val="00D26642"/>
    <w:rsid w:val="00D266B6"/>
    <w:rsid w:val="00D266DC"/>
    <w:rsid w:val="00D269A7"/>
    <w:rsid w:val="00D26A0F"/>
    <w:rsid w:val="00D26E04"/>
    <w:rsid w:val="00D26EF4"/>
    <w:rsid w:val="00D27071"/>
    <w:rsid w:val="00D271CE"/>
    <w:rsid w:val="00D272C4"/>
    <w:rsid w:val="00D27414"/>
    <w:rsid w:val="00D275DA"/>
    <w:rsid w:val="00D27D55"/>
    <w:rsid w:val="00D27DD0"/>
    <w:rsid w:val="00D27E9D"/>
    <w:rsid w:val="00D301E8"/>
    <w:rsid w:val="00D3061C"/>
    <w:rsid w:val="00D3068F"/>
    <w:rsid w:val="00D30816"/>
    <w:rsid w:val="00D30839"/>
    <w:rsid w:val="00D30CE2"/>
    <w:rsid w:val="00D31138"/>
    <w:rsid w:val="00D31558"/>
    <w:rsid w:val="00D31574"/>
    <w:rsid w:val="00D315A6"/>
    <w:rsid w:val="00D31888"/>
    <w:rsid w:val="00D31ADB"/>
    <w:rsid w:val="00D31F84"/>
    <w:rsid w:val="00D3259E"/>
    <w:rsid w:val="00D3280E"/>
    <w:rsid w:val="00D32B6A"/>
    <w:rsid w:val="00D32C63"/>
    <w:rsid w:val="00D32FF5"/>
    <w:rsid w:val="00D330F8"/>
    <w:rsid w:val="00D333C9"/>
    <w:rsid w:val="00D336E3"/>
    <w:rsid w:val="00D33A10"/>
    <w:rsid w:val="00D33B4A"/>
    <w:rsid w:val="00D33BBA"/>
    <w:rsid w:val="00D3406A"/>
    <w:rsid w:val="00D340DE"/>
    <w:rsid w:val="00D342CF"/>
    <w:rsid w:val="00D3460D"/>
    <w:rsid w:val="00D34643"/>
    <w:rsid w:val="00D3481C"/>
    <w:rsid w:val="00D34935"/>
    <w:rsid w:val="00D34B00"/>
    <w:rsid w:val="00D34EFC"/>
    <w:rsid w:val="00D34F94"/>
    <w:rsid w:val="00D352CC"/>
    <w:rsid w:val="00D35871"/>
    <w:rsid w:val="00D35A10"/>
    <w:rsid w:val="00D35BFF"/>
    <w:rsid w:val="00D35C7D"/>
    <w:rsid w:val="00D35CD2"/>
    <w:rsid w:val="00D35DC5"/>
    <w:rsid w:val="00D35E3A"/>
    <w:rsid w:val="00D35F5C"/>
    <w:rsid w:val="00D3600A"/>
    <w:rsid w:val="00D3608A"/>
    <w:rsid w:val="00D3637A"/>
    <w:rsid w:val="00D363D3"/>
    <w:rsid w:val="00D365B8"/>
    <w:rsid w:val="00D36835"/>
    <w:rsid w:val="00D3688B"/>
    <w:rsid w:val="00D36975"/>
    <w:rsid w:val="00D36A31"/>
    <w:rsid w:val="00D3705E"/>
    <w:rsid w:val="00D372A4"/>
    <w:rsid w:val="00D373A2"/>
    <w:rsid w:val="00D376C7"/>
    <w:rsid w:val="00D378C6"/>
    <w:rsid w:val="00D37971"/>
    <w:rsid w:val="00D37D1C"/>
    <w:rsid w:val="00D37FA2"/>
    <w:rsid w:val="00D401BD"/>
    <w:rsid w:val="00D4026D"/>
    <w:rsid w:val="00D40368"/>
    <w:rsid w:val="00D40425"/>
    <w:rsid w:val="00D406EA"/>
    <w:rsid w:val="00D40773"/>
    <w:rsid w:val="00D408EB"/>
    <w:rsid w:val="00D40B2B"/>
    <w:rsid w:val="00D40C61"/>
    <w:rsid w:val="00D40C9C"/>
    <w:rsid w:val="00D40CA8"/>
    <w:rsid w:val="00D40F60"/>
    <w:rsid w:val="00D415E4"/>
    <w:rsid w:val="00D415F6"/>
    <w:rsid w:val="00D41A9D"/>
    <w:rsid w:val="00D41EA2"/>
    <w:rsid w:val="00D420C1"/>
    <w:rsid w:val="00D4264D"/>
    <w:rsid w:val="00D4289A"/>
    <w:rsid w:val="00D429C1"/>
    <w:rsid w:val="00D42A16"/>
    <w:rsid w:val="00D42C5C"/>
    <w:rsid w:val="00D42F6F"/>
    <w:rsid w:val="00D43549"/>
    <w:rsid w:val="00D435DE"/>
    <w:rsid w:val="00D436E0"/>
    <w:rsid w:val="00D43745"/>
    <w:rsid w:val="00D43B77"/>
    <w:rsid w:val="00D43ECE"/>
    <w:rsid w:val="00D4419D"/>
    <w:rsid w:val="00D442C1"/>
    <w:rsid w:val="00D444E8"/>
    <w:rsid w:val="00D4463B"/>
    <w:rsid w:val="00D447C2"/>
    <w:rsid w:val="00D448DE"/>
    <w:rsid w:val="00D44F74"/>
    <w:rsid w:val="00D44F77"/>
    <w:rsid w:val="00D454AC"/>
    <w:rsid w:val="00D45591"/>
    <w:rsid w:val="00D458F9"/>
    <w:rsid w:val="00D45D5E"/>
    <w:rsid w:val="00D46000"/>
    <w:rsid w:val="00D4640F"/>
    <w:rsid w:val="00D46983"/>
    <w:rsid w:val="00D46BC7"/>
    <w:rsid w:val="00D471A7"/>
    <w:rsid w:val="00D476EF"/>
    <w:rsid w:val="00D479ED"/>
    <w:rsid w:val="00D479F8"/>
    <w:rsid w:val="00D47AF5"/>
    <w:rsid w:val="00D47C59"/>
    <w:rsid w:val="00D47ED3"/>
    <w:rsid w:val="00D50050"/>
    <w:rsid w:val="00D500B9"/>
    <w:rsid w:val="00D50677"/>
    <w:rsid w:val="00D50757"/>
    <w:rsid w:val="00D508A4"/>
    <w:rsid w:val="00D50987"/>
    <w:rsid w:val="00D50AF2"/>
    <w:rsid w:val="00D50B10"/>
    <w:rsid w:val="00D50B90"/>
    <w:rsid w:val="00D50DA9"/>
    <w:rsid w:val="00D5131A"/>
    <w:rsid w:val="00D51444"/>
    <w:rsid w:val="00D514E9"/>
    <w:rsid w:val="00D5158E"/>
    <w:rsid w:val="00D51813"/>
    <w:rsid w:val="00D51EB5"/>
    <w:rsid w:val="00D51F2B"/>
    <w:rsid w:val="00D51F8B"/>
    <w:rsid w:val="00D5210F"/>
    <w:rsid w:val="00D52423"/>
    <w:rsid w:val="00D528EF"/>
    <w:rsid w:val="00D529B6"/>
    <w:rsid w:val="00D52AB5"/>
    <w:rsid w:val="00D52ABD"/>
    <w:rsid w:val="00D52CAC"/>
    <w:rsid w:val="00D52FE1"/>
    <w:rsid w:val="00D531DC"/>
    <w:rsid w:val="00D53281"/>
    <w:rsid w:val="00D5331B"/>
    <w:rsid w:val="00D53490"/>
    <w:rsid w:val="00D5365D"/>
    <w:rsid w:val="00D53733"/>
    <w:rsid w:val="00D538F2"/>
    <w:rsid w:val="00D53AC7"/>
    <w:rsid w:val="00D53CBF"/>
    <w:rsid w:val="00D53FAE"/>
    <w:rsid w:val="00D54038"/>
    <w:rsid w:val="00D54224"/>
    <w:rsid w:val="00D5425D"/>
    <w:rsid w:val="00D54360"/>
    <w:rsid w:val="00D543BE"/>
    <w:rsid w:val="00D543D5"/>
    <w:rsid w:val="00D543EC"/>
    <w:rsid w:val="00D54B99"/>
    <w:rsid w:val="00D54DCC"/>
    <w:rsid w:val="00D54ECE"/>
    <w:rsid w:val="00D554E7"/>
    <w:rsid w:val="00D55549"/>
    <w:rsid w:val="00D55781"/>
    <w:rsid w:val="00D55CB9"/>
    <w:rsid w:val="00D56174"/>
    <w:rsid w:val="00D561D8"/>
    <w:rsid w:val="00D56483"/>
    <w:rsid w:val="00D56625"/>
    <w:rsid w:val="00D567B0"/>
    <w:rsid w:val="00D5680A"/>
    <w:rsid w:val="00D56E06"/>
    <w:rsid w:val="00D57237"/>
    <w:rsid w:val="00D57517"/>
    <w:rsid w:val="00D57601"/>
    <w:rsid w:val="00D57B1E"/>
    <w:rsid w:val="00D57B76"/>
    <w:rsid w:val="00D57BA0"/>
    <w:rsid w:val="00D57DAB"/>
    <w:rsid w:val="00D6036A"/>
    <w:rsid w:val="00D606A5"/>
    <w:rsid w:val="00D6070C"/>
    <w:rsid w:val="00D60C0B"/>
    <w:rsid w:val="00D60C45"/>
    <w:rsid w:val="00D60D15"/>
    <w:rsid w:val="00D60F2D"/>
    <w:rsid w:val="00D61059"/>
    <w:rsid w:val="00D6114A"/>
    <w:rsid w:val="00D612D7"/>
    <w:rsid w:val="00D61AB1"/>
    <w:rsid w:val="00D61AE5"/>
    <w:rsid w:val="00D61BA3"/>
    <w:rsid w:val="00D61DA8"/>
    <w:rsid w:val="00D622A7"/>
    <w:rsid w:val="00D62369"/>
    <w:rsid w:val="00D62D01"/>
    <w:rsid w:val="00D62DEA"/>
    <w:rsid w:val="00D62FDB"/>
    <w:rsid w:val="00D630C9"/>
    <w:rsid w:val="00D63394"/>
    <w:rsid w:val="00D635D7"/>
    <w:rsid w:val="00D63840"/>
    <w:rsid w:val="00D6396B"/>
    <w:rsid w:val="00D63ABC"/>
    <w:rsid w:val="00D63D0F"/>
    <w:rsid w:val="00D641EF"/>
    <w:rsid w:val="00D64DAA"/>
    <w:rsid w:val="00D64F3C"/>
    <w:rsid w:val="00D64F6D"/>
    <w:rsid w:val="00D65030"/>
    <w:rsid w:val="00D6505B"/>
    <w:rsid w:val="00D650B5"/>
    <w:rsid w:val="00D650ED"/>
    <w:rsid w:val="00D65120"/>
    <w:rsid w:val="00D65200"/>
    <w:rsid w:val="00D652A6"/>
    <w:rsid w:val="00D65302"/>
    <w:rsid w:val="00D653E6"/>
    <w:rsid w:val="00D6545E"/>
    <w:rsid w:val="00D65B18"/>
    <w:rsid w:val="00D65F81"/>
    <w:rsid w:val="00D66928"/>
    <w:rsid w:val="00D66CEF"/>
    <w:rsid w:val="00D67028"/>
    <w:rsid w:val="00D67228"/>
    <w:rsid w:val="00D67440"/>
    <w:rsid w:val="00D674BB"/>
    <w:rsid w:val="00D6773D"/>
    <w:rsid w:val="00D677E7"/>
    <w:rsid w:val="00D67A95"/>
    <w:rsid w:val="00D67C2C"/>
    <w:rsid w:val="00D67C45"/>
    <w:rsid w:val="00D67CA3"/>
    <w:rsid w:val="00D70745"/>
    <w:rsid w:val="00D70AE0"/>
    <w:rsid w:val="00D70BC0"/>
    <w:rsid w:val="00D70BE8"/>
    <w:rsid w:val="00D70F64"/>
    <w:rsid w:val="00D70FE4"/>
    <w:rsid w:val="00D71006"/>
    <w:rsid w:val="00D715AB"/>
    <w:rsid w:val="00D717A0"/>
    <w:rsid w:val="00D71A86"/>
    <w:rsid w:val="00D71AF3"/>
    <w:rsid w:val="00D71E88"/>
    <w:rsid w:val="00D71F03"/>
    <w:rsid w:val="00D71FD3"/>
    <w:rsid w:val="00D723E7"/>
    <w:rsid w:val="00D725A3"/>
    <w:rsid w:val="00D725E2"/>
    <w:rsid w:val="00D7278B"/>
    <w:rsid w:val="00D72B02"/>
    <w:rsid w:val="00D72CF2"/>
    <w:rsid w:val="00D72E82"/>
    <w:rsid w:val="00D72FEE"/>
    <w:rsid w:val="00D730C2"/>
    <w:rsid w:val="00D73272"/>
    <w:rsid w:val="00D73681"/>
    <w:rsid w:val="00D73907"/>
    <w:rsid w:val="00D73A58"/>
    <w:rsid w:val="00D7410E"/>
    <w:rsid w:val="00D74AC3"/>
    <w:rsid w:val="00D74DE1"/>
    <w:rsid w:val="00D74E2F"/>
    <w:rsid w:val="00D74F3C"/>
    <w:rsid w:val="00D75029"/>
    <w:rsid w:val="00D75067"/>
    <w:rsid w:val="00D750E3"/>
    <w:rsid w:val="00D754B6"/>
    <w:rsid w:val="00D757BA"/>
    <w:rsid w:val="00D759C0"/>
    <w:rsid w:val="00D75B07"/>
    <w:rsid w:val="00D75C02"/>
    <w:rsid w:val="00D75E90"/>
    <w:rsid w:val="00D75EF8"/>
    <w:rsid w:val="00D7613E"/>
    <w:rsid w:val="00D76AF1"/>
    <w:rsid w:val="00D76F6C"/>
    <w:rsid w:val="00D77017"/>
    <w:rsid w:val="00D772AB"/>
    <w:rsid w:val="00D772E5"/>
    <w:rsid w:val="00D7759C"/>
    <w:rsid w:val="00D77773"/>
    <w:rsid w:val="00D77A01"/>
    <w:rsid w:val="00D77A48"/>
    <w:rsid w:val="00D80010"/>
    <w:rsid w:val="00D80085"/>
    <w:rsid w:val="00D801E4"/>
    <w:rsid w:val="00D801F1"/>
    <w:rsid w:val="00D801FD"/>
    <w:rsid w:val="00D80338"/>
    <w:rsid w:val="00D8066D"/>
    <w:rsid w:val="00D808D0"/>
    <w:rsid w:val="00D809B2"/>
    <w:rsid w:val="00D80A02"/>
    <w:rsid w:val="00D80B22"/>
    <w:rsid w:val="00D810AD"/>
    <w:rsid w:val="00D814EE"/>
    <w:rsid w:val="00D8150E"/>
    <w:rsid w:val="00D8199F"/>
    <w:rsid w:val="00D81ACE"/>
    <w:rsid w:val="00D81C69"/>
    <w:rsid w:val="00D81FBA"/>
    <w:rsid w:val="00D81FF7"/>
    <w:rsid w:val="00D82674"/>
    <w:rsid w:val="00D82817"/>
    <w:rsid w:val="00D8293D"/>
    <w:rsid w:val="00D82983"/>
    <w:rsid w:val="00D82A45"/>
    <w:rsid w:val="00D82BCA"/>
    <w:rsid w:val="00D82E85"/>
    <w:rsid w:val="00D82F77"/>
    <w:rsid w:val="00D8321A"/>
    <w:rsid w:val="00D83805"/>
    <w:rsid w:val="00D8381B"/>
    <w:rsid w:val="00D83A54"/>
    <w:rsid w:val="00D83D56"/>
    <w:rsid w:val="00D83E46"/>
    <w:rsid w:val="00D83F45"/>
    <w:rsid w:val="00D842B0"/>
    <w:rsid w:val="00D84542"/>
    <w:rsid w:val="00D847FC"/>
    <w:rsid w:val="00D84BEF"/>
    <w:rsid w:val="00D84F95"/>
    <w:rsid w:val="00D85172"/>
    <w:rsid w:val="00D852B1"/>
    <w:rsid w:val="00D85702"/>
    <w:rsid w:val="00D8583D"/>
    <w:rsid w:val="00D85AE7"/>
    <w:rsid w:val="00D85AFB"/>
    <w:rsid w:val="00D85E65"/>
    <w:rsid w:val="00D85E7B"/>
    <w:rsid w:val="00D85FD6"/>
    <w:rsid w:val="00D8604F"/>
    <w:rsid w:val="00D86161"/>
    <w:rsid w:val="00D862DA"/>
    <w:rsid w:val="00D864C1"/>
    <w:rsid w:val="00D86555"/>
    <w:rsid w:val="00D866CF"/>
    <w:rsid w:val="00D8685F"/>
    <w:rsid w:val="00D86A66"/>
    <w:rsid w:val="00D86E66"/>
    <w:rsid w:val="00D870EC"/>
    <w:rsid w:val="00D87245"/>
    <w:rsid w:val="00D875DF"/>
    <w:rsid w:val="00D87EAF"/>
    <w:rsid w:val="00D90381"/>
    <w:rsid w:val="00D905B7"/>
    <w:rsid w:val="00D908B3"/>
    <w:rsid w:val="00D90E63"/>
    <w:rsid w:val="00D911ED"/>
    <w:rsid w:val="00D912C8"/>
    <w:rsid w:val="00D9154B"/>
    <w:rsid w:val="00D91617"/>
    <w:rsid w:val="00D918A5"/>
    <w:rsid w:val="00D91D6F"/>
    <w:rsid w:val="00D91E15"/>
    <w:rsid w:val="00D920B0"/>
    <w:rsid w:val="00D9216E"/>
    <w:rsid w:val="00D927AF"/>
    <w:rsid w:val="00D92C46"/>
    <w:rsid w:val="00D92CB7"/>
    <w:rsid w:val="00D92D12"/>
    <w:rsid w:val="00D92F84"/>
    <w:rsid w:val="00D9316D"/>
    <w:rsid w:val="00D93277"/>
    <w:rsid w:val="00D932DE"/>
    <w:rsid w:val="00D9330E"/>
    <w:rsid w:val="00D93357"/>
    <w:rsid w:val="00D934F8"/>
    <w:rsid w:val="00D93789"/>
    <w:rsid w:val="00D93CB3"/>
    <w:rsid w:val="00D93E3B"/>
    <w:rsid w:val="00D943AD"/>
    <w:rsid w:val="00D943DE"/>
    <w:rsid w:val="00D9446B"/>
    <w:rsid w:val="00D94482"/>
    <w:rsid w:val="00D94508"/>
    <w:rsid w:val="00D94687"/>
    <w:rsid w:val="00D947FD"/>
    <w:rsid w:val="00D94912"/>
    <w:rsid w:val="00D94BE3"/>
    <w:rsid w:val="00D94DD2"/>
    <w:rsid w:val="00D9534A"/>
    <w:rsid w:val="00D955FB"/>
    <w:rsid w:val="00D95765"/>
    <w:rsid w:val="00D959CB"/>
    <w:rsid w:val="00D95BDD"/>
    <w:rsid w:val="00D95D6F"/>
    <w:rsid w:val="00D96139"/>
    <w:rsid w:val="00D96337"/>
    <w:rsid w:val="00D9639F"/>
    <w:rsid w:val="00D965BF"/>
    <w:rsid w:val="00D9683D"/>
    <w:rsid w:val="00D96B9E"/>
    <w:rsid w:val="00D96E22"/>
    <w:rsid w:val="00D96FE6"/>
    <w:rsid w:val="00D970AB"/>
    <w:rsid w:val="00D970E5"/>
    <w:rsid w:val="00D971B6"/>
    <w:rsid w:val="00D9732D"/>
    <w:rsid w:val="00D9740B"/>
    <w:rsid w:val="00D9783F"/>
    <w:rsid w:val="00D97CCD"/>
    <w:rsid w:val="00D97CD4"/>
    <w:rsid w:val="00D97DE1"/>
    <w:rsid w:val="00D97F08"/>
    <w:rsid w:val="00DA005C"/>
    <w:rsid w:val="00DA01D6"/>
    <w:rsid w:val="00DA066C"/>
    <w:rsid w:val="00DA08FE"/>
    <w:rsid w:val="00DA0ACE"/>
    <w:rsid w:val="00DA0B5E"/>
    <w:rsid w:val="00DA0D38"/>
    <w:rsid w:val="00DA1006"/>
    <w:rsid w:val="00DA1288"/>
    <w:rsid w:val="00DA1412"/>
    <w:rsid w:val="00DA1822"/>
    <w:rsid w:val="00DA18A0"/>
    <w:rsid w:val="00DA1AB1"/>
    <w:rsid w:val="00DA1F65"/>
    <w:rsid w:val="00DA233E"/>
    <w:rsid w:val="00DA249D"/>
    <w:rsid w:val="00DA25E0"/>
    <w:rsid w:val="00DA27E0"/>
    <w:rsid w:val="00DA2809"/>
    <w:rsid w:val="00DA2958"/>
    <w:rsid w:val="00DA2A62"/>
    <w:rsid w:val="00DA2B1D"/>
    <w:rsid w:val="00DA2DAB"/>
    <w:rsid w:val="00DA378B"/>
    <w:rsid w:val="00DA37D8"/>
    <w:rsid w:val="00DA39F4"/>
    <w:rsid w:val="00DA39FF"/>
    <w:rsid w:val="00DA3DF7"/>
    <w:rsid w:val="00DA3F81"/>
    <w:rsid w:val="00DA43D4"/>
    <w:rsid w:val="00DA4407"/>
    <w:rsid w:val="00DA44D1"/>
    <w:rsid w:val="00DA4BF7"/>
    <w:rsid w:val="00DA4C67"/>
    <w:rsid w:val="00DA513C"/>
    <w:rsid w:val="00DA51C9"/>
    <w:rsid w:val="00DA5845"/>
    <w:rsid w:val="00DA5A16"/>
    <w:rsid w:val="00DA5B2C"/>
    <w:rsid w:val="00DA6138"/>
    <w:rsid w:val="00DA6194"/>
    <w:rsid w:val="00DA63EE"/>
    <w:rsid w:val="00DA64E5"/>
    <w:rsid w:val="00DA6E9E"/>
    <w:rsid w:val="00DA6FAA"/>
    <w:rsid w:val="00DA7082"/>
    <w:rsid w:val="00DA7548"/>
    <w:rsid w:val="00DA7656"/>
    <w:rsid w:val="00DA773C"/>
    <w:rsid w:val="00DA7792"/>
    <w:rsid w:val="00DA78FB"/>
    <w:rsid w:val="00DA7AB2"/>
    <w:rsid w:val="00DA7B66"/>
    <w:rsid w:val="00DA7CEC"/>
    <w:rsid w:val="00DA7D25"/>
    <w:rsid w:val="00DA7F92"/>
    <w:rsid w:val="00DB012A"/>
    <w:rsid w:val="00DB013D"/>
    <w:rsid w:val="00DB044A"/>
    <w:rsid w:val="00DB0561"/>
    <w:rsid w:val="00DB05F6"/>
    <w:rsid w:val="00DB063B"/>
    <w:rsid w:val="00DB0890"/>
    <w:rsid w:val="00DB11E1"/>
    <w:rsid w:val="00DB13C8"/>
    <w:rsid w:val="00DB1679"/>
    <w:rsid w:val="00DB18BD"/>
    <w:rsid w:val="00DB1B1B"/>
    <w:rsid w:val="00DB1C76"/>
    <w:rsid w:val="00DB1DDD"/>
    <w:rsid w:val="00DB1E33"/>
    <w:rsid w:val="00DB1EAD"/>
    <w:rsid w:val="00DB22D7"/>
    <w:rsid w:val="00DB2648"/>
    <w:rsid w:val="00DB2A09"/>
    <w:rsid w:val="00DB2B58"/>
    <w:rsid w:val="00DB2FC8"/>
    <w:rsid w:val="00DB32F3"/>
    <w:rsid w:val="00DB3412"/>
    <w:rsid w:val="00DB34AC"/>
    <w:rsid w:val="00DB34BD"/>
    <w:rsid w:val="00DB355A"/>
    <w:rsid w:val="00DB3583"/>
    <w:rsid w:val="00DB36B1"/>
    <w:rsid w:val="00DB37F9"/>
    <w:rsid w:val="00DB3AA4"/>
    <w:rsid w:val="00DB3E43"/>
    <w:rsid w:val="00DB432C"/>
    <w:rsid w:val="00DB4654"/>
    <w:rsid w:val="00DB4784"/>
    <w:rsid w:val="00DB4865"/>
    <w:rsid w:val="00DB4E3D"/>
    <w:rsid w:val="00DB4F0B"/>
    <w:rsid w:val="00DB4F67"/>
    <w:rsid w:val="00DB5033"/>
    <w:rsid w:val="00DB514C"/>
    <w:rsid w:val="00DB52CA"/>
    <w:rsid w:val="00DB547F"/>
    <w:rsid w:val="00DB56BB"/>
    <w:rsid w:val="00DB5775"/>
    <w:rsid w:val="00DB622B"/>
    <w:rsid w:val="00DB645F"/>
    <w:rsid w:val="00DB65B7"/>
    <w:rsid w:val="00DB6890"/>
    <w:rsid w:val="00DB6A41"/>
    <w:rsid w:val="00DB6B4D"/>
    <w:rsid w:val="00DB72F6"/>
    <w:rsid w:val="00DB7444"/>
    <w:rsid w:val="00DB7882"/>
    <w:rsid w:val="00DB79BB"/>
    <w:rsid w:val="00DB7A73"/>
    <w:rsid w:val="00DB7A74"/>
    <w:rsid w:val="00DB7B3E"/>
    <w:rsid w:val="00DB7BBB"/>
    <w:rsid w:val="00DB7D02"/>
    <w:rsid w:val="00DB7F28"/>
    <w:rsid w:val="00DC015B"/>
    <w:rsid w:val="00DC037A"/>
    <w:rsid w:val="00DC0438"/>
    <w:rsid w:val="00DC0DA8"/>
    <w:rsid w:val="00DC0FA3"/>
    <w:rsid w:val="00DC102B"/>
    <w:rsid w:val="00DC12D5"/>
    <w:rsid w:val="00DC151F"/>
    <w:rsid w:val="00DC15EB"/>
    <w:rsid w:val="00DC1956"/>
    <w:rsid w:val="00DC1F84"/>
    <w:rsid w:val="00DC20D6"/>
    <w:rsid w:val="00DC21C7"/>
    <w:rsid w:val="00DC255D"/>
    <w:rsid w:val="00DC282C"/>
    <w:rsid w:val="00DC297F"/>
    <w:rsid w:val="00DC2ADA"/>
    <w:rsid w:val="00DC2BC9"/>
    <w:rsid w:val="00DC2C4D"/>
    <w:rsid w:val="00DC2C74"/>
    <w:rsid w:val="00DC2DFA"/>
    <w:rsid w:val="00DC2EF1"/>
    <w:rsid w:val="00DC3169"/>
    <w:rsid w:val="00DC3197"/>
    <w:rsid w:val="00DC3476"/>
    <w:rsid w:val="00DC34A3"/>
    <w:rsid w:val="00DC3542"/>
    <w:rsid w:val="00DC3686"/>
    <w:rsid w:val="00DC3A09"/>
    <w:rsid w:val="00DC421D"/>
    <w:rsid w:val="00DC42C4"/>
    <w:rsid w:val="00DC4425"/>
    <w:rsid w:val="00DC4583"/>
    <w:rsid w:val="00DC47D4"/>
    <w:rsid w:val="00DC4ABA"/>
    <w:rsid w:val="00DC4CD7"/>
    <w:rsid w:val="00DC4D07"/>
    <w:rsid w:val="00DC4DD8"/>
    <w:rsid w:val="00DC4E18"/>
    <w:rsid w:val="00DC4EE3"/>
    <w:rsid w:val="00DC4FA1"/>
    <w:rsid w:val="00DC50BC"/>
    <w:rsid w:val="00DC531E"/>
    <w:rsid w:val="00DC53DA"/>
    <w:rsid w:val="00DC564C"/>
    <w:rsid w:val="00DC577B"/>
    <w:rsid w:val="00DC57C9"/>
    <w:rsid w:val="00DC5AC2"/>
    <w:rsid w:val="00DC6057"/>
    <w:rsid w:val="00DC60AE"/>
    <w:rsid w:val="00DC6319"/>
    <w:rsid w:val="00DC6564"/>
    <w:rsid w:val="00DC677A"/>
    <w:rsid w:val="00DC6850"/>
    <w:rsid w:val="00DC6A59"/>
    <w:rsid w:val="00DC6A7E"/>
    <w:rsid w:val="00DC6AB9"/>
    <w:rsid w:val="00DC6D65"/>
    <w:rsid w:val="00DC728C"/>
    <w:rsid w:val="00DC7680"/>
    <w:rsid w:val="00DC76BB"/>
    <w:rsid w:val="00DC7B31"/>
    <w:rsid w:val="00DD0075"/>
    <w:rsid w:val="00DD0121"/>
    <w:rsid w:val="00DD0399"/>
    <w:rsid w:val="00DD03FC"/>
    <w:rsid w:val="00DD08FD"/>
    <w:rsid w:val="00DD0CD3"/>
    <w:rsid w:val="00DD0DBD"/>
    <w:rsid w:val="00DD0E64"/>
    <w:rsid w:val="00DD0FF8"/>
    <w:rsid w:val="00DD169A"/>
    <w:rsid w:val="00DD1843"/>
    <w:rsid w:val="00DD1D7C"/>
    <w:rsid w:val="00DD22AD"/>
    <w:rsid w:val="00DD24B7"/>
    <w:rsid w:val="00DD2555"/>
    <w:rsid w:val="00DD273A"/>
    <w:rsid w:val="00DD27D4"/>
    <w:rsid w:val="00DD2B5E"/>
    <w:rsid w:val="00DD2CBE"/>
    <w:rsid w:val="00DD2ED1"/>
    <w:rsid w:val="00DD2FE1"/>
    <w:rsid w:val="00DD33C4"/>
    <w:rsid w:val="00DD3462"/>
    <w:rsid w:val="00DD3767"/>
    <w:rsid w:val="00DD3823"/>
    <w:rsid w:val="00DD3CD4"/>
    <w:rsid w:val="00DD3E5A"/>
    <w:rsid w:val="00DD3F2F"/>
    <w:rsid w:val="00DD4290"/>
    <w:rsid w:val="00DD42B3"/>
    <w:rsid w:val="00DD492F"/>
    <w:rsid w:val="00DD50CB"/>
    <w:rsid w:val="00DD538B"/>
    <w:rsid w:val="00DD56E4"/>
    <w:rsid w:val="00DD6297"/>
    <w:rsid w:val="00DD6677"/>
    <w:rsid w:val="00DD6863"/>
    <w:rsid w:val="00DD6A15"/>
    <w:rsid w:val="00DD6B2A"/>
    <w:rsid w:val="00DD6C27"/>
    <w:rsid w:val="00DD6CD0"/>
    <w:rsid w:val="00DD6EBE"/>
    <w:rsid w:val="00DD6F22"/>
    <w:rsid w:val="00DD723E"/>
    <w:rsid w:val="00DD734D"/>
    <w:rsid w:val="00DD7664"/>
    <w:rsid w:val="00DD78D5"/>
    <w:rsid w:val="00DD78E1"/>
    <w:rsid w:val="00DD7CE9"/>
    <w:rsid w:val="00DD7D86"/>
    <w:rsid w:val="00DD7DD1"/>
    <w:rsid w:val="00DE049D"/>
    <w:rsid w:val="00DE04DB"/>
    <w:rsid w:val="00DE057B"/>
    <w:rsid w:val="00DE0826"/>
    <w:rsid w:val="00DE0B32"/>
    <w:rsid w:val="00DE1294"/>
    <w:rsid w:val="00DE15F7"/>
    <w:rsid w:val="00DE1957"/>
    <w:rsid w:val="00DE199A"/>
    <w:rsid w:val="00DE1C01"/>
    <w:rsid w:val="00DE1EA8"/>
    <w:rsid w:val="00DE1F0F"/>
    <w:rsid w:val="00DE1F7D"/>
    <w:rsid w:val="00DE1FB1"/>
    <w:rsid w:val="00DE217E"/>
    <w:rsid w:val="00DE2326"/>
    <w:rsid w:val="00DE2371"/>
    <w:rsid w:val="00DE2D80"/>
    <w:rsid w:val="00DE2F9B"/>
    <w:rsid w:val="00DE3711"/>
    <w:rsid w:val="00DE39A1"/>
    <w:rsid w:val="00DE3AAA"/>
    <w:rsid w:val="00DE3CB3"/>
    <w:rsid w:val="00DE3D8E"/>
    <w:rsid w:val="00DE434E"/>
    <w:rsid w:val="00DE46E6"/>
    <w:rsid w:val="00DE4C31"/>
    <w:rsid w:val="00DE4CF9"/>
    <w:rsid w:val="00DE4D8E"/>
    <w:rsid w:val="00DE51EB"/>
    <w:rsid w:val="00DE531B"/>
    <w:rsid w:val="00DE54AA"/>
    <w:rsid w:val="00DE55B4"/>
    <w:rsid w:val="00DE574E"/>
    <w:rsid w:val="00DE5871"/>
    <w:rsid w:val="00DE5974"/>
    <w:rsid w:val="00DE5BB1"/>
    <w:rsid w:val="00DE5EBD"/>
    <w:rsid w:val="00DE6141"/>
    <w:rsid w:val="00DE6597"/>
    <w:rsid w:val="00DE6863"/>
    <w:rsid w:val="00DE6B23"/>
    <w:rsid w:val="00DE6B66"/>
    <w:rsid w:val="00DE6B75"/>
    <w:rsid w:val="00DE6B91"/>
    <w:rsid w:val="00DE6EB0"/>
    <w:rsid w:val="00DE711A"/>
    <w:rsid w:val="00DE7150"/>
    <w:rsid w:val="00DE7491"/>
    <w:rsid w:val="00DE76CF"/>
    <w:rsid w:val="00DE7907"/>
    <w:rsid w:val="00DE797D"/>
    <w:rsid w:val="00DE7AA5"/>
    <w:rsid w:val="00DE7CEB"/>
    <w:rsid w:val="00DE7FC1"/>
    <w:rsid w:val="00DF005C"/>
    <w:rsid w:val="00DF00A5"/>
    <w:rsid w:val="00DF0163"/>
    <w:rsid w:val="00DF01C8"/>
    <w:rsid w:val="00DF041E"/>
    <w:rsid w:val="00DF04CB"/>
    <w:rsid w:val="00DF0995"/>
    <w:rsid w:val="00DF099D"/>
    <w:rsid w:val="00DF09A3"/>
    <w:rsid w:val="00DF1460"/>
    <w:rsid w:val="00DF1C65"/>
    <w:rsid w:val="00DF1E0F"/>
    <w:rsid w:val="00DF231E"/>
    <w:rsid w:val="00DF258C"/>
    <w:rsid w:val="00DF25D3"/>
    <w:rsid w:val="00DF2828"/>
    <w:rsid w:val="00DF2BAD"/>
    <w:rsid w:val="00DF2CB6"/>
    <w:rsid w:val="00DF2E28"/>
    <w:rsid w:val="00DF2EEF"/>
    <w:rsid w:val="00DF3108"/>
    <w:rsid w:val="00DF3597"/>
    <w:rsid w:val="00DF3676"/>
    <w:rsid w:val="00DF3783"/>
    <w:rsid w:val="00DF39D7"/>
    <w:rsid w:val="00DF3A38"/>
    <w:rsid w:val="00DF3D8E"/>
    <w:rsid w:val="00DF3DE0"/>
    <w:rsid w:val="00DF41B7"/>
    <w:rsid w:val="00DF4589"/>
    <w:rsid w:val="00DF4902"/>
    <w:rsid w:val="00DF49B8"/>
    <w:rsid w:val="00DF4B8D"/>
    <w:rsid w:val="00DF4F20"/>
    <w:rsid w:val="00DF5392"/>
    <w:rsid w:val="00DF5466"/>
    <w:rsid w:val="00DF5947"/>
    <w:rsid w:val="00DF5B78"/>
    <w:rsid w:val="00DF5C80"/>
    <w:rsid w:val="00DF5E03"/>
    <w:rsid w:val="00DF606D"/>
    <w:rsid w:val="00DF6107"/>
    <w:rsid w:val="00DF6214"/>
    <w:rsid w:val="00DF62D9"/>
    <w:rsid w:val="00DF64A0"/>
    <w:rsid w:val="00DF654A"/>
    <w:rsid w:val="00DF670C"/>
    <w:rsid w:val="00DF670F"/>
    <w:rsid w:val="00DF6BEF"/>
    <w:rsid w:val="00DF6E20"/>
    <w:rsid w:val="00DF6E3A"/>
    <w:rsid w:val="00DF70A5"/>
    <w:rsid w:val="00DF7186"/>
    <w:rsid w:val="00DF74A1"/>
    <w:rsid w:val="00DF794B"/>
    <w:rsid w:val="00DF7B3A"/>
    <w:rsid w:val="00DF7BA3"/>
    <w:rsid w:val="00DF7BEF"/>
    <w:rsid w:val="00DF7CF1"/>
    <w:rsid w:val="00DF7DFD"/>
    <w:rsid w:val="00E00037"/>
    <w:rsid w:val="00E0013A"/>
    <w:rsid w:val="00E00284"/>
    <w:rsid w:val="00E0048D"/>
    <w:rsid w:val="00E004F1"/>
    <w:rsid w:val="00E006FC"/>
    <w:rsid w:val="00E0078E"/>
    <w:rsid w:val="00E0094C"/>
    <w:rsid w:val="00E00964"/>
    <w:rsid w:val="00E00D55"/>
    <w:rsid w:val="00E0112C"/>
    <w:rsid w:val="00E011AC"/>
    <w:rsid w:val="00E011F3"/>
    <w:rsid w:val="00E01212"/>
    <w:rsid w:val="00E01265"/>
    <w:rsid w:val="00E01349"/>
    <w:rsid w:val="00E0152E"/>
    <w:rsid w:val="00E01703"/>
    <w:rsid w:val="00E0180B"/>
    <w:rsid w:val="00E01A00"/>
    <w:rsid w:val="00E01DF2"/>
    <w:rsid w:val="00E01E9E"/>
    <w:rsid w:val="00E01F17"/>
    <w:rsid w:val="00E0202B"/>
    <w:rsid w:val="00E02320"/>
    <w:rsid w:val="00E023A6"/>
    <w:rsid w:val="00E0266A"/>
    <w:rsid w:val="00E02AEC"/>
    <w:rsid w:val="00E02B53"/>
    <w:rsid w:val="00E02D9B"/>
    <w:rsid w:val="00E02FC0"/>
    <w:rsid w:val="00E036BA"/>
    <w:rsid w:val="00E03735"/>
    <w:rsid w:val="00E039C0"/>
    <w:rsid w:val="00E03F85"/>
    <w:rsid w:val="00E0400C"/>
    <w:rsid w:val="00E042C6"/>
    <w:rsid w:val="00E04400"/>
    <w:rsid w:val="00E04609"/>
    <w:rsid w:val="00E0479D"/>
    <w:rsid w:val="00E04839"/>
    <w:rsid w:val="00E04AD4"/>
    <w:rsid w:val="00E04B8C"/>
    <w:rsid w:val="00E04CBD"/>
    <w:rsid w:val="00E04FBF"/>
    <w:rsid w:val="00E05289"/>
    <w:rsid w:val="00E052D3"/>
    <w:rsid w:val="00E054D0"/>
    <w:rsid w:val="00E057EC"/>
    <w:rsid w:val="00E05806"/>
    <w:rsid w:val="00E059A1"/>
    <w:rsid w:val="00E05A19"/>
    <w:rsid w:val="00E06122"/>
    <w:rsid w:val="00E065DD"/>
    <w:rsid w:val="00E06AF7"/>
    <w:rsid w:val="00E06CD7"/>
    <w:rsid w:val="00E06FCC"/>
    <w:rsid w:val="00E070E3"/>
    <w:rsid w:val="00E07120"/>
    <w:rsid w:val="00E0722B"/>
    <w:rsid w:val="00E07389"/>
    <w:rsid w:val="00E073A9"/>
    <w:rsid w:val="00E07453"/>
    <w:rsid w:val="00E07619"/>
    <w:rsid w:val="00E07E41"/>
    <w:rsid w:val="00E07EEC"/>
    <w:rsid w:val="00E07F2C"/>
    <w:rsid w:val="00E07FC4"/>
    <w:rsid w:val="00E100DD"/>
    <w:rsid w:val="00E10196"/>
    <w:rsid w:val="00E1028B"/>
    <w:rsid w:val="00E10865"/>
    <w:rsid w:val="00E10B03"/>
    <w:rsid w:val="00E10B15"/>
    <w:rsid w:val="00E10B57"/>
    <w:rsid w:val="00E10C03"/>
    <w:rsid w:val="00E111B1"/>
    <w:rsid w:val="00E11346"/>
    <w:rsid w:val="00E11540"/>
    <w:rsid w:val="00E1160E"/>
    <w:rsid w:val="00E1161A"/>
    <w:rsid w:val="00E11663"/>
    <w:rsid w:val="00E11C4F"/>
    <w:rsid w:val="00E11D0D"/>
    <w:rsid w:val="00E11D87"/>
    <w:rsid w:val="00E11F9A"/>
    <w:rsid w:val="00E122BA"/>
    <w:rsid w:val="00E12416"/>
    <w:rsid w:val="00E1275E"/>
    <w:rsid w:val="00E1290D"/>
    <w:rsid w:val="00E129E6"/>
    <w:rsid w:val="00E12BD8"/>
    <w:rsid w:val="00E12C50"/>
    <w:rsid w:val="00E12D5B"/>
    <w:rsid w:val="00E12FDF"/>
    <w:rsid w:val="00E13009"/>
    <w:rsid w:val="00E131E3"/>
    <w:rsid w:val="00E13337"/>
    <w:rsid w:val="00E134C9"/>
    <w:rsid w:val="00E1356C"/>
    <w:rsid w:val="00E13688"/>
    <w:rsid w:val="00E13B0C"/>
    <w:rsid w:val="00E13B94"/>
    <w:rsid w:val="00E13EDC"/>
    <w:rsid w:val="00E13F74"/>
    <w:rsid w:val="00E13FB6"/>
    <w:rsid w:val="00E1423B"/>
    <w:rsid w:val="00E14346"/>
    <w:rsid w:val="00E145E7"/>
    <w:rsid w:val="00E148C4"/>
    <w:rsid w:val="00E14AE0"/>
    <w:rsid w:val="00E150B1"/>
    <w:rsid w:val="00E15465"/>
    <w:rsid w:val="00E155A8"/>
    <w:rsid w:val="00E15610"/>
    <w:rsid w:val="00E159F4"/>
    <w:rsid w:val="00E15AAF"/>
    <w:rsid w:val="00E15F8B"/>
    <w:rsid w:val="00E1631B"/>
    <w:rsid w:val="00E16396"/>
    <w:rsid w:val="00E163F2"/>
    <w:rsid w:val="00E16793"/>
    <w:rsid w:val="00E16FA2"/>
    <w:rsid w:val="00E170A8"/>
    <w:rsid w:val="00E170CB"/>
    <w:rsid w:val="00E17115"/>
    <w:rsid w:val="00E1720C"/>
    <w:rsid w:val="00E17329"/>
    <w:rsid w:val="00E177C7"/>
    <w:rsid w:val="00E177FD"/>
    <w:rsid w:val="00E17A26"/>
    <w:rsid w:val="00E17A8F"/>
    <w:rsid w:val="00E17EDD"/>
    <w:rsid w:val="00E17FAC"/>
    <w:rsid w:val="00E2009D"/>
    <w:rsid w:val="00E20299"/>
    <w:rsid w:val="00E205C2"/>
    <w:rsid w:val="00E20688"/>
    <w:rsid w:val="00E209A9"/>
    <w:rsid w:val="00E20B93"/>
    <w:rsid w:val="00E20D6A"/>
    <w:rsid w:val="00E20EB9"/>
    <w:rsid w:val="00E21BDD"/>
    <w:rsid w:val="00E21D26"/>
    <w:rsid w:val="00E21DDF"/>
    <w:rsid w:val="00E21E00"/>
    <w:rsid w:val="00E21FFD"/>
    <w:rsid w:val="00E2222F"/>
    <w:rsid w:val="00E22404"/>
    <w:rsid w:val="00E2267D"/>
    <w:rsid w:val="00E226F3"/>
    <w:rsid w:val="00E2292B"/>
    <w:rsid w:val="00E22B0A"/>
    <w:rsid w:val="00E22C78"/>
    <w:rsid w:val="00E22E04"/>
    <w:rsid w:val="00E22F1D"/>
    <w:rsid w:val="00E2337C"/>
    <w:rsid w:val="00E233AC"/>
    <w:rsid w:val="00E2342E"/>
    <w:rsid w:val="00E23651"/>
    <w:rsid w:val="00E23662"/>
    <w:rsid w:val="00E23709"/>
    <w:rsid w:val="00E23836"/>
    <w:rsid w:val="00E23A76"/>
    <w:rsid w:val="00E23DEE"/>
    <w:rsid w:val="00E24100"/>
    <w:rsid w:val="00E2428E"/>
    <w:rsid w:val="00E24A64"/>
    <w:rsid w:val="00E24AAF"/>
    <w:rsid w:val="00E24C3D"/>
    <w:rsid w:val="00E24C85"/>
    <w:rsid w:val="00E24C90"/>
    <w:rsid w:val="00E24F52"/>
    <w:rsid w:val="00E2517F"/>
    <w:rsid w:val="00E255FF"/>
    <w:rsid w:val="00E2560A"/>
    <w:rsid w:val="00E25962"/>
    <w:rsid w:val="00E259C1"/>
    <w:rsid w:val="00E25F26"/>
    <w:rsid w:val="00E25FB2"/>
    <w:rsid w:val="00E26377"/>
    <w:rsid w:val="00E264FE"/>
    <w:rsid w:val="00E26575"/>
    <w:rsid w:val="00E266AD"/>
    <w:rsid w:val="00E26766"/>
    <w:rsid w:val="00E26921"/>
    <w:rsid w:val="00E26A0A"/>
    <w:rsid w:val="00E270A8"/>
    <w:rsid w:val="00E2724E"/>
    <w:rsid w:val="00E27A7E"/>
    <w:rsid w:val="00E27B66"/>
    <w:rsid w:val="00E27D7A"/>
    <w:rsid w:val="00E27E28"/>
    <w:rsid w:val="00E30003"/>
    <w:rsid w:val="00E3033D"/>
    <w:rsid w:val="00E30705"/>
    <w:rsid w:val="00E30751"/>
    <w:rsid w:val="00E309B9"/>
    <w:rsid w:val="00E30C89"/>
    <w:rsid w:val="00E30E6D"/>
    <w:rsid w:val="00E30F97"/>
    <w:rsid w:val="00E314E6"/>
    <w:rsid w:val="00E316E5"/>
    <w:rsid w:val="00E31850"/>
    <w:rsid w:val="00E31892"/>
    <w:rsid w:val="00E3189F"/>
    <w:rsid w:val="00E31C66"/>
    <w:rsid w:val="00E31D76"/>
    <w:rsid w:val="00E31E4E"/>
    <w:rsid w:val="00E322BC"/>
    <w:rsid w:val="00E3231D"/>
    <w:rsid w:val="00E32449"/>
    <w:rsid w:val="00E324F4"/>
    <w:rsid w:val="00E32837"/>
    <w:rsid w:val="00E32973"/>
    <w:rsid w:val="00E32A2D"/>
    <w:rsid w:val="00E32DEA"/>
    <w:rsid w:val="00E32FDB"/>
    <w:rsid w:val="00E32FED"/>
    <w:rsid w:val="00E33062"/>
    <w:rsid w:val="00E331E6"/>
    <w:rsid w:val="00E331ED"/>
    <w:rsid w:val="00E333B8"/>
    <w:rsid w:val="00E3345E"/>
    <w:rsid w:val="00E3380C"/>
    <w:rsid w:val="00E33953"/>
    <w:rsid w:val="00E339B1"/>
    <w:rsid w:val="00E33A25"/>
    <w:rsid w:val="00E33AF0"/>
    <w:rsid w:val="00E33F35"/>
    <w:rsid w:val="00E34031"/>
    <w:rsid w:val="00E34057"/>
    <w:rsid w:val="00E34097"/>
    <w:rsid w:val="00E34131"/>
    <w:rsid w:val="00E342FE"/>
    <w:rsid w:val="00E3433F"/>
    <w:rsid w:val="00E348E7"/>
    <w:rsid w:val="00E34A4D"/>
    <w:rsid w:val="00E34B13"/>
    <w:rsid w:val="00E34B40"/>
    <w:rsid w:val="00E34BFA"/>
    <w:rsid w:val="00E34D7D"/>
    <w:rsid w:val="00E34E8D"/>
    <w:rsid w:val="00E350FD"/>
    <w:rsid w:val="00E35158"/>
    <w:rsid w:val="00E351E6"/>
    <w:rsid w:val="00E352A0"/>
    <w:rsid w:val="00E3540C"/>
    <w:rsid w:val="00E3543D"/>
    <w:rsid w:val="00E35D90"/>
    <w:rsid w:val="00E35EAF"/>
    <w:rsid w:val="00E35F06"/>
    <w:rsid w:val="00E3618E"/>
    <w:rsid w:val="00E3664F"/>
    <w:rsid w:val="00E36657"/>
    <w:rsid w:val="00E36727"/>
    <w:rsid w:val="00E36DD1"/>
    <w:rsid w:val="00E3710B"/>
    <w:rsid w:val="00E372BF"/>
    <w:rsid w:val="00E374B2"/>
    <w:rsid w:val="00E376C5"/>
    <w:rsid w:val="00E376C7"/>
    <w:rsid w:val="00E376F9"/>
    <w:rsid w:val="00E3779A"/>
    <w:rsid w:val="00E378F7"/>
    <w:rsid w:val="00E37952"/>
    <w:rsid w:val="00E37AEF"/>
    <w:rsid w:val="00E37D13"/>
    <w:rsid w:val="00E4008A"/>
    <w:rsid w:val="00E4038E"/>
    <w:rsid w:val="00E4043D"/>
    <w:rsid w:val="00E40509"/>
    <w:rsid w:val="00E405D9"/>
    <w:rsid w:val="00E4098D"/>
    <w:rsid w:val="00E40A10"/>
    <w:rsid w:val="00E40AAE"/>
    <w:rsid w:val="00E40D45"/>
    <w:rsid w:val="00E40F81"/>
    <w:rsid w:val="00E4102B"/>
    <w:rsid w:val="00E412B8"/>
    <w:rsid w:val="00E415C3"/>
    <w:rsid w:val="00E41887"/>
    <w:rsid w:val="00E41C16"/>
    <w:rsid w:val="00E42020"/>
    <w:rsid w:val="00E4207C"/>
    <w:rsid w:val="00E42149"/>
    <w:rsid w:val="00E421F0"/>
    <w:rsid w:val="00E425DF"/>
    <w:rsid w:val="00E42850"/>
    <w:rsid w:val="00E428CD"/>
    <w:rsid w:val="00E42960"/>
    <w:rsid w:val="00E42FAF"/>
    <w:rsid w:val="00E430AF"/>
    <w:rsid w:val="00E431B7"/>
    <w:rsid w:val="00E432FC"/>
    <w:rsid w:val="00E4356B"/>
    <w:rsid w:val="00E4359B"/>
    <w:rsid w:val="00E43832"/>
    <w:rsid w:val="00E43DC1"/>
    <w:rsid w:val="00E43E78"/>
    <w:rsid w:val="00E43F43"/>
    <w:rsid w:val="00E43FD5"/>
    <w:rsid w:val="00E442E6"/>
    <w:rsid w:val="00E4447D"/>
    <w:rsid w:val="00E4449D"/>
    <w:rsid w:val="00E44C44"/>
    <w:rsid w:val="00E44EF1"/>
    <w:rsid w:val="00E45289"/>
    <w:rsid w:val="00E457FF"/>
    <w:rsid w:val="00E45908"/>
    <w:rsid w:val="00E45A0E"/>
    <w:rsid w:val="00E46054"/>
    <w:rsid w:val="00E461D2"/>
    <w:rsid w:val="00E461DE"/>
    <w:rsid w:val="00E46472"/>
    <w:rsid w:val="00E4664E"/>
    <w:rsid w:val="00E4668C"/>
    <w:rsid w:val="00E467E8"/>
    <w:rsid w:val="00E46BA1"/>
    <w:rsid w:val="00E46DE7"/>
    <w:rsid w:val="00E46E3C"/>
    <w:rsid w:val="00E46EA1"/>
    <w:rsid w:val="00E46EDF"/>
    <w:rsid w:val="00E46F95"/>
    <w:rsid w:val="00E47089"/>
    <w:rsid w:val="00E471D3"/>
    <w:rsid w:val="00E471D6"/>
    <w:rsid w:val="00E47446"/>
    <w:rsid w:val="00E47548"/>
    <w:rsid w:val="00E475DB"/>
    <w:rsid w:val="00E476A1"/>
    <w:rsid w:val="00E47AEA"/>
    <w:rsid w:val="00E47CE4"/>
    <w:rsid w:val="00E50038"/>
    <w:rsid w:val="00E500B2"/>
    <w:rsid w:val="00E50286"/>
    <w:rsid w:val="00E503C4"/>
    <w:rsid w:val="00E5052F"/>
    <w:rsid w:val="00E50544"/>
    <w:rsid w:val="00E50B76"/>
    <w:rsid w:val="00E50BCD"/>
    <w:rsid w:val="00E50DBE"/>
    <w:rsid w:val="00E50EFC"/>
    <w:rsid w:val="00E50FCE"/>
    <w:rsid w:val="00E510AB"/>
    <w:rsid w:val="00E510C9"/>
    <w:rsid w:val="00E5162A"/>
    <w:rsid w:val="00E5171B"/>
    <w:rsid w:val="00E51732"/>
    <w:rsid w:val="00E51921"/>
    <w:rsid w:val="00E51C46"/>
    <w:rsid w:val="00E52264"/>
    <w:rsid w:val="00E5226A"/>
    <w:rsid w:val="00E52274"/>
    <w:rsid w:val="00E52B39"/>
    <w:rsid w:val="00E52C4A"/>
    <w:rsid w:val="00E52C68"/>
    <w:rsid w:val="00E52CDF"/>
    <w:rsid w:val="00E531DB"/>
    <w:rsid w:val="00E5332D"/>
    <w:rsid w:val="00E5339A"/>
    <w:rsid w:val="00E538A8"/>
    <w:rsid w:val="00E53966"/>
    <w:rsid w:val="00E53BB0"/>
    <w:rsid w:val="00E53EA8"/>
    <w:rsid w:val="00E54749"/>
    <w:rsid w:val="00E54A83"/>
    <w:rsid w:val="00E551C9"/>
    <w:rsid w:val="00E552A7"/>
    <w:rsid w:val="00E55421"/>
    <w:rsid w:val="00E55684"/>
    <w:rsid w:val="00E5589B"/>
    <w:rsid w:val="00E55C8D"/>
    <w:rsid w:val="00E55D1C"/>
    <w:rsid w:val="00E55FA3"/>
    <w:rsid w:val="00E55FB3"/>
    <w:rsid w:val="00E561A7"/>
    <w:rsid w:val="00E562EB"/>
    <w:rsid w:val="00E56474"/>
    <w:rsid w:val="00E564A0"/>
    <w:rsid w:val="00E5652E"/>
    <w:rsid w:val="00E56621"/>
    <w:rsid w:val="00E56BAE"/>
    <w:rsid w:val="00E56BF5"/>
    <w:rsid w:val="00E56C67"/>
    <w:rsid w:val="00E56E45"/>
    <w:rsid w:val="00E56E66"/>
    <w:rsid w:val="00E56F8F"/>
    <w:rsid w:val="00E5709E"/>
    <w:rsid w:val="00E57483"/>
    <w:rsid w:val="00E5782C"/>
    <w:rsid w:val="00E57985"/>
    <w:rsid w:val="00E57B7D"/>
    <w:rsid w:val="00E57CC0"/>
    <w:rsid w:val="00E57D77"/>
    <w:rsid w:val="00E57ECF"/>
    <w:rsid w:val="00E60522"/>
    <w:rsid w:val="00E605AE"/>
    <w:rsid w:val="00E606E0"/>
    <w:rsid w:val="00E606F8"/>
    <w:rsid w:val="00E60E3F"/>
    <w:rsid w:val="00E61289"/>
    <w:rsid w:val="00E61616"/>
    <w:rsid w:val="00E61714"/>
    <w:rsid w:val="00E61BDB"/>
    <w:rsid w:val="00E61C36"/>
    <w:rsid w:val="00E61C8D"/>
    <w:rsid w:val="00E61D81"/>
    <w:rsid w:val="00E61F25"/>
    <w:rsid w:val="00E61FE3"/>
    <w:rsid w:val="00E6217E"/>
    <w:rsid w:val="00E623DA"/>
    <w:rsid w:val="00E6257F"/>
    <w:rsid w:val="00E62662"/>
    <w:rsid w:val="00E627A6"/>
    <w:rsid w:val="00E627EB"/>
    <w:rsid w:val="00E62E97"/>
    <w:rsid w:val="00E632BB"/>
    <w:rsid w:val="00E63812"/>
    <w:rsid w:val="00E638C9"/>
    <w:rsid w:val="00E638E0"/>
    <w:rsid w:val="00E63B88"/>
    <w:rsid w:val="00E6401C"/>
    <w:rsid w:val="00E64486"/>
    <w:rsid w:val="00E646C3"/>
    <w:rsid w:val="00E6487C"/>
    <w:rsid w:val="00E648CF"/>
    <w:rsid w:val="00E649A4"/>
    <w:rsid w:val="00E64B80"/>
    <w:rsid w:val="00E64E23"/>
    <w:rsid w:val="00E64F8E"/>
    <w:rsid w:val="00E64FF9"/>
    <w:rsid w:val="00E65331"/>
    <w:rsid w:val="00E65700"/>
    <w:rsid w:val="00E657C9"/>
    <w:rsid w:val="00E65AA9"/>
    <w:rsid w:val="00E65C8E"/>
    <w:rsid w:val="00E65EBC"/>
    <w:rsid w:val="00E65F85"/>
    <w:rsid w:val="00E66297"/>
    <w:rsid w:val="00E66564"/>
    <w:rsid w:val="00E6664F"/>
    <w:rsid w:val="00E6666F"/>
    <w:rsid w:val="00E666AB"/>
    <w:rsid w:val="00E667E9"/>
    <w:rsid w:val="00E66B57"/>
    <w:rsid w:val="00E66CA9"/>
    <w:rsid w:val="00E66DD2"/>
    <w:rsid w:val="00E66E97"/>
    <w:rsid w:val="00E66EFA"/>
    <w:rsid w:val="00E66F3C"/>
    <w:rsid w:val="00E671B6"/>
    <w:rsid w:val="00E672E0"/>
    <w:rsid w:val="00E674DF"/>
    <w:rsid w:val="00E6762C"/>
    <w:rsid w:val="00E67DC4"/>
    <w:rsid w:val="00E702E8"/>
    <w:rsid w:val="00E70495"/>
    <w:rsid w:val="00E7052D"/>
    <w:rsid w:val="00E70B75"/>
    <w:rsid w:val="00E70CD6"/>
    <w:rsid w:val="00E70E40"/>
    <w:rsid w:val="00E7109C"/>
    <w:rsid w:val="00E713C5"/>
    <w:rsid w:val="00E7164E"/>
    <w:rsid w:val="00E71745"/>
    <w:rsid w:val="00E718FB"/>
    <w:rsid w:val="00E71A06"/>
    <w:rsid w:val="00E71AFC"/>
    <w:rsid w:val="00E71DD2"/>
    <w:rsid w:val="00E7217C"/>
    <w:rsid w:val="00E72315"/>
    <w:rsid w:val="00E7249F"/>
    <w:rsid w:val="00E724EF"/>
    <w:rsid w:val="00E725DA"/>
    <w:rsid w:val="00E72683"/>
    <w:rsid w:val="00E7273B"/>
    <w:rsid w:val="00E7283C"/>
    <w:rsid w:val="00E72923"/>
    <w:rsid w:val="00E72AC8"/>
    <w:rsid w:val="00E72F90"/>
    <w:rsid w:val="00E730ED"/>
    <w:rsid w:val="00E738DF"/>
    <w:rsid w:val="00E73B42"/>
    <w:rsid w:val="00E74005"/>
    <w:rsid w:val="00E74080"/>
    <w:rsid w:val="00E74326"/>
    <w:rsid w:val="00E7433D"/>
    <w:rsid w:val="00E74421"/>
    <w:rsid w:val="00E7452B"/>
    <w:rsid w:val="00E745A6"/>
    <w:rsid w:val="00E748D4"/>
    <w:rsid w:val="00E7493B"/>
    <w:rsid w:val="00E74DA1"/>
    <w:rsid w:val="00E750E8"/>
    <w:rsid w:val="00E7518A"/>
    <w:rsid w:val="00E75292"/>
    <w:rsid w:val="00E752ED"/>
    <w:rsid w:val="00E75321"/>
    <w:rsid w:val="00E7535B"/>
    <w:rsid w:val="00E7550F"/>
    <w:rsid w:val="00E7562B"/>
    <w:rsid w:val="00E7566B"/>
    <w:rsid w:val="00E7566E"/>
    <w:rsid w:val="00E75783"/>
    <w:rsid w:val="00E75B34"/>
    <w:rsid w:val="00E75B8A"/>
    <w:rsid w:val="00E75BCF"/>
    <w:rsid w:val="00E75C86"/>
    <w:rsid w:val="00E75E7B"/>
    <w:rsid w:val="00E7612E"/>
    <w:rsid w:val="00E762A6"/>
    <w:rsid w:val="00E76769"/>
    <w:rsid w:val="00E76791"/>
    <w:rsid w:val="00E76F62"/>
    <w:rsid w:val="00E76FE5"/>
    <w:rsid w:val="00E7700E"/>
    <w:rsid w:val="00E770B5"/>
    <w:rsid w:val="00E7726E"/>
    <w:rsid w:val="00E77276"/>
    <w:rsid w:val="00E775A1"/>
    <w:rsid w:val="00E77980"/>
    <w:rsid w:val="00E77C02"/>
    <w:rsid w:val="00E77D1A"/>
    <w:rsid w:val="00E77F1C"/>
    <w:rsid w:val="00E77FB3"/>
    <w:rsid w:val="00E80084"/>
    <w:rsid w:val="00E80149"/>
    <w:rsid w:val="00E802EC"/>
    <w:rsid w:val="00E80BEA"/>
    <w:rsid w:val="00E81055"/>
    <w:rsid w:val="00E815B4"/>
    <w:rsid w:val="00E816FF"/>
    <w:rsid w:val="00E81739"/>
    <w:rsid w:val="00E81798"/>
    <w:rsid w:val="00E81C9C"/>
    <w:rsid w:val="00E82537"/>
    <w:rsid w:val="00E8271D"/>
    <w:rsid w:val="00E82E88"/>
    <w:rsid w:val="00E83786"/>
    <w:rsid w:val="00E83AAA"/>
    <w:rsid w:val="00E83B82"/>
    <w:rsid w:val="00E84050"/>
    <w:rsid w:val="00E84076"/>
    <w:rsid w:val="00E84081"/>
    <w:rsid w:val="00E840D5"/>
    <w:rsid w:val="00E84157"/>
    <w:rsid w:val="00E8433F"/>
    <w:rsid w:val="00E843CD"/>
    <w:rsid w:val="00E844D7"/>
    <w:rsid w:val="00E847AA"/>
    <w:rsid w:val="00E84855"/>
    <w:rsid w:val="00E849F1"/>
    <w:rsid w:val="00E84D8C"/>
    <w:rsid w:val="00E84FC8"/>
    <w:rsid w:val="00E8553A"/>
    <w:rsid w:val="00E855C1"/>
    <w:rsid w:val="00E859E6"/>
    <w:rsid w:val="00E85BB8"/>
    <w:rsid w:val="00E85E0F"/>
    <w:rsid w:val="00E85EC2"/>
    <w:rsid w:val="00E85F45"/>
    <w:rsid w:val="00E86061"/>
    <w:rsid w:val="00E86ACA"/>
    <w:rsid w:val="00E86BA3"/>
    <w:rsid w:val="00E86C00"/>
    <w:rsid w:val="00E86C21"/>
    <w:rsid w:val="00E86C6D"/>
    <w:rsid w:val="00E87095"/>
    <w:rsid w:val="00E87337"/>
    <w:rsid w:val="00E87783"/>
    <w:rsid w:val="00E879AD"/>
    <w:rsid w:val="00E87A65"/>
    <w:rsid w:val="00E87D2A"/>
    <w:rsid w:val="00E901E5"/>
    <w:rsid w:val="00E90CD7"/>
    <w:rsid w:val="00E910CC"/>
    <w:rsid w:val="00E91685"/>
    <w:rsid w:val="00E919CF"/>
    <w:rsid w:val="00E91DD1"/>
    <w:rsid w:val="00E91F16"/>
    <w:rsid w:val="00E92333"/>
    <w:rsid w:val="00E92387"/>
    <w:rsid w:val="00E923B5"/>
    <w:rsid w:val="00E92420"/>
    <w:rsid w:val="00E92494"/>
    <w:rsid w:val="00E92ADD"/>
    <w:rsid w:val="00E92B17"/>
    <w:rsid w:val="00E9314C"/>
    <w:rsid w:val="00E93457"/>
    <w:rsid w:val="00E93471"/>
    <w:rsid w:val="00E934B4"/>
    <w:rsid w:val="00E9352C"/>
    <w:rsid w:val="00E936A1"/>
    <w:rsid w:val="00E93A8B"/>
    <w:rsid w:val="00E93B48"/>
    <w:rsid w:val="00E94152"/>
    <w:rsid w:val="00E947A5"/>
    <w:rsid w:val="00E948E0"/>
    <w:rsid w:val="00E94933"/>
    <w:rsid w:val="00E94B2F"/>
    <w:rsid w:val="00E94BDF"/>
    <w:rsid w:val="00E94C13"/>
    <w:rsid w:val="00E94EFF"/>
    <w:rsid w:val="00E9501B"/>
    <w:rsid w:val="00E950D4"/>
    <w:rsid w:val="00E952BC"/>
    <w:rsid w:val="00E9565F"/>
    <w:rsid w:val="00E95C43"/>
    <w:rsid w:val="00E96310"/>
    <w:rsid w:val="00E9636A"/>
    <w:rsid w:val="00E964E5"/>
    <w:rsid w:val="00E96B75"/>
    <w:rsid w:val="00E96C2B"/>
    <w:rsid w:val="00E97098"/>
    <w:rsid w:val="00E972E0"/>
    <w:rsid w:val="00E97428"/>
    <w:rsid w:val="00E974FA"/>
    <w:rsid w:val="00E976D2"/>
    <w:rsid w:val="00E97916"/>
    <w:rsid w:val="00E97A54"/>
    <w:rsid w:val="00E97C67"/>
    <w:rsid w:val="00E97D14"/>
    <w:rsid w:val="00E97F7D"/>
    <w:rsid w:val="00EA0029"/>
    <w:rsid w:val="00EA01AB"/>
    <w:rsid w:val="00EA029A"/>
    <w:rsid w:val="00EA03B5"/>
    <w:rsid w:val="00EA063D"/>
    <w:rsid w:val="00EA0661"/>
    <w:rsid w:val="00EA0740"/>
    <w:rsid w:val="00EA08D3"/>
    <w:rsid w:val="00EA090A"/>
    <w:rsid w:val="00EA0C6E"/>
    <w:rsid w:val="00EA0F4C"/>
    <w:rsid w:val="00EA1424"/>
    <w:rsid w:val="00EA153A"/>
    <w:rsid w:val="00EA179E"/>
    <w:rsid w:val="00EA17E6"/>
    <w:rsid w:val="00EA18E6"/>
    <w:rsid w:val="00EA19F9"/>
    <w:rsid w:val="00EA1A74"/>
    <w:rsid w:val="00EA201C"/>
    <w:rsid w:val="00EA22F9"/>
    <w:rsid w:val="00EA2323"/>
    <w:rsid w:val="00EA2349"/>
    <w:rsid w:val="00EA24CA"/>
    <w:rsid w:val="00EA2A38"/>
    <w:rsid w:val="00EA2B5D"/>
    <w:rsid w:val="00EA2C3B"/>
    <w:rsid w:val="00EA2FAA"/>
    <w:rsid w:val="00EA31AC"/>
    <w:rsid w:val="00EA34A8"/>
    <w:rsid w:val="00EA3564"/>
    <w:rsid w:val="00EA3673"/>
    <w:rsid w:val="00EA37BE"/>
    <w:rsid w:val="00EA383F"/>
    <w:rsid w:val="00EA39E1"/>
    <w:rsid w:val="00EA39EB"/>
    <w:rsid w:val="00EA3B3F"/>
    <w:rsid w:val="00EA3EE6"/>
    <w:rsid w:val="00EA40D6"/>
    <w:rsid w:val="00EA44BC"/>
    <w:rsid w:val="00EA46C2"/>
    <w:rsid w:val="00EA4D3C"/>
    <w:rsid w:val="00EA4FDB"/>
    <w:rsid w:val="00EA519B"/>
    <w:rsid w:val="00EA5215"/>
    <w:rsid w:val="00EA5606"/>
    <w:rsid w:val="00EA5713"/>
    <w:rsid w:val="00EA574A"/>
    <w:rsid w:val="00EA588A"/>
    <w:rsid w:val="00EA5ACE"/>
    <w:rsid w:val="00EA5CA4"/>
    <w:rsid w:val="00EA5DA0"/>
    <w:rsid w:val="00EA5DC7"/>
    <w:rsid w:val="00EA5F30"/>
    <w:rsid w:val="00EA61B8"/>
    <w:rsid w:val="00EA61F0"/>
    <w:rsid w:val="00EA6443"/>
    <w:rsid w:val="00EA6485"/>
    <w:rsid w:val="00EA6551"/>
    <w:rsid w:val="00EA671B"/>
    <w:rsid w:val="00EA6753"/>
    <w:rsid w:val="00EA6A07"/>
    <w:rsid w:val="00EA6B4B"/>
    <w:rsid w:val="00EA70DC"/>
    <w:rsid w:val="00EA711A"/>
    <w:rsid w:val="00EA72D6"/>
    <w:rsid w:val="00EA7595"/>
    <w:rsid w:val="00EA77B7"/>
    <w:rsid w:val="00EA7B3A"/>
    <w:rsid w:val="00EA7E8B"/>
    <w:rsid w:val="00EB072E"/>
    <w:rsid w:val="00EB0848"/>
    <w:rsid w:val="00EB099C"/>
    <w:rsid w:val="00EB0D1A"/>
    <w:rsid w:val="00EB0F9E"/>
    <w:rsid w:val="00EB1006"/>
    <w:rsid w:val="00EB1171"/>
    <w:rsid w:val="00EB1286"/>
    <w:rsid w:val="00EB14E2"/>
    <w:rsid w:val="00EB16C9"/>
    <w:rsid w:val="00EB1775"/>
    <w:rsid w:val="00EB1D50"/>
    <w:rsid w:val="00EB1EB4"/>
    <w:rsid w:val="00EB1ECA"/>
    <w:rsid w:val="00EB21B0"/>
    <w:rsid w:val="00EB269B"/>
    <w:rsid w:val="00EB2716"/>
    <w:rsid w:val="00EB279A"/>
    <w:rsid w:val="00EB2862"/>
    <w:rsid w:val="00EB28B6"/>
    <w:rsid w:val="00EB29D9"/>
    <w:rsid w:val="00EB2C63"/>
    <w:rsid w:val="00EB2CC9"/>
    <w:rsid w:val="00EB3042"/>
    <w:rsid w:val="00EB369A"/>
    <w:rsid w:val="00EB36CF"/>
    <w:rsid w:val="00EB37B3"/>
    <w:rsid w:val="00EB3889"/>
    <w:rsid w:val="00EB3F73"/>
    <w:rsid w:val="00EB4025"/>
    <w:rsid w:val="00EB45B4"/>
    <w:rsid w:val="00EB47CA"/>
    <w:rsid w:val="00EB4A6D"/>
    <w:rsid w:val="00EB4C61"/>
    <w:rsid w:val="00EB4DA2"/>
    <w:rsid w:val="00EB5078"/>
    <w:rsid w:val="00EB538D"/>
    <w:rsid w:val="00EB592E"/>
    <w:rsid w:val="00EB5980"/>
    <w:rsid w:val="00EB59ED"/>
    <w:rsid w:val="00EB5A34"/>
    <w:rsid w:val="00EB5EA8"/>
    <w:rsid w:val="00EB5F9E"/>
    <w:rsid w:val="00EB6106"/>
    <w:rsid w:val="00EB637D"/>
    <w:rsid w:val="00EB6535"/>
    <w:rsid w:val="00EB6594"/>
    <w:rsid w:val="00EB68B2"/>
    <w:rsid w:val="00EB6D72"/>
    <w:rsid w:val="00EB6D9B"/>
    <w:rsid w:val="00EB7295"/>
    <w:rsid w:val="00EB7408"/>
    <w:rsid w:val="00EB74DF"/>
    <w:rsid w:val="00EB7748"/>
    <w:rsid w:val="00EB77DB"/>
    <w:rsid w:val="00EB7820"/>
    <w:rsid w:val="00EB7D2E"/>
    <w:rsid w:val="00EB7D9E"/>
    <w:rsid w:val="00EB7DAA"/>
    <w:rsid w:val="00EC02DC"/>
    <w:rsid w:val="00EC06BB"/>
    <w:rsid w:val="00EC0835"/>
    <w:rsid w:val="00EC084E"/>
    <w:rsid w:val="00EC12CB"/>
    <w:rsid w:val="00EC13EC"/>
    <w:rsid w:val="00EC145C"/>
    <w:rsid w:val="00EC14B9"/>
    <w:rsid w:val="00EC14FA"/>
    <w:rsid w:val="00EC167F"/>
    <w:rsid w:val="00EC1AC4"/>
    <w:rsid w:val="00EC1D04"/>
    <w:rsid w:val="00EC1DBD"/>
    <w:rsid w:val="00EC1EF0"/>
    <w:rsid w:val="00EC1F47"/>
    <w:rsid w:val="00EC20F3"/>
    <w:rsid w:val="00EC250D"/>
    <w:rsid w:val="00EC2746"/>
    <w:rsid w:val="00EC27AE"/>
    <w:rsid w:val="00EC295C"/>
    <w:rsid w:val="00EC2CB8"/>
    <w:rsid w:val="00EC3099"/>
    <w:rsid w:val="00EC315A"/>
    <w:rsid w:val="00EC38C7"/>
    <w:rsid w:val="00EC3AFD"/>
    <w:rsid w:val="00EC3D5C"/>
    <w:rsid w:val="00EC3E98"/>
    <w:rsid w:val="00EC3F24"/>
    <w:rsid w:val="00EC3FA8"/>
    <w:rsid w:val="00EC42E2"/>
    <w:rsid w:val="00EC43C5"/>
    <w:rsid w:val="00EC44D0"/>
    <w:rsid w:val="00EC4962"/>
    <w:rsid w:val="00EC49C1"/>
    <w:rsid w:val="00EC4A4D"/>
    <w:rsid w:val="00EC4ACF"/>
    <w:rsid w:val="00EC4CBD"/>
    <w:rsid w:val="00EC4E92"/>
    <w:rsid w:val="00EC5165"/>
    <w:rsid w:val="00EC517E"/>
    <w:rsid w:val="00EC53CE"/>
    <w:rsid w:val="00EC54F4"/>
    <w:rsid w:val="00EC57D9"/>
    <w:rsid w:val="00EC5A9F"/>
    <w:rsid w:val="00EC5D94"/>
    <w:rsid w:val="00EC633B"/>
    <w:rsid w:val="00EC63CA"/>
    <w:rsid w:val="00EC6530"/>
    <w:rsid w:val="00EC6723"/>
    <w:rsid w:val="00EC6B8C"/>
    <w:rsid w:val="00EC7083"/>
    <w:rsid w:val="00EC7160"/>
    <w:rsid w:val="00EC73E7"/>
    <w:rsid w:val="00EC73FD"/>
    <w:rsid w:val="00EC7474"/>
    <w:rsid w:val="00EC74FD"/>
    <w:rsid w:val="00EC753E"/>
    <w:rsid w:val="00EC78B3"/>
    <w:rsid w:val="00EC7B02"/>
    <w:rsid w:val="00EC7B46"/>
    <w:rsid w:val="00EC7DC0"/>
    <w:rsid w:val="00EC7F8B"/>
    <w:rsid w:val="00ED00BC"/>
    <w:rsid w:val="00ED0158"/>
    <w:rsid w:val="00ED0606"/>
    <w:rsid w:val="00ED09CC"/>
    <w:rsid w:val="00ED0B37"/>
    <w:rsid w:val="00ED0C4B"/>
    <w:rsid w:val="00ED0C99"/>
    <w:rsid w:val="00ED0D2B"/>
    <w:rsid w:val="00ED0E54"/>
    <w:rsid w:val="00ED1498"/>
    <w:rsid w:val="00ED15A9"/>
    <w:rsid w:val="00ED169A"/>
    <w:rsid w:val="00ED16A1"/>
    <w:rsid w:val="00ED173F"/>
    <w:rsid w:val="00ED1988"/>
    <w:rsid w:val="00ED1BFA"/>
    <w:rsid w:val="00ED1F42"/>
    <w:rsid w:val="00ED210E"/>
    <w:rsid w:val="00ED22EF"/>
    <w:rsid w:val="00ED2840"/>
    <w:rsid w:val="00ED2887"/>
    <w:rsid w:val="00ED2B42"/>
    <w:rsid w:val="00ED2B48"/>
    <w:rsid w:val="00ED2CBF"/>
    <w:rsid w:val="00ED2EF4"/>
    <w:rsid w:val="00ED30BD"/>
    <w:rsid w:val="00ED3293"/>
    <w:rsid w:val="00ED33C8"/>
    <w:rsid w:val="00ED36DB"/>
    <w:rsid w:val="00ED3ACB"/>
    <w:rsid w:val="00ED3DB8"/>
    <w:rsid w:val="00ED422F"/>
    <w:rsid w:val="00ED4667"/>
    <w:rsid w:val="00ED46F3"/>
    <w:rsid w:val="00ED49D9"/>
    <w:rsid w:val="00ED4A47"/>
    <w:rsid w:val="00ED4B1B"/>
    <w:rsid w:val="00ED4E49"/>
    <w:rsid w:val="00ED51DC"/>
    <w:rsid w:val="00ED5255"/>
    <w:rsid w:val="00ED5CAC"/>
    <w:rsid w:val="00ED5CBB"/>
    <w:rsid w:val="00ED5D96"/>
    <w:rsid w:val="00ED5F0A"/>
    <w:rsid w:val="00ED602F"/>
    <w:rsid w:val="00ED63E6"/>
    <w:rsid w:val="00ED6445"/>
    <w:rsid w:val="00ED6676"/>
    <w:rsid w:val="00ED68D7"/>
    <w:rsid w:val="00ED6A02"/>
    <w:rsid w:val="00ED6F16"/>
    <w:rsid w:val="00ED7340"/>
    <w:rsid w:val="00ED74C9"/>
    <w:rsid w:val="00ED75E0"/>
    <w:rsid w:val="00ED76F8"/>
    <w:rsid w:val="00ED7880"/>
    <w:rsid w:val="00ED7A2E"/>
    <w:rsid w:val="00ED7FE2"/>
    <w:rsid w:val="00ED7FE5"/>
    <w:rsid w:val="00EE038B"/>
    <w:rsid w:val="00EE051A"/>
    <w:rsid w:val="00EE061F"/>
    <w:rsid w:val="00EE0782"/>
    <w:rsid w:val="00EE082C"/>
    <w:rsid w:val="00EE0BB7"/>
    <w:rsid w:val="00EE0E55"/>
    <w:rsid w:val="00EE10C4"/>
    <w:rsid w:val="00EE1480"/>
    <w:rsid w:val="00EE1783"/>
    <w:rsid w:val="00EE1825"/>
    <w:rsid w:val="00EE1864"/>
    <w:rsid w:val="00EE1A92"/>
    <w:rsid w:val="00EE2150"/>
    <w:rsid w:val="00EE2330"/>
    <w:rsid w:val="00EE2EF4"/>
    <w:rsid w:val="00EE3140"/>
    <w:rsid w:val="00EE32EF"/>
    <w:rsid w:val="00EE3498"/>
    <w:rsid w:val="00EE35AC"/>
    <w:rsid w:val="00EE38E6"/>
    <w:rsid w:val="00EE3A1B"/>
    <w:rsid w:val="00EE3E4F"/>
    <w:rsid w:val="00EE3F90"/>
    <w:rsid w:val="00EE42E1"/>
    <w:rsid w:val="00EE4769"/>
    <w:rsid w:val="00EE495F"/>
    <w:rsid w:val="00EE4E39"/>
    <w:rsid w:val="00EE4E7A"/>
    <w:rsid w:val="00EE517D"/>
    <w:rsid w:val="00EE51F6"/>
    <w:rsid w:val="00EE52CC"/>
    <w:rsid w:val="00EE59E4"/>
    <w:rsid w:val="00EE5D88"/>
    <w:rsid w:val="00EE5F5A"/>
    <w:rsid w:val="00EE5FD7"/>
    <w:rsid w:val="00EE6101"/>
    <w:rsid w:val="00EE611C"/>
    <w:rsid w:val="00EE617B"/>
    <w:rsid w:val="00EE64E6"/>
    <w:rsid w:val="00EE65EA"/>
    <w:rsid w:val="00EE65F2"/>
    <w:rsid w:val="00EE687D"/>
    <w:rsid w:val="00EE6930"/>
    <w:rsid w:val="00EE69AA"/>
    <w:rsid w:val="00EE6D25"/>
    <w:rsid w:val="00EE6F5E"/>
    <w:rsid w:val="00EE70CA"/>
    <w:rsid w:val="00EE720E"/>
    <w:rsid w:val="00EE7263"/>
    <w:rsid w:val="00EE757E"/>
    <w:rsid w:val="00EE7B20"/>
    <w:rsid w:val="00EE7B5E"/>
    <w:rsid w:val="00EE7BFA"/>
    <w:rsid w:val="00EE7D6F"/>
    <w:rsid w:val="00EE7DA3"/>
    <w:rsid w:val="00EE7E1A"/>
    <w:rsid w:val="00EE7E83"/>
    <w:rsid w:val="00EF01EA"/>
    <w:rsid w:val="00EF0390"/>
    <w:rsid w:val="00EF0788"/>
    <w:rsid w:val="00EF0977"/>
    <w:rsid w:val="00EF0A34"/>
    <w:rsid w:val="00EF0BF9"/>
    <w:rsid w:val="00EF0ECB"/>
    <w:rsid w:val="00EF100C"/>
    <w:rsid w:val="00EF106A"/>
    <w:rsid w:val="00EF11C5"/>
    <w:rsid w:val="00EF13B0"/>
    <w:rsid w:val="00EF16C8"/>
    <w:rsid w:val="00EF1914"/>
    <w:rsid w:val="00EF19C9"/>
    <w:rsid w:val="00EF1A0A"/>
    <w:rsid w:val="00EF1DC4"/>
    <w:rsid w:val="00EF1DE4"/>
    <w:rsid w:val="00EF21E4"/>
    <w:rsid w:val="00EF22A3"/>
    <w:rsid w:val="00EF23FE"/>
    <w:rsid w:val="00EF25AB"/>
    <w:rsid w:val="00EF26C8"/>
    <w:rsid w:val="00EF29C6"/>
    <w:rsid w:val="00EF2EDF"/>
    <w:rsid w:val="00EF2F24"/>
    <w:rsid w:val="00EF2F5D"/>
    <w:rsid w:val="00EF32A6"/>
    <w:rsid w:val="00EF3A6A"/>
    <w:rsid w:val="00EF3C4E"/>
    <w:rsid w:val="00EF3CFD"/>
    <w:rsid w:val="00EF3E56"/>
    <w:rsid w:val="00EF3FBF"/>
    <w:rsid w:val="00EF450D"/>
    <w:rsid w:val="00EF45AB"/>
    <w:rsid w:val="00EF4C49"/>
    <w:rsid w:val="00EF4CEB"/>
    <w:rsid w:val="00EF52BE"/>
    <w:rsid w:val="00EF549A"/>
    <w:rsid w:val="00EF59E4"/>
    <w:rsid w:val="00EF5E22"/>
    <w:rsid w:val="00EF6094"/>
    <w:rsid w:val="00EF624B"/>
    <w:rsid w:val="00EF627A"/>
    <w:rsid w:val="00EF6391"/>
    <w:rsid w:val="00EF65D1"/>
    <w:rsid w:val="00EF6606"/>
    <w:rsid w:val="00EF6817"/>
    <w:rsid w:val="00EF6820"/>
    <w:rsid w:val="00EF68AD"/>
    <w:rsid w:val="00EF6A8E"/>
    <w:rsid w:val="00EF6F75"/>
    <w:rsid w:val="00EF6FAA"/>
    <w:rsid w:val="00EF6FB6"/>
    <w:rsid w:val="00EF7043"/>
    <w:rsid w:val="00EF721E"/>
    <w:rsid w:val="00EF72DF"/>
    <w:rsid w:val="00EF7803"/>
    <w:rsid w:val="00EF78DA"/>
    <w:rsid w:val="00EF7900"/>
    <w:rsid w:val="00EF7ACF"/>
    <w:rsid w:val="00EF7B92"/>
    <w:rsid w:val="00EF7DE3"/>
    <w:rsid w:val="00EF7E3B"/>
    <w:rsid w:val="00EF7EA8"/>
    <w:rsid w:val="00EF7F99"/>
    <w:rsid w:val="00F0003E"/>
    <w:rsid w:val="00F004E6"/>
    <w:rsid w:val="00F00A7E"/>
    <w:rsid w:val="00F00C1C"/>
    <w:rsid w:val="00F00C49"/>
    <w:rsid w:val="00F00CA3"/>
    <w:rsid w:val="00F00E6B"/>
    <w:rsid w:val="00F01ADB"/>
    <w:rsid w:val="00F01C5B"/>
    <w:rsid w:val="00F01F94"/>
    <w:rsid w:val="00F01FA9"/>
    <w:rsid w:val="00F020EB"/>
    <w:rsid w:val="00F024B3"/>
    <w:rsid w:val="00F026F4"/>
    <w:rsid w:val="00F02ACB"/>
    <w:rsid w:val="00F02BCB"/>
    <w:rsid w:val="00F02C7B"/>
    <w:rsid w:val="00F02D70"/>
    <w:rsid w:val="00F02D96"/>
    <w:rsid w:val="00F03092"/>
    <w:rsid w:val="00F03322"/>
    <w:rsid w:val="00F03681"/>
    <w:rsid w:val="00F037A2"/>
    <w:rsid w:val="00F03AA9"/>
    <w:rsid w:val="00F03BAD"/>
    <w:rsid w:val="00F03C1C"/>
    <w:rsid w:val="00F03DF3"/>
    <w:rsid w:val="00F03F32"/>
    <w:rsid w:val="00F041C5"/>
    <w:rsid w:val="00F04374"/>
    <w:rsid w:val="00F0441C"/>
    <w:rsid w:val="00F04708"/>
    <w:rsid w:val="00F04847"/>
    <w:rsid w:val="00F04AB2"/>
    <w:rsid w:val="00F04B0F"/>
    <w:rsid w:val="00F04C7D"/>
    <w:rsid w:val="00F04CA5"/>
    <w:rsid w:val="00F0544C"/>
    <w:rsid w:val="00F05683"/>
    <w:rsid w:val="00F05B3D"/>
    <w:rsid w:val="00F05CF1"/>
    <w:rsid w:val="00F06146"/>
    <w:rsid w:val="00F0618B"/>
    <w:rsid w:val="00F061C2"/>
    <w:rsid w:val="00F06233"/>
    <w:rsid w:val="00F06381"/>
    <w:rsid w:val="00F065C8"/>
    <w:rsid w:val="00F0685E"/>
    <w:rsid w:val="00F06B0C"/>
    <w:rsid w:val="00F06F58"/>
    <w:rsid w:val="00F0706A"/>
    <w:rsid w:val="00F0733E"/>
    <w:rsid w:val="00F073F6"/>
    <w:rsid w:val="00F07508"/>
    <w:rsid w:val="00F07541"/>
    <w:rsid w:val="00F07AC7"/>
    <w:rsid w:val="00F07BB3"/>
    <w:rsid w:val="00F103BD"/>
    <w:rsid w:val="00F10965"/>
    <w:rsid w:val="00F10E06"/>
    <w:rsid w:val="00F11216"/>
    <w:rsid w:val="00F11443"/>
    <w:rsid w:val="00F11474"/>
    <w:rsid w:val="00F11510"/>
    <w:rsid w:val="00F11611"/>
    <w:rsid w:val="00F11887"/>
    <w:rsid w:val="00F119A4"/>
    <w:rsid w:val="00F11A4A"/>
    <w:rsid w:val="00F11C11"/>
    <w:rsid w:val="00F11D14"/>
    <w:rsid w:val="00F11FDA"/>
    <w:rsid w:val="00F12099"/>
    <w:rsid w:val="00F1229A"/>
    <w:rsid w:val="00F1253D"/>
    <w:rsid w:val="00F12932"/>
    <w:rsid w:val="00F129C3"/>
    <w:rsid w:val="00F12A7B"/>
    <w:rsid w:val="00F12D96"/>
    <w:rsid w:val="00F12DAB"/>
    <w:rsid w:val="00F12F22"/>
    <w:rsid w:val="00F12F4E"/>
    <w:rsid w:val="00F13174"/>
    <w:rsid w:val="00F13177"/>
    <w:rsid w:val="00F13318"/>
    <w:rsid w:val="00F133F9"/>
    <w:rsid w:val="00F13406"/>
    <w:rsid w:val="00F13543"/>
    <w:rsid w:val="00F1365B"/>
    <w:rsid w:val="00F13833"/>
    <w:rsid w:val="00F13A28"/>
    <w:rsid w:val="00F13B2E"/>
    <w:rsid w:val="00F13DEB"/>
    <w:rsid w:val="00F13FBA"/>
    <w:rsid w:val="00F1404D"/>
    <w:rsid w:val="00F14135"/>
    <w:rsid w:val="00F143EA"/>
    <w:rsid w:val="00F145E3"/>
    <w:rsid w:val="00F14E68"/>
    <w:rsid w:val="00F14EE8"/>
    <w:rsid w:val="00F151B6"/>
    <w:rsid w:val="00F15393"/>
    <w:rsid w:val="00F15487"/>
    <w:rsid w:val="00F1593E"/>
    <w:rsid w:val="00F15951"/>
    <w:rsid w:val="00F15C1D"/>
    <w:rsid w:val="00F15F66"/>
    <w:rsid w:val="00F15F7D"/>
    <w:rsid w:val="00F15F9E"/>
    <w:rsid w:val="00F15FFF"/>
    <w:rsid w:val="00F16081"/>
    <w:rsid w:val="00F162C1"/>
    <w:rsid w:val="00F1636E"/>
    <w:rsid w:val="00F1659D"/>
    <w:rsid w:val="00F16DC7"/>
    <w:rsid w:val="00F16E43"/>
    <w:rsid w:val="00F16EAF"/>
    <w:rsid w:val="00F16EBC"/>
    <w:rsid w:val="00F16F96"/>
    <w:rsid w:val="00F17193"/>
    <w:rsid w:val="00F1744B"/>
    <w:rsid w:val="00F174CA"/>
    <w:rsid w:val="00F17743"/>
    <w:rsid w:val="00F17760"/>
    <w:rsid w:val="00F17828"/>
    <w:rsid w:val="00F178FF"/>
    <w:rsid w:val="00F17C01"/>
    <w:rsid w:val="00F2011E"/>
    <w:rsid w:val="00F202BD"/>
    <w:rsid w:val="00F202CF"/>
    <w:rsid w:val="00F203B4"/>
    <w:rsid w:val="00F206EC"/>
    <w:rsid w:val="00F20CCA"/>
    <w:rsid w:val="00F21208"/>
    <w:rsid w:val="00F2132A"/>
    <w:rsid w:val="00F21530"/>
    <w:rsid w:val="00F21726"/>
    <w:rsid w:val="00F218A2"/>
    <w:rsid w:val="00F21D21"/>
    <w:rsid w:val="00F21E7A"/>
    <w:rsid w:val="00F21E95"/>
    <w:rsid w:val="00F225D7"/>
    <w:rsid w:val="00F228F3"/>
    <w:rsid w:val="00F22A01"/>
    <w:rsid w:val="00F22AFB"/>
    <w:rsid w:val="00F22DA4"/>
    <w:rsid w:val="00F22E38"/>
    <w:rsid w:val="00F22EE2"/>
    <w:rsid w:val="00F22F81"/>
    <w:rsid w:val="00F23095"/>
    <w:rsid w:val="00F230C8"/>
    <w:rsid w:val="00F233EA"/>
    <w:rsid w:val="00F236C9"/>
    <w:rsid w:val="00F23785"/>
    <w:rsid w:val="00F23921"/>
    <w:rsid w:val="00F23955"/>
    <w:rsid w:val="00F23B3A"/>
    <w:rsid w:val="00F23C2F"/>
    <w:rsid w:val="00F23DDF"/>
    <w:rsid w:val="00F2456A"/>
    <w:rsid w:val="00F24699"/>
    <w:rsid w:val="00F24C3A"/>
    <w:rsid w:val="00F24ECA"/>
    <w:rsid w:val="00F24FB6"/>
    <w:rsid w:val="00F2541F"/>
    <w:rsid w:val="00F25614"/>
    <w:rsid w:val="00F25864"/>
    <w:rsid w:val="00F25AD7"/>
    <w:rsid w:val="00F25BAB"/>
    <w:rsid w:val="00F25FC9"/>
    <w:rsid w:val="00F26291"/>
    <w:rsid w:val="00F2635A"/>
    <w:rsid w:val="00F264E0"/>
    <w:rsid w:val="00F266F5"/>
    <w:rsid w:val="00F267E5"/>
    <w:rsid w:val="00F26EC9"/>
    <w:rsid w:val="00F271BB"/>
    <w:rsid w:val="00F2768F"/>
    <w:rsid w:val="00F27AD4"/>
    <w:rsid w:val="00F27CF0"/>
    <w:rsid w:val="00F27D6F"/>
    <w:rsid w:val="00F27D72"/>
    <w:rsid w:val="00F30034"/>
    <w:rsid w:val="00F304A4"/>
    <w:rsid w:val="00F3075C"/>
    <w:rsid w:val="00F30A48"/>
    <w:rsid w:val="00F30C92"/>
    <w:rsid w:val="00F30D7B"/>
    <w:rsid w:val="00F30D93"/>
    <w:rsid w:val="00F30E09"/>
    <w:rsid w:val="00F313A6"/>
    <w:rsid w:val="00F31966"/>
    <w:rsid w:val="00F31ACF"/>
    <w:rsid w:val="00F320E6"/>
    <w:rsid w:val="00F325DF"/>
    <w:rsid w:val="00F32954"/>
    <w:rsid w:val="00F32A5A"/>
    <w:rsid w:val="00F32B82"/>
    <w:rsid w:val="00F32DBC"/>
    <w:rsid w:val="00F33170"/>
    <w:rsid w:val="00F333CD"/>
    <w:rsid w:val="00F33428"/>
    <w:rsid w:val="00F33566"/>
    <w:rsid w:val="00F33991"/>
    <w:rsid w:val="00F33E53"/>
    <w:rsid w:val="00F33EA2"/>
    <w:rsid w:val="00F33FB1"/>
    <w:rsid w:val="00F34424"/>
    <w:rsid w:val="00F344B2"/>
    <w:rsid w:val="00F347CF"/>
    <w:rsid w:val="00F34A54"/>
    <w:rsid w:val="00F34AC3"/>
    <w:rsid w:val="00F34AE1"/>
    <w:rsid w:val="00F34B11"/>
    <w:rsid w:val="00F34CAA"/>
    <w:rsid w:val="00F34D5D"/>
    <w:rsid w:val="00F34E9E"/>
    <w:rsid w:val="00F35376"/>
    <w:rsid w:val="00F35834"/>
    <w:rsid w:val="00F3596B"/>
    <w:rsid w:val="00F35C05"/>
    <w:rsid w:val="00F35D84"/>
    <w:rsid w:val="00F35F5D"/>
    <w:rsid w:val="00F364A3"/>
    <w:rsid w:val="00F3680B"/>
    <w:rsid w:val="00F36AEB"/>
    <w:rsid w:val="00F36BCF"/>
    <w:rsid w:val="00F36E08"/>
    <w:rsid w:val="00F36E1C"/>
    <w:rsid w:val="00F36F2F"/>
    <w:rsid w:val="00F37261"/>
    <w:rsid w:val="00F372CD"/>
    <w:rsid w:val="00F374A6"/>
    <w:rsid w:val="00F37C5F"/>
    <w:rsid w:val="00F37D33"/>
    <w:rsid w:val="00F37FEE"/>
    <w:rsid w:val="00F403A7"/>
    <w:rsid w:val="00F405FE"/>
    <w:rsid w:val="00F40C3B"/>
    <w:rsid w:val="00F410FF"/>
    <w:rsid w:val="00F41126"/>
    <w:rsid w:val="00F41133"/>
    <w:rsid w:val="00F4115B"/>
    <w:rsid w:val="00F417AE"/>
    <w:rsid w:val="00F41A8A"/>
    <w:rsid w:val="00F41B9B"/>
    <w:rsid w:val="00F41BA6"/>
    <w:rsid w:val="00F423D8"/>
    <w:rsid w:val="00F423DB"/>
    <w:rsid w:val="00F423E7"/>
    <w:rsid w:val="00F4369D"/>
    <w:rsid w:val="00F4376E"/>
    <w:rsid w:val="00F43EAA"/>
    <w:rsid w:val="00F43ECA"/>
    <w:rsid w:val="00F43F1C"/>
    <w:rsid w:val="00F43F56"/>
    <w:rsid w:val="00F4401F"/>
    <w:rsid w:val="00F4436F"/>
    <w:rsid w:val="00F44523"/>
    <w:rsid w:val="00F44757"/>
    <w:rsid w:val="00F44C8A"/>
    <w:rsid w:val="00F45285"/>
    <w:rsid w:val="00F454EA"/>
    <w:rsid w:val="00F45533"/>
    <w:rsid w:val="00F455DD"/>
    <w:rsid w:val="00F45A5C"/>
    <w:rsid w:val="00F45B7B"/>
    <w:rsid w:val="00F45B99"/>
    <w:rsid w:val="00F45BD0"/>
    <w:rsid w:val="00F46203"/>
    <w:rsid w:val="00F462DD"/>
    <w:rsid w:val="00F46417"/>
    <w:rsid w:val="00F46505"/>
    <w:rsid w:val="00F469B3"/>
    <w:rsid w:val="00F46EFE"/>
    <w:rsid w:val="00F470AD"/>
    <w:rsid w:val="00F4747B"/>
    <w:rsid w:val="00F47556"/>
    <w:rsid w:val="00F476D4"/>
    <w:rsid w:val="00F4776B"/>
    <w:rsid w:val="00F4796E"/>
    <w:rsid w:val="00F50223"/>
    <w:rsid w:val="00F50A49"/>
    <w:rsid w:val="00F50CCF"/>
    <w:rsid w:val="00F513A6"/>
    <w:rsid w:val="00F51712"/>
    <w:rsid w:val="00F51B0A"/>
    <w:rsid w:val="00F51C64"/>
    <w:rsid w:val="00F5209C"/>
    <w:rsid w:val="00F520A3"/>
    <w:rsid w:val="00F5262C"/>
    <w:rsid w:val="00F5267D"/>
    <w:rsid w:val="00F526C4"/>
    <w:rsid w:val="00F52AC5"/>
    <w:rsid w:val="00F52E5D"/>
    <w:rsid w:val="00F53146"/>
    <w:rsid w:val="00F53266"/>
    <w:rsid w:val="00F537E0"/>
    <w:rsid w:val="00F53BBA"/>
    <w:rsid w:val="00F53D8A"/>
    <w:rsid w:val="00F53EA8"/>
    <w:rsid w:val="00F53FC3"/>
    <w:rsid w:val="00F54080"/>
    <w:rsid w:val="00F5408F"/>
    <w:rsid w:val="00F541CB"/>
    <w:rsid w:val="00F54205"/>
    <w:rsid w:val="00F54368"/>
    <w:rsid w:val="00F543CA"/>
    <w:rsid w:val="00F54476"/>
    <w:rsid w:val="00F5484A"/>
    <w:rsid w:val="00F549FE"/>
    <w:rsid w:val="00F5515B"/>
    <w:rsid w:val="00F552F7"/>
    <w:rsid w:val="00F5554A"/>
    <w:rsid w:val="00F557A0"/>
    <w:rsid w:val="00F55829"/>
    <w:rsid w:val="00F55A58"/>
    <w:rsid w:val="00F55D0C"/>
    <w:rsid w:val="00F55F8E"/>
    <w:rsid w:val="00F56280"/>
    <w:rsid w:val="00F5646C"/>
    <w:rsid w:val="00F564E0"/>
    <w:rsid w:val="00F56913"/>
    <w:rsid w:val="00F569C5"/>
    <w:rsid w:val="00F56FF8"/>
    <w:rsid w:val="00F57050"/>
    <w:rsid w:val="00F57332"/>
    <w:rsid w:val="00F5783A"/>
    <w:rsid w:val="00F5799D"/>
    <w:rsid w:val="00F57CB9"/>
    <w:rsid w:val="00F57DDE"/>
    <w:rsid w:val="00F57F56"/>
    <w:rsid w:val="00F57FD1"/>
    <w:rsid w:val="00F60031"/>
    <w:rsid w:val="00F6011A"/>
    <w:rsid w:val="00F60330"/>
    <w:rsid w:val="00F6037E"/>
    <w:rsid w:val="00F6058C"/>
    <w:rsid w:val="00F608BE"/>
    <w:rsid w:val="00F60F61"/>
    <w:rsid w:val="00F60FA2"/>
    <w:rsid w:val="00F61208"/>
    <w:rsid w:val="00F6168C"/>
    <w:rsid w:val="00F61E02"/>
    <w:rsid w:val="00F61FA2"/>
    <w:rsid w:val="00F6246F"/>
    <w:rsid w:val="00F62470"/>
    <w:rsid w:val="00F6273B"/>
    <w:rsid w:val="00F6297F"/>
    <w:rsid w:val="00F629FB"/>
    <w:rsid w:val="00F62E2F"/>
    <w:rsid w:val="00F62E56"/>
    <w:rsid w:val="00F632F6"/>
    <w:rsid w:val="00F6359E"/>
    <w:rsid w:val="00F6373C"/>
    <w:rsid w:val="00F6388B"/>
    <w:rsid w:val="00F638F8"/>
    <w:rsid w:val="00F63D2F"/>
    <w:rsid w:val="00F63EE6"/>
    <w:rsid w:val="00F6404F"/>
    <w:rsid w:val="00F64261"/>
    <w:rsid w:val="00F643DF"/>
    <w:rsid w:val="00F643E9"/>
    <w:rsid w:val="00F644A5"/>
    <w:rsid w:val="00F645D9"/>
    <w:rsid w:val="00F64695"/>
    <w:rsid w:val="00F64858"/>
    <w:rsid w:val="00F64A5E"/>
    <w:rsid w:val="00F64B37"/>
    <w:rsid w:val="00F64D16"/>
    <w:rsid w:val="00F64DA2"/>
    <w:rsid w:val="00F64DBF"/>
    <w:rsid w:val="00F6509F"/>
    <w:rsid w:val="00F650D6"/>
    <w:rsid w:val="00F6515D"/>
    <w:rsid w:val="00F651C8"/>
    <w:rsid w:val="00F653D4"/>
    <w:rsid w:val="00F655FD"/>
    <w:rsid w:val="00F65811"/>
    <w:rsid w:val="00F65850"/>
    <w:rsid w:val="00F65BFA"/>
    <w:rsid w:val="00F65C2F"/>
    <w:rsid w:val="00F65EAD"/>
    <w:rsid w:val="00F66121"/>
    <w:rsid w:val="00F66225"/>
    <w:rsid w:val="00F6632D"/>
    <w:rsid w:val="00F66566"/>
    <w:rsid w:val="00F665E5"/>
    <w:rsid w:val="00F667B1"/>
    <w:rsid w:val="00F6693F"/>
    <w:rsid w:val="00F66DEE"/>
    <w:rsid w:val="00F67060"/>
    <w:rsid w:val="00F671E8"/>
    <w:rsid w:val="00F6747E"/>
    <w:rsid w:val="00F6783C"/>
    <w:rsid w:val="00F67CDD"/>
    <w:rsid w:val="00F67E09"/>
    <w:rsid w:val="00F67E0D"/>
    <w:rsid w:val="00F67E1A"/>
    <w:rsid w:val="00F67EA8"/>
    <w:rsid w:val="00F67EF7"/>
    <w:rsid w:val="00F7014D"/>
    <w:rsid w:val="00F701DC"/>
    <w:rsid w:val="00F7029F"/>
    <w:rsid w:val="00F704C7"/>
    <w:rsid w:val="00F70ABA"/>
    <w:rsid w:val="00F70BF7"/>
    <w:rsid w:val="00F70C30"/>
    <w:rsid w:val="00F711F0"/>
    <w:rsid w:val="00F717E8"/>
    <w:rsid w:val="00F7193A"/>
    <w:rsid w:val="00F719F2"/>
    <w:rsid w:val="00F71C78"/>
    <w:rsid w:val="00F72003"/>
    <w:rsid w:val="00F7210A"/>
    <w:rsid w:val="00F72374"/>
    <w:rsid w:val="00F724DC"/>
    <w:rsid w:val="00F72699"/>
    <w:rsid w:val="00F726B6"/>
    <w:rsid w:val="00F7270D"/>
    <w:rsid w:val="00F728AA"/>
    <w:rsid w:val="00F72E39"/>
    <w:rsid w:val="00F73001"/>
    <w:rsid w:val="00F73022"/>
    <w:rsid w:val="00F733EA"/>
    <w:rsid w:val="00F735B7"/>
    <w:rsid w:val="00F73803"/>
    <w:rsid w:val="00F73876"/>
    <w:rsid w:val="00F73BDA"/>
    <w:rsid w:val="00F73E06"/>
    <w:rsid w:val="00F741A2"/>
    <w:rsid w:val="00F74485"/>
    <w:rsid w:val="00F745D1"/>
    <w:rsid w:val="00F74659"/>
    <w:rsid w:val="00F7480B"/>
    <w:rsid w:val="00F74BA6"/>
    <w:rsid w:val="00F74C19"/>
    <w:rsid w:val="00F74F7E"/>
    <w:rsid w:val="00F7525F"/>
    <w:rsid w:val="00F755F3"/>
    <w:rsid w:val="00F75647"/>
    <w:rsid w:val="00F75708"/>
    <w:rsid w:val="00F7586A"/>
    <w:rsid w:val="00F7592F"/>
    <w:rsid w:val="00F75B06"/>
    <w:rsid w:val="00F75B49"/>
    <w:rsid w:val="00F75EE1"/>
    <w:rsid w:val="00F75F98"/>
    <w:rsid w:val="00F760B3"/>
    <w:rsid w:val="00F76193"/>
    <w:rsid w:val="00F764DF"/>
    <w:rsid w:val="00F765B6"/>
    <w:rsid w:val="00F7673F"/>
    <w:rsid w:val="00F76783"/>
    <w:rsid w:val="00F768AE"/>
    <w:rsid w:val="00F76B15"/>
    <w:rsid w:val="00F76B28"/>
    <w:rsid w:val="00F76BAF"/>
    <w:rsid w:val="00F76C21"/>
    <w:rsid w:val="00F76C41"/>
    <w:rsid w:val="00F76E1D"/>
    <w:rsid w:val="00F77203"/>
    <w:rsid w:val="00F772E6"/>
    <w:rsid w:val="00F7754A"/>
    <w:rsid w:val="00F80323"/>
    <w:rsid w:val="00F80383"/>
    <w:rsid w:val="00F803DF"/>
    <w:rsid w:val="00F80532"/>
    <w:rsid w:val="00F8055E"/>
    <w:rsid w:val="00F807B8"/>
    <w:rsid w:val="00F809AB"/>
    <w:rsid w:val="00F80D8D"/>
    <w:rsid w:val="00F80F2C"/>
    <w:rsid w:val="00F80F35"/>
    <w:rsid w:val="00F80FAC"/>
    <w:rsid w:val="00F81845"/>
    <w:rsid w:val="00F81FC2"/>
    <w:rsid w:val="00F82103"/>
    <w:rsid w:val="00F82120"/>
    <w:rsid w:val="00F82170"/>
    <w:rsid w:val="00F8217C"/>
    <w:rsid w:val="00F82583"/>
    <w:rsid w:val="00F828A5"/>
    <w:rsid w:val="00F828D4"/>
    <w:rsid w:val="00F82C60"/>
    <w:rsid w:val="00F82C99"/>
    <w:rsid w:val="00F82D4D"/>
    <w:rsid w:val="00F833D1"/>
    <w:rsid w:val="00F8380A"/>
    <w:rsid w:val="00F83DF0"/>
    <w:rsid w:val="00F83E4A"/>
    <w:rsid w:val="00F840FC"/>
    <w:rsid w:val="00F842BF"/>
    <w:rsid w:val="00F844A4"/>
    <w:rsid w:val="00F846CB"/>
    <w:rsid w:val="00F84849"/>
    <w:rsid w:val="00F848E2"/>
    <w:rsid w:val="00F848EA"/>
    <w:rsid w:val="00F8497A"/>
    <w:rsid w:val="00F84CA8"/>
    <w:rsid w:val="00F84D70"/>
    <w:rsid w:val="00F851DA"/>
    <w:rsid w:val="00F8524C"/>
    <w:rsid w:val="00F852A2"/>
    <w:rsid w:val="00F853D6"/>
    <w:rsid w:val="00F854F6"/>
    <w:rsid w:val="00F85729"/>
    <w:rsid w:val="00F85765"/>
    <w:rsid w:val="00F85898"/>
    <w:rsid w:val="00F858BD"/>
    <w:rsid w:val="00F85C5D"/>
    <w:rsid w:val="00F85CE3"/>
    <w:rsid w:val="00F85DB9"/>
    <w:rsid w:val="00F85F8C"/>
    <w:rsid w:val="00F86526"/>
    <w:rsid w:val="00F8660C"/>
    <w:rsid w:val="00F867C1"/>
    <w:rsid w:val="00F870C2"/>
    <w:rsid w:val="00F87100"/>
    <w:rsid w:val="00F872D3"/>
    <w:rsid w:val="00F872FD"/>
    <w:rsid w:val="00F877A5"/>
    <w:rsid w:val="00F877F6"/>
    <w:rsid w:val="00F9017D"/>
    <w:rsid w:val="00F901E2"/>
    <w:rsid w:val="00F9038C"/>
    <w:rsid w:val="00F903F2"/>
    <w:rsid w:val="00F9046D"/>
    <w:rsid w:val="00F9055A"/>
    <w:rsid w:val="00F90757"/>
    <w:rsid w:val="00F90760"/>
    <w:rsid w:val="00F909E2"/>
    <w:rsid w:val="00F90A62"/>
    <w:rsid w:val="00F9125D"/>
    <w:rsid w:val="00F913C5"/>
    <w:rsid w:val="00F9144A"/>
    <w:rsid w:val="00F91527"/>
    <w:rsid w:val="00F916B3"/>
    <w:rsid w:val="00F9195E"/>
    <w:rsid w:val="00F91B3B"/>
    <w:rsid w:val="00F91DE5"/>
    <w:rsid w:val="00F91E48"/>
    <w:rsid w:val="00F91F68"/>
    <w:rsid w:val="00F92018"/>
    <w:rsid w:val="00F92157"/>
    <w:rsid w:val="00F9219B"/>
    <w:rsid w:val="00F9264C"/>
    <w:rsid w:val="00F9265B"/>
    <w:rsid w:val="00F92754"/>
    <w:rsid w:val="00F92B7E"/>
    <w:rsid w:val="00F92BD9"/>
    <w:rsid w:val="00F92D48"/>
    <w:rsid w:val="00F92E21"/>
    <w:rsid w:val="00F93327"/>
    <w:rsid w:val="00F93822"/>
    <w:rsid w:val="00F93858"/>
    <w:rsid w:val="00F93866"/>
    <w:rsid w:val="00F93A40"/>
    <w:rsid w:val="00F93F25"/>
    <w:rsid w:val="00F940B7"/>
    <w:rsid w:val="00F94140"/>
    <w:rsid w:val="00F94369"/>
    <w:rsid w:val="00F9446A"/>
    <w:rsid w:val="00F94556"/>
    <w:rsid w:val="00F94DA4"/>
    <w:rsid w:val="00F94EA9"/>
    <w:rsid w:val="00F95108"/>
    <w:rsid w:val="00F95147"/>
    <w:rsid w:val="00F955CA"/>
    <w:rsid w:val="00F962A7"/>
    <w:rsid w:val="00F962C5"/>
    <w:rsid w:val="00F96367"/>
    <w:rsid w:val="00F96402"/>
    <w:rsid w:val="00F96ED8"/>
    <w:rsid w:val="00F970FF"/>
    <w:rsid w:val="00F9760F"/>
    <w:rsid w:val="00F97BBE"/>
    <w:rsid w:val="00F97C3D"/>
    <w:rsid w:val="00F97E4F"/>
    <w:rsid w:val="00F97F2A"/>
    <w:rsid w:val="00FA0033"/>
    <w:rsid w:val="00FA0070"/>
    <w:rsid w:val="00FA01B5"/>
    <w:rsid w:val="00FA05FA"/>
    <w:rsid w:val="00FA079B"/>
    <w:rsid w:val="00FA0B5A"/>
    <w:rsid w:val="00FA0D12"/>
    <w:rsid w:val="00FA0E7C"/>
    <w:rsid w:val="00FA0FA5"/>
    <w:rsid w:val="00FA11CB"/>
    <w:rsid w:val="00FA1427"/>
    <w:rsid w:val="00FA1472"/>
    <w:rsid w:val="00FA1557"/>
    <w:rsid w:val="00FA15AB"/>
    <w:rsid w:val="00FA18FB"/>
    <w:rsid w:val="00FA19D4"/>
    <w:rsid w:val="00FA1CC4"/>
    <w:rsid w:val="00FA1EA9"/>
    <w:rsid w:val="00FA1F09"/>
    <w:rsid w:val="00FA1F78"/>
    <w:rsid w:val="00FA2140"/>
    <w:rsid w:val="00FA2150"/>
    <w:rsid w:val="00FA23FB"/>
    <w:rsid w:val="00FA2417"/>
    <w:rsid w:val="00FA2B6E"/>
    <w:rsid w:val="00FA2B8D"/>
    <w:rsid w:val="00FA2DD3"/>
    <w:rsid w:val="00FA2EA6"/>
    <w:rsid w:val="00FA31EB"/>
    <w:rsid w:val="00FA3348"/>
    <w:rsid w:val="00FA3672"/>
    <w:rsid w:val="00FA375A"/>
    <w:rsid w:val="00FA3C1E"/>
    <w:rsid w:val="00FA3E71"/>
    <w:rsid w:val="00FA3F80"/>
    <w:rsid w:val="00FA41F5"/>
    <w:rsid w:val="00FA42EA"/>
    <w:rsid w:val="00FA4C22"/>
    <w:rsid w:val="00FA4D43"/>
    <w:rsid w:val="00FA5025"/>
    <w:rsid w:val="00FA508D"/>
    <w:rsid w:val="00FA5275"/>
    <w:rsid w:val="00FA543C"/>
    <w:rsid w:val="00FA5603"/>
    <w:rsid w:val="00FA5733"/>
    <w:rsid w:val="00FA574F"/>
    <w:rsid w:val="00FA5993"/>
    <w:rsid w:val="00FA5A4A"/>
    <w:rsid w:val="00FA5F78"/>
    <w:rsid w:val="00FA619B"/>
    <w:rsid w:val="00FA6207"/>
    <w:rsid w:val="00FA626B"/>
    <w:rsid w:val="00FA62AE"/>
    <w:rsid w:val="00FA6959"/>
    <w:rsid w:val="00FA70C1"/>
    <w:rsid w:val="00FA719C"/>
    <w:rsid w:val="00FA76AF"/>
    <w:rsid w:val="00FA7B55"/>
    <w:rsid w:val="00FA7BE9"/>
    <w:rsid w:val="00FA7E95"/>
    <w:rsid w:val="00FB01DA"/>
    <w:rsid w:val="00FB045C"/>
    <w:rsid w:val="00FB0495"/>
    <w:rsid w:val="00FB08BD"/>
    <w:rsid w:val="00FB0F77"/>
    <w:rsid w:val="00FB10A7"/>
    <w:rsid w:val="00FB1295"/>
    <w:rsid w:val="00FB13D6"/>
    <w:rsid w:val="00FB15F6"/>
    <w:rsid w:val="00FB167B"/>
    <w:rsid w:val="00FB1858"/>
    <w:rsid w:val="00FB190B"/>
    <w:rsid w:val="00FB1A11"/>
    <w:rsid w:val="00FB1D1F"/>
    <w:rsid w:val="00FB2182"/>
    <w:rsid w:val="00FB2725"/>
    <w:rsid w:val="00FB2DD5"/>
    <w:rsid w:val="00FB3026"/>
    <w:rsid w:val="00FB306F"/>
    <w:rsid w:val="00FB32FA"/>
    <w:rsid w:val="00FB3CC3"/>
    <w:rsid w:val="00FB3F76"/>
    <w:rsid w:val="00FB432D"/>
    <w:rsid w:val="00FB48CB"/>
    <w:rsid w:val="00FB49B3"/>
    <w:rsid w:val="00FB4E58"/>
    <w:rsid w:val="00FB505F"/>
    <w:rsid w:val="00FB570D"/>
    <w:rsid w:val="00FB5A37"/>
    <w:rsid w:val="00FB5A99"/>
    <w:rsid w:val="00FB5C67"/>
    <w:rsid w:val="00FB5E50"/>
    <w:rsid w:val="00FB5FA8"/>
    <w:rsid w:val="00FB646E"/>
    <w:rsid w:val="00FB64EE"/>
    <w:rsid w:val="00FB65CE"/>
    <w:rsid w:val="00FB679B"/>
    <w:rsid w:val="00FB6848"/>
    <w:rsid w:val="00FB693A"/>
    <w:rsid w:val="00FB69F7"/>
    <w:rsid w:val="00FB6DC7"/>
    <w:rsid w:val="00FB71AD"/>
    <w:rsid w:val="00FB746A"/>
    <w:rsid w:val="00FB74AD"/>
    <w:rsid w:val="00FB7514"/>
    <w:rsid w:val="00FB75BC"/>
    <w:rsid w:val="00FB7D50"/>
    <w:rsid w:val="00FC045D"/>
    <w:rsid w:val="00FC04C2"/>
    <w:rsid w:val="00FC06A8"/>
    <w:rsid w:val="00FC0AD1"/>
    <w:rsid w:val="00FC0BAD"/>
    <w:rsid w:val="00FC0C42"/>
    <w:rsid w:val="00FC0F9E"/>
    <w:rsid w:val="00FC0FAA"/>
    <w:rsid w:val="00FC1058"/>
    <w:rsid w:val="00FC1BE2"/>
    <w:rsid w:val="00FC1C4A"/>
    <w:rsid w:val="00FC1C7E"/>
    <w:rsid w:val="00FC2150"/>
    <w:rsid w:val="00FC26AB"/>
    <w:rsid w:val="00FC2708"/>
    <w:rsid w:val="00FC282B"/>
    <w:rsid w:val="00FC2BD4"/>
    <w:rsid w:val="00FC33AA"/>
    <w:rsid w:val="00FC33F7"/>
    <w:rsid w:val="00FC3539"/>
    <w:rsid w:val="00FC3A59"/>
    <w:rsid w:val="00FC3B10"/>
    <w:rsid w:val="00FC3DF8"/>
    <w:rsid w:val="00FC3E07"/>
    <w:rsid w:val="00FC3FA0"/>
    <w:rsid w:val="00FC3FA4"/>
    <w:rsid w:val="00FC4417"/>
    <w:rsid w:val="00FC44E3"/>
    <w:rsid w:val="00FC466C"/>
    <w:rsid w:val="00FC46FD"/>
    <w:rsid w:val="00FC49CE"/>
    <w:rsid w:val="00FC4AA9"/>
    <w:rsid w:val="00FC4AC1"/>
    <w:rsid w:val="00FC5923"/>
    <w:rsid w:val="00FC5E50"/>
    <w:rsid w:val="00FC5F6B"/>
    <w:rsid w:val="00FC65EB"/>
    <w:rsid w:val="00FC696A"/>
    <w:rsid w:val="00FC6B71"/>
    <w:rsid w:val="00FC6DCB"/>
    <w:rsid w:val="00FC6E29"/>
    <w:rsid w:val="00FC6F64"/>
    <w:rsid w:val="00FC6F96"/>
    <w:rsid w:val="00FC7208"/>
    <w:rsid w:val="00FC77AA"/>
    <w:rsid w:val="00FC7F53"/>
    <w:rsid w:val="00FC7F87"/>
    <w:rsid w:val="00FC7F90"/>
    <w:rsid w:val="00FC7FC3"/>
    <w:rsid w:val="00FD0497"/>
    <w:rsid w:val="00FD04EF"/>
    <w:rsid w:val="00FD0668"/>
    <w:rsid w:val="00FD0A25"/>
    <w:rsid w:val="00FD0AB8"/>
    <w:rsid w:val="00FD12AD"/>
    <w:rsid w:val="00FD18E1"/>
    <w:rsid w:val="00FD1908"/>
    <w:rsid w:val="00FD1AFF"/>
    <w:rsid w:val="00FD1CDA"/>
    <w:rsid w:val="00FD1D0F"/>
    <w:rsid w:val="00FD20D3"/>
    <w:rsid w:val="00FD21B2"/>
    <w:rsid w:val="00FD22D1"/>
    <w:rsid w:val="00FD232B"/>
    <w:rsid w:val="00FD262F"/>
    <w:rsid w:val="00FD2790"/>
    <w:rsid w:val="00FD27C3"/>
    <w:rsid w:val="00FD2800"/>
    <w:rsid w:val="00FD28EF"/>
    <w:rsid w:val="00FD2AAA"/>
    <w:rsid w:val="00FD2C98"/>
    <w:rsid w:val="00FD323D"/>
    <w:rsid w:val="00FD330E"/>
    <w:rsid w:val="00FD3852"/>
    <w:rsid w:val="00FD3A69"/>
    <w:rsid w:val="00FD3B10"/>
    <w:rsid w:val="00FD41FB"/>
    <w:rsid w:val="00FD41FD"/>
    <w:rsid w:val="00FD434C"/>
    <w:rsid w:val="00FD45B1"/>
    <w:rsid w:val="00FD4617"/>
    <w:rsid w:val="00FD5582"/>
    <w:rsid w:val="00FD5790"/>
    <w:rsid w:val="00FD5841"/>
    <w:rsid w:val="00FD5844"/>
    <w:rsid w:val="00FD5A44"/>
    <w:rsid w:val="00FD5E23"/>
    <w:rsid w:val="00FD5EFB"/>
    <w:rsid w:val="00FD61C7"/>
    <w:rsid w:val="00FD636D"/>
    <w:rsid w:val="00FD661B"/>
    <w:rsid w:val="00FD6969"/>
    <w:rsid w:val="00FD70DB"/>
    <w:rsid w:val="00FD7183"/>
    <w:rsid w:val="00FD7465"/>
    <w:rsid w:val="00FD7674"/>
    <w:rsid w:val="00FD79FE"/>
    <w:rsid w:val="00FD7D10"/>
    <w:rsid w:val="00FD7D2A"/>
    <w:rsid w:val="00FD7F35"/>
    <w:rsid w:val="00FE03C5"/>
    <w:rsid w:val="00FE0458"/>
    <w:rsid w:val="00FE061E"/>
    <w:rsid w:val="00FE096E"/>
    <w:rsid w:val="00FE0D1C"/>
    <w:rsid w:val="00FE0ECA"/>
    <w:rsid w:val="00FE1021"/>
    <w:rsid w:val="00FE125A"/>
    <w:rsid w:val="00FE1437"/>
    <w:rsid w:val="00FE1666"/>
    <w:rsid w:val="00FE1816"/>
    <w:rsid w:val="00FE198E"/>
    <w:rsid w:val="00FE1BC8"/>
    <w:rsid w:val="00FE1DC6"/>
    <w:rsid w:val="00FE1F31"/>
    <w:rsid w:val="00FE2286"/>
    <w:rsid w:val="00FE29BE"/>
    <w:rsid w:val="00FE2E17"/>
    <w:rsid w:val="00FE3206"/>
    <w:rsid w:val="00FE3425"/>
    <w:rsid w:val="00FE35BB"/>
    <w:rsid w:val="00FE383B"/>
    <w:rsid w:val="00FE3A81"/>
    <w:rsid w:val="00FE3D29"/>
    <w:rsid w:val="00FE3E70"/>
    <w:rsid w:val="00FE4068"/>
    <w:rsid w:val="00FE44E0"/>
    <w:rsid w:val="00FE47E3"/>
    <w:rsid w:val="00FE4A3F"/>
    <w:rsid w:val="00FE4E31"/>
    <w:rsid w:val="00FE4EAA"/>
    <w:rsid w:val="00FE4FA7"/>
    <w:rsid w:val="00FE50FD"/>
    <w:rsid w:val="00FE53D5"/>
    <w:rsid w:val="00FE54AF"/>
    <w:rsid w:val="00FE5592"/>
    <w:rsid w:val="00FE55A3"/>
    <w:rsid w:val="00FE5789"/>
    <w:rsid w:val="00FE57E7"/>
    <w:rsid w:val="00FE5856"/>
    <w:rsid w:val="00FE5882"/>
    <w:rsid w:val="00FE5A54"/>
    <w:rsid w:val="00FE5AEC"/>
    <w:rsid w:val="00FE5D44"/>
    <w:rsid w:val="00FE60B3"/>
    <w:rsid w:val="00FE6196"/>
    <w:rsid w:val="00FE649F"/>
    <w:rsid w:val="00FE6557"/>
    <w:rsid w:val="00FE66D5"/>
    <w:rsid w:val="00FE6A83"/>
    <w:rsid w:val="00FE6AA0"/>
    <w:rsid w:val="00FE6B8B"/>
    <w:rsid w:val="00FE6CFF"/>
    <w:rsid w:val="00FE6DB9"/>
    <w:rsid w:val="00FE7014"/>
    <w:rsid w:val="00FE7081"/>
    <w:rsid w:val="00FE709D"/>
    <w:rsid w:val="00FE723B"/>
    <w:rsid w:val="00FE7C92"/>
    <w:rsid w:val="00FE7CB6"/>
    <w:rsid w:val="00FF0167"/>
    <w:rsid w:val="00FF01D9"/>
    <w:rsid w:val="00FF034F"/>
    <w:rsid w:val="00FF03BD"/>
    <w:rsid w:val="00FF0756"/>
    <w:rsid w:val="00FF08B0"/>
    <w:rsid w:val="00FF0A97"/>
    <w:rsid w:val="00FF0BB3"/>
    <w:rsid w:val="00FF103C"/>
    <w:rsid w:val="00FF10A1"/>
    <w:rsid w:val="00FF1182"/>
    <w:rsid w:val="00FF11A3"/>
    <w:rsid w:val="00FF134D"/>
    <w:rsid w:val="00FF1391"/>
    <w:rsid w:val="00FF1610"/>
    <w:rsid w:val="00FF16F4"/>
    <w:rsid w:val="00FF178F"/>
    <w:rsid w:val="00FF1996"/>
    <w:rsid w:val="00FF1E8C"/>
    <w:rsid w:val="00FF1F12"/>
    <w:rsid w:val="00FF204A"/>
    <w:rsid w:val="00FF20A6"/>
    <w:rsid w:val="00FF21FE"/>
    <w:rsid w:val="00FF2238"/>
    <w:rsid w:val="00FF2301"/>
    <w:rsid w:val="00FF2818"/>
    <w:rsid w:val="00FF28C9"/>
    <w:rsid w:val="00FF2933"/>
    <w:rsid w:val="00FF2971"/>
    <w:rsid w:val="00FF2A15"/>
    <w:rsid w:val="00FF2B3B"/>
    <w:rsid w:val="00FF2E18"/>
    <w:rsid w:val="00FF2F6C"/>
    <w:rsid w:val="00FF35CC"/>
    <w:rsid w:val="00FF36E6"/>
    <w:rsid w:val="00FF3A04"/>
    <w:rsid w:val="00FF3B1E"/>
    <w:rsid w:val="00FF3B63"/>
    <w:rsid w:val="00FF3B9A"/>
    <w:rsid w:val="00FF413C"/>
    <w:rsid w:val="00FF41A9"/>
    <w:rsid w:val="00FF4318"/>
    <w:rsid w:val="00FF4408"/>
    <w:rsid w:val="00FF48B5"/>
    <w:rsid w:val="00FF4A53"/>
    <w:rsid w:val="00FF4D08"/>
    <w:rsid w:val="00FF545B"/>
    <w:rsid w:val="00FF552A"/>
    <w:rsid w:val="00FF561E"/>
    <w:rsid w:val="00FF56E9"/>
    <w:rsid w:val="00FF5924"/>
    <w:rsid w:val="00FF5E10"/>
    <w:rsid w:val="00FF627F"/>
    <w:rsid w:val="00FF62CE"/>
    <w:rsid w:val="00FF63A3"/>
    <w:rsid w:val="00FF643C"/>
    <w:rsid w:val="00FF6508"/>
    <w:rsid w:val="00FF6BCD"/>
    <w:rsid w:val="00FF6CD9"/>
    <w:rsid w:val="00FF6E5A"/>
    <w:rsid w:val="00FF6E60"/>
    <w:rsid w:val="00FF6F3B"/>
    <w:rsid w:val="00FF70A3"/>
    <w:rsid w:val="00FF7178"/>
    <w:rsid w:val="00FF73D9"/>
    <w:rsid w:val="00FF755A"/>
    <w:rsid w:val="00FF7682"/>
    <w:rsid w:val="00FF7699"/>
    <w:rsid w:val="00FF76C0"/>
    <w:rsid w:val="00FF7808"/>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205A033"/>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E46"/>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480C4C"/>
    <w:pPr>
      <w:tabs>
        <w:tab w:val="clear" w:pos="340"/>
      </w:tabs>
      <w:spacing w:after="0" w:line="240" w:lineRule="auto"/>
      <w:ind w:left="0" w:firstLine="0"/>
      <w:jc w:val="thaiDistribute"/>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6C1EB8"/>
    <w:pPr>
      <w:spacing w:after="0"/>
      <w:ind w:left="547" w:right="389"/>
      <w:jc w:val="both"/>
    </w:pPr>
    <w:rPr>
      <w:rFonts w:cs="Univers 45 Light"/>
      <w:i/>
      <w:iCs/>
      <w:color w:val="000000"/>
      <w:sz w:val="20"/>
      <w:lang w:val="en-US" w:bidi="th-TH"/>
    </w:rPr>
  </w:style>
  <w:style w:type="character" w:customStyle="1" w:styleId="AccPolicysubheadChar">
    <w:name w:val="Acc Policy sub head Char"/>
    <w:link w:val="AccPolicysubhead"/>
    <w:locked/>
    <w:rsid w:val="006C1EB8"/>
    <w:rPr>
      <w:rFonts w:cs="Univers 45 Light"/>
      <w:i/>
      <w:iCs/>
      <w:color w:val="000000"/>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5D080D"/>
    <w:pPr>
      <w:ind w:right="0"/>
    </w:pPr>
    <w:rPr>
      <w:bCs/>
      <w:i w:val="0"/>
      <w:iCs w:val="0"/>
      <w:szCs w:val="18"/>
    </w:rPr>
  </w:style>
  <w:style w:type="character" w:customStyle="1" w:styleId="AccPolicyalternativeChar">
    <w:name w:val="Acc Policy alternative Char"/>
    <w:link w:val="AccPolicyalternative"/>
    <w:uiPriority w:val="99"/>
    <w:locked/>
    <w:rsid w:val="005D080D"/>
    <w:rPr>
      <w:rFonts w:cs="Univers 45 Light"/>
      <w:bCs/>
      <w:color w:val="000000"/>
      <w:szCs w:val="18"/>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character" w:styleId="FollowedHyperlink">
    <w:name w:val="FollowedHyperlink"/>
    <w:basedOn w:val="DefaultParagraphFont"/>
    <w:uiPriority w:val="99"/>
    <w:semiHidden/>
    <w:unhideWhenUsed/>
    <w:locked/>
    <w:rsid w:val="004D215D"/>
    <w:rPr>
      <w:color w:val="954F72" w:themeColor="followedHyperlink"/>
      <w:u w:val="single"/>
    </w:rPr>
  </w:style>
  <w:style w:type="character" w:customStyle="1" w:styleId="FootnoteTextChar1">
    <w:name w:val="Footnote Text Char1"/>
    <w:aliases w:val="ft Char1"/>
    <w:basedOn w:val="DefaultParagraphFont"/>
    <w:uiPriority w:val="99"/>
    <w:semiHidden/>
    <w:rsid w:val="004D215D"/>
    <w:rPr>
      <w:lang w:val="en-GB" w:bidi="ar-SA"/>
    </w:rPr>
  </w:style>
  <w:style w:type="character" w:customStyle="1" w:styleId="BodyTextIndentChar1">
    <w:name w:val="Body Text Indent Char1"/>
    <w:aliases w:val="i Char1"/>
    <w:basedOn w:val="DefaultParagraphFont"/>
    <w:uiPriority w:val="99"/>
    <w:semiHidden/>
    <w:rsid w:val="004D215D"/>
    <w:rPr>
      <w:sz w:val="22"/>
      <w:lang w:val="en-GB" w:bidi="ar-SA"/>
    </w:rPr>
  </w:style>
  <w:style w:type="paragraph" w:customStyle="1" w:styleId="Pa18">
    <w:name w:val="Pa18"/>
    <w:basedOn w:val="Normal"/>
    <w:next w:val="Normal"/>
    <w:uiPriority w:val="99"/>
    <w:rsid w:val="004D215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05168D"/>
    <w:rPr>
      <w:sz w:val="22"/>
      <w:lang w:val="en-GB" w:bidi="ar-SA"/>
    </w:rPr>
  </w:style>
  <w:style w:type="paragraph" w:customStyle="1" w:styleId="Pa66">
    <w:name w:val="Pa66"/>
    <w:basedOn w:val="Normal"/>
    <w:next w:val="Normal"/>
    <w:uiPriority w:val="99"/>
    <w:rsid w:val="002E148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gmail-msolistparagraph">
    <w:name w:val="gmail-msolistparagraph"/>
    <w:basedOn w:val="Normal"/>
    <w:rsid w:val="00583F34"/>
    <w:pPr>
      <w:spacing w:before="100" w:beforeAutospacing="1" w:after="100" w:afterAutospacing="1" w:line="240" w:lineRule="auto"/>
    </w:pPr>
    <w:rPr>
      <w:rFonts w:ascii="Calibri" w:eastAsiaTheme="minorHAnsi" w:hAnsi="Calibri" w:cs="Calibri"/>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64576828">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80496302">
      <w:bodyDiv w:val="1"/>
      <w:marLeft w:val="0"/>
      <w:marRight w:val="0"/>
      <w:marTop w:val="0"/>
      <w:marBottom w:val="0"/>
      <w:divBdr>
        <w:top w:val="none" w:sz="0" w:space="0" w:color="auto"/>
        <w:left w:val="none" w:sz="0" w:space="0" w:color="auto"/>
        <w:bottom w:val="none" w:sz="0" w:space="0" w:color="auto"/>
        <w:right w:val="none" w:sz="0" w:space="0" w:color="auto"/>
      </w:divBdr>
    </w:div>
    <w:div w:id="138961240">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8788069">
      <w:bodyDiv w:val="1"/>
      <w:marLeft w:val="0"/>
      <w:marRight w:val="0"/>
      <w:marTop w:val="0"/>
      <w:marBottom w:val="0"/>
      <w:divBdr>
        <w:top w:val="none" w:sz="0" w:space="0" w:color="auto"/>
        <w:left w:val="none" w:sz="0" w:space="0" w:color="auto"/>
        <w:bottom w:val="none" w:sz="0" w:space="0" w:color="auto"/>
        <w:right w:val="none" w:sz="0" w:space="0" w:color="auto"/>
      </w:divBdr>
    </w:div>
    <w:div w:id="224948438">
      <w:bodyDiv w:val="1"/>
      <w:marLeft w:val="0"/>
      <w:marRight w:val="0"/>
      <w:marTop w:val="0"/>
      <w:marBottom w:val="0"/>
      <w:divBdr>
        <w:top w:val="none" w:sz="0" w:space="0" w:color="auto"/>
        <w:left w:val="none" w:sz="0" w:space="0" w:color="auto"/>
        <w:bottom w:val="none" w:sz="0" w:space="0" w:color="auto"/>
        <w:right w:val="none" w:sz="0" w:space="0" w:color="auto"/>
      </w:divBdr>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6600776">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87388812">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0334555">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0643678">
      <w:bodyDiv w:val="1"/>
      <w:marLeft w:val="0"/>
      <w:marRight w:val="0"/>
      <w:marTop w:val="0"/>
      <w:marBottom w:val="0"/>
      <w:divBdr>
        <w:top w:val="none" w:sz="0" w:space="0" w:color="auto"/>
        <w:left w:val="none" w:sz="0" w:space="0" w:color="auto"/>
        <w:bottom w:val="none" w:sz="0" w:space="0" w:color="auto"/>
        <w:right w:val="none" w:sz="0" w:space="0" w:color="auto"/>
      </w:divBdr>
    </w:div>
    <w:div w:id="825558146">
      <w:bodyDiv w:val="1"/>
      <w:marLeft w:val="0"/>
      <w:marRight w:val="0"/>
      <w:marTop w:val="0"/>
      <w:marBottom w:val="0"/>
      <w:divBdr>
        <w:top w:val="none" w:sz="0" w:space="0" w:color="auto"/>
        <w:left w:val="none" w:sz="0" w:space="0" w:color="auto"/>
        <w:bottom w:val="none" w:sz="0" w:space="0" w:color="auto"/>
        <w:right w:val="none" w:sz="0" w:space="0" w:color="auto"/>
      </w:divBdr>
    </w:div>
    <w:div w:id="83468502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79899713">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36474939">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998533940">
      <w:bodyDiv w:val="1"/>
      <w:marLeft w:val="0"/>
      <w:marRight w:val="0"/>
      <w:marTop w:val="0"/>
      <w:marBottom w:val="0"/>
      <w:divBdr>
        <w:top w:val="none" w:sz="0" w:space="0" w:color="auto"/>
        <w:left w:val="none" w:sz="0" w:space="0" w:color="auto"/>
        <w:bottom w:val="none" w:sz="0" w:space="0" w:color="auto"/>
        <w:right w:val="none" w:sz="0" w:space="0" w:color="auto"/>
      </w:divBdr>
    </w:div>
    <w:div w:id="999583491">
      <w:bodyDiv w:val="1"/>
      <w:marLeft w:val="0"/>
      <w:marRight w:val="0"/>
      <w:marTop w:val="0"/>
      <w:marBottom w:val="0"/>
      <w:divBdr>
        <w:top w:val="none" w:sz="0" w:space="0" w:color="auto"/>
        <w:left w:val="none" w:sz="0" w:space="0" w:color="auto"/>
        <w:bottom w:val="none" w:sz="0" w:space="0" w:color="auto"/>
        <w:right w:val="none" w:sz="0" w:space="0" w:color="auto"/>
      </w:divBdr>
    </w:div>
    <w:div w:id="1143424662">
      <w:bodyDiv w:val="1"/>
      <w:marLeft w:val="0"/>
      <w:marRight w:val="0"/>
      <w:marTop w:val="0"/>
      <w:marBottom w:val="0"/>
      <w:divBdr>
        <w:top w:val="none" w:sz="0" w:space="0" w:color="auto"/>
        <w:left w:val="none" w:sz="0" w:space="0" w:color="auto"/>
        <w:bottom w:val="none" w:sz="0" w:space="0" w:color="auto"/>
        <w:right w:val="none" w:sz="0" w:space="0" w:color="auto"/>
      </w:divBdr>
    </w:div>
    <w:div w:id="1176775013">
      <w:bodyDiv w:val="1"/>
      <w:marLeft w:val="0"/>
      <w:marRight w:val="0"/>
      <w:marTop w:val="0"/>
      <w:marBottom w:val="0"/>
      <w:divBdr>
        <w:top w:val="none" w:sz="0" w:space="0" w:color="auto"/>
        <w:left w:val="none" w:sz="0" w:space="0" w:color="auto"/>
        <w:bottom w:val="none" w:sz="0" w:space="0" w:color="auto"/>
        <w:right w:val="none" w:sz="0" w:space="0" w:color="auto"/>
      </w:divBdr>
    </w:div>
    <w:div w:id="1223054621">
      <w:bodyDiv w:val="1"/>
      <w:marLeft w:val="0"/>
      <w:marRight w:val="0"/>
      <w:marTop w:val="0"/>
      <w:marBottom w:val="0"/>
      <w:divBdr>
        <w:top w:val="none" w:sz="0" w:space="0" w:color="auto"/>
        <w:left w:val="none" w:sz="0" w:space="0" w:color="auto"/>
        <w:bottom w:val="none" w:sz="0" w:space="0" w:color="auto"/>
        <w:right w:val="none" w:sz="0" w:space="0" w:color="auto"/>
      </w:divBdr>
    </w:div>
    <w:div w:id="132049624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2091938">
      <w:bodyDiv w:val="1"/>
      <w:marLeft w:val="0"/>
      <w:marRight w:val="0"/>
      <w:marTop w:val="0"/>
      <w:marBottom w:val="0"/>
      <w:divBdr>
        <w:top w:val="none" w:sz="0" w:space="0" w:color="auto"/>
        <w:left w:val="none" w:sz="0" w:space="0" w:color="auto"/>
        <w:bottom w:val="none" w:sz="0" w:space="0" w:color="auto"/>
        <w:right w:val="none" w:sz="0" w:space="0" w:color="auto"/>
      </w:divBdr>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85143541">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757098">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1804160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3798650">
      <w:bodyDiv w:val="1"/>
      <w:marLeft w:val="0"/>
      <w:marRight w:val="0"/>
      <w:marTop w:val="0"/>
      <w:marBottom w:val="0"/>
      <w:divBdr>
        <w:top w:val="none" w:sz="0" w:space="0" w:color="auto"/>
        <w:left w:val="none" w:sz="0" w:space="0" w:color="auto"/>
        <w:bottom w:val="none" w:sz="0" w:space="0" w:color="auto"/>
        <w:right w:val="none" w:sz="0" w:space="0" w:color="auto"/>
      </w:divBdr>
    </w:div>
    <w:div w:id="1838839252">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23318891">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80B8B-5598-4613-B0B1-2D57F8C16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Pages>
  <Words>1691</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11374</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Apinya Chotikunapanich</dc:creator>
  <cp:keywords/>
  <dc:description/>
  <cp:lastModifiedBy>Pattachol Thippayanitithorn</cp:lastModifiedBy>
  <cp:revision>2</cp:revision>
  <cp:lastPrinted>2021-11-22T14:27:00Z</cp:lastPrinted>
  <dcterms:created xsi:type="dcterms:W3CDTF">2021-11-23T09:25:00Z</dcterms:created>
  <dcterms:modified xsi:type="dcterms:W3CDTF">2021-11-23T09:25:00Z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