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D1FF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B8F8B0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D4D4D9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BF64BBE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2C499BC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B4A6F61" w14:textId="77777777" w:rsidR="001B4B6B" w:rsidRPr="00A97446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19FAAEB" w14:textId="77777777" w:rsidR="004956B4" w:rsidRPr="0047558B" w:rsidRDefault="00AC55CC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7558B">
        <w:rPr>
          <w:rFonts w:ascii="Angsana New" w:hAnsi="Angsana New" w:cs="Angsana New"/>
          <w:sz w:val="52"/>
          <w:szCs w:val="52"/>
          <w:cs/>
        </w:rPr>
        <w:t>บริษัท</w:t>
      </w:r>
      <w:r w:rsidR="00116413" w:rsidRPr="0047558B">
        <w:rPr>
          <w:rFonts w:ascii="Angsana New" w:hAnsi="Angsana New" w:cs="Angsana New"/>
          <w:sz w:val="52"/>
          <w:szCs w:val="52"/>
        </w:rPr>
        <w:t xml:space="preserve"> </w:t>
      </w:r>
      <w:r w:rsidR="00116413" w:rsidRPr="0047558B">
        <w:rPr>
          <w:rFonts w:ascii="Angsana New" w:hAnsi="Angsana New" w:cs="Angsana New"/>
          <w:sz w:val="52"/>
          <w:szCs w:val="52"/>
          <w:cs/>
        </w:rPr>
        <w:t xml:space="preserve">อาหารสยาม </w:t>
      </w:r>
      <w:r w:rsidR="004956B4" w:rsidRPr="0047558B">
        <w:rPr>
          <w:rFonts w:ascii="Angsana New" w:hAnsi="Angsana New" w:cs="Angsana New"/>
          <w:sz w:val="52"/>
          <w:szCs w:val="52"/>
          <w:cs/>
        </w:rPr>
        <w:t>จำกัด</w:t>
      </w:r>
      <w:r w:rsidR="00060457" w:rsidRPr="0047558B">
        <w:rPr>
          <w:rFonts w:ascii="Angsana New" w:hAnsi="Angsana New" w:cs="Angsana New"/>
          <w:sz w:val="52"/>
          <w:szCs w:val="52"/>
        </w:rPr>
        <w:t xml:space="preserve"> (</w:t>
      </w:r>
      <w:r w:rsidR="00060457" w:rsidRPr="0047558B">
        <w:rPr>
          <w:rFonts w:ascii="Angsana New" w:hAnsi="Angsana New" w:cs="Angsana New"/>
          <w:sz w:val="52"/>
          <w:szCs w:val="52"/>
          <w:cs/>
        </w:rPr>
        <w:t>มหาชน</w:t>
      </w:r>
      <w:r w:rsidR="00060457" w:rsidRPr="0047558B">
        <w:rPr>
          <w:rFonts w:ascii="Angsana New" w:hAnsi="Angsana New" w:cs="Angsana New"/>
          <w:sz w:val="52"/>
          <w:szCs w:val="52"/>
        </w:rPr>
        <w:t>)</w:t>
      </w:r>
      <w:r w:rsidR="00CC091F" w:rsidRPr="0047558B">
        <w:rPr>
          <w:rFonts w:ascii="Angsana New" w:hAnsi="Angsana New" w:cs="Angsana New"/>
          <w:sz w:val="52"/>
          <w:szCs w:val="52"/>
        </w:rPr>
        <w:t xml:space="preserve"> </w:t>
      </w:r>
      <w:r w:rsidR="00CC091F" w:rsidRPr="0047558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56CA235" w14:textId="77777777" w:rsidR="0087116F" w:rsidRPr="0047558B" w:rsidRDefault="0087116F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2397A4DF" w14:textId="22499594" w:rsidR="009F1558" w:rsidRPr="0047558B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7558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9F1558" w:rsidRPr="0047558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9F1558" w:rsidRPr="0047558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5C79F7" w:rsidRPr="0047558B">
        <w:rPr>
          <w:rFonts w:ascii="Angsana New" w:hAnsi="Angsana New" w:cs="Angsana New"/>
          <w:b w:val="0"/>
          <w:bCs w:val="0"/>
          <w:sz w:val="32"/>
          <w:szCs w:val="32"/>
          <w:cs/>
        </w:rPr>
        <w:t>สิ้</w:t>
      </w:r>
      <w:r w:rsidR="00BB74CF" w:rsidRPr="0047558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นสุดวันที่ </w:t>
      </w:r>
      <w:r w:rsidR="00CC20FF" w:rsidRPr="0047558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CC20FF" w:rsidRPr="0047558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กันยายน</w:t>
      </w:r>
      <w:r w:rsidR="00BB74CF" w:rsidRPr="0047558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15A2D" w:rsidRPr="0047558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B43FD" w:rsidRPr="0047558B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0B9CBBC8" w14:textId="77777777" w:rsidR="00AD6A6E" w:rsidRPr="0047558B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47558B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47558B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6DCA70C" w14:textId="77777777" w:rsidR="00AD6A6E" w:rsidRPr="0047558B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7558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A014476" w14:textId="77777777" w:rsidR="00AD6A6E" w:rsidRPr="0047558B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DAC3930" w14:textId="77777777" w:rsidR="004956B4" w:rsidRPr="0047558B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31AA382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FFF6720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24199C" w14:textId="77777777" w:rsidR="003C763B" w:rsidRPr="0047558B" w:rsidRDefault="003C763B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cs/>
        </w:rPr>
        <w:sectPr w:rsidR="003C763B" w:rsidRPr="0047558B" w:rsidSect="00C07EF0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432" w:gutter="0"/>
          <w:pgNumType w:start="0"/>
          <w:cols w:space="720"/>
          <w:titlePg/>
        </w:sectPr>
      </w:pPr>
    </w:p>
    <w:p w14:paraId="6FA4CBF7" w14:textId="634683AB" w:rsidR="001B4B6B" w:rsidRPr="0047558B" w:rsidRDefault="00C408FF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 w:rsidRPr="0047558B">
        <w:rPr>
          <w:rFonts w:ascii="Angsana New" w:hAnsi="Angsana New" w:cs="Angsana New"/>
        </w:rPr>
        <w:lastRenderedPageBreak/>
        <w:tab/>
      </w:r>
    </w:p>
    <w:p w14:paraId="2031BEAA" w14:textId="77777777" w:rsidR="001B4B6B" w:rsidRPr="0047558B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14:paraId="56FCBA7E" w14:textId="77777777" w:rsidR="001B4B6B" w:rsidRPr="0047558B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14:paraId="388B4931" w14:textId="77777777" w:rsidR="000A69C8" w:rsidRPr="0047558B" w:rsidRDefault="000A69C8" w:rsidP="000A69C8">
      <w:pPr>
        <w:rPr>
          <w:sz w:val="32"/>
          <w:szCs w:val="32"/>
        </w:rPr>
      </w:pPr>
    </w:p>
    <w:p w14:paraId="5283B956" w14:textId="77777777" w:rsidR="007D0885" w:rsidRPr="0047558B" w:rsidRDefault="007D0885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14:paraId="2269FE99" w14:textId="77777777" w:rsidR="00D17EC7" w:rsidRPr="0047558B" w:rsidRDefault="00D17EC7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14:paraId="5758EBB4" w14:textId="77777777" w:rsidR="00B23613" w:rsidRPr="0047558B" w:rsidRDefault="00B23613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 w:rsidRPr="0047558B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0957341B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76AFDF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14708" w:rsidRPr="0047558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47558B">
        <w:rPr>
          <w:rFonts w:ascii="Angsana New" w:hAnsi="Angsana New"/>
          <w:b/>
          <w:bCs/>
          <w:sz w:val="30"/>
          <w:szCs w:val="30"/>
        </w:rPr>
        <w:t xml:space="preserve"> </w:t>
      </w:r>
      <w:r w:rsidRPr="0047558B">
        <w:rPr>
          <w:rFonts w:ascii="Angsana New" w:hAnsi="Angsana New"/>
          <w:b/>
          <w:bCs/>
          <w:sz w:val="30"/>
          <w:szCs w:val="30"/>
          <w:cs/>
        </w:rPr>
        <w:t>อาหารสยาม จำกัด</w:t>
      </w:r>
      <w:r w:rsidRPr="0047558B">
        <w:rPr>
          <w:rFonts w:ascii="Angsana New" w:hAnsi="Angsana New"/>
          <w:b/>
          <w:bCs/>
          <w:sz w:val="30"/>
          <w:szCs w:val="30"/>
        </w:rPr>
        <w:t xml:space="preserve"> (</w:t>
      </w:r>
      <w:r w:rsidRPr="0047558B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47558B">
        <w:rPr>
          <w:rFonts w:ascii="Angsana New" w:hAnsi="Angsana New"/>
          <w:b/>
          <w:bCs/>
          <w:sz w:val="30"/>
          <w:szCs w:val="30"/>
        </w:rPr>
        <w:t>)</w:t>
      </w:r>
    </w:p>
    <w:p w14:paraId="7145E376" w14:textId="77777777" w:rsidR="00B23613" w:rsidRPr="0047558B" w:rsidRDefault="00B23613" w:rsidP="00B23613">
      <w:pPr>
        <w:rPr>
          <w:rFonts w:ascii="Angsana New" w:hAnsi="Angsana New"/>
          <w:sz w:val="30"/>
          <w:szCs w:val="30"/>
        </w:rPr>
      </w:pPr>
    </w:p>
    <w:p w14:paraId="213423F9" w14:textId="77777777" w:rsidR="00301032" w:rsidRPr="0047558B" w:rsidRDefault="00301032" w:rsidP="003010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7558B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854D5E8" w14:textId="77777777" w:rsidR="000A5B6F" w:rsidRPr="0047558B" w:rsidRDefault="000A5B6F" w:rsidP="000A5B6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9F05F1" w14:textId="603E9E00" w:rsidR="00005E92" w:rsidRPr="0047558B" w:rsidRDefault="00301032" w:rsidP="000A5B6F">
      <w:pPr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47558B">
        <w:rPr>
          <w:rFonts w:ascii="Angsana New" w:eastAsia="Calibri" w:hAnsi="Angsana New" w:hint="cs"/>
          <w:sz w:val="30"/>
          <w:szCs w:val="30"/>
          <w:cs/>
        </w:rPr>
        <w:t>รวม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และงบการเงินเฉพาะกิจการของบริษัท </w:t>
      </w:r>
      <w:r w:rsidRPr="0047558B">
        <w:rPr>
          <w:rFonts w:ascii="Angsana New" w:eastAsia="Calibri" w:hAnsi="Angsana New" w:hint="cs"/>
          <w:sz w:val="30"/>
          <w:szCs w:val="30"/>
          <w:cs/>
        </w:rPr>
        <w:t>อาหารสยาม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7558B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7558B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7558B">
        <w:rPr>
          <w:rFonts w:ascii="Angsana New" w:eastAsia="Calibri" w:hAnsi="Angsana New" w:hint="cs"/>
          <w:sz w:val="30"/>
          <w:szCs w:val="30"/>
          <w:cs/>
        </w:rPr>
        <w:t>และบริษัทย่อย</w:t>
      </w:r>
      <w:r w:rsidRPr="0047558B">
        <w:rPr>
          <w:rFonts w:ascii="Angsana New" w:hAnsi="Angsana New" w:hint="cs"/>
          <w:sz w:val="30"/>
          <w:szCs w:val="30"/>
          <w:cs/>
        </w:rPr>
        <w:t xml:space="preserve"> </w:t>
      </w:r>
      <w:r w:rsidRPr="0047558B">
        <w:rPr>
          <w:rFonts w:ascii="Angsana New" w:hAnsi="Angsana New" w:hint="cs"/>
          <w:spacing w:val="-6"/>
          <w:sz w:val="30"/>
          <w:szCs w:val="30"/>
          <w:cs/>
        </w:rPr>
        <w:t xml:space="preserve">(กลุ่มบริษัท) และของเฉพาะบริษัท อาหารสยาม จำกัด (มหาชน) </w:t>
      </w:r>
      <w:r w:rsidRPr="0047558B">
        <w:rPr>
          <w:rFonts w:ascii="Angsana New" w:hAnsi="Angsana New"/>
          <w:spacing w:val="-6"/>
          <w:sz w:val="30"/>
          <w:szCs w:val="30"/>
          <w:cs/>
        </w:rPr>
        <w:t xml:space="preserve">(บริษัท) </w:t>
      </w:r>
      <w:r w:rsidRPr="0047558B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47558B">
        <w:rPr>
          <w:rFonts w:ascii="Angsana New" w:hAnsi="Angsana New"/>
          <w:spacing w:val="-6"/>
          <w:sz w:val="30"/>
          <w:szCs w:val="30"/>
          <w:cs/>
        </w:rPr>
        <w:t>ซึ่งประกอบด้วยงบแสดงฐานะการเงิน</w:t>
      </w:r>
      <w:r w:rsidRPr="0047558B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47558B">
        <w:rPr>
          <w:rFonts w:ascii="Angsana New" w:hAnsi="Angsana New"/>
          <w:spacing w:val="-4"/>
          <w:sz w:val="30"/>
          <w:szCs w:val="30"/>
          <w:cs/>
        </w:rPr>
        <w:t>และงบแสดงฐานะการเงินเฉพาะกิจการ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4"/>
          <w:sz w:val="30"/>
          <w:szCs w:val="30"/>
          <w:cs/>
        </w:rPr>
        <w:t>ณ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30 </w:t>
      </w:r>
      <w:r w:rsidRPr="0047558B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215A2D" w:rsidRPr="0047558B">
        <w:rPr>
          <w:rFonts w:ascii="Angsana New" w:hAnsi="Angsana New"/>
          <w:spacing w:val="-4"/>
          <w:sz w:val="30"/>
          <w:szCs w:val="30"/>
        </w:rPr>
        <w:t>256</w:t>
      </w:r>
      <w:r w:rsidR="003B43FD" w:rsidRPr="0047558B">
        <w:rPr>
          <w:rFonts w:ascii="Angsana New" w:hAnsi="Angsana New"/>
          <w:spacing w:val="-4"/>
          <w:sz w:val="30"/>
          <w:szCs w:val="30"/>
        </w:rPr>
        <w:t>4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</w:t>
      </w:r>
      <w:r w:rsidRPr="0047558B">
        <w:rPr>
          <w:rFonts w:ascii="Angsana New" w:hAnsi="Angsana New" w:hint="cs"/>
          <w:spacing w:val="-4"/>
          <w:sz w:val="30"/>
          <w:szCs w:val="30"/>
          <w:cs/>
        </w:rPr>
        <w:t>จรวมและงบกำไรขาดทุนเบ็ดเสร็จ</w:t>
      </w:r>
      <w:r w:rsidRPr="0047558B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47558B">
        <w:rPr>
          <w:rFonts w:ascii="Angsana New" w:hAnsi="Angsana New"/>
          <w:spacing w:val="-2"/>
          <w:sz w:val="30"/>
          <w:szCs w:val="30"/>
        </w:rPr>
        <w:t xml:space="preserve"> </w:t>
      </w:r>
      <w:r w:rsidRPr="0047558B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47558B">
        <w:rPr>
          <w:rFonts w:ascii="Angsana New" w:hAnsi="Angsana New" w:hint="cs"/>
          <w:spacing w:val="-2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47558B">
        <w:rPr>
          <w:rFonts w:ascii="Angsana New" w:hAnsi="Angsana New" w:hint="cs"/>
          <w:spacing w:val="-14"/>
          <w:sz w:val="30"/>
          <w:szCs w:val="30"/>
          <w:cs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47558B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47558B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47558B">
        <w:rPr>
          <w:rFonts w:ascii="Angsana New" w:hAnsi="Angsana New" w:hint="cs"/>
          <w:sz w:val="30"/>
          <w:szCs w:val="30"/>
          <w:cs/>
        </w:rPr>
        <w:t>รวมถึง</w:t>
      </w:r>
      <w:r w:rsidRPr="0047558B">
        <w:rPr>
          <w:rFonts w:ascii="Angsana New" w:hAnsi="Angsana New"/>
          <w:sz w:val="30"/>
          <w:szCs w:val="30"/>
          <w:cs/>
        </w:rPr>
        <w:t>หมายเหตุ</w:t>
      </w:r>
      <w:r w:rsidRPr="0047558B">
        <w:rPr>
          <w:rFonts w:ascii="Angsana New" w:hAnsi="Angsana New" w:hint="cs"/>
          <w:sz w:val="30"/>
          <w:szCs w:val="30"/>
          <w:cs/>
        </w:rPr>
        <w:t>ซึ่งประกอบด้วย</w:t>
      </w:r>
    </w:p>
    <w:p w14:paraId="04B3AE2B" w14:textId="77777777" w:rsidR="00301032" w:rsidRPr="0047558B" w:rsidRDefault="00301032" w:rsidP="000A5B6F">
      <w:pPr>
        <w:jc w:val="thaiDistribute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Pr="0047558B">
        <w:rPr>
          <w:rFonts w:ascii="Angsana New" w:hAnsi="Angsana New" w:hint="cs"/>
          <w:sz w:val="30"/>
          <w:szCs w:val="30"/>
          <w:cs/>
        </w:rPr>
        <w:t xml:space="preserve">และเรื่องอื่นๆ </w:t>
      </w:r>
    </w:p>
    <w:p w14:paraId="7C2D6343" w14:textId="77777777" w:rsidR="00B23613" w:rsidRPr="0047558B" w:rsidRDefault="00B23613" w:rsidP="00B23613">
      <w:pPr>
        <w:rPr>
          <w:rFonts w:ascii="Angsana New" w:hAnsi="Angsana New"/>
          <w:sz w:val="30"/>
          <w:szCs w:val="30"/>
        </w:rPr>
      </w:pPr>
    </w:p>
    <w:p w14:paraId="7445F1A8" w14:textId="6C6AC96E" w:rsidR="00B23613" w:rsidRPr="0047558B" w:rsidRDefault="00B23613" w:rsidP="00B2361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47558B">
        <w:rPr>
          <w:rFonts w:ascii="Angsana New" w:hAnsi="Angsana New" w:hint="cs"/>
          <w:sz w:val="30"/>
          <w:szCs w:val="30"/>
          <w:cs/>
        </w:rPr>
        <w:t>รวม</w:t>
      </w:r>
      <w:r w:rsidRPr="0047558B">
        <w:rPr>
          <w:rFonts w:ascii="Angsana New" w:hAnsi="Angsana New"/>
          <w:sz w:val="30"/>
          <w:szCs w:val="30"/>
          <w:cs/>
        </w:rPr>
        <w:t>และงบการเงินเฉพาะกิจการข้างต้น</w:t>
      </w:r>
      <w:r w:rsidRPr="0047558B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47558B">
        <w:rPr>
          <w:rFonts w:ascii="Angsana New" w:eastAsia="Calibri" w:hAnsi="Angsana New" w:hint="cs"/>
          <w:sz w:val="30"/>
          <w:szCs w:val="30"/>
          <w:cs/>
        </w:rPr>
        <w:t>รวมและฐานะการเงินเฉพาะกิจการของกลุ่มบริษัทและ</w:t>
      </w:r>
      <w:r w:rsidRPr="0047558B">
        <w:rPr>
          <w:rFonts w:ascii="Angsana New" w:hAnsi="Angsana New"/>
          <w:sz w:val="30"/>
          <w:szCs w:val="30"/>
          <w:cs/>
        </w:rPr>
        <w:t xml:space="preserve">บริษัท </w:t>
      </w:r>
      <w:r w:rsidRPr="0047558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7558B">
        <w:rPr>
          <w:rFonts w:ascii="Angsana New" w:hAnsi="Angsana New"/>
          <w:sz w:val="30"/>
          <w:szCs w:val="30"/>
          <w:cs/>
        </w:rPr>
        <w:t>ณ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วันที่</w:t>
      </w:r>
      <w:r w:rsidRPr="0047558B">
        <w:rPr>
          <w:rFonts w:ascii="Angsana New" w:hAnsi="Angsana New"/>
          <w:sz w:val="30"/>
          <w:szCs w:val="30"/>
        </w:rPr>
        <w:t xml:space="preserve"> 30 </w:t>
      </w:r>
      <w:r w:rsidRPr="0047558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15A2D" w:rsidRPr="0047558B">
        <w:rPr>
          <w:rFonts w:ascii="Angsana New" w:hAnsi="Angsana New"/>
          <w:sz w:val="30"/>
          <w:szCs w:val="30"/>
        </w:rPr>
        <w:t>256</w:t>
      </w:r>
      <w:r w:rsidR="003B43FD" w:rsidRPr="0047558B">
        <w:rPr>
          <w:rFonts w:ascii="Angsana New" w:hAnsi="Angsana New"/>
          <w:sz w:val="30"/>
          <w:szCs w:val="30"/>
        </w:rPr>
        <w:t xml:space="preserve">4 </w:t>
      </w:r>
      <w:r w:rsidRPr="0047558B">
        <w:rPr>
          <w:rFonts w:ascii="Angsana New" w:hAnsi="Angsana New"/>
          <w:sz w:val="30"/>
          <w:szCs w:val="30"/>
          <w:cs/>
        </w:rPr>
        <w:t>ผลการดำเนินงาน</w:t>
      </w:r>
      <w:r w:rsidRPr="0047558B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47558B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47558B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47558B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47558B">
        <w:rPr>
          <w:rFonts w:ascii="Angsana New" w:hAnsi="Angsana New"/>
          <w:sz w:val="30"/>
          <w:szCs w:val="30"/>
          <w:cs/>
        </w:rPr>
        <w:t>น</w:t>
      </w:r>
    </w:p>
    <w:p w14:paraId="3A549EA9" w14:textId="77777777" w:rsidR="00B23613" w:rsidRPr="0047558B" w:rsidRDefault="00B23613" w:rsidP="00B23613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B579122" w14:textId="77777777" w:rsidR="00B23613" w:rsidRPr="0047558B" w:rsidRDefault="00B23613" w:rsidP="00B236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7558B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967BA17" w14:textId="77777777" w:rsidR="00B23613" w:rsidRPr="0047558B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B5ADE0C" w14:textId="77777777" w:rsidR="00B23613" w:rsidRPr="0047558B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D6B66" w:rsidRPr="0047558B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150AA1" w:rsidRPr="0047558B">
        <w:rPr>
          <w:rFonts w:ascii="Angsana New" w:eastAsia="Calibri" w:hAnsi="Angsana New"/>
          <w:sz w:val="30"/>
          <w:szCs w:val="30"/>
        </w:rPr>
        <w:br/>
      </w:r>
      <w:r w:rsidRPr="0047558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7558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47558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47558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47558B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</w:t>
      </w:r>
      <w:r w:rsidR="002E11D9" w:rsidRPr="0047558B">
        <w:rPr>
          <w:rFonts w:ascii="Angsana New" w:eastAsia="Calibri" w:hAnsi="Angsana New"/>
          <w:sz w:val="30"/>
          <w:szCs w:val="30"/>
        </w:rPr>
        <w:br/>
      </w:r>
      <w:r w:rsidRPr="0047558B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9D519F" w14:textId="77777777" w:rsidR="004478CE" w:rsidRDefault="004478CE" w:rsidP="000A5B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9BECEB" w14:textId="69DCB1C9" w:rsidR="004478CE" w:rsidRDefault="004478CE" w:rsidP="000A5B6F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4478CE" w:rsidSect="003B43FD">
          <w:footerReference w:type="default" r:id="rId15"/>
          <w:head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8053618" w14:textId="519AA934" w:rsidR="00B23613" w:rsidRPr="0047558B" w:rsidRDefault="00B23613" w:rsidP="000A5B6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7558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AF91859" w14:textId="77777777" w:rsidR="000A5B6F" w:rsidRPr="0047558B" w:rsidRDefault="000A5B6F" w:rsidP="00B23613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p w14:paraId="2128022C" w14:textId="77777777" w:rsidR="00552529" w:rsidRPr="0047558B" w:rsidRDefault="00B23613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47558B">
        <w:rPr>
          <w:rFonts w:ascii="Angsana New" w:eastAsia="Calibri" w:hAnsi="Angsana New"/>
          <w:sz w:val="30"/>
          <w:szCs w:val="30"/>
          <w:cs/>
        </w:rPr>
        <w:br/>
        <w:t>ในการตรวจสอบงบการเงิน</w:t>
      </w:r>
      <w:r w:rsidRPr="0047558B">
        <w:rPr>
          <w:rFonts w:ascii="Angsana New" w:hAnsi="Angsana New" w:hint="cs"/>
          <w:sz w:val="30"/>
          <w:szCs w:val="30"/>
          <w:cs/>
        </w:rPr>
        <w:t>รวม</w:t>
      </w:r>
      <w:r w:rsidRPr="0047558B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</w:t>
      </w:r>
      <w:r w:rsidRPr="0047558B">
        <w:rPr>
          <w:rFonts w:ascii="Angsana New" w:eastAsia="Calibri" w:hAnsi="Angsana New"/>
          <w:sz w:val="30"/>
          <w:szCs w:val="30"/>
          <w:cs/>
        </w:rPr>
        <w:br/>
        <w:t>ในบริบทของการตรวจสอบงบการเงิน</w:t>
      </w:r>
      <w:r w:rsidRPr="0047558B">
        <w:rPr>
          <w:rFonts w:ascii="Angsana New" w:hAnsi="Angsana New" w:hint="cs"/>
          <w:sz w:val="30"/>
          <w:szCs w:val="30"/>
          <w:cs/>
        </w:rPr>
        <w:t>รวม</w:t>
      </w:r>
      <w:r w:rsidRPr="0047558B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โดยรวมและในการแสดงความเห็นของข้าพเจ้</w:t>
      </w:r>
      <w:r w:rsidRPr="0047558B">
        <w:rPr>
          <w:rFonts w:ascii="Angsana New" w:hAnsi="Angsana New"/>
          <w:sz w:val="30"/>
          <w:szCs w:val="30"/>
          <w:cs/>
        </w:rPr>
        <w:t>า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7558B">
        <w:rPr>
          <w:rFonts w:ascii="Angsana New" w:hAnsi="Angsana New"/>
          <w:sz w:val="30"/>
          <w:szCs w:val="30"/>
          <w:cs/>
        </w:rPr>
        <w:t>ข้าพเจ้า</w:t>
      </w:r>
      <w:r w:rsidRPr="0047558B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6E824C8" w14:textId="77777777" w:rsidR="006C5F67" w:rsidRPr="0047558B" w:rsidRDefault="006C5F67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771"/>
      </w:tblGrid>
      <w:tr w:rsidR="006C5F67" w:rsidRPr="0047558B" w14:paraId="0E0BDAD3" w14:textId="77777777" w:rsidTr="00703E90">
        <w:tc>
          <w:tcPr>
            <w:tcW w:w="9648" w:type="dxa"/>
            <w:gridSpan w:val="2"/>
            <w:shd w:val="clear" w:color="auto" w:fill="auto"/>
          </w:tcPr>
          <w:p w14:paraId="62D7DB7B" w14:textId="77777777" w:rsidR="006C5F67" w:rsidRPr="0047558B" w:rsidRDefault="00755829" w:rsidP="00703E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0030D7" w:rsidRPr="0047558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6C5F67" w:rsidRPr="0047558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6C5F67" w:rsidRPr="0047558B" w14:paraId="7A52E645" w14:textId="77777777" w:rsidTr="00703E90">
        <w:tc>
          <w:tcPr>
            <w:tcW w:w="9648" w:type="dxa"/>
            <w:gridSpan w:val="2"/>
            <w:shd w:val="clear" w:color="auto" w:fill="auto"/>
          </w:tcPr>
          <w:p w14:paraId="77D67BA8" w14:textId="139FF624" w:rsidR="006C5F67" w:rsidRPr="0047558B" w:rsidRDefault="006C5F67" w:rsidP="00703E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47558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47558B">
              <w:rPr>
                <w:rFonts w:ascii="Angsana New" w:hAnsi="Angsana New"/>
                <w:sz w:val="30"/>
                <w:szCs w:val="30"/>
              </w:rPr>
              <w:t>4 (</w:t>
            </w:r>
            <w:r w:rsidR="00DE28EB" w:rsidRPr="0047558B">
              <w:rPr>
                <w:rFonts w:ascii="Angsana New" w:hAnsi="Angsana New"/>
                <w:sz w:val="30"/>
                <w:szCs w:val="30"/>
                <w:cs/>
              </w:rPr>
              <w:t>ธ</w:t>
            </w:r>
            <w:r w:rsidRPr="0047558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47558B">
              <w:rPr>
                <w:rFonts w:ascii="Angsana New" w:hAnsi="Angsana New"/>
                <w:sz w:val="30"/>
                <w:szCs w:val="30"/>
              </w:rPr>
              <w:t>2</w:t>
            </w:r>
            <w:r w:rsidR="00E600CD" w:rsidRPr="0047558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5F67" w:rsidRPr="0047558B" w14:paraId="7389ADB4" w14:textId="77777777" w:rsidTr="00703E90">
        <w:tc>
          <w:tcPr>
            <w:tcW w:w="4788" w:type="dxa"/>
            <w:shd w:val="clear" w:color="auto" w:fill="auto"/>
          </w:tcPr>
          <w:p w14:paraId="5958EA36" w14:textId="77777777" w:rsidR="006C5F67" w:rsidRPr="0047558B" w:rsidRDefault="006C5F67" w:rsidP="00703E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31E1147" w14:textId="77777777" w:rsidR="006C5F67" w:rsidRPr="0047558B" w:rsidRDefault="006C5F67" w:rsidP="00703E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C5F67" w:rsidRPr="0047558B" w14:paraId="75444D10" w14:textId="77777777" w:rsidTr="00703E90">
        <w:trPr>
          <w:trHeight w:val="5023"/>
        </w:trPr>
        <w:tc>
          <w:tcPr>
            <w:tcW w:w="4788" w:type="dxa"/>
            <w:shd w:val="clear" w:color="auto" w:fill="auto"/>
          </w:tcPr>
          <w:p w14:paraId="03D9B53A" w14:textId="3F3D7159" w:rsidR="004A3253" w:rsidRPr="0047558B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บริษัทรับรู้สินทรัพย์ภาษีเงินได้รอการตัดบัญชีที่เกิดจาก</w:t>
            </w:r>
            <w:r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ผลขาดทุนทางภาษีที่ยังไม่ได้ใช้ยกไป</w:t>
            </w:r>
            <w:r w:rsidR="00755829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จำนวน</w:t>
            </w:r>
            <w:r w:rsidR="00F40BB7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="00755829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>6</w:t>
            </w:r>
            <w:r w:rsidR="00E600CD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>5</w:t>
            </w:r>
            <w:r w:rsidR="00755829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>.</w:t>
            </w:r>
            <w:r w:rsidR="00E600CD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>99</w:t>
            </w:r>
            <w:r w:rsidR="00755829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="00F40BB7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ล้านบาท</w:t>
            </w:r>
            <w:r w:rsidR="00F40BB7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3245BA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โดย</w:t>
            </w:r>
            <w:r w:rsidR="004A3253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ขาดทุนทางภาษี</w:t>
            </w:r>
            <w:r w:rsidR="003245BA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ดังกล่าว</w:t>
            </w:r>
            <w:r w:rsidR="00F40BB7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จะหมดอายุในปี</w:t>
            </w:r>
            <w:r w:rsidR="003245BA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3245BA" w:rsidRPr="0047558B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E600CD" w:rsidRPr="0047558B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  <w:r w:rsidR="003245BA" w:rsidRPr="0047558B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4A3253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ถึงปี</w:t>
            </w:r>
            <w:r w:rsidR="00F40BB7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40BB7" w:rsidRPr="0047558B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E600CD" w:rsidRPr="0047558B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ใช้ประโยชน์จากสินทรัพย์ภาษีเงินได้รอการตัดบัญชีขึ้นอยู่กับกำไรทางภาษีในอนาคตและความสามารถที่จะนำผลขาดทุนดังกล่าวมาใช้ในอนาคตก่อนวันที่ขาดทุนทางภาษีจะหมดอายุ</w:t>
            </w:r>
            <w:r w:rsidR="004A3253" w:rsidRPr="0047558B">
              <w:rPr>
                <w:rFonts w:ascii="Angsana New" w:hAnsi="Angsana New" w:cs="Angsana New"/>
                <w:sz w:val="30"/>
                <w:szCs w:val="30"/>
                <w:cs/>
              </w:rPr>
              <w:t xml:space="preserve"> ซึ่งผู้บริหารคาดว่าประมาณการกำไรทางภาษีในอนาคตจะ</w:t>
            </w:r>
            <w:r w:rsidR="006D4019" w:rsidRPr="0047558B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="004A3253" w:rsidRPr="0047558B">
              <w:rPr>
                <w:rFonts w:ascii="Angsana New" w:hAnsi="Angsana New" w:cs="Angsana New"/>
                <w:sz w:val="30"/>
                <w:szCs w:val="30"/>
                <w:cs/>
              </w:rPr>
              <w:t>จำนวนเพียงพอ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การประมาณการกำไรทางภาษีในอนาคต</w:t>
            </w:r>
            <w:r w:rsidR="004A3253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เกี่ยวข้องกับการใช้ดุลยพินิจในการกำหนดข้อสมมติที่มีนัยสำคัญของผู้บริหาร โดยเฉพาะอย่างยิ่งการประมาณ</w:t>
            </w:r>
            <w:r w:rsidR="003245BA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ปริมาณการขาย</w:t>
            </w:r>
            <w:r w:rsidR="006D4019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  <w:r w:rsidR="004A3253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  <w:r w:rsidR="003245BA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</w:t>
            </w:r>
            <w:r w:rsidR="004A3253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ในอนาคต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8369F4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ความต้องการสินค้าในอนาคต ต้นทุนซื้อและค่าแรง </w:t>
            </w:r>
          </w:p>
          <w:p w14:paraId="520A15A9" w14:textId="77777777" w:rsidR="004A3253" w:rsidRPr="0047558B" w:rsidRDefault="004A3253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67EDD8F2" w14:textId="77777777" w:rsidR="006C5F67" w:rsidRPr="0047558B" w:rsidRDefault="004A3253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color w:val="auto"/>
                <w:spacing w:val="-2"/>
                <w:sz w:val="30"/>
                <w:szCs w:val="30"/>
                <w:cs/>
              </w:rPr>
              <w:t>เนื่องจากเกี่ยวข้องกับการใช้ดุลยพินิจและความไม่แน่นอน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ของการประมาณการ อีกทั้งขณะนี้กลุ่มบริษัทและบริษัทมีผลขาดทุนเกิดขึ้น ดังนั้น ข้าพเจ้าจึงให้ความสำคัญในการตรวจสอบ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A8B2FA" w14:textId="77777777" w:rsidR="006C5F67" w:rsidRPr="0047558B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4E6EC5A" w14:textId="77777777" w:rsidR="006C5F67" w:rsidRPr="0047558B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4A05EFC4" w14:textId="77777777" w:rsidR="006C5F67" w:rsidRPr="0047558B" w:rsidRDefault="006C5F67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การทำความเข้าใจแผนงานการประมาณการกำไร</w:t>
            </w:r>
            <w:r w:rsidRPr="0047558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ทางภาษีในอนาคต</w:t>
            </w:r>
          </w:p>
          <w:p w14:paraId="60CC1F72" w14:textId="77777777" w:rsidR="006C5F67" w:rsidRPr="0047558B" w:rsidRDefault="006C5F67" w:rsidP="00703E90">
            <w:pPr>
              <w:pStyle w:val="Default"/>
              <w:ind w:left="36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1DF522D" w14:textId="77777777" w:rsidR="00A25206" w:rsidRPr="0047558B" w:rsidRDefault="006C5F67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ประเมินความสมเหตุสมผลของข้อสมมติที่สำคัญที่ผู้บริหารใช้โดยพิจารณาเปรียบเทียบกับแหล่งข้อมูลภายในและภายนอก </w:t>
            </w:r>
            <w:r w:rsidR="00A25206"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การวิเคราะห์แนวโน้มในอดีต การเปรียบเทียบผลการดำเนินงานที่ประมาณการกับผลที่เกิดขึ้นจริง</w:t>
            </w:r>
          </w:p>
          <w:p w14:paraId="3F604231" w14:textId="77777777" w:rsidR="00A25206" w:rsidRPr="0047558B" w:rsidRDefault="00A25206" w:rsidP="00A25206">
            <w:pPr>
              <w:pStyle w:val="ListParagraph"/>
              <w:rPr>
                <w:rFonts w:ascii="Angsana New" w:hAnsi="Angsana New"/>
                <w:sz w:val="20"/>
                <w:szCs w:val="20"/>
              </w:rPr>
            </w:pPr>
          </w:p>
          <w:p w14:paraId="4E5E83C4" w14:textId="77777777" w:rsidR="0021371B" w:rsidRPr="0047558B" w:rsidRDefault="006C5F67" w:rsidP="0021371B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ประเมินความอ่อนไหวต่</w:t>
            </w:r>
            <w:r w:rsidR="008369F4" w:rsidRPr="0047558B">
              <w:rPr>
                <w:rFonts w:ascii="Angsana New" w:hAnsi="Angsana New" w:cs="Angsana New"/>
                <w:sz w:val="30"/>
                <w:szCs w:val="30"/>
                <w:cs/>
              </w:rPr>
              <w:t>อ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ผลจากการเปลี่ยนแปลง</w:t>
            </w:r>
            <w:r w:rsidRPr="0047558B">
              <w:rPr>
                <w:rFonts w:ascii="Angsana New" w:hAnsi="Angsana New" w:cs="Angsana New"/>
                <w:color w:val="auto"/>
                <w:spacing w:val="-26"/>
                <w:sz w:val="30"/>
                <w:szCs w:val="30"/>
                <w:cs/>
              </w:rPr>
              <w:t>ใน</w:t>
            </w:r>
            <w:r w:rsidRPr="0047558B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สมมติฐาน</w:t>
            </w:r>
          </w:p>
          <w:p w14:paraId="6AD83454" w14:textId="260EB8F0" w:rsidR="006C5F67" w:rsidRPr="0047558B" w:rsidRDefault="006C5F67" w:rsidP="00A243DE">
            <w:pPr>
              <w:pStyle w:val="Default"/>
              <w:ind w:left="36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035C7541" w14:textId="77777777" w:rsidR="006C5F67" w:rsidRPr="0047558B" w:rsidRDefault="006C5F67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  <w:p w14:paraId="0D0AE01C" w14:textId="77777777" w:rsidR="006C5F67" w:rsidRPr="0047558B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584D562C" w14:textId="77777777" w:rsidR="006C5F67" w:rsidRPr="0047558B" w:rsidRDefault="006C5F67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p w14:paraId="29EFBD76" w14:textId="77777777" w:rsidR="006C5F67" w:rsidRPr="0047558B" w:rsidRDefault="006C5F67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p w14:paraId="6D442BC9" w14:textId="77777777" w:rsidR="006C5F67" w:rsidRPr="0047558B" w:rsidRDefault="006C5F67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p w14:paraId="6B50A8A4" w14:textId="77777777" w:rsidR="006C5F67" w:rsidRPr="0047558B" w:rsidRDefault="006C5F67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p w14:paraId="106287B4" w14:textId="77777777" w:rsidR="006C5F67" w:rsidRPr="0047558B" w:rsidRDefault="006C5F67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p w14:paraId="2EFCBC10" w14:textId="77777777" w:rsidR="00B93B98" w:rsidRPr="0047558B" w:rsidRDefault="00B93B98" w:rsidP="00B23613">
      <w:pPr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773"/>
      </w:tblGrid>
      <w:tr w:rsidR="00B23613" w:rsidRPr="0047558B" w14:paraId="5D6DCE4A" w14:textId="77777777" w:rsidTr="00B62014">
        <w:trPr>
          <w:tblHeader/>
        </w:trPr>
        <w:tc>
          <w:tcPr>
            <w:tcW w:w="9648" w:type="dxa"/>
            <w:gridSpan w:val="2"/>
            <w:shd w:val="clear" w:color="auto" w:fill="auto"/>
          </w:tcPr>
          <w:p w14:paraId="7208FA0E" w14:textId="77777777" w:rsidR="00B23613" w:rsidRPr="0047558B" w:rsidRDefault="00B23613" w:rsidP="001129C6">
            <w:pPr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มูลค่าของเงินลงทุนในบริษัทย่อย</w:t>
            </w:r>
            <w:r w:rsidR="00022E9D" w:rsidRPr="0047558B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อาคารและอุปกรณ์ของ</w:t>
            </w:r>
            <w:r w:rsidR="004D6C4F" w:rsidRPr="0047558B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</w:tr>
      <w:tr w:rsidR="00B23613" w:rsidRPr="0047558B" w14:paraId="219BD84A" w14:textId="77777777" w:rsidTr="00B62014">
        <w:trPr>
          <w:tblHeader/>
        </w:trPr>
        <w:tc>
          <w:tcPr>
            <w:tcW w:w="9648" w:type="dxa"/>
            <w:gridSpan w:val="2"/>
            <w:shd w:val="clear" w:color="auto" w:fill="auto"/>
          </w:tcPr>
          <w:p w14:paraId="588FD99A" w14:textId="2AE85DDB" w:rsidR="00B23613" w:rsidRPr="0047558B" w:rsidRDefault="00B23613" w:rsidP="009B59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331B03"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B058F" w:rsidRPr="0047558B">
              <w:rPr>
                <w:rFonts w:ascii="Angsana New" w:hAnsi="Angsana New"/>
                <w:sz w:val="30"/>
                <w:szCs w:val="30"/>
              </w:rPr>
              <w:t>4</w:t>
            </w:r>
            <w:r w:rsidR="00331B03" w:rsidRPr="0047558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E5EB5" w:rsidRPr="0047558B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="00331B03" w:rsidRPr="0047558B">
              <w:rPr>
                <w:rFonts w:ascii="Angsana New" w:hAnsi="Angsana New"/>
                <w:sz w:val="30"/>
                <w:szCs w:val="30"/>
              </w:rPr>
              <w:t xml:space="preserve">), </w:t>
            </w:r>
            <w:r w:rsidR="006B058F" w:rsidRPr="0047558B">
              <w:rPr>
                <w:rFonts w:ascii="Angsana New" w:hAnsi="Angsana New"/>
                <w:sz w:val="30"/>
                <w:szCs w:val="30"/>
              </w:rPr>
              <w:t>4</w:t>
            </w:r>
            <w:r w:rsidR="00A56ACE"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31B03" w:rsidRPr="0047558B">
              <w:rPr>
                <w:rFonts w:ascii="Angsana New" w:hAnsi="Angsana New"/>
                <w:sz w:val="30"/>
                <w:szCs w:val="30"/>
              </w:rPr>
              <w:t>(</w:t>
            </w:r>
            <w:r w:rsidR="00331B03" w:rsidRPr="0047558B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="00331B03" w:rsidRPr="0047558B">
              <w:rPr>
                <w:rFonts w:ascii="Angsana New" w:hAnsi="Angsana New"/>
                <w:sz w:val="30"/>
                <w:szCs w:val="30"/>
              </w:rPr>
              <w:t xml:space="preserve">), </w:t>
            </w:r>
            <w:r w:rsidR="009B599B" w:rsidRPr="0047558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DE28EB" w:rsidRPr="0047558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3929D2" w:rsidRPr="004755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47558B">
              <w:rPr>
                <w:rFonts w:ascii="Angsana New" w:hAnsi="Angsana New"/>
                <w:sz w:val="30"/>
                <w:szCs w:val="30"/>
              </w:rPr>
              <w:t>1</w:t>
            </w:r>
            <w:r w:rsidR="00DE28EB" w:rsidRPr="0047558B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B23613" w:rsidRPr="0047558B" w14:paraId="589DFBB8" w14:textId="77777777" w:rsidTr="00B62014">
        <w:trPr>
          <w:tblHeader/>
        </w:trPr>
        <w:tc>
          <w:tcPr>
            <w:tcW w:w="4788" w:type="dxa"/>
            <w:shd w:val="clear" w:color="auto" w:fill="auto"/>
          </w:tcPr>
          <w:p w14:paraId="72C56592" w14:textId="77777777" w:rsidR="00B23613" w:rsidRPr="0047558B" w:rsidRDefault="00B23613" w:rsidP="000D33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9D69850" w14:textId="77777777" w:rsidR="00B23613" w:rsidRPr="0047558B" w:rsidRDefault="00B23613" w:rsidP="000D33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23613" w:rsidRPr="0047558B" w14:paraId="627193BD" w14:textId="77777777" w:rsidTr="00552529">
        <w:tc>
          <w:tcPr>
            <w:tcW w:w="4788" w:type="dxa"/>
            <w:shd w:val="clear" w:color="auto" w:fill="auto"/>
          </w:tcPr>
          <w:p w14:paraId="3FCEA6B3" w14:textId="710371DE" w:rsidR="00B23613" w:rsidRPr="0047558B" w:rsidRDefault="003A0B7F" w:rsidP="00DB694F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กลุ่มบริษัท</w:t>
            </w:r>
            <w:r w:rsidR="00671B1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</w:t>
            </w:r>
            <w:r w:rsidR="00EB2D1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</w:t>
            </w:r>
            <w:r w:rsidR="00B23613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ข้อบ่งชี้ว่าเงินลงทุนในบริษัทย่อย</w:t>
            </w:r>
            <w:r w:rsidR="00B23613" w:rsidRPr="00A412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และที่ดิน อาคารและอุปกรณ์</w:t>
            </w:r>
            <w:r w:rsidR="00B23613" w:rsidRPr="00DB69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</w:t>
            </w:r>
            <w:r w:rsidRPr="00DB69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กลุ่มบริษัท</w:t>
            </w:r>
            <w:r w:rsidR="00B23613" w:rsidRPr="00DB69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อาจ</w:t>
            </w:r>
            <w:r w:rsidR="00B1305B" w:rsidRPr="00DB69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</w:t>
            </w:r>
            <w:r w:rsidR="00B23613" w:rsidRPr="00DB69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การด้อย</w:t>
            </w:r>
            <w:r w:rsidR="00022E9D" w:rsidRPr="00DB69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</w:t>
            </w:r>
            <w:r w:rsidR="00022E9D" w:rsidRPr="0047558B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 xml:space="preserve"> </w:t>
            </w:r>
            <w:r w:rsidR="00022E9D" w:rsidRPr="0047558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ผู้บริหารพิจารณาการด้อยค่า ณ </w:t>
            </w:r>
            <w:r w:rsidR="00B23613" w:rsidRPr="0047558B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วันสิ้นรอบระยะเวลารายงาน</w:t>
            </w:r>
            <w:r w:rsidR="00B23613" w:rsidRPr="0047558B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 xml:space="preserve"> โดยประมาณมูลค่าที่คาดว่าจะได้รับคืน</w:t>
            </w:r>
            <w:r w:rsidR="00B1305B" w:rsidRPr="0047558B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ของ</w:t>
            </w:r>
            <w:r w:rsidR="00A4120A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br/>
            </w:r>
            <w:r w:rsidR="00B1305B" w:rsidRPr="0047558B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เงินลงทุนในบริษัทย่อยและที่ดิน อาคาร และอุปกรณ์</w:t>
            </w:r>
            <w:r w:rsidR="00B23613" w:rsidRPr="0047558B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จากมูลค่าจากการใช้ซึ่งประมาณจากการคิดลด</w:t>
            </w:r>
            <w:r w:rsidR="00B23613" w:rsidRPr="0047558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กระแสเงินสด</w:t>
            </w:r>
            <w:r w:rsidR="00A4120A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  <w:br/>
            </w:r>
            <w:r w:rsidR="00B23613" w:rsidRPr="0047558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ที่คาดว่าจะได้รับในอนาคตจากการดำเนินงาน</w:t>
            </w:r>
          </w:p>
          <w:p w14:paraId="75DDE73B" w14:textId="77777777" w:rsidR="00B23613" w:rsidRPr="0047558B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5CFCCA34" w14:textId="77777777" w:rsidR="00B23613" w:rsidRPr="0047558B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เนื่องจากการประมาณการ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มูลค่ากระแสเงินสดที่คาดว่า</w:t>
            </w:r>
            <w:r w:rsidR="00B1305B" w:rsidRPr="0047558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จะได้รับในอนาคต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เกี่ยวข้องกับการใช้ดุลยพินิจ</w:t>
            </w:r>
            <w:r w:rsidR="00B1305B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ของผู้บริหาร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ในการกำหนดข้อสมมติที่มีนัยสำคัญ</w:t>
            </w:r>
            <w:r w:rsidR="00B1305B"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ดังนั้น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8E60BD3" w14:textId="77777777" w:rsidR="00B23613" w:rsidRPr="0047558B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C607CCF" w14:textId="77777777" w:rsidR="00B23613" w:rsidRPr="0047558B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CA10542" w14:textId="77777777" w:rsidR="00B23613" w:rsidRPr="0047558B" w:rsidRDefault="00B23613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การทำความเข้าใจกระบวนการในการระบุ</w:t>
            </w:r>
            <w:r w:rsidR="00227162" w:rsidRPr="0047558B">
              <w:rPr>
                <w:rFonts w:ascii="Angsana New" w:hAnsi="Angsana New" w:cs="Angsana New"/>
                <w:sz w:val="30"/>
                <w:szCs w:val="30"/>
                <w:cs/>
              </w:rPr>
              <w:t>ข้อบ่งชี้</w:t>
            </w:r>
            <w:r w:rsidR="00487C9D" w:rsidRPr="0047558B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227162"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และการพิจารณาการประเมินการด้อยค่าของ</w:t>
            </w:r>
            <w:r w:rsidRPr="0047558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เงินลงทุนในบริษัทย่อยและที่ดิน อาคารและอุปกรณ์</w:t>
            </w:r>
          </w:p>
          <w:p w14:paraId="4853C30A" w14:textId="77777777" w:rsidR="00B23613" w:rsidRPr="0047558B" w:rsidRDefault="00B23613" w:rsidP="000D3381">
            <w:pPr>
              <w:pStyle w:val="Default"/>
              <w:ind w:left="36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06E3F75" w14:textId="2ABB475E" w:rsidR="00B23613" w:rsidRPr="0047558B" w:rsidRDefault="00B23613" w:rsidP="00E2265E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</w:t>
            </w:r>
            <w:r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อนาคต</w:t>
            </w:r>
            <w:r w:rsidR="00031666" w:rsidRPr="0047558B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031666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เช่น </w:t>
            </w:r>
            <w:r w:rsidR="00F767B4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ปริมาณ</w:t>
            </w:r>
            <w:r w:rsidR="00031666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ตันสับปะรด</w:t>
            </w:r>
            <w:r w:rsidR="00205B54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</w:t>
            </w:r>
            <w:r w:rsidR="00031666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เข้าผลิต ประมาณการราคารับซื้อ</w:t>
            </w:r>
            <w:r w:rsidR="00902A0D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และ</w:t>
            </w:r>
            <w:r w:rsidR="00031666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ราคาขาย</w:t>
            </w:r>
            <w:r w:rsidR="00227162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ตลอดจน</w:t>
            </w:r>
            <w:r w:rsidR="00031666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อัตราคิดลด</w:t>
            </w:r>
            <w:r w:rsidR="000E3A2A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031666" w:rsidRPr="0047558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เป็นต้น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โดยพิจารณาเปรียบเทียบกับแหล่งข้อมูลภายในและภายนอก และพิจารณาผลการดำเนินงานตามแผนงานที่ได้รับอนุมัติจากผู้บริหารเปรียบเทียบกับผลกา</w:t>
            </w:r>
            <w:r w:rsidR="00E2265E" w:rsidRPr="0047558B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ดำเนินงานที่เกิดขึ้นจริงและในอดีต</w:t>
            </w:r>
            <w:r w:rsidRPr="0047558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รวมทั้งปรึกษากับผู้เชี่ยวชาญด้านการประเมินมูลค่าเกี่ยวกั</w:t>
            </w:r>
            <w:r w:rsidR="00E2265E" w:rsidRPr="0047558B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แบบจำลองทางการเงินที่ใช้ในการคำนวณประมาณการและอัตราคิดลด</w:t>
            </w:r>
          </w:p>
          <w:p w14:paraId="308549C4" w14:textId="77777777" w:rsidR="003A0B7F" w:rsidRPr="0047558B" w:rsidRDefault="003A0B7F" w:rsidP="003A0B7F">
            <w:pPr>
              <w:pStyle w:val="Default"/>
              <w:ind w:left="36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046BAB04" w14:textId="77777777" w:rsidR="003A0B7F" w:rsidRPr="0047558B" w:rsidRDefault="003A0B7F" w:rsidP="00432CA1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ทำความเข้าใจกระบวนการและวิธีประเมินมูลค่าของที่ดินและอาคาร ประเมินความเป็นอิสระ ความรู้ความสามารถ คุณสมบัติ และประสบการณ์ของ</w:t>
            </w:r>
            <w:r w:rsidRPr="0047558B">
              <w:rPr>
                <w:rFonts w:ascii="Angsana New" w:hAnsi="Angsana New"/>
                <w:spacing w:val="2"/>
                <w:sz w:val="30"/>
                <w:szCs w:val="30"/>
                <w:cs/>
              </w:rPr>
              <w:t>ผู้เชี่ยวชาญภายนอก</w:t>
            </w:r>
            <w:r w:rsidRPr="004755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18C5E85" w14:textId="77777777" w:rsidR="00611480" w:rsidRPr="0047558B" w:rsidRDefault="00611480" w:rsidP="008369F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112D248" w14:textId="77777777" w:rsidR="00B93B98" w:rsidRPr="0047558B" w:rsidRDefault="00B93B98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7A19F64F" w14:textId="77777777" w:rsidR="00B23613" w:rsidRPr="0047558B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10B331A" w14:textId="77777777" w:rsidR="00B23613" w:rsidRPr="0047558B" w:rsidRDefault="00B23613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558B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  <w:p w14:paraId="35B456C5" w14:textId="77777777" w:rsidR="00B23613" w:rsidRPr="0047558B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695B8FA2" w14:textId="2414D925" w:rsidR="00B23613" w:rsidRPr="0047558B" w:rsidRDefault="00031C2A" w:rsidP="00FE5940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23613" w:rsidRPr="0047558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78A22479" w14:textId="77777777" w:rsidR="00B23613" w:rsidRPr="0047558B" w:rsidRDefault="00B23613" w:rsidP="00B23613">
      <w:pPr>
        <w:jc w:val="thaiDistribute"/>
        <w:rPr>
          <w:rFonts w:ascii="Angsana New" w:hAnsi="Angsana New"/>
          <w:sz w:val="30"/>
          <w:szCs w:val="30"/>
        </w:rPr>
      </w:pPr>
    </w:p>
    <w:p w14:paraId="7F5E2200" w14:textId="77777777" w:rsidR="00B23613" w:rsidRPr="0047558B" w:rsidRDefault="001B4F35" w:rsidP="00B23613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</w:t>
      </w:r>
      <w:r w:rsidRPr="0047558B">
        <w:rPr>
          <w:rFonts w:ascii="Angsana New" w:hAnsi="Angsana New"/>
          <w:spacing w:val="-4"/>
          <w:sz w:val="30"/>
          <w:szCs w:val="30"/>
        </w:rPr>
        <w:br/>
      </w:r>
      <w:r w:rsidRPr="0047558B">
        <w:rPr>
          <w:rFonts w:ascii="Angsana New" w:hAnsi="Angsana New"/>
          <w:spacing w:val="-4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594B5781" w14:textId="77777777" w:rsidR="001B4F35" w:rsidRPr="0047558B" w:rsidRDefault="001B4F35" w:rsidP="00B2361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A68D34B" w14:textId="77777777" w:rsidR="00B23613" w:rsidRPr="0047558B" w:rsidRDefault="00B23613" w:rsidP="00B2361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7558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Pr="0047558B">
        <w:rPr>
          <w:rFonts w:ascii="Angsana New" w:eastAsia="Calibri" w:hAnsi="Angsana New"/>
          <w:sz w:val="30"/>
          <w:szCs w:val="30"/>
          <w:cs/>
        </w:rPr>
        <w:br/>
        <w:t>ให้ความเชื่อมั่นต่อข้อมูลอื่น</w:t>
      </w:r>
      <w:r w:rsidRPr="0047558B">
        <w:rPr>
          <w:rFonts w:ascii="Angsana New" w:eastAsia="Calibri" w:hAnsi="Angsana New"/>
          <w:sz w:val="30"/>
          <w:szCs w:val="30"/>
        </w:rPr>
        <w:t xml:space="preserve"> </w:t>
      </w:r>
    </w:p>
    <w:p w14:paraId="627EBF82" w14:textId="77777777" w:rsidR="00B23613" w:rsidRPr="0047558B" w:rsidRDefault="00B23613" w:rsidP="00B2361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385C135" w14:textId="77777777" w:rsidR="00B23613" w:rsidRPr="0047558B" w:rsidRDefault="001B4F35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7558B">
        <w:rPr>
          <w:rFonts w:ascii="Angsana New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D51E612" w14:textId="77777777" w:rsidR="004F6E99" w:rsidRPr="0047558B" w:rsidRDefault="004F6E99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9F415E2" w14:textId="77777777" w:rsidR="00C60064" w:rsidRPr="0047558B" w:rsidRDefault="004F6E99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7558B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F854AB" w14:textId="77777777" w:rsidR="004F6E99" w:rsidRPr="0047558B" w:rsidRDefault="004F6E99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8D50E98" w14:textId="77777777" w:rsidR="00B23613" w:rsidRPr="0047558B" w:rsidRDefault="00B23613" w:rsidP="00B236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7558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7558B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09DBB54" w14:textId="77777777" w:rsidR="00B23613" w:rsidRPr="0047558B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E2864C0" w14:textId="77777777" w:rsidR="00B23613" w:rsidRPr="0047558B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7558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47558B">
        <w:rPr>
          <w:rFonts w:ascii="Angsana New" w:eastAsia="Calibri" w:hAnsi="Angsana New"/>
          <w:sz w:val="30"/>
          <w:szCs w:val="30"/>
          <w:cs/>
        </w:rPr>
        <w:br/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7558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</w:t>
      </w:r>
      <w:r w:rsidR="00C66FB2" w:rsidRPr="0047558B">
        <w:rPr>
          <w:rFonts w:ascii="Angsana New" w:eastAsia="Calibri" w:hAnsi="Angsana New"/>
          <w:sz w:val="30"/>
          <w:szCs w:val="30"/>
          <w:cs/>
        </w:rPr>
        <w:t>ะเกิดจากการทุจริตหรือข้อผิดพลาด</w:t>
      </w:r>
    </w:p>
    <w:p w14:paraId="5EADEE6B" w14:textId="77777777" w:rsidR="00C66FB2" w:rsidRPr="0047558B" w:rsidRDefault="00C66FB2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1A06273" w14:textId="77777777" w:rsidR="00B23613" w:rsidRPr="0047558B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47558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0EDBEFB" w14:textId="77777777" w:rsidR="00804577" w:rsidRPr="0047558B" w:rsidRDefault="00804577" w:rsidP="00B2361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BC45790" w14:textId="1DD9A0C9" w:rsidR="00B23613" w:rsidRPr="0047558B" w:rsidRDefault="00B23613" w:rsidP="00B23613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47558B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0E3A2A" w:rsidRPr="0047558B">
        <w:rPr>
          <w:rFonts w:ascii="Angsana New" w:eastAsia="Calibri" w:hAnsi="Angsana New"/>
          <w:spacing w:val="-4"/>
          <w:sz w:val="30"/>
          <w:szCs w:val="30"/>
          <w:cs/>
        </w:rPr>
        <w:t>กำกับ</w:t>
      </w:r>
      <w:r w:rsidRPr="0047558B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</w:t>
      </w:r>
      <w:r w:rsidRPr="0047558B">
        <w:rPr>
          <w:rFonts w:ascii="Angsana New" w:hAnsi="Angsana New"/>
          <w:spacing w:val="-4"/>
          <w:sz w:val="30"/>
          <w:szCs w:val="30"/>
          <w:cs/>
        </w:rPr>
        <w:t>บริษัท</w:t>
      </w:r>
    </w:p>
    <w:p w14:paraId="065FE185" w14:textId="77777777" w:rsidR="006C5F67" w:rsidRPr="0047558B" w:rsidRDefault="006C5F67" w:rsidP="00B23613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5B5341" w14:textId="77777777" w:rsidR="006C5F67" w:rsidRPr="0047558B" w:rsidRDefault="006C5F67" w:rsidP="00B23613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66D6E6A" w14:textId="4EDB2B38" w:rsidR="00B23613" w:rsidRPr="0047558B" w:rsidRDefault="00031C2A" w:rsidP="00B236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7558B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23613" w:rsidRPr="0047558B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31B079" w14:textId="77777777" w:rsidR="00B23613" w:rsidRPr="0047558B" w:rsidRDefault="00B23613" w:rsidP="00B23613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404BF53D" w14:textId="6453CBB8" w:rsidR="00014708" w:rsidRPr="0047558B" w:rsidRDefault="00B23613" w:rsidP="00014708">
      <w:pPr>
        <w:jc w:val="thaiDistribute"/>
        <w:rPr>
          <w:rFonts w:ascii="Angsana New" w:hAnsi="Angsana New"/>
          <w:spacing w:val="6"/>
          <w:sz w:val="30"/>
          <w:szCs w:val="30"/>
        </w:rPr>
      </w:pPr>
      <w:r w:rsidRPr="0047558B">
        <w:rPr>
          <w:rFonts w:ascii="Angsana New" w:eastAsia="Calibri" w:hAnsi="Angsana New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7558B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 w:rsidRPr="0047558B">
        <w:rPr>
          <w:rFonts w:ascii="Angsana New" w:eastAsia="Calibri" w:hAnsi="Angsana New"/>
          <w:spacing w:val="6"/>
          <w:sz w:val="30"/>
          <w:szCs w:val="30"/>
          <w:cs/>
        </w:rPr>
        <w:t>จะมีผ</w:t>
      </w:r>
      <w:r w:rsidRPr="0047558B">
        <w:rPr>
          <w:rFonts w:ascii="Angsana New" w:hAnsi="Angsana New"/>
          <w:spacing w:val="6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014708" w:rsidRPr="0047558B">
        <w:rPr>
          <w:rFonts w:ascii="Angsana New" w:hAnsi="Angsana New"/>
          <w:spacing w:val="6"/>
          <w:sz w:val="30"/>
          <w:szCs w:val="30"/>
          <w:cs/>
        </w:rPr>
        <w:t xml:space="preserve"> </w:t>
      </w:r>
    </w:p>
    <w:p w14:paraId="3D0BF27D" w14:textId="77777777" w:rsidR="004F6E99" w:rsidRPr="0047558B" w:rsidRDefault="004F6E99" w:rsidP="00014708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E626A46" w14:textId="77777777" w:rsidR="00B23613" w:rsidRPr="0047558B" w:rsidRDefault="00B23613" w:rsidP="00014708">
      <w:pPr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93B021" w14:textId="77777777" w:rsidR="004C52E7" w:rsidRPr="0047558B" w:rsidRDefault="004C52E7" w:rsidP="00B23613">
      <w:pPr>
        <w:jc w:val="thaiDistribute"/>
        <w:rPr>
          <w:rFonts w:ascii="Angsana New" w:hAnsi="Angsana New"/>
          <w:sz w:val="20"/>
          <w:szCs w:val="20"/>
        </w:rPr>
      </w:pPr>
    </w:p>
    <w:p w14:paraId="6CD8E4BC" w14:textId="101F6683" w:rsidR="00B23613" w:rsidRPr="0047558B" w:rsidRDefault="00B23613" w:rsidP="00A243D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7558B">
        <w:rPr>
          <w:rFonts w:ascii="Angsana New" w:hAnsi="Angsana New"/>
          <w:sz w:val="30"/>
          <w:szCs w:val="30"/>
          <w:cs/>
        </w:rPr>
        <w:t>รวมและ</w:t>
      </w:r>
      <w:r w:rsidRPr="0047558B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47558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B058F" w:rsidRPr="0047558B">
        <w:rPr>
          <w:rFonts w:ascii="Angsana New" w:eastAsia="Calibri" w:hAnsi="Angsana New"/>
          <w:sz w:val="30"/>
          <w:szCs w:val="30"/>
          <w:cs/>
        </w:rPr>
        <w:br/>
      </w:r>
      <w:r w:rsidRPr="0047558B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7558B">
        <w:rPr>
          <w:rFonts w:ascii="Angsana New" w:hAnsi="Angsana New"/>
          <w:sz w:val="30"/>
          <w:szCs w:val="30"/>
          <w:cs/>
        </w:rPr>
        <w:t>ายใน</w:t>
      </w:r>
    </w:p>
    <w:p w14:paraId="57CBFF26" w14:textId="77777777" w:rsidR="00B23613" w:rsidRPr="0047558B" w:rsidRDefault="00B23613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7558B">
        <w:rPr>
          <w:rFonts w:ascii="Angsana New" w:hAnsi="Angsana New"/>
          <w:sz w:val="30"/>
          <w:szCs w:val="30"/>
          <w:cs/>
        </w:rPr>
        <w:t>บริษัท</w:t>
      </w:r>
    </w:p>
    <w:p w14:paraId="48084293" w14:textId="77777777" w:rsidR="00B62014" w:rsidRPr="0047558B" w:rsidRDefault="00B23613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7558B">
        <w:rPr>
          <w:rFonts w:ascii="Angsana New" w:hAnsi="Angsana New"/>
          <w:sz w:val="30"/>
          <w:szCs w:val="30"/>
          <w:cs/>
        </w:rPr>
        <w:t>ผยข้อมูลที่เกี่</w:t>
      </w:r>
      <w:r w:rsidR="00C66FB2" w:rsidRPr="0047558B">
        <w:rPr>
          <w:rFonts w:ascii="Angsana New" w:hAnsi="Angsana New"/>
          <w:sz w:val="30"/>
          <w:szCs w:val="30"/>
          <w:cs/>
        </w:rPr>
        <w:t>ยวข้องซึ่งจัดทำขึ้นโดยผู้บริหาร</w:t>
      </w:r>
    </w:p>
    <w:p w14:paraId="7FEEDF36" w14:textId="1FAC57FA" w:rsidR="00B23613" w:rsidRPr="0047558B" w:rsidRDefault="00B23613" w:rsidP="00A243D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</w:t>
      </w:r>
      <w:r w:rsidR="00226B1B" w:rsidRPr="0047558B">
        <w:rPr>
          <w:rFonts w:ascii="Angsana New" w:hAnsi="Angsana New"/>
          <w:sz w:val="30"/>
          <w:szCs w:val="30"/>
          <w:cs/>
        </w:rPr>
        <w:t>ายงานของผู้สอบบัญชี</w:t>
      </w:r>
      <w:r w:rsidR="00226B1B" w:rsidRPr="0047558B">
        <w:rPr>
          <w:rFonts w:ascii="Angsana New" w:hAnsi="Angsana New"/>
          <w:sz w:val="30"/>
          <w:szCs w:val="30"/>
        </w:rPr>
        <w:br/>
      </w:r>
      <w:r w:rsidR="00AD6B66" w:rsidRPr="0047558B">
        <w:rPr>
          <w:rFonts w:ascii="Angsana New" w:hAnsi="Angsana New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</w:t>
      </w:r>
      <w:r w:rsidR="00804577" w:rsidRPr="0047558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AD6B66" w:rsidRPr="0047558B">
        <w:rPr>
          <w:rFonts w:ascii="Angsana New" w:hAnsi="Angsana New"/>
          <w:sz w:val="30"/>
          <w:szCs w:val="30"/>
          <w:cs/>
        </w:rPr>
        <w:t>ที่เกี่ยวข้อง</w:t>
      </w:r>
      <w:r w:rsidRPr="0047558B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AD6B66" w:rsidRPr="0047558B">
        <w:rPr>
          <w:rFonts w:ascii="Angsana New" w:hAnsi="Angsana New"/>
          <w:sz w:val="30"/>
          <w:szCs w:val="30"/>
          <w:cs/>
        </w:rPr>
        <w:t>ข้อมูล</w:t>
      </w:r>
      <w:r w:rsidRPr="0047558B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9F60458" w14:textId="77777777" w:rsidR="00B23613" w:rsidRPr="0047558B" w:rsidRDefault="00B23613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DC0C24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การเปิดเผย</w:t>
      </w:r>
      <w:r w:rsidR="00AD6B66" w:rsidRPr="0047558B">
        <w:rPr>
          <w:rFonts w:ascii="Angsana New" w:hAnsi="Angsana New"/>
          <w:sz w:val="30"/>
          <w:szCs w:val="30"/>
          <w:cs/>
        </w:rPr>
        <w:t>ข้อมูล</w:t>
      </w:r>
      <w:r w:rsidRPr="0047558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DC0C24"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="00AD6B66" w:rsidRPr="0047558B">
        <w:rPr>
          <w:rFonts w:ascii="Angsana New" w:hAnsi="Angsana New"/>
          <w:sz w:val="30"/>
          <w:szCs w:val="30"/>
          <w:cs/>
        </w:rPr>
        <w:t>หรือไม่</w:t>
      </w:r>
      <w:r w:rsidRPr="0047558B">
        <w:rPr>
          <w:rFonts w:ascii="Angsana New" w:hAnsi="Angsana New"/>
          <w:sz w:val="30"/>
          <w:szCs w:val="30"/>
          <w:cs/>
        </w:rPr>
        <w:t xml:space="preserve">   </w:t>
      </w:r>
    </w:p>
    <w:p w14:paraId="3E1162D6" w14:textId="77777777" w:rsidR="008E2F66" w:rsidRPr="0047558B" w:rsidRDefault="008E2F66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47558B">
        <w:rPr>
          <w:rFonts w:ascii="Angsana New" w:hAnsi="Angsana New"/>
          <w:sz w:val="30"/>
          <w:szCs w:val="30"/>
        </w:rPr>
        <w:t xml:space="preserve"> </w:t>
      </w:r>
      <w:r w:rsidRPr="0047558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47558B">
        <w:rPr>
          <w:rFonts w:ascii="Angsana New" w:hAnsi="Angsana New"/>
          <w:sz w:val="30"/>
          <w:szCs w:val="30"/>
        </w:rPr>
        <w:br/>
      </w:r>
      <w:r w:rsidRPr="0047558B">
        <w:rPr>
          <w:rFonts w:ascii="Angsana New" w:hAnsi="Angsana New"/>
          <w:sz w:val="30"/>
          <w:szCs w:val="30"/>
          <w:cs/>
        </w:rPr>
        <w:t>ต่อความเห็น</w:t>
      </w:r>
      <w:r w:rsidRPr="0047558B">
        <w:rPr>
          <w:rFonts w:ascii="Angsana New" w:hAnsi="Angsana New"/>
          <w:color w:val="000000"/>
          <w:sz w:val="30"/>
          <w:szCs w:val="30"/>
          <w:cs/>
        </w:rPr>
        <w:t>ข</w:t>
      </w:r>
      <w:r w:rsidRPr="0047558B">
        <w:rPr>
          <w:rFonts w:ascii="Angsana New" w:eastAsia="Calibri" w:hAnsi="Angsana New"/>
          <w:sz w:val="30"/>
          <w:szCs w:val="30"/>
          <w:cs/>
        </w:rPr>
        <w:t>องข้าพเจ้า</w:t>
      </w:r>
    </w:p>
    <w:p w14:paraId="3C096E6E" w14:textId="77777777" w:rsidR="008E2F66" w:rsidRPr="0047558B" w:rsidRDefault="008E2F66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0DE3EC3" w14:textId="77777777" w:rsidR="00B23613" w:rsidRPr="0047558B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6B66" w:rsidRPr="0047558B">
        <w:rPr>
          <w:rFonts w:ascii="Angsana New" w:eastAsia="Calibri" w:hAnsi="Angsana New"/>
          <w:sz w:val="30"/>
          <w:szCs w:val="30"/>
          <w:cs/>
        </w:rPr>
        <w:t>ในเรื่องต่างๆ</w:t>
      </w:r>
      <w:r w:rsidR="00DC0C24" w:rsidRPr="0047558B">
        <w:rPr>
          <w:rFonts w:ascii="Angsana New" w:eastAsia="Calibri" w:hAnsi="Angsana New"/>
          <w:sz w:val="30"/>
          <w:szCs w:val="30"/>
        </w:rPr>
        <w:t xml:space="preserve"> </w:t>
      </w:r>
      <w:r w:rsidR="00AD6B66" w:rsidRPr="0047558B">
        <w:rPr>
          <w:rFonts w:ascii="Angsana New" w:eastAsia="Calibri" w:hAnsi="Angsana New"/>
          <w:sz w:val="30"/>
          <w:szCs w:val="30"/>
          <w:cs/>
        </w:rPr>
        <w:t>ที่สำคัญซึ่งรวมถึง</w:t>
      </w:r>
      <w:r w:rsidRPr="0047558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</w:t>
      </w:r>
      <w:r w:rsidR="00AD6B66" w:rsidRPr="0047558B">
        <w:rPr>
          <w:rFonts w:ascii="Angsana New" w:eastAsia="Calibri" w:hAnsi="Angsana New"/>
          <w:sz w:val="30"/>
          <w:szCs w:val="30"/>
          <w:cs/>
        </w:rPr>
        <w:t>คุมภายในหาก</w:t>
      </w:r>
      <w:r w:rsidRPr="0047558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7558B">
        <w:rPr>
          <w:rFonts w:ascii="Angsana New" w:hAnsi="Angsana New"/>
          <w:sz w:val="30"/>
          <w:szCs w:val="30"/>
          <w:cs/>
        </w:rPr>
        <w:t>งข้าพเจ้า</w:t>
      </w:r>
      <w:r w:rsidRPr="0047558B">
        <w:rPr>
          <w:rFonts w:ascii="Angsana New" w:hAnsi="Angsana New"/>
          <w:sz w:val="30"/>
          <w:szCs w:val="30"/>
        </w:rPr>
        <w:t xml:space="preserve"> </w:t>
      </w:r>
    </w:p>
    <w:p w14:paraId="791A9FA5" w14:textId="77777777" w:rsidR="00B23613" w:rsidRPr="0047558B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6B70DC" w14:textId="77777777" w:rsidR="00B23613" w:rsidRPr="0047558B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014708" w:rsidRPr="0047558B">
        <w:rPr>
          <w:rFonts w:ascii="Angsana New" w:eastAsia="Calibri" w:hAnsi="Angsana New"/>
          <w:sz w:val="30"/>
          <w:szCs w:val="30"/>
          <w:cs/>
        </w:rPr>
        <w:br/>
      </w:r>
      <w:r w:rsidRPr="0047558B">
        <w:rPr>
          <w:rFonts w:ascii="Angsana New" w:eastAsia="Calibri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7558B">
        <w:rPr>
          <w:rFonts w:ascii="Angsana New" w:hAnsi="Angsana New"/>
          <w:sz w:val="30"/>
          <w:szCs w:val="30"/>
          <w:cs/>
        </w:rPr>
        <w:t>อิสระ</w:t>
      </w:r>
    </w:p>
    <w:p w14:paraId="6DD55B65" w14:textId="77777777" w:rsidR="00FE5940" w:rsidRPr="0047558B" w:rsidRDefault="00FE5940" w:rsidP="00B23613">
      <w:pPr>
        <w:jc w:val="thaiDistribute"/>
        <w:rPr>
          <w:rFonts w:ascii="Angsana New" w:hAnsi="Angsana New"/>
          <w:sz w:val="30"/>
          <w:szCs w:val="30"/>
        </w:rPr>
      </w:pPr>
    </w:p>
    <w:p w14:paraId="2D2029BA" w14:textId="77777777" w:rsidR="00B23613" w:rsidRPr="0047558B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15713" w:rsidRPr="0047558B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47558B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Pr="0047558B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</w:t>
      </w:r>
      <w:r w:rsidR="00BD298B" w:rsidRPr="0047558B">
        <w:rPr>
          <w:rFonts w:ascii="Angsana New" w:hAnsi="Angsana New"/>
          <w:sz w:val="30"/>
          <w:szCs w:val="30"/>
          <w:cs/>
        </w:rPr>
        <w:t>ำหนดเป็นเรื่องสำคัญในการตรวจสอบ</w:t>
      </w:r>
      <w:r w:rsidRPr="0047558B">
        <w:rPr>
          <w:rFonts w:ascii="Angsana New" w:hAnsi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5ED9E1C" w14:textId="77777777" w:rsidR="00B23613" w:rsidRPr="0047558B" w:rsidRDefault="00B23613" w:rsidP="00B2361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7D77455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96CAC1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6ED1AD7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12B83F3" w14:textId="77777777" w:rsidR="006A2735" w:rsidRPr="0047558B" w:rsidRDefault="006A2735" w:rsidP="006A273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7558B">
        <w:rPr>
          <w:rFonts w:ascii="Angsana New" w:hAnsi="Angsana New" w:cs="Angsana New"/>
          <w:cs/>
        </w:rPr>
        <w:t>(</w:t>
      </w:r>
      <w:r w:rsidRPr="0047558B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Pr="0047558B">
        <w:rPr>
          <w:rFonts w:ascii="Angsana New" w:hAnsi="Angsana New" w:cs="Angsana New"/>
          <w:lang w:val="en-US"/>
        </w:rPr>
        <w:t>)</w:t>
      </w:r>
    </w:p>
    <w:p w14:paraId="4D71AC96" w14:textId="77777777" w:rsidR="006A2735" w:rsidRPr="0047558B" w:rsidRDefault="006A2735" w:rsidP="006A273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7558B">
        <w:rPr>
          <w:rFonts w:ascii="Angsana New" w:hAnsi="Angsana New" w:cs="Angsana New"/>
          <w:cs/>
        </w:rPr>
        <w:t>ผู้สอบบัญชีรับอนุญาต</w:t>
      </w:r>
    </w:p>
    <w:p w14:paraId="1CF6CFE2" w14:textId="77777777" w:rsidR="006A2735" w:rsidRPr="0047558B" w:rsidRDefault="006A2735" w:rsidP="006A273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47558B">
        <w:rPr>
          <w:rFonts w:ascii="Angsana New" w:hAnsi="Angsana New" w:cs="Angsana New"/>
          <w:cs/>
        </w:rPr>
        <w:t xml:space="preserve">เลขทะเบียน </w:t>
      </w:r>
      <w:r w:rsidRPr="0047558B">
        <w:rPr>
          <w:rFonts w:ascii="Angsana New" w:hAnsi="Angsana New" w:cs="Angsana New"/>
          <w:lang w:val="en-US"/>
        </w:rPr>
        <w:t>4195</w:t>
      </w:r>
    </w:p>
    <w:p w14:paraId="4391DF54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E316545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06D40B" w14:textId="77777777" w:rsidR="00B23613" w:rsidRPr="0047558B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D313B86" w14:textId="77777777" w:rsidR="0058714C" w:rsidRDefault="00D06CD5" w:rsidP="00B23613">
      <w:pPr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z w:val="30"/>
          <w:szCs w:val="30"/>
        </w:rPr>
        <w:t xml:space="preserve">24 </w:t>
      </w:r>
      <w:r w:rsidRPr="0047558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4505A8" w:rsidRPr="0047558B">
        <w:rPr>
          <w:rFonts w:ascii="Angsana New" w:hAnsi="Angsana New"/>
          <w:sz w:val="30"/>
          <w:szCs w:val="30"/>
        </w:rPr>
        <w:t>2564</w:t>
      </w:r>
    </w:p>
    <w:p w14:paraId="65BD4A94" w14:textId="175CEA47" w:rsidR="0082624F" w:rsidRPr="0047558B" w:rsidRDefault="0082624F" w:rsidP="004478CE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82624F" w:rsidRPr="0047558B" w:rsidSect="005F2502">
      <w:headerReference w:type="default" r:id="rId17"/>
      <w:footerReference w:type="default" r:id="rId18"/>
      <w:pgSz w:w="11907" w:h="16840" w:code="9"/>
      <w:pgMar w:top="691" w:right="128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FFD76" w14:textId="77777777" w:rsidR="001E292A" w:rsidRDefault="001E292A" w:rsidP="004956B4">
      <w:r>
        <w:separator/>
      </w:r>
    </w:p>
  </w:endnote>
  <w:endnote w:type="continuationSeparator" w:id="0">
    <w:p w14:paraId="277EF976" w14:textId="77777777" w:rsidR="001E292A" w:rsidRDefault="001E292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970BF" w14:textId="77777777" w:rsidR="00F14BC1" w:rsidRPr="00633297" w:rsidRDefault="00F14BC1" w:rsidP="002114FA">
    <w:pPr>
      <w:pStyle w:val="Footer"/>
      <w:framePr w:wrap="around" w:vAnchor="text" w:hAnchor="margin" w:xAlign="center" w:y="1"/>
      <w:rPr>
        <w:rStyle w:val="PageNumber"/>
      </w:rPr>
    </w:pPr>
    <w:r w:rsidRPr="00633297">
      <w:rPr>
        <w:rStyle w:val="PageNumber"/>
      </w:rPr>
      <w:fldChar w:fldCharType="begin"/>
    </w:r>
    <w:r w:rsidRPr="00633297">
      <w:rPr>
        <w:rStyle w:val="PageNumber"/>
      </w:rPr>
      <w:instrText xml:space="preserve">PAGE  </w:instrText>
    </w:r>
    <w:r w:rsidRPr="00633297">
      <w:rPr>
        <w:rStyle w:val="PageNumber"/>
      </w:rPr>
      <w:fldChar w:fldCharType="separate"/>
    </w:r>
    <w:r w:rsidRPr="00633297">
      <w:rPr>
        <w:rStyle w:val="PageNumber"/>
        <w:noProof/>
      </w:rPr>
      <w:t>93</w:t>
    </w:r>
    <w:r w:rsidRPr="00633297">
      <w:rPr>
        <w:rStyle w:val="PageNumber"/>
      </w:rPr>
      <w:fldChar w:fldCharType="end"/>
    </w:r>
  </w:p>
  <w:p w14:paraId="53470EC6" w14:textId="77777777" w:rsidR="00F14BC1" w:rsidRPr="00633297" w:rsidRDefault="00F14BC1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1BA03" w14:textId="77777777" w:rsidR="00F14BC1" w:rsidRPr="00633297" w:rsidRDefault="00F14BC1" w:rsidP="003543D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633297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3329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59C228" w14:textId="6CD32E2E" w:rsidR="00F14BC1" w:rsidRPr="00633297" w:rsidRDefault="00F14BC1" w:rsidP="00A06983">
    <w:pPr>
      <w:tabs>
        <w:tab w:val="left" w:pos="8820"/>
      </w:tabs>
      <w:ind w:right="360"/>
      <w:rPr>
        <w:rFonts w:ascii="Angsana New" w:hAnsi="Angsana New"/>
        <w:sz w:val="30"/>
        <w:szCs w:val="30"/>
        <w:lang w:val="fr-FR"/>
      </w:rPr>
    </w:pPr>
    <w:r w:rsidRPr="00633297">
      <w:rPr>
        <w:rFonts w:ascii="Angsana New" w:hAnsi="Angsana New"/>
        <w:sz w:val="30"/>
        <w:szCs w:val="30"/>
        <w:lang w:val="fr-FR"/>
      </w:rPr>
      <w:fldChar w:fldCharType="begin"/>
    </w:r>
    <w:r w:rsidRPr="00633297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633297">
      <w:rPr>
        <w:rFonts w:ascii="Angsana New" w:hAnsi="Angsana New"/>
        <w:sz w:val="30"/>
        <w:szCs w:val="30"/>
        <w:lang w:val="fr-FR"/>
      </w:rPr>
      <w:fldChar w:fldCharType="separate"/>
    </w:r>
    <w:r w:rsidR="000150D5">
      <w:rPr>
        <w:rFonts w:ascii="Angsana New" w:hAnsi="Angsana New"/>
        <w:noProof/>
        <w:sz w:val="30"/>
        <w:szCs w:val="30"/>
        <w:lang w:val="fr-FR"/>
      </w:rPr>
      <w:t>SFPt1-YE'21-set</w:t>
    </w:r>
    <w:r w:rsidRPr="00633297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5C345" w14:textId="77777777" w:rsidR="00F14BC1" w:rsidRPr="00F73597" w:rsidRDefault="00F14BC1" w:rsidP="00F735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53DC8" w14:textId="77777777" w:rsidR="00F14BC1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6443C" w14:textId="77777777" w:rsidR="001E292A" w:rsidRDefault="001E292A" w:rsidP="004956B4">
      <w:r>
        <w:separator/>
      </w:r>
    </w:p>
  </w:footnote>
  <w:footnote w:type="continuationSeparator" w:id="0">
    <w:p w14:paraId="3880BD0A" w14:textId="77777777" w:rsidR="001E292A" w:rsidRDefault="001E292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57AAE" w14:textId="77777777" w:rsidR="00F14BC1" w:rsidRPr="00A243DE" w:rsidRDefault="00F14BC1">
    <w:pPr>
      <w:pStyle w:val="Header"/>
      <w:rPr>
        <w:sz w:val="20"/>
        <w:szCs w:val="20"/>
      </w:rPr>
    </w:pPr>
  </w:p>
  <w:p w14:paraId="339039A8" w14:textId="77777777" w:rsidR="00F14BC1" w:rsidRPr="00A243DE" w:rsidRDefault="00F14BC1">
    <w:pPr>
      <w:pStyle w:val="Header"/>
      <w:rPr>
        <w:sz w:val="28"/>
        <w:szCs w:val="28"/>
      </w:rPr>
    </w:pPr>
  </w:p>
  <w:p w14:paraId="1887DEF5" w14:textId="77777777" w:rsidR="00F14BC1" w:rsidRDefault="00F1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D75BA" w14:textId="77777777" w:rsidR="00F14BC1" w:rsidRPr="00633297" w:rsidRDefault="00F14BC1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ACA3864" w14:textId="77777777" w:rsidR="00F14BC1" w:rsidRPr="00633297" w:rsidRDefault="00F14BC1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D5BA3" w14:textId="77777777" w:rsidR="004478CE" w:rsidRPr="00633297" w:rsidRDefault="004478CE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D012F64" w14:textId="77777777" w:rsidR="004478CE" w:rsidRPr="00633297" w:rsidRDefault="004478CE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B9BA9" w14:textId="77777777" w:rsidR="004478CE" w:rsidRPr="000150D5" w:rsidRDefault="004478CE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20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21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3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0"/>
  </w:num>
  <w:num w:numId="5">
    <w:abstractNumId w:val="5"/>
  </w:num>
  <w:num w:numId="6">
    <w:abstractNumId w:val="14"/>
  </w:num>
  <w:num w:numId="7">
    <w:abstractNumId w:val="18"/>
  </w:num>
  <w:num w:numId="8">
    <w:abstractNumId w:val="13"/>
  </w:num>
  <w:num w:numId="9">
    <w:abstractNumId w:val="2"/>
  </w:num>
  <w:num w:numId="10">
    <w:abstractNumId w:val="11"/>
  </w:num>
  <w:num w:numId="11">
    <w:abstractNumId w:val="21"/>
  </w:num>
  <w:num w:numId="12">
    <w:abstractNumId w:val="12"/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"/>
  </w:num>
  <w:num w:numId="20">
    <w:abstractNumId w:val="3"/>
  </w:num>
  <w:num w:numId="21">
    <w:abstractNumId w:val="20"/>
  </w:num>
  <w:num w:numId="22">
    <w:abstractNumId w:val="7"/>
  </w:num>
  <w:num w:numId="23">
    <w:abstractNumId w:val="23"/>
  </w:num>
  <w:num w:numId="24">
    <w:abstractNumId w:val="15"/>
  </w:num>
  <w:num w:numId="25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931"/>
    <w:rsid w:val="00014EBA"/>
    <w:rsid w:val="00015061"/>
    <w:rsid w:val="00015077"/>
    <w:rsid w:val="000150D5"/>
    <w:rsid w:val="000154FD"/>
    <w:rsid w:val="000156EF"/>
    <w:rsid w:val="0001574A"/>
    <w:rsid w:val="00015F01"/>
    <w:rsid w:val="00016245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A83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A57"/>
    <w:rsid w:val="00037ABA"/>
    <w:rsid w:val="00037B04"/>
    <w:rsid w:val="0004022C"/>
    <w:rsid w:val="00040724"/>
    <w:rsid w:val="00040C54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770"/>
    <w:rsid w:val="000459EF"/>
    <w:rsid w:val="00045B62"/>
    <w:rsid w:val="00045D41"/>
    <w:rsid w:val="00045F0F"/>
    <w:rsid w:val="000461B4"/>
    <w:rsid w:val="00047291"/>
    <w:rsid w:val="000479BE"/>
    <w:rsid w:val="00047EF1"/>
    <w:rsid w:val="000503DC"/>
    <w:rsid w:val="0005044B"/>
    <w:rsid w:val="000505C8"/>
    <w:rsid w:val="00050AE4"/>
    <w:rsid w:val="00050BB7"/>
    <w:rsid w:val="00050DB6"/>
    <w:rsid w:val="000510F1"/>
    <w:rsid w:val="00051595"/>
    <w:rsid w:val="00051874"/>
    <w:rsid w:val="00051CC8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DE"/>
    <w:rsid w:val="00065C80"/>
    <w:rsid w:val="00065DA0"/>
    <w:rsid w:val="00066028"/>
    <w:rsid w:val="00066578"/>
    <w:rsid w:val="000669B2"/>
    <w:rsid w:val="00066F63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12EB"/>
    <w:rsid w:val="00091B67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A25"/>
    <w:rsid w:val="00093C5B"/>
    <w:rsid w:val="00093EA5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184"/>
    <w:rsid w:val="000C45E1"/>
    <w:rsid w:val="000C4682"/>
    <w:rsid w:val="000C4B14"/>
    <w:rsid w:val="000C4D17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D06F1"/>
    <w:rsid w:val="000D0D87"/>
    <w:rsid w:val="000D14CB"/>
    <w:rsid w:val="000D18F5"/>
    <w:rsid w:val="000D1A1C"/>
    <w:rsid w:val="000D1AB9"/>
    <w:rsid w:val="000D1F29"/>
    <w:rsid w:val="000D20B4"/>
    <w:rsid w:val="000D20CB"/>
    <w:rsid w:val="000D2395"/>
    <w:rsid w:val="000D2793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51B"/>
    <w:rsid w:val="000E49CB"/>
    <w:rsid w:val="000E4B40"/>
    <w:rsid w:val="000E4B4C"/>
    <w:rsid w:val="000E4DD3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99"/>
    <w:rsid w:val="000F42A7"/>
    <w:rsid w:val="000F42D2"/>
    <w:rsid w:val="000F43F7"/>
    <w:rsid w:val="000F46E1"/>
    <w:rsid w:val="000F480A"/>
    <w:rsid w:val="000F4B6B"/>
    <w:rsid w:val="000F515E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77C"/>
    <w:rsid w:val="00110CB0"/>
    <w:rsid w:val="00110CE0"/>
    <w:rsid w:val="00110F3C"/>
    <w:rsid w:val="00111538"/>
    <w:rsid w:val="001117C7"/>
    <w:rsid w:val="00111B1D"/>
    <w:rsid w:val="00111D10"/>
    <w:rsid w:val="00111D36"/>
    <w:rsid w:val="001122B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71"/>
    <w:rsid w:val="00165C4A"/>
    <w:rsid w:val="00165CBE"/>
    <w:rsid w:val="00165D2C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5048"/>
    <w:rsid w:val="00175189"/>
    <w:rsid w:val="00175555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70EB"/>
    <w:rsid w:val="00197260"/>
    <w:rsid w:val="0019727B"/>
    <w:rsid w:val="00197290"/>
    <w:rsid w:val="00197454"/>
    <w:rsid w:val="00197587"/>
    <w:rsid w:val="00197AB5"/>
    <w:rsid w:val="00197EC9"/>
    <w:rsid w:val="001A0755"/>
    <w:rsid w:val="001A0940"/>
    <w:rsid w:val="001A0F4F"/>
    <w:rsid w:val="001A1139"/>
    <w:rsid w:val="001A118E"/>
    <w:rsid w:val="001A1712"/>
    <w:rsid w:val="001A18BF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A45"/>
    <w:rsid w:val="001C2EB2"/>
    <w:rsid w:val="001C32FA"/>
    <w:rsid w:val="001C36B6"/>
    <w:rsid w:val="001C3808"/>
    <w:rsid w:val="001C4633"/>
    <w:rsid w:val="001C47B4"/>
    <w:rsid w:val="001C4847"/>
    <w:rsid w:val="001C4892"/>
    <w:rsid w:val="001C4B9A"/>
    <w:rsid w:val="001C527F"/>
    <w:rsid w:val="001C55DF"/>
    <w:rsid w:val="001C574D"/>
    <w:rsid w:val="001C59F0"/>
    <w:rsid w:val="001C5BC5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CB5"/>
    <w:rsid w:val="001D1E2F"/>
    <w:rsid w:val="001D2475"/>
    <w:rsid w:val="001D27A2"/>
    <w:rsid w:val="001D2B36"/>
    <w:rsid w:val="001D2EB6"/>
    <w:rsid w:val="001D30D6"/>
    <w:rsid w:val="001D380A"/>
    <w:rsid w:val="001D3A2D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92A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F70"/>
    <w:rsid w:val="002002EB"/>
    <w:rsid w:val="002006A9"/>
    <w:rsid w:val="002009A7"/>
    <w:rsid w:val="00200A24"/>
    <w:rsid w:val="00200AE2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C99"/>
    <w:rsid w:val="00235CB8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502AA"/>
    <w:rsid w:val="0025078B"/>
    <w:rsid w:val="002508DC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AFC"/>
    <w:rsid w:val="00254BA0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800"/>
    <w:rsid w:val="00267CD2"/>
    <w:rsid w:val="002702F8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6E"/>
    <w:rsid w:val="00276874"/>
    <w:rsid w:val="00276B23"/>
    <w:rsid w:val="00276CD5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39F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242"/>
    <w:rsid w:val="0029761E"/>
    <w:rsid w:val="002976EE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653"/>
    <w:rsid w:val="002A4D48"/>
    <w:rsid w:val="002A5088"/>
    <w:rsid w:val="002A560B"/>
    <w:rsid w:val="002A5A50"/>
    <w:rsid w:val="002A5EA5"/>
    <w:rsid w:val="002A5F5B"/>
    <w:rsid w:val="002A61B9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698"/>
    <w:rsid w:val="002B4769"/>
    <w:rsid w:val="002B47AC"/>
    <w:rsid w:val="002B4B4D"/>
    <w:rsid w:val="002B5000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FBD"/>
    <w:rsid w:val="002E106A"/>
    <w:rsid w:val="002E10D2"/>
    <w:rsid w:val="002E11D9"/>
    <w:rsid w:val="002E12ED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56"/>
    <w:rsid w:val="003371BB"/>
    <w:rsid w:val="00337447"/>
    <w:rsid w:val="00337DBE"/>
    <w:rsid w:val="003405F6"/>
    <w:rsid w:val="00340642"/>
    <w:rsid w:val="00340683"/>
    <w:rsid w:val="003409DA"/>
    <w:rsid w:val="00340BCF"/>
    <w:rsid w:val="00340E69"/>
    <w:rsid w:val="003411EE"/>
    <w:rsid w:val="00341BEA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B1D"/>
    <w:rsid w:val="003464D2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8FE"/>
    <w:rsid w:val="00375F5C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F41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3A2"/>
    <w:rsid w:val="00393743"/>
    <w:rsid w:val="00393AD8"/>
    <w:rsid w:val="00393BD8"/>
    <w:rsid w:val="00393CF3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2251"/>
    <w:rsid w:val="003A248D"/>
    <w:rsid w:val="003A28CD"/>
    <w:rsid w:val="003A2C8F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8CD"/>
    <w:rsid w:val="003C1A3A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61D"/>
    <w:rsid w:val="003D4742"/>
    <w:rsid w:val="003D4C03"/>
    <w:rsid w:val="003D5505"/>
    <w:rsid w:val="003D55C3"/>
    <w:rsid w:val="003D56F2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958"/>
    <w:rsid w:val="00446AE0"/>
    <w:rsid w:val="00446ED4"/>
    <w:rsid w:val="00446FAC"/>
    <w:rsid w:val="0044719F"/>
    <w:rsid w:val="004478CE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B2"/>
    <w:rsid w:val="00454CFD"/>
    <w:rsid w:val="004552A2"/>
    <w:rsid w:val="0045536C"/>
    <w:rsid w:val="0045547A"/>
    <w:rsid w:val="00455561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282"/>
    <w:rsid w:val="004622B4"/>
    <w:rsid w:val="004629B0"/>
    <w:rsid w:val="00462BFE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BF1"/>
    <w:rsid w:val="00492C49"/>
    <w:rsid w:val="00492C9F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C6C"/>
    <w:rsid w:val="004A4DF0"/>
    <w:rsid w:val="004A52C2"/>
    <w:rsid w:val="004A52E2"/>
    <w:rsid w:val="004A5432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45"/>
    <w:rsid w:val="004C663B"/>
    <w:rsid w:val="004C68DA"/>
    <w:rsid w:val="004C7457"/>
    <w:rsid w:val="004C778F"/>
    <w:rsid w:val="004C7944"/>
    <w:rsid w:val="004C79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8A"/>
    <w:rsid w:val="004F6CC2"/>
    <w:rsid w:val="004F6D14"/>
    <w:rsid w:val="004F6E99"/>
    <w:rsid w:val="004F75DF"/>
    <w:rsid w:val="004F7906"/>
    <w:rsid w:val="004F7CF1"/>
    <w:rsid w:val="005002ED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767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327"/>
    <w:rsid w:val="00517551"/>
    <w:rsid w:val="00517862"/>
    <w:rsid w:val="00517E48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93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941"/>
    <w:rsid w:val="00530120"/>
    <w:rsid w:val="005303E1"/>
    <w:rsid w:val="00530ADB"/>
    <w:rsid w:val="0053106E"/>
    <w:rsid w:val="005313EA"/>
    <w:rsid w:val="005314C7"/>
    <w:rsid w:val="00531709"/>
    <w:rsid w:val="00531D64"/>
    <w:rsid w:val="00531F23"/>
    <w:rsid w:val="005320CC"/>
    <w:rsid w:val="005323F9"/>
    <w:rsid w:val="0053252C"/>
    <w:rsid w:val="00532909"/>
    <w:rsid w:val="005329C5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2139"/>
    <w:rsid w:val="005522D6"/>
    <w:rsid w:val="00552529"/>
    <w:rsid w:val="005525D7"/>
    <w:rsid w:val="00552BE3"/>
    <w:rsid w:val="00552D4E"/>
    <w:rsid w:val="00553025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D8B"/>
    <w:rsid w:val="00584EF5"/>
    <w:rsid w:val="00584FF2"/>
    <w:rsid w:val="00585416"/>
    <w:rsid w:val="00585888"/>
    <w:rsid w:val="00585975"/>
    <w:rsid w:val="00585B63"/>
    <w:rsid w:val="00585D83"/>
    <w:rsid w:val="00586483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BAC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BB7"/>
    <w:rsid w:val="00593CD2"/>
    <w:rsid w:val="00594027"/>
    <w:rsid w:val="005947A1"/>
    <w:rsid w:val="005948C1"/>
    <w:rsid w:val="00595359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C9"/>
    <w:rsid w:val="005B5E44"/>
    <w:rsid w:val="005B631B"/>
    <w:rsid w:val="005B68A8"/>
    <w:rsid w:val="005B69C0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6B"/>
    <w:rsid w:val="005C37D8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7D4"/>
    <w:rsid w:val="005D081A"/>
    <w:rsid w:val="005D0941"/>
    <w:rsid w:val="005D0C6E"/>
    <w:rsid w:val="005D0E39"/>
    <w:rsid w:val="005D0F4B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D76"/>
    <w:rsid w:val="005D7060"/>
    <w:rsid w:val="005D73B9"/>
    <w:rsid w:val="005D799C"/>
    <w:rsid w:val="005E0123"/>
    <w:rsid w:val="005E06D5"/>
    <w:rsid w:val="005E076F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F80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62B"/>
    <w:rsid w:val="00616631"/>
    <w:rsid w:val="00616649"/>
    <w:rsid w:val="006166E1"/>
    <w:rsid w:val="00616956"/>
    <w:rsid w:val="0061696E"/>
    <w:rsid w:val="00616C4F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4065E"/>
    <w:rsid w:val="00640952"/>
    <w:rsid w:val="0064097B"/>
    <w:rsid w:val="0064097D"/>
    <w:rsid w:val="006409DB"/>
    <w:rsid w:val="00640A56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25B"/>
    <w:rsid w:val="00646336"/>
    <w:rsid w:val="006467ED"/>
    <w:rsid w:val="0064773F"/>
    <w:rsid w:val="00647814"/>
    <w:rsid w:val="00647BBF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F2A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71F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415F"/>
    <w:rsid w:val="006B440F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DE"/>
    <w:rsid w:val="006B669F"/>
    <w:rsid w:val="006B7251"/>
    <w:rsid w:val="006B794E"/>
    <w:rsid w:val="006B79BE"/>
    <w:rsid w:val="006B7A95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D9"/>
    <w:rsid w:val="006C2826"/>
    <w:rsid w:val="006C2B23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CF"/>
    <w:rsid w:val="006D5091"/>
    <w:rsid w:val="006D50A7"/>
    <w:rsid w:val="006D584E"/>
    <w:rsid w:val="006D592F"/>
    <w:rsid w:val="006D5C54"/>
    <w:rsid w:val="006D5C60"/>
    <w:rsid w:val="006D681D"/>
    <w:rsid w:val="006D6888"/>
    <w:rsid w:val="006D717E"/>
    <w:rsid w:val="006D7262"/>
    <w:rsid w:val="006D753C"/>
    <w:rsid w:val="006D778C"/>
    <w:rsid w:val="006D782B"/>
    <w:rsid w:val="006D7967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966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9A1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810"/>
    <w:rsid w:val="00700A66"/>
    <w:rsid w:val="00700AF8"/>
    <w:rsid w:val="00700B6E"/>
    <w:rsid w:val="00700D8A"/>
    <w:rsid w:val="00700D99"/>
    <w:rsid w:val="00700E36"/>
    <w:rsid w:val="0070138A"/>
    <w:rsid w:val="007014B4"/>
    <w:rsid w:val="00701647"/>
    <w:rsid w:val="007016A9"/>
    <w:rsid w:val="0070213E"/>
    <w:rsid w:val="007023BF"/>
    <w:rsid w:val="007024AD"/>
    <w:rsid w:val="007024E1"/>
    <w:rsid w:val="00702751"/>
    <w:rsid w:val="00702A20"/>
    <w:rsid w:val="00702A2C"/>
    <w:rsid w:val="00703094"/>
    <w:rsid w:val="0070314C"/>
    <w:rsid w:val="0070328B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5BB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2008"/>
    <w:rsid w:val="007123FC"/>
    <w:rsid w:val="00712600"/>
    <w:rsid w:val="00712623"/>
    <w:rsid w:val="007129E9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560C"/>
    <w:rsid w:val="0075562A"/>
    <w:rsid w:val="00755776"/>
    <w:rsid w:val="00755781"/>
    <w:rsid w:val="00755829"/>
    <w:rsid w:val="00755FC1"/>
    <w:rsid w:val="00756B07"/>
    <w:rsid w:val="00756CEB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655"/>
    <w:rsid w:val="0076186B"/>
    <w:rsid w:val="00761AD1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B1E"/>
    <w:rsid w:val="007801B2"/>
    <w:rsid w:val="007806A9"/>
    <w:rsid w:val="007807DD"/>
    <w:rsid w:val="00780B5F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5B"/>
    <w:rsid w:val="00783FE4"/>
    <w:rsid w:val="00784A2A"/>
    <w:rsid w:val="00784D65"/>
    <w:rsid w:val="00784E7D"/>
    <w:rsid w:val="0078533B"/>
    <w:rsid w:val="00785794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62"/>
    <w:rsid w:val="007C4D51"/>
    <w:rsid w:val="007C536A"/>
    <w:rsid w:val="007C5B0E"/>
    <w:rsid w:val="007C5C0B"/>
    <w:rsid w:val="007C5C26"/>
    <w:rsid w:val="007C5E98"/>
    <w:rsid w:val="007C6165"/>
    <w:rsid w:val="007C648E"/>
    <w:rsid w:val="007C6562"/>
    <w:rsid w:val="007C65D3"/>
    <w:rsid w:val="007C677E"/>
    <w:rsid w:val="007C67EC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52"/>
    <w:rsid w:val="007E6159"/>
    <w:rsid w:val="007E64C8"/>
    <w:rsid w:val="007E676B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9D1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C6"/>
    <w:rsid w:val="0083244B"/>
    <w:rsid w:val="00832BBA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D0D"/>
    <w:rsid w:val="00834FD2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86"/>
    <w:rsid w:val="00847723"/>
    <w:rsid w:val="008477A9"/>
    <w:rsid w:val="00847895"/>
    <w:rsid w:val="008479B8"/>
    <w:rsid w:val="008479F4"/>
    <w:rsid w:val="00847BFF"/>
    <w:rsid w:val="00847C0E"/>
    <w:rsid w:val="008503E3"/>
    <w:rsid w:val="00850403"/>
    <w:rsid w:val="008506CE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D14"/>
    <w:rsid w:val="00856F53"/>
    <w:rsid w:val="00856F6B"/>
    <w:rsid w:val="0085711D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D9D"/>
    <w:rsid w:val="0088331A"/>
    <w:rsid w:val="008834BC"/>
    <w:rsid w:val="0088390F"/>
    <w:rsid w:val="00883A51"/>
    <w:rsid w:val="00883EB0"/>
    <w:rsid w:val="00883F38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289"/>
    <w:rsid w:val="008A3419"/>
    <w:rsid w:val="008A3763"/>
    <w:rsid w:val="008A3C9F"/>
    <w:rsid w:val="008A4448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9AC"/>
    <w:rsid w:val="008B5A31"/>
    <w:rsid w:val="008B648F"/>
    <w:rsid w:val="008B6873"/>
    <w:rsid w:val="008B68E7"/>
    <w:rsid w:val="008B6916"/>
    <w:rsid w:val="008B6CD8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43B"/>
    <w:rsid w:val="008D475E"/>
    <w:rsid w:val="008D4827"/>
    <w:rsid w:val="008D492D"/>
    <w:rsid w:val="008D4A71"/>
    <w:rsid w:val="008D4AD1"/>
    <w:rsid w:val="008D4DA5"/>
    <w:rsid w:val="008D4E64"/>
    <w:rsid w:val="008D567F"/>
    <w:rsid w:val="008D5698"/>
    <w:rsid w:val="008D56DB"/>
    <w:rsid w:val="008D58F4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67B"/>
    <w:rsid w:val="008F36B8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EA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128B"/>
    <w:rsid w:val="00921341"/>
    <w:rsid w:val="00921504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5253"/>
    <w:rsid w:val="009452B2"/>
    <w:rsid w:val="0094535E"/>
    <w:rsid w:val="009455D4"/>
    <w:rsid w:val="0094567E"/>
    <w:rsid w:val="00945822"/>
    <w:rsid w:val="00945974"/>
    <w:rsid w:val="00945B3A"/>
    <w:rsid w:val="00945C99"/>
    <w:rsid w:val="00946181"/>
    <w:rsid w:val="0094671F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C20"/>
    <w:rsid w:val="00987C47"/>
    <w:rsid w:val="00987DBD"/>
    <w:rsid w:val="00987E13"/>
    <w:rsid w:val="009901CC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45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33A"/>
    <w:rsid w:val="009A18F9"/>
    <w:rsid w:val="009A195D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EB"/>
    <w:rsid w:val="009C13FE"/>
    <w:rsid w:val="009C1A1E"/>
    <w:rsid w:val="009C1A66"/>
    <w:rsid w:val="009C1B92"/>
    <w:rsid w:val="009C1D66"/>
    <w:rsid w:val="009C20E9"/>
    <w:rsid w:val="009C2258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921"/>
    <w:rsid w:val="009D0096"/>
    <w:rsid w:val="009D0124"/>
    <w:rsid w:val="009D0E40"/>
    <w:rsid w:val="009D0E8E"/>
    <w:rsid w:val="009D0F96"/>
    <w:rsid w:val="009D11A8"/>
    <w:rsid w:val="009D134B"/>
    <w:rsid w:val="009D16E7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76"/>
    <w:rsid w:val="009E1344"/>
    <w:rsid w:val="009E13D6"/>
    <w:rsid w:val="009E1407"/>
    <w:rsid w:val="009E18BE"/>
    <w:rsid w:val="009E1D94"/>
    <w:rsid w:val="009E22E8"/>
    <w:rsid w:val="009E29DE"/>
    <w:rsid w:val="009E2F85"/>
    <w:rsid w:val="009E324C"/>
    <w:rsid w:val="009E325F"/>
    <w:rsid w:val="009E36C8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47D6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100"/>
    <w:rsid w:val="00A26578"/>
    <w:rsid w:val="00A26983"/>
    <w:rsid w:val="00A26EC0"/>
    <w:rsid w:val="00A273BD"/>
    <w:rsid w:val="00A2742D"/>
    <w:rsid w:val="00A27BF9"/>
    <w:rsid w:val="00A30266"/>
    <w:rsid w:val="00A30384"/>
    <w:rsid w:val="00A309FE"/>
    <w:rsid w:val="00A30D44"/>
    <w:rsid w:val="00A3170F"/>
    <w:rsid w:val="00A317E2"/>
    <w:rsid w:val="00A31E9C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789"/>
    <w:rsid w:val="00A62A33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2A4"/>
    <w:rsid w:val="00A67482"/>
    <w:rsid w:val="00A67657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E09"/>
    <w:rsid w:val="00A719F4"/>
    <w:rsid w:val="00A71BA4"/>
    <w:rsid w:val="00A71CC8"/>
    <w:rsid w:val="00A71DFB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F8"/>
    <w:rsid w:val="00A843E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428"/>
    <w:rsid w:val="00A905C8"/>
    <w:rsid w:val="00A905FE"/>
    <w:rsid w:val="00A9068F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451"/>
    <w:rsid w:val="00AA6744"/>
    <w:rsid w:val="00AA6D53"/>
    <w:rsid w:val="00AA6ED9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62DC"/>
    <w:rsid w:val="00AB6321"/>
    <w:rsid w:val="00AB69B1"/>
    <w:rsid w:val="00AB6A36"/>
    <w:rsid w:val="00AB6CAE"/>
    <w:rsid w:val="00AB6CC0"/>
    <w:rsid w:val="00AB6D61"/>
    <w:rsid w:val="00AB713D"/>
    <w:rsid w:val="00AB7823"/>
    <w:rsid w:val="00AB7909"/>
    <w:rsid w:val="00AB7BFE"/>
    <w:rsid w:val="00AB7C0F"/>
    <w:rsid w:val="00AC0654"/>
    <w:rsid w:val="00AC13F0"/>
    <w:rsid w:val="00AC14A4"/>
    <w:rsid w:val="00AC14D9"/>
    <w:rsid w:val="00AC15CC"/>
    <w:rsid w:val="00AC19C4"/>
    <w:rsid w:val="00AC203F"/>
    <w:rsid w:val="00AC20D3"/>
    <w:rsid w:val="00AC20FE"/>
    <w:rsid w:val="00AC2192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F"/>
    <w:rsid w:val="00AD4E5A"/>
    <w:rsid w:val="00AD5451"/>
    <w:rsid w:val="00AD574B"/>
    <w:rsid w:val="00AD57B3"/>
    <w:rsid w:val="00AD5A8D"/>
    <w:rsid w:val="00AD5D19"/>
    <w:rsid w:val="00AD5D8E"/>
    <w:rsid w:val="00AD5E07"/>
    <w:rsid w:val="00AD5F26"/>
    <w:rsid w:val="00AD688E"/>
    <w:rsid w:val="00AD6A6E"/>
    <w:rsid w:val="00AD6B66"/>
    <w:rsid w:val="00AD6D87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66F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9A"/>
    <w:rsid w:val="00AF022B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5B1"/>
    <w:rsid w:val="00B02AD7"/>
    <w:rsid w:val="00B02BF8"/>
    <w:rsid w:val="00B03387"/>
    <w:rsid w:val="00B0344E"/>
    <w:rsid w:val="00B036E4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7A"/>
    <w:rsid w:val="00B13C0A"/>
    <w:rsid w:val="00B13DEF"/>
    <w:rsid w:val="00B14D0C"/>
    <w:rsid w:val="00B14E1F"/>
    <w:rsid w:val="00B14E31"/>
    <w:rsid w:val="00B15189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84D"/>
    <w:rsid w:val="00B24D52"/>
    <w:rsid w:val="00B2513F"/>
    <w:rsid w:val="00B25173"/>
    <w:rsid w:val="00B25A05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D67"/>
    <w:rsid w:val="00B37107"/>
    <w:rsid w:val="00B37225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4250"/>
    <w:rsid w:val="00B449C0"/>
    <w:rsid w:val="00B44C38"/>
    <w:rsid w:val="00B452BE"/>
    <w:rsid w:val="00B453D7"/>
    <w:rsid w:val="00B4565B"/>
    <w:rsid w:val="00B45BF9"/>
    <w:rsid w:val="00B45D0D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FFC"/>
    <w:rsid w:val="00B51093"/>
    <w:rsid w:val="00B5109E"/>
    <w:rsid w:val="00B510AA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9B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234"/>
    <w:rsid w:val="00BF3271"/>
    <w:rsid w:val="00BF397C"/>
    <w:rsid w:val="00BF39BD"/>
    <w:rsid w:val="00BF3C78"/>
    <w:rsid w:val="00BF41D9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C92"/>
    <w:rsid w:val="00C212B0"/>
    <w:rsid w:val="00C21968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648B"/>
    <w:rsid w:val="00C467D4"/>
    <w:rsid w:val="00C46A38"/>
    <w:rsid w:val="00C46BE4"/>
    <w:rsid w:val="00C46D77"/>
    <w:rsid w:val="00C503B2"/>
    <w:rsid w:val="00C504E7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92C"/>
    <w:rsid w:val="00C7231E"/>
    <w:rsid w:val="00C7239C"/>
    <w:rsid w:val="00C7245A"/>
    <w:rsid w:val="00C72913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D36"/>
    <w:rsid w:val="00C86DDA"/>
    <w:rsid w:val="00C86EDF"/>
    <w:rsid w:val="00C870B7"/>
    <w:rsid w:val="00C87D61"/>
    <w:rsid w:val="00C908EF"/>
    <w:rsid w:val="00C90958"/>
    <w:rsid w:val="00C90AD4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C71"/>
    <w:rsid w:val="00CB7F01"/>
    <w:rsid w:val="00CC0046"/>
    <w:rsid w:val="00CC02C6"/>
    <w:rsid w:val="00CC0431"/>
    <w:rsid w:val="00CC04CC"/>
    <w:rsid w:val="00CC0744"/>
    <w:rsid w:val="00CC0807"/>
    <w:rsid w:val="00CC091F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527"/>
    <w:rsid w:val="00D2270A"/>
    <w:rsid w:val="00D22897"/>
    <w:rsid w:val="00D22973"/>
    <w:rsid w:val="00D22AD8"/>
    <w:rsid w:val="00D22BE6"/>
    <w:rsid w:val="00D231A8"/>
    <w:rsid w:val="00D241C0"/>
    <w:rsid w:val="00D245BE"/>
    <w:rsid w:val="00D247E1"/>
    <w:rsid w:val="00D24ADA"/>
    <w:rsid w:val="00D24C6D"/>
    <w:rsid w:val="00D25309"/>
    <w:rsid w:val="00D253B8"/>
    <w:rsid w:val="00D25434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7F7"/>
    <w:rsid w:val="00D336F4"/>
    <w:rsid w:val="00D33812"/>
    <w:rsid w:val="00D33F6D"/>
    <w:rsid w:val="00D346F6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EE2"/>
    <w:rsid w:val="00D44F0B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6D3"/>
    <w:rsid w:val="00DB694F"/>
    <w:rsid w:val="00DB6A24"/>
    <w:rsid w:val="00DB6E8A"/>
    <w:rsid w:val="00DB700C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8AF"/>
    <w:rsid w:val="00DE58DD"/>
    <w:rsid w:val="00DE62AA"/>
    <w:rsid w:val="00DE6618"/>
    <w:rsid w:val="00DE6657"/>
    <w:rsid w:val="00DE698F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753"/>
    <w:rsid w:val="00E057E7"/>
    <w:rsid w:val="00E061D9"/>
    <w:rsid w:val="00E063E7"/>
    <w:rsid w:val="00E0648A"/>
    <w:rsid w:val="00E066A3"/>
    <w:rsid w:val="00E0678F"/>
    <w:rsid w:val="00E06EAB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DA3"/>
    <w:rsid w:val="00E330E9"/>
    <w:rsid w:val="00E338D0"/>
    <w:rsid w:val="00E340CD"/>
    <w:rsid w:val="00E341D2"/>
    <w:rsid w:val="00E34B1E"/>
    <w:rsid w:val="00E34F58"/>
    <w:rsid w:val="00E3571D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3F5"/>
    <w:rsid w:val="00E4048A"/>
    <w:rsid w:val="00E404EA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D2E"/>
    <w:rsid w:val="00E84F46"/>
    <w:rsid w:val="00E850CD"/>
    <w:rsid w:val="00E850DF"/>
    <w:rsid w:val="00E85718"/>
    <w:rsid w:val="00E8572E"/>
    <w:rsid w:val="00E8592C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FD3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B7E"/>
    <w:rsid w:val="00EE6BBA"/>
    <w:rsid w:val="00EE6C89"/>
    <w:rsid w:val="00EE6CAA"/>
    <w:rsid w:val="00EE6FB0"/>
    <w:rsid w:val="00EE737B"/>
    <w:rsid w:val="00EE741B"/>
    <w:rsid w:val="00EE7A51"/>
    <w:rsid w:val="00EE7CCD"/>
    <w:rsid w:val="00EF00D2"/>
    <w:rsid w:val="00EF06FB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4A9"/>
    <w:rsid w:val="00F0064B"/>
    <w:rsid w:val="00F00A02"/>
    <w:rsid w:val="00F00DA1"/>
    <w:rsid w:val="00F01AC7"/>
    <w:rsid w:val="00F01C16"/>
    <w:rsid w:val="00F01CA0"/>
    <w:rsid w:val="00F020E6"/>
    <w:rsid w:val="00F021EF"/>
    <w:rsid w:val="00F028EF"/>
    <w:rsid w:val="00F02921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6485"/>
    <w:rsid w:val="00F067AB"/>
    <w:rsid w:val="00F067E2"/>
    <w:rsid w:val="00F06864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31B5"/>
    <w:rsid w:val="00F132EF"/>
    <w:rsid w:val="00F13528"/>
    <w:rsid w:val="00F13539"/>
    <w:rsid w:val="00F135AF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3074"/>
    <w:rsid w:val="00F331E1"/>
    <w:rsid w:val="00F33291"/>
    <w:rsid w:val="00F33711"/>
    <w:rsid w:val="00F33742"/>
    <w:rsid w:val="00F339AE"/>
    <w:rsid w:val="00F33D0F"/>
    <w:rsid w:val="00F33E3D"/>
    <w:rsid w:val="00F33FAE"/>
    <w:rsid w:val="00F3403B"/>
    <w:rsid w:val="00F342EB"/>
    <w:rsid w:val="00F347E3"/>
    <w:rsid w:val="00F34921"/>
    <w:rsid w:val="00F34BAD"/>
    <w:rsid w:val="00F34BDE"/>
    <w:rsid w:val="00F34D66"/>
    <w:rsid w:val="00F35044"/>
    <w:rsid w:val="00F35318"/>
    <w:rsid w:val="00F35B6B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10E"/>
    <w:rsid w:val="00F5284D"/>
    <w:rsid w:val="00F52C40"/>
    <w:rsid w:val="00F52F97"/>
    <w:rsid w:val="00F531F2"/>
    <w:rsid w:val="00F53290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6BE"/>
    <w:rsid w:val="00FB5B09"/>
    <w:rsid w:val="00FB6120"/>
    <w:rsid w:val="00FB62ED"/>
    <w:rsid w:val="00FB6370"/>
    <w:rsid w:val="00FB667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38D"/>
    <w:rsid w:val="00FD248B"/>
    <w:rsid w:val="00FD26EA"/>
    <w:rsid w:val="00FD3096"/>
    <w:rsid w:val="00FD314A"/>
    <w:rsid w:val="00FD31F1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33C"/>
    <w:rsid w:val="00FD56FE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DE"/>
    <w:rsid w:val="00FF6A59"/>
    <w:rsid w:val="00FF763D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4F6AD18"/>
  <w15:docId w15:val="{E68BE783-2E2C-41D6-BED2-C4CAAC4C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uiPriority w:val="20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uiPriority w:val="99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uiPriority w:val="99"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7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5</cp:revision>
  <cp:lastPrinted>2021-11-24T16:12:00Z</cp:lastPrinted>
  <dcterms:created xsi:type="dcterms:W3CDTF">2021-11-24T22:11:00Z</dcterms:created>
  <dcterms:modified xsi:type="dcterms:W3CDTF">2021-11-24T22:32:00Z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