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DEEF9F" w14:textId="77777777" w:rsidR="000B78AD" w:rsidRPr="0047558B" w:rsidRDefault="003C763B" w:rsidP="00DB694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47558B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="000B78AD" w:rsidRPr="0047558B">
        <w:rPr>
          <w:rFonts w:ascii="Angsana New" w:hAnsi="Angsana New"/>
          <w:b w:val="0"/>
          <w:bCs/>
          <w:sz w:val="30"/>
          <w:szCs w:val="30"/>
        </w:rPr>
        <w:tab/>
      </w:r>
      <w:r w:rsidRPr="0047558B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  <w:r w:rsidR="00F253C7" w:rsidRPr="0047558B">
        <w:rPr>
          <w:rFonts w:ascii="Angsana New" w:hAnsi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699B71EA" w14:textId="77777777" w:rsidR="00C3725A" w:rsidRPr="0047558B" w:rsidRDefault="00C3725A" w:rsidP="00011257">
      <w:pPr>
        <w:pStyle w:val="IndexHeading1"/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cs/>
          <w:lang w:val="en-US" w:bidi="th-TH"/>
        </w:rPr>
      </w:pPr>
    </w:p>
    <w:p w14:paraId="0B6DFEF8" w14:textId="77777777" w:rsidR="000B78AD" w:rsidRPr="0047558B" w:rsidRDefault="008D3706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ข้อมูล</w:t>
      </w:r>
      <w:r w:rsidR="000B78AD" w:rsidRPr="0047558B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14:paraId="15DB2539" w14:textId="77777777" w:rsidR="000313C2" w:rsidRPr="0047558B" w:rsidRDefault="000B78AD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132FA6DE" w14:textId="77777777" w:rsidR="005C05E5" w:rsidRPr="0047558B" w:rsidRDefault="005C05E5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26215E1A" w14:textId="77777777" w:rsidR="000B78AD" w:rsidRPr="0047558B" w:rsidRDefault="000B78AD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นโยบายการบัญชีที่สำคัญ</w:t>
      </w:r>
    </w:p>
    <w:p w14:paraId="6923E1E9" w14:textId="77777777" w:rsidR="000B78AD" w:rsidRPr="0047558B" w:rsidRDefault="000B78AD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9E9903" w14:textId="77777777" w:rsidR="000B78AD" w:rsidRPr="0047558B" w:rsidRDefault="000B78AD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F60DB1B" w14:textId="77777777" w:rsidR="000B78AD" w:rsidRPr="0047558B" w:rsidRDefault="000B78AD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41C2A4E7" w14:textId="77777777" w:rsidR="000B78AD" w:rsidRPr="0047558B" w:rsidRDefault="000B78AD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633D02C4" w14:textId="77777777" w:rsidR="00FB39CA" w:rsidRPr="0047558B" w:rsidRDefault="00FB39CA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สินทรัพย์ชีวภาพ</w:t>
      </w:r>
    </w:p>
    <w:p w14:paraId="09DDD0B2" w14:textId="77777777" w:rsidR="005A7B66" w:rsidRPr="0047558B" w:rsidRDefault="005A7B66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</w:p>
    <w:p w14:paraId="1D9BEA86" w14:textId="77777777" w:rsidR="005A7B66" w:rsidRPr="0047558B" w:rsidRDefault="005A7B66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0180D074" w14:textId="77777777" w:rsidR="005A7B66" w:rsidRPr="0047558B" w:rsidRDefault="005A7B66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69FF2AB" w14:textId="6811BF21" w:rsidR="00CD5DC5" w:rsidRPr="0047558B" w:rsidRDefault="005A7B66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5858D19" w14:textId="77777777" w:rsidR="005A7B66" w:rsidRPr="0047558B" w:rsidRDefault="005A7B66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rtl/>
          <w:cs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สัญญาเช่า</w:t>
      </w:r>
    </w:p>
    <w:p w14:paraId="1F82F48A" w14:textId="77777777" w:rsidR="005A7B66" w:rsidRPr="00DB694F" w:rsidRDefault="005A7B66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7DEC20BB" w14:textId="77777777" w:rsidR="005A7B66" w:rsidRPr="0047558B" w:rsidRDefault="005A7B66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66B09487" w14:textId="77777777" w:rsidR="005A7B66" w:rsidRPr="0047558B" w:rsidRDefault="005A7B66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14:paraId="1F3EDCC8" w14:textId="77777777" w:rsidR="005A7B66" w:rsidRPr="0047558B" w:rsidRDefault="005A7B66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rtl/>
          <w:cs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สำรอง</w:t>
      </w:r>
    </w:p>
    <w:p w14:paraId="48C4148E" w14:textId="77777777" w:rsidR="005A7B66" w:rsidRPr="0047558B" w:rsidRDefault="005A7B66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5556E45" w14:textId="77777777" w:rsidR="005A7B66" w:rsidRPr="0047558B" w:rsidRDefault="005A7B66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59740902" w14:textId="77777777" w:rsidR="005A7B66" w:rsidRPr="0047558B" w:rsidRDefault="005A7B66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14:paraId="538A778E" w14:textId="77777777" w:rsidR="005A7B66" w:rsidRPr="0047558B" w:rsidRDefault="005A7B66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021956A9" w14:textId="77777777" w:rsidR="005A7B66" w:rsidRPr="0047558B" w:rsidRDefault="005A7B66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B694F">
        <w:rPr>
          <w:rFonts w:ascii="Angsana New" w:hAnsi="Angsana New"/>
          <w:sz w:val="30"/>
          <w:szCs w:val="30"/>
          <w:cs/>
          <w:lang w:bidi="th-TH"/>
        </w:rPr>
        <w:t xml:space="preserve">กำไร (ขาดทุน) </w:t>
      </w:r>
      <w:r w:rsidRPr="0047558B">
        <w:rPr>
          <w:rFonts w:ascii="Angsana New" w:hAnsi="Angsana New"/>
          <w:sz w:val="30"/>
          <w:szCs w:val="30"/>
          <w:cs/>
          <w:lang w:bidi="th-TH"/>
        </w:rPr>
        <w:t>ต่อหุ้น</w:t>
      </w:r>
    </w:p>
    <w:p w14:paraId="616EF2D5" w14:textId="4D3E3F5D" w:rsidR="00FE36DB" w:rsidRPr="0047558B" w:rsidRDefault="005A7B66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74EC2EF2" w14:textId="6F1CF61D" w:rsidR="005A7B66" w:rsidRPr="0047558B" w:rsidRDefault="005A7B66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การบริหารจัดการทุน</w:t>
      </w:r>
    </w:p>
    <w:p w14:paraId="23D20296" w14:textId="77777777" w:rsidR="005A7B66" w:rsidRPr="0047558B" w:rsidRDefault="005A7B66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AB9F3F5" w14:textId="77777777" w:rsidR="005A7B66" w:rsidRPr="0047558B" w:rsidRDefault="005A7B66" w:rsidP="00DB694F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B1ECE70" w14:textId="5AD0D212" w:rsidR="00EA752A" w:rsidRPr="0047558B" w:rsidRDefault="00EA752A" w:rsidP="00DB694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</w:p>
    <w:p w14:paraId="62BECC10" w14:textId="77777777" w:rsidR="003057D6" w:rsidRPr="0047558B" w:rsidRDefault="003F2371" w:rsidP="00A243DE">
      <w:pPr>
        <w:pStyle w:val="Heading7"/>
        <w:ind w:firstLine="540"/>
        <w:rPr>
          <w:rFonts w:asciiTheme="majorBidi" w:hAnsiTheme="majorBidi" w:cstheme="majorBidi"/>
          <w:b w:val="0"/>
          <w:bCs w:val="0"/>
        </w:rPr>
      </w:pPr>
      <w:r w:rsidRPr="0047558B">
        <w:br w:type="page"/>
      </w:r>
      <w:r w:rsidR="003057D6" w:rsidRPr="0047558B">
        <w:rPr>
          <w:rFonts w:asciiTheme="majorBidi" w:hAnsiTheme="majorBidi" w:cstheme="majorBidi"/>
          <w:b w:val="0"/>
          <w:bCs w:val="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CA77BB8" w14:textId="77777777" w:rsidR="003057D6" w:rsidRPr="0047558B" w:rsidRDefault="003057D6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50422FFD" w14:textId="0EE0102B" w:rsidR="0066713E" w:rsidRPr="0047558B" w:rsidRDefault="003057D6" w:rsidP="0066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t>งบการเงิน</w:t>
      </w:r>
      <w:r w:rsidR="000A0EA3" w:rsidRPr="0047558B">
        <w:rPr>
          <w:rFonts w:ascii="Angsana New" w:hAnsi="Angsana New"/>
          <w:sz w:val="30"/>
          <w:szCs w:val="30"/>
          <w:cs/>
        </w:rPr>
        <w:t>นี้</w:t>
      </w:r>
      <w:r w:rsidRPr="0047558B">
        <w:rPr>
          <w:rFonts w:ascii="Angsana New" w:hAnsi="Angsana New"/>
          <w:sz w:val="30"/>
          <w:szCs w:val="30"/>
          <w:cs/>
        </w:rPr>
        <w:t>ได้รับอนุมัติ</w:t>
      </w:r>
      <w:r w:rsidR="00060457" w:rsidRPr="0047558B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47558B">
        <w:rPr>
          <w:rFonts w:ascii="Angsana New" w:hAnsi="Angsana New"/>
          <w:sz w:val="30"/>
          <w:szCs w:val="30"/>
          <w:cs/>
        </w:rPr>
        <w:t>จาก</w:t>
      </w:r>
      <w:r w:rsidR="00AC20D3" w:rsidRPr="0047558B">
        <w:rPr>
          <w:rFonts w:ascii="Angsana New" w:hAnsi="Angsana New"/>
          <w:sz w:val="30"/>
          <w:szCs w:val="30"/>
          <w:cs/>
        </w:rPr>
        <w:t>คณะ</w:t>
      </w:r>
      <w:r w:rsidRPr="0047558B">
        <w:rPr>
          <w:rFonts w:ascii="Angsana New" w:hAnsi="Angsana New"/>
          <w:sz w:val="30"/>
          <w:szCs w:val="30"/>
          <w:cs/>
        </w:rPr>
        <w:t>กรรมการเมื่อ</w:t>
      </w:r>
      <w:r w:rsidR="00060457" w:rsidRPr="0047558B">
        <w:rPr>
          <w:rFonts w:ascii="Angsana New" w:hAnsi="Angsana New"/>
          <w:sz w:val="30"/>
          <w:szCs w:val="30"/>
          <w:cs/>
        </w:rPr>
        <w:t>วันที่</w:t>
      </w:r>
      <w:r w:rsidR="00642BE8" w:rsidRPr="0047558B">
        <w:rPr>
          <w:rFonts w:ascii="Angsana New" w:hAnsi="Angsana New"/>
          <w:sz w:val="30"/>
          <w:szCs w:val="30"/>
          <w:cs/>
        </w:rPr>
        <w:t xml:space="preserve"> </w:t>
      </w:r>
      <w:r w:rsidR="00D06CD5" w:rsidRPr="0047558B">
        <w:rPr>
          <w:rFonts w:ascii="Angsana New" w:hAnsi="Angsana New"/>
          <w:sz w:val="30"/>
          <w:szCs w:val="30"/>
        </w:rPr>
        <w:t xml:space="preserve">24 </w:t>
      </w:r>
      <w:r w:rsidR="00D06CD5" w:rsidRPr="0047558B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0E7CFE" w:rsidRPr="0047558B">
        <w:rPr>
          <w:rFonts w:ascii="Angsana New" w:hAnsi="Angsana New"/>
          <w:sz w:val="30"/>
          <w:szCs w:val="30"/>
        </w:rPr>
        <w:t>2564</w:t>
      </w:r>
    </w:p>
    <w:p w14:paraId="1637D734" w14:textId="77777777" w:rsidR="003057D6" w:rsidRPr="0047558B" w:rsidRDefault="003057D6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774794A5" w14:textId="77777777" w:rsidR="0066713E" w:rsidRPr="0047558B" w:rsidRDefault="003057D6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101E64F9" w14:textId="77777777" w:rsidR="00DB7D5D" w:rsidRPr="0047558B" w:rsidRDefault="00DB7D5D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1B19CD89" w14:textId="508FBD1A" w:rsidR="00116413" w:rsidRPr="0047558B" w:rsidRDefault="00116413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บริษัท อาหารสยาม จำกัด (มหาชน) </w:t>
      </w:r>
      <w:r w:rsidRPr="0047558B">
        <w:rPr>
          <w:rFonts w:ascii="Angsana New" w:hAnsi="Angsana New"/>
          <w:sz w:val="30"/>
          <w:szCs w:val="30"/>
        </w:rPr>
        <w:t>“</w:t>
      </w:r>
      <w:r w:rsidRPr="0047558B">
        <w:rPr>
          <w:rFonts w:ascii="Angsana New" w:hAnsi="Angsana New"/>
          <w:sz w:val="30"/>
          <w:szCs w:val="30"/>
          <w:cs/>
        </w:rPr>
        <w:t>บริษัท</w:t>
      </w:r>
      <w:r w:rsidRPr="0047558B">
        <w:rPr>
          <w:rFonts w:ascii="Angsana New" w:hAnsi="Angsana New"/>
          <w:sz w:val="30"/>
          <w:szCs w:val="30"/>
        </w:rPr>
        <w:t>”</w:t>
      </w:r>
      <w:r w:rsidRPr="0047558B">
        <w:rPr>
          <w:rFonts w:ascii="Angsana New" w:hAnsi="Angsana New"/>
          <w:sz w:val="30"/>
          <w:szCs w:val="30"/>
          <w:cs/>
        </w:rPr>
        <w:t xml:space="preserve"> เป็นนิติ</w:t>
      </w:r>
      <w:r w:rsidR="008410E2" w:rsidRPr="0047558B">
        <w:rPr>
          <w:rFonts w:ascii="Angsana New" w:hAnsi="Angsana New"/>
          <w:sz w:val="30"/>
          <w:szCs w:val="30"/>
          <w:cs/>
        </w:rPr>
        <w:t xml:space="preserve">บุคคลที่จัดตั้งขึ้นในประเทศไทย </w:t>
      </w:r>
      <w:r w:rsidRPr="0047558B">
        <w:rPr>
          <w:rFonts w:ascii="Angsana New" w:hAnsi="Angsana New"/>
          <w:sz w:val="30"/>
          <w:szCs w:val="30"/>
          <w:cs/>
        </w:rPr>
        <w:t>และ</w:t>
      </w:r>
      <w:r w:rsidR="0041232A" w:rsidRPr="0047558B">
        <w:rPr>
          <w:rFonts w:ascii="Angsana New" w:hAnsi="Angsana New"/>
          <w:sz w:val="30"/>
          <w:szCs w:val="30"/>
          <w:cs/>
        </w:rPr>
        <w:t>จดทะเบียนกับ</w:t>
      </w:r>
      <w:r w:rsidR="0041232A" w:rsidRPr="0047558B">
        <w:rPr>
          <w:rFonts w:ascii="Angsana New" w:hAnsi="Angsana New"/>
          <w:sz w:val="30"/>
          <w:szCs w:val="30"/>
        </w:rPr>
        <w:br/>
      </w:r>
      <w:r w:rsidR="0041232A" w:rsidRPr="0047558B">
        <w:rPr>
          <w:rFonts w:ascii="Angsana New" w:hAnsi="Angsana New"/>
          <w:sz w:val="30"/>
          <w:szCs w:val="30"/>
          <w:cs/>
        </w:rPr>
        <w:t>ตลาดหลักทรัพย์แห่งประเทศไทย</w:t>
      </w:r>
      <w:r w:rsidR="00CE187E" w:rsidRPr="0047558B">
        <w:rPr>
          <w:rFonts w:ascii="Angsana New" w:hAnsi="Angsana New"/>
          <w:sz w:val="30"/>
          <w:szCs w:val="30"/>
        </w:rPr>
        <w:t xml:space="preserve"> </w:t>
      </w:r>
      <w:r w:rsidR="0041232A" w:rsidRPr="0047558B">
        <w:rPr>
          <w:rFonts w:ascii="Angsana New" w:hAnsi="Angsana New"/>
          <w:sz w:val="30"/>
          <w:szCs w:val="30"/>
          <w:cs/>
        </w:rPr>
        <w:t>โดย</w:t>
      </w:r>
      <w:r w:rsidRPr="0047558B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41232A" w:rsidRPr="0047558B">
        <w:rPr>
          <w:rFonts w:ascii="Angsana New" w:hAnsi="Angsana New"/>
          <w:sz w:val="30"/>
          <w:szCs w:val="30"/>
          <w:cs/>
        </w:rPr>
        <w:t>ของบริษัท</w:t>
      </w:r>
      <w:r w:rsidRPr="0047558B">
        <w:rPr>
          <w:rFonts w:ascii="Angsana New" w:hAnsi="Angsana New"/>
          <w:sz w:val="30"/>
          <w:szCs w:val="30"/>
          <w:cs/>
        </w:rPr>
        <w:t>ตั้งอยู่เลขที่</w:t>
      </w:r>
      <w:r w:rsidR="009024BE" w:rsidRPr="0047558B">
        <w:rPr>
          <w:rFonts w:ascii="Angsana New" w:hAnsi="Angsana New"/>
          <w:sz w:val="30"/>
          <w:szCs w:val="30"/>
          <w:cs/>
        </w:rPr>
        <w:t xml:space="preserve"> </w:t>
      </w:r>
      <w:r w:rsidR="00536DDE" w:rsidRPr="0047558B">
        <w:rPr>
          <w:rFonts w:ascii="Angsana New" w:hAnsi="Angsana New"/>
          <w:sz w:val="30"/>
          <w:szCs w:val="30"/>
        </w:rPr>
        <w:t>1</w:t>
      </w:r>
      <w:r w:rsidR="009024BE" w:rsidRPr="0047558B">
        <w:rPr>
          <w:rFonts w:ascii="Angsana New" w:hAnsi="Angsana New"/>
          <w:sz w:val="30"/>
          <w:szCs w:val="30"/>
          <w:cs/>
        </w:rPr>
        <w:t xml:space="preserve"> อาคาร</w:t>
      </w:r>
      <w:r w:rsidR="00846583" w:rsidRPr="0047558B">
        <w:rPr>
          <w:rFonts w:ascii="Angsana New" w:hAnsi="Angsana New"/>
          <w:sz w:val="30"/>
          <w:szCs w:val="30"/>
          <w:cs/>
        </w:rPr>
        <w:t>เอ็ม</w:t>
      </w:r>
      <w:r w:rsidR="00037ABA" w:rsidRPr="0047558B">
        <w:rPr>
          <w:rFonts w:ascii="Angsana New" w:hAnsi="Angsana New"/>
          <w:sz w:val="30"/>
          <w:szCs w:val="30"/>
          <w:cs/>
        </w:rPr>
        <w:t xml:space="preserve">ไพร์ทาวเวอร์ ชั้น </w:t>
      </w:r>
      <w:r w:rsidR="00536DDE" w:rsidRPr="0047558B">
        <w:rPr>
          <w:rFonts w:ascii="Angsana New" w:hAnsi="Angsana New"/>
          <w:sz w:val="30"/>
          <w:szCs w:val="30"/>
        </w:rPr>
        <w:t>43</w:t>
      </w:r>
      <w:r w:rsidR="00037ABA" w:rsidRPr="0047558B">
        <w:rPr>
          <w:rFonts w:ascii="Angsana New" w:hAnsi="Angsana New"/>
          <w:sz w:val="30"/>
          <w:szCs w:val="30"/>
          <w:cs/>
        </w:rPr>
        <w:t xml:space="preserve"> ถนนสาทรใต้</w:t>
      </w:r>
      <w:r w:rsidR="001B4B58" w:rsidRPr="0047558B">
        <w:rPr>
          <w:rFonts w:ascii="Angsana New" w:hAnsi="Angsana New"/>
          <w:sz w:val="30"/>
          <w:szCs w:val="30"/>
          <w:cs/>
        </w:rPr>
        <w:t xml:space="preserve"> </w:t>
      </w:r>
      <w:r w:rsidR="00846583" w:rsidRPr="0047558B">
        <w:rPr>
          <w:rFonts w:ascii="Angsana New" w:hAnsi="Angsana New"/>
          <w:sz w:val="30"/>
          <w:szCs w:val="30"/>
          <w:cs/>
        </w:rPr>
        <w:t>แขว</w:t>
      </w:r>
      <w:r w:rsidR="00037ABA" w:rsidRPr="0047558B">
        <w:rPr>
          <w:rFonts w:ascii="Angsana New" w:hAnsi="Angsana New"/>
          <w:sz w:val="30"/>
          <w:szCs w:val="30"/>
          <w:cs/>
        </w:rPr>
        <w:t>งยานนาวา</w:t>
      </w:r>
      <w:r w:rsidR="001B4B58" w:rsidRPr="0047558B">
        <w:rPr>
          <w:rFonts w:ascii="Angsana New" w:hAnsi="Angsana New"/>
          <w:sz w:val="30"/>
          <w:szCs w:val="30"/>
          <w:cs/>
        </w:rPr>
        <w:t xml:space="preserve"> </w:t>
      </w:r>
      <w:r w:rsidR="00037ABA" w:rsidRPr="0047558B">
        <w:rPr>
          <w:rFonts w:ascii="Angsana New" w:hAnsi="Angsana New"/>
          <w:sz w:val="30"/>
          <w:szCs w:val="30"/>
          <w:cs/>
        </w:rPr>
        <w:t>เขตสาทร</w:t>
      </w:r>
      <w:r w:rsidR="001B4B58" w:rsidRPr="0047558B">
        <w:rPr>
          <w:rFonts w:ascii="Angsana New" w:hAnsi="Angsana New"/>
          <w:sz w:val="30"/>
          <w:szCs w:val="30"/>
          <w:cs/>
        </w:rPr>
        <w:t xml:space="preserve"> </w:t>
      </w:r>
      <w:r w:rsidR="00037ABA" w:rsidRPr="0047558B">
        <w:rPr>
          <w:rFonts w:ascii="Angsana New" w:hAnsi="Angsana New"/>
          <w:sz w:val="30"/>
          <w:szCs w:val="30"/>
          <w:cs/>
        </w:rPr>
        <w:t>กรุงเทพมหานคร</w:t>
      </w:r>
      <w:r w:rsidR="001B4B58" w:rsidRPr="0047558B">
        <w:rPr>
          <w:rFonts w:ascii="Angsana New" w:hAnsi="Angsana New"/>
          <w:sz w:val="30"/>
          <w:szCs w:val="30"/>
          <w:cs/>
        </w:rPr>
        <w:t xml:space="preserve"> </w:t>
      </w:r>
      <w:r w:rsidR="004B0F1F" w:rsidRPr="0047558B">
        <w:rPr>
          <w:rFonts w:ascii="Angsana New" w:hAnsi="Angsana New"/>
          <w:sz w:val="30"/>
          <w:szCs w:val="30"/>
          <w:cs/>
        </w:rPr>
        <w:t>และมีสำนักงานโรงงาน</w:t>
      </w:r>
      <w:r w:rsidRPr="0047558B">
        <w:rPr>
          <w:rFonts w:ascii="Angsana New" w:hAnsi="Angsana New"/>
          <w:sz w:val="30"/>
          <w:szCs w:val="30"/>
          <w:cs/>
        </w:rPr>
        <w:t>ตั้งอยู่เลขท</w:t>
      </w:r>
      <w:r w:rsidR="00037ABA" w:rsidRPr="0047558B">
        <w:rPr>
          <w:rFonts w:ascii="Angsana New" w:hAnsi="Angsana New"/>
          <w:sz w:val="30"/>
          <w:szCs w:val="30"/>
          <w:cs/>
        </w:rPr>
        <w:t xml:space="preserve">ี่ </w:t>
      </w:r>
      <w:r w:rsidR="00794A8B" w:rsidRPr="0047558B">
        <w:rPr>
          <w:rFonts w:ascii="Angsana New" w:hAnsi="Angsana New"/>
          <w:sz w:val="30"/>
          <w:szCs w:val="30"/>
        </w:rPr>
        <w:t>218</w:t>
      </w:r>
      <w:r w:rsidR="00037ABA" w:rsidRPr="0047558B">
        <w:rPr>
          <w:rFonts w:ascii="Angsana New" w:hAnsi="Angsana New"/>
          <w:sz w:val="30"/>
          <w:szCs w:val="30"/>
          <w:cs/>
        </w:rPr>
        <w:t xml:space="preserve"> หมู่ </w:t>
      </w:r>
      <w:r w:rsidR="00794A8B" w:rsidRPr="0047558B">
        <w:rPr>
          <w:rFonts w:ascii="Angsana New" w:hAnsi="Angsana New"/>
          <w:sz w:val="30"/>
          <w:szCs w:val="30"/>
        </w:rPr>
        <w:t>8</w:t>
      </w:r>
      <w:r w:rsidR="00EF7FEE" w:rsidRPr="0047558B">
        <w:rPr>
          <w:rFonts w:ascii="Angsana New" w:hAnsi="Angsana New"/>
          <w:sz w:val="30"/>
          <w:szCs w:val="30"/>
        </w:rPr>
        <w:br/>
      </w:r>
      <w:r w:rsidR="001B4B58" w:rsidRPr="0047558B">
        <w:rPr>
          <w:rFonts w:ascii="Angsana New" w:hAnsi="Angsana New"/>
          <w:sz w:val="30"/>
          <w:szCs w:val="30"/>
          <w:cs/>
        </w:rPr>
        <w:t>ถนนซุปเปอร์ไฮเวย์</w:t>
      </w:r>
      <w:r w:rsidR="001221C4" w:rsidRPr="0047558B">
        <w:rPr>
          <w:rFonts w:ascii="Angsana New" w:hAnsi="Angsana New"/>
          <w:sz w:val="30"/>
          <w:szCs w:val="30"/>
        </w:rPr>
        <w:t xml:space="preserve"> </w:t>
      </w:r>
      <w:r w:rsidR="001B4B58" w:rsidRPr="0047558B">
        <w:rPr>
          <w:rFonts w:ascii="Angsana New" w:hAnsi="Angsana New"/>
          <w:sz w:val="30"/>
          <w:szCs w:val="30"/>
          <w:cs/>
        </w:rPr>
        <w:t>สัตหีบ-ฉะเชิงเทรา ตำบลหนองอิรุณ</w:t>
      </w:r>
      <w:r w:rsidR="001B4B58" w:rsidRPr="0047558B">
        <w:rPr>
          <w:rFonts w:ascii="Angsana New" w:hAnsi="Angsana New"/>
          <w:sz w:val="30"/>
          <w:szCs w:val="30"/>
        </w:rPr>
        <w:t xml:space="preserve"> </w:t>
      </w:r>
      <w:r w:rsidR="002B0A42" w:rsidRPr="0047558B">
        <w:rPr>
          <w:rFonts w:ascii="Angsana New" w:hAnsi="Angsana New"/>
          <w:sz w:val="30"/>
          <w:szCs w:val="30"/>
          <w:cs/>
        </w:rPr>
        <w:t xml:space="preserve">อำเภอบ้านบึง </w:t>
      </w:r>
      <w:r w:rsidRPr="0047558B">
        <w:rPr>
          <w:rFonts w:ascii="Angsana New" w:hAnsi="Angsana New"/>
          <w:sz w:val="30"/>
          <w:szCs w:val="30"/>
          <w:cs/>
        </w:rPr>
        <w:t>จังหวัดชลบุรี</w:t>
      </w:r>
    </w:p>
    <w:p w14:paraId="47EEC03C" w14:textId="77777777" w:rsidR="003057D6" w:rsidRPr="0047558B" w:rsidRDefault="003057D6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2D5191DE" w14:textId="77777777" w:rsidR="006F3219" w:rsidRPr="0047558B" w:rsidRDefault="00352227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ผู้</w:t>
      </w:r>
      <w:r w:rsidR="00113C96" w:rsidRPr="0047558B">
        <w:rPr>
          <w:rFonts w:ascii="Angsana New" w:hAnsi="Angsana New"/>
          <w:sz w:val="30"/>
          <w:szCs w:val="30"/>
          <w:cs/>
        </w:rPr>
        <w:t>ถ</w:t>
      </w:r>
      <w:r w:rsidR="008410E2" w:rsidRPr="0047558B">
        <w:rPr>
          <w:rFonts w:ascii="Angsana New" w:hAnsi="Angsana New"/>
          <w:sz w:val="30"/>
          <w:szCs w:val="30"/>
          <w:cs/>
        </w:rPr>
        <w:t>ือหุ้นรายใหญ่ในระหว่างปี</w:t>
      </w:r>
      <w:r w:rsidR="006E31A5" w:rsidRPr="0047558B">
        <w:rPr>
          <w:rFonts w:ascii="Angsana New" w:hAnsi="Angsana New"/>
          <w:sz w:val="30"/>
          <w:szCs w:val="30"/>
          <w:cs/>
        </w:rPr>
        <w:t>ได้แก่</w:t>
      </w:r>
      <w:r w:rsidR="00113C96" w:rsidRPr="0047558B">
        <w:rPr>
          <w:rFonts w:ascii="Angsana New" w:hAnsi="Angsana New"/>
          <w:sz w:val="30"/>
          <w:szCs w:val="30"/>
          <w:cs/>
        </w:rPr>
        <w:t xml:space="preserve"> </w:t>
      </w:r>
      <w:r w:rsidR="006E31A5" w:rsidRPr="0047558B">
        <w:rPr>
          <w:rFonts w:ascii="Angsana New" w:hAnsi="Angsana New"/>
          <w:sz w:val="30"/>
          <w:szCs w:val="30"/>
          <w:cs/>
        </w:rPr>
        <w:t>บริษัท พรรณธิอร จำกัด</w:t>
      </w:r>
      <w:r w:rsidR="00113C96" w:rsidRPr="0047558B">
        <w:rPr>
          <w:rFonts w:ascii="Angsana New" w:hAnsi="Angsana New"/>
          <w:sz w:val="30"/>
          <w:szCs w:val="30"/>
        </w:rPr>
        <w:t xml:space="preserve"> </w:t>
      </w:r>
      <w:r w:rsidR="00113C96" w:rsidRPr="0047558B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113C96" w:rsidRPr="0047558B">
        <w:rPr>
          <w:rFonts w:ascii="Angsana New" w:hAnsi="Angsana New"/>
          <w:sz w:val="30"/>
          <w:szCs w:val="30"/>
        </w:rPr>
        <w:t>70.85</w:t>
      </w:r>
      <w:r w:rsidR="00113C96" w:rsidRPr="0047558B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</w:t>
      </w:r>
      <w:r w:rsidR="00A6024B" w:rsidRPr="0047558B">
        <w:rPr>
          <w:rFonts w:ascii="Angsana New" w:hAnsi="Angsana New"/>
          <w:sz w:val="30"/>
          <w:szCs w:val="30"/>
          <w:cs/>
        </w:rPr>
        <w:br/>
      </w:r>
      <w:r w:rsidR="00113C96" w:rsidRPr="0047558B">
        <w:rPr>
          <w:rFonts w:ascii="Angsana New" w:hAnsi="Angsana New"/>
          <w:sz w:val="30"/>
          <w:szCs w:val="30"/>
          <w:cs/>
        </w:rPr>
        <w:t>ในประเทศไทย</w:t>
      </w:r>
    </w:p>
    <w:p w14:paraId="2D55C3D9" w14:textId="77777777" w:rsidR="00113C96" w:rsidRPr="0047558B" w:rsidRDefault="00113C96" w:rsidP="008F6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9"/>
        <w:jc w:val="thaiDistribute"/>
        <w:rPr>
          <w:rFonts w:ascii="Angsana New" w:hAnsi="Angsana New"/>
          <w:sz w:val="28"/>
          <w:szCs w:val="28"/>
        </w:rPr>
      </w:pPr>
    </w:p>
    <w:p w14:paraId="4E471946" w14:textId="15068AB0" w:rsidR="00160265" w:rsidRPr="0047558B" w:rsidRDefault="000B033B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t>กลุ่ม</w:t>
      </w:r>
      <w:r w:rsidR="00F7767B" w:rsidRPr="0047558B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AC78DD" w:rsidRPr="0047558B">
        <w:rPr>
          <w:rFonts w:ascii="Angsana New" w:hAnsi="Angsana New"/>
          <w:sz w:val="30"/>
          <w:szCs w:val="30"/>
          <w:cs/>
        </w:rPr>
        <w:t>การเพาะปลูก</w:t>
      </w:r>
      <w:r w:rsidR="00927E86" w:rsidRPr="0047558B">
        <w:rPr>
          <w:rFonts w:ascii="Angsana New" w:hAnsi="Angsana New"/>
          <w:sz w:val="30"/>
          <w:szCs w:val="30"/>
        </w:rPr>
        <w:t xml:space="preserve"> </w:t>
      </w:r>
      <w:r w:rsidR="00F7767B" w:rsidRPr="0047558B">
        <w:rPr>
          <w:rFonts w:ascii="Angsana New" w:hAnsi="Angsana New"/>
          <w:sz w:val="30"/>
          <w:szCs w:val="30"/>
          <w:cs/>
        </w:rPr>
        <w:t>การผลิตและจำหน่ายอาหารแปรสภาพจากพื</w:t>
      </w:r>
      <w:r w:rsidR="002137C2" w:rsidRPr="0047558B">
        <w:rPr>
          <w:rFonts w:ascii="Angsana New" w:hAnsi="Angsana New"/>
          <w:sz w:val="30"/>
          <w:szCs w:val="30"/>
          <w:cs/>
        </w:rPr>
        <w:t>ชผลทางการเกษ</w:t>
      </w:r>
      <w:r w:rsidR="008410E2" w:rsidRPr="0047558B">
        <w:rPr>
          <w:rFonts w:ascii="Angsana New" w:hAnsi="Angsana New"/>
          <w:sz w:val="30"/>
          <w:szCs w:val="30"/>
          <w:cs/>
        </w:rPr>
        <w:t>ตร</w:t>
      </w:r>
      <w:r w:rsidR="008410E2" w:rsidRPr="0047558B">
        <w:rPr>
          <w:rFonts w:ascii="Angsana New" w:hAnsi="Angsana New"/>
          <w:spacing w:val="-4"/>
          <w:sz w:val="30"/>
          <w:szCs w:val="30"/>
          <w:cs/>
        </w:rPr>
        <w:t>เพื่อการส่งออก ส่วนงานสับปะรด</w:t>
      </w:r>
      <w:r w:rsidR="002137C2" w:rsidRPr="0047558B">
        <w:rPr>
          <w:rFonts w:ascii="Angsana New" w:hAnsi="Angsana New"/>
          <w:spacing w:val="-4"/>
          <w:sz w:val="30"/>
          <w:szCs w:val="30"/>
          <w:cs/>
        </w:rPr>
        <w:t>และผลไม้อื่นๆ</w:t>
      </w:r>
      <w:r w:rsidR="000A59C8" w:rsidRPr="0047558B">
        <w:rPr>
          <w:rFonts w:ascii="Angsana New" w:hAnsi="Angsana New"/>
          <w:spacing w:val="-4"/>
          <w:sz w:val="30"/>
          <w:szCs w:val="30"/>
        </w:rPr>
        <w:t xml:space="preserve"> </w:t>
      </w:r>
      <w:r w:rsidR="008410E2" w:rsidRPr="0047558B">
        <w:rPr>
          <w:rFonts w:ascii="Angsana New" w:hAnsi="Angsana New"/>
          <w:spacing w:val="-4"/>
          <w:sz w:val="30"/>
          <w:szCs w:val="30"/>
          <w:cs/>
        </w:rPr>
        <w:t>มีผลิตภัณฑ์หลัก</w:t>
      </w:r>
      <w:r w:rsidR="00F7767B" w:rsidRPr="0047558B">
        <w:rPr>
          <w:rFonts w:ascii="Angsana New" w:hAnsi="Angsana New"/>
          <w:spacing w:val="-4"/>
          <w:sz w:val="30"/>
          <w:szCs w:val="30"/>
          <w:cs/>
        </w:rPr>
        <w:t>ได้แก่ สับปะรดบรรจุกระป๋อง บรรจุในถุงปลอดเชื้อ</w:t>
      </w:r>
      <w:r w:rsidR="00F7767B" w:rsidRPr="0047558B">
        <w:rPr>
          <w:rFonts w:ascii="Angsana New" w:hAnsi="Angsana New"/>
          <w:sz w:val="30"/>
          <w:szCs w:val="30"/>
          <w:cs/>
        </w:rPr>
        <w:t>และในถุงพลาสติก น้ำสับปะรดเข้มข้น ผลไม้อ</w:t>
      </w:r>
      <w:r w:rsidR="00607FA9" w:rsidRPr="0047558B">
        <w:rPr>
          <w:rFonts w:ascii="Angsana New" w:hAnsi="Angsana New"/>
          <w:sz w:val="30"/>
          <w:szCs w:val="30"/>
          <w:cs/>
        </w:rPr>
        <w:t>ื่นๆ บรรจุกระป๋องและถ้วยพลาสติก</w:t>
      </w:r>
      <w:r w:rsidR="00F7767B" w:rsidRPr="0047558B">
        <w:rPr>
          <w:rFonts w:ascii="Angsana New" w:hAnsi="Angsana New"/>
          <w:sz w:val="30"/>
          <w:szCs w:val="30"/>
          <w:cs/>
        </w:rPr>
        <w:t>และน้ำสับปะรดบรรจุกระป๋อง</w:t>
      </w:r>
      <w:r w:rsidR="003178B6" w:rsidRPr="0047558B">
        <w:rPr>
          <w:rFonts w:ascii="Angsana New" w:hAnsi="Angsana New"/>
          <w:sz w:val="30"/>
          <w:szCs w:val="30"/>
        </w:rPr>
        <w:t xml:space="preserve"> </w:t>
      </w:r>
      <w:r w:rsidR="00CE187E" w:rsidRPr="0047558B">
        <w:rPr>
          <w:rFonts w:ascii="Angsana New" w:hAnsi="Angsana New"/>
          <w:sz w:val="30"/>
          <w:szCs w:val="30"/>
          <w:cs/>
        </w:rPr>
        <w:t>โดย</w:t>
      </w:r>
      <w:r w:rsidR="00CD74F3" w:rsidRPr="0047558B">
        <w:rPr>
          <w:rFonts w:ascii="Angsana New" w:hAnsi="Angsana New"/>
          <w:sz w:val="30"/>
          <w:szCs w:val="30"/>
          <w:cs/>
        </w:rPr>
        <w:t>รายละเอียดขอ</w:t>
      </w:r>
      <w:r w:rsidR="00CE187E" w:rsidRPr="0047558B">
        <w:rPr>
          <w:rFonts w:ascii="Angsana New" w:hAnsi="Angsana New"/>
          <w:sz w:val="30"/>
          <w:szCs w:val="30"/>
          <w:cs/>
        </w:rPr>
        <w:t>ง</w:t>
      </w:r>
      <w:r w:rsidR="00957FB0" w:rsidRPr="0047558B">
        <w:rPr>
          <w:rFonts w:ascii="Angsana New" w:hAnsi="Angsana New"/>
          <w:sz w:val="30"/>
          <w:szCs w:val="30"/>
          <w:cs/>
        </w:rPr>
        <w:t>บริษัท</w:t>
      </w:r>
      <w:r w:rsidR="001968B1" w:rsidRPr="0047558B">
        <w:rPr>
          <w:rFonts w:ascii="Angsana New" w:hAnsi="Angsana New"/>
          <w:sz w:val="30"/>
          <w:szCs w:val="30"/>
          <w:cs/>
        </w:rPr>
        <w:t xml:space="preserve">ย่อย </w:t>
      </w:r>
      <w:r w:rsidR="00CD74F3" w:rsidRPr="0047558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706E" w:rsidRPr="0047558B">
        <w:rPr>
          <w:rFonts w:ascii="Angsana New" w:hAnsi="Angsana New"/>
          <w:sz w:val="30"/>
          <w:szCs w:val="30"/>
        </w:rPr>
        <w:t>30</w:t>
      </w:r>
      <w:r w:rsidR="00CD74F3" w:rsidRPr="0047558B">
        <w:rPr>
          <w:rFonts w:ascii="Angsana New" w:hAnsi="Angsana New"/>
          <w:sz w:val="30"/>
          <w:szCs w:val="30"/>
          <w:cs/>
        </w:rPr>
        <w:t xml:space="preserve"> </w:t>
      </w:r>
      <w:r w:rsidR="005A706E" w:rsidRPr="0047558B">
        <w:rPr>
          <w:rFonts w:ascii="Angsana New" w:hAnsi="Angsana New"/>
          <w:sz w:val="30"/>
          <w:szCs w:val="30"/>
          <w:cs/>
        </w:rPr>
        <w:t>กันยายน</w:t>
      </w:r>
      <w:r w:rsidR="00CD74F3" w:rsidRPr="0047558B">
        <w:rPr>
          <w:rFonts w:ascii="Angsana New" w:hAnsi="Angsana New"/>
          <w:sz w:val="30"/>
          <w:szCs w:val="30"/>
          <w:cs/>
        </w:rPr>
        <w:t xml:space="preserve"> </w:t>
      </w:r>
      <w:r w:rsidR="00FE37AE" w:rsidRPr="0047558B">
        <w:rPr>
          <w:rFonts w:ascii="Angsana New" w:hAnsi="Angsana New"/>
          <w:sz w:val="30"/>
          <w:szCs w:val="30"/>
        </w:rPr>
        <w:t>256</w:t>
      </w:r>
      <w:r w:rsidR="000E7CFE" w:rsidRPr="0047558B">
        <w:rPr>
          <w:rFonts w:ascii="Angsana New" w:hAnsi="Angsana New"/>
          <w:sz w:val="30"/>
          <w:szCs w:val="30"/>
        </w:rPr>
        <w:t>4</w:t>
      </w:r>
      <w:r w:rsidR="00590F41" w:rsidRPr="0047558B">
        <w:rPr>
          <w:rFonts w:ascii="Angsana New" w:hAnsi="Angsana New"/>
          <w:sz w:val="30"/>
          <w:szCs w:val="30"/>
        </w:rPr>
        <w:t xml:space="preserve"> </w:t>
      </w:r>
      <w:r w:rsidR="00FE37AE" w:rsidRPr="0047558B">
        <w:rPr>
          <w:rFonts w:ascii="Angsana New" w:hAnsi="Angsana New"/>
          <w:sz w:val="30"/>
          <w:szCs w:val="30"/>
          <w:cs/>
        </w:rPr>
        <w:t xml:space="preserve">และ </w:t>
      </w:r>
      <w:r w:rsidR="00A86533" w:rsidRPr="0047558B">
        <w:rPr>
          <w:rFonts w:ascii="Angsana New" w:hAnsi="Angsana New"/>
          <w:sz w:val="30"/>
          <w:szCs w:val="30"/>
        </w:rPr>
        <w:t>25</w:t>
      </w:r>
      <w:r w:rsidR="00FE37AE" w:rsidRPr="0047558B">
        <w:rPr>
          <w:rFonts w:ascii="Angsana New" w:hAnsi="Angsana New"/>
          <w:sz w:val="30"/>
          <w:szCs w:val="30"/>
        </w:rPr>
        <w:t>6</w:t>
      </w:r>
      <w:r w:rsidR="000E7CFE" w:rsidRPr="0047558B">
        <w:rPr>
          <w:rFonts w:ascii="Angsana New" w:hAnsi="Angsana New"/>
          <w:sz w:val="30"/>
          <w:szCs w:val="30"/>
        </w:rPr>
        <w:t>3</w:t>
      </w:r>
      <w:r w:rsidR="003D4742" w:rsidRPr="0047558B">
        <w:rPr>
          <w:rFonts w:ascii="Angsana New" w:hAnsi="Angsana New"/>
          <w:sz w:val="30"/>
          <w:szCs w:val="30"/>
        </w:rPr>
        <w:t xml:space="preserve"> </w:t>
      </w:r>
      <w:r w:rsidR="00160265" w:rsidRPr="0047558B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F7767B" w:rsidRPr="0047558B">
        <w:rPr>
          <w:rFonts w:ascii="Angsana New" w:hAnsi="Angsana New"/>
          <w:sz w:val="30"/>
          <w:szCs w:val="30"/>
        </w:rPr>
        <w:t>1</w:t>
      </w:r>
      <w:r w:rsidR="00E0413D" w:rsidRPr="0047558B">
        <w:rPr>
          <w:rFonts w:ascii="Angsana New" w:hAnsi="Angsana New"/>
          <w:sz w:val="30"/>
          <w:szCs w:val="30"/>
        </w:rPr>
        <w:t>1</w:t>
      </w:r>
    </w:p>
    <w:p w14:paraId="18A16A2C" w14:textId="77777777" w:rsidR="00763EC9" w:rsidRPr="0047558B" w:rsidRDefault="00763EC9" w:rsidP="00E4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Angsana New" w:hAnsi="Angsana New"/>
          <w:sz w:val="28"/>
          <w:szCs w:val="28"/>
        </w:rPr>
      </w:pPr>
    </w:p>
    <w:p w14:paraId="0372E85D" w14:textId="77777777" w:rsidR="003057D6" w:rsidRPr="0047558B" w:rsidRDefault="003057D6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6A48EB1C" w14:textId="77777777" w:rsidR="00831DB5" w:rsidRPr="0047558B" w:rsidRDefault="00831DB5" w:rsidP="00C20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8"/>
          <w:szCs w:val="28"/>
        </w:rPr>
      </w:pPr>
    </w:p>
    <w:p w14:paraId="0A707B46" w14:textId="77777777" w:rsidR="00FD4D9A" w:rsidRPr="0047558B" w:rsidRDefault="00FD4D9A" w:rsidP="00C20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>(ก)</w:t>
      </w:r>
      <w:r w:rsidRPr="0047558B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1835E7B3" w14:textId="77777777" w:rsidR="00831DB5" w:rsidRPr="0047558B" w:rsidRDefault="00831DB5" w:rsidP="00C20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7068B80" w14:textId="77777777" w:rsidR="00E01D7F" w:rsidRPr="0047558B" w:rsidRDefault="00452FF9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7558B">
        <w:rPr>
          <w:rFonts w:ascii="Angsana New" w:hAnsi="Angsana New"/>
          <w:sz w:val="30"/>
          <w:szCs w:val="30"/>
          <w:cs/>
        </w:rPr>
        <w:t>งบการเงินนี้</w:t>
      </w:r>
      <w:r w:rsidR="007742A6" w:rsidRPr="0047558B">
        <w:rPr>
          <w:rFonts w:ascii="Angsana New" w:hAnsi="Angsana New"/>
          <w:sz w:val="30"/>
          <w:szCs w:val="30"/>
          <w:cs/>
        </w:rPr>
        <w:t>จัดทำขึ้นตามมาตรฐานการรายงานทางการเงิน รวมถึงแนวปฏิบัติทางการบัญชีที่ประกาศใช้</w:t>
      </w:r>
      <w:r w:rsidR="000A59C8" w:rsidRPr="0047558B">
        <w:rPr>
          <w:rFonts w:ascii="Angsana New" w:hAnsi="Angsana New"/>
          <w:sz w:val="30"/>
          <w:szCs w:val="30"/>
        </w:rPr>
        <w:br/>
      </w:r>
      <w:r w:rsidR="007742A6" w:rsidRPr="0047558B">
        <w:rPr>
          <w:rFonts w:ascii="Angsana New" w:hAnsi="Angsana New"/>
          <w:sz w:val="30"/>
          <w:szCs w:val="30"/>
          <w:cs/>
        </w:rPr>
        <w:t>โดยสภาวิชาชีพบัญชีฯ กฎระเบียบและประกาศคณะกรรมการกำกับหลักทรัพย</w:t>
      </w:r>
      <w:r w:rsidR="00161D35" w:rsidRPr="0047558B">
        <w:rPr>
          <w:rFonts w:ascii="Angsana New" w:hAnsi="Angsana New"/>
          <w:sz w:val="30"/>
          <w:szCs w:val="30"/>
          <w:cs/>
        </w:rPr>
        <w:t>์และ</w:t>
      </w:r>
      <w:r w:rsidR="00025DAE" w:rsidRPr="0047558B">
        <w:rPr>
          <w:rFonts w:ascii="Angsana New" w:hAnsi="Angsana New"/>
          <w:sz w:val="30"/>
          <w:szCs w:val="30"/>
          <w:cs/>
        </w:rPr>
        <w:t>ตลาดหลักทรัพย์ที่เกี่ยวข้อง</w:t>
      </w:r>
      <w:r w:rsidR="000A59C8" w:rsidRPr="0047558B">
        <w:rPr>
          <w:rFonts w:ascii="Angsana New" w:hAnsi="Angsana New"/>
          <w:sz w:val="30"/>
          <w:szCs w:val="30"/>
        </w:rPr>
        <w:br/>
      </w:r>
    </w:p>
    <w:p w14:paraId="7D38A6C8" w14:textId="198F09DE" w:rsidR="00F2279B" w:rsidRPr="0047558B" w:rsidRDefault="00F2279B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47558B">
        <w:rPr>
          <w:rFonts w:ascii="Angsana New" w:hAnsi="Angsana New"/>
          <w:spacing w:val="-2"/>
          <w:sz w:val="30"/>
          <w:szCs w:val="30"/>
          <w:cs/>
          <w:lang w:val="en-GB"/>
        </w:rPr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 w:rsidR="00BD6366" w:rsidRPr="0047558B">
        <w:rPr>
          <w:rFonts w:ascii="Angsana New" w:hAnsi="Angsana New"/>
          <w:spacing w:val="-2"/>
          <w:sz w:val="30"/>
          <w:szCs w:val="30"/>
          <w:lang w:val="en-GB"/>
        </w:rPr>
        <w:br/>
      </w:r>
      <w:r w:rsidRPr="0047558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รอบระยะเวลาบัญชีที่เริ่มในหรือหลังวันที่ </w:t>
      </w:r>
      <w:r w:rsidR="00E85718" w:rsidRPr="0047558B">
        <w:rPr>
          <w:rFonts w:ascii="Angsana New" w:hAnsi="Angsana New"/>
          <w:spacing w:val="-2"/>
          <w:sz w:val="30"/>
          <w:szCs w:val="30"/>
          <w:lang w:val="en-GB"/>
        </w:rPr>
        <w:t xml:space="preserve">1 </w:t>
      </w:r>
      <w:r w:rsidRPr="0047558B">
        <w:rPr>
          <w:rFonts w:ascii="Angsana New" w:hAnsi="Angsana New"/>
          <w:spacing w:val="-2"/>
          <w:sz w:val="30"/>
          <w:szCs w:val="30"/>
          <w:cs/>
          <w:lang w:val="en-GB"/>
        </w:rPr>
        <w:t>ตุลาคม</w:t>
      </w:r>
      <w:r w:rsidRPr="0047558B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E85718" w:rsidRPr="0047558B">
        <w:rPr>
          <w:rFonts w:ascii="Angsana New" w:hAnsi="Angsana New"/>
          <w:spacing w:val="-2"/>
          <w:sz w:val="30"/>
          <w:szCs w:val="30"/>
          <w:lang w:val="en-GB"/>
        </w:rPr>
        <w:t xml:space="preserve">2563 </w:t>
      </w:r>
      <w:r w:rsidRPr="0047558B">
        <w:rPr>
          <w:rFonts w:ascii="Angsana New" w:hAnsi="Angsana New"/>
          <w:spacing w:val="-2"/>
          <w:sz w:val="30"/>
          <w:szCs w:val="30"/>
          <w:cs/>
          <w:lang w:val="en-GB"/>
        </w:rPr>
        <w:t>ซึ่งได้เปิดเผยผลกระทบจากการเปลี่ยนแปลงนโยบาย</w:t>
      </w:r>
      <w:r w:rsidR="00BD6366" w:rsidRPr="0047558B">
        <w:rPr>
          <w:rFonts w:ascii="Angsana New" w:hAnsi="Angsana New"/>
          <w:spacing w:val="-2"/>
          <w:sz w:val="30"/>
          <w:szCs w:val="30"/>
          <w:lang w:val="en-GB"/>
        </w:rPr>
        <w:br/>
      </w:r>
      <w:r w:rsidRPr="0047558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การบัญชีไว้ในหมายเหตุข้อ </w:t>
      </w:r>
      <w:r w:rsidR="00E85718" w:rsidRPr="0047558B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="00E85718" w:rsidRPr="0047558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</w:p>
    <w:p w14:paraId="4B289894" w14:textId="77777777" w:rsidR="00F2279B" w:rsidRPr="0047558B" w:rsidRDefault="00F2279B" w:rsidP="002A1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53"/>
        <w:jc w:val="thaiDistribute"/>
        <w:rPr>
          <w:rFonts w:ascii="Angsana New" w:hAnsi="Angsana New"/>
          <w:spacing w:val="-2"/>
          <w:sz w:val="28"/>
          <w:szCs w:val="28"/>
          <w:lang w:val="en-GB"/>
        </w:rPr>
      </w:pPr>
    </w:p>
    <w:p w14:paraId="29607039" w14:textId="5A1116CA" w:rsidR="00E73D20" w:rsidRPr="0047558B" w:rsidRDefault="00E73D20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</w:t>
      </w:r>
      <w:r w:rsidR="002A1890"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ในงวดปัจจุบันมาถือปฏิบัติในการจัดทำงบการเงินนี้ก่อนวันที่มีผลบังคับใช้</w:t>
      </w:r>
      <w:r w:rsidR="00BA732A" w:rsidRPr="0047558B">
        <w:rPr>
          <w:rFonts w:ascii="Angsana New" w:hAnsi="Angsana New"/>
          <w:sz w:val="30"/>
          <w:szCs w:val="30"/>
        </w:rPr>
        <w:t xml:space="preserve"> </w:t>
      </w:r>
      <w:r w:rsidR="001C7A7C" w:rsidRPr="0047558B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1C7A7C" w:rsidRPr="0047558B">
        <w:rPr>
          <w:rFonts w:asciiTheme="majorBidi" w:hAnsiTheme="majorBidi" w:cstheme="majorBidi"/>
          <w:sz w:val="30"/>
          <w:szCs w:val="30"/>
        </w:rPr>
        <w:t xml:space="preserve"> </w:t>
      </w:r>
      <w:r w:rsidR="001C7A7C" w:rsidRPr="0047558B">
        <w:rPr>
          <w:rFonts w:asciiTheme="majorBidi" w:hAnsiTheme="majorBidi" w:cstheme="majorBidi"/>
          <w:sz w:val="30"/>
          <w:szCs w:val="30"/>
          <w:cs/>
        </w:rPr>
        <w:t>การถือปฏิบัติดังกล่าวไม่มีผลกระทบอย่างมีสาระสำคัญต่องบการเงิน</w:t>
      </w:r>
    </w:p>
    <w:p w14:paraId="58E5D88E" w14:textId="77777777" w:rsidR="00F202D9" w:rsidRPr="0047558B" w:rsidRDefault="00F202D9" w:rsidP="00C20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C64F97" w:rsidRPr="0047558B">
        <w:rPr>
          <w:rFonts w:ascii="Angsana New" w:hAnsi="Angsana New"/>
          <w:i/>
          <w:iCs/>
          <w:sz w:val="30"/>
          <w:szCs w:val="30"/>
          <w:cs/>
        </w:rPr>
        <w:t>ข</w:t>
      </w:r>
      <w:r w:rsidRPr="0047558B">
        <w:rPr>
          <w:rFonts w:ascii="Angsana New" w:hAnsi="Angsana New"/>
          <w:i/>
          <w:iCs/>
          <w:sz w:val="30"/>
          <w:szCs w:val="30"/>
          <w:cs/>
        </w:rPr>
        <w:t>)</w:t>
      </w:r>
      <w:r w:rsidRPr="0047558B">
        <w:rPr>
          <w:rFonts w:ascii="Angsana New" w:hAnsi="Angsana New"/>
          <w:i/>
          <w:iCs/>
          <w:sz w:val="30"/>
          <w:szCs w:val="30"/>
          <w:cs/>
        </w:rPr>
        <w:tab/>
        <w:t>สกุลเงินที่</w:t>
      </w:r>
      <w:r w:rsidR="009D5CF0" w:rsidRPr="0047558B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Pr="0047558B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14:paraId="04B1B228" w14:textId="77777777" w:rsidR="00831DB5" w:rsidRPr="0047558B" w:rsidRDefault="00831DB5" w:rsidP="00C20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0C5198" w14:textId="01FAD8F1" w:rsidR="00AD688E" w:rsidRPr="0047558B" w:rsidRDefault="00AD688E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t>งบการเงินนี้</w:t>
      </w:r>
      <w:r w:rsidR="00C64F97" w:rsidRPr="0047558B">
        <w:rPr>
          <w:rFonts w:ascii="Angsana New" w:hAnsi="Angsana New"/>
          <w:sz w:val="30"/>
          <w:szCs w:val="30"/>
          <w:cs/>
        </w:rPr>
        <w:t>นำเสนอ</w:t>
      </w:r>
      <w:r w:rsidRPr="0047558B">
        <w:rPr>
          <w:rFonts w:ascii="Angsana New" w:hAnsi="Angsana New"/>
          <w:sz w:val="30"/>
          <w:szCs w:val="30"/>
          <w:cs/>
        </w:rPr>
        <w:t xml:space="preserve">เป็นเงินบาทซึ่งเป็นสกุลเงินที่ใช้ในการดำเนินงานของบริษัท </w:t>
      </w:r>
      <w:r w:rsidR="00084002" w:rsidRPr="0047558B">
        <w:rPr>
          <w:rFonts w:ascii="Angsana New" w:hAnsi="Angsana New"/>
          <w:sz w:val="30"/>
          <w:szCs w:val="30"/>
          <w:cs/>
        </w:rPr>
        <w:t>ข้อมูลทางการเงินทั้งหมด</w:t>
      </w:r>
      <w:r w:rsidR="00381459" w:rsidRPr="0047558B">
        <w:rPr>
          <w:rFonts w:ascii="Angsana New" w:hAnsi="Angsana New"/>
          <w:sz w:val="30"/>
          <w:szCs w:val="30"/>
        </w:rPr>
        <w:br/>
      </w:r>
      <w:r w:rsidR="00084002" w:rsidRPr="0047558B">
        <w:rPr>
          <w:rFonts w:ascii="Angsana New" w:hAnsi="Angsana New"/>
          <w:sz w:val="30"/>
          <w:szCs w:val="30"/>
          <w:cs/>
        </w:rPr>
        <w:t>มีการปัดเศษในหมายเหตุประกอบงบการเงินเพื่อให้แสดงหลักเป็นพันบาท ยกเว้นที่ระบุไว้เป็นอย่างอื่น</w:t>
      </w:r>
    </w:p>
    <w:p w14:paraId="63A2FC5F" w14:textId="77777777" w:rsidR="00AA1231" w:rsidRPr="0047558B" w:rsidRDefault="00AA1231" w:rsidP="002F1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B8C5A3" w14:textId="77777777" w:rsidR="00F202D9" w:rsidRPr="0047558B" w:rsidRDefault="00F202D9" w:rsidP="00C20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>(</w:t>
      </w:r>
      <w:r w:rsidR="00C64F97" w:rsidRPr="0047558B">
        <w:rPr>
          <w:rFonts w:ascii="Angsana New" w:hAnsi="Angsana New"/>
          <w:i/>
          <w:iCs/>
          <w:sz w:val="30"/>
          <w:szCs w:val="30"/>
          <w:cs/>
        </w:rPr>
        <w:t>ค</w:t>
      </w:r>
      <w:r w:rsidRPr="0047558B">
        <w:rPr>
          <w:rFonts w:ascii="Angsana New" w:hAnsi="Angsana New"/>
          <w:i/>
          <w:iCs/>
          <w:sz w:val="30"/>
          <w:szCs w:val="30"/>
          <w:cs/>
        </w:rPr>
        <w:t>)</w:t>
      </w:r>
      <w:r w:rsidRPr="0047558B">
        <w:rPr>
          <w:rFonts w:ascii="Angsana New" w:hAnsi="Angsana New"/>
          <w:i/>
          <w:iCs/>
          <w:sz w:val="30"/>
          <w:szCs w:val="30"/>
          <w:cs/>
        </w:rPr>
        <w:tab/>
      </w:r>
      <w:r w:rsidR="009A4D94" w:rsidRPr="0047558B">
        <w:rPr>
          <w:rFonts w:ascii="Angsana New" w:hAnsi="Angsana New"/>
          <w:i/>
          <w:iCs/>
          <w:sz w:val="30"/>
          <w:szCs w:val="30"/>
          <w:cs/>
        </w:rPr>
        <w:t>การใช้วิจารณ</w:t>
      </w:r>
      <w:r w:rsidR="000B033B" w:rsidRPr="0047558B">
        <w:rPr>
          <w:rFonts w:ascii="Angsana New" w:hAnsi="Angsana New"/>
          <w:i/>
          <w:iCs/>
          <w:sz w:val="30"/>
          <w:szCs w:val="30"/>
          <w:cs/>
        </w:rPr>
        <w:t>ญาณ</w:t>
      </w:r>
      <w:r w:rsidR="009A4D94" w:rsidRPr="0047558B">
        <w:rPr>
          <w:rFonts w:ascii="Angsana New" w:hAnsi="Angsana New"/>
          <w:i/>
          <w:iCs/>
          <w:sz w:val="30"/>
          <w:szCs w:val="30"/>
          <w:cs/>
        </w:rPr>
        <w:t>และการประมาณการ</w:t>
      </w:r>
    </w:p>
    <w:p w14:paraId="11830B75" w14:textId="77777777" w:rsidR="00F202D9" w:rsidRPr="0047558B" w:rsidRDefault="00F202D9" w:rsidP="00C20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3726BC" w14:textId="1EEFC929" w:rsidR="0045269B" w:rsidRPr="0047558B" w:rsidRDefault="008D3B55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</w:t>
      </w:r>
      <w:r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 ข้อมูลที่เกี่ยวข้องกับเรื่องดังกล่าวได้เปิดเผยในหมายเหตุข้อต่อไปนี้</w:t>
      </w:r>
    </w:p>
    <w:p w14:paraId="326CAE7A" w14:textId="5FFE17F2" w:rsidR="00DE403B" w:rsidRPr="0047558B" w:rsidRDefault="00652823" w:rsidP="008D3B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          </w:t>
      </w:r>
    </w:p>
    <w:tbl>
      <w:tblPr>
        <w:tblW w:w="9225" w:type="dxa"/>
        <w:tblInd w:w="558" w:type="dxa"/>
        <w:tblLook w:val="01E0" w:firstRow="1" w:lastRow="1" w:firstColumn="1" w:lastColumn="1" w:noHBand="0" w:noVBand="0"/>
      </w:tblPr>
      <w:tblGrid>
        <w:gridCol w:w="1530"/>
        <w:gridCol w:w="7695"/>
      </w:tblGrid>
      <w:tr w:rsidR="008D3B55" w:rsidRPr="0047558B" w14:paraId="75EFF20B" w14:textId="77777777" w:rsidTr="00205B54">
        <w:tc>
          <w:tcPr>
            <w:tcW w:w="1530" w:type="dxa"/>
          </w:tcPr>
          <w:p w14:paraId="383D7C45" w14:textId="37033B09" w:rsidR="008D3B55" w:rsidRPr="0047558B" w:rsidRDefault="008D3B55" w:rsidP="008D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</w:t>
            </w:r>
            <w:r w:rsidR="00DE7EEF"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</w:rPr>
              <w:t>(</w:t>
            </w:r>
            <w:r w:rsidR="00BE5EB5" w:rsidRPr="0047558B">
              <w:rPr>
                <w:rFonts w:ascii="Angsana New" w:hAnsi="Angsana New"/>
                <w:sz w:val="30"/>
                <w:szCs w:val="30"/>
                <w:cs/>
              </w:rPr>
              <w:t>ฏ</w:t>
            </w:r>
            <w:r w:rsidRPr="0047558B">
              <w:rPr>
                <w:rFonts w:ascii="Angsana New" w:hAnsi="Angsana New"/>
                <w:sz w:val="30"/>
                <w:szCs w:val="30"/>
              </w:rPr>
              <w:t>)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47558B">
              <w:rPr>
                <w:rFonts w:ascii="Angsana New" w:hAnsi="Angsana New"/>
                <w:sz w:val="30"/>
                <w:szCs w:val="30"/>
              </w:rPr>
              <w:t>1</w:t>
            </w:r>
            <w:r w:rsidR="00797248" w:rsidRPr="0047558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695" w:type="dxa"/>
          </w:tcPr>
          <w:p w14:paraId="29D54620" w14:textId="08E65212" w:rsidR="008D3B55" w:rsidRPr="0047558B" w:rsidRDefault="008D3B5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0"/>
              </w:tabs>
              <w:spacing w:line="240" w:lineRule="auto"/>
              <w:ind w:left="230" w:right="50" w:hanging="23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การพิจารณาการใช้สิทธิต่ออายุหรือยกเลิกสัญญาเช่า</w:t>
            </w:r>
            <w:r w:rsidRPr="0047558B" w:rsidDel="009570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และการเช่าช่วง การกำหนดอัตราดอกเบี้ยเงินกู้ยืมส่วนเพิ่ม</w:t>
            </w:r>
          </w:p>
        </w:tc>
      </w:tr>
      <w:tr w:rsidR="008D3B55" w:rsidRPr="0047558B" w14:paraId="0BBEF772" w14:textId="77777777" w:rsidTr="00205B54">
        <w:tc>
          <w:tcPr>
            <w:tcW w:w="1530" w:type="dxa"/>
          </w:tcPr>
          <w:p w14:paraId="0E6E59F6" w14:textId="11FC8B7C" w:rsidR="008D3B55" w:rsidRPr="0047558B" w:rsidRDefault="008D3B55" w:rsidP="008D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797248" w:rsidRPr="0047558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695" w:type="dxa"/>
          </w:tcPr>
          <w:p w14:paraId="3A7DEB77" w14:textId="496BFA17" w:rsidR="008D3B55" w:rsidRPr="0047558B" w:rsidRDefault="008D3B55" w:rsidP="008D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ข้อสมมติหลัก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D3B55" w:rsidRPr="0047558B" w14:paraId="3F79F7F5" w14:textId="77777777" w:rsidTr="00205B54">
        <w:tc>
          <w:tcPr>
            <w:tcW w:w="1530" w:type="dxa"/>
          </w:tcPr>
          <w:p w14:paraId="38278145" w14:textId="207FC4E7" w:rsidR="008D3B55" w:rsidRPr="0047558B" w:rsidRDefault="008D3B55" w:rsidP="008D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6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797248" w:rsidRPr="0047558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95" w:type="dxa"/>
          </w:tcPr>
          <w:p w14:paraId="60B5F4B7" w14:textId="631F1586" w:rsidR="008D3B55" w:rsidRPr="0047558B" w:rsidRDefault="008D3B5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right="50" w:hanging="2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  <w:r w:rsidR="003C5CD0"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5CD0" w:rsidRPr="0047558B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</w:tr>
      <w:tr w:rsidR="00420ECD" w:rsidRPr="0047558B" w14:paraId="70765421" w14:textId="77777777" w:rsidTr="00205B54">
        <w:tc>
          <w:tcPr>
            <w:tcW w:w="1530" w:type="dxa"/>
          </w:tcPr>
          <w:p w14:paraId="585B91DC" w14:textId="60B195E0" w:rsidR="00420ECD" w:rsidRPr="0047558B" w:rsidRDefault="00BE5EB5" w:rsidP="008D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6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</w:t>
            </w:r>
            <w:r w:rsidR="004C0F58" w:rsidRPr="0047558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695" w:type="dxa"/>
          </w:tcPr>
          <w:p w14:paraId="4BF77CAA" w14:textId="14F52B61" w:rsidR="00420ECD" w:rsidRPr="0047558B" w:rsidRDefault="00420ECD" w:rsidP="008D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452A45EC" w14:textId="237FCDB8" w:rsidR="005057A6" w:rsidRPr="0047558B" w:rsidRDefault="006F5783" w:rsidP="00DD3FD9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47558B">
        <w:rPr>
          <w:rFonts w:ascii="Angsana New" w:hAnsi="Angsana New"/>
          <w:sz w:val="30"/>
          <w:szCs w:val="30"/>
          <w:lang w:val="en-US" w:bidi="th-TH"/>
        </w:rPr>
        <w:tab/>
      </w:r>
    </w:p>
    <w:p w14:paraId="01C9595D" w14:textId="77777777" w:rsidR="003223B8" w:rsidRPr="0047558B" w:rsidRDefault="007E182A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2475E41B" w14:textId="274E211F" w:rsidR="003223B8" w:rsidRPr="0047558B" w:rsidRDefault="003223B8" w:rsidP="00212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04"/>
        <w:rPr>
          <w:rFonts w:ascii="Angsana New" w:hAnsi="Angsana New"/>
          <w:sz w:val="30"/>
          <w:szCs w:val="30"/>
        </w:rPr>
      </w:pPr>
    </w:p>
    <w:p w14:paraId="33EE4444" w14:textId="113B1B87" w:rsidR="008D3B55" w:rsidRPr="0047558B" w:rsidRDefault="008D3B55" w:rsidP="008D3B5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47558B">
        <w:rPr>
          <w:rFonts w:ascii="Angsana New" w:hAnsi="Angsana New"/>
          <w:sz w:val="30"/>
          <w:szCs w:val="30"/>
        </w:rPr>
        <w:t xml:space="preserve">1 </w:t>
      </w:r>
      <w:r w:rsidRPr="0047558B">
        <w:rPr>
          <w:rFonts w:ascii="Angsana New" w:hAnsi="Angsana New"/>
          <w:sz w:val="30"/>
          <w:szCs w:val="30"/>
          <w:cs/>
        </w:rPr>
        <w:t xml:space="preserve">ตุลาคม </w:t>
      </w:r>
      <w:r w:rsidRPr="0047558B">
        <w:rPr>
          <w:rFonts w:ascii="Angsana New" w:hAnsi="Angsana New"/>
          <w:sz w:val="30"/>
          <w:szCs w:val="30"/>
        </w:rPr>
        <w:t>2563</w:t>
      </w:r>
      <w:r w:rsidRPr="0047558B">
        <w:rPr>
          <w:rFonts w:ascii="Angsana New" w:hAnsi="Angsana New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 และ </w:t>
      </w:r>
      <w:r w:rsidRPr="0047558B">
        <w:rPr>
          <w:rFonts w:ascii="Angsana New" w:hAnsi="Angsana New"/>
          <w:sz w:val="30"/>
          <w:szCs w:val="30"/>
        </w:rPr>
        <w:t xml:space="preserve">TFRS 16 </w:t>
      </w:r>
      <w:r w:rsidRPr="0047558B">
        <w:rPr>
          <w:rFonts w:ascii="Angsana New" w:hAnsi="Angsana New"/>
          <w:sz w:val="30"/>
          <w:szCs w:val="30"/>
          <w:cs/>
        </w:rPr>
        <w:t xml:space="preserve">เป็นครั้งแรก </w:t>
      </w:r>
    </w:p>
    <w:p w14:paraId="75BD09E3" w14:textId="2E84C0C3" w:rsidR="003316F6" w:rsidRPr="0047558B" w:rsidRDefault="00F90D7F" w:rsidP="00A243DE">
      <w:pPr>
        <w:pStyle w:val="BodyText2"/>
        <w:tabs>
          <w:tab w:val="left" w:pos="540"/>
        </w:tabs>
        <w:ind w:left="0" w:firstLine="0"/>
        <w:jc w:val="thaiDistribute"/>
        <w:rPr>
          <w:sz w:val="30"/>
          <w:szCs w:val="30"/>
        </w:rPr>
      </w:pPr>
      <w:r w:rsidRPr="0047558B">
        <w:rPr>
          <w:rFonts w:ascii="Angsana New" w:hAnsi="Angsana New"/>
          <w:sz w:val="30"/>
          <w:szCs w:val="30"/>
        </w:rPr>
        <w:tab/>
      </w:r>
    </w:p>
    <w:p w14:paraId="3BBE9791" w14:textId="378B49A8" w:rsidR="00EA0C2E" w:rsidRPr="0047558B" w:rsidRDefault="00EA0C2E" w:rsidP="00A243DE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19C975D0" w14:textId="77777777" w:rsidR="00EA0C2E" w:rsidRPr="0047558B" w:rsidRDefault="00EA0C2E" w:rsidP="00EA0C2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2E84E55" w14:textId="4719CCEE" w:rsidR="00EA0C2E" w:rsidRPr="0047558B" w:rsidRDefault="00EA0C2E" w:rsidP="00A243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</w:pPr>
      <w:r w:rsidRPr="0047558B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47558B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ได้ถือปฏิบัติตามมาตรฐานการรายงานทางการเงินกลุ่มเครื่องมือทางการเงินด้วยวิธีปรับปรุง</w:t>
      </w:r>
      <w:r w:rsidR="00A1223F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ผลกระทบสะสมกับกำไรสะสม</w:t>
      </w:r>
      <w:r w:rsidRPr="0047558B">
        <w:rPr>
          <w:rFonts w:ascii="Angsana New" w:eastAsia="Calibri" w:hAnsi="Angsana New"/>
          <w:sz w:val="30"/>
          <w:szCs w:val="30"/>
          <w:cs/>
          <w:lang w:val="en-GB"/>
        </w:rPr>
        <w:t>และองค์ประกอบอื่นของส่วนของผู้ถือหุ้น</w:t>
      </w:r>
      <w:r w:rsidRPr="0047558B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7558B">
        <w:rPr>
          <w:rFonts w:ascii="Angsana New" w:hAnsi="Angsana New"/>
          <w:sz w:val="30"/>
          <w:szCs w:val="30"/>
        </w:rPr>
        <w:t xml:space="preserve">1 </w:t>
      </w:r>
      <w:r w:rsidRPr="0047558B">
        <w:rPr>
          <w:rFonts w:ascii="Angsana New" w:hAnsi="Angsana New"/>
          <w:sz w:val="30"/>
          <w:szCs w:val="30"/>
          <w:cs/>
        </w:rPr>
        <w:t xml:space="preserve">ตุลาคม </w:t>
      </w:r>
      <w:r w:rsidRPr="0047558B">
        <w:rPr>
          <w:rFonts w:ascii="Angsana New" w:hAnsi="Angsana New"/>
          <w:sz w:val="30"/>
          <w:szCs w:val="30"/>
        </w:rPr>
        <w:t xml:space="preserve">2563 </w:t>
      </w:r>
      <w:r w:rsidRPr="0047558B">
        <w:rPr>
          <w:rFonts w:ascii="Angsana New" w:hAnsi="Angsana New"/>
          <w:sz w:val="30"/>
          <w:szCs w:val="30"/>
          <w:cs/>
        </w:rPr>
        <w:t>ดังนั้น</w:t>
      </w:r>
      <w:r w:rsidR="00A1223F" w:rsidRPr="0047558B">
        <w:rPr>
          <w:rFonts w:ascii="Angsana New" w:hAnsi="Angsana New"/>
          <w:sz w:val="30"/>
          <w:szCs w:val="30"/>
          <w:cs/>
        </w:rPr>
        <w:br/>
      </w:r>
      <w:r w:rsidRPr="0047558B">
        <w:rPr>
          <w:rFonts w:ascii="Angsana New" w:hAnsi="Angsana New"/>
          <w:sz w:val="30"/>
          <w:szCs w:val="30"/>
          <w:cs/>
        </w:rPr>
        <w:t xml:space="preserve">กลุ่มบริษัทจึงไม่ปรับปรุงข้อมูลที่นำเสนอในปี </w:t>
      </w:r>
      <w:r w:rsidRPr="0047558B">
        <w:rPr>
          <w:rFonts w:ascii="Angsana New" w:hAnsi="Angsana New"/>
          <w:sz w:val="30"/>
          <w:szCs w:val="30"/>
        </w:rPr>
        <w:t>2563</w:t>
      </w:r>
      <w:r w:rsidRPr="0047558B">
        <w:rPr>
          <w:rFonts w:ascii="Angsana New" w:hAnsi="Angsana New"/>
          <w:sz w:val="30"/>
          <w:szCs w:val="30"/>
          <w:cs/>
        </w:rPr>
        <w:t xml:space="preserve"> 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6511DA35" w14:textId="246F850A" w:rsidR="00EA0C2E" w:rsidRPr="0047558B" w:rsidRDefault="00EA0C2E" w:rsidP="00A243D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lastRenderedPageBreak/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โดยรายละเอียดของนโยบายการบัญชีเปิดเผยในหมายเหตุข้อ </w:t>
      </w:r>
      <w:r w:rsidRPr="0047558B">
        <w:rPr>
          <w:rFonts w:ascii="Angsana New" w:hAnsi="Angsana New"/>
          <w:sz w:val="30"/>
          <w:szCs w:val="30"/>
        </w:rPr>
        <w:t xml:space="preserve">4 </w:t>
      </w:r>
      <w:r w:rsidRPr="0047558B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47558B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47558B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 มีดังนี้</w:t>
      </w:r>
    </w:p>
    <w:p w14:paraId="654F9BB6" w14:textId="77777777" w:rsidR="00D86801" w:rsidRPr="0047558B" w:rsidRDefault="00D86801" w:rsidP="001D52A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</w:rPr>
      </w:pPr>
    </w:p>
    <w:p w14:paraId="3C031659" w14:textId="407414F1" w:rsidR="00EA0C2E" w:rsidRPr="0047558B" w:rsidRDefault="00EA0C2E" w:rsidP="00A243DE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170"/>
          <w:tab w:val="left" w:pos="1440"/>
        </w:tabs>
        <w:spacing w:line="240" w:lineRule="auto"/>
        <w:ind w:left="990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>(ก.</w:t>
      </w:r>
      <w:r w:rsidRPr="0047558B">
        <w:rPr>
          <w:rFonts w:ascii="Angsana New" w:hAnsi="Angsana New"/>
          <w:i/>
          <w:iCs/>
          <w:sz w:val="30"/>
          <w:szCs w:val="30"/>
        </w:rPr>
        <w:t>1</w:t>
      </w:r>
      <w:r w:rsidRPr="0047558B">
        <w:rPr>
          <w:rFonts w:ascii="Angsana New" w:hAnsi="Angsana New"/>
          <w:i/>
          <w:iCs/>
          <w:sz w:val="30"/>
          <w:szCs w:val="30"/>
          <w:cs/>
        </w:rPr>
        <w:t>) การจัดประเภทรายการ</w:t>
      </w:r>
      <w:bookmarkStart w:id="0" w:name="_Hlk69417334"/>
      <w:r w:rsidRPr="0047558B">
        <w:rPr>
          <w:rFonts w:ascii="Angsana New" w:hAnsi="Angsana New"/>
          <w:i/>
          <w:iCs/>
          <w:sz w:val="30"/>
          <w:szCs w:val="30"/>
          <w:cs/>
        </w:rPr>
        <w:t>และการวัดมูลค่าของสินทรัพย์ทางการเงินและหนี้สินทางการเงิน</w:t>
      </w:r>
      <w:bookmarkEnd w:id="0"/>
    </w:p>
    <w:p w14:paraId="726951D2" w14:textId="77777777" w:rsidR="000E4187" w:rsidRPr="0047558B" w:rsidRDefault="000E4187" w:rsidP="00EA0C2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5D7D3942" w14:textId="49FFC7E4" w:rsidR="00EA0C2E" w:rsidRPr="0047558B" w:rsidRDefault="00E1042D" w:rsidP="00A243D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47558B">
        <w:rPr>
          <w:rFonts w:ascii="Angsana New" w:hAnsi="Angsana New"/>
          <w:sz w:val="30"/>
          <w:szCs w:val="30"/>
        </w:rPr>
        <w:t>9 (“</w:t>
      </w:r>
      <w:r w:rsidR="00EA0C2E" w:rsidRPr="0047558B">
        <w:rPr>
          <w:rFonts w:ascii="Angsana New" w:hAnsi="Angsana New"/>
          <w:sz w:val="30"/>
          <w:szCs w:val="30"/>
        </w:rPr>
        <w:t>TFRS 9</w:t>
      </w:r>
      <w:r w:rsidRPr="0047558B">
        <w:rPr>
          <w:rFonts w:ascii="Angsana New" w:hAnsi="Angsana New"/>
          <w:sz w:val="30"/>
          <w:szCs w:val="30"/>
        </w:rPr>
        <w:t>”)</w:t>
      </w:r>
      <w:r w:rsidR="00EA0C2E" w:rsidRPr="0047558B">
        <w:rPr>
          <w:rFonts w:ascii="Angsana New" w:hAnsi="Angsana New"/>
          <w:sz w:val="30"/>
          <w:szCs w:val="30"/>
        </w:rPr>
        <w:t xml:space="preserve"> </w:t>
      </w:r>
      <w:r w:rsidR="00EA0C2E" w:rsidRPr="0047558B">
        <w:rPr>
          <w:rFonts w:ascii="Angsana New" w:hAnsi="Angsana New"/>
          <w:sz w:val="30"/>
          <w:szCs w:val="30"/>
          <w:cs/>
        </w:rPr>
        <w:t xml:space="preserve">กำหนดการจัดประเภทสินทรัพย์ทางการเงินเป็น </w:t>
      </w:r>
      <w:r w:rsidR="00EA0C2E" w:rsidRPr="0047558B">
        <w:rPr>
          <w:rFonts w:ascii="Angsana New" w:hAnsi="Angsana New"/>
          <w:sz w:val="30"/>
          <w:szCs w:val="30"/>
        </w:rPr>
        <w:t xml:space="preserve">3 </w:t>
      </w:r>
      <w:r w:rsidR="00EA0C2E" w:rsidRPr="0047558B">
        <w:rPr>
          <w:rFonts w:ascii="Angsana New" w:hAnsi="Angsana New"/>
          <w:sz w:val="30"/>
          <w:szCs w:val="30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</w:t>
      </w:r>
      <w:r w:rsidR="00EA0C2E" w:rsidRPr="0047558B">
        <w:rPr>
          <w:rFonts w:ascii="Angsana New" w:hAnsi="Angsana New"/>
          <w:sz w:val="30"/>
          <w:szCs w:val="30"/>
        </w:rPr>
        <w:t>(FVOCI)</w:t>
      </w:r>
      <w:r w:rsidR="00EA0C2E" w:rsidRPr="0047558B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="00EA0C2E" w:rsidRPr="0047558B">
        <w:rPr>
          <w:rFonts w:ascii="Angsana New" w:hAnsi="Angsana New"/>
          <w:sz w:val="30"/>
          <w:szCs w:val="30"/>
        </w:rPr>
        <w:t xml:space="preserve"> (FVTPL) </w:t>
      </w:r>
      <w:r w:rsidR="00EA0C2E" w:rsidRPr="0047558B">
        <w:rPr>
          <w:rFonts w:ascii="Angsana New" w:hAnsi="Angsana New"/>
          <w:sz w:val="30"/>
          <w:szCs w:val="30"/>
          <w:cs/>
        </w:rPr>
        <w:t xml:space="preserve"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 </w:t>
      </w:r>
      <w:r w:rsidR="00EA0C2E" w:rsidRPr="0047558B">
        <w:rPr>
          <w:rFonts w:ascii="Angsana New" w:hAnsi="Angsana New"/>
          <w:sz w:val="30"/>
          <w:szCs w:val="30"/>
        </w:rPr>
        <w:t xml:space="preserve">TFRS 9 </w:t>
      </w:r>
      <w:r w:rsidR="00EA0C2E" w:rsidRPr="0047558B">
        <w:rPr>
          <w:rFonts w:ascii="Angsana New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EA0C2E" w:rsidRPr="0047558B">
        <w:rPr>
          <w:rFonts w:ascii="Angsana New" w:hAnsi="Angsana New"/>
          <w:sz w:val="30"/>
          <w:szCs w:val="30"/>
        </w:rPr>
        <w:t>105</w:t>
      </w:r>
      <w:r w:rsidR="00EA0C2E" w:rsidRPr="0047558B">
        <w:rPr>
          <w:rFonts w:ascii="Angsana New" w:hAnsi="Angsana New"/>
          <w:sz w:val="30"/>
          <w:szCs w:val="30"/>
          <w:cs/>
        </w:rPr>
        <w:t xml:space="preserve"> (</w:t>
      </w:r>
      <w:r w:rsidR="00EA0C2E" w:rsidRPr="0047558B">
        <w:rPr>
          <w:rFonts w:ascii="Angsana New" w:hAnsi="Angsana New"/>
          <w:sz w:val="30"/>
          <w:szCs w:val="30"/>
        </w:rPr>
        <w:t>TAS 105)</w:t>
      </w:r>
    </w:p>
    <w:p w14:paraId="280A8C85" w14:textId="77777777" w:rsidR="00EA0C2E" w:rsidRPr="0047558B" w:rsidRDefault="00EA0C2E" w:rsidP="00EA0C2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/>
          <w:sz w:val="22"/>
        </w:rPr>
      </w:pPr>
    </w:p>
    <w:p w14:paraId="37BD813D" w14:textId="0B2FA5C3" w:rsidR="00EA0C2E" w:rsidRPr="0047558B" w:rsidRDefault="00EA0C2E" w:rsidP="00A243DE">
      <w:pPr>
        <w:pStyle w:val="ListParagraph"/>
        <w:spacing w:line="240" w:lineRule="auto"/>
        <w:ind w:left="14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ตาม </w:t>
      </w:r>
      <w:r w:rsidRPr="0047558B">
        <w:rPr>
          <w:rFonts w:ascii="Angsana New" w:hAnsi="Angsana New"/>
          <w:sz w:val="30"/>
          <w:szCs w:val="30"/>
        </w:rPr>
        <w:t xml:space="preserve">TFRS 9 </w:t>
      </w:r>
      <w:r w:rsidRPr="0047558B">
        <w:rPr>
          <w:rFonts w:ascii="Angsana New" w:hAnsi="Angsana New"/>
          <w:sz w:val="30"/>
          <w:szCs w:val="30"/>
          <w:cs/>
        </w:rPr>
        <w:t xml:space="preserve">อนุพันธ์ที่ไม่ได้มีไว้เพื่อการป้องกันความเสี่ยงวัดมูลค่าด้วยมูลค่ายุติธรรมผ่านกำไรหรือขาดทุน ทั้งนี้ก่อนวันที่ </w:t>
      </w:r>
      <w:r w:rsidRPr="0047558B">
        <w:rPr>
          <w:rFonts w:ascii="Angsana New" w:hAnsi="Angsana New"/>
          <w:sz w:val="30"/>
          <w:szCs w:val="30"/>
        </w:rPr>
        <w:t xml:space="preserve">1 </w:t>
      </w:r>
      <w:r w:rsidRPr="0047558B">
        <w:rPr>
          <w:rFonts w:ascii="Angsana New" w:hAnsi="Angsana New"/>
          <w:sz w:val="30"/>
          <w:szCs w:val="30"/>
          <w:cs/>
        </w:rPr>
        <w:t xml:space="preserve">ตุลาคม </w:t>
      </w:r>
      <w:r w:rsidRPr="0047558B">
        <w:rPr>
          <w:rFonts w:ascii="Angsana New" w:hAnsi="Angsana New"/>
          <w:sz w:val="30"/>
          <w:szCs w:val="30"/>
        </w:rPr>
        <w:t xml:space="preserve">2563 </w:t>
      </w:r>
      <w:r w:rsidRPr="0047558B">
        <w:rPr>
          <w:rFonts w:ascii="Angsana New" w:hAnsi="Angsana New"/>
          <w:sz w:val="30"/>
          <w:szCs w:val="30"/>
          <w:cs/>
        </w:rPr>
        <w:t>กลุ่มบริษัท</w:t>
      </w:r>
      <w:r w:rsidR="004F5D9F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 xml:space="preserve">รับรู้รายการเมื่อใช้สิทธิในอนุพันธ์ดังกล่าว </w:t>
      </w:r>
    </w:p>
    <w:p w14:paraId="7C13E077" w14:textId="77777777" w:rsidR="00EA0C2E" w:rsidRPr="0047558B" w:rsidRDefault="00EA0C2E" w:rsidP="00EA0C2E">
      <w:pPr>
        <w:pStyle w:val="BodyText2"/>
        <w:tabs>
          <w:tab w:val="left" w:pos="540"/>
        </w:tabs>
        <w:ind w:left="720" w:firstLine="0"/>
        <w:jc w:val="thaiDistribute"/>
        <w:rPr>
          <w:rFonts w:ascii="Angsana New" w:hAnsi="Angsana New"/>
          <w:cs/>
        </w:rPr>
      </w:pPr>
    </w:p>
    <w:p w14:paraId="2197373C" w14:textId="1C9AA5BA" w:rsidR="00EA0C2E" w:rsidRPr="0047558B" w:rsidRDefault="000E4187" w:rsidP="00A243DE">
      <w:pPr>
        <w:pStyle w:val="ListParagraph"/>
        <w:tabs>
          <w:tab w:val="clear" w:pos="680"/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ตาม</w:t>
      </w:r>
      <w:r w:rsidRPr="0047558B">
        <w:rPr>
          <w:rFonts w:ascii="Angsana New" w:hAnsi="Angsana New"/>
          <w:sz w:val="30"/>
          <w:szCs w:val="30"/>
        </w:rPr>
        <w:t xml:space="preserve"> TFRS 9 </w:t>
      </w:r>
      <w:r w:rsidRPr="0047558B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</w:t>
      </w:r>
    </w:p>
    <w:p w14:paraId="412EB1F8" w14:textId="77777777" w:rsidR="00EA0C2E" w:rsidRPr="0047558B" w:rsidRDefault="00EA0C2E" w:rsidP="00EA0C2E">
      <w:pPr>
        <w:pStyle w:val="BodyText2"/>
        <w:tabs>
          <w:tab w:val="left" w:pos="540"/>
          <w:tab w:val="left" w:pos="1080"/>
        </w:tabs>
        <w:ind w:left="1170" w:firstLine="0"/>
        <w:jc w:val="thaiDistribute"/>
        <w:rPr>
          <w:rFonts w:ascii="Angsana New" w:hAnsi="Angsana New"/>
        </w:rPr>
      </w:pPr>
    </w:p>
    <w:p w14:paraId="7B596505" w14:textId="376E4146" w:rsidR="008D3B55" w:rsidRPr="0047558B" w:rsidRDefault="00EA0C2E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14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47558B">
        <w:rPr>
          <w:rFonts w:ascii="Angsana New" w:hAnsi="Angsana New"/>
          <w:sz w:val="30"/>
          <w:szCs w:val="30"/>
        </w:rPr>
        <w:t xml:space="preserve">TAS 105 </w:t>
      </w:r>
      <w:r w:rsidRPr="0047558B">
        <w:rPr>
          <w:rFonts w:ascii="Angsana New" w:hAnsi="Angsana New"/>
          <w:sz w:val="30"/>
          <w:szCs w:val="30"/>
          <w:cs/>
        </w:rPr>
        <w:t xml:space="preserve">และ </w:t>
      </w:r>
      <w:r w:rsidRPr="0047558B">
        <w:rPr>
          <w:rFonts w:ascii="Angsana New" w:hAnsi="Angsana New"/>
          <w:sz w:val="28"/>
          <w:szCs w:val="28"/>
        </w:rPr>
        <w:t>TFRS 9</w:t>
      </w:r>
    </w:p>
    <w:p w14:paraId="700711BD" w14:textId="2230EB75" w:rsidR="008D3B55" w:rsidRPr="0047558B" w:rsidRDefault="008D3B55" w:rsidP="00212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04"/>
        <w:rPr>
          <w:rFonts w:ascii="Angsana New" w:hAnsi="Angsana New"/>
          <w:sz w:val="10"/>
          <w:szCs w:val="10"/>
        </w:rPr>
      </w:pPr>
    </w:p>
    <w:tbl>
      <w:tblPr>
        <w:tblW w:w="8280" w:type="dxa"/>
        <w:tblInd w:w="1350" w:type="dxa"/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236"/>
        <w:gridCol w:w="1136"/>
        <w:gridCol w:w="242"/>
        <w:gridCol w:w="1319"/>
        <w:gridCol w:w="239"/>
        <w:gridCol w:w="871"/>
        <w:gridCol w:w="236"/>
        <w:gridCol w:w="941"/>
      </w:tblGrid>
      <w:tr w:rsidR="00905EC9" w:rsidRPr="0047558B" w14:paraId="062C5C64" w14:textId="77777777" w:rsidTr="00A243DE">
        <w:trPr>
          <w:tblHeader/>
        </w:trPr>
        <w:tc>
          <w:tcPr>
            <w:tcW w:w="8280" w:type="dxa"/>
            <w:gridSpan w:val="10"/>
            <w:shd w:val="clear" w:color="auto" w:fill="auto"/>
            <w:vAlign w:val="bottom"/>
          </w:tcPr>
          <w:p w14:paraId="3D83D919" w14:textId="77777777" w:rsidR="000E4187" w:rsidRPr="0047558B" w:rsidRDefault="000E4187" w:rsidP="00A243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02" w:hanging="1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bookmarkStart w:id="1" w:name="_Hlk49278226"/>
            <w:r w:rsidRPr="0047558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47558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Pr="0047558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EC9" w:rsidRPr="0047558B" w14:paraId="4F5203E5" w14:textId="77777777" w:rsidTr="00A243DE">
        <w:trPr>
          <w:tblHeader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8D090" w14:textId="77777777" w:rsidR="00FE319B" w:rsidRPr="0047558B" w:rsidRDefault="000E4187" w:rsidP="00905E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2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58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การจัดประเภทตาม</w:t>
            </w:r>
            <w:r w:rsidRPr="0047558B">
              <w:rPr>
                <w:rFonts w:ascii="Angsana New" w:hAnsi="Angsana New"/>
                <w:color w:val="000000"/>
                <w:sz w:val="30"/>
                <w:szCs w:val="30"/>
              </w:rPr>
              <w:t xml:space="preserve"> TAS 105 </w:t>
            </w:r>
          </w:p>
          <w:p w14:paraId="6EE126AA" w14:textId="058A4603" w:rsidR="000E4187" w:rsidRPr="0047558B" w:rsidRDefault="00FE319B" w:rsidP="00905E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2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58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  <w:r w:rsidR="000E4187" w:rsidRPr="0047558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0E4187" w:rsidRPr="0047558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0E4187" w:rsidRPr="0047558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กันยายน </w:t>
            </w:r>
            <w:r w:rsidR="000E4187" w:rsidRPr="0047558B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954CC1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8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E71D6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58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47558B">
              <w:rPr>
                <w:rFonts w:ascii="Angsana New" w:hAnsi="Angsana New"/>
                <w:color w:val="000000"/>
                <w:sz w:val="30"/>
                <w:szCs w:val="30"/>
              </w:rPr>
              <w:t xml:space="preserve">TFRS 9 </w:t>
            </w:r>
            <w:r w:rsidRPr="0047558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7558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47558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ตุลาคม</w:t>
            </w:r>
            <w:r w:rsidRPr="0047558B">
              <w:rPr>
                <w:rFonts w:ascii="Angsana New" w:hAnsi="Angsana New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FE319B" w:rsidRPr="0047558B" w14:paraId="3382C6F2" w14:textId="77777777" w:rsidTr="00A243DE">
        <w:trPr>
          <w:tblHeader/>
        </w:trPr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4A46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0D6A305B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3DCDCD21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B1A0E" w14:textId="77777777" w:rsidR="00506520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58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</w:t>
            </w:r>
          </w:p>
          <w:p w14:paraId="1B433C10" w14:textId="6B53D4E4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58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</w:tcPr>
          <w:p w14:paraId="7D63F9D1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F73B61E" w14:textId="77777777" w:rsidR="000E4187" w:rsidRPr="0047558B" w:rsidRDefault="000E4187" w:rsidP="00A243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1" w:right="-104"/>
              <w:jc w:val="center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47558B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มูลค่ายุติธรรมผ่านกำไร</w:t>
            </w:r>
          </w:p>
          <w:p w14:paraId="151E8C05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1" w:right="-115"/>
              <w:jc w:val="center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47558B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FEE5DAD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68CA917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47558B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มูลค่ายุติธรรม</w:t>
            </w:r>
          </w:p>
          <w:p w14:paraId="5D3F98C4" w14:textId="77777777" w:rsidR="000E4187" w:rsidRPr="0047558B" w:rsidRDefault="000E4187" w:rsidP="00A243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 w:firstLine="19"/>
              <w:jc w:val="center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47558B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D486FE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534BBEC6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47558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ราคาทุน</w:t>
            </w:r>
          </w:p>
          <w:p w14:paraId="1BE29F8D" w14:textId="77777777" w:rsidR="000E4187" w:rsidRPr="0047558B" w:rsidRDefault="000E4187" w:rsidP="00A243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5" w:right="-115" w:hanging="35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47558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ตัดจำหน่าย</w:t>
            </w:r>
          </w:p>
          <w:p w14:paraId="600FB418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 w:hanging="43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4755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-</w:t>
            </w:r>
            <w:r w:rsidRPr="0047558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7CEEAF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4DD93FB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58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FE319B" w:rsidRPr="0047558B" w14:paraId="6451C343" w14:textId="77777777" w:rsidTr="00FE319B">
        <w:trPr>
          <w:tblHeader/>
        </w:trPr>
        <w:tc>
          <w:tcPr>
            <w:tcW w:w="2070" w:type="dxa"/>
            <w:shd w:val="clear" w:color="auto" w:fill="auto"/>
          </w:tcPr>
          <w:p w14:paraId="3B1705AF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shd w:val="clear" w:color="auto" w:fill="auto"/>
          </w:tcPr>
          <w:p w14:paraId="7D41E742" w14:textId="77777777" w:rsidR="000E4187" w:rsidRPr="0047558B" w:rsidRDefault="000E4187" w:rsidP="00A243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5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E319B" w:rsidRPr="0047558B" w14:paraId="7429BA79" w14:textId="77777777" w:rsidTr="00A243DE">
        <w:tc>
          <w:tcPr>
            <w:tcW w:w="2070" w:type="dxa"/>
            <w:shd w:val="clear" w:color="auto" w:fill="auto"/>
          </w:tcPr>
          <w:p w14:paraId="2FBCDDF2" w14:textId="77777777" w:rsidR="000E4187" w:rsidRPr="0047558B" w:rsidRDefault="000E4187" w:rsidP="00432CA1">
            <w:pPr>
              <w:pStyle w:val="NoSpacing"/>
              <w:tabs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9B695F" w14:textId="77777777" w:rsidR="000E4187" w:rsidRPr="0047558B" w:rsidRDefault="000E4187" w:rsidP="00432CA1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4266743" w14:textId="77777777" w:rsidR="000E4187" w:rsidRPr="0047558B" w:rsidRDefault="000E4187" w:rsidP="00432CA1">
            <w:pPr>
              <w:pStyle w:val="NoSpacing"/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05431A9" w14:textId="77777777" w:rsidR="000E4187" w:rsidRPr="0047558B" w:rsidRDefault="000E4187" w:rsidP="00432CA1">
            <w:pPr>
              <w:pStyle w:val="NoSpacing"/>
              <w:tabs>
                <w:tab w:val="decimal" w:pos="800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5901DC56" w14:textId="77777777" w:rsidR="000E4187" w:rsidRPr="0047558B" w:rsidRDefault="000E4187" w:rsidP="00432CA1">
            <w:pPr>
              <w:pStyle w:val="NoSpacing"/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76EB512" w14:textId="77777777" w:rsidR="000E4187" w:rsidRPr="0047558B" w:rsidRDefault="000E4187" w:rsidP="00432CA1">
            <w:pPr>
              <w:pStyle w:val="NoSpacing"/>
              <w:tabs>
                <w:tab w:val="decimal" w:pos="81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2D25479C" w14:textId="77777777" w:rsidR="000E4187" w:rsidRPr="0047558B" w:rsidRDefault="000E4187" w:rsidP="00432CA1">
            <w:pPr>
              <w:pStyle w:val="NoSpacing"/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A38FDDF" w14:textId="77777777" w:rsidR="000E4187" w:rsidRPr="0047558B" w:rsidRDefault="000E4187" w:rsidP="00432CA1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7701174" w14:textId="77777777" w:rsidR="000E4187" w:rsidRPr="0047558B" w:rsidRDefault="000E4187" w:rsidP="00432CA1">
            <w:pPr>
              <w:pStyle w:val="NoSpacing"/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15A66E2" w14:textId="77777777" w:rsidR="000E4187" w:rsidRPr="0047558B" w:rsidRDefault="000E4187" w:rsidP="00432CA1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05EC9" w:rsidRPr="0047558B" w14:paraId="06E39A4B" w14:textId="77777777" w:rsidTr="00A243DE">
        <w:tc>
          <w:tcPr>
            <w:tcW w:w="2070" w:type="dxa"/>
            <w:shd w:val="clear" w:color="auto" w:fill="auto"/>
          </w:tcPr>
          <w:p w14:paraId="2B9F677F" w14:textId="32C95833" w:rsidR="00905EC9" w:rsidRPr="0047558B" w:rsidRDefault="00E769EF" w:rsidP="00432CA1">
            <w:pPr>
              <w:pStyle w:val="NoSpacing"/>
              <w:tabs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524BA1" w14:textId="77777777" w:rsidR="00905EC9" w:rsidRPr="0047558B" w:rsidRDefault="00905EC9" w:rsidP="00432CA1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92C26D1" w14:textId="77777777" w:rsidR="00905EC9" w:rsidRPr="0047558B" w:rsidRDefault="00905EC9" w:rsidP="00432CA1">
            <w:pPr>
              <w:pStyle w:val="NoSpacing"/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DDA1D22" w14:textId="77777777" w:rsidR="00905EC9" w:rsidRPr="0047558B" w:rsidRDefault="00905EC9" w:rsidP="00432CA1">
            <w:pPr>
              <w:pStyle w:val="NoSpacing"/>
              <w:tabs>
                <w:tab w:val="decimal" w:pos="800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239C68E9" w14:textId="77777777" w:rsidR="00905EC9" w:rsidRPr="0047558B" w:rsidRDefault="00905EC9" w:rsidP="00432CA1">
            <w:pPr>
              <w:pStyle w:val="NoSpacing"/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2717807" w14:textId="77777777" w:rsidR="00905EC9" w:rsidRPr="0047558B" w:rsidRDefault="00905EC9" w:rsidP="00432CA1">
            <w:pPr>
              <w:pStyle w:val="NoSpacing"/>
              <w:tabs>
                <w:tab w:val="decimal" w:pos="81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16168607" w14:textId="77777777" w:rsidR="00905EC9" w:rsidRPr="0047558B" w:rsidRDefault="00905EC9" w:rsidP="00432CA1">
            <w:pPr>
              <w:pStyle w:val="NoSpacing"/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79207A14" w14:textId="77777777" w:rsidR="00905EC9" w:rsidRPr="0047558B" w:rsidRDefault="00905EC9" w:rsidP="00432CA1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DF852AA" w14:textId="77777777" w:rsidR="00905EC9" w:rsidRPr="0047558B" w:rsidRDefault="00905EC9" w:rsidP="00432CA1">
            <w:pPr>
              <w:pStyle w:val="NoSpacing"/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A883845" w14:textId="77777777" w:rsidR="00905EC9" w:rsidRPr="0047558B" w:rsidRDefault="00905EC9" w:rsidP="00432CA1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E319B" w:rsidRPr="0047558B" w14:paraId="3779A986" w14:textId="77777777" w:rsidTr="00A243DE">
        <w:trPr>
          <w:trHeight w:val="99"/>
        </w:trPr>
        <w:tc>
          <w:tcPr>
            <w:tcW w:w="2070" w:type="dxa"/>
            <w:shd w:val="clear" w:color="auto" w:fill="auto"/>
          </w:tcPr>
          <w:p w14:paraId="7FE3B402" w14:textId="40543B64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7D9AE6" w14:textId="77777777" w:rsidR="000E4187" w:rsidRPr="0047558B" w:rsidRDefault="000E4187" w:rsidP="00A243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151,239</w:t>
            </w:r>
          </w:p>
        </w:tc>
        <w:tc>
          <w:tcPr>
            <w:tcW w:w="236" w:type="dxa"/>
            <w:shd w:val="clear" w:color="auto" w:fill="auto"/>
          </w:tcPr>
          <w:p w14:paraId="36AC523B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DB71C3" w14:textId="77777777" w:rsidR="000E4187" w:rsidRPr="0047558B" w:rsidRDefault="000E4187" w:rsidP="00A243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spacing w:line="240" w:lineRule="atLeast"/>
              <w:ind w:left="-100"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CA7EE86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767CB8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151,239</w:t>
            </w:r>
          </w:p>
        </w:tc>
        <w:tc>
          <w:tcPr>
            <w:tcW w:w="239" w:type="dxa"/>
            <w:shd w:val="clear" w:color="auto" w:fill="auto"/>
          </w:tcPr>
          <w:p w14:paraId="499B8A5E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1804B9" w14:textId="77777777" w:rsidR="000E4187" w:rsidRPr="0047558B" w:rsidRDefault="000E4187" w:rsidP="00A243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7A1F7A" w14:textId="77777777" w:rsidR="000E4187" w:rsidRPr="0047558B" w:rsidRDefault="000E4187" w:rsidP="00432C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163EF1" w14:textId="77777777" w:rsidR="000E4187" w:rsidRPr="0047558B" w:rsidRDefault="000E4187" w:rsidP="00A243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151,239</w:t>
            </w:r>
          </w:p>
        </w:tc>
      </w:tr>
    </w:tbl>
    <w:bookmarkEnd w:id="1"/>
    <w:p w14:paraId="13C84001" w14:textId="7F508109" w:rsidR="000E4187" w:rsidRPr="0047558B" w:rsidRDefault="000E4187" w:rsidP="00A243DE">
      <w:pPr>
        <w:ind w:left="14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กลุ่มบริษัทและบริษัทตั้งใจจะถือหน่วยลงทุนในตราสารทุนที่เป็นหลักทรัพย์เผื่อขายจำนวน </w:t>
      </w:r>
      <w:r w:rsidRPr="0047558B">
        <w:rPr>
          <w:rFonts w:ascii="Angsana New" w:hAnsi="Angsana New"/>
          <w:spacing w:val="-6"/>
          <w:sz w:val="30"/>
          <w:szCs w:val="30"/>
        </w:rPr>
        <w:t xml:space="preserve">151.24 </w:t>
      </w:r>
      <w:r w:rsidRPr="0047558B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6597EF7B" w14:textId="2F165BC1" w:rsidR="003F5DE8" w:rsidRPr="0047558B" w:rsidRDefault="003F5DE8" w:rsidP="000E4187">
      <w:pPr>
        <w:ind w:left="900"/>
        <w:jc w:val="thaiDistribute"/>
        <w:rPr>
          <w:rFonts w:ascii="Angsana New" w:hAnsi="Angsana New"/>
          <w:sz w:val="20"/>
          <w:szCs w:val="20"/>
        </w:rPr>
      </w:pPr>
    </w:p>
    <w:p w14:paraId="48B0EC36" w14:textId="14D23949" w:rsidR="000E4187" w:rsidRPr="0047558B" w:rsidRDefault="003F5DE8" w:rsidP="00A243DE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170"/>
          <w:tab w:val="left" w:pos="1440"/>
        </w:tabs>
        <w:spacing w:line="240" w:lineRule="auto"/>
        <w:ind w:left="990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</w:rPr>
        <w:t>(</w:t>
      </w:r>
      <w:r w:rsidR="000E4187" w:rsidRPr="0047558B">
        <w:rPr>
          <w:rFonts w:ascii="Angsana New" w:hAnsi="Angsana New"/>
          <w:i/>
          <w:iCs/>
          <w:sz w:val="30"/>
          <w:szCs w:val="30"/>
          <w:cs/>
        </w:rPr>
        <w:t>ก.</w:t>
      </w:r>
      <w:r w:rsidR="000E4187" w:rsidRPr="0047558B">
        <w:rPr>
          <w:rFonts w:ascii="Angsana New" w:hAnsi="Angsana New"/>
          <w:i/>
          <w:iCs/>
          <w:sz w:val="30"/>
          <w:szCs w:val="30"/>
        </w:rPr>
        <w:t>2</w:t>
      </w:r>
      <w:r w:rsidR="000E4187" w:rsidRPr="0047558B">
        <w:rPr>
          <w:rFonts w:ascii="Angsana New" w:hAnsi="Angsana New"/>
          <w:i/>
          <w:iCs/>
          <w:sz w:val="30"/>
          <w:szCs w:val="30"/>
          <w:cs/>
        </w:rPr>
        <w:t>)</w:t>
      </w:r>
      <w:r w:rsidR="001D52AC" w:rsidRPr="0047558B">
        <w:rPr>
          <w:rFonts w:ascii="Angsana New" w:hAnsi="Angsana New"/>
          <w:i/>
          <w:iCs/>
          <w:sz w:val="30"/>
          <w:szCs w:val="30"/>
        </w:rPr>
        <w:t xml:space="preserve"> </w:t>
      </w:r>
      <w:r w:rsidR="000E4187" w:rsidRPr="0047558B">
        <w:rPr>
          <w:rFonts w:ascii="Angsana New" w:hAnsi="Angsana New"/>
          <w:i/>
          <w:iCs/>
          <w:sz w:val="30"/>
          <w:szCs w:val="30"/>
          <w:cs/>
        </w:rPr>
        <w:t xml:space="preserve">การบัญชีป้องกันความเสี่ยง </w:t>
      </w:r>
    </w:p>
    <w:p w14:paraId="38DE0E1A" w14:textId="77777777" w:rsidR="000E4187" w:rsidRPr="0047558B" w:rsidRDefault="000E4187" w:rsidP="000E4187">
      <w:pPr>
        <w:tabs>
          <w:tab w:val="clear" w:pos="227"/>
          <w:tab w:val="clear" w:pos="454"/>
          <w:tab w:val="clear" w:pos="680"/>
          <w:tab w:val="clear" w:pos="907"/>
          <w:tab w:val="left" w:pos="1170"/>
        </w:tabs>
        <w:autoSpaceDE w:val="0"/>
        <w:autoSpaceDN w:val="0"/>
        <w:adjustRightInd w:val="0"/>
        <w:spacing w:line="240" w:lineRule="auto"/>
        <w:ind w:left="1170" w:hanging="450"/>
        <w:jc w:val="thaiDistribute"/>
        <w:rPr>
          <w:rFonts w:ascii="Angsana New" w:hAnsi="Angsana New"/>
          <w:color w:val="0000FF"/>
          <w:sz w:val="20"/>
          <w:szCs w:val="20"/>
          <w:shd w:val="clear" w:color="auto" w:fill="D9D9D9"/>
        </w:rPr>
      </w:pPr>
    </w:p>
    <w:p w14:paraId="4662B0AE" w14:textId="615239D9" w:rsidR="000E4187" w:rsidRPr="0047558B" w:rsidRDefault="000E4187" w:rsidP="00A243D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bookmarkStart w:id="2" w:name="_Hlk65853506"/>
      <w:bookmarkStart w:id="3" w:name="_Hlk65853482"/>
      <w:r w:rsidRPr="0047558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7558B">
        <w:rPr>
          <w:rFonts w:ascii="Angsana New" w:hAnsi="Angsana New"/>
          <w:sz w:val="30"/>
          <w:szCs w:val="30"/>
        </w:rPr>
        <w:t xml:space="preserve">1 </w:t>
      </w:r>
      <w:r w:rsidR="008F644B" w:rsidRPr="0047558B">
        <w:rPr>
          <w:rFonts w:ascii="Angsana New" w:hAnsi="Angsana New"/>
          <w:sz w:val="30"/>
          <w:szCs w:val="30"/>
          <w:cs/>
        </w:rPr>
        <w:t>สิงหาคม</w:t>
      </w:r>
      <w:r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</w:rPr>
        <w:t>256</w:t>
      </w:r>
      <w:r w:rsidR="004D2EF1" w:rsidRPr="0047558B">
        <w:rPr>
          <w:rFonts w:ascii="Angsana New" w:hAnsi="Angsana New"/>
          <w:sz w:val="30"/>
          <w:szCs w:val="30"/>
        </w:rPr>
        <w:t>4</w:t>
      </w:r>
      <w:bookmarkEnd w:id="2"/>
      <w:r w:rsidR="001225C6" w:rsidRPr="0047558B">
        <w:rPr>
          <w:rFonts w:ascii="Angsana New" w:hAnsi="Angsana New"/>
          <w:sz w:val="30"/>
          <w:szCs w:val="30"/>
        </w:rPr>
        <w:t xml:space="preserve"> </w:t>
      </w:r>
      <w:r w:rsidR="00DE1478" w:rsidRPr="0047558B">
        <w:rPr>
          <w:rFonts w:ascii="Angsana New" w:hAnsi="Angsana New"/>
          <w:sz w:val="30"/>
          <w:szCs w:val="30"/>
          <w:cs/>
        </w:rPr>
        <w:t>กลุ่ม</w:t>
      </w:r>
      <w:bookmarkStart w:id="4" w:name="_Hlk65853537"/>
      <w:bookmarkEnd w:id="3"/>
      <w:r w:rsidRPr="0047558B">
        <w:rPr>
          <w:rFonts w:ascii="Angsana New" w:hAnsi="Angsana New"/>
          <w:sz w:val="30"/>
          <w:szCs w:val="30"/>
          <w:cs/>
        </w:rPr>
        <w:t>บริษัท</w:t>
      </w:r>
      <w:bookmarkStart w:id="5" w:name="_Hlk65853521"/>
      <w:bookmarkEnd w:id="4"/>
      <w:r w:rsidRPr="0047558B">
        <w:rPr>
          <w:rFonts w:ascii="Angsana New" w:hAnsi="Angsana New"/>
          <w:sz w:val="30"/>
          <w:szCs w:val="30"/>
          <w:cs/>
        </w:rPr>
        <w:t xml:space="preserve">ได้ปฎิบัติตามการบัญชีป้องกันความเสี่ยงเป็นครั้งแรก </w:t>
      </w:r>
      <w:r w:rsidR="00DE1478" w:rsidRPr="0047558B">
        <w:rPr>
          <w:rFonts w:ascii="Angsana New" w:hAnsi="Angsana New"/>
          <w:sz w:val="30"/>
          <w:szCs w:val="30"/>
          <w:cs/>
        </w:rPr>
        <w:t>กลุ่ม</w:t>
      </w:r>
      <w:r w:rsidRPr="0047558B">
        <w:rPr>
          <w:rFonts w:ascii="Angsana New" w:hAnsi="Angsana New"/>
          <w:sz w:val="30"/>
          <w:szCs w:val="30"/>
          <w:cs/>
        </w:rPr>
        <w:t>บริษัทได้</w:t>
      </w:r>
      <w:bookmarkEnd w:id="5"/>
      <w:r w:rsidRPr="0047558B">
        <w:rPr>
          <w:rFonts w:ascii="Angsana New" w:hAnsi="Angsana New"/>
          <w:sz w:val="30"/>
          <w:szCs w:val="30"/>
          <w:cs/>
        </w:rPr>
        <w:t>กำหนดให้อนุพันธ์บางรายการเป็นอนุพันธ์ที่ถือไว้เพื่อการบริหารความเสี่ยงและเครื่องมือทางการเงินที่</w:t>
      </w:r>
      <w:r w:rsidRPr="0047558B">
        <w:rPr>
          <w:rFonts w:ascii="Angsana New" w:hAnsi="Angsana New"/>
          <w:spacing w:val="-4"/>
          <w:sz w:val="30"/>
          <w:szCs w:val="30"/>
          <w:cs/>
        </w:rPr>
        <w:t>ไม่ใช่อนุพันธ์บางส่วนเป็นเครื่องมือที่ใช้ป้องกันความเสี่ยงสำหรับความสัมพันธ์ของการป้องกัน</w:t>
      </w:r>
      <w:r w:rsidR="00B55BBD" w:rsidRPr="0047558B">
        <w:rPr>
          <w:rFonts w:ascii="Angsana New" w:hAnsi="Angsana New"/>
          <w:spacing w:val="-4"/>
          <w:sz w:val="30"/>
          <w:szCs w:val="30"/>
        </w:rPr>
        <w:br/>
      </w:r>
      <w:r w:rsidRPr="0047558B">
        <w:rPr>
          <w:rFonts w:ascii="Angsana New" w:hAnsi="Angsana New"/>
          <w:spacing w:val="-4"/>
          <w:sz w:val="30"/>
          <w:szCs w:val="30"/>
          <w:cs/>
        </w:rPr>
        <w:t>ความเสี่ยง</w:t>
      </w:r>
      <w:r w:rsidRPr="0047558B">
        <w:rPr>
          <w:rFonts w:ascii="Angsana New" w:hAnsi="Angsana New"/>
          <w:sz w:val="30"/>
          <w:szCs w:val="30"/>
          <w:cs/>
        </w:rPr>
        <w:t>ที่เข้าเงื่อนไข</w:t>
      </w:r>
      <w:bookmarkStart w:id="6" w:name="_Hlk65853576"/>
      <w:r w:rsidRPr="0047558B">
        <w:rPr>
          <w:rFonts w:ascii="Angsana New" w:hAnsi="Angsana New"/>
          <w:sz w:val="30"/>
          <w:szCs w:val="30"/>
        </w:rPr>
        <w:t xml:space="preserve"> </w:t>
      </w:r>
      <w:r w:rsidR="003339D7">
        <w:rPr>
          <w:rFonts w:ascii="Angsana New" w:hAnsi="Angsana New" w:hint="cs"/>
          <w:sz w:val="30"/>
          <w:szCs w:val="30"/>
          <w:cs/>
        </w:rPr>
        <w:t>กลุ่ม</w:t>
      </w:r>
      <w:r w:rsidRPr="0047558B">
        <w:rPr>
          <w:rFonts w:ascii="Angsana New" w:hAnsi="Angsana New"/>
          <w:sz w:val="30"/>
          <w:szCs w:val="30"/>
          <w:cs/>
        </w:rPr>
        <w:t>บริษัทวัดมูลค่าอนุพันธ์ดังกล่าวด้วยมูลค่ายุติธรรม และ</w:t>
      </w:r>
      <w:bookmarkEnd w:id="6"/>
      <w:r w:rsidRPr="0047558B">
        <w:rPr>
          <w:rFonts w:ascii="Angsana New" w:hAnsi="Angsana New"/>
          <w:sz w:val="30"/>
          <w:szCs w:val="30"/>
          <w:cs/>
        </w:rPr>
        <w:t>มีการจัดทำเอกสารเกี่ยวกับความสัมพันธ์ของเครื่องมือที่ใช้ป้องกันความเสี่ยงและรายการที่มีการป้องกันความเสี่ยง รวมถึงวัตถุประสงค์และกลยุทธ์ในการบริหารความเสี่ยง และวิธีการที่จะใช้ในการประเมินความมีประสิทธิผลของความสัมพันธ์ของการป้องกันความเสี่ยง</w:t>
      </w:r>
      <w:r w:rsidR="00056C2D" w:rsidRPr="0047558B">
        <w:rPr>
          <w:rFonts w:ascii="Angsana New" w:hAnsi="Angsana New"/>
          <w:sz w:val="30"/>
          <w:szCs w:val="30"/>
        </w:rPr>
        <w:t xml:space="preserve"> </w:t>
      </w:r>
      <w:r w:rsidR="00653899">
        <w:rPr>
          <w:rFonts w:ascii="Angsana New" w:hAnsi="Angsana New" w:hint="cs"/>
          <w:sz w:val="30"/>
          <w:szCs w:val="30"/>
          <w:cs/>
        </w:rPr>
        <w:t>กลุ่ม</w:t>
      </w:r>
      <w:r w:rsidRPr="0047558B">
        <w:rPr>
          <w:rFonts w:ascii="Angsana New" w:hAnsi="Angsana New"/>
          <w:sz w:val="30"/>
          <w:szCs w:val="30"/>
          <w:cs/>
        </w:rPr>
        <w:t>บริษัททำการประเมินความมีประสิทธิผล ณ วันที่เริ่มต้นของความสัมพันธ์ของการป้องกันความเสี่ยงและมีการประเมินอย่างต่อเนื่อง</w:t>
      </w:r>
    </w:p>
    <w:p w14:paraId="642291FA" w14:textId="77777777" w:rsidR="008F644B" w:rsidRPr="0047558B" w:rsidRDefault="008F644B" w:rsidP="000E418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/>
          <w:sz w:val="20"/>
          <w:szCs w:val="20"/>
        </w:rPr>
      </w:pPr>
    </w:p>
    <w:p w14:paraId="2C7CE80A" w14:textId="6F3248CD" w:rsidR="000E4187" w:rsidRPr="0047558B" w:rsidRDefault="000E4187" w:rsidP="00666EF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ความสัมพันธ์ของการป้องกันความเสี่ยงได้แก่การป้องกันความเสี่ยงในกระแสเงินสด </w:t>
      </w:r>
      <w:r w:rsidR="00921C13" w:rsidRPr="0047558B">
        <w:rPr>
          <w:rFonts w:ascii="Angsana New" w:hAnsi="Angsana New"/>
          <w:sz w:val="30"/>
          <w:szCs w:val="30"/>
          <w:cs/>
        </w:rPr>
        <w:t xml:space="preserve">ทั้งนี้ การถือปฏิบัติดังกล่าวไม่มีผลกระทบอย่างมีสาระสำคัญต่องบการเงิน ณ วันที่ </w:t>
      </w:r>
      <w:r w:rsidR="00921C13" w:rsidRPr="0047558B">
        <w:rPr>
          <w:rFonts w:ascii="Angsana New" w:hAnsi="Angsana New"/>
          <w:sz w:val="30"/>
          <w:szCs w:val="30"/>
        </w:rPr>
        <w:t xml:space="preserve">1 </w:t>
      </w:r>
      <w:r w:rsidR="00921C13" w:rsidRPr="0047558B">
        <w:rPr>
          <w:rFonts w:ascii="Angsana New" w:hAnsi="Angsana New"/>
          <w:sz w:val="30"/>
          <w:szCs w:val="30"/>
          <w:cs/>
        </w:rPr>
        <w:t xml:space="preserve">สิงหาคม </w:t>
      </w:r>
      <w:r w:rsidR="00921C13" w:rsidRPr="0047558B">
        <w:rPr>
          <w:rFonts w:ascii="Angsana New" w:hAnsi="Angsana New"/>
          <w:sz w:val="30"/>
          <w:szCs w:val="30"/>
        </w:rPr>
        <w:t>2564</w:t>
      </w:r>
    </w:p>
    <w:p w14:paraId="6DBBE494" w14:textId="77777777" w:rsidR="00521995" w:rsidRPr="0047558B" w:rsidRDefault="00521995" w:rsidP="00666EF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20"/>
          <w:szCs w:val="20"/>
        </w:rPr>
      </w:pPr>
    </w:p>
    <w:p w14:paraId="5F7A18F9" w14:textId="7CB581BD" w:rsidR="000E4187" w:rsidRPr="0047558B" w:rsidRDefault="000E4187" w:rsidP="00A243DE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47558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6A1D04FC" w14:textId="3EBDF559" w:rsidR="000E4187" w:rsidRPr="0047558B" w:rsidRDefault="00950770" w:rsidP="000E4187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  <w:r w:rsidRPr="0047558B">
        <w:rPr>
          <w:rFonts w:ascii="Angsana New" w:hAnsi="Angsana New"/>
          <w:sz w:val="24"/>
          <w:szCs w:val="24"/>
        </w:rPr>
        <w:tab/>
      </w:r>
      <w:r w:rsidRPr="0047558B">
        <w:rPr>
          <w:rFonts w:ascii="Angsana New" w:hAnsi="Angsana New"/>
          <w:sz w:val="20"/>
          <w:szCs w:val="20"/>
        </w:rPr>
        <w:tab/>
      </w:r>
    </w:p>
    <w:p w14:paraId="55561028" w14:textId="0CA77A61" w:rsidR="000E4187" w:rsidRPr="0047558B" w:rsidRDefault="000E4187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ตั้งแต่วันที่ </w:t>
      </w:r>
      <w:r w:rsidRPr="0047558B">
        <w:rPr>
          <w:rFonts w:ascii="Angsana New" w:hAnsi="Angsana New"/>
          <w:spacing w:val="-2"/>
          <w:sz w:val="30"/>
          <w:szCs w:val="30"/>
        </w:rPr>
        <w:t xml:space="preserve">1 </w:t>
      </w: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ตุลาคม </w:t>
      </w:r>
      <w:r w:rsidRPr="0047558B">
        <w:rPr>
          <w:rFonts w:ascii="Angsana New" w:hAnsi="Angsana New"/>
          <w:spacing w:val="-2"/>
          <w:sz w:val="30"/>
          <w:szCs w:val="30"/>
        </w:rPr>
        <w:t xml:space="preserve">2563 </w:t>
      </w: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กลุ่มบริษัทถือปฏิบัติตาม </w:t>
      </w:r>
      <w:r w:rsidRPr="0047558B">
        <w:rPr>
          <w:rFonts w:ascii="Angsana New" w:hAnsi="Angsana New"/>
          <w:spacing w:val="-2"/>
          <w:sz w:val="30"/>
          <w:szCs w:val="30"/>
        </w:rPr>
        <w:t xml:space="preserve">TFRS 16 </w:t>
      </w:r>
      <w:r w:rsidRPr="0047558B">
        <w:rPr>
          <w:rFonts w:ascii="Angsana New" w:hAnsi="Angsana New"/>
          <w:spacing w:val="-2"/>
          <w:sz w:val="30"/>
          <w:szCs w:val="30"/>
          <w:cs/>
        </w:rPr>
        <w:t>เป็นครั้งแรกกับสัญญาที่เคยระบุว่าเป็นสัญญาเช่า</w:t>
      </w:r>
      <w:r w:rsidRPr="0047558B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Pr="0047558B">
        <w:rPr>
          <w:rFonts w:ascii="Angsana New" w:hAnsi="Angsana New"/>
          <w:sz w:val="30"/>
          <w:szCs w:val="30"/>
        </w:rPr>
        <w:t xml:space="preserve">17 </w:t>
      </w:r>
      <w:r w:rsidRPr="0047558B">
        <w:rPr>
          <w:rFonts w:ascii="Angsana New" w:hAnsi="Angsana New"/>
          <w:sz w:val="30"/>
          <w:szCs w:val="30"/>
          <w:cs/>
        </w:rPr>
        <w:t xml:space="preserve">เรื่อง </w:t>
      </w:r>
      <w:r w:rsidRPr="0047558B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</w:rPr>
        <w:t>(TAS 17)</w:t>
      </w:r>
      <w:r w:rsidR="00347617" w:rsidRPr="0047558B">
        <w:rPr>
          <w:rFonts w:ascii="Angsana New" w:hAnsi="Angsana New"/>
          <w:sz w:val="30"/>
          <w:szCs w:val="30"/>
          <w:cs/>
        </w:rPr>
        <w:t xml:space="preserve"> ด้วยวิธีปรับปรุงย้อนหลังโดยรับรู้ผลกระทบสะสม (</w:t>
      </w:r>
      <w:r w:rsidR="00347617" w:rsidRPr="0047558B">
        <w:rPr>
          <w:rFonts w:ascii="Angsana New" w:hAnsi="Angsana New"/>
          <w:sz w:val="30"/>
          <w:szCs w:val="30"/>
        </w:rPr>
        <w:t>Modified retrospective approach</w:t>
      </w:r>
      <w:r w:rsidR="006D1D9F" w:rsidRPr="0047558B">
        <w:rPr>
          <w:rFonts w:ascii="Angsana New" w:hAnsi="Angsana New"/>
          <w:sz w:val="30"/>
          <w:szCs w:val="30"/>
        </w:rPr>
        <w:t>)</w:t>
      </w:r>
      <w:r w:rsidRPr="0047558B">
        <w:rPr>
          <w:rFonts w:ascii="Angsana New" w:hAnsi="Angsana New"/>
          <w:sz w:val="30"/>
          <w:szCs w:val="30"/>
          <w:cs/>
        </w:rPr>
        <w:t xml:space="preserve"> </w:t>
      </w:r>
    </w:p>
    <w:p w14:paraId="08751C54" w14:textId="248B7A5A" w:rsidR="00950770" w:rsidRPr="0047558B" w:rsidRDefault="00521995" w:rsidP="00A24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  <w:r w:rsidRPr="0047558B">
        <w:rPr>
          <w:rFonts w:ascii="Angsana New" w:hAnsi="Angsana New"/>
          <w:sz w:val="20"/>
          <w:szCs w:val="20"/>
        </w:rPr>
        <w:tab/>
      </w:r>
    </w:p>
    <w:p w14:paraId="0FCC7805" w14:textId="77777777" w:rsidR="00950770" w:rsidRPr="0047558B" w:rsidRDefault="00950770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88" w:firstLine="706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</w:rPr>
        <w:t xml:space="preserve">(1) </w:t>
      </w:r>
      <w:r w:rsidRPr="0047558B">
        <w:rPr>
          <w:rFonts w:ascii="Angsana New" w:hAnsi="Angsana New"/>
          <w:sz w:val="30"/>
          <w:szCs w:val="30"/>
          <w:cs/>
        </w:rPr>
        <w:t xml:space="preserve">ในฐานะผู้เช่า </w:t>
      </w:r>
    </w:p>
    <w:p w14:paraId="72CB8A6D" w14:textId="7AAA45B6" w:rsidR="00887E4F" w:rsidRPr="0047558B" w:rsidRDefault="00950770" w:rsidP="003476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</w:rPr>
      </w:pPr>
      <w:r w:rsidRPr="0047558B">
        <w:rPr>
          <w:rFonts w:ascii="Angsana New" w:hAnsi="Angsana New"/>
          <w:sz w:val="32"/>
          <w:szCs w:val="32"/>
        </w:rPr>
        <w:tab/>
      </w:r>
      <w:r w:rsidRPr="0047558B">
        <w:rPr>
          <w:rFonts w:ascii="Angsana New" w:hAnsi="Angsana New"/>
          <w:sz w:val="20"/>
          <w:szCs w:val="20"/>
        </w:rPr>
        <w:tab/>
      </w:r>
    </w:p>
    <w:p w14:paraId="5F2D826E" w14:textId="6690A085" w:rsidR="000E4187" w:rsidRPr="0047558B" w:rsidRDefault="00347617" w:rsidP="00DB6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eastAsia="Calibri" w:hAnsi="Angsana New"/>
          <w:sz w:val="30"/>
          <w:szCs w:val="30"/>
        </w:rPr>
      </w:pPr>
      <w:r w:rsidRPr="0047558B">
        <w:rPr>
          <w:rFonts w:ascii="Angsana New" w:hAnsi="Angsana New"/>
          <w:spacing w:val="-4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47558B">
        <w:rPr>
          <w:rFonts w:ascii="Angsana New" w:hAnsi="Angsana New"/>
          <w:spacing w:val="-4"/>
          <w:sz w:val="30"/>
          <w:szCs w:val="30"/>
        </w:rPr>
        <w:t xml:space="preserve"> TFRS</w:t>
      </w:r>
      <w:r w:rsidRPr="0047558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pacing w:val="-4"/>
          <w:sz w:val="30"/>
          <w:szCs w:val="30"/>
        </w:rPr>
        <w:t xml:space="preserve">16 </w:t>
      </w:r>
      <w:r w:rsidRPr="0047558B">
        <w:rPr>
          <w:rFonts w:ascii="Angsana New" w:hAnsi="Angsana New"/>
          <w:spacing w:val="-4"/>
          <w:sz w:val="30"/>
          <w:szCs w:val="30"/>
          <w:cs/>
        </w:rPr>
        <w:t>กลุ่มบริษัทได้ประเมินว่าสัญญา</w:t>
      </w:r>
      <w:r w:rsidRPr="0047558B">
        <w:rPr>
          <w:rFonts w:ascii="Angsana New" w:hAnsi="Angsana New"/>
          <w:spacing w:val="-6"/>
          <w:sz w:val="30"/>
          <w:szCs w:val="30"/>
          <w:cs/>
        </w:rPr>
        <w:t>เป็นสัญญาเช่าหรือประกอบด้วยสัญญาเช่าหรือไม่ หากสัญญาประกอบด้วยส่วนที่เป็นการเช่าและส่วนที่</w:t>
      </w:r>
      <w:r w:rsidRPr="00DB694F">
        <w:rPr>
          <w:rFonts w:ascii="Angsana New" w:hAnsi="Angsana New"/>
          <w:spacing w:val="-2"/>
          <w:sz w:val="30"/>
          <w:szCs w:val="30"/>
          <w:cs/>
        </w:rPr>
        <w:t>ไม่เป็นการเช่า กลุ่มบริษัทจะปันส่วนสิ่งตอบแทนที่ต้องจ่ายตามราคาเอกเทศของแต่ล</w:t>
      </w:r>
      <w:r w:rsidR="00D6369B" w:rsidRPr="00DB694F">
        <w:rPr>
          <w:rFonts w:ascii="Angsana New" w:hAnsi="Angsana New"/>
          <w:spacing w:val="-2"/>
          <w:sz w:val="30"/>
          <w:szCs w:val="30"/>
          <w:cs/>
        </w:rPr>
        <w:t>ะ</w:t>
      </w:r>
      <w:r w:rsidRPr="00DB694F">
        <w:rPr>
          <w:rFonts w:ascii="Angsana New" w:hAnsi="Angsana New"/>
          <w:spacing w:val="-2"/>
          <w:sz w:val="30"/>
          <w:szCs w:val="30"/>
          <w:cs/>
        </w:rPr>
        <w:t>ส่วนประกอบ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="00D6369B" w:rsidRPr="0047558B">
        <w:rPr>
          <w:rFonts w:ascii="Angsana New" w:hAnsi="Angsana New"/>
          <w:sz w:val="30"/>
          <w:szCs w:val="30"/>
          <w:cs/>
        </w:rPr>
        <w:br/>
      </w:r>
      <w:r w:rsidRPr="0047558B">
        <w:rPr>
          <w:rFonts w:ascii="Angsana New" w:hAnsi="Angsana New"/>
          <w:sz w:val="30"/>
          <w:szCs w:val="30"/>
          <w:cs/>
        </w:rPr>
        <w:t>ณ วันที่</w:t>
      </w:r>
      <w:r w:rsidRPr="0047558B">
        <w:rPr>
          <w:rFonts w:ascii="Angsana New" w:hAnsi="Angsana New"/>
          <w:sz w:val="30"/>
          <w:szCs w:val="30"/>
        </w:rPr>
        <w:t xml:space="preserve"> 1 </w:t>
      </w:r>
      <w:r w:rsidRPr="0047558B">
        <w:rPr>
          <w:rFonts w:ascii="Angsana New" w:hAnsi="Angsana New"/>
          <w:sz w:val="30"/>
          <w:szCs w:val="30"/>
          <w:cs/>
        </w:rPr>
        <w:t xml:space="preserve">ตุลาคม </w:t>
      </w:r>
      <w:r w:rsidRPr="0047558B">
        <w:rPr>
          <w:rFonts w:ascii="Angsana New" w:hAnsi="Angsana New"/>
          <w:sz w:val="30"/>
          <w:szCs w:val="30"/>
        </w:rPr>
        <w:t xml:space="preserve">2563 </w:t>
      </w:r>
      <w:r w:rsidRPr="0047558B">
        <w:rPr>
          <w:rFonts w:ascii="Angsana New" w:hAnsi="Angsana New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  <w:r w:rsidR="000E4187" w:rsidRPr="0047558B">
        <w:rPr>
          <w:rFonts w:ascii="Angsana New" w:hAnsi="Angsana New"/>
          <w:spacing w:val="-6"/>
          <w:sz w:val="30"/>
          <w:szCs w:val="30"/>
          <w:cs/>
        </w:rPr>
        <w:t xml:space="preserve">ในการปฏิบัติในช่วงเปลี่ยนแปลง </w:t>
      </w:r>
      <w:r w:rsidR="00D6369B" w:rsidRPr="0047558B">
        <w:rPr>
          <w:rFonts w:ascii="Angsana New" w:hAnsi="Angsana New"/>
          <w:spacing w:val="-6"/>
          <w:sz w:val="30"/>
          <w:szCs w:val="30"/>
          <w:cs/>
        </w:rPr>
        <w:br/>
      </w:r>
      <w:r w:rsidR="000E4187" w:rsidRPr="0047558B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กลุ่มบริษัทได้เลือกใช้ข้อยกเว้นต่อไปนี้ </w:t>
      </w:r>
      <w:r w:rsidR="000E4187" w:rsidRPr="0047558B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6FF1B14A" w14:textId="56B23BAE" w:rsidR="000E4187" w:rsidRPr="0047558B" w:rsidRDefault="000E4187" w:rsidP="00A243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48" w:hanging="81"/>
        <w:jc w:val="thaiDistribute"/>
        <w:rPr>
          <w:rFonts w:ascii="Angsana New" w:eastAsia="Calibri" w:hAnsi="Angsana New"/>
          <w:sz w:val="30"/>
          <w:szCs w:val="30"/>
        </w:rPr>
      </w:pPr>
      <w:r w:rsidRPr="0047558B">
        <w:rPr>
          <w:rFonts w:ascii="Angsana New" w:eastAsia="Calibri" w:hAnsi="Angsana New"/>
          <w:sz w:val="30"/>
          <w:szCs w:val="30"/>
        </w:rPr>
        <w:lastRenderedPageBreak/>
        <w:t xml:space="preserve"> -</w:t>
      </w:r>
      <w:r w:rsidR="004D0577" w:rsidRPr="0047558B">
        <w:rPr>
          <w:rFonts w:ascii="Angsana New" w:eastAsia="Calibri" w:hAnsi="Angsana New"/>
          <w:sz w:val="30"/>
          <w:szCs w:val="30"/>
        </w:rPr>
        <w:t xml:space="preserve"> </w:t>
      </w:r>
      <w:r w:rsidRPr="0047558B">
        <w:rPr>
          <w:rFonts w:ascii="Angsana New" w:eastAsia="Calibri" w:hAnsi="Angsana New"/>
          <w:spacing w:val="-1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47558B">
        <w:rPr>
          <w:rFonts w:ascii="Angsana New" w:eastAsia="Calibri" w:hAnsi="Angsana New"/>
          <w:spacing w:val="-10"/>
          <w:sz w:val="30"/>
          <w:szCs w:val="30"/>
        </w:rPr>
        <w:t xml:space="preserve">12 </w:t>
      </w:r>
      <w:r w:rsidRPr="0047558B">
        <w:rPr>
          <w:rFonts w:ascii="Angsana New" w:eastAsia="Calibri" w:hAnsi="Angsana New"/>
          <w:spacing w:val="-10"/>
          <w:sz w:val="30"/>
          <w:szCs w:val="30"/>
          <w:cs/>
        </w:rPr>
        <w:t>เดือน</w:t>
      </w:r>
      <w:r w:rsidRPr="0047558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7558B">
        <w:rPr>
          <w:rFonts w:ascii="Angsana New" w:eastAsia="Calibri" w:hAnsi="Angsana New"/>
          <w:sz w:val="30"/>
          <w:szCs w:val="30"/>
        </w:rPr>
        <w:t xml:space="preserve"> </w:t>
      </w:r>
    </w:p>
    <w:p w14:paraId="262B6356" w14:textId="77777777" w:rsidR="000E4187" w:rsidRPr="0047558B" w:rsidRDefault="000E4187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48" w:hanging="81"/>
        <w:jc w:val="thaiDistribute"/>
        <w:rPr>
          <w:rFonts w:ascii="Angsana New" w:eastAsia="Calibri" w:hAnsi="Angsana New"/>
          <w:sz w:val="30"/>
          <w:szCs w:val="30"/>
        </w:rPr>
      </w:pPr>
      <w:r w:rsidRPr="0047558B">
        <w:rPr>
          <w:rFonts w:ascii="Angsana New" w:eastAsia="Calibri" w:hAnsi="Angsana New"/>
          <w:sz w:val="30"/>
          <w:szCs w:val="30"/>
        </w:rPr>
        <w:t xml:space="preserve"> - </w:t>
      </w:r>
      <w:r w:rsidRPr="0047558B">
        <w:rPr>
          <w:rFonts w:ascii="Angsana New" w:eastAsia="Calibri" w:hAnsi="Angsana New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47558B">
        <w:rPr>
          <w:rFonts w:ascii="Angsana New" w:eastAsia="Calibri" w:hAnsi="Angsana New"/>
          <w:sz w:val="30"/>
          <w:szCs w:val="30"/>
        </w:rPr>
        <w:t xml:space="preserve"> </w:t>
      </w:r>
    </w:p>
    <w:p w14:paraId="698EB308" w14:textId="77777777" w:rsidR="000E4187" w:rsidRPr="0047558B" w:rsidRDefault="000E4187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48" w:hanging="81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47558B">
        <w:rPr>
          <w:rFonts w:ascii="Angsana New" w:eastAsia="Calibri" w:hAnsi="Angsana New"/>
          <w:sz w:val="30"/>
          <w:szCs w:val="30"/>
        </w:rPr>
        <w:t xml:space="preserve"> - </w:t>
      </w:r>
      <w:r w:rsidRPr="0047558B">
        <w:rPr>
          <w:rFonts w:ascii="Angsana New" w:eastAsia="Calibri" w:hAnsi="Angsana New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47558B">
        <w:rPr>
          <w:rFonts w:ascii="Angsana New" w:eastAsia="Calibri" w:hAnsi="Angsana New"/>
          <w:sz w:val="30"/>
          <w:szCs w:val="30"/>
        </w:rPr>
        <w:t xml:space="preserve"> </w:t>
      </w:r>
      <w:r w:rsidRPr="0047558B">
        <w:rPr>
          <w:rFonts w:ascii="Angsana New" w:eastAsia="Calibri" w:hAnsi="Angsana New"/>
          <w:sz w:val="30"/>
          <w:szCs w:val="30"/>
          <w:cs/>
        </w:rPr>
        <w:t>และ</w:t>
      </w:r>
    </w:p>
    <w:p w14:paraId="22771D1D" w14:textId="77777777" w:rsidR="000E4187" w:rsidRPr="0047558B" w:rsidRDefault="000E4187" w:rsidP="00A243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48" w:hanging="81"/>
        <w:jc w:val="thaiDistribute"/>
        <w:rPr>
          <w:rFonts w:ascii="Angsana New" w:eastAsia="Calibri" w:hAnsi="Angsana New"/>
          <w:sz w:val="30"/>
          <w:szCs w:val="30"/>
        </w:rPr>
      </w:pPr>
      <w:r w:rsidRPr="0047558B">
        <w:rPr>
          <w:rFonts w:ascii="Angsana New" w:eastAsia="Calibri" w:hAnsi="Angsana New"/>
          <w:sz w:val="30"/>
          <w:szCs w:val="30"/>
        </w:rPr>
        <w:t xml:space="preserve"> - </w:t>
      </w:r>
      <w:r w:rsidRPr="0047558B">
        <w:rPr>
          <w:rFonts w:ascii="Angsana New" w:eastAsia="Calibri" w:hAnsi="Angsana New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47558B">
        <w:rPr>
          <w:rFonts w:ascii="Angsana New" w:eastAsia="Calibri" w:hAnsi="Angsana New"/>
          <w:sz w:val="30"/>
          <w:szCs w:val="30"/>
        </w:rPr>
        <w:t xml:space="preserve"> </w:t>
      </w:r>
    </w:p>
    <w:p w14:paraId="445963BA" w14:textId="12B4CD5E" w:rsidR="000E4187" w:rsidRPr="0047558B" w:rsidRDefault="000E4187" w:rsidP="000E41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10D91CF8" w14:textId="1FE52CDE" w:rsidR="004D0577" w:rsidRPr="0047558B" w:rsidRDefault="004D0577" w:rsidP="004D0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88" w:firstLine="706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</w:rPr>
        <w:t xml:space="preserve">(2) </w:t>
      </w:r>
      <w:r w:rsidRPr="0047558B">
        <w:rPr>
          <w:rFonts w:ascii="Angsana New" w:hAnsi="Angsana New"/>
          <w:sz w:val="30"/>
          <w:szCs w:val="30"/>
          <w:cs/>
        </w:rPr>
        <w:t>ในฐานะผู้</w:t>
      </w:r>
      <w:r w:rsidR="00E17407" w:rsidRPr="0047558B">
        <w:rPr>
          <w:rFonts w:ascii="Angsana New" w:hAnsi="Angsana New"/>
          <w:sz w:val="30"/>
          <w:szCs w:val="30"/>
          <w:cs/>
        </w:rPr>
        <w:t>ให้</w:t>
      </w:r>
      <w:r w:rsidRPr="0047558B">
        <w:rPr>
          <w:rFonts w:ascii="Angsana New" w:hAnsi="Angsana New"/>
          <w:sz w:val="30"/>
          <w:szCs w:val="30"/>
          <w:cs/>
        </w:rPr>
        <w:t xml:space="preserve">เช่า </w:t>
      </w:r>
    </w:p>
    <w:p w14:paraId="30DB833D" w14:textId="77777777" w:rsidR="00E17407" w:rsidRPr="0047558B" w:rsidRDefault="00E17407" w:rsidP="004D0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88" w:firstLine="706"/>
        <w:rPr>
          <w:rFonts w:ascii="Angsana New" w:hAnsi="Angsana New"/>
          <w:sz w:val="30"/>
          <w:szCs w:val="30"/>
        </w:rPr>
      </w:pPr>
    </w:p>
    <w:p w14:paraId="265F9388" w14:textId="04642E65" w:rsidR="004D0577" w:rsidRPr="0047558B" w:rsidRDefault="00E17407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jc w:val="thaiDistribute"/>
        <w:rPr>
          <w:rFonts w:ascii="Angsana New" w:hAnsi="Angsana New"/>
          <w:spacing w:val="-12"/>
          <w:sz w:val="30"/>
          <w:szCs w:val="30"/>
        </w:rPr>
      </w:pPr>
      <w:r w:rsidRPr="0047558B">
        <w:rPr>
          <w:rFonts w:ascii="Angsana New" w:hAnsi="Angsana New"/>
          <w:spacing w:val="-12"/>
          <w:sz w:val="30"/>
          <w:szCs w:val="30"/>
          <w:cs/>
        </w:rPr>
        <w:t xml:space="preserve">นโยบายการบัญชีที่กลุ่มบริษัทถือปฏิบัติในฐานะผู้ให้เช่าตาม </w:t>
      </w:r>
      <w:r w:rsidRPr="0047558B">
        <w:rPr>
          <w:rFonts w:ascii="Angsana New" w:hAnsi="Angsana New"/>
          <w:spacing w:val="-12"/>
          <w:sz w:val="30"/>
          <w:szCs w:val="30"/>
        </w:rPr>
        <w:t xml:space="preserve">TFRS </w:t>
      </w:r>
      <w:r w:rsidR="002002EB" w:rsidRPr="0047558B">
        <w:rPr>
          <w:rFonts w:ascii="Angsana New" w:hAnsi="Angsana New"/>
          <w:spacing w:val="-12"/>
          <w:sz w:val="30"/>
          <w:szCs w:val="30"/>
        </w:rPr>
        <w:t>16</w:t>
      </w:r>
      <w:r w:rsidRPr="0047558B">
        <w:rPr>
          <w:rFonts w:ascii="Angsana New" w:hAnsi="Angsana New"/>
          <w:spacing w:val="-12"/>
          <w:sz w:val="30"/>
          <w:szCs w:val="30"/>
          <w:cs/>
        </w:rPr>
        <w:t xml:space="preserve"> นั้นไม่แตกต่างจากที่ถือปฏิบัติตาม </w:t>
      </w:r>
      <w:r w:rsidRPr="0047558B">
        <w:rPr>
          <w:rFonts w:ascii="Angsana New" w:hAnsi="Angsana New"/>
          <w:spacing w:val="-12"/>
          <w:sz w:val="30"/>
          <w:szCs w:val="30"/>
        </w:rPr>
        <w:t xml:space="preserve">TAS </w:t>
      </w:r>
      <w:r w:rsidRPr="0047558B">
        <w:rPr>
          <w:rFonts w:ascii="Angsana New" w:hAnsi="Angsana New"/>
          <w:spacing w:val="-12"/>
          <w:sz w:val="30"/>
          <w:szCs w:val="30"/>
          <w:cs/>
        </w:rPr>
        <w:t>17</w:t>
      </w:r>
    </w:p>
    <w:p w14:paraId="24C98936" w14:textId="77777777" w:rsidR="004D0577" w:rsidRPr="0047558B" w:rsidRDefault="004D0577" w:rsidP="000E41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tbl>
      <w:tblPr>
        <w:tblW w:w="9540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350"/>
        <w:gridCol w:w="180"/>
        <w:gridCol w:w="1440"/>
      </w:tblGrid>
      <w:tr w:rsidR="000E4187" w:rsidRPr="0047558B" w14:paraId="77AD7096" w14:textId="77777777" w:rsidTr="009529F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9120A5C" w14:textId="0EA853E3" w:rsidR="000E4187" w:rsidRPr="0047558B" w:rsidRDefault="000E4187" w:rsidP="00A243D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648" w:hanging="276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47558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350" w:type="dxa"/>
            <w:vAlign w:val="bottom"/>
          </w:tcPr>
          <w:p w14:paraId="342428A4" w14:textId="77777777" w:rsidR="000E4187" w:rsidRPr="0047558B" w:rsidRDefault="000E4187" w:rsidP="009529FD">
            <w:pPr>
              <w:pStyle w:val="acctmergecolhdg"/>
              <w:spacing w:line="240" w:lineRule="auto"/>
              <w:ind w:left="10" w:right="-7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A37DE69" w14:textId="77777777" w:rsidR="000E4187" w:rsidRPr="0047558B" w:rsidRDefault="000E4187" w:rsidP="009529FD">
            <w:pPr>
              <w:pStyle w:val="acctmergecolhdg"/>
              <w:spacing w:line="240" w:lineRule="auto"/>
              <w:ind w:left="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5C633E" w14:textId="77777777" w:rsidR="000E4187" w:rsidRPr="0047558B" w:rsidRDefault="000E4187" w:rsidP="009529FD">
            <w:pPr>
              <w:pStyle w:val="acctmergecolhdg"/>
              <w:spacing w:line="240" w:lineRule="auto"/>
              <w:ind w:left="10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F584073" w14:textId="77777777" w:rsidR="000E4187" w:rsidRPr="0047558B" w:rsidRDefault="000E4187" w:rsidP="009529FD">
            <w:pPr>
              <w:pStyle w:val="acctmergecolhdg"/>
              <w:spacing w:line="240" w:lineRule="auto"/>
              <w:ind w:left="10" w:right="-79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E4187" w:rsidRPr="0047558B" w14:paraId="22476A72" w14:textId="77777777" w:rsidTr="009529FD">
        <w:trPr>
          <w:cantSplit/>
          <w:trHeight w:val="20"/>
        </w:trPr>
        <w:tc>
          <w:tcPr>
            <w:tcW w:w="6570" w:type="dxa"/>
          </w:tcPr>
          <w:p w14:paraId="53C53196" w14:textId="77777777" w:rsidR="000E4187" w:rsidRPr="0047558B" w:rsidRDefault="000E4187" w:rsidP="00E6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6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4F0C3483" w14:textId="77777777" w:rsidR="000E4187" w:rsidRPr="0047558B" w:rsidRDefault="000E4187" w:rsidP="00A243DE">
            <w:pPr>
              <w:pStyle w:val="acctfourfigures"/>
              <w:spacing w:line="240" w:lineRule="auto"/>
              <w:ind w:left="540" w:right="-80" w:hanging="6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E4187" w:rsidRPr="0047558B" w14:paraId="789C168D" w14:textId="77777777" w:rsidTr="009529FD">
        <w:trPr>
          <w:cantSplit/>
          <w:trHeight w:val="20"/>
        </w:trPr>
        <w:tc>
          <w:tcPr>
            <w:tcW w:w="6570" w:type="dxa"/>
          </w:tcPr>
          <w:p w14:paraId="28CB5DA0" w14:textId="77777777" w:rsidR="000E4187" w:rsidRPr="0047558B" w:rsidRDefault="000E4187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648" w:hanging="276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ตุลาคม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70" w:type="dxa"/>
            <w:gridSpan w:val="3"/>
          </w:tcPr>
          <w:p w14:paraId="1CD37E2C" w14:textId="77777777" w:rsidR="000E4187" w:rsidRPr="0047558B" w:rsidRDefault="000E4187" w:rsidP="009529FD">
            <w:pPr>
              <w:pStyle w:val="acctfourfigures"/>
              <w:spacing w:line="240" w:lineRule="auto"/>
              <w:ind w:left="-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E4187" w:rsidRPr="0047558B" w14:paraId="38A12D5E" w14:textId="77777777" w:rsidTr="009529FD">
        <w:trPr>
          <w:cantSplit/>
          <w:trHeight w:val="20"/>
        </w:trPr>
        <w:tc>
          <w:tcPr>
            <w:tcW w:w="6570" w:type="dxa"/>
            <w:vAlign w:val="bottom"/>
          </w:tcPr>
          <w:p w14:paraId="171A24BF" w14:textId="77777777" w:rsidR="000E4187" w:rsidRPr="0047558B" w:rsidRDefault="000E4187" w:rsidP="00A243DE">
            <w:pPr>
              <w:tabs>
                <w:tab w:val="clear" w:pos="227"/>
              </w:tabs>
              <w:spacing w:line="240" w:lineRule="auto"/>
              <w:ind w:left="648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และอุปกรณ์ลดลง</w:t>
            </w:r>
          </w:p>
        </w:tc>
        <w:tc>
          <w:tcPr>
            <w:tcW w:w="1350" w:type="dxa"/>
            <w:vAlign w:val="bottom"/>
          </w:tcPr>
          <w:p w14:paraId="6100813C" w14:textId="77777777" w:rsidR="000E4187" w:rsidRPr="0047558B" w:rsidRDefault="000E4187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2,714)</w:t>
            </w:r>
          </w:p>
        </w:tc>
        <w:tc>
          <w:tcPr>
            <w:tcW w:w="180" w:type="dxa"/>
            <w:vAlign w:val="bottom"/>
          </w:tcPr>
          <w:p w14:paraId="6B6AD06F" w14:textId="77777777" w:rsidR="000E4187" w:rsidRPr="0047558B" w:rsidRDefault="000E4187" w:rsidP="009529FD">
            <w:pPr>
              <w:pStyle w:val="acctfourfigures"/>
              <w:spacing w:line="240" w:lineRule="auto"/>
              <w:ind w:left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BCB12E7" w14:textId="77777777" w:rsidR="000E4187" w:rsidRPr="0047558B" w:rsidRDefault="000E4187" w:rsidP="004B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(2,714)</w:t>
            </w:r>
          </w:p>
        </w:tc>
      </w:tr>
      <w:tr w:rsidR="000E4187" w:rsidRPr="0047558B" w14:paraId="1AB0E066" w14:textId="77777777" w:rsidTr="009529FD">
        <w:trPr>
          <w:cantSplit/>
          <w:trHeight w:val="20"/>
        </w:trPr>
        <w:tc>
          <w:tcPr>
            <w:tcW w:w="6570" w:type="dxa"/>
            <w:vAlign w:val="bottom"/>
          </w:tcPr>
          <w:p w14:paraId="1A5635F5" w14:textId="77777777" w:rsidR="000E4187" w:rsidRPr="0047558B" w:rsidRDefault="000E4187" w:rsidP="00A243DE">
            <w:pPr>
              <w:tabs>
                <w:tab w:val="clear" w:pos="227"/>
              </w:tabs>
              <w:spacing w:line="240" w:lineRule="auto"/>
              <w:ind w:left="648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7860C46D" w14:textId="77777777" w:rsidR="000E4187" w:rsidRPr="0047558B" w:rsidRDefault="000E4187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29,550</w:t>
            </w:r>
          </w:p>
        </w:tc>
        <w:tc>
          <w:tcPr>
            <w:tcW w:w="180" w:type="dxa"/>
          </w:tcPr>
          <w:p w14:paraId="335C944B" w14:textId="77777777" w:rsidR="000E4187" w:rsidRPr="0047558B" w:rsidRDefault="000E4187" w:rsidP="009529FD">
            <w:pPr>
              <w:pStyle w:val="acctfourfigures"/>
              <w:spacing w:line="240" w:lineRule="auto"/>
              <w:ind w:left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B1BD1E" w14:textId="77777777" w:rsidR="000E4187" w:rsidRPr="0047558B" w:rsidRDefault="000E4187" w:rsidP="0020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26,277</w:t>
            </w:r>
          </w:p>
        </w:tc>
      </w:tr>
      <w:tr w:rsidR="000E4187" w:rsidRPr="0047558B" w14:paraId="56B93DDC" w14:textId="77777777" w:rsidTr="009529FD">
        <w:trPr>
          <w:cantSplit/>
          <w:trHeight w:val="20"/>
        </w:trPr>
        <w:tc>
          <w:tcPr>
            <w:tcW w:w="6570" w:type="dxa"/>
          </w:tcPr>
          <w:p w14:paraId="0E9D5AE3" w14:textId="77777777" w:rsidR="000E4187" w:rsidRPr="0047558B" w:rsidRDefault="000E4187" w:rsidP="00A243DE">
            <w:pPr>
              <w:tabs>
                <w:tab w:val="clear" w:pos="227"/>
              </w:tabs>
              <w:spacing w:line="240" w:lineRule="auto"/>
              <w:ind w:left="648" w:hanging="276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45B478ED" w14:textId="77777777" w:rsidR="000E4187" w:rsidRPr="0047558B" w:rsidRDefault="000E4187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(27,826)</w:t>
            </w:r>
          </w:p>
        </w:tc>
        <w:tc>
          <w:tcPr>
            <w:tcW w:w="180" w:type="dxa"/>
          </w:tcPr>
          <w:p w14:paraId="378FFA5C" w14:textId="77777777" w:rsidR="000E4187" w:rsidRPr="0047558B" w:rsidRDefault="000E4187" w:rsidP="009529FD">
            <w:pPr>
              <w:pStyle w:val="acctfourfigures"/>
              <w:spacing w:line="240" w:lineRule="auto"/>
              <w:ind w:left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84623B" w14:textId="77777777" w:rsidR="000E4187" w:rsidRPr="0047558B" w:rsidRDefault="000E4187" w:rsidP="0020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(24,553)</w:t>
            </w:r>
          </w:p>
        </w:tc>
      </w:tr>
      <w:tr w:rsidR="000E4187" w:rsidRPr="0047558B" w14:paraId="0A41448F" w14:textId="77777777" w:rsidTr="009529FD">
        <w:trPr>
          <w:cantSplit/>
          <w:trHeight w:val="20"/>
        </w:trPr>
        <w:tc>
          <w:tcPr>
            <w:tcW w:w="6570" w:type="dxa"/>
          </w:tcPr>
          <w:p w14:paraId="1B870541" w14:textId="77777777" w:rsidR="000E4187" w:rsidRPr="0047558B" w:rsidRDefault="000E4187" w:rsidP="00A243DE">
            <w:pPr>
              <w:tabs>
                <w:tab w:val="clear" w:pos="227"/>
              </w:tabs>
              <w:spacing w:line="240" w:lineRule="auto"/>
              <w:ind w:left="648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หนี้สินตามสัญญาเช่าการเงินลดลง</w:t>
            </w:r>
          </w:p>
        </w:tc>
        <w:tc>
          <w:tcPr>
            <w:tcW w:w="1350" w:type="dxa"/>
            <w:vAlign w:val="bottom"/>
          </w:tcPr>
          <w:p w14:paraId="25E14A68" w14:textId="77777777" w:rsidR="000E4187" w:rsidRPr="0047558B" w:rsidRDefault="000E4187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990</w:t>
            </w:r>
          </w:p>
        </w:tc>
        <w:tc>
          <w:tcPr>
            <w:tcW w:w="180" w:type="dxa"/>
          </w:tcPr>
          <w:p w14:paraId="4EF04FAC" w14:textId="77777777" w:rsidR="000E4187" w:rsidRPr="0047558B" w:rsidRDefault="000E4187" w:rsidP="009529FD">
            <w:pPr>
              <w:pStyle w:val="acctfourfigures"/>
              <w:spacing w:line="240" w:lineRule="auto"/>
              <w:ind w:left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2D55CB" w14:textId="77777777" w:rsidR="000E4187" w:rsidRPr="0047558B" w:rsidRDefault="000E4187" w:rsidP="0020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990</w:t>
            </w:r>
          </w:p>
        </w:tc>
      </w:tr>
      <w:tr w:rsidR="00FA662B" w:rsidRPr="0047558B" w14:paraId="0289BBA0" w14:textId="77777777" w:rsidTr="009529FD">
        <w:trPr>
          <w:cantSplit/>
          <w:trHeight w:val="20"/>
        </w:trPr>
        <w:tc>
          <w:tcPr>
            <w:tcW w:w="6570" w:type="dxa"/>
          </w:tcPr>
          <w:p w14:paraId="20377A7F" w14:textId="77777777" w:rsidR="00FA662B" w:rsidRPr="0047558B" w:rsidRDefault="00FA662B" w:rsidP="009529FD">
            <w:pPr>
              <w:tabs>
                <w:tab w:val="clear" w:pos="227"/>
              </w:tabs>
              <w:spacing w:line="240" w:lineRule="auto"/>
              <w:ind w:left="540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B630C14" w14:textId="77777777" w:rsidR="00FA662B" w:rsidRPr="0047558B" w:rsidRDefault="00FA662B" w:rsidP="00952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D3245B" w14:textId="77777777" w:rsidR="00FA662B" w:rsidRPr="0047558B" w:rsidRDefault="00FA662B" w:rsidP="009529FD">
            <w:pPr>
              <w:pStyle w:val="acctfourfigures"/>
              <w:spacing w:line="240" w:lineRule="auto"/>
              <w:ind w:left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C26AB62" w14:textId="77777777" w:rsidR="00FA662B" w:rsidRPr="0047558B" w:rsidRDefault="00FA662B" w:rsidP="00952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187" w:rsidRPr="0047558B" w14:paraId="4BBCA5E1" w14:textId="77777777" w:rsidTr="009529FD">
        <w:trPr>
          <w:cantSplit/>
          <w:trHeight w:val="20"/>
          <w:tblHeader/>
        </w:trPr>
        <w:tc>
          <w:tcPr>
            <w:tcW w:w="6570" w:type="dxa"/>
            <w:shd w:val="clear" w:color="auto" w:fill="auto"/>
            <w:vAlign w:val="bottom"/>
          </w:tcPr>
          <w:p w14:paraId="04EFE683" w14:textId="77777777" w:rsidR="000E4187" w:rsidRPr="0047558B" w:rsidRDefault="000E4187" w:rsidP="00E6032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left="630" w:hanging="260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26AEACA" w14:textId="77777777" w:rsidR="000E4187" w:rsidRPr="0047558B" w:rsidRDefault="000E4187" w:rsidP="009529FD">
            <w:pPr>
              <w:pStyle w:val="acctmergecolhdg"/>
              <w:tabs>
                <w:tab w:val="left" w:pos="-80"/>
              </w:tabs>
              <w:spacing w:line="240" w:lineRule="auto"/>
              <w:ind w:right="-7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ABDE787" w14:textId="77777777" w:rsidR="000E4187" w:rsidRPr="0047558B" w:rsidRDefault="000E4187" w:rsidP="009529FD">
            <w:pPr>
              <w:pStyle w:val="acctmergecolhdg"/>
              <w:tabs>
                <w:tab w:val="left" w:pos="-80"/>
              </w:tabs>
              <w:spacing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267FCF6" w14:textId="77777777" w:rsidR="000E4187" w:rsidRPr="0047558B" w:rsidRDefault="000E4187" w:rsidP="009529FD">
            <w:pPr>
              <w:pStyle w:val="acctmergecolhdg"/>
              <w:tabs>
                <w:tab w:val="left" w:pos="-80"/>
              </w:tabs>
              <w:spacing w:line="240" w:lineRule="auto"/>
              <w:ind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A604ED2" w14:textId="77777777" w:rsidR="000E4187" w:rsidRPr="0047558B" w:rsidRDefault="000E4187" w:rsidP="009529FD">
            <w:pPr>
              <w:pStyle w:val="acctmergecolhdg"/>
              <w:tabs>
                <w:tab w:val="left" w:pos="-8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E4187" w:rsidRPr="0047558B" w14:paraId="7077E629" w14:textId="77777777" w:rsidTr="009529FD">
        <w:trPr>
          <w:cantSplit/>
          <w:trHeight w:val="20"/>
          <w:tblHeader/>
        </w:trPr>
        <w:tc>
          <w:tcPr>
            <w:tcW w:w="6570" w:type="dxa"/>
          </w:tcPr>
          <w:p w14:paraId="1F348F8B" w14:textId="77777777" w:rsidR="000E4187" w:rsidRPr="0047558B" w:rsidRDefault="000E4187" w:rsidP="009529FD">
            <w:pPr>
              <w:spacing w:line="240" w:lineRule="auto"/>
              <w:ind w:left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3E738311" w14:textId="77777777" w:rsidR="000E4187" w:rsidRPr="0047558B" w:rsidRDefault="000E4187" w:rsidP="00A243DE">
            <w:pPr>
              <w:pStyle w:val="acctfourfigures"/>
              <w:spacing w:line="240" w:lineRule="auto"/>
              <w:ind w:left="540" w:right="-80" w:hanging="6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E4187" w:rsidRPr="0047558B" w14:paraId="586EBB72" w14:textId="77777777" w:rsidTr="009529FD">
        <w:trPr>
          <w:cantSplit/>
          <w:trHeight w:val="20"/>
        </w:trPr>
        <w:tc>
          <w:tcPr>
            <w:tcW w:w="6570" w:type="dxa"/>
          </w:tcPr>
          <w:p w14:paraId="42C59B92" w14:textId="77777777" w:rsidR="000E4187" w:rsidRPr="0047558B" w:rsidRDefault="000E4187" w:rsidP="009529FD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</w:rPr>
            </w:pPr>
            <w:r w:rsidRPr="0047558B">
              <w:rPr>
                <w:sz w:val="30"/>
                <w:szCs w:val="30"/>
                <w:cs/>
              </w:rPr>
              <w:t>ภาระผูกพันตามสัญญาเช่าดำเนินงานที่เปิดเผยไว้ ณ วันที่</w:t>
            </w:r>
            <w:r w:rsidRPr="0047558B">
              <w:rPr>
                <w:sz w:val="30"/>
                <w:szCs w:val="30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</w:rPr>
              <w:t>30</w:t>
            </w:r>
            <w:r w:rsidRPr="0047558B">
              <w:rPr>
                <w:sz w:val="30"/>
                <w:szCs w:val="30"/>
                <w:cs/>
              </w:rPr>
              <w:t xml:space="preserve"> กันยายน </w:t>
            </w: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31EE0070" w14:textId="77777777" w:rsidR="000E4187" w:rsidRPr="0047558B" w:rsidRDefault="000E4187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33,273</w:t>
            </w:r>
          </w:p>
        </w:tc>
        <w:tc>
          <w:tcPr>
            <w:tcW w:w="180" w:type="dxa"/>
            <w:vAlign w:val="bottom"/>
          </w:tcPr>
          <w:p w14:paraId="12939EB5" w14:textId="77777777" w:rsidR="000E4187" w:rsidRPr="0047558B" w:rsidRDefault="000E4187" w:rsidP="009529FD">
            <w:pPr>
              <w:pStyle w:val="acctfourfigures"/>
              <w:spacing w:line="240" w:lineRule="auto"/>
              <w:ind w:left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3C4D4F" w14:textId="77777777" w:rsidR="000E4187" w:rsidRPr="0047558B" w:rsidRDefault="000E4187" w:rsidP="009529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29,189</w:t>
            </w:r>
          </w:p>
        </w:tc>
      </w:tr>
      <w:tr w:rsidR="000E4187" w:rsidRPr="0047558B" w14:paraId="5D94B866" w14:textId="77777777" w:rsidTr="009529FD">
        <w:trPr>
          <w:cantSplit/>
          <w:trHeight w:val="20"/>
        </w:trPr>
        <w:tc>
          <w:tcPr>
            <w:tcW w:w="6570" w:type="dxa"/>
          </w:tcPr>
          <w:p w14:paraId="2B19E5E6" w14:textId="77777777" w:rsidR="000E4187" w:rsidRPr="0047558B" w:rsidRDefault="000E4187" w:rsidP="009529FD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</w:rPr>
            </w:pPr>
            <w:r w:rsidRPr="0047558B">
              <w:rPr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vAlign w:val="bottom"/>
          </w:tcPr>
          <w:p w14:paraId="1B956819" w14:textId="77777777" w:rsidR="000E4187" w:rsidRPr="0047558B" w:rsidRDefault="000E4187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      (2,386)</w:t>
            </w:r>
          </w:p>
        </w:tc>
        <w:tc>
          <w:tcPr>
            <w:tcW w:w="180" w:type="dxa"/>
            <w:vAlign w:val="bottom"/>
          </w:tcPr>
          <w:p w14:paraId="4DC73BC2" w14:textId="77777777" w:rsidR="000E4187" w:rsidRPr="0047558B" w:rsidRDefault="000E4187" w:rsidP="009529F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F4C4F8D" w14:textId="77777777" w:rsidR="000E4187" w:rsidRPr="0047558B" w:rsidRDefault="000E4187" w:rsidP="009529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 xml:space="preserve">            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1,962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E4187" w:rsidRPr="0047558B" w14:paraId="1C75C247" w14:textId="77777777" w:rsidTr="009529FD">
        <w:trPr>
          <w:cantSplit/>
          <w:trHeight w:val="20"/>
        </w:trPr>
        <w:tc>
          <w:tcPr>
            <w:tcW w:w="6570" w:type="dxa"/>
          </w:tcPr>
          <w:p w14:paraId="2D731BB7" w14:textId="77777777" w:rsidR="000E4187" w:rsidRPr="0047558B" w:rsidRDefault="000E4187" w:rsidP="009529FD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</w:rPr>
            </w:pPr>
            <w:r w:rsidRPr="0047558B">
              <w:rPr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FAFC38" w14:textId="77777777" w:rsidR="000E4187" w:rsidRPr="0047558B" w:rsidRDefault="000E4187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         (271)</w:t>
            </w:r>
          </w:p>
        </w:tc>
        <w:tc>
          <w:tcPr>
            <w:tcW w:w="180" w:type="dxa"/>
          </w:tcPr>
          <w:p w14:paraId="3EAAC7C9" w14:textId="77777777" w:rsidR="000E4187" w:rsidRPr="0047558B" w:rsidRDefault="000E4187" w:rsidP="009529F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BF42E3" w14:textId="77777777" w:rsidR="000E4187" w:rsidRPr="0047558B" w:rsidRDefault="000E4187" w:rsidP="009529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0E4187" w:rsidRPr="0047558B" w14:paraId="5D2AF07B" w14:textId="77777777" w:rsidTr="009529FD">
        <w:trPr>
          <w:cantSplit/>
          <w:trHeight w:val="226"/>
        </w:trPr>
        <w:tc>
          <w:tcPr>
            <w:tcW w:w="6570" w:type="dxa"/>
          </w:tcPr>
          <w:p w14:paraId="6CAAE007" w14:textId="77777777" w:rsidR="000E4187" w:rsidRPr="0047558B" w:rsidRDefault="000E4187" w:rsidP="009529FD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615C42" w14:textId="77777777" w:rsidR="000E4187" w:rsidRPr="0047558B" w:rsidRDefault="000E4187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30,616</w:t>
            </w:r>
          </w:p>
        </w:tc>
        <w:tc>
          <w:tcPr>
            <w:tcW w:w="180" w:type="dxa"/>
          </w:tcPr>
          <w:p w14:paraId="1C1D4996" w14:textId="77777777" w:rsidR="000E4187" w:rsidRPr="0047558B" w:rsidRDefault="000E4187" w:rsidP="009529F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9CD1D7" w14:textId="77777777" w:rsidR="000E4187" w:rsidRPr="0047558B" w:rsidRDefault="000E4187" w:rsidP="009529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27,227</w:t>
            </w:r>
          </w:p>
        </w:tc>
      </w:tr>
      <w:tr w:rsidR="000E4187" w:rsidRPr="0047558B" w14:paraId="5F4A0BA3" w14:textId="77777777" w:rsidTr="009529FD">
        <w:trPr>
          <w:cantSplit/>
          <w:trHeight w:val="20"/>
        </w:trPr>
        <w:tc>
          <w:tcPr>
            <w:tcW w:w="6570" w:type="dxa"/>
          </w:tcPr>
          <w:p w14:paraId="5358948C" w14:textId="77777777" w:rsidR="000E4187" w:rsidRPr="0047558B" w:rsidRDefault="000E4187" w:rsidP="009529FD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  <w:cs/>
              </w:rPr>
            </w:pPr>
            <w:r w:rsidRPr="0047558B">
              <w:rPr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มูลค่าปัจจุบันของค่าเช่าที่คิดลดโดยใช้อัตราดอกเบี้ยเงินกู้ยืมส่วนเพิ่ม</w:t>
            </w:r>
          </w:p>
          <w:p w14:paraId="08478DFD" w14:textId="77777777" w:rsidR="000E4187" w:rsidRPr="0047558B" w:rsidRDefault="000E4187" w:rsidP="009529FD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  <w:cs/>
              </w:rPr>
            </w:pPr>
            <w:r w:rsidRPr="0047558B">
              <w:rPr>
                <w:sz w:val="30"/>
                <w:szCs w:val="30"/>
                <w:cs/>
              </w:rPr>
              <w:t xml:space="preserve">   ณ วันที่ </w:t>
            </w:r>
            <w:r w:rsidRPr="0047558B">
              <w:rPr>
                <w:rFonts w:ascii="Angsana New" w:hAnsi="Angsana New"/>
                <w:sz w:val="30"/>
                <w:szCs w:val="30"/>
              </w:rPr>
              <w:t>1</w:t>
            </w:r>
            <w:r w:rsidRPr="0047558B">
              <w:rPr>
                <w:sz w:val="30"/>
                <w:szCs w:val="30"/>
                <w:cs/>
              </w:rPr>
              <w:t xml:space="preserve"> ตุลาคม </w:t>
            </w: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C1ECF31" w14:textId="77777777" w:rsidR="000E4187" w:rsidRPr="0047558B" w:rsidRDefault="000E4187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  <w:p w14:paraId="04FF720E" w14:textId="77777777" w:rsidR="000E4187" w:rsidRPr="0047558B" w:rsidRDefault="000E4187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26,836</w:t>
            </w:r>
          </w:p>
        </w:tc>
        <w:tc>
          <w:tcPr>
            <w:tcW w:w="180" w:type="dxa"/>
          </w:tcPr>
          <w:p w14:paraId="56C74219" w14:textId="77777777" w:rsidR="000E4187" w:rsidRPr="0047558B" w:rsidRDefault="000E4187" w:rsidP="009529F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3FB012" w14:textId="77777777" w:rsidR="000E4187" w:rsidRPr="0047558B" w:rsidRDefault="000E4187" w:rsidP="00A243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67526719" w14:textId="77777777" w:rsidR="000E4187" w:rsidRPr="0047558B" w:rsidRDefault="000E4187" w:rsidP="00A243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23,563</w:t>
            </w:r>
          </w:p>
        </w:tc>
      </w:tr>
      <w:tr w:rsidR="000E4187" w:rsidRPr="0047558B" w14:paraId="274FD1DB" w14:textId="77777777" w:rsidTr="009529FD">
        <w:trPr>
          <w:cantSplit/>
          <w:trHeight w:val="20"/>
        </w:trPr>
        <w:tc>
          <w:tcPr>
            <w:tcW w:w="6570" w:type="dxa"/>
          </w:tcPr>
          <w:p w14:paraId="36AD5916" w14:textId="77777777" w:rsidR="000E4187" w:rsidRPr="0047558B" w:rsidRDefault="000E4187" w:rsidP="00952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47558B">
              <w:rPr>
                <w:rFonts w:ascii="Angsana New" w:hAnsi="Angsana New"/>
                <w:sz w:val="30"/>
                <w:szCs w:val="30"/>
              </w:rPr>
              <w:t>30</w:t>
            </w:r>
            <w:r w:rsidRPr="0047558B">
              <w:rPr>
                <w:sz w:val="30"/>
                <w:szCs w:val="30"/>
                <w:cs/>
              </w:rPr>
              <w:t xml:space="preserve"> กันยายน </w:t>
            </w: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3F77E9" w14:textId="77777777" w:rsidR="000E4187" w:rsidRPr="0047558B" w:rsidRDefault="000E4187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990</w:t>
            </w:r>
          </w:p>
        </w:tc>
        <w:tc>
          <w:tcPr>
            <w:tcW w:w="180" w:type="dxa"/>
          </w:tcPr>
          <w:p w14:paraId="24E7F419" w14:textId="77777777" w:rsidR="000E4187" w:rsidRPr="0047558B" w:rsidRDefault="000E4187" w:rsidP="009529F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8C1D60" w14:textId="77777777" w:rsidR="000E4187" w:rsidRPr="0047558B" w:rsidRDefault="000E4187" w:rsidP="00A243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990</w:t>
            </w:r>
          </w:p>
        </w:tc>
      </w:tr>
      <w:tr w:rsidR="000E4187" w:rsidRPr="0047558B" w14:paraId="08247196" w14:textId="77777777" w:rsidTr="009529FD">
        <w:trPr>
          <w:cantSplit/>
          <w:trHeight w:val="20"/>
        </w:trPr>
        <w:tc>
          <w:tcPr>
            <w:tcW w:w="6570" w:type="dxa"/>
            <w:vAlign w:val="bottom"/>
          </w:tcPr>
          <w:p w14:paraId="3C327A47" w14:textId="77777777" w:rsidR="000E4187" w:rsidRPr="0047558B" w:rsidRDefault="000E4187" w:rsidP="009529FD">
            <w:pPr>
              <w:tabs>
                <w:tab w:val="clear" w:pos="227"/>
                <w:tab w:val="left" w:pos="647"/>
              </w:tabs>
              <w:spacing w:line="240" w:lineRule="auto"/>
              <w:ind w:left="3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89C6B6" w14:textId="77777777" w:rsidR="000E4187" w:rsidRPr="0047558B" w:rsidRDefault="000E4187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27,826</w:t>
            </w:r>
          </w:p>
        </w:tc>
        <w:tc>
          <w:tcPr>
            <w:tcW w:w="180" w:type="dxa"/>
          </w:tcPr>
          <w:p w14:paraId="7B993AE9" w14:textId="77777777" w:rsidR="000E4187" w:rsidRPr="0047558B" w:rsidRDefault="000E4187" w:rsidP="009529F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75F428" w14:textId="77777777" w:rsidR="000E4187" w:rsidRPr="0047558B" w:rsidRDefault="000E4187" w:rsidP="00A243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24,553</w:t>
            </w:r>
          </w:p>
        </w:tc>
      </w:tr>
      <w:tr w:rsidR="000E4187" w:rsidRPr="0047558B" w14:paraId="0ECBA452" w14:textId="77777777" w:rsidTr="009529FD">
        <w:trPr>
          <w:cantSplit/>
          <w:trHeight w:val="20"/>
        </w:trPr>
        <w:tc>
          <w:tcPr>
            <w:tcW w:w="6570" w:type="dxa"/>
            <w:vAlign w:val="bottom"/>
          </w:tcPr>
          <w:p w14:paraId="79262CCE" w14:textId="77777777" w:rsidR="000E4187" w:rsidRPr="0047558B" w:rsidRDefault="000E4187" w:rsidP="009529FD">
            <w:pPr>
              <w:tabs>
                <w:tab w:val="clear" w:pos="454"/>
                <w:tab w:val="clear" w:pos="907"/>
              </w:tabs>
              <w:spacing w:line="240" w:lineRule="auto"/>
              <w:ind w:firstLine="3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91C635" w14:textId="77777777" w:rsidR="000E4187" w:rsidRPr="0047558B" w:rsidRDefault="000E4187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98" w:right="102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4.09</w:t>
            </w:r>
          </w:p>
        </w:tc>
        <w:tc>
          <w:tcPr>
            <w:tcW w:w="180" w:type="dxa"/>
          </w:tcPr>
          <w:p w14:paraId="1B6DC456" w14:textId="77777777" w:rsidR="000E4187" w:rsidRPr="0047558B" w:rsidRDefault="000E4187" w:rsidP="009529F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11CBFE" w14:textId="77777777" w:rsidR="000E4187" w:rsidRPr="0047558B" w:rsidRDefault="000E4187" w:rsidP="00A243D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02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4.09</w:t>
            </w:r>
          </w:p>
        </w:tc>
      </w:tr>
    </w:tbl>
    <w:p w14:paraId="07D088A5" w14:textId="77777777" w:rsidR="00FA662B" w:rsidRPr="0047558B" w:rsidRDefault="00FA662B" w:rsidP="00FA6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0"/>
          <w:szCs w:val="20"/>
        </w:rPr>
      </w:pPr>
    </w:p>
    <w:p w14:paraId="7AD6D76C" w14:textId="77777777" w:rsidR="00520A5A" w:rsidRPr="0047558B" w:rsidRDefault="00520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ABB8973" w14:textId="310DD5FB" w:rsidR="003057D6" w:rsidRPr="0047558B" w:rsidRDefault="003057D6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4794D812" w14:textId="77777777" w:rsidR="00B06894" w:rsidRPr="0047558B" w:rsidRDefault="00B06894" w:rsidP="00C201AA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7BA2C8A5" w14:textId="4D1A1FE3" w:rsidR="00C84024" w:rsidRPr="0047558B" w:rsidRDefault="00B06894" w:rsidP="005F4E4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นโยบายการบัญชีที่นำเสนอดังต</w:t>
      </w:r>
      <w:r w:rsidR="009514CE" w:rsidRPr="0047558B">
        <w:rPr>
          <w:rFonts w:ascii="Angsana New" w:hAnsi="Angsana New"/>
          <w:sz w:val="30"/>
          <w:szCs w:val="30"/>
          <w:cs/>
        </w:rPr>
        <w:t>่อไปนี้ได้ถือปฏิบัติโดยสม่ำเสมอ</w:t>
      </w:r>
      <w:r w:rsidRPr="0047558B">
        <w:rPr>
          <w:rFonts w:ascii="Angsana New" w:hAnsi="Angsana New"/>
          <w:sz w:val="30"/>
          <w:szCs w:val="30"/>
          <w:cs/>
        </w:rPr>
        <w:t>สำหรับงบการเงินทุกรอบร</w:t>
      </w:r>
      <w:r w:rsidR="00C84024" w:rsidRPr="0047558B">
        <w:rPr>
          <w:rFonts w:ascii="Angsana New" w:hAnsi="Angsana New"/>
          <w:sz w:val="30"/>
          <w:szCs w:val="30"/>
          <w:cs/>
        </w:rPr>
        <w:t>ะยะเวลาที่รายงาน</w:t>
      </w:r>
      <w:r w:rsidR="00CE0657" w:rsidRPr="0047558B">
        <w:rPr>
          <w:rFonts w:ascii="Angsana New" w:hAnsi="Angsana New"/>
          <w:sz w:val="30"/>
          <w:szCs w:val="30"/>
          <w:cs/>
        </w:rPr>
        <w:t xml:space="preserve"> </w:t>
      </w:r>
      <w:r w:rsidR="005E076F" w:rsidRPr="0047558B">
        <w:rPr>
          <w:rFonts w:ascii="Angsana New" w:hAnsi="Angsana New"/>
          <w:sz w:val="30"/>
          <w:szCs w:val="30"/>
          <w:cs/>
        </w:rPr>
        <w:t xml:space="preserve">ยกเว้นที่ได้กล่าวไว้ในหมายเหตุข้อ </w:t>
      </w:r>
      <w:r w:rsidR="005E076F" w:rsidRPr="0047558B">
        <w:rPr>
          <w:rFonts w:ascii="Angsana New" w:hAnsi="Angsana New"/>
          <w:sz w:val="30"/>
          <w:szCs w:val="30"/>
        </w:rPr>
        <w:t>3</w:t>
      </w:r>
    </w:p>
    <w:p w14:paraId="2EF849CB" w14:textId="77777777" w:rsidR="00157DFB" w:rsidRPr="0047558B" w:rsidRDefault="00157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633C14C" w14:textId="77777777" w:rsidR="00005A34" w:rsidRPr="0047558B" w:rsidRDefault="001E5E87" w:rsidP="00C201AA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005A34"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="00005A34"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เกณฑ์ในการจัดทำงบการเงินรวม</w:t>
      </w:r>
    </w:p>
    <w:p w14:paraId="0A8B3E34" w14:textId="61CF1EB6" w:rsidR="00AE4B5B" w:rsidRPr="0047558B" w:rsidRDefault="004E23FD" w:rsidP="005F4E4F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</w:rPr>
        <w:tab/>
      </w:r>
    </w:p>
    <w:p w14:paraId="1ADE1035" w14:textId="6B95D448" w:rsidR="00BE4995" w:rsidRPr="0047558B" w:rsidRDefault="00AE4B5B" w:rsidP="00A243DE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งบการเงิน</w:t>
      </w:r>
      <w:r w:rsidR="00BF05A6" w:rsidRPr="0047558B">
        <w:rPr>
          <w:rFonts w:ascii="Angsana New" w:hAnsi="Angsana New"/>
          <w:sz w:val="30"/>
          <w:szCs w:val="30"/>
          <w:cs/>
        </w:rPr>
        <w:t>รวมประกอบด้วยงบการเงินของบริษัท</w:t>
      </w:r>
      <w:r w:rsidR="00C84024" w:rsidRPr="0047558B">
        <w:rPr>
          <w:rFonts w:ascii="Angsana New" w:hAnsi="Angsana New"/>
          <w:sz w:val="30"/>
          <w:szCs w:val="30"/>
          <w:cs/>
        </w:rPr>
        <w:t>และ</w:t>
      </w:r>
      <w:r w:rsidRPr="0047558B">
        <w:rPr>
          <w:rFonts w:ascii="Angsana New" w:hAnsi="Angsana New"/>
          <w:sz w:val="30"/>
          <w:szCs w:val="30"/>
          <w:cs/>
        </w:rPr>
        <w:t xml:space="preserve">บริษัทย่อย </w:t>
      </w:r>
      <w:r w:rsidR="009514CE" w:rsidRPr="0047558B">
        <w:rPr>
          <w:rFonts w:ascii="Angsana New" w:hAnsi="Angsana New"/>
          <w:sz w:val="30"/>
          <w:szCs w:val="30"/>
        </w:rPr>
        <w:t>(</w:t>
      </w:r>
      <w:r w:rsidR="009514CE" w:rsidRPr="0047558B">
        <w:rPr>
          <w:rFonts w:ascii="Angsana New" w:hAnsi="Angsana New"/>
          <w:sz w:val="30"/>
          <w:szCs w:val="30"/>
          <w:cs/>
        </w:rPr>
        <w:t xml:space="preserve">รวมกันเรียกว่า </w:t>
      </w:r>
      <w:r w:rsidR="009514CE" w:rsidRPr="0047558B">
        <w:rPr>
          <w:rFonts w:ascii="Angsana New" w:hAnsi="Angsana New"/>
          <w:sz w:val="30"/>
          <w:szCs w:val="30"/>
        </w:rPr>
        <w:t>“</w:t>
      </w:r>
      <w:r w:rsidR="009514CE" w:rsidRPr="0047558B">
        <w:rPr>
          <w:rFonts w:ascii="Angsana New" w:hAnsi="Angsana New"/>
          <w:sz w:val="30"/>
          <w:szCs w:val="30"/>
          <w:cs/>
        </w:rPr>
        <w:t>กลุ่มบริษัท</w:t>
      </w:r>
      <w:r w:rsidR="009514CE" w:rsidRPr="0047558B">
        <w:rPr>
          <w:rFonts w:ascii="Angsana New" w:hAnsi="Angsana New"/>
          <w:sz w:val="30"/>
          <w:szCs w:val="30"/>
        </w:rPr>
        <w:t xml:space="preserve">”) </w:t>
      </w:r>
      <w:r w:rsidRPr="0047558B">
        <w:rPr>
          <w:rFonts w:ascii="Angsana New" w:hAnsi="Angsana New"/>
          <w:sz w:val="30"/>
          <w:szCs w:val="30"/>
          <w:cs/>
        </w:rPr>
        <w:t>และส่วนได้เสียของกลุ่มบริษัทในบริษัทร่วม</w:t>
      </w:r>
    </w:p>
    <w:p w14:paraId="54208763" w14:textId="507BBFCD" w:rsidR="004D530C" w:rsidRPr="0047558B" w:rsidRDefault="004E23FD" w:rsidP="005F4E4F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45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</w:rPr>
        <w:tab/>
      </w:r>
      <w:r w:rsidRPr="0047558B">
        <w:rPr>
          <w:rFonts w:ascii="Angsana New" w:hAnsi="Angsana New"/>
          <w:sz w:val="30"/>
          <w:szCs w:val="30"/>
        </w:rPr>
        <w:tab/>
      </w:r>
    </w:p>
    <w:p w14:paraId="7EF6BB66" w14:textId="77777777" w:rsidR="00AE4B5B" w:rsidRPr="0047558B" w:rsidRDefault="00AE4B5B" w:rsidP="005F4E4F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45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ab/>
        <w:t>บริษัทย่อย</w:t>
      </w:r>
    </w:p>
    <w:p w14:paraId="055C9DE5" w14:textId="77777777" w:rsidR="0016535D" w:rsidRPr="0047558B" w:rsidRDefault="00B21625" w:rsidP="00A243DE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="00CB6FEC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การควบคุมเกิดขึ้นเมื่อกลุ่มบริษัทเปิดรับหรือมีสิทธิ</w:t>
      </w:r>
      <w:r w:rsidR="007C768F" w:rsidRPr="0047558B">
        <w:rPr>
          <w:rFonts w:ascii="Angsana New" w:hAnsi="Angsana New"/>
          <w:sz w:val="30"/>
          <w:szCs w:val="30"/>
          <w:cs/>
        </w:rPr>
        <w:br/>
      </w:r>
      <w:r w:rsidRPr="0047558B">
        <w:rPr>
          <w:rFonts w:ascii="Angsana New" w:hAnsi="Angsana New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="007C768F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 xml:space="preserve">งบการเงินของบริษัทย่อยได้รวมอยู่ในงบการเงินรวม </w:t>
      </w:r>
      <w:r w:rsidR="000D2CFE" w:rsidRPr="0047558B">
        <w:rPr>
          <w:rFonts w:ascii="Angsana New" w:hAnsi="Angsana New"/>
          <w:sz w:val="30"/>
          <w:szCs w:val="30"/>
          <w:cs/>
        </w:rPr>
        <w:br/>
      </w:r>
      <w:r w:rsidRPr="0047558B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4D2212FD" w14:textId="4BC82CCD" w:rsidR="00C2318E" w:rsidRPr="0047558B" w:rsidRDefault="00C2318E" w:rsidP="005F4E4F">
      <w:pPr>
        <w:pStyle w:val="BodyText2"/>
        <w:ind w:left="540" w:right="45" w:firstLine="0"/>
        <w:jc w:val="left"/>
        <w:rPr>
          <w:rFonts w:ascii="Angsana New" w:hAnsi="Angsana New"/>
          <w:sz w:val="30"/>
          <w:szCs w:val="30"/>
        </w:rPr>
      </w:pPr>
    </w:p>
    <w:p w14:paraId="2F3F419D" w14:textId="18006046" w:rsidR="00F71386" w:rsidRPr="0047558B" w:rsidRDefault="00F71386" w:rsidP="005F4E4F">
      <w:pPr>
        <w:pStyle w:val="BodyText2"/>
        <w:ind w:left="540" w:right="45" w:firstLine="0"/>
        <w:jc w:val="left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24A05657" w14:textId="50CE4524" w:rsidR="00F71386" w:rsidRPr="0047558B" w:rsidRDefault="00F71386" w:rsidP="00A243DE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pacing w:val="-6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</w:t>
      </w:r>
      <w:r w:rsidRPr="0047558B">
        <w:rPr>
          <w:rFonts w:ascii="Angsana New" w:hAnsi="Angsana New"/>
          <w:sz w:val="30"/>
          <w:szCs w:val="30"/>
          <w:cs/>
        </w:rPr>
        <w:t>โดยถือเป็นรายการ</w:t>
      </w:r>
      <w:r w:rsidR="00E60327" w:rsidRPr="0047558B">
        <w:rPr>
          <w:rFonts w:ascii="Angsana New" w:hAnsi="Angsana New"/>
          <w:sz w:val="30"/>
          <w:szCs w:val="30"/>
          <w:cs/>
        </w:rPr>
        <w:t>ทุนอื่น</w:t>
      </w:r>
      <w:r w:rsidRPr="0047558B">
        <w:rPr>
          <w:rFonts w:ascii="Angsana New" w:hAnsi="Angsana New"/>
          <w:sz w:val="30"/>
          <w:szCs w:val="30"/>
          <w:cs/>
        </w:rPr>
        <w:t>ในส่วนของเจ้าของ</w:t>
      </w:r>
    </w:p>
    <w:p w14:paraId="361CFF81" w14:textId="77777777" w:rsidR="005E076F" w:rsidRPr="0047558B" w:rsidRDefault="005E076F" w:rsidP="005F4E4F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45"/>
        <w:rPr>
          <w:rFonts w:ascii="Angsana New" w:hAnsi="Angsana New"/>
          <w:sz w:val="30"/>
          <w:szCs w:val="30"/>
        </w:rPr>
      </w:pPr>
    </w:p>
    <w:p w14:paraId="1182BEAC" w14:textId="77777777" w:rsidR="00084B52" w:rsidRPr="0047558B" w:rsidRDefault="00084B52" w:rsidP="005F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 w:firstLine="540"/>
        <w:rPr>
          <w:rFonts w:ascii="Angsana New" w:hAnsi="Angsana New"/>
          <w:i/>
          <w:iCs/>
          <w:sz w:val="30"/>
          <w:szCs w:val="30"/>
          <w:cs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14:paraId="39CC06F9" w14:textId="134F1530" w:rsidR="00084B52" w:rsidRPr="0047558B" w:rsidRDefault="00084B52" w:rsidP="00A243DE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0333BA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="000333BA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กำไรหรือขาดทุนที่เกิดขึ้นจาก</w:t>
      </w:r>
      <w:r w:rsidR="000333BA" w:rsidRPr="0047558B">
        <w:rPr>
          <w:rFonts w:ascii="Angsana New" w:hAnsi="Angsana New"/>
          <w:sz w:val="30"/>
          <w:szCs w:val="30"/>
          <w:cs/>
        </w:rPr>
        <w:br/>
      </w:r>
      <w:r w:rsidRPr="0047558B">
        <w:rPr>
          <w:rFonts w:ascii="Angsana New" w:hAnsi="Angsana New"/>
          <w:sz w:val="30"/>
          <w:szCs w:val="30"/>
          <w:cs/>
        </w:rPr>
        <w:t>การสูญเสียการควบคุมในบร</w:t>
      </w:r>
      <w:r w:rsidR="0038660A" w:rsidRPr="0047558B">
        <w:rPr>
          <w:rFonts w:ascii="Angsana New" w:hAnsi="Angsana New"/>
          <w:sz w:val="30"/>
          <w:szCs w:val="30"/>
          <w:cs/>
        </w:rPr>
        <w:t xml:space="preserve">ิษัทย่อยรับรู้ในกำไรหรือขาดทุน </w:t>
      </w:r>
      <w:r w:rsidRPr="0047558B">
        <w:rPr>
          <w:rFonts w:ascii="Angsana New" w:hAnsi="Angsana New"/>
          <w:sz w:val="30"/>
          <w:szCs w:val="30"/>
          <w:cs/>
        </w:rPr>
        <w:t>ส่วนได้เสียในบริษัทย่อยเดิมที่ยังคงเหลืออยู่ให้</w:t>
      </w:r>
      <w:r w:rsidR="000333BA" w:rsidRPr="0047558B">
        <w:rPr>
          <w:rFonts w:ascii="Angsana New" w:hAnsi="Angsana New"/>
          <w:sz w:val="30"/>
          <w:szCs w:val="30"/>
          <w:cs/>
        </w:rPr>
        <w:br/>
      </w:r>
      <w:r w:rsidRPr="0047558B">
        <w:rPr>
          <w:rFonts w:ascii="Angsana New" w:hAnsi="Angsana New"/>
          <w:sz w:val="30"/>
          <w:szCs w:val="30"/>
          <w:cs/>
        </w:rPr>
        <w:t>วัดมูลค่าด้วยมูลค่ายุติธรรม ณ วันที่สูญเสียการควบคุม</w:t>
      </w:r>
    </w:p>
    <w:p w14:paraId="1F6F2169" w14:textId="45C7F4B1" w:rsidR="00384F89" w:rsidRPr="0047558B" w:rsidRDefault="004E2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</w:rPr>
        <w:tab/>
      </w:r>
    </w:p>
    <w:p w14:paraId="6B6B3EEC" w14:textId="6E932E96" w:rsidR="00084B52" w:rsidRPr="0047558B" w:rsidRDefault="00084B52" w:rsidP="005F4E4F">
      <w:pPr>
        <w:pStyle w:val="BodyText2"/>
        <w:tabs>
          <w:tab w:val="left" w:pos="540"/>
        </w:tabs>
        <w:spacing w:line="240" w:lineRule="atLeast"/>
        <w:ind w:left="540" w:right="45" w:firstLine="0"/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5CD45AB4" w14:textId="1218B175" w:rsidR="004777C1" w:rsidRPr="0047558B" w:rsidRDefault="00B24D52" w:rsidP="00A243DE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="00EB5054" w:rsidRPr="0047558B">
        <w:rPr>
          <w:rFonts w:ascii="Angsana New" w:hAnsi="Angsana New"/>
          <w:sz w:val="30"/>
          <w:szCs w:val="30"/>
          <w:cs/>
        </w:rPr>
        <w:t>กลุ่ม</w:t>
      </w:r>
      <w:r w:rsidRPr="0047558B">
        <w:rPr>
          <w:rFonts w:ascii="Angsana New" w:hAnsi="Angsana New"/>
          <w:sz w:val="30"/>
          <w:szCs w:val="30"/>
          <w:cs/>
        </w:rPr>
        <w:t>บริษัทมีอิทธิพลอย่าง</w:t>
      </w:r>
      <w:r w:rsidR="005A57E6" w:rsidRPr="0047558B">
        <w:rPr>
          <w:rFonts w:ascii="Angsana New" w:hAnsi="Angsana New"/>
          <w:sz w:val="30"/>
          <w:szCs w:val="30"/>
          <w:cs/>
        </w:rPr>
        <w:t>มีนัย</w:t>
      </w:r>
      <w:r w:rsidRPr="0047558B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</w:t>
      </w:r>
      <w:r w:rsidR="00084B52" w:rsidRPr="0047558B">
        <w:rPr>
          <w:rFonts w:ascii="Angsana New" w:hAnsi="Angsana New"/>
          <w:sz w:val="30"/>
          <w:szCs w:val="30"/>
          <w:cs/>
        </w:rPr>
        <w:t>หรือควบคุมร่วม</w:t>
      </w:r>
      <w:r w:rsidR="007C768F" w:rsidRPr="0047558B">
        <w:rPr>
          <w:rFonts w:ascii="Angsana New" w:hAnsi="Angsana New"/>
          <w:sz w:val="30"/>
          <w:szCs w:val="30"/>
          <w:cs/>
        </w:rPr>
        <w:t>ใน</w:t>
      </w:r>
      <w:r w:rsidRPr="0047558B">
        <w:rPr>
          <w:rFonts w:ascii="Angsana New" w:hAnsi="Angsana New"/>
          <w:sz w:val="30"/>
          <w:szCs w:val="30"/>
          <w:cs/>
        </w:rPr>
        <w:t xml:space="preserve">นโยบายดังกล่าว </w:t>
      </w:r>
    </w:p>
    <w:p w14:paraId="59A88621" w14:textId="77777777" w:rsidR="00F602F7" w:rsidRPr="0047558B" w:rsidRDefault="00F602F7" w:rsidP="005F4E4F">
      <w:pPr>
        <w:pStyle w:val="BodyText2"/>
        <w:ind w:left="540" w:right="45" w:firstLine="0"/>
        <w:jc w:val="left"/>
        <w:rPr>
          <w:rFonts w:ascii="Angsana New" w:hAnsi="Angsana New"/>
          <w:sz w:val="24"/>
          <w:szCs w:val="24"/>
        </w:rPr>
      </w:pPr>
    </w:p>
    <w:p w14:paraId="4B8CBDAB" w14:textId="77777777" w:rsidR="002C7D7D" w:rsidRPr="0047558B" w:rsidRDefault="002C7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br w:type="page"/>
      </w:r>
    </w:p>
    <w:p w14:paraId="312E788E" w14:textId="1773C8D2" w:rsidR="00084B52" w:rsidRPr="0047558B" w:rsidRDefault="00E47B4D" w:rsidP="00A243DE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กลุ่มบริษัทรับรู้เงินลงทุน</w:t>
      </w:r>
      <w:r w:rsidR="00B06894" w:rsidRPr="0047558B">
        <w:rPr>
          <w:rFonts w:ascii="Angsana New" w:hAnsi="Angsana New"/>
          <w:sz w:val="30"/>
          <w:szCs w:val="30"/>
          <w:cs/>
        </w:rPr>
        <w:t>ในบริษัทร่วม</w:t>
      </w:r>
      <w:r w:rsidR="00084B52" w:rsidRPr="0047558B">
        <w:rPr>
          <w:rFonts w:ascii="Angsana New" w:hAnsi="Angsana New"/>
          <w:sz w:val="30"/>
          <w:szCs w:val="30"/>
          <w:cs/>
        </w:rPr>
        <w:t>ตามวิธีส่วนได้เสีย</w:t>
      </w:r>
      <w:r w:rsidR="001920FE" w:rsidRPr="0047558B">
        <w:rPr>
          <w:rFonts w:ascii="Angsana New" w:hAnsi="Angsana New"/>
          <w:sz w:val="30"/>
          <w:szCs w:val="30"/>
          <w:cs/>
        </w:rPr>
        <w:t xml:space="preserve"> โดยรับรู้รายการ</w:t>
      </w:r>
      <w:r w:rsidR="00084B52" w:rsidRPr="0047558B">
        <w:rPr>
          <w:rFonts w:ascii="Angsana New" w:hAnsi="Angsana New"/>
          <w:sz w:val="30"/>
          <w:szCs w:val="30"/>
          <w:cs/>
        </w:rPr>
        <w:t>เมื่อ</w:t>
      </w:r>
      <w:r w:rsidR="001920FE" w:rsidRPr="0047558B">
        <w:rPr>
          <w:rFonts w:ascii="Angsana New" w:hAnsi="Angsana New"/>
          <w:sz w:val="30"/>
          <w:szCs w:val="30"/>
          <w:cs/>
        </w:rPr>
        <w:t>เริ่มแรกด้วย</w:t>
      </w:r>
      <w:r w:rsidR="00CB6FEC" w:rsidRPr="0047558B">
        <w:rPr>
          <w:rFonts w:ascii="Angsana New" w:hAnsi="Angsana New"/>
          <w:sz w:val="30"/>
          <w:szCs w:val="30"/>
          <w:cs/>
        </w:rPr>
        <w:t>ราคาทุน</w:t>
      </w:r>
      <w:r w:rsidR="00084B52" w:rsidRPr="0047558B">
        <w:rPr>
          <w:rFonts w:ascii="Angsana New" w:hAnsi="Angsana New"/>
          <w:sz w:val="30"/>
          <w:szCs w:val="30"/>
          <w:cs/>
        </w:rPr>
        <w:t>ซึ่ง</w:t>
      </w:r>
      <w:r w:rsidR="00B06894" w:rsidRPr="0047558B">
        <w:rPr>
          <w:rFonts w:ascii="Angsana New" w:hAnsi="Angsana New"/>
          <w:sz w:val="30"/>
          <w:szCs w:val="30"/>
          <w:cs/>
        </w:rPr>
        <w:t>รวมถึงต้นทุน</w:t>
      </w:r>
      <w:r w:rsidR="00F602F7" w:rsidRPr="0047558B">
        <w:rPr>
          <w:rFonts w:ascii="Angsana New" w:hAnsi="Angsana New"/>
          <w:sz w:val="30"/>
          <w:szCs w:val="30"/>
        </w:rPr>
        <w:br/>
      </w:r>
      <w:r w:rsidR="00B06894" w:rsidRPr="0047558B">
        <w:rPr>
          <w:rFonts w:ascii="Angsana New" w:hAnsi="Angsana New"/>
          <w:sz w:val="30"/>
          <w:szCs w:val="30"/>
          <w:cs/>
        </w:rPr>
        <w:t>การทำรายการ</w:t>
      </w:r>
      <w:r w:rsidR="007C768F" w:rsidRPr="0047558B">
        <w:rPr>
          <w:rFonts w:ascii="Angsana New" w:hAnsi="Angsana New"/>
          <w:sz w:val="30"/>
          <w:szCs w:val="30"/>
          <w:cs/>
        </w:rPr>
        <w:t xml:space="preserve"> </w:t>
      </w:r>
      <w:r w:rsidR="00793392" w:rsidRPr="0047558B">
        <w:rPr>
          <w:rFonts w:ascii="Angsana New" w:hAnsi="Angsana New"/>
          <w:sz w:val="30"/>
          <w:szCs w:val="30"/>
          <w:cs/>
        </w:rPr>
        <w:t>ภายหลังการรับรู้รายการเริ่มแรก ส่วนแบ่งกำไรหรือขาดทุนและกำไรขาดทุนเบ็ดเสร็จอื่น</w:t>
      </w:r>
      <w:r w:rsidR="005E076F" w:rsidRPr="0047558B">
        <w:rPr>
          <w:rFonts w:ascii="Angsana New" w:hAnsi="Angsana New"/>
          <w:sz w:val="30"/>
          <w:szCs w:val="30"/>
          <w:cs/>
        </w:rPr>
        <w:t>ของ</w:t>
      </w:r>
      <w:r w:rsidRPr="0047558B">
        <w:rPr>
          <w:rFonts w:ascii="Angsana New" w:hAnsi="Angsana New"/>
          <w:sz w:val="30"/>
          <w:szCs w:val="30"/>
          <w:cs/>
        </w:rPr>
        <w:br/>
      </w:r>
      <w:r w:rsidR="00793392" w:rsidRPr="0047558B">
        <w:rPr>
          <w:rFonts w:ascii="Angsana New" w:hAnsi="Angsana New"/>
          <w:sz w:val="30"/>
          <w:szCs w:val="30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</w:t>
      </w:r>
      <w:r w:rsidRPr="0047558B">
        <w:rPr>
          <w:rFonts w:ascii="Angsana New" w:hAnsi="Angsana New"/>
          <w:sz w:val="30"/>
          <w:szCs w:val="30"/>
          <w:cs/>
        </w:rPr>
        <w:t>สิ้นสุดลง</w:t>
      </w:r>
      <w:r w:rsidR="00793392" w:rsidRPr="0047558B">
        <w:rPr>
          <w:rFonts w:ascii="Angsana New" w:hAnsi="Angsana New"/>
          <w:sz w:val="30"/>
          <w:szCs w:val="30"/>
          <w:cs/>
        </w:rPr>
        <w:t xml:space="preserve"> </w:t>
      </w:r>
    </w:p>
    <w:p w14:paraId="6E5A1241" w14:textId="77777777" w:rsidR="002C7D7D" w:rsidRPr="0047558B" w:rsidRDefault="002C7D7D" w:rsidP="005F4E4F">
      <w:pPr>
        <w:pStyle w:val="BodyText2"/>
        <w:ind w:left="540" w:right="45" w:firstLine="0"/>
        <w:jc w:val="thaiDistribute"/>
        <w:rPr>
          <w:rFonts w:ascii="Angsana New" w:hAnsi="Angsana New"/>
          <w:sz w:val="30"/>
          <w:szCs w:val="30"/>
        </w:rPr>
      </w:pPr>
    </w:p>
    <w:p w14:paraId="79C2B02F" w14:textId="77777777" w:rsidR="00A10359" w:rsidRPr="0047558B" w:rsidRDefault="00A10359" w:rsidP="005F4E4F">
      <w:pPr>
        <w:pStyle w:val="BodyText2"/>
        <w:ind w:left="540" w:right="45" w:firstLine="0"/>
        <w:jc w:val="left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0E1BC395" w14:textId="78DAAB5A" w:rsidR="009841A6" w:rsidRPr="0047558B" w:rsidRDefault="00A10359" w:rsidP="00A243D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eastAsia="EucrosiaUPCBold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</w:t>
      </w:r>
      <w:r w:rsidR="001B28E9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</w:t>
      </w:r>
      <w:r w:rsidR="00793392" w:rsidRPr="0047558B">
        <w:rPr>
          <w:rFonts w:ascii="Angsana New" w:hAnsi="Angsana New"/>
          <w:sz w:val="30"/>
          <w:szCs w:val="30"/>
          <w:cs/>
        </w:rPr>
        <w:br/>
      </w:r>
      <w:r w:rsidRPr="0047558B">
        <w:rPr>
          <w:rFonts w:ascii="Angsana New" w:hAnsi="Angsana New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</w:t>
      </w:r>
      <w:r w:rsidR="00793392" w:rsidRPr="0047558B">
        <w:rPr>
          <w:rFonts w:ascii="Angsana New" w:hAnsi="Angsana New"/>
          <w:sz w:val="30"/>
          <w:szCs w:val="30"/>
          <w:cs/>
        </w:rPr>
        <w:br/>
      </w:r>
      <w:r w:rsidRPr="0047558B">
        <w:rPr>
          <w:rFonts w:ascii="Angsana New" w:hAnsi="Angsana New"/>
          <w:sz w:val="30"/>
          <w:szCs w:val="30"/>
          <w:cs/>
        </w:rPr>
        <w:t>มาจากรายการกับบริษัทร่วมถูกตัดรายการกับเงินลงทุนเท่าที่กลุ่มบริษัทมีส่วน</w:t>
      </w:r>
      <w:r w:rsidR="007C768F" w:rsidRPr="0047558B">
        <w:rPr>
          <w:rFonts w:ascii="Angsana New" w:hAnsi="Angsana New"/>
          <w:sz w:val="30"/>
          <w:szCs w:val="30"/>
          <w:cs/>
        </w:rPr>
        <w:t>ได้เสียในกิจการที่ถูกลงทุนนั้น</w:t>
      </w:r>
      <w:r w:rsidRPr="0047558B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</w:t>
      </w:r>
      <w:r w:rsidR="004777C1" w:rsidRPr="0047558B">
        <w:rPr>
          <w:rFonts w:ascii="Angsana New" w:hAnsi="Angsana New"/>
          <w:sz w:val="30"/>
          <w:szCs w:val="30"/>
          <w:cs/>
        </w:rPr>
        <w:t>ียวกับกำไรที่ยังไม่เกิดขึ้นจริง</w:t>
      </w:r>
      <w:r w:rsidR="00CB6FEC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แต่เท่าที่</w:t>
      </w:r>
      <w:r w:rsidRPr="0047558B">
        <w:rPr>
          <w:rFonts w:ascii="Angsana New" w:eastAsia="EucrosiaUPCBold" w:hAnsi="Angsana New"/>
          <w:sz w:val="30"/>
          <w:szCs w:val="30"/>
          <w:cs/>
        </w:rPr>
        <w:t>เมื่อไม่มีหลักฐาน</w:t>
      </w:r>
      <w:r w:rsidR="007C768F" w:rsidRPr="0047558B">
        <w:rPr>
          <w:rFonts w:ascii="Angsana New" w:eastAsia="EucrosiaUPCBold" w:hAnsi="Angsana New"/>
          <w:sz w:val="30"/>
          <w:szCs w:val="30"/>
        </w:rPr>
        <w:br/>
      </w:r>
      <w:r w:rsidRPr="0047558B">
        <w:rPr>
          <w:rFonts w:ascii="Angsana New" w:eastAsia="EucrosiaUPCBold" w:hAnsi="Angsana New"/>
          <w:sz w:val="30"/>
          <w:szCs w:val="30"/>
          <w:cs/>
        </w:rPr>
        <w:t>การด้อยค่าเกิดขึ้น</w:t>
      </w:r>
    </w:p>
    <w:p w14:paraId="77EC83D8" w14:textId="478AE1E4" w:rsidR="00E47B4D" w:rsidRPr="0047558B" w:rsidRDefault="00E47B4D" w:rsidP="005F4E4F">
      <w:pPr>
        <w:pStyle w:val="BodyText2"/>
        <w:tabs>
          <w:tab w:val="left" w:pos="540"/>
        </w:tabs>
        <w:ind w:left="540" w:right="45" w:firstLine="0"/>
        <w:jc w:val="thaiDistribute"/>
        <w:rPr>
          <w:rFonts w:ascii="Angsana New" w:eastAsia="EucrosiaUPCBold" w:hAnsi="Angsana New"/>
          <w:sz w:val="30"/>
          <w:szCs w:val="30"/>
        </w:rPr>
      </w:pPr>
    </w:p>
    <w:p w14:paraId="6DD1940D" w14:textId="51226FA8" w:rsidR="00FA662B" w:rsidRPr="0047558B" w:rsidRDefault="00FA662B" w:rsidP="00FA662B">
      <w:pPr>
        <w:pStyle w:val="Heading8"/>
        <w:tabs>
          <w:tab w:val="left" w:pos="540"/>
        </w:tabs>
        <w:spacing w:line="240" w:lineRule="auto"/>
        <w:ind w:right="45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(ข)</w:t>
      </w: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Pr="0047558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</w:t>
      </w:r>
      <w:r w:rsidR="007C65D3" w:rsidRPr="0047558B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  <w:r w:rsidR="00FB0C64" w:rsidRPr="0047558B">
        <w:rPr>
          <w:rFonts w:asciiTheme="majorBidi" w:hAnsiTheme="majorBidi" w:cstheme="majorBidi"/>
          <w:i/>
          <w:iCs/>
          <w:sz w:val="30"/>
          <w:szCs w:val="30"/>
          <w:cs/>
        </w:rPr>
        <w:t>ย่อย</w:t>
      </w:r>
      <w:r w:rsidR="007C65D3" w:rsidRPr="0047558B">
        <w:rPr>
          <w:rFonts w:asciiTheme="majorBidi" w:hAnsiTheme="majorBidi" w:cstheme="majorBidi"/>
          <w:i/>
          <w:iCs/>
          <w:sz w:val="30"/>
          <w:szCs w:val="30"/>
          <w:cs/>
        </w:rPr>
        <w:t>และบริษัท</w:t>
      </w:r>
      <w:r w:rsidR="00FB0C64" w:rsidRPr="0047558B">
        <w:rPr>
          <w:rFonts w:asciiTheme="majorBidi" w:hAnsiTheme="majorBidi" w:cstheme="majorBidi"/>
          <w:i/>
          <w:iCs/>
          <w:sz w:val="30"/>
          <w:szCs w:val="30"/>
          <w:cs/>
        </w:rPr>
        <w:t>ร่วม</w:t>
      </w:r>
    </w:p>
    <w:p w14:paraId="0F0EE088" w14:textId="77777777" w:rsidR="00FA662B" w:rsidRPr="0047558B" w:rsidRDefault="00FA662B" w:rsidP="00FA662B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4F6EBC01" w14:textId="2B377290" w:rsidR="009529FD" w:rsidRPr="0047558B" w:rsidRDefault="009529FD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7C65D3" w:rsidRPr="0047558B">
        <w:rPr>
          <w:rFonts w:ascii="Angsana New" w:hAnsi="Angsana New"/>
          <w:sz w:val="30"/>
          <w:szCs w:val="30"/>
          <w:cs/>
        </w:rPr>
        <w:t>ย่อย</w:t>
      </w:r>
      <w:r w:rsidRPr="0047558B">
        <w:rPr>
          <w:rFonts w:ascii="Angsana New" w:hAnsi="Angsana New"/>
          <w:sz w:val="30"/>
          <w:szCs w:val="30"/>
          <w:cs/>
        </w:rPr>
        <w:t>และบริษัท</w:t>
      </w:r>
      <w:r w:rsidR="007C65D3" w:rsidRPr="0047558B">
        <w:rPr>
          <w:rFonts w:ascii="Angsana New" w:hAnsi="Angsana New"/>
          <w:sz w:val="30"/>
          <w:szCs w:val="30"/>
          <w:cs/>
        </w:rPr>
        <w:t>ร่วม</w:t>
      </w:r>
      <w:r w:rsidRPr="0047558B">
        <w:rPr>
          <w:rFonts w:ascii="Angsana New" w:hAnsi="Angsana New"/>
          <w:sz w:val="30"/>
          <w:szCs w:val="30"/>
          <w:cs/>
        </w:rPr>
        <w:t>ในงบการเงินเฉพาะกิจการ</w:t>
      </w:r>
      <w:r w:rsidR="00CA2902" w:rsidRPr="0047558B">
        <w:rPr>
          <w:rFonts w:ascii="Angsana New" w:hAnsi="Angsana New"/>
          <w:sz w:val="30"/>
          <w:szCs w:val="30"/>
          <w:cs/>
        </w:rPr>
        <w:t>วัดมูลค่าด้วย</w:t>
      </w:r>
      <w:r w:rsidRPr="0047558B">
        <w:rPr>
          <w:rFonts w:ascii="Angsana New" w:hAnsi="Angsana New"/>
          <w:sz w:val="30"/>
          <w:szCs w:val="30"/>
          <w:cs/>
        </w:rPr>
        <w:t>ราคาทุน</w:t>
      </w:r>
      <w:r w:rsidR="00CA2902" w:rsidRPr="0047558B">
        <w:rPr>
          <w:rFonts w:ascii="Angsana New" w:hAnsi="Angsana New"/>
          <w:sz w:val="30"/>
          <w:szCs w:val="30"/>
          <w:cs/>
        </w:rPr>
        <w:t>หักค่าเผื่อการด้อยค่า</w:t>
      </w:r>
      <w:r w:rsidR="003C34FB" w:rsidRPr="0047558B">
        <w:rPr>
          <w:rFonts w:ascii="Angsana New" w:hAnsi="Angsana New"/>
          <w:sz w:val="30"/>
          <w:szCs w:val="30"/>
          <w:cs/>
        </w:rPr>
        <w:t xml:space="preserve"> กรณีที่บริษัทจำหน่ายเงินลงทุนบางส่วน </w:t>
      </w:r>
      <w:r w:rsidR="00D65EE8" w:rsidRPr="0047558B">
        <w:rPr>
          <w:rFonts w:ascii="Angsana New" w:hAnsi="Angsana New"/>
          <w:sz w:val="30"/>
          <w:szCs w:val="30"/>
          <w:cs/>
        </w:rPr>
        <w:t>ต้นทุนเงินลงทุนคำนวณโดยวิธีถัวเฉลี่ยถ่วงน้ำหนัก</w:t>
      </w:r>
      <w:r w:rsidR="00E9327B" w:rsidRPr="0047558B">
        <w:rPr>
          <w:rFonts w:ascii="Angsana New" w:hAnsi="Angsana New"/>
          <w:sz w:val="30"/>
          <w:szCs w:val="30"/>
          <w:cs/>
        </w:rPr>
        <w:t xml:space="preserve"> กำไรขาดทุนจากการขาย</w:t>
      </w:r>
      <w:r w:rsidR="00E9327B" w:rsidRPr="0047558B">
        <w:rPr>
          <w:rFonts w:ascii="Angsana New" w:hAnsi="Angsana New"/>
          <w:sz w:val="30"/>
          <w:szCs w:val="30"/>
          <w:cs/>
        </w:rPr>
        <w:br/>
        <w:t>เงินลงทุนบันทึกในกำไรหรือขาดทุน</w:t>
      </w:r>
    </w:p>
    <w:p w14:paraId="662F45FB" w14:textId="79E92607" w:rsidR="009529FD" w:rsidRPr="0047558B" w:rsidRDefault="00FB0C64" w:rsidP="009529FD">
      <w:pPr>
        <w:tabs>
          <w:tab w:val="left" w:pos="540"/>
        </w:tabs>
        <w:spacing w:line="240" w:lineRule="auto"/>
        <w:ind w:left="540" w:right="18"/>
        <w:jc w:val="both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 </w:t>
      </w:r>
    </w:p>
    <w:p w14:paraId="3962D537" w14:textId="026C80BC" w:rsidR="003057D6" w:rsidRPr="0047558B" w:rsidRDefault="00026C48" w:rsidP="005F4E4F">
      <w:pPr>
        <w:pStyle w:val="Heading8"/>
        <w:tabs>
          <w:tab w:val="left" w:pos="540"/>
        </w:tabs>
        <w:spacing w:line="240" w:lineRule="auto"/>
        <w:ind w:right="45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FA662B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ค</w:t>
      </w: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3057D6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1F9A6C4F" w14:textId="77777777" w:rsidR="00A26983" w:rsidRPr="0047558B" w:rsidRDefault="00A26983" w:rsidP="005F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rPr>
          <w:rFonts w:ascii="Angsana New" w:hAnsi="Angsana New"/>
          <w:sz w:val="30"/>
          <w:szCs w:val="30"/>
        </w:rPr>
      </w:pPr>
    </w:p>
    <w:p w14:paraId="7428D6EA" w14:textId="0932BB28" w:rsidR="00FA662B" w:rsidRPr="0047558B" w:rsidRDefault="00FA662B" w:rsidP="00A243D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74610884" w14:textId="77777777" w:rsidR="005E076F" w:rsidRPr="0047558B" w:rsidRDefault="005E076F" w:rsidP="005F4E4F">
      <w:pPr>
        <w:pStyle w:val="BodyText2"/>
        <w:tabs>
          <w:tab w:val="left" w:pos="540"/>
        </w:tabs>
        <w:ind w:left="540" w:right="45" w:firstLine="0"/>
        <w:jc w:val="thaiDistribute"/>
        <w:rPr>
          <w:rFonts w:ascii="Angsana New" w:hAnsi="Angsana New"/>
          <w:sz w:val="30"/>
          <w:szCs w:val="30"/>
        </w:rPr>
      </w:pPr>
    </w:p>
    <w:p w14:paraId="5C3C8CD1" w14:textId="7A42B3E3" w:rsidR="00E9327B" w:rsidRPr="0047558B" w:rsidRDefault="00FA662B" w:rsidP="00A243D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513F2013" w14:textId="77777777" w:rsidR="00E9327B" w:rsidRPr="0047558B" w:rsidRDefault="00E9327B" w:rsidP="00A243DE">
      <w:pPr>
        <w:pStyle w:val="BodyText2"/>
        <w:tabs>
          <w:tab w:val="left" w:pos="540"/>
          <w:tab w:val="left" w:pos="1260"/>
        </w:tabs>
        <w:ind w:left="540" w:right="45" w:firstLine="0"/>
        <w:jc w:val="thaiDistribute"/>
        <w:rPr>
          <w:rFonts w:ascii="Angsana New" w:hAnsi="Angsana New"/>
          <w:spacing w:val="10"/>
          <w:sz w:val="30"/>
          <w:szCs w:val="30"/>
        </w:rPr>
      </w:pPr>
    </w:p>
    <w:p w14:paraId="1786834D" w14:textId="6FB3D4A8" w:rsidR="00FA662B" w:rsidRPr="0047558B" w:rsidRDefault="00FA662B" w:rsidP="00A243D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</w:t>
      </w:r>
      <w:r w:rsidR="00AC72F4" w:rsidRPr="0047558B">
        <w:rPr>
          <w:rFonts w:ascii="Angsana New" w:hAnsi="Angsana New"/>
          <w:sz w:val="30"/>
          <w:szCs w:val="30"/>
          <w:cs/>
        </w:rPr>
        <w:t>การป้องกันความเสี่ยงในกระแสเงินสด เฉพาะส่วนที่มีประสิทธิผล</w:t>
      </w:r>
      <w:r w:rsidR="002A5A50"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จะรับรู้เข้ากำไรขาดทุนเบ็ดเสร็จอื่น</w:t>
      </w:r>
    </w:p>
    <w:p w14:paraId="200ED2C1" w14:textId="67A85671" w:rsidR="00AC72F4" w:rsidRPr="0047558B" w:rsidRDefault="00AC72F4" w:rsidP="00FA662B">
      <w:pPr>
        <w:pStyle w:val="BodyText2"/>
        <w:tabs>
          <w:tab w:val="left" w:pos="540"/>
        </w:tabs>
        <w:ind w:left="540" w:right="45" w:firstLine="0"/>
        <w:jc w:val="thaiDistribute"/>
        <w:rPr>
          <w:rFonts w:ascii="Angsana New" w:hAnsi="Angsana New"/>
          <w:sz w:val="30"/>
          <w:szCs w:val="30"/>
        </w:rPr>
      </w:pPr>
    </w:p>
    <w:p w14:paraId="34A1636F" w14:textId="3D19C30C" w:rsidR="00FA662B" w:rsidRPr="0047558B" w:rsidRDefault="00E71836" w:rsidP="00E71836">
      <w:pPr>
        <w:pStyle w:val="Heading8"/>
        <w:tabs>
          <w:tab w:val="left" w:pos="540"/>
        </w:tabs>
        <w:spacing w:line="240" w:lineRule="auto"/>
        <w:ind w:right="45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(ง)</w:t>
      </w: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FA662B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12E8B433" w14:textId="25C3ED19" w:rsidR="00CD427B" w:rsidRPr="0047558B" w:rsidRDefault="00CD427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eastAsia="EucrosiaUPCBold" w:hAnsi="Angsana New"/>
          <w:sz w:val="26"/>
          <w:szCs w:val="26"/>
        </w:rPr>
      </w:pPr>
      <w:r w:rsidRPr="0047558B">
        <w:rPr>
          <w:rFonts w:ascii="Angsana New" w:eastAsia="EucrosiaUPCBold" w:hAnsi="Angsana New"/>
          <w:sz w:val="26"/>
          <w:szCs w:val="26"/>
        </w:rPr>
        <w:tab/>
      </w:r>
    </w:p>
    <w:p w14:paraId="66DD5E22" w14:textId="77777777" w:rsidR="00FA662B" w:rsidRPr="0047558B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</w:pPr>
      <w:r w:rsidRPr="0047558B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47558B">
        <w:rPr>
          <w:rFonts w:ascii="Angsana New" w:eastAsia="EucrosiaUPCBold" w:hAnsi="Angsana New"/>
          <w:b/>
          <w:bCs/>
          <w:i/>
          <w:iCs/>
          <w:sz w:val="30"/>
          <w:szCs w:val="30"/>
        </w:rPr>
        <w:t xml:space="preserve">1 </w:t>
      </w:r>
      <w:r w:rsidRPr="0047558B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 xml:space="preserve">ตุลาคม </w:t>
      </w:r>
      <w:r w:rsidRPr="0047558B">
        <w:rPr>
          <w:rFonts w:ascii="Angsana New" w:eastAsia="EucrosiaUPCBold" w:hAnsi="Angsana New"/>
          <w:b/>
          <w:bCs/>
          <w:i/>
          <w:iCs/>
          <w:sz w:val="30"/>
          <w:szCs w:val="30"/>
        </w:rPr>
        <w:t>2563</w:t>
      </w:r>
    </w:p>
    <w:p w14:paraId="557130FE" w14:textId="77777777" w:rsidR="00FA662B" w:rsidRPr="0047558B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sz w:val="26"/>
          <w:szCs w:val="26"/>
        </w:rPr>
      </w:pPr>
    </w:p>
    <w:p w14:paraId="727156AA" w14:textId="686B96A5" w:rsidR="00FA662B" w:rsidRPr="0047558B" w:rsidRDefault="00FA662B" w:rsidP="00E71836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7558B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47558B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47558B">
        <w:rPr>
          <w:rFonts w:ascii="Angsana New" w:eastAsia="EucrosiaUPCBold" w:hAnsi="Angsana New"/>
          <w:i/>
          <w:iCs/>
          <w:sz w:val="30"/>
          <w:szCs w:val="30"/>
        </w:rPr>
        <w:t xml:space="preserve">.1) </w:t>
      </w:r>
      <w:r w:rsidRPr="0047558B">
        <w:rPr>
          <w:rFonts w:ascii="Angsana New" w:eastAsia="EucrosiaUPCBold" w:hAnsi="Angsana New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140A89B6" w14:textId="702399D3" w:rsidR="00400DAB" w:rsidRPr="0047558B" w:rsidRDefault="002605FA" w:rsidP="004B4EED">
      <w:pPr>
        <w:tabs>
          <w:tab w:val="left" w:pos="1440"/>
        </w:tabs>
        <w:spacing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สินทรัพย์ทางการเงินและหนี้สินทางการเงินอื่นๆ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 xml:space="preserve">(นอกเหนือจากลูกหนี้การค้า (ดูหมายเหตุข้อ </w:t>
      </w:r>
      <w:r w:rsidRPr="0047558B">
        <w:rPr>
          <w:rFonts w:ascii="Angsana New" w:hAnsi="Angsana New"/>
          <w:sz w:val="30"/>
          <w:szCs w:val="30"/>
        </w:rPr>
        <w:t>4</w:t>
      </w:r>
      <w:r w:rsidRPr="0047558B">
        <w:rPr>
          <w:rFonts w:ascii="Angsana New" w:hAnsi="Angsana New"/>
          <w:sz w:val="30"/>
          <w:szCs w:val="30"/>
          <w:cs/>
        </w:rPr>
        <w:t xml:space="preserve"> (ฉ)))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</w:t>
      </w:r>
      <w:r w:rsidR="00544C1B"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การออกตราสารนั้นบันทึกในกำไรหรือขาดทุน</w:t>
      </w:r>
    </w:p>
    <w:p w14:paraId="20D13581" w14:textId="77777777" w:rsidR="00544C1B" w:rsidRPr="0047558B" w:rsidRDefault="00544C1B" w:rsidP="00A243DE">
      <w:pPr>
        <w:tabs>
          <w:tab w:val="left" w:pos="1440"/>
        </w:tabs>
        <w:spacing w:line="240" w:lineRule="auto"/>
        <w:ind w:left="965"/>
        <w:jc w:val="thaiDistribute"/>
        <w:rPr>
          <w:rFonts w:ascii="Angsana New" w:hAnsi="Angsana New"/>
          <w:sz w:val="26"/>
          <w:szCs w:val="26"/>
        </w:rPr>
      </w:pPr>
    </w:p>
    <w:p w14:paraId="2AFB3CD8" w14:textId="084A0B69" w:rsidR="00FA662B" w:rsidRPr="0047558B" w:rsidRDefault="00FA662B" w:rsidP="00A243DE">
      <w:pPr>
        <w:tabs>
          <w:tab w:val="left" w:pos="1440"/>
        </w:tabs>
        <w:spacing w:line="240" w:lineRule="auto"/>
        <w:ind w:left="965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E71836" w:rsidRPr="0047558B">
        <w:rPr>
          <w:rFonts w:ascii="Angsana New" w:hAnsi="Angsana New"/>
          <w:sz w:val="30"/>
          <w:szCs w:val="30"/>
          <w:cs/>
        </w:rPr>
        <w:br/>
      </w:r>
      <w:r w:rsidRPr="0047558B">
        <w:rPr>
          <w:rFonts w:ascii="Angsana New" w:hAnsi="Angsana New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47558B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47558B">
        <w:rPr>
          <w:rFonts w:ascii="Angsana New" w:hAnsi="Angsana New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FA0BF0"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FA0BF0"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 xml:space="preserve">การเปลี่ยนแปลงการจัดประเภท </w:t>
      </w:r>
    </w:p>
    <w:p w14:paraId="0359E3DE" w14:textId="77777777" w:rsidR="00FA662B" w:rsidRPr="0047558B" w:rsidRDefault="00FA662B" w:rsidP="00FA662B">
      <w:pPr>
        <w:tabs>
          <w:tab w:val="left" w:pos="1440"/>
        </w:tabs>
        <w:spacing w:line="240" w:lineRule="auto"/>
        <w:ind w:left="900"/>
        <w:jc w:val="thaiDistribute"/>
        <w:rPr>
          <w:rFonts w:ascii="Angsana New" w:hAnsi="Angsana New"/>
          <w:color w:val="0000FF"/>
          <w:sz w:val="26"/>
          <w:szCs w:val="26"/>
        </w:rPr>
      </w:pPr>
    </w:p>
    <w:p w14:paraId="2A87745F" w14:textId="1BA46110" w:rsidR="00FA662B" w:rsidRPr="0047558B" w:rsidRDefault="00FA662B" w:rsidP="00A243DE">
      <w:pPr>
        <w:pStyle w:val="BodyText"/>
        <w:spacing w:after="0"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47558B">
        <w:rPr>
          <w:rFonts w:ascii="Angsana New" w:hAnsi="Angsana New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47558B">
        <w:rPr>
          <w:rFonts w:ascii="Angsana New" w:hAnsi="Angsana New"/>
          <w:color w:val="000000"/>
          <w:sz w:val="30"/>
          <w:szCs w:val="30"/>
        </w:rPr>
        <w:t xml:space="preserve"> </w:t>
      </w:r>
      <w:r w:rsidRPr="0047558B">
        <w:rPr>
          <w:rFonts w:ascii="Angsana New" w:hAnsi="Angsana New"/>
          <w:color w:val="000000"/>
          <w:sz w:val="30"/>
          <w:szCs w:val="30"/>
          <w:cs/>
        </w:rPr>
        <w:t>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2988273F" w14:textId="77777777" w:rsidR="00FA662B" w:rsidRPr="0047558B" w:rsidRDefault="00FA662B" w:rsidP="00A243DE">
      <w:pPr>
        <w:tabs>
          <w:tab w:val="left" w:pos="1440"/>
        </w:tabs>
        <w:spacing w:line="240" w:lineRule="auto"/>
        <w:ind w:left="900"/>
        <w:jc w:val="thaiDistribute"/>
        <w:rPr>
          <w:rFonts w:ascii="Angsana New" w:hAnsi="Angsana New"/>
          <w:color w:val="0000FF"/>
          <w:sz w:val="26"/>
          <w:szCs w:val="26"/>
        </w:rPr>
      </w:pPr>
    </w:p>
    <w:tbl>
      <w:tblPr>
        <w:tblW w:w="8910" w:type="dxa"/>
        <w:tblInd w:w="900" w:type="dxa"/>
        <w:tblLook w:val="04A0" w:firstRow="1" w:lastRow="0" w:firstColumn="1" w:lastColumn="0" w:noHBand="0" w:noVBand="1"/>
      </w:tblPr>
      <w:tblGrid>
        <w:gridCol w:w="2610"/>
        <w:gridCol w:w="236"/>
        <w:gridCol w:w="6064"/>
      </w:tblGrid>
      <w:tr w:rsidR="00432CA1" w:rsidRPr="0047558B" w14:paraId="46E6DD8A" w14:textId="77777777" w:rsidTr="00A243DE">
        <w:tc>
          <w:tcPr>
            <w:tcW w:w="2610" w:type="dxa"/>
            <w:shd w:val="clear" w:color="auto" w:fill="auto"/>
            <w:hideMark/>
          </w:tcPr>
          <w:p w14:paraId="77E1556A" w14:textId="77777777" w:rsidR="00FA662B" w:rsidRPr="0047558B" w:rsidRDefault="00FA662B" w:rsidP="00A243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1A96CBA8" w14:textId="77777777" w:rsidR="00FA662B" w:rsidRPr="0047558B" w:rsidRDefault="00FA662B" w:rsidP="00432CA1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cs="Cordia New"/>
                <w:sz w:val="30"/>
                <w:szCs w:val="30"/>
              </w:rPr>
            </w:pPr>
          </w:p>
        </w:tc>
        <w:tc>
          <w:tcPr>
            <w:tcW w:w="6064" w:type="dxa"/>
            <w:shd w:val="clear" w:color="auto" w:fill="auto"/>
          </w:tcPr>
          <w:p w14:paraId="260FA128" w14:textId="0C2C52D8" w:rsidR="00FA662B" w:rsidRPr="0047558B" w:rsidRDefault="00FA662B" w:rsidP="00A243DE">
            <w:pPr>
              <w:pStyle w:val="BodyText"/>
              <w:spacing w:after="0" w:line="240" w:lineRule="auto"/>
              <w:ind w:left="160" w:right="71" w:hanging="16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      </w:r>
            <w:r w:rsidR="001C2A45" w:rsidRPr="0047558B">
              <w:rPr>
                <w:rFonts w:ascii="Angsana New" w:hAnsi="Angsana New"/>
                <w:sz w:val="30"/>
                <w:szCs w:val="30"/>
              </w:rPr>
              <w:br/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การตัดรายการออกจากบัญชีรับรู้ในกำไรหรือขาดทุน</w:t>
            </w:r>
          </w:p>
          <w:p w14:paraId="40A64D0E" w14:textId="77777777" w:rsidR="00FA662B" w:rsidRPr="0047558B" w:rsidRDefault="00FA662B" w:rsidP="00432CA1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432CA1" w:rsidRPr="0047558B" w14:paraId="5E09E41E" w14:textId="77777777" w:rsidTr="00A243DE">
        <w:tc>
          <w:tcPr>
            <w:tcW w:w="2610" w:type="dxa"/>
            <w:shd w:val="clear" w:color="auto" w:fill="auto"/>
            <w:hideMark/>
          </w:tcPr>
          <w:p w14:paraId="56A184BC" w14:textId="791C811F" w:rsidR="00FA662B" w:rsidRPr="0047558B" w:rsidRDefault="00FA662B" w:rsidP="00A243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0D6DF99D" w14:textId="77777777" w:rsidR="00FA662B" w:rsidRPr="0047558B" w:rsidRDefault="00FA662B" w:rsidP="00432CA1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cs="Cordia New"/>
                <w:sz w:val="30"/>
                <w:szCs w:val="30"/>
              </w:rPr>
            </w:pPr>
          </w:p>
        </w:tc>
        <w:tc>
          <w:tcPr>
            <w:tcW w:w="6064" w:type="dxa"/>
            <w:shd w:val="clear" w:color="auto" w:fill="auto"/>
            <w:hideMark/>
          </w:tcPr>
          <w:p w14:paraId="4F0DC34B" w14:textId="1B72EC82" w:rsidR="00FA662B" w:rsidRPr="0047558B" w:rsidRDefault="00FA662B" w:rsidP="00A243DE">
            <w:pPr>
              <w:pStyle w:val="BodyText"/>
              <w:spacing w:after="0" w:line="240" w:lineRule="auto"/>
              <w:ind w:left="160" w:right="71" w:hanging="160"/>
              <w:jc w:val="thaiDistribute"/>
              <w:rPr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</w:t>
            </w:r>
            <w:r w:rsidRPr="0047558B">
              <w:rPr>
                <w:rFonts w:ascii="Angsana New" w:hAnsi="Angsana New"/>
                <w:spacing w:val="-2"/>
                <w:sz w:val="30"/>
                <w:szCs w:val="30"/>
                <w:cs/>
              </w:rPr>
              <w:t>ของเงินลงทุน กำไรและขาดทุนสุทธิอื่นรับรู้ในกำไรขาดทุนเบ็ดเสร็จอื่น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และจะไม่ถูกจัดประเภทรายการใหม่ไปยังกำไรหรือขาดทุน</w:t>
            </w:r>
          </w:p>
        </w:tc>
      </w:tr>
    </w:tbl>
    <w:p w14:paraId="463BB6B0" w14:textId="33F8FB8F" w:rsidR="00FA662B" w:rsidRPr="0047558B" w:rsidRDefault="00E71836" w:rsidP="00A243DE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7558B">
        <w:rPr>
          <w:rFonts w:ascii="Angsana New" w:eastAsia="EucrosiaUPCBold" w:hAnsi="Angsana New"/>
          <w:i/>
          <w:iCs/>
          <w:sz w:val="30"/>
          <w:szCs w:val="30"/>
        </w:rPr>
        <w:br w:type="page"/>
      </w:r>
      <w:r w:rsidR="00FA662B" w:rsidRPr="0047558B">
        <w:rPr>
          <w:rFonts w:ascii="Angsana New" w:eastAsia="EucrosiaUPCBold" w:hAnsi="Angsana New"/>
          <w:i/>
          <w:iCs/>
          <w:sz w:val="30"/>
          <w:szCs w:val="30"/>
        </w:rPr>
        <w:lastRenderedPageBreak/>
        <w:t>(</w:t>
      </w:r>
      <w:r w:rsidR="00FA662B" w:rsidRPr="0047558B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="00FA662B" w:rsidRPr="0047558B">
        <w:rPr>
          <w:rFonts w:ascii="Angsana New" w:eastAsia="EucrosiaUPCBold" w:hAnsi="Angsana New"/>
          <w:i/>
          <w:iCs/>
          <w:sz w:val="30"/>
          <w:szCs w:val="30"/>
        </w:rPr>
        <w:t xml:space="preserve">.2) </w:t>
      </w:r>
      <w:r w:rsidR="00FA662B" w:rsidRPr="0047558B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BDC670F" w14:textId="1EAF444D" w:rsidR="00FA662B" w:rsidRPr="0047558B" w:rsidRDefault="00FA662B" w:rsidP="00A243DE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Pr="0047558B">
        <w:rPr>
          <w:rFonts w:ascii="Angsana New" w:hAnsi="Angsana New"/>
          <w:spacing w:val="-4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Pr="0047558B">
        <w:rPr>
          <w:rFonts w:ascii="Angsana New" w:hAnsi="Angsana New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16AA495" w14:textId="77777777" w:rsidR="00FA662B" w:rsidRPr="0047558B" w:rsidRDefault="00FA662B" w:rsidP="00FA662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="Angsana New" w:hAnsi="Angsana New"/>
          <w:sz w:val="26"/>
          <w:szCs w:val="26"/>
        </w:rPr>
      </w:pPr>
    </w:p>
    <w:p w14:paraId="0338C4F8" w14:textId="1497D424" w:rsidR="00FA662B" w:rsidRPr="0047558B" w:rsidRDefault="00FA662B" w:rsidP="00A243DE">
      <w:pPr>
        <w:pStyle w:val="BodyText"/>
        <w:tabs>
          <w:tab w:val="left" w:pos="1530"/>
        </w:tabs>
        <w:spacing w:after="0" w:line="240" w:lineRule="auto"/>
        <w:ind w:left="965"/>
        <w:jc w:val="thaiDistribute"/>
        <w:rPr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กลุ่มบริษัท</w:t>
      </w:r>
      <w:r w:rsidRPr="0047558B">
        <w:rPr>
          <w:rFonts w:ascii="Angsana New" w:hAnsi="Angsana New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47558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หมดอายุ </w:t>
      </w:r>
      <w:r w:rsidRPr="0047558B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47558B">
        <w:rPr>
          <w:rFonts w:ascii="Angsana New" w:hAnsi="Angsana New"/>
          <w:color w:val="000000"/>
          <w:spacing w:val="-4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</w:t>
      </w:r>
      <w:r w:rsidRPr="0047558B">
        <w:rPr>
          <w:rFonts w:ascii="Angsana New" w:hAnsi="Angsana New"/>
          <w:color w:val="000000"/>
          <w:sz w:val="30"/>
          <w:szCs w:val="30"/>
          <w:cs/>
        </w:rPr>
        <w:t xml:space="preserve"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33E91398" w14:textId="77777777" w:rsidR="00FA662B" w:rsidRPr="0047558B" w:rsidRDefault="00FA662B" w:rsidP="00FA662B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26"/>
          <w:szCs w:val="26"/>
        </w:rPr>
      </w:pPr>
    </w:p>
    <w:p w14:paraId="0FA17C3A" w14:textId="1FB229D2" w:rsidR="00FA662B" w:rsidRPr="0047558B" w:rsidRDefault="00FA662B" w:rsidP="00A243DE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65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7558B">
        <w:rPr>
          <w:rFonts w:ascii="Angsana New" w:hAnsi="Angsana New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127648F" w14:textId="77777777" w:rsidR="00FA662B" w:rsidRPr="0047558B" w:rsidRDefault="00FA662B" w:rsidP="00FA662B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00"/>
        <w:jc w:val="thaiDistribute"/>
        <w:rPr>
          <w:rFonts w:ascii="Angsana New" w:eastAsia="Calibri" w:hAnsi="Angsana New"/>
          <w:color w:val="000000"/>
          <w:sz w:val="26"/>
          <w:szCs w:val="26"/>
        </w:rPr>
      </w:pPr>
    </w:p>
    <w:p w14:paraId="1F49913A" w14:textId="5D36406E" w:rsidR="00FA662B" w:rsidRPr="0047558B" w:rsidRDefault="00FA662B" w:rsidP="00A243DE">
      <w:pPr>
        <w:pStyle w:val="BodyText"/>
        <w:tabs>
          <w:tab w:val="left" w:pos="1530"/>
        </w:tabs>
        <w:spacing w:after="0" w:line="240" w:lineRule="auto"/>
        <w:ind w:left="965"/>
        <w:jc w:val="thaiDistribute"/>
        <w:rPr>
          <w:rFonts w:cs="Cordia New"/>
          <w:b/>
          <w:bCs/>
          <w:color w:val="0000FF"/>
          <w:sz w:val="30"/>
          <w:szCs w:val="30"/>
        </w:rPr>
      </w:pPr>
      <w:r w:rsidRPr="0047558B">
        <w:rPr>
          <w:rFonts w:ascii="Angsana New" w:hAnsi="Angsana New"/>
          <w:color w:val="000000"/>
          <w:spacing w:val="-2"/>
          <w:sz w:val="30"/>
          <w:szCs w:val="30"/>
          <w:cs/>
        </w:rPr>
        <w:t>สินทรัพย์</w:t>
      </w:r>
      <w:r w:rsidRPr="0047558B">
        <w:rPr>
          <w:rFonts w:ascii="Angsana New" w:hAnsi="Angsana New"/>
          <w:spacing w:val="-2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47558B">
        <w:rPr>
          <w:rFonts w:ascii="Angsana New" w:hAnsi="Angsana New"/>
          <w:sz w:val="30"/>
          <w:szCs w:val="30"/>
          <w:cs/>
        </w:rPr>
        <w:t xml:space="preserve"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6455184A" w14:textId="77777777" w:rsidR="00FA662B" w:rsidRPr="0047558B" w:rsidRDefault="00FA662B" w:rsidP="00FA662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26"/>
          <w:szCs w:val="26"/>
        </w:rPr>
      </w:pPr>
    </w:p>
    <w:p w14:paraId="2F91ADE5" w14:textId="77777777" w:rsidR="00FA662B" w:rsidRPr="0047558B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7558B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47558B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47558B">
        <w:rPr>
          <w:rFonts w:ascii="Angsana New" w:eastAsia="EucrosiaUPCBold" w:hAnsi="Angsana New"/>
          <w:i/>
          <w:iCs/>
          <w:sz w:val="30"/>
          <w:szCs w:val="30"/>
        </w:rPr>
        <w:t xml:space="preserve">.3) </w:t>
      </w:r>
      <w:r w:rsidRPr="0047558B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02C8E9F6" w14:textId="5532E671" w:rsidR="00FA662B" w:rsidRPr="0047558B" w:rsidRDefault="00FA662B" w:rsidP="00A243DE">
      <w:pPr>
        <w:spacing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Pr="0047558B">
        <w:rPr>
          <w:rFonts w:ascii="Angsana New" w:hAnsi="Angsana New"/>
          <w:sz w:val="30"/>
          <w:szCs w:val="30"/>
        </w:rPr>
        <w:t>4(</w:t>
      </w:r>
      <w:r w:rsidRPr="0047558B">
        <w:rPr>
          <w:rFonts w:ascii="Angsana New" w:hAnsi="Angsana New"/>
          <w:sz w:val="30"/>
          <w:szCs w:val="30"/>
          <w:cs/>
        </w:rPr>
        <w:t>ง.</w:t>
      </w:r>
      <w:r w:rsidRPr="0047558B">
        <w:rPr>
          <w:rFonts w:ascii="Angsana New" w:hAnsi="Angsana New"/>
          <w:sz w:val="30"/>
          <w:szCs w:val="30"/>
        </w:rPr>
        <w:t>4))</w:t>
      </w:r>
    </w:p>
    <w:p w14:paraId="70C42595" w14:textId="16C27A5C" w:rsidR="00FA662B" w:rsidRPr="0047558B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Cordia New"/>
          <w:color w:val="0000FF"/>
          <w:sz w:val="26"/>
          <w:szCs w:val="26"/>
          <w:shd w:val="clear" w:color="auto" w:fill="E0E0E0"/>
        </w:rPr>
      </w:pPr>
    </w:p>
    <w:p w14:paraId="38F9A907" w14:textId="22661B01" w:rsidR="00C3006A" w:rsidRPr="0047558B" w:rsidRDefault="00C3006A" w:rsidP="00C300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</w:pPr>
      <w:r w:rsidRPr="0047558B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47558B">
        <w:rPr>
          <w:rFonts w:ascii="Angsana New" w:eastAsia="EucrosiaUPCBold" w:hAnsi="Angsana New"/>
          <w:b/>
          <w:bCs/>
          <w:i/>
          <w:iCs/>
          <w:sz w:val="30"/>
          <w:szCs w:val="30"/>
        </w:rPr>
        <w:t xml:space="preserve">1 </w:t>
      </w:r>
      <w:r w:rsidRPr="0047558B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 xml:space="preserve">สิงหาคม </w:t>
      </w:r>
      <w:r w:rsidRPr="0047558B">
        <w:rPr>
          <w:rFonts w:ascii="Angsana New" w:eastAsia="EucrosiaUPCBold" w:hAnsi="Angsana New"/>
          <w:b/>
          <w:bCs/>
          <w:i/>
          <w:iCs/>
          <w:sz w:val="30"/>
          <w:szCs w:val="30"/>
        </w:rPr>
        <w:t>2564</w:t>
      </w:r>
    </w:p>
    <w:p w14:paraId="4025AE31" w14:textId="77777777" w:rsidR="00C3006A" w:rsidRPr="0047558B" w:rsidRDefault="00C3006A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Cordia New"/>
          <w:color w:val="0000FF"/>
          <w:sz w:val="26"/>
          <w:szCs w:val="26"/>
          <w:shd w:val="clear" w:color="auto" w:fill="E0E0E0"/>
        </w:rPr>
      </w:pPr>
    </w:p>
    <w:p w14:paraId="2FE2AD35" w14:textId="1CBF6BF2" w:rsidR="00FA662B" w:rsidRPr="0047558B" w:rsidRDefault="00FA662B" w:rsidP="00A243DE">
      <w:pPr>
        <w:pStyle w:val="BodyText2"/>
        <w:tabs>
          <w:tab w:val="left" w:pos="900"/>
        </w:tabs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7558B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47558B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47558B">
        <w:rPr>
          <w:rFonts w:ascii="Angsana New" w:eastAsia="EucrosiaUPCBold" w:hAnsi="Angsana New"/>
          <w:i/>
          <w:iCs/>
          <w:sz w:val="30"/>
          <w:szCs w:val="30"/>
        </w:rPr>
        <w:t xml:space="preserve">.4) </w:t>
      </w:r>
      <w:r w:rsidRPr="0047558B">
        <w:rPr>
          <w:rFonts w:ascii="Angsana New" w:eastAsia="EucrosiaUPCBold" w:hAnsi="Angsana New"/>
          <w:i/>
          <w:iCs/>
          <w:sz w:val="30"/>
          <w:szCs w:val="30"/>
          <w:cs/>
        </w:rPr>
        <w:t>การป้องกันความเสี่ยง</w:t>
      </w:r>
    </w:p>
    <w:p w14:paraId="261BA033" w14:textId="769CF628" w:rsidR="00FA662B" w:rsidRPr="0047558B" w:rsidRDefault="00FA662B" w:rsidP="00A243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65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7558B">
        <w:rPr>
          <w:rFonts w:ascii="Angsana New" w:hAnsi="Angsana New"/>
          <w:color w:val="000000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Pr="0047558B">
        <w:rPr>
          <w:rFonts w:ascii="Angsana New" w:hAnsi="Angsana New"/>
          <w:sz w:val="30"/>
          <w:szCs w:val="30"/>
          <w:cs/>
        </w:rPr>
        <w:t>กลุ่มบริษัท</w:t>
      </w:r>
      <w:r w:rsidRPr="0047558B">
        <w:rPr>
          <w:rFonts w:ascii="Angsana New" w:hAnsi="Angsana New"/>
          <w:color w:val="000000"/>
          <w:sz w:val="30"/>
          <w:szCs w:val="30"/>
          <w:cs/>
        </w:rPr>
        <w:t>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29489968" w14:textId="09922159" w:rsidR="00FA662B" w:rsidRPr="0047558B" w:rsidRDefault="00FA662B" w:rsidP="00A243DE">
      <w:pPr>
        <w:spacing w:line="240" w:lineRule="auto"/>
        <w:ind w:left="965"/>
        <w:jc w:val="thaiDistribute"/>
        <w:rPr>
          <w:rFonts w:ascii="Angsana New" w:hAnsi="Angsana New" w:cs="Times New Roman"/>
          <w:i/>
          <w:iCs/>
          <w:color w:val="000000"/>
          <w:sz w:val="30"/>
          <w:szCs w:val="30"/>
          <w:cs/>
        </w:rPr>
      </w:pPr>
      <w:r w:rsidRPr="0047558B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การป้องกันความเสี่ยงในกระแสเงินสด</w:t>
      </w:r>
    </w:p>
    <w:p w14:paraId="6131E586" w14:textId="5435BA35" w:rsidR="00FA662B" w:rsidRPr="0047558B" w:rsidRDefault="00FA662B" w:rsidP="00A243DE">
      <w:pPr>
        <w:spacing w:line="240" w:lineRule="auto"/>
        <w:ind w:left="965"/>
        <w:jc w:val="thaiDistribute"/>
        <w:rPr>
          <w:rFonts w:ascii="Angsana New" w:hAnsi="Angsana New"/>
          <w:color w:val="000000"/>
          <w:sz w:val="30"/>
          <w:szCs w:val="30"/>
        </w:rPr>
      </w:pPr>
      <w:r w:rsidRPr="0047558B">
        <w:rPr>
          <w:rFonts w:ascii="Angsana New" w:hAnsi="Angsana New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523F2F1A" w14:textId="77777777" w:rsidR="00FA662B" w:rsidRPr="0047558B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CFEE816" w14:textId="412FC929" w:rsidR="00FA662B" w:rsidRPr="0047558B" w:rsidRDefault="00FA662B" w:rsidP="00A243DE">
      <w:pPr>
        <w:spacing w:line="240" w:lineRule="auto"/>
        <w:ind w:left="96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t>กลุ่มบริษัท</w:t>
      </w:r>
      <w:r w:rsidRPr="0047558B">
        <w:rPr>
          <w:rFonts w:ascii="Angsana New" w:hAnsi="Angsana New"/>
          <w:color w:val="000000"/>
          <w:sz w:val="30"/>
          <w:szCs w:val="30"/>
          <w:cs/>
        </w:rPr>
        <w:t xml:space="preserve">กำหนดให้การเปลี่ยนแปลงในมูลค่ายุติธรรมของราคาปัจจุบัน </w:t>
      </w:r>
      <w:r w:rsidRPr="0047558B">
        <w:rPr>
          <w:rFonts w:ascii="Angsana New" w:hAnsi="Angsana New"/>
          <w:color w:val="000000"/>
          <w:sz w:val="30"/>
          <w:szCs w:val="30"/>
        </w:rPr>
        <w:t xml:space="preserve">(Spot element) </w:t>
      </w:r>
      <w:r w:rsidRPr="0047558B">
        <w:rPr>
          <w:rFonts w:ascii="Angsana New" w:hAnsi="Angsana New"/>
          <w:color w:val="000000"/>
          <w:sz w:val="30"/>
          <w:szCs w:val="30"/>
          <w:cs/>
        </w:rPr>
        <w:t>ของสัญญาซื้อขาย</w:t>
      </w:r>
      <w:r w:rsidRPr="0047558B">
        <w:rPr>
          <w:rFonts w:ascii="Angsana New" w:hAnsi="Angsana New"/>
          <w:color w:val="000000"/>
          <w:spacing w:val="-2"/>
          <w:sz w:val="30"/>
          <w:szCs w:val="30"/>
          <w:cs/>
        </w:rPr>
        <w:t>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Pr="0047558B">
        <w:rPr>
          <w:rFonts w:ascii="Angsana New" w:hAnsi="Angsana New"/>
          <w:color w:val="000000"/>
          <w:sz w:val="30"/>
          <w:szCs w:val="30"/>
          <w:cs/>
        </w:rPr>
        <w:t>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3A1A868F" w14:textId="77777777" w:rsidR="00FA662B" w:rsidRPr="0047558B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6A8EB60" w14:textId="29EAF406" w:rsidR="00FA662B" w:rsidRPr="0047558B" w:rsidRDefault="00FA662B" w:rsidP="00A243DE">
      <w:pPr>
        <w:spacing w:line="240" w:lineRule="auto"/>
        <w:ind w:left="96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7558B">
        <w:rPr>
          <w:rFonts w:ascii="Angsana New" w:hAnsi="Angsana New"/>
          <w:color w:val="000000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="00231285" w:rsidRPr="0047558B">
        <w:rPr>
          <w:rFonts w:ascii="Angsana New" w:hAnsi="Angsana New"/>
          <w:color w:val="000000"/>
          <w:sz w:val="30"/>
          <w:szCs w:val="30"/>
          <w:cs/>
        </w:rPr>
        <w:br/>
      </w:r>
      <w:r w:rsidRPr="0047558B">
        <w:rPr>
          <w:rFonts w:ascii="Angsana New" w:hAnsi="Angsana New"/>
          <w:color w:val="000000"/>
          <w:sz w:val="30"/>
          <w:szCs w:val="30"/>
          <w:cs/>
        </w:rPr>
        <w:t xml:space="preserve">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395A8A08" w14:textId="77777777" w:rsidR="00FA662B" w:rsidRPr="0047558B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16E2BAC" w14:textId="77777777" w:rsidR="00FA662B" w:rsidRPr="0047558B" w:rsidRDefault="00FA662B" w:rsidP="00A243DE">
      <w:pPr>
        <w:spacing w:line="240" w:lineRule="auto"/>
        <w:ind w:left="96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7558B">
        <w:rPr>
          <w:rFonts w:ascii="Angsana New" w:hAnsi="Angsana New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A8E4C5C" w14:textId="77777777" w:rsidR="00FA662B" w:rsidRPr="0047558B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0144E53" w14:textId="5AC11540" w:rsidR="00FA662B" w:rsidRPr="0047558B" w:rsidRDefault="00FA662B" w:rsidP="00A243DE">
      <w:pPr>
        <w:spacing w:line="240" w:lineRule="auto"/>
        <w:ind w:left="96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7558B">
        <w:rPr>
          <w:rFonts w:ascii="Angsana New" w:hAnsi="Angsana New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47558B">
        <w:rPr>
          <w:rFonts w:ascii="Angsana New" w:eastAsia="Calibri" w:hAnsi="Angsana New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47558B">
        <w:rPr>
          <w:rFonts w:ascii="Angsana New" w:hAnsi="Angsana New"/>
          <w:color w:val="000000"/>
          <w:sz w:val="30"/>
          <w:szCs w:val="30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</w:t>
      </w:r>
      <w:r w:rsidRPr="0047558B">
        <w:rPr>
          <w:rFonts w:ascii="Angsana New" w:hAnsi="Angsana New"/>
          <w:color w:val="000000"/>
          <w:spacing w:val="-2"/>
          <w:sz w:val="30"/>
          <w:szCs w:val="30"/>
          <w:cs/>
        </w:rPr>
        <w:t>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</w:t>
      </w:r>
      <w:r w:rsidRPr="0047558B">
        <w:rPr>
          <w:rFonts w:ascii="Angsana New" w:hAnsi="Angsana New"/>
          <w:color w:val="000000"/>
          <w:sz w:val="30"/>
          <w:szCs w:val="30"/>
          <w:cs/>
        </w:rPr>
        <w:t>ไปยังกำไรหรือขาดทุนในงวดเดียวกันหรือระหว่างงวดที่กระแสเงินสดในอนาคตที่คาดการณ์ซึ่งได้รับ</w:t>
      </w:r>
      <w:r w:rsidR="00DF5663" w:rsidRPr="0047558B">
        <w:rPr>
          <w:rFonts w:ascii="Angsana New" w:hAnsi="Angsana New"/>
          <w:color w:val="000000"/>
          <w:sz w:val="30"/>
          <w:szCs w:val="30"/>
          <w:cs/>
        </w:rPr>
        <w:br/>
      </w:r>
      <w:r w:rsidRPr="0047558B">
        <w:rPr>
          <w:rFonts w:ascii="Angsana New" w:hAnsi="Angsana New"/>
          <w:color w:val="000000"/>
          <w:sz w:val="30"/>
          <w:szCs w:val="30"/>
          <w:cs/>
        </w:rPr>
        <w:t xml:space="preserve">การป้องกันความเสี่ยงกระทบกำไรหรือขาดทุน </w:t>
      </w:r>
    </w:p>
    <w:p w14:paraId="460D8504" w14:textId="77777777" w:rsidR="00FA662B" w:rsidRPr="0047558B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FB4D382" w14:textId="687BE529" w:rsidR="00FA662B" w:rsidRPr="0047558B" w:rsidRDefault="00FA662B" w:rsidP="00A243DE">
      <w:pPr>
        <w:spacing w:line="240" w:lineRule="auto"/>
        <w:ind w:left="965"/>
        <w:jc w:val="thaiDistribute"/>
        <w:rPr>
          <w:rFonts w:ascii="Angsana New" w:hAnsi="Angsana New"/>
          <w:color w:val="000000"/>
          <w:sz w:val="30"/>
          <w:szCs w:val="30"/>
        </w:rPr>
      </w:pPr>
      <w:r w:rsidRPr="0047558B">
        <w:rPr>
          <w:rFonts w:ascii="Angsana New" w:hAnsi="Angsana New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741350A0" w14:textId="2408F832" w:rsidR="006D1D9F" w:rsidRPr="0047558B" w:rsidRDefault="006D1D9F" w:rsidP="00FA662B">
      <w:pPr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FB78FEB" w14:textId="77777777" w:rsidR="00FA662B" w:rsidRPr="0047558B" w:rsidRDefault="00FA662B" w:rsidP="00A243DE">
      <w:pPr>
        <w:pStyle w:val="BodyText2"/>
        <w:tabs>
          <w:tab w:val="left" w:pos="540"/>
        </w:tabs>
        <w:spacing w:line="24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47558B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ตุลาคม </w:t>
      </w:r>
      <w:r w:rsidRPr="0047558B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40191CB6" w14:textId="77777777" w:rsidR="00FA662B" w:rsidRPr="0047558B" w:rsidRDefault="00FA662B" w:rsidP="00FA662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E6F5327" w14:textId="75EF2A2B" w:rsidR="00FA662B" w:rsidRPr="0047558B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2FD5BB43" w14:textId="77777777" w:rsidR="00FA662B" w:rsidRPr="0047558B" w:rsidRDefault="00FA662B" w:rsidP="00FA662B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14:paraId="357DC6BE" w14:textId="77777777" w:rsidR="00FA662B" w:rsidRPr="0047558B" w:rsidRDefault="00FA662B" w:rsidP="00FA662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53E32DA" w14:textId="548A5A4C" w:rsidR="00FA662B" w:rsidRPr="0047558B" w:rsidRDefault="00FA662B" w:rsidP="00FA662B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 </w:t>
      </w:r>
      <w:r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2E31A824" w14:textId="77777777" w:rsidR="00FA662B" w:rsidRPr="0047558B" w:rsidRDefault="00FA662B" w:rsidP="00FA662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20C49D7" w14:textId="133E2914" w:rsidR="00FA662B" w:rsidRPr="0047558B" w:rsidRDefault="00FA662B" w:rsidP="00FA662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</w:t>
      </w:r>
      <w:r w:rsidRPr="0047558B">
        <w:rPr>
          <w:rFonts w:ascii="Angsana New" w:hAnsi="Angsana New"/>
          <w:spacing w:val="-2"/>
          <w:sz w:val="30"/>
          <w:szCs w:val="30"/>
          <w:cs/>
        </w:rPr>
        <w:t>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</w:t>
      </w:r>
      <w:r w:rsidRPr="0047558B">
        <w:rPr>
          <w:rFonts w:ascii="Angsana New" w:hAnsi="Angsana New"/>
          <w:sz w:val="30"/>
          <w:szCs w:val="30"/>
          <w:cs/>
        </w:rPr>
        <w:t>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6C7991FF" w14:textId="77777777" w:rsidR="00FA662B" w:rsidRPr="0047558B" w:rsidRDefault="00FA662B" w:rsidP="00FA662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EE2DC20" w14:textId="77777777" w:rsidR="00FA662B" w:rsidRPr="0047558B" w:rsidRDefault="00FA662B" w:rsidP="00FA662B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30236E19" w14:textId="77777777" w:rsidR="00FA662B" w:rsidRPr="0047558B" w:rsidRDefault="00FA662B" w:rsidP="00FA662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A4390F1" w14:textId="77777777" w:rsidR="00FA662B" w:rsidRPr="0047558B" w:rsidRDefault="00FA662B" w:rsidP="00FA662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6D1C61E9" w14:textId="77777777" w:rsidR="00FA662B" w:rsidRPr="0047558B" w:rsidRDefault="00FA662B" w:rsidP="00FA662B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/>
          <w:sz w:val="28"/>
          <w:szCs w:val="28"/>
        </w:rPr>
      </w:pPr>
    </w:p>
    <w:p w14:paraId="74E52B37" w14:textId="77777777" w:rsidR="00FA662B" w:rsidRPr="0047558B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16B7DBB0" w14:textId="52BA97F7" w:rsidR="00FA662B" w:rsidRPr="0047558B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pacing w:val="-8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</w:t>
      </w:r>
      <w:r w:rsidRPr="0047558B">
        <w:rPr>
          <w:rFonts w:ascii="Angsana New" w:hAnsi="Angsana New"/>
          <w:sz w:val="30"/>
          <w:szCs w:val="30"/>
          <w:cs/>
        </w:rPr>
        <w:t>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2673A869" w14:textId="77777777" w:rsidR="00FA662B" w:rsidRPr="0047558B" w:rsidRDefault="00FA662B" w:rsidP="00FA662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E1083D6" w14:textId="156CC7B1" w:rsidR="00FA662B" w:rsidRPr="0047558B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47558B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 xml:space="preserve">ปรับใช้กับมูลค่าตามบัญชีของเงินลงทุนที่เหลืออยู่ทั้งหมด </w:t>
      </w:r>
    </w:p>
    <w:p w14:paraId="1A9E6B5B" w14:textId="77777777" w:rsidR="00FA662B" w:rsidRPr="0047558B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A8947E4" w14:textId="3C939552" w:rsidR="00FA662B" w:rsidRPr="0047558B" w:rsidRDefault="00FA662B" w:rsidP="00A243DE">
      <w:pPr>
        <w:pStyle w:val="BodyText2"/>
        <w:tabs>
          <w:tab w:val="left" w:pos="540"/>
        </w:tabs>
        <w:spacing w:line="240" w:lineRule="atLeast"/>
        <w:ind w:left="547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47558B">
        <w:rPr>
          <w:rFonts w:ascii="Angsana New" w:hAnsi="Angsana New"/>
          <w:i/>
          <w:iCs/>
          <w:sz w:val="30"/>
          <w:szCs w:val="30"/>
          <w:cs/>
          <w:lang w:val="th-TH"/>
        </w:rPr>
        <w:t>อนุพันธ์</w:t>
      </w:r>
    </w:p>
    <w:p w14:paraId="0F97DAC3" w14:textId="77777777" w:rsidR="00FA662B" w:rsidRPr="0047558B" w:rsidRDefault="00FA662B" w:rsidP="00A243DE">
      <w:pPr>
        <w:pStyle w:val="BodyText2"/>
        <w:tabs>
          <w:tab w:val="left" w:pos="540"/>
        </w:tabs>
        <w:spacing w:line="24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7558B">
        <w:rPr>
          <w:rFonts w:ascii="Angsana New" w:hAnsi="Angsana New"/>
          <w:sz w:val="30"/>
          <w:szCs w:val="30"/>
          <w:cs/>
          <w:lang w:val="th-TH"/>
        </w:rPr>
        <w:t>อนุพันธ์รับรู้รายการเมื่อใช้สิทธิในอนุพันธ์ดังกล่าว</w:t>
      </w:r>
    </w:p>
    <w:p w14:paraId="1016154F" w14:textId="49331881" w:rsidR="00B77FD4" w:rsidRPr="0047558B" w:rsidRDefault="00026C48" w:rsidP="00A243DE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(</w:t>
      </w:r>
      <w:r w:rsidR="00AA4809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จ</w:t>
      </w: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C10B61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3A3C2050" w14:textId="77777777" w:rsidR="002C5C17" w:rsidRPr="0047558B" w:rsidRDefault="002C5C17" w:rsidP="005F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both"/>
        <w:rPr>
          <w:rFonts w:ascii="Angsana New" w:hAnsi="Angsana New"/>
          <w:sz w:val="30"/>
          <w:szCs w:val="30"/>
        </w:rPr>
      </w:pPr>
    </w:p>
    <w:p w14:paraId="2FB061C6" w14:textId="1764C64D" w:rsidR="009841A6" w:rsidRPr="0047558B" w:rsidRDefault="00B77FD4" w:rsidP="00A243D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</w:t>
      </w:r>
      <w:r w:rsidR="00E7068F" w:rsidRPr="0047558B">
        <w:rPr>
          <w:rFonts w:ascii="Angsana New" w:hAnsi="Angsana New"/>
          <w:sz w:val="30"/>
          <w:szCs w:val="30"/>
          <w:cs/>
        </w:rPr>
        <w:t>และเงินลงทุนระยะสั้นที่มีสภาพคล่องสูง</w:t>
      </w:r>
      <w:r w:rsidR="009529FD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="00A16DBB" w:rsidRPr="0047558B">
        <w:rPr>
          <w:rFonts w:ascii="Angsana New" w:hAnsi="Angsana New"/>
          <w:sz w:val="30"/>
          <w:szCs w:val="30"/>
          <w:cs/>
        </w:rPr>
        <w:t>ส่วนหนึ่งของ</w:t>
      </w:r>
      <w:r w:rsidR="00844FAE" w:rsidRPr="0047558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</w:t>
      </w:r>
      <w:r w:rsidRPr="0047558B">
        <w:rPr>
          <w:rFonts w:ascii="Angsana New" w:hAnsi="Angsana New"/>
          <w:sz w:val="30"/>
          <w:szCs w:val="30"/>
          <w:cs/>
        </w:rPr>
        <w:t>งบกระแสเงินสด</w:t>
      </w:r>
    </w:p>
    <w:p w14:paraId="1CA3B210" w14:textId="77777777" w:rsidR="003223B8" w:rsidRPr="0047558B" w:rsidRDefault="003223B8" w:rsidP="005F4E4F">
      <w:pPr>
        <w:pStyle w:val="BodyText2"/>
        <w:tabs>
          <w:tab w:val="left" w:pos="540"/>
        </w:tabs>
        <w:ind w:left="540" w:right="36" w:firstLine="0"/>
        <w:rPr>
          <w:rFonts w:ascii="Angsana New" w:hAnsi="Angsana New"/>
          <w:sz w:val="30"/>
          <w:szCs w:val="30"/>
          <w:cs/>
        </w:rPr>
      </w:pPr>
    </w:p>
    <w:p w14:paraId="4EF2CE14" w14:textId="01E8D1BE" w:rsidR="00B77FD4" w:rsidRPr="0047558B" w:rsidRDefault="00026C48" w:rsidP="005F4E4F">
      <w:pPr>
        <w:pStyle w:val="BodyText2"/>
        <w:tabs>
          <w:tab w:val="left" w:pos="540"/>
        </w:tabs>
        <w:ind w:left="0" w:right="36" w:firstLine="0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AA4809" w:rsidRPr="0047558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ฉ</w:t>
      </w:r>
      <w:r w:rsidRPr="0047558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47558B">
        <w:rPr>
          <w:rFonts w:ascii="Angsana New" w:hAnsi="Angsana New"/>
          <w:i/>
          <w:iCs/>
          <w:sz w:val="30"/>
          <w:szCs w:val="30"/>
          <w:cs/>
          <w:lang w:val="th-TH"/>
        </w:rPr>
        <w:tab/>
      </w:r>
      <w:r w:rsidR="00B77FD4" w:rsidRPr="0047558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ลูกหนี้การค้า</w:t>
      </w:r>
      <w:r w:rsidR="006B1D0F" w:rsidRPr="0047558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</w:t>
      </w:r>
    </w:p>
    <w:p w14:paraId="53D8ACEE" w14:textId="77777777" w:rsidR="006B1D0F" w:rsidRPr="0047558B" w:rsidRDefault="006B1D0F" w:rsidP="005F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6"/>
        <w:jc w:val="both"/>
        <w:rPr>
          <w:rFonts w:ascii="Angsana New" w:hAnsi="Angsana New"/>
          <w:sz w:val="30"/>
          <w:szCs w:val="30"/>
        </w:rPr>
      </w:pPr>
    </w:p>
    <w:p w14:paraId="3A6F143B" w14:textId="785A28EB" w:rsidR="003223B8" w:rsidRPr="0047558B" w:rsidRDefault="003223B8" w:rsidP="00A243D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ลูกหนี้</w:t>
      </w:r>
      <w:r w:rsidR="00AA4809" w:rsidRPr="0047558B">
        <w:rPr>
          <w:rFonts w:ascii="Angsana New" w:hAnsi="Angsana New"/>
          <w:sz w:val="30"/>
          <w:szCs w:val="30"/>
          <w:cs/>
        </w:rPr>
        <w:t>การค้า</w:t>
      </w:r>
      <w:r w:rsidRPr="0047558B">
        <w:rPr>
          <w:rFonts w:ascii="Angsana New" w:hAnsi="Angsana New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</w:p>
    <w:p w14:paraId="5267F93E" w14:textId="77777777" w:rsidR="003223B8" w:rsidRPr="0047558B" w:rsidRDefault="003223B8" w:rsidP="005F4E4F">
      <w:pPr>
        <w:ind w:right="36"/>
        <w:jc w:val="both"/>
        <w:rPr>
          <w:rFonts w:ascii="Angsana New" w:hAnsi="Angsana New"/>
          <w:sz w:val="30"/>
          <w:szCs w:val="30"/>
        </w:rPr>
      </w:pPr>
    </w:p>
    <w:p w14:paraId="7B56BB09" w14:textId="7FAC533E" w:rsidR="00735FE2" w:rsidRPr="0047558B" w:rsidRDefault="009529FD" w:rsidP="00A243D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ลูกหนี้การค้าวัดมูลค่าด้วยราคาของรายการหักค่าเผื่อผลขาดทุนด้านเครดิตที่คาดว่าจะเกิดขึ้น </w:t>
      </w:r>
      <w:r w:rsidRPr="0047558B">
        <w:rPr>
          <w:rFonts w:ascii="Angsana New" w:hAnsi="Angsana New"/>
          <w:i/>
          <w:iCs/>
          <w:sz w:val="30"/>
          <w:szCs w:val="30"/>
          <w:cs/>
        </w:rPr>
        <w:t>(</w:t>
      </w:r>
      <w:r w:rsidR="00AA4809" w:rsidRPr="0047558B">
        <w:rPr>
          <w:rFonts w:ascii="Angsana New" w:hAnsi="Angsana New"/>
          <w:i/>
          <w:iCs/>
          <w:sz w:val="30"/>
          <w:szCs w:val="30"/>
        </w:rPr>
        <w:t>2563</w:t>
      </w:r>
      <w:r w:rsidRPr="0047558B">
        <w:rPr>
          <w:rFonts w:ascii="Angsana New" w:hAnsi="Angsana New"/>
          <w:i/>
          <w:iCs/>
          <w:sz w:val="30"/>
          <w:szCs w:val="30"/>
          <w:cs/>
        </w:rPr>
        <w:t>: ค่าเผื่อหนี้สงสัย</w:t>
      </w:r>
      <w:r w:rsidR="00AA4809" w:rsidRPr="0047558B">
        <w:rPr>
          <w:rFonts w:ascii="Angsana New" w:hAnsi="Angsana New"/>
          <w:i/>
          <w:iCs/>
          <w:sz w:val="30"/>
          <w:szCs w:val="30"/>
        </w:rPr>
        <w:br/>
      </w:r>
      <w:r w:rsidRPr="0047558B">
        <w:rPr>
          <w:rFonts w:ascii="Angsana New" w:hAnsi="Angsana New"/>
          <w:i/>
          <w:iCs/>
          <w:sz w:val="30"/>
          <w:szCs w:val="30"/>
          <w:cs/>
        </w:rPr>
        <w:t xml:space="preserve">จะสูญ ซึ่งประเมินโดยการวิเคราะห์ประวัติการชำระหนี้) </w:t>
      </w:r>
      <w:r w:rsidRPr="0047558B">
        <w:rPr>
          <w:rFonts w:ascii="Angsana New" w:hAnsi="Angsana New"/>
          <w:sz w:val="30"/>
          <w:szCs w:val="30"/>
          <w:cs/>
        </w:rPr>
        <w:t>หนี้สูญจะถูกตัดจำหน่ายเมื่อเกิดขึ้น</w:t>
      </w:r>
    </w:p>
    <w:p w14:paraId="23A8BB80" w14:textId="77777777" w:rsidR="009529FD" w:rsidRPr="0047558B" w:rsidRDefault="009529FD" w:rsidP="009529FD">
      <w:pPr>
        <w:pStyle w:val="BodyText2"/>
        <w:tabs>
          <w:tab w:val="left" w:pos="540"/>
        </w:tabs>
        <w:ind w:left="540" w:right="36" w:firstLine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ECA3176" w14:textId="3954F2BF" w:rsidR="009529FD" w:rsidRPr="0047558B" w:rsidRDefault="009529FD" w:rsidP="00A243D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4352F6" w:rsidRPr="0047558B">
        <w:rPr>
          <w:rFonts w:ascii="Angsana New" w:hAnsi="Angsana New"/>
          <w:sz w:val="30"/>
          <w:szCs w:val="30"/>
          <w:cs/>
        </w:rPr>
        <w:br/>
      </w:r>
      <w:r w:rsidRPr="0047558B">
        <w:rPr>
          <w:rFonts w:ascii="Angsana New" w:hAnsi="Angsana New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561561" w:rsidRPr="0047558B">
        <w:rPr>
          <w:rFonts w:ascii="Angsana New" w:hAnsi="Angsana New"/>
          <w:sz w:val="30"/>
          <w:szCs w:val="30"/>
          <w:cs/>
        </w:rPr>
        <w:br/>
      </w:r>
      <w:r w:rsidRPr="0047558B">
        <w:rPr>
          <w:rFonts w:ascii="Angsana New" w:hAnsi="Angsana New"/>
          <w:spacing w:val="-2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</w:t>
      </w:r>
      <w:r w:rsidRPr="0047558B">
        <w:rPr>
          <w:rFonts w:ascii="Angsana New" w:hAnsi="Angsana New"/>
          <w:sz w:val="30"/>
          <w:szCs w:val="30"/>
          <w:cs/>
        </w:rPr>
        <w:t>และข้อมูลคาดการณ์สภาวการณ์เศรษฐกิจทั่วไปในอนาคต ณ วันที่รายงาน</w:t>
      </w:r>
    </w:p>
    <w:p w14:paraId="0B7A8F90" w14:textId="77777777" w:rsidR="009529FD" w:rsidRPr="0047558B" w:rsidRDefault="009529FD" w:rsidP="009529FD">
      <w:pPr>
        <w:pStyle w:val="BodyText2"/>
        <w:tabs>
          <w:tab w:val="left" w:pos="540"/>
        </w:tabs>
        <w:ind w:left="540" w:right="36" w:firstLine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95250DD" w14:textId="68F2DD02" w:rsidR="00B77FD4" w:rsidRPr="0047558B" w:rsidRDefault="00C53CFE" w:rsidP="005F4E4F">
      <w:pPr>
        <w:pStyle w:val="Heading8"/>
        <w:tabs>
          <w:tab w:val="left" w:pos="540"/>
        </w:tabs>
        <w:spacing w:line="240" w:lineRule="auto"/>
        <w:ind w:right="36"/>
        <w:jc w:val="both"/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  <w:lang w:val="th-TH"/>
        </w:rPr>
      </w:pP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AA4809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ช</w:t>
      </w: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B77FD4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75F50D37" w14:textId="77777777" w:rsidR="00E700ED" w:rsidRPr="0047558B" w:rsidRDefault="00E700ED" w:rsidP="005F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both"/>
        <w:rPr>
          <w:rFonts w:ascii="Angsana New" w:hAnsi="Angsana New"/>
          <w:sz w:val="30"/>
          <w:szCs w:val="30"/>
        </w:rPr>
      </w:pPr>
    </w:p>
    <w:p w14:paraId="5508FC80" w14:textId="77777777" w:rsidR="00B77FD4" w:rsidRPr="0047558B" w:rsidRDefault="00B77FD4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สินค้าคงเหลือ</w:t>
      </w:r>
      <w:r w:rsidR="00CB6FEC" w:rsidRPr="0047558B">
        <w:rPr>
          <w:rFonts w:ascii="Angsana New" w:hAnsi="Angsana New"/>
          <w:sz w:val="30"/>
          <w:szCs w:val="30"/>
          <w:cs/>
        </w:rPr>
        <w:t>วัดมูลค่าด้วย</w:t>
      </w:r>
      <w:r w:rsidRPr="0047558B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54CBAEB6" w14:textId="77777777" w:rsidR="00312E4B" w:rsidRPr="0047558B" w:rsidRDefault="00312E4B" w:rsidP="005F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both"/>
        <w:rPr>
          <w:rFonts w:ascii="Angsana New" w:hAnsi="Angsana New"/>
          <w:sz w:val="30"/>
          <w:szCs w:val="30"/>
        </w:rPr>
      </w:pPr>
    </w:p>
    <w:p w14:paraId="24FA71C2" w14:textId="0AF1566B" w:rsidR="00E700ED" w:rsidRPr="0047558B" w:rsidRDefault="00B77FD4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</w:t>
      </w:r>
      <w:r w:rsidR="00E16214" w:rsidRPr="0047558B">
        <w:rPr>
          <w:rFonts w:ascii="Angsana New" w:hAnsi="Angsana New"/>
          <w:sz w:val="30"/>
          <w:szCs w:val="30"/>
          <w:cs/>
        </w:rPr>
        <w:t>ลี่ยถ่วงน้ำหนัก</w:t>
      </w:r>
      <w:r w:rsidR="002D7452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ต้นท</w:t>
      </w:r>
      <w:r w:rsidR="0080026A" w:rsidRPr="0047558B">
        <w:rPr>
          <w:rFonts w:ascii="Angsana New" w:hAnsi="Angsana New"/>
          <w:sz w:val="30"/>
          <w:szCs w:val="30"/>
          <w:cs/>
        </w:rPr>
        <w:t>ุนสินค้าประกอบด้วย</w:t>
      </w:r>
      <w:r w:rsidR="00F041DE" w:rsidRPr="0047558B">
        <w:rPr>
          <w:rFonts w:ascii="Angsana New" w:hAnsi="Angsana New"/>
          <w:sz w:val="30"/>
          <w:szCs w:val="30"/>
          <w:cs/>
        </w:rPr>
        <w:t>ราคาทุน</w:t>
      </w:r>
      <w:r w:rsidR="0080026A" w:rsidRPr="0047558B">
        <w:rPr>
          <w:rFonts w:ascii="Angsana New" w:hAnsi="Angsana New"/>
          <w:sz w:val="30"/>
          <w:szCs w:val="30"/>
          <w:cs/>
        </w:rPr>
        <w:t xml:space="preserve">ที่ซื้อ </w:t>
      </w:r>
      <w:r w:rsidR="009E0302" w:rsidRPr="0047558B">
        <w:rPr>
          <w:rFonts w:ascii="Angsana New" w:hAnsi="Angsana New"/>
          <w:sz w:val="30"/>
          <w:szCs w:val="30"/>
          <w:cs/>
        </w:rPr>
        <w:t>ต้นทุนแปลงสภาพ</w:t>
      </w:r>
      <w:r w:rsidRPr="0047558B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</w:t>
      </w:r>
      <w:r w:rsidR="002D7452" w:rsidRPr="0047558B">
        <w:rPr>
          <w:rFonts w:ascii="Angsana New" w:hAnsi="Angsana New"/>
          <w:sz w:val="30"/>
          <w:szCs w:val="30"/>
          <w:cs/>
        </w:rPr>
        <w:t xml:space="preserve">่และสภาพปัจจุบัน </w:t>
      </w:r>
      <w:r w:rsidRPr="0047558B">
        <w:rPr>
          <w:rFonts w:ascii="Angsana New" w:hAnsi="Angsana New"/>
          <w:sz w:val="30"/>
          <w:szCs w:val="30"/>
          <w:cs/>
        </w:rPr>
        <w:t>ในกรณีของสินค้าสำเร็จรูปและสินค้าระหว่างผลิตที่ผลิตเอง</w:t>
      </w:r>
      <w:r w:rsidR="00EA23F4" w:rsidRPr="0047558B">
        <w:rPr>
          <w:rFonts w:ascii="Angsana New" w:hAnsi="Angsana New"/>
          <w:sz w:val="30"/>
          <w:szCs w:val="30"/>
          <w:cs/>
        </w:rPr>
        <w:t xml:space="preserve"> ต้นทุนสินค้า</w:t>
      </w:r>
      <w:r w:rsidRPr="0047558B">
        <w:rPr>
          <w:rFonts w:ascii="Angsana New" w:hAnsi="Angsana New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195C7F98" w14:textId="77777777" w:rsidR="00AA4809" w:rsidRPr="0047558B" w:rsidRDefault="00AA4809" w:rsidP="0088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/>
          <w:sz w:val="30"/>
          <w:szCs w:val="30"/>
        </w:rPr>
      </w:pPr>
    </w:p>
    <w:p w14:paraId="6AAE60AC" w14:textId="0F885639" w:rsidR="00B77FD4" w:rsidRPr="0047558B" w:rsidRDefault="00B77FD4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F041DE" w:rsidRPr="0047558B">
        <w:rPr>
          <w:rFonts w:ascii="Angsana New" w:hAnsi="Angsana New"/>
          <w:sz w:val="30"/>
          <w:szCs w:val="30"/>
          <w:cs/>
        </w:rPr>
        <w:t>โดยประมาณ</w:t>
      </w:r>
      <w:r w:rsidRPr="0047558B">
        <w:rPr>
          <w:rFonts w:ascii="Angsana New" w:hAnsi="Angsana New"/>
          <w:sz w:val="30"/>
          <w:szCs w:val="30"/>
          <w:cs/>
        </w:rPr>
        <w:t xml:space="preserve">ในการขาย </w:t>
      </w:r>
    </w:p>
    <w:p w14:paraId="3C30C191" w14:textId="77777777" w:rsidR="004352F6" w:rsidRPr="0047558B" w:rsidRDefault="004352F6" w:rsidP="0088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836676F" w14:textId="77777777" w:rsidR="006D1D9F" w:rsidRPr="0047558B" w:rsidRDefault="006D1D9F" w:rsidP="0088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55822C9D" w14:textId="7C683CAF" w:rsidR="00941564" w:rsidRPr="0047558B" w:rsidRDefault="00026C48" w:rsidP="00883A51">
      <w:pPr>
        <w:pStyle w:val="Heading8"/>
        <w:tabs>
          <w:tab w:val="left" w:pos="540"/>
        </w:tabs>
        <w:spacing w:line="240" w:lineRule="auto"/>
        <w:ind w:right="18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(</w:t>
      </w:r>
      <w:r w:rsidR="00AA4809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ซ</w:t>
      </w: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BC11C5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สินทรัพย์ชีวภาพ</w:t>
      </w:r>
    </w:p>
    <w:p w14:paraId="7DF66B1B" w14:textId="77777777" w:rsidR="002D44DB" w:rsidRPr="0047558B" w:rsidRDefault="002D44DB" w:rsidP="0088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7177F679" w14:textId="77777777" w:rsidR="00F71386" w:rsidRPr="0047558B" w:rsidRDefault="00F71386" w:rsidP="0088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t>สินทรัพย์ชีวภาพประกอบด้วย</w:t>
      </w:r>
      <w:r w:rsidR="00A32B4E" w:rsidRPr="0047558B">
        <w:rPr>
          <w:rFonts w:ascii="Angsana New" w:hAnsi="Angsana New"/>
          <w:sz w:val="30"/>
          <w:szCs w:val="30"/>
          <w:cs/>
        </w:rPr>
        <w:t xml:space="preserve"> ผลสับปะรดที่พร้อมเก็บเกี่ยวแสดงเป็นรายการแยกต่างหากภายใต้</w:t>
      </w:r>
      <w:r w:rsidR="00205B54" w:rsidRPr="0047558B">
        <w:rPr>
          <w:rFonts w:ascii="Angsana New" w:hAnsi="Angsana New"/>
          <w:sz w:val="30"/>
          <w:szCs w:val="30"/>
          <w:cs/>
        </w:rPr>
        <w:br/>
      </w:r>
      <w:r w:rsidR="00A32B4E" w:rsidRPr="0047558B">
        <w:rPr>
          <w:rFonts w:ascii="Angsana New" w:hAnsi="Angsana New"/>
          <w:spacing w:val="12"/>
          <w:sz w:val="30"/>
          <w:szCs w:val="30"/>
          <w:cs/>
        </w:rPr>
        <w:t>สินทรัพย์หมุนเวียนในงบแสดงฐานะการเงิน และ</w:t>
      </w:r>
      <w:r w:rsidRPr="0047558B">
        <w:rPr>
          <w:rFonts w:ascii="Angsana New" w:hAnsi="Angsana New"/>
          <w:spacing w:val="12"/>
          <w:sz w:val="30"/>
          <w:szCs w:val="30"/>
          <w:cs/>
        </w:rPr>
        <w:t>ต้นสับปะรดที่ยังไม่พร้อมให้ผลิตผลและผลสับปะรดที่</w:t>
      </w:r>
      <w:r w:rsidRPr="0047558B">
        <w:rPr>
          <w:rFonts w:ascii="Angsana New" w:hAnsi="Angsana New"/>
          <w:sz w:val="30"/>
          <w:szCs w:val="30"/>
          <w:cs/>
        </w:rPr>
        <w:t>ยัง</w:t>
      </w:r>
      <w:r w:rsidRPr="0047558B">
        <w:rPr>
          <w:rFonts w:ascii="Angsana New" w:hAnsi="Angsana New"/>
          <w:spacing w:val="6"/>
          <w:sz w:val="30"/>
          <w:szCs w:val="30"/>
          <w:cs/>
        </w:rPr>
        <w:t>ไม่พร้อมเก็บเกี่ยว</w:t>
      </w:r>
      <w:r w:rsidR="00A32B4E" w:rsidRPr="0047558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pacing w:val="6"/>
          <w:sz w:val="30"/>
          <w:szCs w:val="30"/>
          <w:cs/>
        </w:rPr>
        <w:t>แสดง</w:t>
      </w:r>
      <w:r w:rsidR="00A32B4E" w:rsidRPr="0047558B">
        <w:rPr>
          <w:rFonts w:ascii="Angsana New" w:hAnsi="Angsana New"/>
          <w:spacing w:val="6"/>
          <w:sz w:val="30"/>
          <w:szCs w:val="30"/>
          <w:cs/>
        </w:rPr>
        <w:t>เป็น</w:t>
      </w:r>
      <w:r w:rsidRPr="0047558B">
        <w:rPr>
          <w:rFonts w:ascii="Angsana New" w:hAnsi="Angsana New"/>
          <w:spacing w:val="6"/>
          <w:sz w:val="30"/>
          <w:szCs w:val="30"/>
          <w:cs/>
        </w:rPr>
        <w:t>รายการ</w:t>
      </w:r>
      <w:r w:rsidR="00A32B4E" w:rsidRPr="0047558B">
        <w:rPr>
          <w:rFonts w:ascii="Angsana New" w:hAnsi="Angsana New"/>
          <w:spacing w:val="6"/>
          <w:sz w:val="30"/>
          <w:szCs w:val="30"/>
          <w:cs/>
        </w:rPr>
        <w:t>แยกต่างหาก</w:t>
      </w:r>
      <w:r w:rsidRPr="0047558B">
        <w:rPr>
          <w:rFonts w:ascii="Angsana New" w:hAnsi="Angsana New"/>
          <w:spacing w:val="6"/>
          <w:sz w:val="30"/>
          <w:szCs w:val="30"/>
          <w:cs/>
        </w:rPr>
        <w:t>ภายใต้สินทรัพย์ไม่หมุนเวียน</w:t>
      </w:r>
      <w:r w:rsidR="00A32B4E" w:rsidRPr="0047558B">
        <w:rPr>
          <w:rFonts w:ascii="Angsana New" w:hAnsi="Angsana New"/>
          <w:spacing w:val="6"/>
          <w:sz w:val="30"/>
          <w:szCs w:val="30"/>
          <w:cs/>
        </w:rPr>
        <w:t xml:space="preserve">ในงบแสดงฐานะการเงิน </w:t>
      </w:r>
    </w:p>
    <w:p w14:paraId="22376FFA" w14:textId="77777777" w:rsidR="003929D2" w:rsidRPr="0047558B" w:rsidRDefault="003929D2" w:rsidP="0088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43CF9293" w14:textId="77777777" w:rsidR="00F71386" w:rsidRPr="0047558B" w:rsidRDefault="00F71386" w:rsidP="0088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pacing w:val="2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สินทรัพย์ชีวภาพวัดมูลค่าด้วยมูลค่ายุติธรรมหัก</w:t>
      </w:r>
      <w:r w:rsidR="001B5607" w:rsidRPr="0047558B">
        <w:rPr>
          <w:rFonts w:ascii="Angsana New" w:hAnsi="Angsana New"/>
          <w:sz w:val="30"/>
          <w:szCs w:val="30"/>
          <w:cs/>
        </w:rPr>
        <w:t>ต้นทุน</w:t>
      </w:r>
      <w:r w:rsidRPr="0047558B">
        <w:rPr>
          <w:rFonts w:ascii="Angsana New" w:hAnsi="Angsana New"/>
          <w:sz w:val="30"/>
          <w:szCs w:val="30"/>
          <w:cs/>
        </w:rPr>
        <w:t>ในการขาย เว้นแต่กรณีที่ไม่สามารถวัดมูลค่ายุติธรรม</w:t>
      </w:r>
      <w:r w:rsidR="00B119E6"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ได้อย่างน่าเชื่อถือ ให้วัดมูลค่าด้วยราคาทุนหักค่าเผื่อการด้อยค่าสะสม ผลกำไรหรือขาดทุนที่เกิดจาก</w:t>
      </w:r>
      <w:r w:rsidR="00B119E6"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pacing w:val="2"/>
          <w:sz w:val="30"/>
          <w:szCs w:val="30"/>
          <w:cs/>
        </w:rPr>
        <w:t>การเปลี่ยนแปลงในมูลค่ายุติธรรมหัก</w:t>
      </w:r>
      <w:r w:rsidR="001B5607" w:rsidRPr="0047558B">
        <w:rPr>
          <w:rFonts w:ascii="Angsana New" w:hAnsi="Angsana New"/>
          <w:spacing w:val="2"/>
          <w:sz w:val="30"/>
          <w:szCs w:val="30"/>
          <w:cs/>
        </w:rPr>
        <w:t>ต้นทุน</w:t>
      </w:r>
      <w:r w:rsidRPr="0047558B">
        <w:rPr>
          <w:rFonts w:ascii="Angsana New" w:hAnsi="Angsana New"/>
          <w:spacing w:val="2"/>
          <w:sz w:val="30"/>
          <w:szCs w:val="30"/>
          <w:cs/>
        </w:rPr>
        <w:t>ในการขายของสินทรัพย์ชีวภาพ</w:t>
      </w:r>
      <w:r w:rsidR="00BE330C" w:rsidRPr="0047558B">
        <w:rPr>
          <w:rFonts w:ascii="Angsana New" w:hAnsi="Angsana New"/>
          <w:spacing w:val="2"/>
          <w:sz w:val="30"/>
          <w:szCs w:val="30"/>
          <w:cs/>
        </w:rPr>
        <w:t>ถูก</w:t>
      </w:r>
      <w:r w:rsidRPr="0047558B">
        <w:rPr>
          <w:rFonts w:ascii="Angsana New" w:hAnsi="Angsana New"/>
          <w:spacing w:val="2"/>
          <w:sz w:val="30"/>
          <w:szCs w:val="30"/>
          <w:cs/>
        </w:rPr>
        <w:t>บันทึกในกำไรหรือขาดทุน</w:t>
      </w:r>
    </w:p>
    <w:p w14:paraId="0D36F98E" w14:textId="77777777" w:rsidR="00E46631" w:rsidRPr="0047558B" w:rsidRDefault="00E46631" w:rsidP="0088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1110827F" w14:textId="77777777" w:rsidR="00B119E6" w:rsidRPr="0047558B" w:rsidRDefault="00F71386" w:rsidP="0088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pacing w:val="8"/>
          <w:sz w:val="30"/>
          <w:szCs w:val="30"/>
          <w:cs/>
        </w:rPr>
        <w:t>ต้นทุนของสินทรัพย์ชีวภาพประกอบด้วยต้นทุนทั้งหมดที่เกิดขึ้นตั้งแต่ได้มาซึ่งสินทรัพย์ชีวภาพและในช</w:t>
      </w:r>
      <w:r w:rsidR="004E4944" w:rsidRPr="0047558B">
        <w:rPr>
          <w:rFonts w:ascii="Angsana New" w:hAnsi="Angsana New"/>
          <w:spacing w:val="8"/>
          <w:sz w:val="30"/>
          <w:szCs w:val="30"/>
          <w:cs/>
        </w:rPr>
        <w:t>่วง</w:t>
      </w:r>
      <w:r w:rsidR="004E4944" w:rsidRPr="0047558B">
        <w:rPr>
          <w:rFonts w:ascii="Angsana New" w:hAnsi="Angsana New"/>
          <w:spacing w:val="-6"/>
          <w:sz w:val="30"/>
          <w:szCs w:val="30"/>
          <w:cs/>
        </w:rPr>
        <w:t xml:space="preserve">การเพาะปลูก </w:t>
      </w:r>
      <w:r w:rsidR="004E4944" w:rsidRPr="0047558B">
        <w:rPr>
          <w:rFonts w:ascii="Angsana New" w:hAnsi="Angsana New"/>
          <w:spacing w:val="-10"/>
          <w:sz w:val="30"/>
          <w:szCs w:val="30"/>
          <w:cs/>
        </w:rPr>
        <w:t>เช่น ค่าหน่อพันธุ์</w:t>
      </w:r>
      <w:r w:rsidRPr="0047558B">
        <w:rPr>
          <w:rFonts w:ascii="Angsana New" w:hAnsi="Angsana New"/>
          <w:spacing w:val="-10"/>
          <w:sz w:val="30"/>
          <w:szCs w:val="30"/>
          <w:cs/>
        </w:rPr>
        <w:t>สับปะรด ค่าปุ๋ย ค่าแรงงาน ค่าโสหุ้ยการผลิต และต้นทุนการเพาะปลูกอื่นๆ เป็นต้น</w:t>
      </w:r>
      <w:r w:rsidRPr="0047558B">
        <w:rPr>
          <w:rFonts w:ascii="Angsana New" w:hAnsi="Angsana New"/>
          <w:spacing w:val="-2"/>
          <w:sz w:val="30"/>
          <w:szCs w:val="30"/>
          <w:cs/>
        </w:rPr>
        <w:t>สินทรัพย์ชีวภาพส่วนใหญ่ใช้เป็นวัตถุดิบในการผลิตสินค้าเพื่อขาย โดยจะโอนออกด้วยมูลค่ายุติธรรม ณ จุดเก็บเกี่ยว</w:t>
      </w:r>
      <w:r w:rsidRPr="0047558B">
        <w:rPr>
          <w:rFonts w:ascii="Angsana New" w:hAnsi="Angsana New"/>
          <w:sz w:val="30"/>
          <w:szCs w:val="30"/>
          <w:cs/>
        </w:rPr>
        <w:t>เป็นต้นทุนวัตถุดิบเมื่อมีการเก็บเกี่ยวหรือต้นทุนขายเมื่อมีการขาย</w:t>
      </w:r>
    </w:p>
    <w:p w14:paraId="416B07AC" w14:textId="27151F99" w:rsidR="00FE390E" w:rsidRPr="0047558B" w:rsidRDefault="00950212" w:rsidP="0088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pacing w:val="-6"/>
          <w:sz w:val="30"/>
          <w:szCs w:val="30"/>
        </w:rPr>
      </w:pPr>
      <w:r w:rsidRPr="0047558B">
        <w:rPr>
          <w:rFonts w:ascii="Angsana New" w:hAnsi="Angsana New"/>
          <w:spacing w:val="-6"/>
          <w:sz w:val="24"/>
          <w:szCs w:val="24"/>
        </w:rPr>
        <w:tab/>
      </w:r>
    </w:p>
    <w:p w14:paraId="04A31E66" w14:textId="77777777" w:rsidR="00F65FF9" w:rsidRPr="0047558B" w:rsidRDefault="00F65FF9" w:rsidP="00883A51">
      <w:pPr>
        <w:tabs>
          <w:tab w:val="clear" w:pos="454"/>
          <w:tab w:val="left" w:pos="540"/>
        </w:tabs>
        <w:spacing w:line="240" w:lineRule="auto"/>
        <w:ind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>ฌ)</w:t>
      </w:r>
      <w:r w:rsidR="001A0F4F"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0D1D5A6" w14:textId="77777777" w:rsidR="002D44DB" w:rsidRPr="0047558B" w:rsidRDefault="002D44DB" w:rsidP="00883A51">
      <w:pPr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0CFDE353" w14:textId="3AAF9C8C" w:rsidR="00F65FF9" w:rsidRPr="0047558B" w:rsidRDefault="00F65FF9" w:rsidP="00CF74C8">
      <w:pPr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</w:t>
      </w:r>
      <w:r w:rsidR="001E2A32" w:rsidRPr="0047558B">
        <w:rPr>
          <w:rFonts w:ascii="Angsana New" w:hAnsi="Angsana New"/>
          <w:sz w:val="30"/>
          <w:szCs w:val="30"/>
        </w:rPr>
        <w:t xml:space="preserve"> </w:t>
      </w:r>
      <w:r w:rsidR="009529FD" w:rsidRPr="0047558B">
        <w:rPr>
          <w:rFonts w:ascii="Angsana New" w:hAnsi="Angsana New"/>
          <w:sz w:val="30"/>
          <w:szCs w:val="30"/>
          <w:cs/>
        </w:rPr>
        <w:t>ที่ดิน</w:t>
      </w:r>
      <w:r w:rsidR="009C4B7A" w:rsidRPr="0047558B">
        <w:rPr>
          <w:rFonts w:ascii="Angsana New" w:hAnsi="Angsana New"/>
          <w:sz w:val="30"/>
          <w:szCs w:val="30"/>
          <w:cs/>
        </w:rPr>
        <w:t>และอาคาร</w:t>
      </w:r>
      <w:r w:rsidRPr="0047558B">
        <w:rPr>
          <w:rFonts w:ascii="Angsana New" w:hAnsi="Angsana New"/>
          <w:sz w:val="30"/>
          <w:szCs w:val="30"/>
          <w:cs/>
        </w:rPr>
        <w:t>ที่</w:t>
      </w:r>
      <w:r w:rsidR="0061696E" w:rsidRPr="0047558B">
        <w:rPr>
          <w:rFonts w:ascii="Angsana New" w:hAnsi="Angsana New"/>
          <w:sz w:val="30"/>
          <w:szCs w:val="30"/>
          <w:cs/>
        </w:rPr>
        <w:t>กลุ่ม</w:t>
      </w:r>
      <w:r w:rsidR="009529FD" w:rsidRPr="0047558B">
        <w:rPr>
          <w:rFonts w:ascii="Angsana New" w:hAnsi="Angsana New"/>
          <w:sz w:val="30"/>
          <w:szCs w:val="30"/>
          <w:cs/>
        </w:rPr>
        <w:t>บริษัท</w:t>
      </w:r>
      <w:r w:rsidRPr="0047558B">
        <w:rPr>
          <w:rFonts w:ascii="Angsana New" w:hAnsi="Angsana New"/>
          <w:sz w:val="30"/>
          <w:szCs w:val="30"/>
          <w:cs/>
        </w:rPr>
        <w:t>ถือครองเพื่อหาประโยชน์จากรายได้ค่าเช่าหรือจากมูลค่าที่เพิ่มขึ้นหรือทั้งสองอย่าง</w:t>
      </w:r>
      <w:r w:rsidR="00C85D08"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ทั้งนี้ไม่ได้มีไว้เพื่อขายตามปกติธุรกิจหรือใช้ในการ</w:t>
      </w:r>
      <w:r w:rsidR="00D77B1D" w:rsidRPr="0047558B">
        <w:rPr>
          <w:rFonts w:ascii="Angsana New" w:hAnsi="Angsana New"/>
          <w:sz w:val="30"/>
          <w:szCs w:val="30"/>
          <w:cs/>
        </w:rPr>
        <w:t>ดำเนิน</w:t>
      </w:r>
      <w:r w:rsidRPr="0047558B">
        <w:rPr>
          <w:rFonts w:ascii="Angsana New" w:hAnsi="Angsana New"/>
          <w:sz w:val="30"/>
          <w:szCs w:val="30"/>
          <w:cs/>
        </w:rPr>
        <w:t>งาน</w:t>
      </w:r>
    </w:p>
    <w:p w14:paraId="0306AC77" w14:textId="77777777" w:rsidR="002D44DB" w:rsidRPr="0047558B" w:rsidRDefault="002D44DB" w:rsidP="0088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3CFA2E39" w14:textId="47AAB4C7" w:rsidR="005220CF" w:rsidRPr="0047558B" w:rsidRDefault="00361BCA" w:rsidP="00952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CB2518" w:rsidRPr="0047558B">
        <w:rPr>
          <w:rFonts w:ascii="Angsana New" w:hAnsi="Angsana New"/>
          <w:sz w:val="30"/>
          <w:szCs w:val="30"/>
          <w:cs/>
        </w:rPr>
        <w:t>วัดมูลค่า</w:t>
      </w:r>
      <w:r w:rsidR="001C053D" w:rsidRPr="0047558B">
        <w:rPr>
          <w:rFonts w:ascii="Angsana New" w:hAnsi="Angsana New"/>
          <w:sz w:val="30"/>
          <w:szCs w:val="30"/>
          <w:cs/>
        </w:rPr>
        <w:t>ด้วย</w:t>
      </w:r>
      <w:r w:rsidRPr="0047558B">
        <w:rPr>
          <w:rFonts w:ascii="Angsana New" w:hAnsi="Angsana New"/>
          <w:sz w:val="30"/>
          <w:szCs w:val="30"/>
          <w:cs/>
        </w:rPr>
        <w:t>ราคาทุนหักค่าเสื่อมราคาสะสม</w:t>
      </w:r>
      <w:r w:rsidR="004B1CCD" w:rsidRPr="0047558B">
        <w:rPr>
          <w:rFonts w:ascii="Angsana New" w:hAnsi="Angsana New"/>
          <w:sz w:val="30"/>
          <w:szCs w:val="30"/>
          <w:cs/>
        </w:rPr>
        <w:t>และขาดทุนจากการด้อยค่า</w:t>
      </w:r>
      <w:r w:rsidRPr="0047558B">
        <w:rPr>
          <w:rFonts w:ascii="Angsana New" w:hAnsi="Angsana New"/>
          <w:sz w:val="30"/>
          <w:szCs w:val="30"/>
          <w:cs/>
        </w:rPr>
        <w:t xml:space="preserve"> </w:t>
      </w:r>
      <w:r w:rsidR="00FB240F" w:rsidRPr="0047558B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</w:t>
      </w:r>
      <w:r w:rsidR="00DB23D8" w:rsidRPr="0047558B">
        <w:rPr>
          <w:rFonts w:ascii="Angsana New" w:hAnsi="Angsana New"/>
          <w:sz w:val="30"/>
          <w:szCs w:val="30"/>
          <w:cs/>
        </w:rPr>
        <w:br/>
      </w:r>
      <w:r w:rsidR="00FB240F" w:rsidRPr="0047558B">
        <w:rPr>
          <w:rFonts w:ascii="Angsana New" w:hAnsi="Angsana New"/>
          <w:sz w:val="30"/>
          <w:szCs w:val="30"/>
          <w:cs/>
        </w:rPr>
        <w:t>เพื่อการลงทุนอยู่ในสภาพพร้อมใช้งานและรวมถึงต้นทุนการกู้ยืม</w:t>
      </w:r>
    </w:p>
    <w:p w14:paraId="64CC1C61" w14:textId="77777777" w:rsidR="002573C4" w:rsidRPr="0047558B" w:rsidRDefault="002573C4" w:rsidP="00B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 w:right="9"/>
        <w:jc w:val="thaiDistribute"/>
        <w:rPr>
          <w:rFonts w:ascii="Angsana New" w:hAnsi="Angsana New"/>
          <w:sz w:val="30"/>
          <w:szCs w:val="30"/>
        </w:rPr>
      </w:pPr>
    </w:p>
    <w:p w14:paraId="41DE732F" w14:textId="7E158292" w:rsidR="002D44DB" w:rsidRPr="0047558B" w:rsidRDefault="009529FD" w:rsidP="00B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สินทรัพย์แต่ละรายการและรับรู้ในกำไรหรือขาดทุน ทั้งนี้</w:t>
      </w:r>
      <w:r w:rsidR="00BD1003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20BEF3FC" w14:textId="77777777" w:rsidR="00AE403E" w:rsidRPr="0047558B" w:rsidRDefault="00AE403E" w:rsidP="00B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"/>
        <w:jc w:val="thaiDistribute"/>
        <w:rPr>
          <w:rFonts w:ascii="Angsana New" w:hAnsi="Angsana New"/>
          <w:sz w:val="30"/>
          <w:szCs w:val="30"/>
        </w:rPr>
      </w:pPr>
    </w:p>
    <w:p w14:paraId="7F6B8939" w14:textId="3DA6F5AD" w:rsidR="009529FD" w:rsidRPr="0047558B" w:rsidRDefault="009529FD" w:rsidP="00B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051C14C" w14:textId="77777777" w:rsidR="009529FD" w:rsidRPr="0047558B" w:rsidRDefault="009529FD" w:rsidP="00B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"/>
        <w:jc w:val="thaiDistribute"/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361BCA" w:rsidRPr="0047558B" w14:paraId="5758A23F" w14:textId="77777777" w:rsidTr="00A243DE">
        <w:tc>
          <w:tcPr>
            <w:tcW w:w="5390" w:type="dxa"/>
            <w:shd w:val="clear" w:color="auto" w:fill="auto"/>
            <w:vAlign w:val="bottom"/>
          </w:tcPr>
          <w:p w14:paraId="0DF5985C" w14:textId="77777777" w:rsidR="00361BCA" w:rsidRPr="0047558B" w:rsidRDefault="000E4B4C" w:rsidP="00BE3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hanging="11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21E2C370" w14:textId="77777777" w:rsidR="00361BCA" w:rsidRPr="0047558B" w:rsidRDefault="000E4B4C" w:rsidP="000E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5 </w:t>
            </w:r>
          </w:p>
        </w:tc>
        <w:tc>
          <w:tcPr>
            <w:tcW w:w="675" w:type="dxa"/>
          </w:tcPr>
          <w:p w14:paraId="13705424" w14:textId="77777777" w:rsidR="00361BCA" w:rsidRPr="0047558B" w:rsidRDefault="00361BCA" w:rsidP="00C2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E4B4C" w:rsidRPr="0047558B" w14:paraId="372C108B" w14:textId="77777777" w:rsidTr="00A243DE">
        <w:tc>
          <w:tcPr>
            <w:tcW w:w="5390" w:type="dxa"/>
            <w:shd w:val="clear" w:color="auto" w:fill="auto"/>
            <w:vAlign w:val="bottom"/>
          </w:tcPr>
          <w:p w14:paraId="7E553B6D" w14:textId="77777777" w:rsidR="000E4B4C" w:rsidRPr="0047558B" w:rsidRDefault="0038660A" w:rsidP="00BE3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="000E4B4C" w:rsidRPr="0047558B">
              <w:rPr>
                <w:rFonts w:ascii="Angsana New" w:hAnsi="Angsana New"/>
                <w:sz w:val="30"/>
                <w:szCs w:val="30"/>
                <w:cs/>
              </w:rPr>
              <w:t>สิ่งปลูกสร้างและส่วนปรับปรุงอาคาร</w:t>
            </w:r>
          </w:p>
        </w:tc>
        <w:tc>
          <w:tcPr>
            <w:tcW w:w="1195" w:type="dxa"/>
          </w:tcPr>
          <w:p w14:paraId="26D5BE0F" w14:textId="77777777" w:rsidR="000E4B4C" w:rsidRPr="0047558B" w:rsidRDefault="007C768F" w:rsidP="000E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5 - </w:t>
            </w:r>
            <w:r w:rsidR="000E4B4C" w:rsidRPr="0047558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70E909DB" w14:textId="77777777" w:rsidR="000E4B4C" w:rsidRPr="0047558B" w:rsidRDefault="000E4B4C" w:rsidP="000E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46C5CBC" w14:textId="77777777" w:rsidR="00453BBA" w:rsidRPr="0047558B" w:rsidRDefault="00453BBA" w:rsidP="00B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269A60B" w14:textId="4FEB323E" w:rsidR="009529FD" w:rsidRPr="0047558B" w:rsidRDefault="009529FD" w:rsidP="00B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lastRenderedPageBreak/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</w:t>
      </w:r>
      <w:r w:rsidR="00F45E90" w:rsidRPr="0047558B">
        <w:rPr>
          <w:rFonts w:ascii="Angsana New" w:hAnsi="Angsana New"/>
          <w:sz w:val="30"/>
          <w:szCs w:val="30"/>
          <w:cs/>
        </w:rPr>
        <w:br/>
      </w:r>
      <w:r w:rsidRPr="0047558B">
        <w:rPr>
          <w:rFonts w:ascii="Angsana New" w:hAnsi="Angsana New"/>
          <w:sz w:val="30"/>
          <w:szCs w:val="30"/>
          <w:cs/>
        </w:rPr>
        <w:t>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0CF34467" w14:textId="77777777" w:rsidR="00E3652F" w:rsidRPr="0047558B" w:rsidRDefault="00E3652F" w:rsidP="00B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CD0495" w14:textId="77777777" w:rsidR="00B77FD4" w:rsidRPr="0047558B" w:rsidRDefault="00DD5481" w:rsidP="00BA641D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</w:t>
      </w:r>
      <w:r w:rsidR="00F65FF9" w:rsidRPr="0047558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(ญ</w:t>
      </w:r>
      <w:r w:rsidR="00026C48" w:rsidRPr="0047558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="00026C48" w:rsidRPr="0047558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B77FD4" w:rsidRPr="0047558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44358545" w14:textId="77777777" w:rsidR="00B77FD4" w:rsidRPr="0047558B" w:rsidRDefault="00B77FD4" w:rsidP="00B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386EE6F" w14:textId="77777777" w:rsidR="00DD2AB7" w:rsidRPr="0047558B" w:rsidRDefault="00B77FD4" w:rsidP="00B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CF4AD7" w:rsidRPr="0047558B">
        <w:rPr>
          <w:rFonts w:ascii="Angsana New" w:hAnsi="Angsana New"/>
          <w:sz w:val="30"/>
          <w:szCs w:val="30"/>
          <w:cs/>
        </w:rPr>
        <w:t>วัดมูลค่า</w:t>
      </w:r>
      <w:r w:rsidRPr="0047558B">
        <w:rPr>
          <w:rFonts w:ascii="Angsana New" w:hAnsi="Angsana New"/>
          <w:sz w:val="30"/>
          <w:szCs w:val="30"/>
          <w:cs/>
        </w:rPr>
        <w:t>ด้วยราคาทุนหักค่าเสื่</w:t>
      </w:r>
      <w:r w:rsidR="003122FE" w:rsidRPr="0047558B">
        <w:rPr>
          <w:rFonts w:ascii="Angsana New" w:hAnsi="Angsana New"/>
          <w:sz w:val="30"/>
          <w:szCs w:val="30"/>
          <w:cs/>
        </w:rPr>
        <w:t>อมราคาสะสม</w:t>
      </w:r>
      <w:r w:rsidR="008573B5" w:rsidRPr="0047558B">
        <w:rPr>
          <w:rFonts w:ascii="Angsana New" w:hAnsi="Angsana New"/>
          <w:sz w:val="30"/>
          <w:szCs w:val="30"/>
          <w:cs/>
        </w:rPr>
        <w:t>และขาดทุนจากการด้อยค่า</w:t>
      </w:r>
    </w:p>
    <w:p w14:paraId="0A75DE63" w14:textId="77777777" w:rsidR="00D01FFD" w:rsidRPr="0047558B" w:rsidRDefault="00D01FFD" w:rsidP="00B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E12912" w14:textId="14716375" w:rsidR="00BB770E" w:rsidRPr="0047558B" w:rsidRDefault="008573B5" w:rsidP="00B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ราคาทุนรวมถึงต้นทุนทางตรง</w:t>
      </w:r>
      <w:r w:rsidR="00C91D16" w:rsidRPr="0047558B">
        <w:rPr>
          <w:rFonts w:ascii="Angsana New" w:hAnsi="Angsana New"/>
          <w:sz w:val="30"/>
          <w:szCs w:val="30"/>
          <w:cs/>
        </w:rPr>
        <w:t>ที่เกี่ยวข้องกับการได้มาของสินทรัพย์ และ</w:t>
      </w:r>
      <w:r w:rsidR="003006BC" w:rsidRPr="0047558B">
        <w:rPr>
          <w:rFonts w:ascii="Angsana New" w:hAnsi="Angsana New"/>
          <w:sz w:val="30"/>
          <w:szCs w:val="30"/>
          <w:cs/>
        </w:rPr>
        <w:t>ต้นทุนทางตรงอื่น</w:t>
      </w:r>
      <w:r w:rsidR="00C91D16" w:rsidRPr="0047558B">
        <w:rPr>
          <w:rFonts w:ascii="Angsana New" w:hAnsi="Angsana New"/>
          <w:sz w:val="30"/>
          <w:szCs w:val="30"/>
          <w:cs/>
        </w:rPr>
        <w:t>ๆ ที่เกี่ยวข้องกับ</w:t>
      </w:r>
      <w:r w:rsidR="007C768F" w:rsidRPr="0047558B">
        <w:rPr>
          <w:rFonts w:ascii="Angsana New" w:hAnsi="Angsana New"/>
          <w:sz w:val="30"/>
          <w:szCs w:val="30"/>
        </w:rPr>
        <w:br/>
      </w:r>
      <w:r w:rsidR="00C91D16" w:rsidRPr="0047558B">
        <w:rPr>
          <w:rFonts w:ascii="Angsana New" w:hAnsi="Angsana New"/>
          <w:spacing w:val="-6"/>
          <w:sz w:val="30"/>
          <w:szCs w:val="30"/>
          <w:cs/>
        </w:rPr>
        <w:t xml:space="preserve">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</w:t>
      </w:r>
      <w:r w:rsidR="00B71073" w:rsidRPr="0047558B">
        <w:rPr>
          <w:rFonts w:ascii="Angsana New" w:hAnsi="Angsana New"/>
          <w:spacing w:val="-6"/>
          <w:sz w:val="30"/>
          <w:szCs w:val="30"/>
        </w:rPr>
        <w:br/>
      </w:r>
      <w:r w:rsidR="00C91D16" w:rsidRPr="0047558B">
        <w:rPr>
          <w:rFonts w:ascii="Angsana New" w:hAnsi="Angsana New"/>
          <w:spacing w:val="-6"/>
          <w:sz w:val="30"/>
          <w:szCs w:val="30"/>
          <w:cs/>
        </w:rPr>
        <w:t>การขนย้าย</w:t>
      </w:r>
      <w:r w:rsidR="00C91D16" w:rsidRPr="0047558B">
        <w:rPr>
          <w:rFonts w:ascii="Angsana New" w:hAnsi="Angsana New"/>
          <w:sz w:val="30"/>
          <w:szCs w:val="30"/>
          <w:cs/>
        </w:rPr>
        <w:t xml:space="preserve"> 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7C768F" w:rsidRPr="0047558B">
        <w:rPr>
          <w:rFonts w:ascii="Angsana New" w:hAnsi="Angsana New"/>
          <w:sz w:val="30"/>
          <w:szCs w:val="30"/>
          <w:cs/>
        </w:rPr>
        <w:t>ต์</w:t>
      </w:r>
      <w:r w:rsidR="00C91D16" w:rsidRPr="0047558B">
        <w:rPr>
          <w:rFonts w:ascii="Angsana New" w:hAnsi="Angsana New"/>
          <w:sz w:val="30"/>
          <w:szCs w:val="30"/>
          <w:cs/>
        </w:rPr>
        <w:t>แวร์ซึ่งไม่</w:t>
      </w:r>
      <w:r w:rsidR="006A7016" w:rsidRPr="0047558B">
        <w:rPr>
          <w:rFonts w:ascii="Angsana New" w:hAnsi="Angsana New"/>
          <w:sz w:val="30"/>
          <w:szCs w:val="30"/>
          <w:cs/>
        </w:rPr>
        <w:t>สามารถทำงานได้โดยปราศจากลิขสิทธิ์ซอฟ</w:t>
      </w:r>
      <w:r w:rsidR="007C768F" w:rsidRPr="0047558B">
        <w:rPr>
          <w:rFonts w:ascii="Angsana New" w:hAnsi="Angsana New"/>
          <w:sz w:val="30"/>
          <w:szCs w:val="30"/>
          <w:cs/>
        </w:rPr>
        <w:t>ต์</w:t>
      </w:r>
      <w:r w:rsidR="006A7016" w:rsidRPr="0047558B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="001D04A7" w:rsidRPr="0047558B">
        <w:rPr>
          <w:rFonts w:ascii="Angsana New" w:hAnsi="Angsana New"/>
          <w:sz w:val="30"/>
          <w:szCs w:val="30"/>
          <w:cs/>
        </w:rPr>
        <w:t xml:space="preserve"> </w:t>
      </w:r>
      <w:r w:rsidR="006A7016" w:rsidRPr="0047558B">
        <w:rPr>
          <w:rFonts w:ascii="Angsana New" w:hAnsi="Angsana New"/>
          <w:sz w:val="30"/>
          <w:szCs w:val="30"/>
          <w:cs/>
        </w:rPr>
        <w:t>ลิขสิทธิ์</w:t>
      </w:r>
      <w:r w:rsidR="00C91D16" w:rsidRPr="0047558B">
        <w:rPr>
          <w:rFonts w:ascii="Angsana New" w:hAnsi="Angsana New"/>
          <w:sz w:val="30"/>
          <w:szCs w:val="30"/>
          <w:cs/>
        </w:rPr>
        <w:t>ซอฟ</w:t>
      </w:r>
      <w:r w:rsidR="007C768F" w:rsidRPr="0047558B">
        <w:rPr>
          <w:rFonts w:ascii="Angsana New" w:hAnsi="Angsana New"/>
          <w:sz w:val="30"/>
          <w:szCs w:val="30"/>
          <w:cs/>
        </w:rPr>
        <w:t>ต์</w:t>
      </w:r>
      <w:r w:rsidR="00C91D16" w:rsidRPr="0047558B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66F17EB7" w14:textId="77777777" w:rsidR="001C053D" w:rsidRPr="0047558B" w:rsidRDefault="001C053D" w:rsidP="00B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9710E4" w14:textId="77777777" w:rsidR="001E5E87" w:rsidRPr="0047558B" w:rsidRDefault="00FB240F" w:rsidP="00B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="007C768F" w:rsidRPr="0047558B">
        <w:rPr>
          <w:rFonts w:ascii="Angsana New" w:hAnsi="Angsana New"/>
          <w:sz w:val="30"/>
          <w:szCs w:val="30"/>
          <w:cs/>
        </w:rPr>
        <w:t xml:space="preserve"> </w:t>
      </w:r>
      <w:r w:rsidR="003006BC" w:rsidRPr="0047558B">
        <w:rPr>
          <w:rFonts w:ascii="Angsana New" w:hAnsi="Angsana New"/>
          <w:sz w:val="30"/>
          <w:szCs w:val="30"/>
          <w:cs/>
        </w:rPr>
        <w:t>อาคาร</w:t>
      </w:r>
      <w:r w:rsidR="00C91D16" w:rsidRPr="0047558B">
        <w:rPr>
          <w:rFonts w:ascii="Angsana New" w:hAnsi="Angsana New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</w:t>
      </w:r>
      <w:r w:rsidRPr="0047558B">
        <w:rPr>
          <w:rFonts w:ascii="Angsana New" w:hAnsi="Angsana New"/>
          <w:sz w:val="30"/>
          <w:szCs w:val="30"/>
          <w:cs/>
        </w:rPr>
        <w:br/>
      </w:r>
      <w:r w:rsidR="00C91D16" w:rsidRPr="0047558B">
        <w:rPr>
          <w:rFonts w:ascii="Angsana New" w:hAnsi="Angsana New"/>
          <w:sz w:val="30"/>
          <w:szCs w:val="30"/>
          <w:cs/>
        </w:rPr>
        <w:t>แต่ละส่วนประกอบที่มีนัยสำคัญแยกต่างหากจากกัน</w:t>
      </w:r>
    </w:p>
    <w:p w14:paraId="136FCF93" w14:textId="77777777" w:rsidR="00D64D19" w:rsidRPr="0047558B" w:rsidRDefault="00D64D19" w:rsidP="00B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7AFE96" w14:textId="5D0142F0" w:rsidR="00BE4995" w:rsidRPr="0047558B" w:rsidRDefault="00C91D16" w:rsidP="00B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กำไรหรือ</w:t>
      </w:r>
      <w:r w:rsidR="003006BC" w:rsidRPr="0047558B">
        <w:rPr>
          <w:rFonts w:ascii="Angsana New" w:hAnsi="Angsana New"/>
          <w:sz w:val="30"/>
          <w:szCs w:val="30"/>
          <w:cs/>
        </w:rPr>
        <w:t>ขาดทุนจากการจำหน่ายที่ดิน อาคาร</w:t>
      </w:r>
      <w:r w:rsidRPr="0047558B">
        <w:rPr>
          <w:rFonts w:ascii="Angsana New" w:hAnsi="Angsana New"/>
          <w:sz w:val="30"/>
          <w:szCs w:val="30"/>
          <w:cs/>
        </w:rPr>
        <w:t>และอุปกรณ์ คือผลต่างระหว่างสิ่งตอบแทนสุทธิที่ได้รับจาก</w:t>
      </w:r>
      <w:r w:rsidR="00FE6A46"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pacing w:val="2"/>
          <w:sz w:val="30"/>
          <w:szCs w:val="30"/>
          <w:cs/>
        </w:rPr>
        <w:t>การจำหน่ายกับมูล</w:t>
      </w:r>
      <w:r w:rsidR="003006BC" w:rsidRPr="0047558B">
        <w:rPr>
          <w:rFonts w:ascii="Angsana New" w:hAnsi="Angsana New"/>
          <w:spacing w:val="2"/>
          <w:sz w:val="30"/>
          <w:szCs w:val="30"/>
          <w:cs/>
        </w:rPr>
        <w:t>ค่าตามบัญชีของที่ดิน อาคาร</w:t>
      </w:r>
      <w:r w:rsidRPr="0047558B">
        <w:rPr>
          <w:rFonts w:ascii="Angsana New" w:hAnsi="Angsana New"/>
          <w:spacing w:val="2"/>
          <w:sz w:val="30"/>
          <w:szCs w:val="30"/>
          <w:cs/>
        </w:rPr>
        <w:t>และอุป</w:t>
      </w:r>
      <w:r w:rsidR="00FB240F" w:rsidRPr="0047558B">
        <w:rPr>
          <w:rFonts w:ascii="Angsana New" w:hAnsi="Angsana New"/>
          <w:spacing w:val="2"/>
          <w:sz w:val="30"/>
          <w:szCs w:val="30"/>
          <w:cs/>
        </w:rPr>
        <w:t>กรณ์ โดยรับรู้</w:t>
      </w:r>
      <w:r w:rsidR="00CF4AD7" w:rsidRPr="0047558B">
        <w:rPr>
          <w:rFonts w:ascii="Angsana New" w:hAnsi="Angsana New"/>
          <w:spacing w:val="2"/>
          <w:sz w:val="30"/>
          <w:szCs w:val="30"/>
          <w:cs/>
        </w:rPr>
        <w:t>ในกำไรหรือขาดทุน</w:t>
      </w:r>
    </w:p>
    <w:p w14:paraId="7DDDC971" w14:textId="77777777" w:rsidR="00E46631" w:rsidRPr="0047558B" w:rsidRDefault="00E46631" w:rsidP="008A3763">
      <w:pPr>
        <w:tabs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BC71F7" w14:textId="114E3D8D" w:rsidR="00E46631" w:rsidRPr="0047558B" w:rsidRDefault="001920FE" w:rsidP="008A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</w:t>
      </w:r>
      <w:r w:rsidR="00AC14A4" w:rsidRPr="0047558B">
        <w:rPr>
          <w:rFonts w:ascii="Angsana New" w:hAnsi="Angsana New"/>
          <w:sz w:val="30"/>
          <w:szCs w:val="30"/>
          <w:cs/>
        </w:rPr>
        <w:t xml:space="preserve">องมูลค่าตามบัญชีของรายการที่ดิน </w:t>
      </w:r>
      <w:r w:rsidR="00C85D08" w:rsidRPr="0047558B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47558B">
        <w:rPr>
          <w:rFonts w:ascii="Angsana New" w:hAnsi="Angsana New"/>
          <w:sz w:val="30"/>
          <w:szCs w:val="30"/>
          <w:cs/>
        </w:rPr>
        <w:t xml:space="preserve"> </w:t>
      </w:r>
      <w:r w:rsidR="00CF74C8" w:rsidRPr="0047558B">
        <w:rPr>
          <w:rFonts w:ascii="Angsana New" w:hAnsi="Angsana New"/>
          <w:sz w:val="30"/>
          <w:szCs w:val="30"/>
          <w:cs/>
        </w:rPr>
        <w:t>เมื่อ</w:t>
      </w:r>
      <w:r w:rsidR="00E87346" w:rsidRPr="0047558B">
        <w:rPr>
          <w:rFonts w:ascii="Angsana New" w:hAnsi="Angsana New"/>
          <w:sz w:val="30"/>
          <w:szCs w:val="30"/>
          <w:cs/>
        </w:rPr>
        <w:t>กลุ่มบริษัท</w:t>
      </w:r>
      <w:r w:rsidRPr="0047558B">
        <w:rPr>
          <w:rFonts w:ascii="Angsana New" w:hAnsi="Angsana New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</w:t>
      </w:r>
      <w:r w:rsidR="00C85D08" w:rsidRPr="0047558B">
        <w:rPr>
          <w:rFonts w:ascii="Angsana New" w:hAnsi="Angsana New"/>
          <w:sz w:val="30"/>
          <w:szCs w:val="30"/>
          <w:cs/>
        </w:rPr>
        <w:t xml:space="preserve">งรายการนั้นได้อย่างน่าเชื่อถือ </w:t>
      </w:r>
      <w:r w:rsidRPr="0047558B">
        <w:rPr>
          <w:rFonts w:ascii="Angsana New" w:hAnsi="Angsana New"/>
          <w:sz w:val="30"/>
          <w:szCs w:val="30"/>
          <w:cs/>
        </w:rPr>
        <w:t>ชิ้นส่วนที่ถูกเปลี่ยนแทนจะถูกตัดจำหน่ายตามมูลค่า</w:t>
      </w:r>
      <w:r w:rsidR="00C85D08" w:rsidRPr="0047558B">
        <w:rPr>
          <w:rFonts w:ascii="Angsana New" w:hAnsi="Angsana New"/>
          <w:sz w:val="30"/>
          <w:szCs w:val="30"/>
          <w:cs/>
        </w:rPr>
        <w:t>ตามบัญชี</w:t>
      </w:r>
      <w:r w:rsidRPr="0047558B">
        <w:rPr>
          <w:rFonts w:ascii="Angsana New" w:hAnsi="Angsana New"/>
          <w:sz w:val="30"/>
          <w:szCs w:val="30"/>
          <w:cs/>
        </w:rPr>
        <w:t xml:space="preserve"> ต้นทุนที่เกิดขึ้น</w:t>
      </w:r>
      <w:r w:rsidR="00CF74C8" w:rsidRPr="0047558B">
        <w:rPr>
          <w:rFonts w:ascii="Angsana New" w:hAnsi="Angsana New"/>
          <w:sz w:val="30"/>
          <w:szCs w:val="30"/>
          <w:cs/>
        </w:rPr>
        <w:t>เป็นประจำ</w:t>
      </w:r>
      <w:r w:rsidRPr="0047558B">
        <w:rPr>
          <w:rFonts w:ascii="Angsana New" w:hAnsi="Angsana New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766CE1E0" w14:textId="2A900F4C" w:rsidR="00B77FD4" w:rsidRPr="0047558B" w:rsidRDefault="006D1D9F" w:rsidP="006D1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</w:rPr>
        <w:tab/>
      </w:r>
    </w:p>
    <w:p w14:paraId="35F2A581" w14:textId="0A3333C1" w:rsidR="005C3F61" w:rsidRPr="0047558B" w:rsidRDefault="009529FD" w:rsidP="008A3763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และรับรู้ในกำไรหรือขาดทุนด้วยวิธีเส้นตรงตามเกณฑ์อายุการให้ประโยชน์โดยประมาณของแต่ละส่วนประกอบของสินทรัพย์ วิธีการคิดค่าเสื่อมราคา </w:t>
      </w:r>
      <w:r w:rsidR="00CF74C8" w:rsidRPr="0047558B">
        <w:rPr>
          <w:rFonts w:ascii="Angsana New" w:hAnsi="Angsana New"/>
          <w:sz w:val="30"/>
          <w:szCs w:val="30"/>
          <w:cs/>
        </w:rPr>
        <w:br/>
      </w:r>
      <w:r w:rsidRPr="0047558B">
        <w:rPr>
          <w:rFonts w:ascii="Angsana New" w:hAnsi="Angsana New"/>
          <w:sz w:val="30"/>
          <w:szCs w:val="30"/>
          <w:cs/>
        </w:rPr>
        <w:t>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 ทั้งนี้</w:t>
      </w:r>
      <w:r w:rsidR="00E3652F"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 xml:space="preserve">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770D37BE" w14:textId="4D467735" w:rsidR="00F40D5B" w:rsidRPr="0047558B" w:rsidRDefault="00F40D5B" w:rsidP="008A3763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3EC3512" w14:textId="77777777" w:rsidR="00053456" w:rsidRPr="0047558B" w:rsidRDefault="00053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br w:type="page"/>
      </w:r>
    </w:p>
    <w:p w14:paraId="3E4A3AFE" w14:textId="5FD3302E" w:rsidR="007002FF" w:rsidRPr="0047558B" w:rsidRDefault="007002FF" w:rsidP="008A3763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2F8FF499" w14:textId="77777777" w:rsidR="009529FD" w:rsidRPr="0047558B" w:rsidRDefault="009529FD" w:rsidP="008A3763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FB240F" w:rsidRPr="0047558B" w14:paraId="0D811809" w14:textId="77777777" w:rsidTr="00A243DE">
        <w:tc>
          <w:tcPr>
            <w:tcW w:w="5390" w:type="dxa"/>
            <w:vAlign w:val="bottom"/>
          </w:tcPr>
          <w:p w14:paraId="38C40D32" w14:textId="77777777" w:rsidR="00FB240F" w:rsidRPr="0047558B" w:rsidRDefault="00AE32C0" w:rsidP="00F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sz w:val="30"/>
                <w:szCs w:val="30"/>
              </w:rPr>
              <w:br w:type="page"/>
            </w:r>
            <w:r w:rsidR="00FB240F" w:rsidRPr="0047558B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543B0E01" w14:textId="77777777" w:rsidR="00FB240F" w:rsidRPr="0047558B" w:rsidRDefault="00FB240F" w:rsidP="00F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675" w:type="dxa"/>
          </w:tcPr>
          <w:p w14:paraId="78952A34" w14:textId="77777777" w:rsidR="00FB240F" w:rsidRPr="0047558B" w:rsidRDefault="00FB240F" w:rsidP="00F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B240F" w:rsidRPr="0047558B" w14:paraId="4CFBCB5E" w14:textId="77777777" w:rsidTr="00A243DE">
        <w:tc>
          <w:tcPr>
            <w:tcW w:w="5390" w:type="dxa"/>
            <w:vAlign w:val="bottom"/>
          </w:tcPr>
          <w:p w14:paraId="2C83D096" w14:textId="77777777" w:rsidR="00FB240F" w:rsidRPr="0047558B" w:rsidRDefault="00FB240F" w:rsidP="00F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อาคารสิ่งปลูกสร้างและส่วนปรับปรุงอาคาร</w:t>
            </w:r>
          </w:p>
        </w:tc>
        <w:tc>
          <w:tcPr>
            <w:tcW w:w="1195" w:type="dxa"/>
          </w:tcPr>
          <w:p w14:paraId="57E5D0A0" w14:textId="77777777" w:rsidR="00FB240F" w:rsidRPr="0047558B" w:rsidRDefault="00FB240F" w:rsidP="00F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5</w:t>
            </w:r>
            <w:r w:rsidR="00210B18" w:rsidRPr="004755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10B18" w:rsidRPr="0047558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20</w:t>
            </w:r>
          </w:p>
        </w:tc>
        <w:tc>
          <w:tcPr>
            <w:tcW w:w="675" w:type="dxa"/>
          </w:tcPr>
          <w:p w14:paraId="26816491" w14:textId="77777777" w:rsidR="00FB240F" w:rsidRPr="0047558B" w:rsidRDefault="00FB240F" w:rsidP="00F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B240F" w:rsidRPr="0047558B" w14:paraId="74A2FBEC" w14:textId="77777777" w:rsidTr="00A243DE">
        <w:tc>
          <w:tcPr>
            <w:tcW w:w="5390" w:type="dxa"/>
            <w:vAlign w:val="bottom"/>
          </w:tcPr>
          <w:p w14:paraId="72B5B3EE" w14:textId="77777777" w:rsidR="00FB240F" w:rsidRPr="0047558B" w:rsidRDefault="00FB240F" w:rsidP="00F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3FC4A90C" w14:textId="77777777" w:rsidR="00FB240F" w:rsidRPr="0047558B" w:rsidRDefault="00D64D19" w:rsidP="00BB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</w:t>
            </w:r>
            <w:r w:rsidR="009E4D84" w:rsidRPr="0047558B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="00BB770E" w:rsidRPr="0047558B">
              <w:rPr>
                <w:rFonts w:ascii="Angsana New" w:hAnsi="Angsana New"/>
                <w:sz w:val="30"/>
                <w:szCs w:val="30"/>
                <w:cs/>
              </w:rPr>
              <w:t xml:space="preserve"> 20</w:t>
            </w:r>
          </w:p>
        </w:tc>
        <w:tc>
          <w:tcPr>
            <w:tcW w:w="675" w:type="dxa"/>
          </w:tcPr>
          <w:p w14:paraId="7696074D" w14:textId="77777777" w:rsidR="00FB240F" w:rsidRPr="0047558B" w:rsidRDefault="00FB240F" w:rsidP="00F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D530C" w:rsidRPr="0047558B" w14:paraId="26413A62" w14:textId="77777777" w:rsidTr="00A243DE">
        <w:tc>
          <w:tcPr>
            <w:tcW w:w="5390" w:type="dxa"/>
            <w:vAlign w:val="bottom"/>
          </w:tcPr>
          <w:p w14:paraId="2BA77CC1" w14:textId="77777777" w:rsidR="004D530C" w:rsidRPr="0047558B" w:rsidRDefault="004D530C" w:rsidP="004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เครื่องจักรและอุปกรณ์ให้เช่า</w:t>
            </w:r>
          </w:p>
        </w:tc>
        <w:tc>
          <w:tcPr>
            <w:tcW w:w="1195" w:type="dxa"/>
          </w:tcPr>
          <w:p w14:paraId="5369C0DE" w14:textId="77777777" w:rsidR="004D530C" w:rsidRPr="0047558B" w:rsidRDefault="004D530C" w:rsidP="004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15</w:t>
            </w:r>
          </w:p>
        </w:tc>
        <w:tc>
          <w:tcPr>
            <w:tcW w:w="675" w:type="dxa"/>
          </w:tcPr>
          <w:p w14:paraId="1B18ECCD" w14:textId="77777777" w:rsidR="004D530C" w:rsidRPr="0047558B" w:rsidRDefault="004D530C" w:rsidP="004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D530C" w:rsidRPr="0047558B" w14:paraId="3107A602" w14:textId="77777777" w:rsidTr="00A243DE">
        <w:tc>
          <w:tcPr>
            <w:tcW w:w="5390" w:type="dxa"/>
            <w:vAlign w:val="bottom"/>
          </w:tcPr>
          <w:p w14:paraId="2F698723" w14:textId="77777777" w:rsidR="004D530C" w:rsidRPr="0047558B" w:rsidRDefault="004D530C" w:rsidP="004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7E7212C4" w14:textId="77777777" w:rsidR="004D530C" w:rsidRPr="0047558B" w:rsidRDefault="004D530C" w:rsidP="004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675" w:type="dxa"/>
          </w:tcPr>
          <w:p w14:paraId="7946ED39" w14:textId="77777777" w:rsidR="004D530C" w:rsidRPr="0047558B" w:rsidRDefault="004D530C" w:rsidP="004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D530C" w:rsidRPr="0047558B" w14:paraId="4107BD75" w14:textId="77777777" w:rsidTr="00A243DE">
        <w:tc>
          <w:tcPr>
            <w:tcW w:w="5390" w:type="dxa"/>
            <w:shd w:val="clear" w:color="auto" w:fill="auto"/>
            <w:vAlign w:val="bottom"/>
          </w:tcPr>
          <w:p w14:paraId="0D786FC6" w14:textId="77777777" w:rsidR="004D530C" w:rsidRPr="0047558B" w:rsidRDefault="004D530C" w:rsidP="004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064B89F" w14:textId="77777777" w:rsidR="004D530C" w:rsidRPr="0047558B" w:rsidRDefault="004D530C" w:rsidP="004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130BA6B9" w14:textId="77777777" w:rsidR="004D530C" w:rsidRPr="0047558B" w:rsidRDefault="004D530C" w:rsidP="004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0FBF876" w14:textId="77777777" w:rsidR="00BF4644" w:rsidRPr="0047558B" w:rsidRDefault="00BF4644" w:rsidP="00C20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9F27CEA" w14:textId="77777777" w:rsidR="00B77FD4" w:rsidRPr="0047558B" w:rsidRDefault="00513E00" w:rsidP="009737F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(ฎ</w:t>
      </w:r>
      <w:r w:rsidR="00026C48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="00026C48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B77FD4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76AF0B00" w14:textId="77777777" w:rsidR="00B77FD4" w:rsidRPr="0047558B" w:rsidRDefault="00B77FD4" w:rsidP="00973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942C32" w14:textId="76F9E382" w:rsidR="003E6FDA" w:rsidRPr="0047558B" w:rsidRDefault="003E6FDA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สินทรัพย์ไม่มีตัวตนอื่นๆ ที่มีอายุการใช้งานจำกัด วัดมูลค่าด้วยราคาทุนหักค่าตัดจำหน่ายสะสมและผลขาดทุนจากการด้อยค่าสะสม รายจ่ายภายหลังการรับรู้รายการจะรับรู้เป็นสินทรัพย์เมื่อก่อให้เกิดประโยชน์เชิงเศรษฐกิจ</w:t>
      </w:r>
      <w:r w:rsidRPr="0047558B">
        <w:rPr>
          <w:rFonts w:ascii="Angsana New" w:hAnsi="Angsana New"/>
          <w:sz w:val="30"/>
          <w:szCs w:val="30"/>
          <w:cs/>
        </w:rPr>
        <w:br/>
        <w:t>ในอนาคต</w:t>
      </w:r>
    </w:p>
    <w:p w14:paraId="73707E69" w14:textId="77777777" w:rsidR="003E6FDA" w:rsidRPr="0047558B" w:rsidRDefault="003E6FDA" w:rsidP="003E6F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942F2D" w14:textId="233F5A70" w:rsidR="00241404" w:rsidRPr="0047558B" w:rsidRDefault="003E6FDA" w:rsidP="003E6F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ค่าตัดจำหน่ายคำนวณจากราคาทุนของสินทรัพย์หักด้วยมูลค่าคงเหลือ และ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</w:t>
      </w:r>
      <w:r w:rsidRPr="0047558B">
        <w:rPr>
          <w:rFonts w:ascii="Angsana New" w:hAnsi="Angsana New"/>
          <w:spacing w:val="-4"/>
          <w:sz w:val="30"/>
          <w:szCs w:val="30"/>
          <w:cs/>
        </w:rPr>
        <w:t>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</w:t>
      </w:r>
      <w:r w:rsidRPr="0047558B">
        <w:rPr>
          <w:rFonts w:ascii="Angsana New" w:hAnsi="Angsana New"/>
          <w:sz w:val="30"/>
          <w:szCs w:val="30"/>
          <w:cs/>
        </w:rPr>
        <w:t>พร้อมที่จะให้ประโยชน์ 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18D17AAB" w14:textId="77777777" w:rsidR="00E5104A" w:rsidRPr="0047558B" w:rsidRDefault="00E5104A" w:rsidP="003E6F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398263" w14:textId="471DCB0A" w:rsidR="00A36B71" w:rsidRPr="0047558B" w:rsidRDefault="003E6FDA" w:rsidP="009737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5D030BCF" w14:textId="77777777" w:rsidR="003E6FDA" w:rsidRPr="0047558B" w:rsidRDefault="003E6FDA" w:rsidP="009737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A36B71" w:rsidRPr="0047558B" w14:paraId="03501C26" w14:textId="77777777" w:rsidTr="00DB694F">
        <w:tc>
          <w:tcPr>
            <w:tcW w:w="5390" w:type="dxa"/>
            <w:vAlign w:val="bottom"/>
          </w:tcPr>
          <w:p w14:paraId="054BD1FB" w14:textId="77777777" w:rsidR="00A36B71" w:rsidRPr="0047558B" w:rsidRDefault="00A36B71" w:rsidP="00973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sz w:val="30"/>
                <w:szCs w:val="30"/>
              </w:rPr>
              <w:br w:type="page"/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92659B" w:rsidRPr="0047558B">
              <w:rPr>
                <w:rFonts w:ascii="Angsana New" w:hAnsi="Angsana New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195" w:type="dxa"/>
          </w:tcPr>
          <w:p w14:paraId="48C33EA2" w14:textId="77777777" w:rsidR="00A36B71" w:rsidRPr="0047558B" w:rsidRDefault="005B1AED" w:rsidP="00973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546AC64" w14:textId="77777777" w:rsidR="00A36B71" w:rsidRPr="0047558B" w:rsidRDefault="00A36B71" w:rsidP="00973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3548A8A" w14:textId="77777777" w:rsidR="00211348" w:rsidRPr="0047558B" w:rsidRDefault="00211348" w:rsidP="009737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A1D3C4" w14:textId="57CF2EEA" w:rsidR="003E6FDA" w:rsidRPr="0047558B" w:rsidRDefault="003E6FDA" w:rsidP="003E6FDA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(ฏ)</w:t>
      </w: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  <w:t>สัญญาเช่า</w:t>
      </w:r>
    </w:p>
    <w:p w14:paraId="2BAA7374" w14:textId="77777777" w:rsidR="007002FF" w:rsidRPr="0047558B" w:rsidRDefault="007002FF" w:rsidP="007002F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451BE7DB" w14:textId="42479E13" w:rsidR="007002FF" w:rsidRPr="0047558B" w:rsidRDefault="007002FF" w:rsidP="007002FF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47558B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ตุลาคม </w:t>
      </w:r>
      <w:r w:rsidRPr="0047558B">
        <w:rPr>
          <w:rFonts w:ascii="Angsana New" w:hAnsi="Angsana New"/>
          <w:b/>
          <w:bCs/>
          <w:i/>
          <w:iCs/>
          <w:sz w:val="30"/>
          <w:szCs w:val="30"/>
        </w:rPr>
        <w:t>2563</w:t>
      </w:r>
      <w:r w:rsidRPr="0047558B">
        <w:rPr>
          <w:b/>
          <w:color w:val="0000FF"/>
          <w:sz w:val="30"/>
          <w:szCs w:val="30"/>
        </w:rPr>
        <w:t xml:space="preserve"> </w:t>
      </w:r>
    </w:p>
    <w:p w14:paraId="5A9A97AC" w14:textId="77777777" w:rsidR="007002FF" w:rsidRPr="0047558B" w:rsidRDefault="007002FF" w:rsidP="007002FF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77B97686" w14:textId="35F32692" w:rsidR="007002FF" w:rsidRPr="0047558B" w:rsidRDefault="007002FF" w:rsidP="007002F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 w:rsidR="003E6FDA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</w:t>
      </w:r>
      <w:r w:rsidR="00016A7B"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104F91A" w14:textId="4E594F1A" w:rsidR="007002FF" w:rsidRPr="0047558B" w:rsidRDefault="007002FF" w:rsidP="007002F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D52F30" w14:textId="6BBA6235" w:rsidR="007002FF" w:rsidRPr="0047558B" w:rsidRDefault="007002FF" w:rsidP="007002F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lastRenderedPageBreak/>
        <w:t>ในฐานะผู้เช่า</w:t>
      </w:r>
    </w:p>
    <w:p w14:paraId="4B802EFC" w14:textId="76435960" w:rsidR="007002FF" w:rsidRPr="0047558B" w:rsidRDefault="007002FF" w:rsidP="003E6FD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</w:t>
      </w:r>
      <w:r w:rsidRPr="0047558B">
        <w:rPr>
          <w:rFonts w:ascii="Angsana New" w:hAnsi="Angsana New"/>
          <w:spacing w:val="-6"/>
          <w:sz w:val="30"/>
          <w:szCs w:val="30"/>
          <w:cs/>
        </w:rPr>
        <w:t>สัญญาให้กับแต่ละส่วนประกอบของสัญญาเช่าตามราคาเอกเทศของแต่ละส่วนประกอบ สำหรับสัญญา</w:t>
      </w:r>
      <w:r w:rsidR="00CB6FA7" w:rsidRPr="0047558B">
        <w:rPr>
          <w:rFonts w:ascii="Angsana New" w:hAnsi="Angsana New"/>
          <w:spacing w:val="-6"/>
          <w:sz w:val="30"/>
          <w:szCs w:val="30"/>
          <w:cs/>
        </w:rPr>
        <w:t>เช่า</w:t>
      </w:r>
      <w:r w:rsidRPr="0047558B">
        <w:rPr>
          <w:rFonts w:ascii="Angsana New" w:hAnsi="Angsana New"/>
          <w:spacing w:val="-6"/>
          <w:sz w:val="30"/>
          <w:szCs w:val="30"/>
          <w:cs/>
        </w:rPr>
        <w:t>อสังหาริมทรัพย์</w:t>
      </w:r>
      <w:r w:rsidR="003E6FDA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กลุ่มบริษั</w:t>
      </w:r>
      <w:r w:rsidR="001B0318" w:rsidRPr="0047558B">
        <w:rPr>
          <w:rFonts w:ascii="Angsana New" w:hAnsi="Angsana New"/>
          <w:sz w:val="30"/>
          <w:szCs w:val="30"/>
          <w:cs/>
        </w:rPr>
        <w:t>ท</w:t>
      </w:r>
      <w:r w:rsidRPr="0047558B">
        <w:rPr>
          <w:rFonts w:ascii="Angsana New" w:hAnsi="Angsana New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F975EA1" w14:textId="77777777" w:rsidR="007002FF" w:rsidRPr="0047558B" w:rsidRDefault="007002FF" w:rsidP="003E6FD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C817381" w14:textId="10C89C82" w:rsidR="001B0318" w:rsidRPr="0047558B" w:rsidRDefault="007002FF" w:rsidP="007A589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3E6FDA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AF2262F" w14:textId="77777777" w:rsidR="001B0318" w:rsidRPr="0047558B" w:rsidRDefault="001B0318" w:rsidP="007A589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9732F3" w14:textId="7B28D89A" w:rsidR="007002FF" w:rsidRPr="0047558B" w:rsidRDefault="007002FF" w:rsidP="007A589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7" w:name="_Hlk65854679"/>
    </w:p>
    <w:p w14:paraId="058A68E0" w14:textId="514B5A05" w:rsidR="007002FF" w:rsidRPr="0047558B" w:rsidRDefault="00501A7E" w:rsidP="007002FF">
      <w:pPr>
        <w:tabs>
          <w:tab w:val="clear" w:pos="680"/>
          <w:tab w:val="clear" w:pos="907"/>
        </w:tabs>
        <w:jc w:val="thaiDistribute"/>
        <w:rPr>
          <w:rFonts w:ascii="Angsana New" w:hAnsi="Angsana New"/>
          <w:b/>
          <w:color w:val="0000FF"/>
          <w:sz w:val="30"/>
          <w:szCs w:val="30"/>
          <w:cs/>
        </w:rPr>
      </w:pPr>
      <w:r w:rsidRPr="0047558B">
        <w:rPr>
          <w:rFonts w:ascii="Angsana New" w:hAnsi="Angsana New"/>
          <w:b/>
          <w:color w:val="0000FF"/>
          <w:sz w:val="30"/>
          <w:szCs w:val="30"/>
        </w:rPr>
        <w:tab/>
      </w:r>
    </w:p>
    <w:bookmarkEnd w:id="7"/>
    <w:p w14:paraId="29E60FA0" w14:textId="5EB4B2ED" w:rsidR="007002FF" w:rsidRPr="0047558B" w:rsidRDefault="007002FF" w:rsidP="007A589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9F23414" w14:textId="77777777" w:rsidR="007002FF" w:rsidRPr="0047558B" w:rsidRDefault="007002FF" w:rsidP="007002FF">
      <w:pPr>
        <w:tabs>
          <w:tab w:val="clear" w:pos="680"/>
          <w:tab w:val="clear" w:pos="907"/>
        </w:tabs>
        <w:jc w:val="thaiDistribute"/>
        <w:rPr>
          <w:rFonts w:ascii="Angsana New" w:hAnsi="Angsana New"/>
          <w:b/>
          <w:sz w:val="30"/>
          <w:szCs w:val="30"/>
        </w:rPr>
      </w:pPr>
    </w:p>
    <w:p w14:paraId="5BC4E3FE" w14:textId="354CE728" w:rsidR="007002FF" w:rsidRPr="0047558B" w:rsidRDefault="007002FF" w:rsidP="007A589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47558B">
        <w:rPr>
          <w:rFonts w:ascii="Angsana New" w:hAnsi="Angsana New"/>
          <w:spacing w:val="-2"/>
          <w:sz w:val="30"/>
          <w:szCs w:val="30"/>
          <w:cs/>
        </w:rPr>
        <w:t>วัดมูลค่าใหม่เมื่อมีการเปลี่ยนแปลงสัญญาเช่า</w:t>
      </w:r>
      <w:bookmarkStart w:id="8" w:name="_Hlk65855261"/>
      <w:r w:rsidRPr="0047558B">
        <w:rPr>
          <w:rFonts w:ascii="Angsana New" w:hAnsi="Angsana New"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bookmarkEnd w:id="8"/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2B6B6383" w14:textId="77777777" w:rsidR="007002FF" w:rsidRPr="0047558B" w:rsidRDefault="007002FF" w:rsidP="007002F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51D56311" w14:textId="624CB4E8" w:rsidR="007002FF" w:rsidRPr="0047558B" w:rsidRDefault="007002FF" w:rsidP="007002F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 xml:space="preserve">ในฐานะผู้ให้เช่า </w:t>
      </w:r>
    </w:p>
    <w:p w14:paraId="02467226" w14:textId="2AADDF76" w:rsidR="007002FF" w:rsidRPr="0047558B" w:rsidRDefault="007002FF" w:rsidP="007A589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395CFA7" w14:textId="77777777" w:rsidR="007002FF" w:rsidRPr="0047558B" w:rsidRDefault="007002FF" w:rsidP="007002F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54C2E30" w14:textId="3B5A95AC" w:rsidR="007002FF" w:rsidRPr="0047558B" w:rsidRDefault="007002FF" w:rsidP="007A589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ณ วันเริ่มต้นของสัญญาเช่า กลุ่มบริษัท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56949CDC" w14:textId="77777777" w:rsidR="007002FF" w:rsidRPr="0047558B" w:rsidRDefault="007002FF" w:rsidP="007002F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D08C139" w14:textId="1D2CBEA1" w:rsidR="001B0318" w:rsidRPr="0047558B" w:rsidRDefault="007002FF" w:rsidP="001B031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</w:t>
      </w:r>
      <w:r w:rsidR="007A5895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</w:t>
      </w:r>
      <w:r w:rsidR="00165CBE" w:rsidRPr="0047558B">
        <w:rPr>
          <w:rFonts w:ascii="Angsana New" w:hAnsi="Angsana New"/>
          <w:sz w:val="30"/>
          <w:szCs w:val="30"/>
          <w:cs/>
        </w:rPr>
        <w:t>อื่น</w:t>
      </w:r>
      <w:r w:rsidRPr="0047558B">
        <w:rPr>
          <w:rFonts w:ascii="Angsana New" w:hAnsi="Angsana New"/>
          <w:sz w:val="30"/>
          <w:szCs w:val="30"/>
          <w:cs/>
        </w:rPr>
        <w:t>ในรอบระยะเวลาบัญชีที่ได้รับ</w:t>
      </w:r>
    </w:p>
    <w:p w14:paraId="23E474F4" w14:textId="77777777" w:rsidR="001B0318" w:rsidRPr="0047558B" w:rsidRDefault="001B0318" w:rsidP="001B031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17FEE9" w14:textId="33E99ACD" w:rsidR="007002FF" w:rsidRPr="0047558B" w:rsidRDefault="007002FF" w:rsidP="001B0318">
      <w:pPr>
        <w:spacing w:line="240" w:lineRule="auto"/>
        <w:ind w:left="540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47558B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ตุลาคม </w:t>
      </w:r>
      <w:r w:rsidRPr="0047558B">
        <w:rPr>
          <w:rFonts w:ascii="Angsana New" w:hAnsi="Angsana New"/>
          <w:b/>
          <w:bCs/>
          <w:i/>
          <w:iCs/>
          <w:sz w:val="30"/>
          <w:szCs w:val="30"/>
        </w:rPr>
        <w:t>2563</w:t>
      </w:r>
      <w:r w:rsidRPr="0047558B">
        <w:rPr>
          <w:rFonts w:ascii="Angsana New" w:hAnsi="Angsana New"/>
          <w:b/>
          <w:color w:val="0000FF"/>
          <w:sz w:val="30"/>
          <w:szCs w:val="30"/>
        </w:rPr>
        <w:t xml:space="preserve"> </w:t>
      </w:r>
    </w:p>
    <w:p w14:paraId="609ADE20" w14:textId="77777777" w:rsidR="007002FF" w:rsidRPr="0047558B" w:rsidRDefault="007002FF" w:rsidP="007002F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0485548" w14:textId="6B0D9490" w:rsidR="007002FF" w:rsidRPr="0047558B" w:rsidRDefault="007002FF" w:rsidP="00FF763D">
      <w:pPr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7558B">
        <w:rPr>
          <w:rFonts w:ascii="Angsana New" w:hAnsi="Angsana New"/>
          <w:b/>
          <w:i/>
          <w:iCs/>
          <w:sz w:val="30"/>
          <w:szCs w:val="30"/>
          <w:cs/>
        </w:rPr>
        <w:t>ในฐานะผู้เช่า</w:t>
      </w:r>
    </w:p>
    <w:p w14:paraId="61FC74F5" w14:textId="08CC7A37" w:rsidR="007002FF" w:rsidRPr="0047558B" w:rsidRDefault="007002FF" w:rsidP="00FF763D">
      <w:pPr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47558B">
        <w:rPr>
          <w:rFonts w:ascii="Angsana New" w:hAnsi="Angsana New"/>
          <w:b/>
          <w:sz w:val="30"/>
          <w:szCs w:val="30"/>
          <w:cs/>
        </w:rPr>
        <w:t>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</w:t>
      </w:r>
      <w:r w:rsidRPr="0047558B">
        <w:rPr>
          <w:rFonts w:ascii="Angsana New" w:hAnsi="Angsana New"/>
          <w:b/>
          <w:spacing w:val="-2"/>
          <w:sz w:val="30"/>
          <w:szCs w:val="30"/>
          <w:cs/>
        </w:rPr>
        <w:t>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</w:t>
      </w:r>
      <w:r w:rsidRPr="0047558B">
        <w:rPr>
          <w:rFonts w:ascii="Angsana New" w:hAnsi="Angsana New"/>
          <w:b/>
          <w:sz w:val="30"/>
          <w:szCs w:val="30"/>
          <w:cs/>
        </w:rPr>
        <w:t>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2D1FD7FC" w14:textId="77777777" w:rsidR="007002FF" w:rsidRPr="0047558B" w:rsidRDefault="007002FF" w:rsidP="007002F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Cs/>
          <w:color w:val="0000FF"/>
          <w:sz w:val="30"/>
          <w:szCs w:val="30"/>
        </w:rPr>
      </w:pPr>
    </w:p>
    <w:p w14:paraId="39ADB77D" w14:textId="601910E6" w:rsidR="007002FF" w:rsidRPr="0047558B" w:rsidRDefault="007002FF" w:rsidP="007002FF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7558B">
        <w:rPr>
          <w:rFonts w:ascii="Angsana New" w:hAnsi="Angsana New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</w:t>
      </w:r>
      <w:r w:rsidRPr="0047558B">
        <w:rPr>
          <w:rFonts w:ascii="Angsana New" w:eastAsia="Calibri" w:hAnsi="Angsana New"/>
          <w:sz w:val="30"/>
          <w:szCs w:val="30"/>
          <w:cs/>
        </w:rPr>
        <w:t>บันทึกในกำไรหรือขาดทุนโดยวิธีเส้นตรงตลอดอายุสัญญาเช่า ประโยชน์ที่ได้รับตามสัญญาเช่า จะรับรู้ในกำไรหรือขาดทุนเป็นส่วนหนึ่งของ</w:t>
      </w:r>
      <w:r w:rsidR="009254B2" w:rsidRPr="0047558B">
        <w:rPr>
          <w:rFonts w:ascii="Angsana New" w:eastAsia="Calibri" w:hAnsi="Angsana New"/>
          <w:sz w:val="30"/>
          <w:szCs w:val="30"/>
        </w:rPr>
        <w:br/>
      </w:r>
      <w:r w:rsidRPr="0047558B">
        <w:rPr>
          <w:rFonts w:ascii="Angsana New" w:eastAsia="Calibri" w:hAnsi="Angsana New"/>
          <w:sz w:val="30"/>
          <w:szCs w:val="30"/>
          <w:cs/>
        </w:rPr>
        <w:t>ค่าเช่าทั้งสิ้นตามสัญญาตลอดอายุสัญญาเช่า</w:t>
      </w:r>
      <w:r w:rsidRPr="0047558B">
        <w:rPr>
          <w:rFonts w:ascii="Angsana New" w:hAnsi="Angsana New"/>
          <w:b/>
          <w:sz w:val="30"/>
          <w:szCs w:val="30"/>
        </w:rPr>
        <w:t xml:space="preserve"> </w:t>
      </w:r>
      <w:r w:rsidRPr="0047558B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3EDCB2B4" w14:textId="4AE94E9F" w:rsidR="00FF763D" w:rsidRPr="0047558B" w:rsidRDefault="00D51460" w:rsidP="00FF763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ab/>
      </w:r>
    </w:p>
    <w:p w14:paraId="3AEF7D1D" w14:textId="379D2952" w:rsidR="007002FF" w:rsidRPr="0047558B" w:rsidRDefault="007002FF" w:rsidP="00FF763D">
      <w:pPr>
        <w:ind w:left="540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 w:rsidRPr="0047558B">
        <w:rPr>
          <w:rFonts w:ascii="Angsana New" w:hAnsi="Angsana New"/>
          <w:b/>
          <w:i/>
          <w:iCs/>
          <w:sz w:val="30"/>
          <w:szCs w:val="30"/>
          <w:cs/>
        </w:rPr>
        <w:t xml:space="preserve">ในฐานะผู้ให้เช่า </w:t>
      </w:r>
    </w:p>
    <w:p w14:paraId="109F8F50" w14:textId="3CAA412A" w:rsidR="007002FF" w:rsidRPr="0047558B" w:rsidRDefault="007002FF" w:rsidP="00FF763D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7558B">
        <w:rPr>
          <w:rFonts w:ascii="Angsana New" w:hAnsi="Angsana New"/>
          <w:b/>
          <w:sz w:val="30"/>
          <w:szCs w:val="30"/>
          <w:cs/>
        </w:rPr>
        <w:t>ณ วันเริ่มต้นของสัญญาเช่า กลุ่มบริษัทพิจารณาจัดประเภทสัญญาเช่าที่ได้โอนความเสี่ยงและผลตอบแทนทั้งหมด</w:t>
      </w:r>
      <w:r w:rsidRPr="0047558B">
        <w:rPr>
          <w:rFonts w:ascii="Angsana New" w:hAnsi="Angsana New"/>
          <w:b/>
          <w:spacing w:val="-2"/>
          <w:sz w:val="30"/>
          <w:szCs w:val="30"/>
          <w:cs/>
        </w:rPr>
        <w:t>หรือเกือบทั้งหมดที่ผู้เป็นเจ้าของพึงได้รับจากสินทรัพย์อ้างอิงไปให้แก่ผู้เช่าเป็นสัญญาเช่าทางการเงิน สัญญาที่ไม่เข้า</w:t>
      </w:r>
      <w:r w:rsidRPr="0047558B">
        <w:rPr>
          <w:rFonts w:ascii="Angsana New" w:hAnsi="Angsana New"/>
          <w:b/>
          <w:sz w:val="30"/>
          <w:szCs w:val="30"/>
          <w:cs/>
        </w:rPr>
        <w:t>เงื่อนไขดังกล่าวจะจัดประเภทเป็นสัญญาเช่าดำเนินงาน</w:t>
      </w:r>
    </w:p>
    <w:p w14:paraId="4E73EC7D" w14:textId="283AA08C" w:rsidR="0070213E" w:rsidRPr="0047558B" w:rsidRDefault="0070213E" w:rsidP="0070213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b/>
          <w:sz w:val="30"/>
          <w:szCs w:val="30"/>
        </w:rPr>
      </w:pPr>
      <w:r w:rsidRPr="0047558B">
        <w:rPr>
          <w:rFonts w:ascii="Angsana New" w:hAnsi="Angsana New"/>
          <w:b/>
          <w:sz w:val="30"/>
          <w:szCs w:val="30"/>
        </w:rPr>
        <w:tab/>
      </w:r>
      <w:r w:rsidRPr="0047558B">
        <w:rPr>
          <w:rFonts w:ascii="Angsana New" w:hAnsi="Angsana New"/>
          <w:b/>
          <w:sz w:val="30"/>
          <w:szCs w:val="30"/>
        </w:rPr>
        <w:tab/>
      </w:r>
    </w:p>
    <w:p w14:paraId="4A7A5BC1" w14:textId="3A12E038" w:rsidR="007002FF" w:rsidRPr="0047558B" w:rsidRDefault="007002FF" w:rsidP="00FF763D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7558B">
        <w:rPr>
          <w:rFonts w:ascii="Angsana New" w:hAnsi="Angsana New"/>
          <w:b/>
          <w:sz w:val="30"/>
          <w:szCs w:val="30"/>
          <w:cs/>
        </w:rPr>
        <w:t>รายได้ค่าเช่าจากสัญญาเช่าดำเนินงานรับรู้ในกำไรหรือขาดทุนโดยวิธีเส้นตรงตลอดอายุสัญญาเช่า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47558B">
        <w:rPr>
          <w:rFonts w:ascii="Angsana New" w:hAnsi="Angsana New"/>
          <w:b/>
          <w:sz w:val="30"/>
          <w:szCs w:val="30"/>
        </w:rPr>
        <w:t xml:space="preserve"> </w:t>
      </w:r>
      <w:r w:rsidRPr="0047558B">
        <w:rPr>
          <w:rFonts w:ascii="Angsana New" w:hAnsi="Angsana New"/>
          <w:b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ค่าเช่าที่อาจเกิดขึ้นรับรู้เป็นรายได้ค่าเช่าในรอบระยะเวลาบัญชีซึ่งค่าเช่านั้นเกิดขึ้น</w:t>
      </w:r>
    </w:p>
    <w:p w14:paraId="289F8FBA" w14:textId="77777777" w:rsidR="0070213E" w:rsidRPr="0047558B" w:rsidRDefault="0070213E" w:rsidP="00FF763D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31ECBA9" w14:textId="0C59A213" w:rsidR="0070213E" w:rsidRPr="0047558B" w:rsidRDefault="00702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EucrosiaUPC"/>
          <w:b/>
          <w:bCs/>
          <w:sz w:val="30"/>
          <w:szCs w:val="30"/>
          <w:cs/>
        </w:rPr>
      </w:pPr>
      <w:r w:rsidRPr="0047558B">
        <w:rPr>
          <w:rFonts w:ascii="Angsana New" w:eastAsia="Calibri" w:hAnsi="Angsana New"/>
          <w:sz w:val="30"/>
          <w:szCs w:val="30"/>
          <w:cs/>
        </w:rPr>
        <w:br w:type="page"/>
      </w:r>
    </w:p>
    <w:p w14:paraId="112BC400" w14:textId="7FEA2E27" w:rsidR="004D7E6A" w:rsidRPr="0047558B" w:rsidRDefault="004D7E6A" w:rsidP="001B0318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(</w:t>
      </w:r>
      <w:r w:rsidR="00E7248A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ฐ</w:t>
      </w: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  <w:t>การด้อยค่าสินทรัพย์ทางการเงินนอกเหนือจากลูกหนี้การค้า</w:t>
      </w:r>
    </w:p>
    <w:p w14:paraId="5383624E" w14:textId="68FAAC25" w:rsidR="004D7E6A" w:rsidRPr="0047558B" w:rsidRDefault="00394C1B" w:rsidP="004D7E6A">
      <w:pPr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7558B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47558B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47558B"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14:paraId="7FF142F1" w14:textId="77777777" w:rsidR="007002FF" w:rsidRPr="0047558B" w:rsidRDefault="007002FF" w:rsidP="007002F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47558B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ตุลาคม </w:t>
      </w:r>
      <w:r w:rsidRPr="0047558B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65A224DD" w14:textId="77777777" w:rsidR="007002FF" w:rsidRPr="0047558B" w:rsidRDefault="007002FF" w:rsidP="007002F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86D224E" w14:textId="35A99AD7" w:rsidR="007002FF" w:rsidRPr="0047558B" w:rsidRDefault="007002FF" w:rsidP="007002FF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47558B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47558B">
        <w:rPr>
          <w:rFonts w:ascii="Angsana New" w:hAnsi="Angsana New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47388F" w:rsidRPr="0047558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7248A" w:rsidRPr="0047558B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เงินลงทุนในตราสารทุนที่</w:t>
      </w:r>
      <w:r w:rsidRPr="0047558B">
        <w:rPr>
          <w:rFonts w:ascii="Angsana New" w:hAnsi="Angsana New"/>
          <w:color w:val="000000"/>
          <w:sz w:val="30"/>
          <w:szCs w:val="30"/>
          <w:cs/>
        </w:rPr>
        <w:t>วัดมูลค่าด้วยมูลค่ายุติธรรมผ่านกำไรขาดทุน</w:t>
      </w:r>
      <w:r w:rsidR="00E7248A" w:rsidRPr="0047558B">
        <w:rPr>
          <w:rFonts w:ascii="Angsana New" w:hAnsi="Angsana New"/>
          <w:color w:val="000000"/>
          <w:sz w:val="30"/>
          <w:szCs w:val="30"/>
          <w:cs/>
        </w:rPr>
        <w:t>เบ็ดเสร็จอื่น</w:t>
      </w:r>
    </w:p>
    <w:p w14:paraId="2DC9D305" w14:textId="77777777" w:rsidR="007002FF" w:rsidRPr="0047558B" w:rsidRDefault="007002FF" w:rsidP="007002FF">
      <w:pPr>
        <w:spacing w:line="240" w:lineRule="auto"/>
        <w:ind w:left="540"/>
        <w:jc w:val="thaiDistribute"/>
        <w:rPr>
          <w:rFonts w:ascii="Angsana New" w:eastAsia="Calibri" w:hAnsi="Angsana New"/>
          <w:color w:val="0000FF"/>
          <w:sz w:val="30"/>
          <w:szCs w:val="30"/>
        </w:rPr>
      </w:pPr>
    </w:p>
    <w:p w14:paraId="32B121A3" w14:textId="6EE29FC7" w:rsidR="007002FF" w:rsidRPr="0047558B" w:rsidRDefault="007002FF" w:rsidP="007002FF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47558B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47558B">
        <w:rPr>
          <w:rFonts w:ascii="Angsana New" w:hAnsi="Angsana New"/>
          <w:color w:val="000000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47558B">
        <w:rPr>
          <w:rFonts w:ascii="Angsana New" w:hAnsi="Angsana New"/>
          <w:color w:val="000000"/>
          <w:sz w:val="30"/>
          <w:szCs w:val="30"/>
        </w:rPr>
        <w:t xml:space="preserve">12 </w:t>
      </w:r>
      <w:r w:rsidRPr="0047558B">
        <w:rPr>
          <w:rFonts w:ascii="Angsana New" w:hAnsi="Angsana New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47558B">
        <w:rPr>
          <w:rFonts w:ascii="Angsana New" w:eastAsia="EucrosiaUPCBold" w:hAnsi="Angsana New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47558B">
        <w:rPr>
          <w:rFonts w:ascii="Angsana New" w:hAnsi="Angsana New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</w:t>
      </w:r>
      <w:r w:rsidR="0040607A" w:rsidRPr="0047558B">
        <w:rPr>
          <w:rFonts w:ascii="Angsana New" w:hAnsi="Angsana New"/>
          <w:color w:val="000000"/>
          <w:sz w:val="30"/>
          <w:szCs w:val="30"/>
        </w:rPr>
        <w:br/>
      </w:r>
      <w:r w:rsidRPr="0047558B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ผลขาดทุนด้านเครดิตที่คาดว่าจะเกิดขึ้นตลอดอายุของสัญญา </w:t>
      </w:r>
    </w:p>
    <w:p w14:paraId="5064343E" w14:textId="77777777" w:rsidR="007002FF" w:rsidRPr="0047558B" w:rsidRDefault="007002FF" w:rsidP="007002FF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F351A0C" w14:textId="46A5F02A" w:rsidR="007002FF" w:rsidRPr="0047558B" w:rsidRDefault="007002FF" w:rsidP="007002FF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="Cordia New"/>
          <w:b/>
          <w:bCs/>
          <w:sz w:val="30"/>
          <w:szCs w:val="30"/>
        </w:rPr>
      </w:pPr>
      <w:r w:rsidRPr="0047558B">
        <w:rPr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</w:t>
      </w:r>
      <w:r w:rsidRPr="0047558B">
        <w:rPr>
          <w:color w:val="000000"/>
          <w:spacing w:val="-2"/>
          <w:sz w:val="30"/>
          <w:szCs w:val="30"/>
          <w:cs/>
        </w:rPr>
        <w:t>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</w:t>
      </w:r>
      <w:r w:rsidRPr="0047558B">
        <w:rPr>
          <w:color w:val="000000"/>
          <w:sz w:val="30"/>
          <w:szCs w:val="30"/>
          <w:cs/>
        </w:rPr>
        <w:t>ที่คาดว่าจะไม่ได้รับคิดลดด้วยอัตราดอกเบี้ยที่แท้จริงของสินทรัพย์ทางการเงิน</w:t>
      </w:r>
    </w:p>
    <w:p w14:paraId="23350AF0" w14:textId="77777777" w:rsidR="007002FF" w:rsidRPr="0047558B" w:rsidRDefault="007002FF" w:rsidP="007002FF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F6418B6" w14:textId="14A7D6AF" w:rsidR="007002FF" w:rsidRPr="0047558B" w:rsidRDefault="008F644B" w:rsidP="007002FF">
      <w:pPr>
        <w:tabs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shd w:val="clear" w:color="auto" w:fill="D9D9D9"/>
        </w:rPr>
      </w:pPr>
      <w:r w:rsidRPr="0047558B">
        <w:rPr>
          <w:rFonts w:ascii="Angsana New" w:eastAsia="Calibri" w:hAnsi="Angsana New"/>
          <w:sz w:val="30"/>
          <w:szCs w:val="30"/>
          <w:cs/>
        </w:rPr>
        <w:t>กลุ่มบริษั</w:t>
      </w:r>
      <w:r w:rsidR="007002FF" w:rsidRPr="0047558B">
        <w:rPr>
          <w:rFonts w:ascii="Angsana New" w:eastAsia="Calibri" w:hAnsi="Angsana New"/>
          <w:sz w:val="30"/>
          <w:szCs w:val="30"/>
          <w:cs/>
        </w:rPr>
        <w:t>ท</w:t>
      </w:r>
      <w:r w:rsidR="007002FF" w:rsidRPr="0047558B">
        <w:rPr>
          <w:rFonts w:ascii="Angsana New" w:hAnsi="Angsana New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002FF" w:rsidRPr="0047558B">
        <w:rPr>
          <w:rFonts w:ascii="Angsana New" w:hAnsi="Angsana New"/>
          <w:color w:val="000000"/>
          <w:sz w:val="30"/>
          <w:szCs w:val="30"/>
        </w:rPr>
        <w:t xml:space="preserve">30 </w:t>
      </w:r>
      <w:r w:rsidR="007002FF" w:rsidRPr="0047558B">
        <w:rPr>
          <w:rFonts w:ascii="Angsana New" w:hAnsi="Angsana New"/>
          <w:color w:val="000000"/>
          <w:sz w:val="30"/>
          <w:szCs w:val="30"/>
          <w:cs/>
        </w:rPr>
        <w:t>วัน มีการเปลี่ยนแปลงของ</w:t>
      </w:r>
      <w:r w:rsidR="007002FF" w:rsidRPr="0047558B">
        <w:rPr>
          <w:rFonts w:ascii="Angsana New" w:eastAsia="Calibri" w:hAnsi="Angsana New"/>
          <w:sz w:val="30"/>
          <w:szCs w:val="30"/>
          <w:cs/>
        </w:rPr>
        <w:t>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="007002FF" w:rsidRPr="0047558B">
        <w:rPr>
          <w:rFonts w:ascii="Angsana New" w:hAnsi="Angsana New"/>
          <w:color w:val="000000"/>
          <w:sz w:val="30"/>
          <w:szCs w:val="30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="007002FF" w:rsidRPr="0047558B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="007002FF" w:rsidRPr="0047558B">
        <w:rPr>
          <w:rFonts w:ascii="Angsana New" w:eastAsia="Calibri" w:hAnsi="Angsana New"/>
          <w:sz w:val="30"/>
          <w:szCs w:val="30"/>
          <w:shd w:val="clear" w:color="auto" w:fill="D9D9D9"/>
        </w:rPr>
        <w:t xml:space="preserve"> </w:t>
      </w:r>
    </w:p>
    <w:p w14:paraId="05E3AE0D" w14:textId="77777777" w:rsidR="0060794D" w:rsidRPr="0047558B" w:rsidRDefault="0060794D" w:rsidP="007002FF">
      <w:pPr>
        <w:tabs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04F419D" w14:textId="1C43A9CD" w:rsidR="0060794D" w:rsidRPr="0047558B" w:rsidRDefault="0060794D" w:rsidP="007002FF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7558B">
        <w:rPr>
          <w:rFonts w:ascii="Angsana New" w:eastAsia="Calibri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06CAA70C" w14:textId="2F0E6E4B" w:rsidR="00EC30E4" w:rsidRPr="0047558B" w:rsidRDefault="00EC30E4" w:rsidP="00EC30E4">
      <w:pPr>
        <w:pStyle w:val="ListParagraph"/>
        <w:numPr>
          <w:ilvl w:val="2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7558B">
        <w:rPr>
          <w:rFonts w:asciiTheme="majorBidi" w:hAnsiTheme="majorBidi" w:cstheme="majorBidi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</w:t>
      </w:r>
      <w:r w:rsidRPr="0047558B">
        <w:rPr>
          <w:rFonts w:ascii="Angsana New" w:eastAsia="Calibri" w:hAnsi="Angsana New"/>
          <w:sz w:val="30"/>
          <w:szCs w:val="30"/>
          <w:cs/>
        </w:rPr>
        <w:t>แก่กลุ่มบริษัทได้เต็มจำนวน อีกทั้งกลุ่มบริษัทไม่มี</w:t>
      </w:r>
      <w:r w:rsidRPr="0047558B">
        <w:rPr>
          <w:rFonts w:asciiTheme="majorBidi" w:hAnsiTheme="majorBidi" w:cstheme="majorBidi"/>
          <w:color w:val="000000"/>
          <w:sz w:val="30"/>
          <w:szCs w:val="30"/>
          <w:cs/>
        </w:rPr>
        <w:t>สิทธิใน</w:t>
      </w:r>
      <w:r w:rsidR="00296957" w:rsidRPr="0047558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7558B">
        <w:rPr>
          <w:rFonts w:asciiTheme="majorBidi" w:hAnsiTheme="majorBidi" w:cstheme="majorBidi"/>
          <w:color w:val="000000"/>
          <w:sz w:val="30"/>
          <w:szCs w:val="30"/>
          <w:cs/>
        </w:rPr>
        <w:t>การไล่เบี้ย เช่น การยึดหลักประกัน (หากมีการวางหลักประกัน) หรือ</w:t>
      </w:r>
    </w:p>
    <w:p w14:paraId="43D5A2BD" w14:textId="0E4EF99D" w:rsidR="00EC30E4" w:rsidRPr="0047558B" w:rsidRDefault="00EC30E4" w:rsidP="00A243DE">
      <w:pPr>
        <w:pStyle w:val="ListParagraph"/>
        <w:numPr>
          <w:ilvl w:val="2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7558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47558B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Pr="0047558B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504C837C" w14:textId="77777777" w:rsidR="001B0318" w:rsidRPr="0047558B" w:rsidRDefault="001B0318" w:rsidP="007002F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E485056" w14:textId="3EB2E0EC" w:rsidR="007002FF" w:rsidRPr="0047558B" w:rsidRDefault="007002FF" w:rsidP="007002FF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47558B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673EEDD3" w14:textId="030DAD02" w:rsidR="007002FF" w:rsidRPr="0047558B" w:rsidRDefault="007002FF" w:rsidP="007002FF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="Cordia New"/>
          <w:color w:val="000000"/>
          <w:sz w:val="30"/>
          <w:szCs w:val="30"/>
        </w:rPr>
      </w:pPr>
      <w:r w:rsidRPr="0047558B">
        <w:rPr>
          <w:rFonts w:ascii="Angsana New" w:eastAsia="Calibri" w:hAnsi="Angsana New"/>
          <w:sz w:val="30"/>
          <w:szCs w:val="30"/>
          <w:cs/>
        </w:rPr>
        <w:t>มูลค่าตามบัญชีขั้นต้นของ</w:t>
      </w:r>
      <w:r w:rsidRPr="0047558B">
        <w:rPr>
          <w:rFonts w:ascii="Angsana New" w:hAnsi="Angsana New"/>
          <w:sz w:val="30"/>
          <w:szCs w:val="30"/>
          <w:cs/>
        </w:rPr>
        <w:t>สินทรัพย์ทางการเงินจะถูกตัดจำหน่ายเมื่อ</w:t>
      </w:r>
      <w:r w:rsidRPr="0047558B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47558B">
        <w:rPr>
          <w:rFonts w:ascii="Angsana New" w:hAnsi="Angsana New"/>
          <w:color w:val="000000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FAF548E" w14:textId="59AD1B16" w:rsidR="00396CC4" w:rsidRPr="0047558B" w:rsidRDefault="00396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D69D594" w14:textId="5F98A784" w:rsidR="007002FF" w:rsidRPr="0047558B" w:rsidRDefault="007002FF" w:rsidP="007002FF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47558B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ตุลาคม </w:t>
      </w:r>
      <w:r w:rsidRPr="0047558B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7E5F509C" w14:textId="77777777" w:rsidR="0003209D" w:rsidRPr="0047558B" w:rsidRDefault="0003209D" w:rsidP="007002FF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4D293E9" w14:textId="626E522C" w:rsidR="007002FF" w:rsidRPr="0047558B" w:rsidRDefault="007002FF" w:rsidP="007002FF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</w:t>
      </w:r>
      <w:r w:rsidRPr="0047558B">
        <w:rPr>
          <w:rFonts w:ascii="Angsana New" w:hAnsi="Angsana New"/>
          <w:spacing w:val="-4"/>
          <w:sz w:val="30"/>
          <w:szCs w:val="30"/>
          <w:cs/>
        </w:rPr>
        <w:t>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</w:t>
      </w:r>
      <w:r w:rsidRPr="0047558B">
        <w:rPr>
          <w:rFonts w:ascii="Angsana New" w:hAnsi="Angsana New"/>
          <w:sz w:val="30"/>
          <w:szCs w:val="30"/>
          <w:cs/>
        </w:rPr>
        <w:t xml:space="preserve">ในกำไรหรือขาดทุน </w:t>
      </w:r>
    </w:p>
    <w:p w14:paraId="3D535287" w14:textId="77777777" w:rsidR="0003209D" w:rsidRPr="0047558B" w:rsidRDefault="0003209D" w:rsidP="007002FF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1ECA2D18" w14:textId="6A7609A6" w:rsidR="007002FF" w:rsidRPr="0047558B" w:rsidRDefault="007002FF" w:rsidP="007002FF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47558B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  <w:r w:rsidR="00E7248A" w:rsidRPr="0047558B">
        <w:rPr>
          <w:rFonts w:ascii="Angsana New" w:hAnsi="Angsana New"/>
          <w:b/>
          <w:bCs/>
          <w:color w:val="0000FF"/>
          <w:sz w:val="30"/>
          <w:szCs w:val="30"/>
          <w:cs/>
        </w:rPr>
        <w:br/>
      </w:r>
      <w:r w:rsidRPr="0047558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4D30A977" w14:textId="77777777" w:rsidR="007002FF" w:rsidRPr="0047558B" w:rsidRDefault="007002FF" w:rsidP="007002FF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EE21976" w14:textId="3FC738B2" w:rsidR="007002FF" w:rsidRPr="0047558B" w:rsidRDefault="007002FF" w:rsidP="007002FF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</w:t>
      </w:r>
      <w:r w:rsidR="00E7248A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</w:t>
      </w:r>
      <w:r w:rsidR="0003209D"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4F34329E" w14:textId="77777777" w:rsidR="007002FF" w:rsidRPr="0047558B" w:rsidRDefault="007002FF" w:rsidP="00C201AA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th-TH"/>
        </w:rPr>
      </w:pPr>
    </w:p>
    <w:p w14:paraId="614A980D" w14:textId="6ECFBF5A" w:rsidR="003057D6" w:rsidRPr="0047558B" w:rsidRDefault="007002FF" w:rsidP="00C201AA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  <w:r w:rsidR="00513E00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3B3526" w:rsidRPr="0047558B">
        <w:rPr>
          <w:rFonts w:ascii="Angsana New" w:hAnsi="Angsana New" w:cs="Angsana New"/>
          <w:i/>
          <w:iCs/>
          <w:sz w:val="30"/>
          <w:szCs w:val="30"/>
          <w:cs/>
        </w:rPr>
        <w:t>ฑ</w:t>
      </w:r>
      <w:r w:rsidR="00026C48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="00026C48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3057D6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</w:t>
      </w:r>
      <w:r w:rsidR="00E7248A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สินทรัพย์ที่ไม่ใช่สินทรัพย์ทางการเงิน </w:t>
      </w:r>
    </w:p>
    <w:p w14:paraId="05B827B5" w14:textId="77777777" w:rsidR="006A6276" w:rsidRPr="0047558B" w:rsidRDefault="006A6276" w:rsidP="00C20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4D7FD56" w14:textId="2C8C2018" w:rsidR="00026C48" w:rsidRPr="0047558B" w:rsidRDefault="007930BA" w:rsidP="00A24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E0439F" w:rsidRPr="0047558B">
        <w:rPr>
          <w:rFonts w:ascii="Angsana New" w:hAnsi="Angsana New"/>
          <w:sz w:val="30"/>
          <w:szCs w:val="30"/>
          <w:cs/>
        </w:rPr>
        <w:t>กลุ่ม</w:t>
      </w:r>
      <w:r w:rsidR="002A3BB0" w:rsidRPr="0047558B">
        <w:rPr>
          <w:rFonts w:ascii="Angsana New" w:hAnsi="Angsana New"/>
          <w:sz w:val="30"/>
          <w:szCs w:val="30"/>
          <w:cs/>
        </w:rPr>
        <w:t>บริษัท</w:t>
      </w:r>
      <w:r w:rsidR="003057D6" w:rsidRPr="0047558B">
        <w:rPr>
          <w:rFonts w:ascii="Angsana New" w:hAnsi="Angsana New"/>
          <w:sz w:val="30"/>
          <w:szCs w:val="30"/>
          <w:cs/>
        </w:rPr>
        <w:t>ได้รับการทบทวน ณ ทุกวันที่</w:t>
      </w:r>
      <w:r w:rsidR="00026C48" w:rsidRPr="0047558B">
        <w:rPr>
          <w:rFonts w:ascii="Angsana New" w:hAnsi="Angsana New"/>
          <w:sz w:val="30"/>
          <w:szCs w:val="30"/>
          <w:cs/>
        </w:rPr>
        <w:t>รายงาน</w:t>
      </w:r>
      <w:r w:rsidR="003057D6" w:rsidRPr="0047558B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="00F91695" w:rsidRPr="0047558B">
        <w:rPr>
          <w:rFonts w:ascii="Angsana New" w:hAnsi="Angsana New"/>
          <w:sz w:val="30"/>
          <w:szCs w:val="30"/>
          <w:cs/>
        </w:rPr>
        <w:br/>
      </w:r>
      <w:r w:rsidR="003057D6" w:rsidRPr="0047558B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210B18" w:rsidRPr="0047558B">
        <w:rPr>
          <w:rFonts w:ascii="Angsana New" w:hAnsi="Angsana New"/>
          <w:sz w:val="30"/>
          <w:szCs w:val="30"/>
          <w:cs/>
        </w:rPr>
        <w:t xml:space="preserve"> สำหรับสินทรัพย์ไม่มีตัวตนที่มีอายุการใ</w:t>
      </w:r>
      <w:r w:rsidR="00CB6FEC" w:rsidRPr="0047558B">
        <w:rPr>
          <w:rFonts w:ascii="Angsana New" w:hAnsi="Angsana New"/>
          <w:sz w:val="30"/>
          <w:szCs w:val="30"/>
          <w:cs/>
        </w:rPr>
        <w:t>ห้ประโยชน์</w:t>
      </w:r>
      <w:r w:rsidR="00210B18" w:rsidRPr="0047558B">
        <w:rPr>
          <w:rFonts w:ascii="Angsana New" w:hAnsi="Angsana New"/>
          <w:sz w:val="30"/>
          <w:szCs w:val="30"/>
          <w:cs/>
        </w:rPr>
        <w:t>ไม่ทราบแน่นอนหรือยังไม่พร้อมใช้งาน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6D1E70A8" w14:textId="77777777" w:rsidR="00210B18" w:rsidRPr="0047558B" w:rsidRDefault="00210B18" w:rsidP="009737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3D4C183" w14:textId="352A98E2" w:rsidR="00026C48" w:rsidRPr="0047558B" w:rsidRDefault="00026C48" w:rsidP="00A24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7002FF" w:rsidRPr="0047558B">
        <w:rPr>
          <w:rFonts w:ascii="Angsana New" w:hAnsi="Angsana New"/>
          <w:sz w:val="30"/>
          <w:szCs w:val="30"/>
          <w:cs/>
        </w:rPr>
        <w:t>ในกำไร</w:t>
      </w:r>
      <w:r w:rsidR="00F91695" w:rsidRPr="0047558B">
        <w:rPr>
          <w:rFonts w:ascii="Angsana New" w:hAnsi="Angsana New"/>
          <w:sz w:val="30"/>
          <w:szCs w:val="30"/>
          <w:cs/>
        </w:rPr>
        <w:t>หรือ</w:t>
      </w:r>
      <w:r w:rsidR="007002FF" w:rsidRPr="0047558B">
        <w:rPr>
          <w:rFonts w:ascii="Angsana New" w:hAnsi="Angsana New"/>
          <w:sz w:val="30"/>
          <w:szCs w:val="30"/>
          <w:cs/>
        </w:rPr>
        <w:t>ขาดทุน</w:t>
      </w:r>
      <w:r w:rsidRPr="0047558B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</w:t>
      </w:r>
      <w:r w:rsidR="00FC157B" w:rsidRPr="0047558B">
        <w:rPr>
          <w:rFonts w:ascii="Angsana New" w:hAnsi="Angsana New"/>
          <w:sz w:val="30"/>
          <w:szCs w:val="30"/>
          <w:cs/>
        </w:rPr>
        <w:t>องหน่วย</w:t>
      </w:r>
      <w:r w:rsidR="00FC157B" w:rsidRPr="0047558B">
        <w:rPr>
          <w:rFonts w:ascii="Angsana New" w:hAnsi="Angsana New"/>
          <w:spacing w:val="-6"/>
          <w:sz w:val="30"/>
          <w:szCs w:val="30"/>
          <w:cs/>
        </w:rPr>
        <w:t>สินทรัพย์ที่ก่อให้เกิด</w:t>
      </w:r>
      <w:r w:rsidR="00210B18" w:rsidRPr="0047558B">
        <w:rPr>
          <w:rFonts w:ascii="Angsana New" w:hAnsi="Angsana New"/>
          <w:spacing w:val="-6"/>
          <w:sz w:val="30"/>
          <w:szCs w:val="30"/>
          <w:cs/>
        </w:rPr>
        <w:t>เงินสด</w:t>
      </w:r>
      <w:r w:rsidRPr="0047558B">
        <w:rPr>
          <w:rFonts w:ascii="Angsana New" w:hAnsi="Angsana New"/>
          <w:spacing w:val="-6"/>
          <w:sz w:val="30"/>
          <w:szCs w:val="30"/>
          <w:cs/>
        </w:rPr>
        <w:t>สูงกว่ามูลค่าที่จะได้รับค</w:t>
      </w:r>
      <w:r w:rsidR="006F29F4" w:rsidRPr="0047558B">
        <w:rPr>
          <w:rFonts w:ascii="Angsana New" w:hAnsi="Angsana New"/>
          <w:spacing w:val="-6"/>
          <w:sz w:val="30"/>
          <w:szCs w:val="30"/>
          <w:cs/>
        </w:rPr>
        <w:t xml:space="preserve">ืน </w:t>
      </w:r>
      <w:r w:rsidR="00210B18" w:rsidRPr="0047558B">
        <w:rPr>
          <w:rFonts w:ascii="Angsana New" w:hAnsi="Angsana New"/>
          <w:spacing w:val="-6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</w:t>
      </w:r>
      <w:r w:rsidR="00210B18" w:rsidRPr="0047558B">
        <w:rPr>
          <w:rFonts w:ascii="Angsana New" w:hAnsi="Angsana New"/>
          <w:sz w:val="30"/>
          <w:szCs w:val="30"/>
          <w:cs/>
        </w:rPr>
        <w:t>ของ</w:t>
      </w:r>
      <w:r w:rsidR="002A7C41" w:rsidRPr="0047558B">
        <w:rPr>
          <w:rFonts w:ascii="Angsana New" w:hAnsi="Angsana New"/>
          <w:sz w:val="30"/>
          <w:szCs w:val="30"/>
          <w:cs/>
        </w:rPr>
        <w:t>สิน</w:t>
      </w:r>
      <w:r w:rsidR="00210B18" w:rsidRPr="0047558B">
        <w:rPr>
          <w:rFonts w:ascii="Angsana New" w:hAnsi="Angsana New"/>
          <w:sz w:val="30"/>
          <w:szCs w:val="30"/>
          <w:cs/>
        </w:rPr>
        <w:t>ทรัพย์ชิ้นเดียวกันที่เคยรับรู้ในส่วนของผู้ถือหุ้นและมีการด้อยค่าในเวลาต่อมา</w:t>
      </w:r>
      <w:r w:rsidR="00CB6FEC" w:rsidRPr="0047558B">
        <w:rPr>
          <w:rFonts w:ascii="Angsana New" w:hAnsi="Angsana New"/>
          <w:sz w:val="30"/>
          <w:szCs w:val="30"/>
          <w:cs/>
        </w:rPr>
        <w:t xml:space="preserve"> </w:t>
      </w:r>
      <w:r w:rsidR="00210B18" w:rsidRPr="0047558B">
        <w:rPr>
          <w:rFonts w:ascii="Angsana New" w:hAnsi="Angsana New"/>
          <w:sz w:val="30"/>
          <w:szCs w:val="30"/>
          <w:cs/>
        </w:rPr>
        <w:t>ในกรณีนี้</w:t>
      </w:r>
      <w:r w:rsidR="00CB6FEC" w:rsidRPr="0047558B">
        <w:rPr>
          <w:rFonts w:ascii="Angsana New" w:hAnsi="Angsana New"/>
          <w:sz w:val="30"/>
          <w:szCs w:val="30"/>
          <w:cs/>
        </w:rPr>
        <w:t>จะ</w:t>
      </w:r>
      <w:r w:rsidR="00210B18" w:rsidRPr="0047558B">
        <w:rPr>
          <w:rFonts w:ascii="Angsana New" w:hAnsi="Angsana New"/>
          <w:sz w:val="30"/>
          <w:szCs w:val="30"/>
          <w:cs/>
        </w:rPr>
        <w:t>รับรู้ในส่วนของ</w:t>
      </w:r>
      <w:r w:rsidR="00C63160" w:rsidRPr="0047558B">
        <w:rPr>
          <w:rFonts w:ascii="Angsana New" w:hAnsi="Angsana New"/>
          <w:sz w:val="30"/>
          <w:szCs w:val="30"/>
          <w:cs/>
        </w:rPr>
        <w:br/>
      </w:r>
      <w:r w:rsidR="00210B18" w:rsidRPr="0047558B">
        <w:rPr>
          <w:rFonts w:ascii="Angsana New" w:hAnsi="Angsana New"/>
          <w:sz w:val="30"/>
          <w:szCs w:val="30"/>
          <w:cs/>
        </w:rPr>
        <w:t>ผู้ถือหุ้น</w:t>
      </w:r>
      <w:r w:rsidRPr="0047558B">
        <w:rPr>
          <w:rFonts w:ascii="Angsana New" w:hAnsi="Angsana New"/>
          <w:sz w:val="30"/>
          <w:szCs w:val="30"/>
          <w:cs/>
        </w:rPr>
        <w:t xml:space="preserve"> </w:t>
      </w:r>
    </w:p>
    <w:p w14:paraId="4EEB80DF" w14:textId="77777777" w:rsidR="00E7248A" w:rsidRPr="0047558B" w:rsidRDefault="00E7248A" w:rsidP="007002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C2AC342" w14:textId="77777777" w:rsidR="00C63160" w:rsidRPr="0047558B" w:rsidRDefault="00C63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 w:rsidRPr="0047558B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611DB827" w14:textId="2D11BC1E" w:rsidR="007002FF" w:rsidRPr="0047558B" w:rsidRDefault="007002FF" w:rsidP="00A24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6"/>
          <w:sz w:val="20"/>
          <w:szCs w:val="20"/>
        </w:rPr>
      </w:pPr>
      <w:r w:rsidRPr="0047558B">
        <w:rPr>
          <w:rFonts w:ascii="Angsana New" w:hAnsi="Angsana New"/>
          <w:spacing w:val="-6"/>
          <w:sz w:val="30"/>
          <w:szCs w:val="30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</w:t>
      </w:r>
      <w:r w:rsidRPr="0047558B">
        <w:rPr>
          <w:rFonts w:ascii="Angsana New" w:hAnsi="Angsana New"/>
          <w:sz w:val="30"/>
          <w:szCs w:val="30"/>
          <w:cs/>
        </w:rPr>
        <w:t>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</w:t>
      </w:r>
      <w:r w:rsidRPr="0047558B">
        <w:rPr>
          <w:rFonts w:ascii="Angsana New" w:hAnsi="Angsana New"/>
          <w:spacing w:val="-2"/>
          <w:sz w:val="30"/>
          <w:szCs w:val="30"/>
          <w:cs/>
        </w:rPr>
        <w:t>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</w:t>
      </w:r>
      <w:r w:rsidRPr="0047558B">
        <w:rPr>
          <w:rFonts w:ascii="Angsana New" w:hAnsi="Angsana New"/>
          <w:sz w:val="30"/>
          <w:szCs w:val="30"/>
          <w:cs/>
        </w:rPr>
        <w:t>เกี่ยวข้องด้วย</w:t>
      </w:r>
    </w:p>
    <w:p w14:paraId="61A5D5A5" w14:textId="77777777" w:rsidR="001B0318" w:rsidRPr="0047558B" w:rsidRDefault="001B0318" w:rsidP="007002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5FCEB76" w14:textId="1C6A8BCA" w:rsidR="008D0B5D" w:rsidRPr="0047558B" w:rsidRDefault="007002FF" w:rsidP="007002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="00C13C89" w:rsidRPr="0047558B">
        <w:rPr>
          <w:rFonts w:ascii="Angsana New" w:hAnsi="Angsana New"/>
          <w:sz w:val="30"/>
          <w:szCs w:val="30"/>
          <w:cs/>
        </w:rPr>
        <w:br/>
      </w:r>
      <w:r w:rsidRPr="0047558B">
        <w:rPr>
          <w:rFonts w:ascii="Angsana New" w:hAnsi="Angsana New"/>
          <w:sz w:val="30"/>
          <w:szCs w:val="30"/>
          <w:cs/>
        </w:rPr>
        <w:t>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822756C" w14:textId="77777777" w:rsidR="009911EA" w:rsidRPr="0047558B" w:rsidRDefault="009911EA" w:rsidP="00A243DE">
      <w:pPr>
        <w:shd w:val="clear" w:color="auto" w:fill="FFFFFF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6CFF9336" w14:textId="248556D0" w:rsidR="003057D6" w:rsidRPr="0047558B" w:rsidRDefault="00097C2C" w:rsidP="009737F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7558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(ฒ) </w:t>
      </w:r>
      <w:r w:rsidR="00026C48" w:rsidRPr="0047558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3057D6" w:rsidRPr="0047558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</w:t>
      </w:r>
      <w:r w:rsidR="006F29F4" w:rsidRPr="0047558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ของ</w:t>
      </w:r>
      <w:r w:rsidR="003057D6" w:rsidRPr="0047558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พนักงาน</w:t>
      </w:r>
      <w:r w:rsidR="00B51093" w:rsidRPr="0047558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23BF7CCC" w14:textId="77777777" w:rsidR="003057D6" w:rsidRPr="0047558B" w:rsidRDefault="003057D6" w:rsidP="00973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237375" w14:textId="77777777" w:rsidR="00513E00" w:rsidRPr="0047558B" w:rsidRDefault="00513E00" w:rsidP="00973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2A08503B" w14:textId="77777777" w:rsidR="00E46631" w:rsidRPr="0047558B" w:rsidRDefault="00DA5AD8" w:rsidP="009737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7558B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8B986F1" w14:textId="2B98C698" w:rsidR="00F93C9B" w:rsidRPr="0047558B" w:rsidRDefault="00E7248A" w:rsidP="00D94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Cs/>
          <w:sz w:val="30"/>
          <w:szCs w:val="30"/>
          <w:cs/>
        </w:rPr>
        <w:br/>
      </w:r>
      <w:r w:rsidR="00513E00" w:rsidRPr="0047558B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F88208A" w14:textId="462CBB74" w:rsidR="00E7248A" w:rsidRPr="0047558B" w:rsidRDefault="00E7248A" w:rsidP="00E7248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47558B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</w:t>
      </w:r>
      <w:r w:rsidRPr="0047558B">
        <w:rPr>
          <w:rFonts w:ascii="Angsana New" w:hAnsi="Angsana New"/>
          <w:i/>
          <w:sz w:val="30"/>
          <w:szCs w:val="30"/>
        </w:rPr>
        <w:t xml:space="preserve">   </w:t>
      </w:r>
      <w:r w:rsidRPr="0047558B">
        <w:rPr>
          <w:rFonts w:ascii="Angsana New" w:hAnsi="Angsana New"/>
          <w:i/>
          <w:sz w:val="30"/>
          <w:szCs w:val="30"/>
          <w:cs/>
        </w:rPr>
        <w:t>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39808374" w14:textId="77777777" w:rsidR="0015740A" w:rsidRPr="0047558B" w:rsidRDefault="0015740A" w:rsidP="00E7248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54976E59" w14:textId="0855149B" w:rsidR="00E7248A" w:rsidRPr="0047558B" w:rsidRDefault="00E7248A" w:rsidP="00E7248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7558B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7558B">
        <w:rPr>
          <w:rFonts w:ascii="Angsana New" w:hAnsi="Angsana New"/>
          <w:i/>
          <w:sz w:val="30"/>
          <w:szCs w:val="30"/>
        </w:rPr>
        <w:t xml:space="preserve"> </w:t>
      </w:r>
      <w:r w:rsidRPr="0047558B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7558B">
        <w:rPr>
          <w:rFonts w:ascii="Angsana New" w:hAnsi="Angsana New"/>
          <w:i/>
          <w:sz w:val="30"/>
          <w:szCs w:val="30"/>
        </w:rPr>
        <w:t xml:space="preserve"> </w:t>
      </w:r>
      <w:r w:rsidRPr="0047558B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</w:t>
      </w:r>
      <w:r w:rsidRPr="0047558B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47558B">
        <w:rPr>
          <w:rFonts w:ascii="Angsana New" w:hAnsi="Angsana New"/>
          <w:i/>
          <w:sz w:val="30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097C2C" w:rsidRPr="0047558B">
        <w:rPr>
          <w:rFonts w:ascii="Angsana New" w:hAnsi="Angsana New"/>
          <w:i/>
          <w:sz w:val="30"/>
          <w:szCs w:val="30"/>
          <w:cs/>
        </w:rPr>
        <w:br/>
      </w:r>
      <w:r w:rsidRPr="0047558B">
        <w:rPr>
          <w:rFonts w:ascii="Angsana New" w:hAnsi="Angsana New"/>
          <w:i/>
          <w:sz w:val="30"/>
          <w:szCs w:val="30"/>
          <w:cs/>
        </w:rPr>
        <w:t xml:space="preserve"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5071365B" w14:textId="77777777" w:rsidR="00E7248A" w:rsidRPr="0047558B" w:rsidRDefault="00E7248A" w:rsidP="00E7248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  <w:cs/>
        </w:rPr>
      </w:pPr>
    </w:p>
    <w:p w14:paraId="0B1D6E25" w14:textId="4AA13445" w:rsidR="00E7621C" w:rsidRPr="0047558B" w:rsidRDefault="00E7248A" w:rsidP="00E7248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7558B">
        <w:rPr>
          <w:rFonts w:ascii="Angsana New" w:hAnsi="Angsana New"/>
          <w:i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200929F" w14:textId="77777777" w:rsidR="00E7248A" w:rsidRPr="0047558B" w:rsidRDefault="00E7248A" w:rsidP="00E7248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03173598" w14:textId="77777777" w:rsidR="00252129" w:rsidRPr="0047558B" w:rsidRDefault="00252129" w:rsidP="00D94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both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 xml:space="preserve">ผลประโยชน์ระยะยาวอื่น </w:t>
      </w:r>
    </w:p>
    <w:p w14:paraId="57ED5167" w14:textId="14978AF1" w:rsidR="001D7541" w:rsidRPr="0047558B" w:rsidRDefault="00F93C9B" w:rsidP="00D94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47558B">
        <w:rPr>
          <w:rFonts w:ascii="Angsana New" w:hAnsi="Angsana New"/>
          <w:iCs/>
          <w:sz w:val="30"/>
          <w:szCs w:val="30"/>
          <w:cs/>
        </w:rPr>
        <w:t>ภาระ</w:t>
      </w:r>
      <w:r w:rsidRPr="0047558B">
        <w:rPr>
          <w:rFonts w:ascii="Angsana New" w:hAnsi="Angsana New"/>
          <w:i/>
          <w:sz w:val="30"/>
          <w:szCs w:val="30"/>
          <w:cs/>
        </w:rPr>
        <w:t>ผูกพันสุทธิของกลุ่มบริษัทที่เป็นผลประโยชน์ระยะยาวของพนักงานเป็นผลประโยชน์ในอนาคตที่เกิด</w:t>
      </w:r>
      <w:r w:rsidR="006351B2" w:rsidRPr="0047558B">
        <w:rPr>
          <w:rFonts w:ascii="Angsana New" w:hAnsi="Angsana New"/>
          <w:i/>
          <w:sz w:val="30"/>
          <w:szCs w:val="30"/>
          <w:cs/>
        </w:rPr>
        <w:br/>
      </w:r>
      <w:r w:rsidRPr="0047558B">
        <w:rPr>
          <w:rFonts w:ascii="Angsana New" w:hAnsi="Angsana New"/>
          <w:i/>
          <w:sz w:val="30"/>
          <w:szCs w:val="30"/>
          <w:cs/>
        </w:rPr>
        <w:t xml:space="preserve">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  <w:r w:rsidR="006E2B42" w:rsidRPr="0047558B">
        <w:rPr>
          <w:rFonts w:ascii="Angsana New" w:hAnsi="Angsana New"/>
          <w:i/>
          <w:sz w:val="30"/>
          <w:szCs w:val="30"/>
        </w:rPr>
        <w:tab/>
      </w:r>
    </w:p>
    <w:p w14:paraId="4658C505" w14:textId="77777777" w:rsidR="000B0DEC" w:rsidRPr="0047558B" w:rsidRDefault="000B0DEC" w:rsidP="00D94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sz w:val="30"/>
          <w:szCs w:val="30"/>
        </w:rPr>
      </w:pPr>
    </w:p>
    <w:p w14:paraId="568B1A2C" w14:textId="77777777" w:rsidR="00F93C9B" w:rsidRPr="0047558B" w:rsidRDefault="00F93C9B" w:rsidP="00D94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47558B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5E6C12D5" w14:textId="77777777" w:rsidR="005D18A2" w:rsidRPr="0047558B" w:rsidRDefault="00F93C9B" w:rsidP="00D9412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7558B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47558B">
        <w:rPr>
          <w:rFonts w:ascii="Angsana New" w:hAnsi="Angsana New"/>
          <w:iCs/>
          <w:sz w:val="30"/>
          <w:szCs w:val="30"/>
        </w:rPr>
        <w:t>12</w:t>
      </w:r>
      <w:r w:rsidRPr="0047558B">
        <w:rPr>
          <w:rFonts w:ascii="Angsana New" w:hAnsi="Angsana New"/>
          <w:i/>
          <w:sz w:val="30"/>
          <w:szCs w:val="30"/>
        </w:rPr>
        <w:t xml:space="preserve"> </w:t>
      </w:r>
      <w:r w:rsidRPr="0047558B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</w:t>
      </w:r>
      <w:r w:rsidR="00A45D64" w:rsidRPr="0047558B">
        <w:rPr>
          <w:rFonts w:ascii="Angsana New" w:hAnsi="Angsana New"/>
          <w:i/>
          <w:sz w:val="30"/>
          <w:szCs w:val="30"/>
          <w:cs/>
        </w:rPr>
        <w:t>ื่อเลิกจ้างจะถูกคิดลดกระแสเงินสด</w:t>
      </w:r>
    </w:p>
    <w:p w14:paraId="731B6445" w14:textId="77777777" w:rsidR="005666CF" w:rsidRPr="0047558B" w:rsidRDefault="005666CF" w:rsidP="00D9412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pacing w:val="-2"/>
          <w:sz w:val="30"/>
          <w:szCs w:val="30"/>
        </w:rPr>
      </w:pPr>
    </w:p>
    <w:p w14:paraId="7CE2A4AC" w14:textId="77777777" w:rsidR="00F93C9B" w:rsidRPr="0047558B" w:rsidRDefault="00F93C9B" w:rsidP="00684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47558B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7588709D" w14:textId="3F0BA9ED" w:rsidR="00C2318E" w:rsidRPr="0047558B" w:rsidRDefault="00F93C9B" w:rsidP="00684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7558B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47558B">
        <w:rPr>
          <w:rFonts w:ascii="Angsana New" w:hAnsi="Angsana New"/>
          <w:i/>
          <w:sz w:val="30"/>
          <w:szCs w:val="30"/>
        </w:rPr>
        <w:t xml:space="preserve"> </w:t>
      </w:r>
      <w:r w:rsidRPr="0047558B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</w:t>
      </w:r>
      <w:r w:rsidR="00005952" w:rsidRPr="0047558B">
        <w:rPr>
          <w:rFonts w:ascii="Angsana New" w:hAnsi="Angsana New"/>
          <w:i/>
          <w:sz w:val="30"/>
          <w:szCs w:val="30"/>
          <w:cs/>
        </w:rPr>
        <w:t>การ</w:t>
      </w:r>
      <w:r w:rsidRPr="0047558B">
        <w:rPr>
          <w:rFonts w:ascii="Angsana New" w:hAnsi="Angsana New"/>
          <w:i/>
          <w:sz w:val="30"/>
          <w:szCs w:val="30"/>
          <w:cs/>
        </w:rPr>
        <w:t>ที่พนักงานได้ทำงานให้ในอดีตและภาระผูกพันนี้สามารถประมาณได้อย่างสมเหตุสมผล</w:t>
      </w:r>
    </w:p>
    <w:p w14:paraId="0E5533DE" w14:textId="77777777" w:rsidR="00C46D77" w:rsidRPr="0047558B" w:rsidRDefault="00C46D77" w:rsidP="00684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sz w:val="30"/>
          <w:szCs w:val="30"/>
        </w:rPr>
      </w:pPr>
    </w:p>
    <w:p w14:paraId="75B396CC" w14:textId="3E063BBF" w:rsidR="003057D6" w:rsidRPr="0047558B" w:rsidRDefault="00097C2C" w:rsidP="00A243DE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</w:pPr>
      <w:r w:rsidRPr="0047558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(ณ)</w:t>
      </w:r>
      <w:r w:rsidRPr="0047558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Pr="0047558B" w:rsidDel="00097C2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="003057D6" w:rsidRPr="0047558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05AD176F" w14:textId="77777777" w:rsidR="003057D6" w:rsidRPr="0047558B" w:rsidRDefault="003057D6" w:rsidP="00684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1F0418" w14:textId="5F4783E5" w:rsidR="002D2D75" w:rsidRPr="0047558B" w:rsidRDefault="003057D6" w:rsidP="00157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ประมาณการหนี้สินจะรับรู้</w:t>
      </w:r>
      <w:r w:rsidR="003E1662" w:rsidRPr="0047558B">
        <w:rPr>
          <w:rFonts w:ascii="Angsana New" w:hAnsi="Angsana New"/>
          <w:sz w:val="30"/>
          <w:szCs w:val="30"/>
          <w:cs/>
        </w:rPr>
        <w:t>ก็ต่อ</w:t>
      </w:r>
      <w:r w:rsidRPr="0047558B">
        <w:rPr>
          <w:rFonts w:ascii="Angsana New" w:hAnsi="Angsana New"/>
          <w:sz w:val="30"/>
          <w:szCs w:val="30"/>
          <w:cs/>
        </w:rPr>
        <w:t>เมื่อ</w:t>
      </w:r>
      <w:r w:rsidR="00E0439F" w:rsidRPr="0047558B">
        <w:rPr>
          <w:rFonts w:ascii="Angsana New" w:hAnsi="Angsana New"/>
          <w:sz w:val="30"/>
          <w:szCs w:val="30"/>
          <w:cs/>
        </w:rPr>
        <w:t>กลุ่ม</w:t>
      </w:r>
      <w:r w:rsidR="001559F5" w:rsidRPr="0047558B">
        <w:rPr>
          <w:rFonts w:ascii="Angsana New" w:hAnsi="Angsana New"/>
          <w:sz w:val="30"/>
          <w:szCs w:val="30"/>
          <w:cs/>
        </w:rPr>
        <w:t>บริษัท</w:t>
      </w:r>
      <w:r w:rsidRPr="0047558B">
        <w:rPr>
          <w:rFonts w:ascii="Angsana New" w:hAnsi="Angsana New"/>
          <w:sz w:val="30"/>
          <w:szCs w:val="30"/>
          <w:cs/>
        </w:rPr>
        <w:t>มีภาระ</w:t>
      </w:r>
      <w:r w:rsidR="00CB6FEC" w:rsidRPr="0047558B">
        <w:rPr>
          <w:rFonts w:ascii="Angsana New" w:hAnsi="Angsana New"/>
          <w:sz w:val="30"/>
          <w:szCs w:val="30"/>
          <w:cs/>
        </w:rPr>
        <w:t>ผูกพัน</w:t>
      </w:r>
      <w:r w:rsidR="00055234" w:rsidRPr="0047558B">
        <w:rPr>
          <w:rFonts w:ascii="Angsana New" w:hAnsi="Angsana New"/>
          <w:sz w:val="30"/>
          <w:szCs w:val="30"/>
          <w:cs/>
        </w:rPr>
        <w:t>ตาม</w:t>
      </w:r>
      <w:r w:rsidRPr="0047558B">
        <w:rPr>
          <w:rFonts w:ascii="Angsana New" w:hAnsi="Angsana New"/>
          <w:sz w:val="30"/>
          <w:szCs w:val="30"/>
          <w:cs/>
        </w:rPr>
        <w:t>กฎหมาย</w:t>
      </w:r>
      <w:r w:rsidR="00CB6FEC" w:rsidRPr="0047558B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="00CB6FEC" w:rsidRPr="0047558B">
        <w:rPr>
          <w:rFonts w:ascii="Angsana New" w:hAnsi="Angsana New"/>
          <w:sz w:val="30"/>
          <w:szCs w:val="30"/>
          <w:cs/>
        </w:rPr>
        <w:br/>
      </w:r>
      <w:r w:rsidR="00055234" w:rsidRPr="0047558B">
        <w:rPr>
          <w:rFonts w:ascii="Angsana New" w:hAnsi="Angsana New"/>
          <w:sz w:val="30"/>
          <w:szCs w:val="30"/>
          <w:cs/>
        </w:rPr>
        <w:t>ที่เกิดขึ้นในปัจจุบันอัน</w:t>
      </w:r>
      <w:r w:rsidRPr="0047558B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="00003CF4" w:rsidRPr="0047558B">
        <w:rPr>
          <w:rFonts w:ascii="Angsana New" w:hAnsi="Angsana New"/>
          <w:sz w:val="30"/>
          <w:szCs w:val="30"/>
          <w:cs/>
        </w:rPr>
        <w:t>ใน</w:t>
      </w:r>
      <w:r w:rsidR="0071162E" w:rsidRPr="0047558B">
        <w:rPr>
          <w:rFonts w:ascii="Angsana New" w:hAnsi="Angsana New"/>
          <w:sz w:val="30"/>
          <w:szCs w:val="30"/>
          <w:cs/>
        </w:rPr>
        <w:t>อดีต</w:t>
      </w:r>
      <w:r w:rsidR="00CB6FEC" w:rsidRPr="0047558B">
        <w:rPr>
          <w:rFonts w:ascii="Angsana New" w:hAnsi="Angsana New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47558B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</w:t>
      </w:r>
      <w:r w:rsidR="00343235" w:rsidRPr="0047558B">
        <w:rPr>
          <w:rFonts w:ascii="Angsana New" w:hAnsi="Angsana New"/>
          <w:sz w:val="30"/>
          <w:szCs w:val="30"/>
          <w:cs/>
        </w:rPr>
        <w:t>ระโยชน์เชิงเศรษฐกิจจะต้องถูกจ่าย</w:t>
      </w:r>
      <w:r w:rsidR="00CF4AD7" w:rsidRPr="0047558B">
        <w:rPr>
          <w:rFonts w:ascii="Angsana New" w:hAnsi="Angsana New"/>
          <w:sz w:val="30"/>
          <w:szCs w:val="30"/>
          <w:cs/>
        </w:rPr>
        <w:t>ไปเพื่อชำระภาระผูกพัน</w:t>
      </w:r>
      <w:r w:rsidR="005C1CF8" w:rsidRPr="0047558B">
        <w:rPr>
          <w:rFonts w:ascii="Angsana New" w:hAnsi="Angsana New"/>
          <w:sz w:val="30"/>
          <w:szCs w:val="30"/>
          <w:cs/>
        </w:rPr>
        <w:t>ดังกล่าว</w:t>
      </w:r>
      <w:r w:rsidR="00026C48" w:rsidRPr="0047558B">
        <w:rPr>
          <w:rFonts w:ascii="Angsana New" w:hAnsi="Angsana New"/>
          <w:sz w:val="30"/>
          <w:szCs w:val="30"/>
          <w:cs/>
        </w:rPr>
        <w:t xml:space="preserve"> 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="00CB6FEC" w:rsidRPr="0047558B">
        <w:rPr>
          <w:rFonts w:ascii="Angsana New" w:hAnsi="Angsana New"/>
          <w:sz w:val="30"/>
          <w:szCs w:val="30"/>
          <w:cs/>
        </w:rPr>
        <w:br/>
      </w:r>
      <w:r w:rsidR="00026C48" w:rsidRPr="0047558B">
        <w:rPr>
          <w:rFonts w:ascii="Angsana New" w:hAnsi="Angsana New"/>
          <w:sz w:val="30"/>
          <w:szCs w:val="30"/>
          <w:cs/>
        </w:rPr>
        <w:t>ก่อนคำนึง</w:t>
      </w:r>
      <w:r w:rsidR="00834538" w:rsidRPr="0047558B">
        <w:rPr>
          <w:rFonts w:ascii="Angsana New" w:hAnsi="Angsana New"/>
          <w:sz w:val="30"/>
          <w:szCs w:val="30"/>
          <w:cs/>
        </w:rPr>
        <w:t>ถึง</w:t>
      </w:r>
      <w:r w:rsidR="00A42703" w:rsidRPr="0047558B">
        <w:rPr>
          <w:rFonts w:ascii="Angsana New" w:hAnsi="Angsana New"/>
          <w:sz w:val="30"/>
          <w:szCs w:val="30"/>
          <w:cs/>
        </w:rPr>
        <w:t>ภาษีเงินได้ เพื่อให้สะท้อนจำนวนที่อาจประเมินได้ใน</w:t>
      </w:r>
      <w:r w:rsidR="004B74F7" w:rsidRPr="0047558B">
        <w:rPr>
          <w:rFonts w:ascii="Angsana New" w:hAnsi="Angsana New"/>
          <w:sz w:val="30"/>
          <w:szCs w:val="30"/>
          <w:cs/>
        </w:rPr>
        <w:t>ตลาด</w:t>
      </w:r>
      <w:r w:rsidR="00A42703" w:rsidRPr="0047558B">
        <w:rPr>
          <w:rFonts w:ascii="Angsana New" w:hAnsi="Angsana New"/>
          <w:sz w:val="30"/>
          <w:szCs w:val="30"/>
          <w:cs/>
        </w:rPr>
        <w:t>ปัจจุบันซึ่งแปรไปตามเวลาและความเสี่ยง</w:t>
      </w:r>
      <w:r w:rsidR="002A7C41" w:rsidRPr="0047558B">
        <w:rPr>
          <w:rFonts w:ascii="Angsana New" w:hAnsi="Angsana New"/>
          <w:sz w:val="30"/>
          <w:szCs w:val="30"/>
          <w:cs/>
        </w:rPr>
        <w:br/>
      </w:r>
      <w:r w:rsidR="00A42703" w:rsidRPr="0047558B">
        <w:rPr>
          <w:rFonts w:ascii="Angsana New" w:hAnsi="Angsana New"/>
          <w:sz w:val="30"/>
          <w:szCs w:val="30"/>
          <w:cs/>
        </w:rPr>
        <w:t>ที่มีต่อหนี้สิน</w:t>
      </w:r>
      <w:r w:rsidR="001D6719" w:rsidRPr="0047558B">
        <w:rPr>
          <w:rFonts w:ascii="Angsana New" w:hAnsi="Angsana New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59BD955" w14:textId="77777777" w:rsidR="00016A7B" w:rsidRPr="0047558B" w:rsidRDefault="00016A7B" w:rsidP="00157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8B8D667" w14:textId="77777777" w:rsidR="008A2499" w:rsidRDefault="008A2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6F1BA434" w14:textId="14227395" w:rsidR="00615F13" w:rsidRPr="0047558B" w:rsidRDefault="00615F13" w:rsidP="003B3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(</w:t>
      </w:r>
      <w:r w:rsidR="00097C2C" w:rsidRPr="0047558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ด</w:t>
      </w:r>
      <w:r w:rsidRPr="0047558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="003B3526" w:rsidRPr="0047558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     </w:t>
      </w:r>
      <w:r w:rsidRPr="0047558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การวัดมูลค่ายุติธรรม </w:t>
      </w:r>
    </w:p>
    <w:p w14:paraId="12775C79" w14:textId="77777777" w:rsidR="00615F13" w:rsidRPr="0047558B" w:rsidRDefault="00615F13" w:rsidP="00684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56A097FA" w14:textId="19BF189C" w:rsidR="00684DD4" w:rsidRPr="0047558B" w:rsidRDefault="007002FF" w:rsidP="003B352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527443"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F9C08B8" w14:textId="21B9D37F" w:rsidR="007002FF" w:rsidRPr="0047558B" w:rsidRDefault="007002FF" w:rsidP="00684D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E66D7F" w14:textId="0441BC29" w:rsidR="007002FF" w:rsidRPr="0047558B" w:rsidRDefault="007002FF" w:rsidP="007002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0A5FEF9D" w14:textId="69489BC6" w:rsidR="004B1B78" w:rsidRPr="0047558B" w:rsidRDefault="004B1B78" w:rsidP="00432CA1">
      <w:pPr>
        <w:pStyle w:val="block"/>
        <w:numPr>
          <w:ilvl w:val="0"/>
          <w:numId w:val="6"/>
        </w:numPr>
        <w:spacing w:after="0" w:line="240" w:lineRule="auto"/>
        <w:ind w:left="1080" w:hanging="558"/>
        <w:jc w:val="thaiDistribute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47558B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47558B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0077F25" w14:textId="053900FB" w:rsidR="004B1B78" w:rsidRPr="0047558B" w:rsidRDefault="004B1B78" w:rsidP="002D2D75">
      <w:pPr>
        <w:pStyle w:val="block"/>
        <w:numPr>
          <w:ilvl w:val="0"/>
          <w:numId w:val="6"/>
        </w:numPr>
        <w:spacing w:after="0" w:line="240" w:lineRule="auto"/>
        <w:ind w:left="1080" w:hanging="558"/>
        <w:jc w:val="thaiDistribute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pacing w:val="-4"/>
          <w:sz w:val="30"/>
          <w:szCs w:val="30"/>
          <w:cs/>
          <w:lang w:bidi="th-TH"/>
        </w:rPr>
        <w:t>ข้อมูลระดับ</w:t>
      </w:r>
      <w:r w:rsidRPr="0047558B">
        <w:rPr>
          <w:rFonts w:ascii="Angsana New" w:hAnsi="Angsana New"/>
          <w:spacing w:val="-4"/>
          <w:sz w:val="30"/>
          <w:szCs w:val="30"/>
          <w:lang w:bidi="th-TH"/>
        </w:rPr>
        <w:t xml:space="preserve"> 2</w:t>
      </w:r>
      <w:r w:rsidRPr="0047558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="00527443" w:rsidRPr="0047558B">
        <w:rPr>
          <w:rFonts w:ascii="Angsana New" w:hAnsi="Angsana New"/>
          <w:sz w:val="30"/>
          <w:szCs w:val="30"/>
          <w:lang w:bidi="th-TH"/>
        </w:rPr>
        <w:br/>
      </w:r>
      <w:r w:rsidRPr="0047558B">
        <w:rPr>
          <w:rFonts w:ascii="Angsana New" w:hAnsi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527443" w:rsidRPr="0047558B">
        <w:rPr>
          <w:rFonts w:ascii="Angsana New" w:hAnsi="Angsana New"/>
          <w:sz w:val="30"/>
          <w:szCs w:val="30"/>
          <w:lang w:bidi="th-TH"/>
        </w:rPr>
        <w:t>1</w:t>
      </w:r>
    </w:p>
    <w:p w14:paraId="5AA57BB1" w14:textId="25589AB0" w:rsidR="004B1B78" w:rsidRPr="0047558B" w:rsidRDefault="004B1B78" w:rsidP="00432CA1">
      <w:pPr>
        <w:pStyle w:val="block"/>
        <w:numPr>
          <w:ilvl w:val="0"/>
          <w:numId w:val="6"/>
        </w:numPr>
        <w:spacing w:after="0" w:line="240" w:lineRule="auto"/>
        <w:ind w:left="1080" w:hanging="558"/>
        <w:jc w:val="thaiDistribute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47558B">
        <w:rPr>
          <w:rFonts w:ascii="Angsana New" w:hAnsi="Angsana New"/>
          <w:sz w:val="30"/>
          <w:szCs w:val="30"/>
          <w:lang w:bidi="th-TH"/>
        </w:rPr>
        <w:t xml:space="preserve"> 3</w:t>
      </w:r>
      <w:r w:rsidRPr="0047558B">
        <w:rPr>
          <w:rFonts w:ascii="Angsana New" w:hAnsi="Angsana New"/>
          <w:sz w:val="30"/>
          <w:szCs w:val="30"/>
          <w:cs/>
          <w:lang w:bidi="th-TH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59409AD6" w14:textId="2AEE7519" w:rsidR="007002FF" w:rsidRPr="0047558B" w:rsidRDefault="007002FF" w:rsidP="00684D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77F1F40" w14:textId="272D547D" w:rsidR="004B1B78" w:rsidRPr="0047558B" w:rsidRDefault="004B1B78" w:rsidP="004B1B7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28"/>
          <w:szCs w:val="28"/>
          <w:lang w:bidi="ar-SA"/>
        </w:rPr>
      </w:pPr>
      <w:r w:rsidRPr="0047558B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47558B">
        <w:rPr>
          <w:rFonts w:ascii="Angsana New" w:hAnsi="Angsana New"/>
          <w:sz w:val="28"/>
          <w:szCs w:val="28"/>
          <w:cs/>
        </w:rPr>
        <w:t xml:space="preserve"> </w:t>
      </w:r>
    </w:p>
    <w:p w14:paraId="52DE9E82" w14:textId="77777777" w:rsidR="004B1B78" w:rsidRPr="0047558B" w:rsidRDefault="004B1B78" w:rsidP="004B1B7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eastAsia="Calibri" w:hAnsi="Angsana New"/>
          <w:sz w:val="30"/>
          <w:szCs w:val="30"/>
        </w:rPr>
      </w:pPr>
    </w:p>
    <w:p w14:paraId="4173CD46" w14:textId="53330869" w:rsidR="004B1B78" w:rsidRPr="0047558B" w:rsidRDefault="004B1B78" w:rsidP="004B1B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</w:t>
      </w:r>
      <w:r w:rsidR="00016A7B" w:rsidRPr="0047558B">
        <w:rPr>
          <w:rFonts w:ascii="Angsana New" w:hAnsi="Angsana New"/>
          <w:sz w:val="30"/>
          <w:szCs w:val="30"/>
          <w:cs/>
        </w:rPr>
        <w:t>สถาน</w:t>
      </w:r>
      <w:r w:rsidR="00555208" w:rsidRPr="0047558B">
        <w:rPr>
          <w:rFonts w:ascii="Angsana New" w:hAnsi="Angsana New"/>
          <w:sz w:val="30"/>
          <w:szCs w:val="30"/>
          <w:cs/>
        </w:rPr>
        <w:t>ะ</w:t>
      </w:r>
      <w:r w:rsidR="00016A7B" w:rsidRPr="0047558B">
        <w:rPr>
          <w:rFonts w:ascii="Angsana New" w:hAnsi="Angsana New"/>
          <w:sz w:val="30"/>
          <w:szCs w:val="30"/>
          <w:cs/>
        </w:rPr>
        <w:t>การ</w:t>
      </w:r>
      <w:r w:rsidRPr="0047558B">
        <w:rPr>
          <w:rFonts w:ascii="Angsana New" w:hAnsi="Angsana New"/>
          <w:sz w:val="30"/>
          <w:szCs w:val="30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296CD6D" w14:textId="77777777" w:rsidR="004B1B78" w:rsidRPr="0047558B" w:rsidRDefault="004B1B78" w:rsidP="004B1B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90EFD73" w14:textId="7F0D07F2" w:rsidR="004B1B78" w:rsidRPr="0047558B" w:rsidRDefault="004B1B78" w:rsidP="004B1B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</w:t>
      </w:r>
      <w:r w:rsidR="00555208" w:rsidRPr="0047558B">
        <w:rPr>
          <w:rFonts w:ascii="Angsana New" w:hAnsi="Angsana New"/>
          <w:sz w:val="30"/>
          <w:szCs w:val="30"/>
          <w:cs/>
        </w:rPr>
        <w:br/>
      </w:r>
      <w:r w:rsidRPr="0047558B">
        <w:rPr>
          <w:rFonts w:ascii="Angsana New" w:hAnsi="Angsana New"/>
          <w:sz w:val="30"/>
          <w:szCs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47558B">
        <w:rPr>
          <w:rFonts w:ascii="Angsana New" w:hAnsi="Angsana New"/>
          <w:sz w:val="30"/>
          <w:szCs w:val="30"/>
        </w:rPr>
        <w:t>3</w:t>
      </w:r>
      <w:r w:rsidRPr="0047558B">
        <w:rPr>
          <w:rFonts w:ascii="Angsana New" w:hAnsi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7E3F62A" w14:textId="6CED3A94" w:rsidR="00615F13" w:rsidRPr="0047558B" w:rsidRDefault="00615F13" w:rsidP="00684D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ED3E65" w14:textId="31F6C4A1" w:rsidR="00555208" w:rsidRPr="0047558B" w:rsidRDefault="00555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EucrosiaUPC"/>
          <w:b/>
          <w:bCs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br w:type="page"/>
      </w:r>
    </w:p>
    <w:p w14:paraId="4F676786" w14:textId="1D17ADC2" w:rsidR="001E5032" w:rsidRPr="0047558B" w:rsidRDefault="00513E00" w:rsidP="00684DD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(</w:t>
      </w:r>
      <w:r w:rsidR="0055130D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</w:t>
      </w:r>
      <w:r w:rsidR="00026C48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="00026C48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3057D6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</w:t>
      </w:r>
      <w:r w:rsidR="00BD19CA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้</w:t>
      </w:r>
    </w:p>
    <w:p w14:paraId="4CFB5758" w14:textId="77777777" w:rsidR="00472E3A" w:rsidRPr="0047558B" w:rsidRDefault="00472E3A" w:rsidP="00684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F456EC8" w14:textId="43984465" w:rsidR="004B1B78" w:rsidRPr="0047558B" w:rsidRDefault="004B1B78" w:rsidP="004B1B7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47558B">
        <w:rPr>
          <w:rFonts w:ascii="Angsana New" w:hAnsi="Angsana New"/>
          <w:spacing w:val="-4"/>
          <w:sz w:val="30"/>
          <w:szCs w:val="30"/>
          <w:cs/>
        </w:rPr>
        <w:t>คาด</w:t>
      </w:r>
      <w:r w:rsidRPr="0047558B">
        <w:rPr>
          <w:rFonts w:ascii="Angsana New" w:hAnsi="Angsana New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555208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 xml:space="preserve">และแสดงสุทธิจากส่วนลดการค้าและส่วนลดตามปริมาณ </w:t>
      </w:r>
    </w:p>
    <w:p w14:paraId="65B7B683" w14:textId="77777777" w:rsidR="004B1B78" w:rsidRPr="0047558B" w:rsidRDefault="004B1B78" w:rsidP="004B1B7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3E1A0D9" w14:textId="5544A52A" w:rsidR="004B1B78" w:rsidRPr="0047558B" w:rsidRDefault="004B1B78" w:rsidP="004B1B7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11E475D5" w14:textId="77777777" w:rsidR="004B1B78" w:rsidRPr="0047558B" w:rsidRDefault="004B1B78" w:rsidP="004B1B7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4892D6C" w14:textId="4384B5ED" w:rsidR="004B1B78" w:rsidRPr="0047558B" w:rsidRDefault="004B1B78" w:rsidP="004B1B7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7558B">
        <w:rPr>
          <w:rFonts w:ascii="Angsana New" w:hAnsi="Angsana New"/>
          <w:spacing w:val="-4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1DA02ED3" w14:textId="77777777" w:rsidR="004B1B78" w:rsidRPr="0047558B" w:rsidRDefault="004B1B78" w:rsidP="004B1B7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219BECD9" w14:textId="03430798" w:rsidR="00D957F4" w:rsidRPr="0047558B" w:rsidRDefault="004B1B78" w:rsidP="004B1B7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8974B0" w:rsidRPr="0047558B">
        <w:rPr>
          <w:rFonts w:ascii="Angsana New" w:hAnsi="Angsana New"/>
          <w:sz w:val="30"/>
          <w:szCs w:val="30"/>
          <w:cs/>
        </w:rPr>
        <w:br/>
      </w:r>
      <w:r w:rsidRPr="0047558B">
        <w:rPr>
          <w:rFonts w:ascii="Angsana New" w:hAnsi="Angsana New"/>
          <w:sz w:val="30"/>
          <w:szCs w:val="30"/>
          <w:cs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</w:t>
      </w:r>
      <w:r w:rsidR="003B3526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สิ่งตอบแทน</w:t>
      </w:r>
      <w:r w:rsidR="000A12EF" w:rsidRPr="0047558B">
        <w:rPr>
          <w:rFonts w:ascii="Angsana New" w:hAnsi="Angsana New"/>
          <w:sz w:val="30"/>
          <w:szCs w:val="30"/>
          <w:cs/>
        </w:rPr>
        <w:br/>
      </w:r>
      <w:r w:rsidRPr="0047558B">
        <w:rPr>
          <w:rFonts w:ascii="Angsana New" w:hAnsi="Angsana New"/>
          <w:sz w:val="30"/>
          <w:szCs w:val="30"/>
          <w:cs/>
        </w:rPr>
        <w:t>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5F42C580" w14:textId="01ACB7FD" w:rsidR="004B1B78" w:rsidRPr="0047558B" w:rsidRDefault="004B1B78" w:rsidP="004B1B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40"/>
        <w:jc w:val="thaiDistribute"/>
        <w:rPr>
          <w:rFonts w:ascii="Angsana New" w:hAnsi="Angsana New"/>
          <w:sz w:val="24"/>
          <w:szCs w:val="24"/>
        </w:rPr>
      </w:pPr>
    </w:p>
    <w:p w14:paraId="07BB9E2D" w14:textId="30719C42" w:rsidR="000A12EF" w:rsidRPr="0047558B" w:rsidRDefault="002D0AC0" w:rsidP="00E74AF1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55130D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ถ</w:t>
      </w: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="006429DF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0A12EF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  <w:r w:rsidR="00AC14D9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อื่น</w:t>
      </w:r>
    </w:p>
    <w:p w14:paraId="43AFE3AA" w14:textId="333C60D7" w:rsidR="000A12EF" w:rsidRPr="0047558B" w:rsidRDefault="006429DF" w:rsidP="000A12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80"/>
        <w:jc w:val="thaiDistribute"/>
        <w:rPr>
          <w:rFonts w:ascii="Angsana New" w:hAnsi="Angsana New"/>
          <w:iCs/>
          <w:sz w:val="24"/>
          <w:szCs w:val="24"/>
        </w:rPr>
      </w:pPr>
      <w:r w:rsidRPr="0047558B">
        <w:rPr>
          <w:rFonts w:ascii="Angsana New" w:hAnsi="Angsana New"/>
          <w:iCs/>
          <w:sz w:val="24"/>
          <w:szCs w:val="24"/>
          <w:cs/>
        </w:rPr>
        <w:tab/>
      </w:r>
    </w:p>
    <w:p w14:paraId="4DBDB6E4" w14:textId="0A8A8773" w:rsidR="000A12EF" w:rsidRPr="0047558B" w:rsidRDefault="000A12EF" w:rsidP="000A1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7558B">
        <w:rPr>
          <w:rFonts w:ascii="Angsana New" w:eastAsia="Calibri" w:hAnsi="Angsana New"/>
          <w:sz w:val="30"/>
          <w:szCs w:val="30"/>
          <w:cs/>
        </w:rPr>
        <w:t>รายได้</w:t>
      </w:r>
      <w:r w:rsidR="00AC14D9" w:rsidRPr="0047558B">
        <w:rPr>
          <w:rFonts w:ascii="Angsana New" w:eastAsia="Calibri" w:hAnsi="Angsana New"/>
          <w:sz w:val="30"/>
          <w:szCs w:val="30"/>
          <w:cs/>
        </w:rPr>
        <w:t>อื่นซึ่งประกอบด้วย</w:t>
      </w:r>
      <w:r w:rsidRPr="0047558B">
        <w:rPr>
          <w:rFonts w:ascii="Angsana New" w:eastAsia="Calibri" w:hAnsi="Angsana New"/>
          <w:sz w:val="30"/>
          <w:szCs w:val="30"/>
          <w:cs/>
        </w:rPr>
        <w:t>เงินปันผล</w:t>
      </w:r>
      <w:r w:rsidR="00AC14D9" w:rsidRPr="0047558B">
        <w:rPr>
          <w:rFonts w:ascii="Angsana New" w:eastAsia="Calibri" w:hAnsi="Angsana New"/>
          <w:sz w:val="30"/>
          <w:szCs w:val="30"/>
          <w:cs/>
        </w:rPr>
        <w:t xml:space="preserve"> ดอกเบี้ยรับและอื่นๆ โดยทั่วไปบันทึกด้วยเกณฑ์คงค้าง ยกเว้น</w:t>
      </w:r>
      <w:r w:rsidRPr="0047558B">
        <w:rPr>
          <w:rFonts w:ascii="Angsana New" w:eastAsia="Calibri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14:paraId="375E45E8" w14:textId="54F3B182" w:rsidR="003B3526" w:rsidRPr="0047558B" w:rsidRDefault="00AC14D9" w:rsidP="00684DD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z w:val="24"/>
          <w:szCs w:val="24"/>
          <w:lang w:val="th-TH"/>
        </w:rPr>
      </w:pPr>
      <w:r w:rsidRPr="0047558B">
        <w:rPr>
          <w:rFonts w:asciiTheme="majorBidi" w:hAnsiTheme="majorBidi" w:cstheme="majorBidi"/>
          <w:b w:val="0"/>
          <w:bCs w:val="0"/>
          <w:sz w:val="24"/>
          <w:szCs w:val="24"/>
          <w:cs/>
          <w:lang w:val="th-TH"/>
        </w:rPr>
        <w:tab/>
      </w:r>
    </w:p>
    <w:p w14:paraId="263CD9A4" w14:textId="11844CF9" w:rsidR="00AC14D9" w:rsidRPr="0047558B" w:rsidRDefault="003B3526" w:rsidP="00AC14D9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47558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="001E5032" w:rsidRPr="0047558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55130D" w:rsidRPr="0047558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ท</w:t>
      </w:r>
      <w:r w:rsidR="001E5032" w:rsidRPr="0047558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)</w:t>
      </w:r>
      <w:r w:rsidR="001E5032" w:rsidRPr="0047558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AC14D9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ดอกเบี้ย</w:t>
      </w:r>
    </w:p>
    <w:p w14:paraId="07762B58" w14:textId="77777777" w:rsidR="00AC14D9" w:rsidRPr="0047558B" w:rsidRDefault="00AC14D9" w:rsidP="00AC14D9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5B697C60" w14:textId="77777777" w:rsidR="00AC14D9" w:rsidRPr="0047558B" w:rsidRDefault="00AC14D9" w:rsidP="00AC14D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47558B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ตุลาคม </w:t>
      </w:r>
      <w:r w:rsidRPr="0047558B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78D54B8F" w14:textId="77777777" w:rsidR="00AC14D9" w:rsidRPr="0047558B" w:rsidRDefault="00AC14D9" w:rsidP="00AC14D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9C0A13D" w14:textId="35C0A0BB" w:rsidR="00AC14D9" w:rsidRPr="0047558B" w:rsidRDefault="00AC14D9" w:rsidP="00AC14D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pacing w:val="-6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</w:t>
      </w:r>
      <w:r w:rsidRPr="0047558B">
        <w:rPr>
          <w:rFonts w:ascii="Angsana New" w:hAnsi="Angsana New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5DF67767" w14:textId="77777777" w:rsidR="00AC14D9" w:rsidRPr="0047558B" w:rsidRDefault="00AC14D9" w:rsidP="00AC14D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534F86E1" w14:textId="009A9CBA" w:rsidR="00AC14D9" w:rsidRPr="0047558B" w:rsidRDefault="00AC14D9" w:rsidP="00AC14D9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47558B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ตุลาคม </w:t>
      </w:r>
      <w:r w:rsidRPr="0047558B">
        <w:rPr>
          <w:rFonts w:ascii="Angsana New" w:hAnsi="Angsana New"/>
          <w:b/>
          <w:bCs/>
          <w:i/>
          <w:iCs/>
          <w:sz w:val="30"/>
          <w:szCs w:val="30"/>
        </w:rPr>
        <w:t xml:space="preserve">2563 </w:t>
      </w:r>
    </w:p>
    <w:p w14:paraId="467B2FC3" w14:textId="77777777" w:rsidR="00AC14D9" w:rsidRPr="0047558B" w:rsidRDefault="00AC14D9" w:rsidP="00AC14D9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color w:val="0000FF"/>
          <w:sz w:val="24"/>
          <w:szCs w:val="24"/>
          <w:shd w:val="clear" w:color="auto" w:fill="E0E0E0"/>
        </w:rPr>
      </w:pPr>
    </w:p>
    <w:p w14:paraId="70D042AB" w14:textId="77777777" w:rsidR="00AC14D9" w:rsidRPr="0047558B" w:rsidRDefault="00AC14D9" w:rsidP="00AC14D9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ดอกเบี้ยรับรับรู้ในกำไรหรือขาดทุนในอัตราที่ระบุในสัญญา 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44173B27" w14:textId="1B899A64" w:rsidR="00966601" w:rsidRPr="0047558B" w:rsidRDefault="003B3526" w:rsidP="00966601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(</w:t>
      </w:r>
      <w:r w:rsidR="0055130D"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ธ</w:t>
      </w: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4755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966601" w:rsidRPr="0047558B">
        <w:rPr>
          <w:rFonts w:ascii="Angsana New" w:eastAsia="Calibri" w:hAnsi="Angsana New" w:cs="Angsana New"/>
          <w:i/>
          <w:iCs/>
          <w:sz w:val="30"/>
          <w:szCs w:val="30"/>
          <w:cs/>
        </w:rPr>
        <w:t>ภาษีเงินได้</w:t>
      </w:r>
    </w:p>
    <w:p w14:paraId="4A4522E1" w14:textId="77777777" w:rsidR="00966601" w:rsidRPr="0047558B" w:rsidRDefault="00966601" w:rsidP="0096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57F82A" w14:textId="637F4EE5" w:rsidR="00966601" w:rsidRPr="0047558B" w:rsidRDefault="00966601" w:rsidP="009666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1ED848B7" w14:textId="77777777" w:rsidR="00966601" w:rsidRPr="0047558B" w:rsidRDefault="00966601" w:rsidP="009666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6A45B5" w14:textId="77777777" w:rsidR="00966601" w:rsidRPr="0047558B" w:rsidRDefault="00966601" w:rsidP="009666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A01178F" w14:textId="77777777" w:rsidR="00966601" w:rsidRPr="0047558B" w:rsidRDefault="00966601" w:rsidP="009666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6F18484" w14:textId="4A1CB611" w:rsidR="00966601" w:rsidRPr="0047558B" w:rsidRDefault="00966601" w:rsidP="009666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</w:t>
      </w:r>
      <w:r w:rsidRPr="0047558B">
        <w:rPr>
          <w:rFonts w:ascii="Angsana New" w:hAnsi="Angsana New"/>
          <w:spacing w:val="-2"/>
          <w:sz w:val="30"/>
          <w:szCs w:val="30"/>
          <w:cs/>
        </w:rPr>
        <w:t>แตกต่างชั่วคราวสำหรับการรับรู้สินทรัพย์หรือหนี้สินในครั้งแรกซึ่งเป็นรายการที่ไม่ใช่การรวมธุรกิจและรายการนั้น</w:t>
      </w:r>
      <w:r w:rsidRPr="0047558B">
        <w:rPr>
          <w:rFonts w:ascii="Angsana New" w:hAnsi="Angsana New"/>
          <w:sz w:val="30"/>
          <w:szCs w:val="30"/>
          <w:cs/>
        </w:rPr>
        <w:t>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5A75A54D" w14:textId="77777777" w:rsidR="00966601" w:rsidRPr="0047558B" w:rsidRDefault="00966601" w:rsidP="009666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E5363A5" w14:textId="76BDE443" w:rsidR="00966601" w:rsidRPr="0047558B" w:rsidRDefault="00966601" w:rsidP="009666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47558B">
        <w:rPr>
          <w:rFonts w:ascii="Angsana New" w:hAnsi="Angsana New"/>
          <w:sz w:val="30"/>
          <w:szCs w:val="30"/>
          <w:cs/>
        </w:rPr>
        <w:br/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</w:t>
      </w:r>
      <w:r w:rsidRPr="0047558B">
        <w:rPr>
          <w:rFonts w:ascii="Angsana New" w:hAnsi="Angsana New"/>
          <w:spacing w:val="-4"/>
          <w:sz w:val="30"/>
          <w:szCs w:val="30"/>
          <w:cs/>
        </w:rPr>
        <w:t>ระยะเวลาที่รายงาน</w:t>
      </w:r>
      <w:r w:rsidRPr="0047558B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47558B">
        <w:rPr>
          <w:rFonts w:ascii="Angsana New" w:hAnsi="Angsana New"/>
          <w:b/>
          <w:spacing w:val="-4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</w:p>
    <w:p w14:paraId="1022A7A2" w14:textId="2E3B5F01" w:rsidR="00966601" w:rsidRPr="0047558B" w:rsidRDefault="00DA36C8" w:rsidP="009666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</w:rPr>
        <w:tab/>
      </w:r>
    </w:p>
    <w:p w14:paraId="1C859A8A" w14:textId="77777777" w:rsidR="00966601" w:rsidRPr="0047558B" w:rsidRDefault="00966601" w:rsidP="0096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47558B">
        <w:rPr>
          <w:rFonts w:ascii="Angsana New" w:hAnsi="Angsana New"/>
          <w:sz w:val="30"/>
          <w:szCs w:val="30"/>
          <w:cs/>
        </w:rPr>
        <w:br/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</w:t>
      </w:r>
      <w:r w:rsidRPr="0047558B">
        <w:rPr>
          <w:rFonts w:ascii="Angsana New" w:hAnsi="Angsana New"/>
          <w:sz w:val="30"/>
          <w:szCs w:val="30"/>
          <w:cs/>
        </w:rPr>
        <w:br/>
        <w:t>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AE2A8D1" w14:textId="35F216BF" w:rsidR="003344AC" w:rsidRPr="0047558B" w:rsidRDefault="00DA36C8" w:rsidP="00684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47558B">
        <w:rPr>
          <w:rFonts w:ascii="Angsana New" w:hAnsi="Angsana New" w:cs="EucrosiaUPC"/>
          <w:b/>
          <w:bCs/>
          <w:sz w:val="30"/>
          <w:szCs w:val="30"/>
          <w:cs/>
          <w:lang w:val="th-TH"/>
        </w:rPr>
        <w:tab/>
      </w:r>
    </w:p>
    <w:p w14:paraId="6EAA434A" w14:textId="6DEAC883" w:rsidR="00966601" w:rsidRPr="0047558B" w:rsidRDefault="00A42703" w:rsidP="00A243DE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7558B">
        <w:rPr>
          <w:rFonts w:ascii="Angsana New" w:eastAsia="Calibri" w:hAnsi="Angsana New" w:cs="Angsana New"/>
          <w:i/>
          <w:iCs/>
          <w:sz w:val="30"/>
          <w:szCs w:val="30"/>
          <w:cs/>
        </w:rPr>
        <w:t>(</w:t>
      </w:r>
      <w:r w:rsidR="0055130D" w:rsidRPr="0047558B">
        <w:rPr>
          <w:rFonts w:ascii="Angsana New" w:eastAsia="Calibri" w:hAnsi="Angsana New" w:cs="Angsana New"/>
          <w:i/>
          <w:iCs/>
          <w:sz w:val="30"/>
          <w:szCs w:val="30"/>
          <w:cs/>
        </w:rPr>
        <w:t>น</w:t>
      </w:r>
      <w:r w:rsidRPr="0047558B">
        <w:rPr>
          <w:rFonts w:ascii="Angsana New" w:eastAsia="Calibri" w:hAnsi="Angsana New" w:cs="Angsana New"/>
          <w:i/>
          <w:iCs/>
          <w:sz w:val="30"/>
          <w:szCs w:val="30"/>
          <w:cs/>
        </w:rPr>
        <w:t>)</w:t>
      </w:r>
      <w:r w:rsidR="00966601" w:rsidRPr="0047558B">
        <w:rPr>
          <w:rFonts w:ascii="Angsana New" w:eastAsia="Calibri" w:hAnsi="Angsana New" w:cs="Angsana New"/>
          <w:i/>
          <w:iCs/>
          <w:sz w:val="30"/>
          <w:szCs w:val="30"/>
          <w:cs/>
        </w:rPr>
        <w:tab/>
      </w:r>
      <w:r w:rsidR="00966601" w:rsidRPr="0047558B">
        <w:rPr>
          <w:rFonts w:ascii="Angsana New" w:hAnsi="Angsana New" w:cs="Angsana New"/>
          <w:i/>
          <w:iCs/>
          <w:sz w:val="30"/>
          <w:szCs w:val="30"/>
          <w:cs/>
        </w:rPr>
        <w:t>กำไร</w:t>
      </w:r>
      <w:r w:rsidR="00966601" w:rsidRPr="0047558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66601" w:rsidRPr="0047558B">
        <w:rPr>
          <w:rFonts w:ascii="Angsana New" w:hAnsi="Angsana New" w:cs="Angsana New"/>
          <w:i/>
          <w:iCs/>
          <w:sz w:val="30"/>
          <w:szCs w:val="30"/>
          <w:cs/>
        </w:rPr>
        <w:t>(ขาดทุน) ต่อหุ้น</w:t>
      </w:r>
    </w:p>
    <w:p w14:paraId="14E46A0B" w14:textId="77777777" w:rsidR="00966601" w:rsidRPr="0047558B" w:rsidRDefault="00966601" w:rsidP="0096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</w:rPr>
        <w:tab/>
      </w:r>
    </w:p>
    <w:p w14:paraId="19C4DABA" w14:textId="542D5B75" w:rsidR="00966601" w:rsidRPr="0047558B" w:rsidRDefault="00966601" w:rsidP="0096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กำไร (ขาดทุน) ต่อหุ้นคำนวณโดยการหารกำไรหรือขาดทุนของผู้ถือหุ้นสามัญของบริษัท ด้วยจำนวนหุ้นสามัญ</w:t>
      </w:r>
      <w:r w:rsidR="002B14AB"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0D9654A0" w14:textId="43DCC371" w:rsidR="003B3526" w:rsidRPr="0047558B" w:rsidRDefault="00DA36C8" w:rsidP="00A243DE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7558B">
        <w:rPr>
          <w:rFonts w:ascii="Angsana New" w:hAnsi="Angsana New"/>
          <w:sz w:val="30"/>
          <w:szCs w:val="30"/>
        </w:rPr>
        <w:tab/>
      </w:r>
    </w:p>
    <w:p w14:paraId="728A44B7" w14:textId="77777777" w:rsidR="00DA36C8" w:rsidRPr="0047558B" w:rsidRDefault="00DA3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538F79F" w14:textId="631B3243" w:rsidR="00966601" w:rsidRPr="0047558B" w:rsidRDefault="00474919" w:rsidP="00966601">
      <w:pPr>
        <w:pStyle w:val="Heading8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7558B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(</w:t>
      </w:r>
      <w:r w:rsidR="0055130D" w:rsidRPr="0047558B">
        <w:rPr>
          <w:rFonts w:ascii="Angsana New" w:hAnsi="Angsana New" w:cs="Angsana New"/>
          <w:i/>
          <w:iCs/>
          <w:sz w:val="30"/>
          <w:szCs w:val="30"/>
          <w:cs/>
        </w:rPr>
        <w:t>บ</w:t>
      </w:r>
      <w:r w:rsidRPr="0047558B">
        <w:rPr>
          <w:rFonts w:ascii="Angsana New" w:hAnsi="Angsana New" w:cs="Angsana New"/>
          <w:i/>
          <w:iCs/>
          <w:sz w:val="30"/>
          <w:szCs w:val="30"/>
          <w:cs/>
        </w:rPr>
        <w:t xml:space="preserve">)    </w:t>
      </w:r>
      <w:r w:rsidR="00966601" w:rsidRPr="0047558B">
        <w:rPr>
          <w:rFonts w:ascii="Angsana New" w:hAnsi="Angsana New" w:cs="Angsana New"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1580453D" w14:textId="0DD8C7A8" w:rsidR="00966601" w:rsidRPr="0047558B" w:rsidRDefault="002B14AB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</w:rPr>
        <w:tab/>
      </w:r>
      <w:r w:rsidR="00DA36C8" w:rsidRPr="0047558B">
        <w:rPr>
          <w:rFonts w:ascii="Angsana New" w:hAnsi="Angsana New"/>
          <w:sz w:val="30"/>
          <w:szCs w:val="30"/>
        </w:rPr>
        <w:tab/>
      </w:r>
    </w:p>
    <w:p w14:paraId="74ECEAA8" w14:textId="69EFE3C5" w:rsidR="00966601" w:rsidRPr="0047558B" w:rsidRDefault="00966601" w:rsidP="0096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7558B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</w:t>
      </w:r>
      <w:r w:rsidRPr="0047558B">
        <w:rPr>
          <w:rFonts w:ascii="Angsana New" w:hAnsi="Angsana New"/>
          <w:b/>
          <w:sz w:val="30"/>
          <w:szCs w:val="30"/>
          <w:cs/>
        </w:rPr>
        <w:br/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47558B">
        <w:rPr>
          <w:rFonts w:ascii="Angsana New" w:hAnsi="Angsana New"/>
          <w:b/>
          <w:sz w:val="30"/>
          <w:szCs w:val="30"/>
        </w:rPr>
        <w:br/>
      </w:r>
      <w:r w:rsidRPr="0047558B">
        <w:rPr>
          <w:rFonts w:ascii="Angsana New" w:hAnsi="Angsana New"/>
          <w:b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</w:t>
      </w:r>
      <w:r w:rsidRPr="0047558B">
        <w:rPr>
          <w:rFonts w:ascii="Angsana New" w:hAnsi="Angsana New"/>
          <w:b/>
          <w:sz w:val="30"/>
          <w:szCs w:val="30"/>
        </w:rPr>
        <w:br/>
      </w:r>
      <w:r w:rsidRPr="0047558B">
        <w:rPr>
          <w:rFonts w:ascii="Angsana New" w:hAnsi="Angsana New"/>
          <w:b/>
          <w:sz w:val="30"/>
          <w:szCs w:val="30"/>
          <w:cs/>
        </w:rPr>
        <w:t>การตัดสินใจทางการเงินและการบริหารต่อบุคคลหรือกิจการนั้น</w:t>
      </w:r>
    </w:p>
    <w:p w14:paraId="6F4F8E8B" w14:textId="54B6C024" w:rsidR="00BF7757" w:rsidRPr="0047558B" w:rsidRDefault="00DA36C8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</w:rPr>
        <w:tab/>
      </w:r>
    </w:p>
    <w:p w14:paraId="6BB98CD1" w14:textId="25642B1A" w:rsidR="00966601" w:rsidRPr="0047558B" w:rsidRDefault="00D86B2D" w:rsidP="00966601">
      <w:pPr>
        <w:pStyle w:val="Heading8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7558B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5130D" w:rsidRPr="0047558B">
        <w:rPr>
          <w:rFonts w:ascii="Angsana New" w:hAnsi="Angsana New" w:cs="Angsana New"/>
          <w:i/>
          <w:iCs/>
          <w:sz w:val="30"/>
          <w:szCs w:val="30"/>
          <w:cs/>
        </w:rPr>
        <w:t>ป</w:t>
      </w:r>
      <w:r w:rsidRPr="0047558B">
        <w:rPr>
          <w:rFonts w:ascii="Angsana New" w:hAnsi="Angsana New" w:cs="Angsana New"/>
          <w:i/>
          <w:iCs/>
          <w:sz w:val="30"/>
          <w:szCs w:val="30"/>
          <w:cs/>
        </w:rPr>
        <w:t xml:space="preserve">)     </w:t>
      </w:r>
      <w:r w:rsidR="00966601" w:rsidRPr="0047558B">
        <w:rPr>
          <w:rFonts w:ascii="Angsana New" w:hAnsi="Angsana New" w:cs="Angsana New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485C2A02" w14:textId="33B95854" w:rsidR="00966601" w:rsidRPr="0047558B" w:rsidRDefault="00DA36C8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</w:rPr>
        <w:tab/>
      </w:r>
    </w:p>
    <w:p w14:paraId="12C460C7" w14:textId="77777777" w:rsidR="00966601" w:rsidRPr="0047558B" w:rsidRDefault="00966601" w:rsidP="0096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7558B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AF8169D" w14:textId="33F275C1" w:rsidR="00CB270F" w:rsidRPr="0047558B" w:rsidRDefault="003B3526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  </w:t>
      </w:r>
      <w:r w:rsidR="00DA36C8" w:rsidRPr="0047558B">
        <w:rPr>
          <w:rFonts w:ascii="Angsana New" w:hAnsi="Angsana New"/>
          <w:sz w:val="30"/>
          <w:szCs w:val="30"/>
        </w:rPr>
        <w:tab/>
      </w:r>
    </w:p>
    <w:p w14:paraId="494E2D56" w14:textId="05BCBA23" w:rsidR="00BE6B49" w:rsidRPr="0047558B" w:rsidRDefault="00BE6B49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72E254A" w14:textId="49F7D106" w:rsidR="00B1691B" w:rsidRPr="0047558B" w:rsidRDefault="00DA36C8" w:rsidP="00684D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  <w:r w:rsidRPr="0047558B">
        <w:rPr>
          <w:rFonts w:ascii="Angsana New" w:hAnsi="Angsana New"/>
          <w:bCs/>
          <w:sz w:val="30"/>
          <w:szCs w:val="30"/>
        </w:rPr>
        <w:tab/>
      </w:r>
    </w:p>
    <w:p w14:paraId="20597B0D" w14:textId="50594EC9" w:rsidR="00876FDA" w:rsidRPr="0047558B" w:rsidRDefault="00261798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5" w:hanging="18"/>
        <w:jc w:val="thaiDistribute"/>
        <w:rPr>
          <w:rFonts w:ascii="Angsana New" w:hAnsi="Angsana New"/>
          <w:b/>
          <w:sz w:val="30"/>
          <w:szCs w:val="30"/>
          <w:cs/>
        </w:rPr>
      </w:pPr>
      <w:r w:rsidRPr="0047558B">
        <w:rPr>
          <w:rFonts w:ascii="Angsana New" w:hAnsi="Angsana New"/>
          <w:b/>
          <w:spacing w:val="-2"/>
          <w:sz w:val="30"/>
          <w:szCs w:val="30"/>
          <w:cs/>
        </w:rPr>
        <w:t>ความสัมพันธ์ที่มีกับ</w:t>
      </w:r>
      <w:r w:rsidR="00DA34BD" w:rsidRPr="0047558B">
        <w:rPr>
          <w:rFonts w:ascii="Angsana New" w:hAnsi="Angsana New"/>
          <w:b/>
          <w:spacing w:val="-2"/>
          <w:sz w:val="30"/>
          <w:szCs w:val="30"/>
          <w:cs/>
        </w:rPr>
        <w:t>บริษัทร่วม</w:t>
      </w:r>
      <w:r w:rsidR="002A6B45" w:rsidRPr="0047558B">
        <w:rPr>
          <w:rFonts w:ascii="Angsana New" w:hAnsi="Angsana New"/>
          <w:b/>
          <w:spacing w:val="-2"/>
          <w:sz w:val="30"/>
          <w:szCs w:val="30"/>
          <w:cs/>
        </w:rPr>
        <w:t>และ</w:t>
      </w:r>
      <w:r w:rsidRPr="0047558B">
        <w:rPr>
          <w:rFonts w:ascii="Angsana New" w:hAnsi="Angsana New"/>
          <w:b/>
          <w:spacing w:val="-2"/>
          <w:sz w:val="30"/>
          <w:szCs w:val="30"/>
          <w:cs/>
        </w:rPr>
        <w:t>บริ</w:t>
      </w:r>
      <w:r w:rsidR="00C72F14" w:rsidRPr="0047558B">
        <w:rPr>
          <w:rFonts w:ascii="Angsana New" w:hAnsi="Angsana New"/>
          <w:b/>
          <w:spacing w:val="-2"/>
          <w:sz w:val="30"/>
          <w:szCs w:val="30"/>
          <w:cs/>
        </w:rPr>
        <w:t>ษัท</w:t>
      </w:r>
      <w:r w:rsidR="00021DB1" w:rsidRPr="0047558B">
        <w:rPr>
          <w:rFonts w:ascii="Angsana New" w:hAnsi="Angsana New"/>
          <w:b/>
          <w:spacing w:val="-2"/>
          <w:sz w:val="30"/>
          <w:szCs w:val="30"/>
          <w:cs/>
        </w:rPr>
        <w:t>ย่อย</w:t>
      </w:r>
      <w:r w:rsidRPr="0047558B">
        <w:rPr>
          <w:rFonts w:ascii="Angsana New" w:hAnsi="Angsana New"/>
          <w:b/>
          <w:spacing w:val="-2"/>
          <w:sz w:val="30"/>
          <w:szCs w:val="30"/>
          <w:cs/>
        </w:rPr>
        <w:t xml:space="preserve">ได้เปิดเผยในหมายเหตุข้อ </w:t>
      </w:r>
      <w:r w:rsidR="003A6558" w:rsidRPr="0047558B">
        <w:rPr>
          <w:rFonts w:ascii="Angsana New" w:hAnsi="Angsana New"/>
          <w:bCs/>
          <w:spacing w:val="-2"/>
          <w:sz w:val="30"/>
          <w:szCs w:val="30"/>
        </w:rPr>
        <w:t>1</w:t>
      </w:r>
      <w:r w:rsidR="0055130D" w:rsidRPr="0047558B">
        <w:rPr>
          <w:rFonts w:ascii="Angsana New" w:hAnsi="Angsana New"/>
          <w:bCs/>
          <w:spacing w:val="-2"/>
          <w:sz w:val="30"/>
          <w:szCs w:val="30"/>
        </w:rPr>
        <w:t>0</w:t>
      </w:r>
      <w:r w:rsidR="002208EF" w:rsidRPr="0047558B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="002208EF" w:rsidRPr="0047558B">
        <w:rPr>
          <w:rFonts w:ascii="Angsana New" w:hAnsi="Angsana New"/>
          <w:b/>
          <w:spacing w:val="-2"/>
          <w:sz w:val="30"/>
          <w:szCs w:val="30"/>
          <w:cs/>
        </w:rPr>
        <w:t xml:space="preserve">และ </w:t>
      </w:r>
      <w:r w:rsidR="004E7987" w:rsidRPr="0047558B">
        <w:rPr>
          <w:rFonts w:ascii="Angsana New" w:hAnsi="Angsana New"/>
          <w:bCs/>
          <w:spacing w:val="-2"/>
          <w:sz w:val="30"/>
          <w:szCs w:val="30"/>
        </w:rPr>
        <w:t>1</w:t>
      </w:r>
      <w:r w:rsidR="0055130D" w:rsidRPr="0047558B">
        <w:rPr>
          <w:rFonts w:ascii="Angsana New" w:hAnsi="Angsana New"/>
          <w:bCs/>
          <w:spacing w:val="-2"/>
          <w:sz w:val="30"/>
          <w:szCs w:val="30"/>
        </w:rPr>
        <w:t>1</w:t>
      </w:r>
      <w:r w:rsidRPr="0047558B">
        <w:rPr>
          <w:rFonts w:ascii="Angsana New" w:hAnsi="Angsana New"/>
          <w:b/>
          <w:spacing w:val="-2"/>
          <w:sz w:val="30"/>
          <w:szCs w:val="30"/>
          <w:cs/>
        </w:rPr>
        <w:t xml:space="preserve"> </w:t>
      </w:r>
      <w:r w:rsidR="00D86B2D" w:rsidRPr="0047558B">
        <w:rPr>
          <w:rFonts w:ascii="Angsana New" w:hAnsi="Angsana New"/>
          <w:b/>
          <w:spacing w:val="-2"/>
          <w:sz w:val="30"/>
          <w:szCs w:val="30"/>
          <w:cs/>
        </w:rPr>
        <w:t>บุคคลหรือกิจการอื่นที่</w:t>
      </w:r>
      <w:r w:rsidR="00077135" w:rsidRPr="0047558B">
        <w:rPr>
          <w:rFonts w:ascii="Angsana New" w:hAnsi="Angsana New"/>
          <w:b/>
          <w:spacing w:val="-2"/>
          <w:sz w:val="30"/>
          <w:szCs w:val="30"/>
        </w:rPr>
        <w:br/>
      </w:r>
      <w:r w:rsidR="00D86B2D" w:rsidRPr="0047558B">
        <w:rPr>
          <w:rFonts w:ascii="Angsana New" w:hAnsi="Angsana New"/>
          <w:b/>
          <w:sz w:val="30"/>
          <w:szCs w:val="30"/>
          <w:cs/>
        </w:rPr>
        <w:t>เกี่ยวข้อ</w:t>
      </w:r>
      <w:r w:rsidR="00692DCD" w:rsidRPr="0047558B">
        <w:rPr>
          <w:rFonts w:ascii="Angsana New" w:hAnsi="Angsana New"/>
          <w:b/>
          <w:sz w:val="30"/>
          <w:szCs w:val="30"/>
          <w:cs/>
        </w:rPr>
        <w:t>ง</w:t>
      </w:r>
      <w:r w:rsidR="00D86B2D" w:rsidRPr="0047558B">
        <w:rPr>
          <w:rFonts w:ascii="Angsana New" w:hAnsi="Angsana New"/>
          <w:b/>
          <w:spacing w:val="-4"/>
          <w:sz w:val="30"/>
          <w:szCs w:val="30"/>
          <w:cs/>
        </w:rPr>
        <w:t>กัน</w:t>
      </w:r>
      <w:r w:rsidR="00D86B2D" w:rsidRPr="0047558B">
        <w:rPr>
          <w:rFonts w:ascii="Angsana New" w:hAnsi="Angsana New"/>
          <w:b/>
          <w:sz w:val="30"/>
          <w:szCs w:val="30"/>
          <w:cs/>
        </w:rPr>
        <w:t>ที่มีรายการระหว่างกันที่มีนัยสำคัญกับกลุ่มบริษัท</w:t>
      </w:r>
      <w:r w:rsidR="001F2196" w:rsidRPr="0047558B">
        <w:rPr>
          <w:rFonts w:ascii="Angsana New" w:hAnsi="Angsana New"/>
          <w:b/>
          <w:sz w:val="30"/>
          <w:szCs w:val="30"/>
        </w:rPr>
        <w:t xml:space="preserve"> </w:t>
      </w:r>
      <w:r w:rsidR="00D86B2D" w:rsidRPr="0047558B">
        <w:rPr>
          <w:rFonts w:ascii="Angsana New" w:hAnsi="Angsana New"/>
          <w:b/>
          <w:sz w:val="30"/>
          <w:szCs w:val="30"/>
          <w:cs/>
        </w:rPr>
        <w:t>ในระหว่างปี</w:t>
      </w:r>
      <w:r w:rsidRPr="0047558B">
        <w:rPr>
          <w:rFonts w:ascii="Angsana New" w:hAnsi="Angsana New"/>
          <w:b/>
          <w:sz w:val="30"/>
          <w:szCs w:val="30"/>
          <w:cs/>
        </w:rPr>
        <w:t>มีดัง</w:t>
      </w:r>
      <w:r w:rsidR="00D86B2D" w:rsidRPr="0047558B">
        <w:rPr>
          <w:rFonts w:ascii="Angsana New" w:hAnsi="Angsana New"/>
          <w:b/>
          <w:sz w:val="30"/>
          <w:szCs w:val="30"/>
          <w:cs/>
        </w:rPr>
        <w:t>ต่อไป</w:t>
      </w:r>
      <w:r w:rsidRPr="0047558B">
        <w:rPr>
          <w:rFonts w:ascii="Angsana New" w:hAnsi="Angsana New"/>
          <w:b/>
          <w:sz w:val="30"/>
          <w:szCs w:val="30"/>
          <w:cs/>
        </w:rPr>
        <w:t>นี้</w:t>
      </w:r>
    </w:p>
    <w:p w14:paraId="23D25C2B" w14:textId="431AB5C9" w:rsidR="00876FDA" w:rsidRPr="0047558B" w:rsidRDefault="00DA36C8" w:rsidP="00684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  <w:r w:rsidRPr="0047558B">
        <w:rPr>
          <w:rFonts w:ascii="Angsana New" w:hAnsi="Angsana New"/>
          <w:bCs/>
          <w:sz w:val="30"/>
          <w:szCs w:val="30"/>
        </w:rPr>
        <w:tab/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4122"/>
      </w:tblGrid>
      <w:tr w:rsidR="00FD6C10" w:rsidRPr="0047558B" w14:paraId="2E9F98AB" w14:textId="77777777" w:rsidTr="00A243DE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5826AB2C" w14:textId="77777777" w:rsidR="00871AD3" w:rsidRPr="0047558B" w:rsidRDefault="00871AD3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E8190BF" w14:textId="77777777" w:rsidR="00FD6C10" w:rsidRPr="0047558B" w:rsidRDefault="00FD6C10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70" w:type="dxa"/>
            <w:shd w:val="clear" w:color="auto" w:fill="auto"/>
          </w:tcPr>
          <w:p w14:paraId="2B9AE075" w14:textId="77777777" w:rsidR="00FD6C10" w:rsidRPr="0047558B" w:rsidRDefault="00FD6C10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871AD3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871AD3"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  <w:r w:rsidR="00871AD3" w:rsidRPr="004755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122" w:type="dxa"/>
            <w:shd w:val="clear" w:color="auto" w:fill="auto"/>
          </w:tcPr>
          <w:p w14:paraId="6FA19FA6" w14:textId="77777777" w:rsidR="00871AD3" w:rsidRPr="0047558B" w:rsidRDefault="00871AD3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6769785" w14:textId="77777777" w:rsidR="00FD6C10" w:rsidRPr="0047558B" w:rsidRDefault="00FD6C10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71AD3" w:rsidRPr="0047558B" w14:paraId="7B95B858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3BB0994F" w14:textId="77777777" w:rsidR="00871AD3" w:rsidRPr="0047558B" w:rsidRDefault="00871AD3" w:rsidP="006E31A5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00F64697" w14:textId="77777777" w:rsidR="00871AD3" w:rsidRPr="0047558B" w:rsidRDefault="00871AD3" w:rsidP="003626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442286AF" w14:textId="034A3475" w:rsidR="00871AD3" w:rsidRPr="0047558B" w:rsidRDefault="00871AD3" w:rsidP="00A243DE">
            <w:pPr>
              <w:tabs>
                <w:tab w:val="clear" w:pos="227"/>
                <w:tab w:val="clear" w:pos="3742"/>
                <w:tab w:val="left" w:pos="3562"/>
                <w:tab w:val="left" w:pos="3655"/>
              </w:tabs>
              <w:spacing w:line="240" w:lineRule="auto"/>
              <w:ind w:left="232" w:right="69" w:hanging="232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0E68B1" w:rsidRPr="0047558B">
              <w:rPr>
                <w:rFonts w:ascii="Angsana New" w:hAnsi="Angsana New"/>
                <w:spacing w:val="-12"/>
                <w:sz w:val="30"/>
                <w:szCs w:val="30"/>
              </w:rPr>
              <w:t xml:space="preserve"> </w:t>
            </w:r>
            <w:r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>การวางแผน</w:t>
            </w:r>
            <w:r w:rsidR="00514A88" w:rsidRPr="0047558B">
              <w:rPr>
                <w:rFonts w:ascii="Angsana New" w:hAnsi="Angsana New"/>
                <w:spacing w:val="-12"/>
                <w:sz w:val="30"/>
                <w:szCs w:val="30"/>
              </w:rPr>
              <w:t xml:space="preserve">   </w:t>
            </w:r>
            <w:r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>สั่งการและควบคุมกิจกรรมต่างๆ</w:t>
            </w:r>
            <w:r w:rsidR="00077135" w:rsidRPr="0047558B">
              <w:rPr>
                <w:rFonts w:ascii="Angsana New" w:hAnsi="Angsana New"/>
                <w:spacing w:val="-12"/>
                <w:sz w:val="30"/>
                <w:szCs w:val="30"/>
              </w:rPr>
              <w:t xml:space="preserve"> </w:t>
            </w:r>
            <w:r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>ของกิจการ</w:t>
            </w:r>
            <w:r w:rsidR="00514A88" w:rsidRPr="0047558B">
              <w:rPr>
                <w:rFonts w:ascii="Angsana New" w:hAnsi="Angsana New"/>
                <w:spacing w:val="-12"/>
                <w:sz w:val="30"/>
                <w:szCs w:val="30"/>
              </w:rPr>
              <w:t xml:space="preserve"> </w:t>
            </w:r>
            <w:r w:rsidR="000E68B1" w:rsidRPr="0047558B">
              <w:rPr>
                <w:rFonts w:ascii="Angsana New" w:hAnsi="Angsana New"/>
                <w:spacing w:val="-12"/>
                <w:sz w:val="30"/>
                <w:szCs w:val="30"/>
              </w:rPr>
              <w:br/>
            </w:r>
            <w:r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>ไม่ว่</w:t>
            </w:r>
            <w:r w:rsidR="004A355D"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>า</w:t>
            </w:r>
            <w:r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>ทางตรงหรือทางอ้อม ทั้งนี้ รวมถึงกรรมการ</w:t>
            </w:r>
            <w:r w:rsidR="00514A88" w:rsidRPr="0047558B">
              <w:rPr>
                <w:rFonts w:ascii="Angsana New" w:hAnsi="Angsana New"/>
                <w:spacing w:val="-12"/>
                <w:sz w:val="30"/>
                <w:szCs w:val="30"/>
              </w:rPr>
              <w:t xml:space="preserve">    </w:t>
            </w:r>
            <w:r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>ขอ</w:t>
            </w:r>
            <w:r w:rsidR="004A355D"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>ง</w:t>
            </w:r>
            <w:r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>บริษัท (ไม่ว่าจะทำหน้าที่ในระดับบริหา</w:t>
            </w:r>
            <w:r w:rsidR="00ED1184"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>ร</w:t>
            </w:r>
            <w:r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>หรือไม่)</w:t>
            </w:r>
          </w:p>
        </w:tc>
      </w:tr>
      <w:tr w:rsidR="003626CD" w:rsidRPr="0047558B" w14:paraId="64E97A7A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39CE00D4" w14:textId="77777777" w:rsidR="003626CD" w:rsidRPr="0047558B" w:rsidRDefault="006E31A5" w:rsidP="006E31A5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 พรรณธิอร จำกัด</w:t>
            </w:r>
            <w:r w:rsidR="003626CD" w:rsidRPr="004755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F029E68" w14:textId="77777777" w:rsidR="003626CD" w:rsidRPr="0047558B" w:rsidRDefault="003626CD" w:rsidP="003626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1283CA02" w14:textId="50CB0F1F" w:rsidR="003626CD" w:rsidRPr="0047558B" w:rsidRDefault="003626CD" w:rsidP="00A243DE">
            <w:pPr>
              <w:tabs>
                <w:tab w:val="clear" w:pos="227"/>
              </w:tabs>
              <w:spacing w:line="240" w:lineRule="auto"/>
              <w:ind w:left="-9" w:right="99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>เป็นผู้ถือหุ้นรายใหญ่และมีกรรมการร่วมกันกับ</w:t>
            </w:r>
            <w:r w:rsidR="00077135"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>บ</w:t>
            </w:r>
            <w:r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>ริษัท</w:t>
            </w:r>
          </w:p>
        </w:tc>
      </w:tr>
      <w:tr w:rsidR="003626CD" w:rsidRPr="0047558B" w14:paraId="0D73DA94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6C0C8CA9" w14:textId="77777777" w:rsidR="003626CD" w:rsidRPr="0047558B" w:rsidRDefault="003626CD" w:rsidP="0021411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 อินทร ประกันภัย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387D1047" w14:textId="77777777" w:rsidR="003626CD" w:rsidRPr="0047558B" w:rsidRDefault="003626CD" w:rsidP="003626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30E64863" w14:textId="77777777" w:rsidR="003626CD" w:rsidRPr="0047558B" w:rsidRDefault="003626CD" w:rsidP="00214114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มีผู้ถือหุ้นรายใหญ่กลุ่มเดียวกัน</w:t>
            </w:r>
          </w:p>
        </w:tc>
      </w:tr>
      <w:tr w:rsidR="005D67DB" w:rsidRPr="0047558B" w14:paraId="5DBA8087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309526B9" w14:textId="77777777" w:rsidR="005D67DB" w:rsidRPr="0047558B" w:rsidRDefault="005D67DB" w:rsidP="005D67D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170" w:type="dxa"/>
            <w:shd w:val="clear" w:color="auto" w:fill="auto"/>
          </w:tcPr>
          <w:p w14:paraId="64FB6192" w14:textId="77777777" w:rsidR="005D67DB" w:rsidRPr="0047558B" w:rsidRDefault="005D67DB" w:rsidP="005D67D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1ADAFA21" w14:textId="77777777" w:rsidR="005D67DB" w:rsidRPr="0047558B" w:rsidRDefault="00E747E1" w:rsidP="005D67DB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="005D67DB" w:rsidRPr="0047558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692DCD" w:rsidRPr="0047558B" w14:paraId="20068380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56E1B241" w14:textId="77777777" w:rsidR="00692DCD" w:rsidRPr="0047558B" w:rsidRDefault="00692DCD" w:rsidP="00692DC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 ฮาวี ลอจิสติกส์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2B804114" w14:textId="77777777" w:rsidR="00692DCD" w:rsidRPr="0047558B" w:rsidRDefault="00692DCD" w:rsidP="00692D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724D7175" w14:textId="77777777" w:rsidR="00692DCD" w:rsidRPr="0047558B" w:rsidRDefault="00692DCD" w:rsidP="00692DCD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ผู้ถือหุ้นรายใหญ่มีกรรมการร่วมกันกับบริษัท</w:t>
            </w:r>
          </w:p>
        </w:tc>
      </w:tr>
      <w:tr w:rsidR="00692DCD" w:rsidRPr="0047558B" w14:paraId="2A63EBCE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34EF91DA" w14:textId="77777777" w:rsidR="00692DCD" w:rsidRPr="0047558B" w:rsidRDefault="00692DCD" w:rsidP="00692DC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170" w:type="dxa"/>
            <w:shd w:val="clear" w:color="auto" w:fill="auto"/>
          </w:tcPr>
          <w:p w14:paraId="65BB358E" w14:textId="77777777" w:rsidR="00692DCD" w:rsidRPr="0047558B" w:rsidRDefault="00692DCD" w:rsidP="00692D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5A026EDD" w14:textId="77777777" w:rsidR="00692DCD" w:rsidRPr="0047558B" w:rsidRDefault="00692DCD" w:rsidP="000E68B1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มีกรรมการร่วมกันกับผู้ถือหุ้นรายใหญ่ของบริษัท</w:t>
            </w:r>
          </w:p>
        </w:tc>
      </w:tr>
      <w:tr w:rsidR="00692DCD" w:rsidRPr="0047558B" w14:paraId="773E8262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5659F74E" w14:textId="77777777" w:rsidR="00692DCD" w:rsidRPr="0047558B" w:rsidRDefault="00692DCD" w:rsidP="00692DC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54715163" w14:textId="77777777" w:rsidR="00692DCD" w:rsidRPr="0047558B" w:rsidRDefault="00692DCD" w:rsidP="00692D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1A4C2BF1" w14:textId="77777777" w:rsidR="00692DCD" w:rsidRPr="0047558B" w:rsidRDefault="00692DCD" w:rsidP="00A243DE">
            <w:pPr>
              <w:tabs>
                <w:tab w:val="clear" w:pos="227"/>
              </w:tabs>
              <w:spacing w:line="240" w:lineRule="auto"/>
              <w:ind w:left="-9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มีกรรมการร่วมกันกับผู้ถือหุ้นรายใหญ่ของบริษัท</w:t>
            </w:r>
          </w:p>
        </w:tc>
      </w:tr>
      <w:tr w:rsidR="00692DCD" w:rsidRPr="0047558B" w14:paraId="0BF51CB6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7CF1D08C" w14:textId="77777777" w:rsidR="00F34BDE" w:rsidRPr="0047558B" w:rsidRDefault="00F34BDE" w:rsidP="00692DC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หนองเสือช้างชลบุรี จำกัด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41CCE88" w14:textId="0AF22A87" w:rsidR="00692DCD" w:rsidRPr="0047558B" w:rsidRDefault="002D2D75" w:rsidP="00692DC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F34BDE" w:rsidRPr="0047558B">
              <w:rPr>
                <w:rFonts w:ascii="Angsana New" w:hAnsi="Angsana New"/>
                <w:sz w:val="30"/>
                <w:szCs w:val="30"/>
                <w:cs/>
              </w:rPr>
              <w:t xml:space="preserve">(เดิมชื่อ </w:t>
            </w:r>
            <w:r w:rsidR="00692DCD" w:rsidRPr="0047558B">
              <w:rPr>
                <w:rFonts w:ascii="Angsana New" w:hAnsi="Angsana New"/>
                <w:sz w:val="30"/>
                <w:szCs w:val="30"/>
                <w:cs/>
              </w:rPr>
              <w:t xml:space="preserve">บริษัท คอนเซพ แลนด์ </w:t>
            </w:r>
            <w:r w:rsidR="00692DCD" w:rsidRPr="0047558B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="00692DCD" w:rsidRPr="0047558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F34BDE"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02C04A8" w14:textId="77777777" w:rsidR="00692DCD" w:rsidRPr="0047558B" w:rsidRDefault="00692DCD" w:rsidP="00692D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43BB8549" w14:textId="77777777" w:rsidR="00692DCD" w:rsidRPr="0047558B" w:rsidRDefault="00692DCD" w:rsidP="00692DCD">
            <w:pPr>
              <w:tabs>
                <w:tab w:val="clear" w:pos="227"/>
                <w:tab w:val="clear" w:pos="2807"/>
                <w:tab w:val="left" w:pos="2802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ญาติของกรรมการถือหุ้นส่วนใหญ่ทางอ้อม</w:t>
            </w:r>
          </w:p>
        </w:tc>
      </w:tr>
      <w:tr w:rsidR="00692DCD" w:rsidRPr="0047558B" w14:paraId="7B168D7D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555B27C4" w14:textId="77777777" w:rsidR="00692DCD" w:rsidRPr="0047558B" w:rsidRDefault="00692DCD" w:rsidP="00692DCD">
            <w:pPr>
              <w:tabs>
                <w:tab w:val="clear" w:pos="227"/>
                <w:tab w:val="left" w:pos="77"/>
              </w:tabs>
              <w:spacing w:line="240" w:lineRule="auto"/>
              <w:ind w:left="149" w:right="-684" w:hanging="149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 ที.ซี.ซี. คอมเมอร์เชียล พร็อพเพอร์ตี้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br/>
              <w:t>แมนเนจเม้นท์ จำกัด</w:t>
            </w:r>
          </w:p>
        </w:tc>
        <w:tc>
          <w:tcPr>
            <w:tcW w:w="1170" w:type="dxa"/>
            <w:shd w:val="clear" w:color="auto" w:fill="auto"/>
          </w:tcPr>
          <w:p w14:paraId="25116624" w14:textId="77777777" w:rsidR="00692DCD" w:rsidRPr="0047558B" w:rsidRDefault="00692DCD" w:rsidP="00FE0D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3240CD73" w14:textId="1F2244AE" w:rsidR="00692DCD" w:rsidRPr="0047558B" w:rsidRDefault="007D1DB4">
            <w:pPr>
              <w:tabs>
                <w:tab w:val="clear" w:pos="227"/>
                <w:tab w:val="clear" w:pos="2807"/>
                <w:tab w:val="left" w:pos="2802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มีกรรมการเป็นญาติกับกรรมการ</w:t>
            </w:r>
            <w:r w:rsidR="004D1782" w:rsidRPr="0047558B">
              <w:rPr>
                <w:rFonts w:ascii="Angsana New" w:hAnsi="Angsana New"/>
                <w:sz w:val="30"/>
                <w:szCs w:val="30"/>
                <w:cs/>
              </w:rPr>
              <w:t>ของผู้ถือหุ้น</w:t>
            </w:r>
            <w:r w:rsidR="00077135" w:rsidRPr="0047558B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</w:t>
            </w:r>
            <w:r w:rsidR="004D1782" w:rsidRPr="0047558B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 w:rsidR="00514A88" w:rsidRPr="0047558B">
              <w:rPr>
                <w:rFonts w:ascii="Angsana New" w:hAnsi="Angsana New"/>
                <w:sz w:val="30"/>
                <w:szCs w:val="30"/>
                <w:cs/>
              </w:rPr>
              <w:t>ใหญ่ข</w:t>
            </w:r>
            <w:r w:rsidR="004D1782" w:rsidRPr="0047558B">
              <w:rPr>
                <w:rFonts w:ascii="Angsana New" w:hAnsi="Angsana New"/>
                <w:sz w:val="30"/>
                <w:szCs w:val="30"/>
                <w:cs/>
              </w:rPr>
              <w:t>องบริษัท</w:t>
            </w:r>
          </w:p>
        </w:tc>
      </w:tr>
      <w:tr w:rsidR="00692DCD" w:rsidRPr="0047558B" w14:paraId="2348799E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5566EABA" w14:textId="77777777" w:rsidR="00692DCD" w:rsidRPr="0047558B" w:rsidRDefault="00692DCD" w:rsidP="00692DC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1170" w:type="dxa"/>
            <w:shd w:val="clear" w:color="auto" w:fill="auto"/>
          </w:tcPr>
          <w:p w14:paraId="6847C36D" w14:textId="77777777" w:rsidR="00692DCD" w:rsidRPr="0047558B" w:rsidRDefault="00692DCD" w:rsidP="00692D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24210EFB" w14:textId="77777777" w:rsidR="00692DCD" w:rsidRPr="0047558B" w:rsidRDefault="00692DCD" w:rsidP="00692DC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47558B" w14:paraId="1E52F607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3C8F1ACB" w14:textId="77777777" w:rsidR="00F34BDE" w:rsidRPr="0047558B" w:rsidRDefault="00F34BDE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บริษัท ห้วยทรายเหนือเพชรบุรี จำกัด </w:t>
            </w:r>
          </w:p>
          <w:p w14:paraId="2E6E7259" w14:textId="064F9C17" w:rsidR="00E7621C" w:rsidRPr="0047558B" w:rsidRDefault="002D2D75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F34BDE" w:rsidRPr="0047558B">
              <w:rPr>
                <w:rFonts w:ascii="Angsana New" w:hAnsi="Angsana New"/>
                <w:sz w:val="30"/>
                <w:szCs w:val="30"/>
                <w:cs/>
              </w:rPr>
              <w:t xml:space="preserve">(เดิมชื่อ </w:t>
            </w:r>
            <w:r w:rsidR="00E7621C" w:rsidRPr="0047558B">
              <w:rPr>
                <w:rFonts w:ascii="Angsana New" w:hAnsi="Angsana New"/>
                <w:sz w:val="30"/>
                <w:szCs w:val="30"/>
                <w:cs/>
              </w:rPr>
              <w:t>บริษัท ดีเสริมกิจ จำกัด</w:t>
            </w:r>
            <w:r w:rsidR="00F34BDE"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E2592E7" w14:textId="77777777" w:rsidR="00E7621C" w:rsidRPr="0047558B" w:rsidRDefault="00E7621C" w:rsidP="00E762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62818833" w14:textId="77777777" w:rsidR="00E7621C" w:rsidRPr="0047558B" w:rsidRDefault="00E7621C" w:rsidP="00E7621C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47558B" w14:paraId="70C7C74C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6FB53ACA" w14:textId="77777777" w:rsidR="00E7621C" w:rsidRPr="0047558B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 เทอราโกร เฟอร์ติไลเซอร์ จำกัด</w:t>
            </w:r>
          </w:p>
        </w:tc>
        <w:tc>
          <w:tcPr>
            <w:tcW w:w="1170" w:type="dxa"/>
            <w:shd w:val="clear" w:color="auto" w:fill="auto"/>
          </w:tcPr>
          <w:p w14:paraId="169D45D4" w14:textId="77777777" w:rsidR="00E7621C" w:rsidRPr="0047558B" w:rsidRDefault="00E7621C" w:rsidP="00E762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2A8CA5F7" w14:textId="77777777" w:rsidR="00E7621C" w:rsidRPr="0047558B" w:rsidRDefault="00E7621C" w:rsidP="00E7621C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มีกรรมการร่วมกัน </w:t>
            </w:r>
          </w:p>
        </w:tc>
      </w:tr>
      <w:tr w:rsidR="00E7621C" w:rsidRPr="0047558B" w14:paraId="4E2580FE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3B35B542" w14:textId="77777777" w:rsidR="00E7621C" w:rsidRPr="0047558B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 น้ำตาลทิพย์กำแพงเพชร จำกัด</w:t>
            </w:r>
          </w:p>
        </w:tc>
        <w:tc>
          <w:tcPr>
            <w:tcW w:w="1170" w:type="dxa"/>
            <w:shd w:val="clear" w:color="auto" w:fill="auto"/>
          </w:tcPr>
          <w:p w14:paraId="16776831" w14:textId="77777777" w:rsidR="00E7621C" w:rsidRPr="0047558B" w:rsidRDefault="00E7621C" w:rsidP="00E762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7DE4D0A7" w14:textId="77777777" w:rsidR="00E7621C" w:rsidRPr="0047558B" w:rsidRDefault="00E7621C" w:rsidP="00E7621C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47558B" w14:paraId="33EEDC37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0FD26086" w14:textId="77777777" w:rsidR="00E7621C" w:rsidRPr="0047558B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 พรพัฒนสิน จำกัด</w:t>
            </w:r>
          </w:p>
        </w:tc>
        <w:tc>
          <w:tcPr>
            <w:tcW w:w="1170" w:type="dxa"/>
            <w:shd w:val="clear" w:color="auto" w:fill="auto"/>
          </w:tcPr>
          <w:p w14:paraId="14CDBCC3" w14:textId="77777777" w:rsidR="00E7621C" w:rsidRPr="0047558B" w:rsidRDefault="00E7621C" w:rsidP="00E762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33CF54A4" w14:textId="77777777" w:rsidR="00E7621C" w:rsidRPr="0047558B" w:rsidRDefault="00E7621C" w:rsidP="00E7621C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47558B" w14:paraId="0016E653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52AA09D4" w14:textId="7AF0AE28" w:rsidR="00E7621C" w:rsidRPr="0047558B" w:rsidRDefault="00E7621C" w:rsidP="00E74AF1">
            <w:pPr>
              <w:spacing w:line="240" w:lineRule="auto"/>
              <w:ind w:right="-684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 ยูไนเต็ด ไวน์เนอรี่ แอนด์</w:t>
            </w:r>
            <w:r w:rsidR="00077135" w:rsidRPr="0047558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  <w:r w:rsidRPr="0047558B">
              <w:rPr>
                <w:rFonts w:ascii="Angsana New" w:hAnsi="Angsana New"/>
                <w:spacing w:val="-10"/>
                <w:sz w:val="30"/>
                <w:szCs w:val="30"/>
                <w:cs/>
              </w:rPr>
              <w:t>ดิสทิลเลอรี่ จำกัด</w:t>
            </w:r>
          </w:p>
        </w:tc>
        <w:tc>
          <w:tcPr>
            <w:tcW w:w="1170" w:type="dxa"/>
            <w:shd w:val="clear" w:color="auto" w:fill="auto"/>
          </w:tcPr>
          <w:p w14:paraId="6047E175" w14:textId="77777777" w:rsidR="00E7621C" w:rsidRPr="0047558B" w:rsidRDefault="00E7621C" w:rsidP="00E7621C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40A11E5F" w14:textId="77777777" w:rsidR="00E7621C" w:rsidRPr="0047558B" w:rsidRDefault="00E7621C" w:rsidP="00E7621C">
            <w:pPr>
              <w:tabs>
                <w:tab w:val="clear" w:pos="4678"/>
                <w:tab w:val="left" w:pos="4626"/>
              </w:tabs>
              <w:spacing w:line="240" w:lineRule="auto"/>
              <w:ind w:right="-288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47558B" w14:paraId="0035141B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098EC065" w14:textId="77777777" w:rsidR="00E7621C" w:rsidRPr="0047558B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 ปัตตาเวีย กอล์ฟคลับ จำกัด</w:t>
            </w:r>
          </w:p>
        </w:tc>
        <w:tc>
          <w:tcPr>
            <w:tcW w:w="1170" w:type="dxa"/>
            <w:shd w:val="clear" w:color="auto" w:fill="auto"/>
          </w:tcPr>
          <w:p w14:paraId="447785AF" w14:textId="77777777" w:rsidR="00E7621C" w:rsidRPr="0047558B" w:rsidRDefault="00E7621C" w:rsidP="00E762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38506B67" w14:textId="77777777" w:rsidR="00E7621C" w:rsidRPr="0047558B" w:rsidRDefault="00E7621C" w:rsidP="00E7621C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47558B" w14:paraId="13519B8B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0F510071" w14:textId="77777777" w:rsidR="00E7621C" w:rsidRPr="0047558B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 ทีซีซี แอสเซ็ทส์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318A9E1C" w14:textId="77777777" w:rsidR="00E7621C" w:rsidRPr="0047558B" w:rsidRDefault="00E7621C" w:rsidP="00E762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2DE05CB7" w14:textId="77777777" w:rsidR="00E7621C" w:rsidRPr="0047558B" w:rsidRDefault="00E7621C" w:rsidP="00E7621C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47558B" w14:paraId="5417C8F2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25C88C79" w14:textId="77777777" w:rsidR="00E7621C" w:rsidRPr="0047558B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บริษัท คริสตอลลา จำกัด </w:t>
            </w:r>
          </w:p>
        </w:tc>
        <w:tc>
          <w:tcPr>
            <w:tcW w:w="1170" w:type="dxa"/>
            <w:shd w:val="clear" w:color="auto" w:fill="auto"/>
          </w:tcPr>
          <w:p w14:paraId="19C1CEF5" w14:textId="77777777" w:rsidR="00E7621C" w:rsidRPr="0047558B" w:rsidRDefault="00E7621C" w:rsidP="00E762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3B2D4E0B" w14:textId="77777777" w:rsidR="00E7621C" w:rsidRPr="0047558B" w:rsidRDefault="00E7621C" w:rsidP="00E7621C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47558B" w14:paraId="208248F2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2F84DAA9" w14:textId="77777777" w:rsidR="00E7621C" w:rsidRPr="0047558B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 พรรณธิอร เทรดดิ้ง จำกัด</w:t>
            </w:r>
          </w:p>
        </w:tc>
        <w:tc>
          <w:tcPr>
            <w:tcW w:w="1170" w:type="dxa"/>
            <w:shd w:val="clear" w:color="auto" w:fill="auto"/>
          </w:tcPr>
          <w:p w14:paraId="16C54AB5" w14:textId="77777777" w:rsidR="00E7621C" w:rsidRPr="0047558B" w:rsidRDefault="00E7621C" w:rsidP="00E7621C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29CFB5E8" w14:textId="77777777" w:rsidR="00E7621C" w:rsidRPr="0047558B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47558B" w14:paraId="50706AC8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41352037" w14:textId="77777777" w:rsidR="00E7621C" w:rsidRPr="0047558B" w:rsidRDefault="00E7621C" w:rsidP="00E7621C">
            <w:pPr>
              <w:spacing w:line="240" w:lineRule="auto"/>
              <w:ind w:right="-691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บริษัท นอร์ธปาร์ค กอล์ฟแอนด์สปอร์ตคลับ </w:t>
            </w:r>
            <w:r w:rsidR="00BF4644" w:rsidRPr="0047558B">
              <w:rPr>
                <w:rFonts w:ascii="Angsana New" w:hAnsi="Angsana New"/>
                <w:spacing w:val="-1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E21AF94" w14:textId="77777777" w:rsidR="00E7621C" w:rsidRPr="0047558B" w:rsidRDefault="00E7621C" w:rsidP="00E7621C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5D59932F" w14:textId="77777777" w:rsidR="00E7621C" w:rsidRPr="0047558B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47558B" w14:paraId="37E0177F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54B1C22A" w14:textId="77777777" w:rsidR="00E7621C" w:rsidRPr="0047558B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เดอะ เรสซิเด้นส์ 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272B19B" w14:textId="77777777" w:rsidR="00E7621C" w:rsidRPr="0047558B" w:rsidRDefault="00E7621C" w:rsidP="00E7621C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451453CF" w14:textId="77777777" w:rsidR="00E7621C" w:rsidRPr="0047558B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47558B" w14:paraId="130E279C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260FC977" w14:textId="77777777" w:rsidR="00E7621C" w:rsidRPr="0047558B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46B0A336" w14:textId="77777777" w:rsidR="00E7621C" w:rsidRPr="0047558B" w:rsidRDefault="00E7621C" w:rsidP="00E7621C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01722550" w14:textId="77777777" w:rsidR="00E7621C" w:rsidRPr="0047558B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47558B" w14:paraId="5A7D0C3E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21125255" w14:textId="77777777" w:rsidR="00E7621C" w:rsidRPr="0047558B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 เฟรเซอร์ส พร็อพเพอร์ตี้</w:t>
            </w:r>
          </w:p>
          <w:p w14:paraId="56ED50DF" w14:textId="7E563F72" w:rsidR="00E7621C" w:rsidRPr="0047558B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F4644" w:rsidRPr="0047558B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69444FDE" w14:textId="77777777" w:rsidR="00E7621C" w:rsidRPr="0047558B" w:rsidRDefault="00E7621C" w:rsidP="00E7621C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7CB8D980" w14:textId="77777777" w:rsidR="00E7621C" w:rsidRPr="0047558B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4BDE" w:rsidRPr="0047558B" w14:paraId="5E6982AD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2AF10D5C" w14:textId="3224583F" w:rsidR="00F34BDE" w:rsidRPr="0047558B" w:rsidRDefault="00F34BDE" w:rsidP="00E74AF1">
            <w:pPr>
              <w:spacing w:line="240" w:lineRule="auto"/>
              <w:ind w:right="-684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>บริษัท แพน อินเตอร์เนชั่นแนล</w:t>
            </w:r>
            <w:r w:rsidR="00884BFD"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</w:t>
            </w:r>
            <w:r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7C9A422F" w14:textId="7ABBCE91" w:rsidR="00F34BDE" w:rsidRPr="0047558B" w:rsidRDefault="00F34BDE" w:rsidP="00F34BDE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44E9F504" w14:textId="11F096A7" w:rsidR="00F34BDE" w:rsidRPr="0047558B" w:rsidRDefault="00F34BDE" w:rsidP="00F34BDE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4BDE" w:rsidRPr="0047558B" w14:paraId="5718DB89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0EC9C605" w14:textId="108A6FD1" w:rsidR="00F34BDE" w:rsidRPr="0047558B" w:rsidRDefault="00F34BDE" w:rsidP="00F34BDE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 ไทย เบฟเวอเรจ โลจิสติก จำกัด</w:t>
            </w:r>
          </w:p>
        </w:tc>
        <w:tc>
          <w:tcPr>
            <w:tcW w:w="1170" w:type="dxa"/>
            <w:shd w:val="clear" w:color="auto" w:fill="auto"/>
          </w:tcPr>
          <w:p w14:paraId="6DBE6449" w14:textId="0427711B" w:rsidR="00F34BDE" w:rsidRPr="0047558B" w:rsidRDefault="00F34BDE" w:rsidP="00F34BDE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3C1A46BF" w14:textId="782ACA1C" w:rsidR="00F34BDE" w:rsidRPr="0047558B" w:rsidRDefault="00F34BDE" w:rsidP="00F34BDE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4BDE" w:rsidRPr="0047558B" w14:paraId="1FCFC560" w14:textId="77777777" w:rsidTr="00A243DE">
        <w:trPr>
          <w:trHeight w:val="20"/>
        </w:trPr>
        <w:tc>
          <w:tcPr>
            <w:tcW w:w="3870" w:type="dxa"/>
            <w:shd w:val="clear" w:color="auto" w:fill="auto"/>
          </w:tcPr>
          <w:p w14:paraId="546E2C01" w14:textId="366F4FDC" w:rsidR="00F34BDE" w:rsidRPr="0047558B" w:rsidRDefault="00F34BDE" w:rsidP="00F34BDE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 ไทยแอลกอฮอล์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219B062C" w14:textId="3D556C81" w:rsidR="00F34BDE" w:rsidRPr="0047558B" w:rsidRDefault="00F34BDE" w:rsidP="00F34BDE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  <w:shd w:val="clear" w:color="auto" w:fill="auto"/>
          </w:tcPr>
          <w:p w14:paraId="534882D3" w14:textId="11305E44" w:rsidR="00F34BDE" w:rsidRPr="0047558B" w:rsidRDefault="00F34BDE" w:rsidP="00F34BDE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F7120E1" w14:textId="3E2A650D" w:rsidR="00884BFD" w:rsidRPr="0047558B" w:rsidRDefault="00BC1073" w:rsidP="00884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4"/>
          <w:szCs w:val="24"/>
        </w:rPr>
      </w:pPr>
      <w:r w:rsidRPr="0047558B">
        <w:rPr>
          <w:rFonts w:ascii="Angsana New" w:hAnsi="Angsana New"/>
          <w:b/>
          <w:color w:val="FFFFFF"/>
          <w:sz w:val="30"/>
          <w:szCs w:val="30"/>
          <w:cs/>
        </w:rPr>
        <w:t>เภดังต่อ</w:t>
      </w:r>
      <w:r w:rsidRPr="0047558B">
        <w:rPr>
          <w:rFonts w:ascii="Angsana New" w:hAnsi="Angsana New"/>
          <w:b/>
          <w:color w:val="FFFFFF"/>
          <w:sz w:val="24"/>
          <w:szCs w:val="24"/>
          <w:cs/>
        </w:rPr>
        <w:t>ไ</w:t>
      </w:r>
      <w:r w:rsidRPr="0047558B">
        <w:rPr>
          <w:rFonts w:ascii="Angsana New" w:hAnsi="Angsana New"/>
          <w:bCs/>
          <w:color w:val="FFFFFF"/>
          <w:sz w:val="24"/>
          <w:szCs w:val="24"/>
          <w:cs/>
        </w:rPr>
        <w:t>ปนี</w:t>
      </w:r>
    </w:p>
    <w:p w14:paraId="6E533559" w14:textId="0031BECB" w:rsidR="00F877BB" w:rsidRPr="0047558B" w:rsidRDefault="00F877BB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sz w:val="30"/>
          <w:szCs w:val="30"/>
        </w:rPr>
      </w:pPr>
      <w:r w:rsidRPr="0047558B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นโยบายการกำหนดราคาสำหรับรายการแต่ละประเภทมีดังต่อไปนี้</w:t>
      </w:r>
    </w:p>
    <w:p w14:paraId="0932796B" w14:textId="77777777" w:rsidR="00937E2F" w:rsidRPr="0047558B" w:rsidRDefault="00937E2F" w:rsidP="001A1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063"/>
        <w:gridCol w:w="268"/>
        <w:gridCol w:w="4939"/>
      </w:tblGrid>
      <w:tr w:rsidR="000930D9" w:rsidRPr="0047558B" w14:paraId="25F4427D" w14:textId="77777777" w:rsidTr="00A243DE">
        <w:trPr>
          <w:tblHeader/>
        </w:trPr>
        <w:tc>
          <w:tcPr>
            <w:tcW w:w="4063" w:type="dxa"/>
            <w:shd w:val="clear" w:color="auto" w:fill="auto"/>
          </w:tcPr>
          <w:p w14:paraId="7068A881" w14:textId="77777777" w:rsidR="000930D9" w:rsidRPr="0047558B" w:rsidRDefault="000930D9" w:rsidP="000731E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68" w:type="dxa"/>
            <w:shd w:val="clear" w:color="auto" w:fill="auto"/>
          </w:tcPr>
          <w:p w14:paraId="7A154443" w14:textId="77777777" w:rsidR="000930D9" w:rsidRPr="0047558B" w:rsidRDefault="000930D9" w:rsidP="000731E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39" w:type="dxa"/>
            <w:shd w:val="clear" w:color="auto" w:fill="auto"/>
          </w:tcPr>
          <w:p w14:paraId="1CE8B1A8" w14:textId="77777777" w:rsidR="000930D9" w:rsidRPr="0047558B" w:rsidRDefault="000930D9" w:rsidP="000731E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930D9" w:rsidRPr="0047558B" w14:paraId="3C285327" w14:textId="77777777" w:rsidTr="00A243DE">
        <w:tc>
          <w:tcPr>
            <w:tcW w:w="4063" w:type="dxa"/>
            <w:shd w:val="clear" w:color="auto" w:fill="auto"/>
          </w:tcPr>
          <w:p w14:paraId="26A781B0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68" w:type="dxa"/>
            <w:shd w:val="clear" w:color="auto" w:fill="auto"/>
          </w:tcPr>
          <w:p w14:paraId="03271355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9" w:type="dxa"/>
            <w:shd w:val="clear" w:color="auto" w:fill="auto"/>
          </w:tcPr>
          <w:p w14:paraId="0D1D67EB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0930D9" w:rsidRPr="0047558B" w14:paraId="038EA718" w14:textId="77777777" w:rsidTr="00A243DE">
        <w:tc>
          <w:tcPr>
            <w:tcW w:w="4063" w:type="dxa"/>
            <w:shd w:val="clear" w:color="auto" w:fill="auto"/>
          </w:tcPr>
          <w:p w14:paraId="720AD327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รายได้จากการขายบรรจุภัณฑ์</w:t>
            </w:r>
          </w:p>
        </w:tc>
        <w:tc>
          <w:tcPr>
            <w:tcW w:w="268" w:type="dxa"/>
            <w:shd w:val="clear" w:color="auto" w:fill="auto"/>
          </w:tcPr>
          <w:p w14:paraId="2453617A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9" w:type="dxa"/>
            <w:shd w:val="clear" w:color="auto" w:fill="auto"/>
          </w:tcPr>
          <w:p w14:paraId="2DCF44C9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0930D9" w:rsidRPr="0047558B" w14:paraId="1A7B2AE6" w14:textId="77777777" w:rsidTr="00A243DE">
        <w:tc>
          <w:tcPr>
            <w:tcW w:w="4063" w:type="dxa"/>
            <w:shd w:val="clear" w:color="auto" w:fill="auto"/>
          </w:tcPr>
          <w:p w14:paraId="12ACEF8E" w14:textId="7B737671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68" w:type="dxa"/>
            <w:shd w:val="clear" w:color="auto" w:fill="auto"/>
          </w:tcPr>
          <w:p w14:paraId="0F6ED808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9" w:type="dxa"/>
            <w:shd w:val="clear" w:color="auto" w:fill="auto"/>
          </w:tcPr>
          <w:p w14:paraId="2A625C49" w14:textId="77777777" w:rsidR="000930D9" w:rsidRPr="0047558B" w:rsidRDefault="00EE2E58" w:rsidP="000930D9">
            <w:pPr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0930D9" w:rsidRPr="0047558B" w14:paraId="752A1357" w14:textId="77777777" w:rsidTr="00A243DE">
        <w:tc>
          <w:tcPr>
            <w:tcW w:w="4063" w:type="dxa"/>
            <w:shd w:val="clear" w:color="auto" w:fill="auto"/>
          </w:tcPr>
          <w:p w14:paraId="02296CE2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lastRenderedPageBreak/>
              <w:t>ขายสินทรัพย์ถาวรและสินทรัพย์อื่น</w:t>
            </w:r>
          </w:p>
        </w:tc>
        <w:tc>
          <w:tcPr>
            <w:tcW w:w="268" w:type="dxa"/>
            <w:shd w:val="clear" w:color="auto" w:fill="auto"/>
          </w:tcPr>
          <w:p w14:paraId="0A42DDD7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9" w:type="dxa"/>
            <w:shd w:val="clear" w:color="auto" w:fill="auto"/>
          </w:tcPr>
          <w:p w14:paraId="42453C60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0930D9" w:rsidRPr="0047558B" w14:paraId="26ADCA81" w14:textId="77777777" w:rsidTr="00A243DE">
        <w:tc>
          <w:tcPr>
            <w:tcW w:w="4063" w:type="dxa"/>
            <w:shd w:val="clear" w:color="auto" w:fill="auto"/>
          </w:tcPr>
          <w:p w14:paraId="6A34F7C6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68" w:type="dxa"/>
            <w:shd w:val="clear" w:color="auto" w:fill="auto"/>
          </w:tcPr>
          <w:p w14:paraId="0D125AD9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9" w:type="dxa"/>
            <w:shd w:val="clear" w:color="auto" w:fill="auto"/>
          </w:tcPr>
          <w:p w14:paraId="1433EA3C" w14:textId="77777777" w:rsidR="000930D9" w:rsidRPr="0047558B" w:rsidRDefault="000930D9" w:rsidP="00A243DE">
            <w:pPr>
              <w:tabs>
                <w:tab w:val="clear" w:pos="4678"/>
                <w:tab w:val="left" w:pos="4560"/>
              </w:tabs>
              <w:ind w:right="16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ตามมติที่ประชุมผู้ถือหุ้น</w:t>
            </w:r>
          </w:p>
        </w:tc>
      </w:tr>
      <w:tr w:rsidR="000930D9" w:rsidRPr="0047558B" w14:paraId="7581C3B2" w14:textId="77777777" w:rsidTr="00A243DE">
        <w:tc>
          <w:tcPr>
            <w:tcW w:w="4063" w:type="dxa"/>
            <w:shd w:val="clear" w:color="auto" w:fill="auto"/>
          </w:tcPr>
          <w:p w14:paraId="743E6E02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268" w:type="dxa"/>
            <w:shd w:val="clear" w:color="auto" w:fill="auto"/>
          </w:tcPr>
          <w:p w14:paraId="1A0F36F1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9" w:type="dxa"/>
            <w:shd w:val="clear" w:color="auto" w:fill="auto"/>
          </w:tcPr>
          <w:p w14:paraId="39CC811B" w14:textId="04B66F7D" w:rsidR="000930D9" w:rsidRPr="0047558B" w:rsidRDefault="000930D9" w:rsidP="00A243DE">
            <w:pPr>
              <w:tabs>
                <w:tab w:val="clear" w:pos="4451"/>
                <w:tab w:val="clear" w:pos="4678"/>
                <w:tab w:val="left" w:pos="4206"/>
              </w:tabs>
              <w:ind w:left="150" w:hanging="15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อัตรา</w:t>
            </w:r>
            <w:r w:rsidR="00177A3B"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ที่ตกลงร่วมกันโดยอ้างอิงต้นทุนทางการเงินเฉลี่ยของ         </w:t>
            </w:r>
            <w:r w:rsidR="005D404D"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</w:r>
            <w:r w:rsidR="00177A3B" w:rsidRPr="0047558B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</w:t>
            </w:r>
            <w:r w:rsidR="00E55A43" w:rsidRPr="0047558B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บวกด้วยร้อยละ</w:t>
            </w:r>
            <w:r w:rsidR="00177A3B" w:rsidRPr="0047558B">
              <w:rPr>
                <w:rFonts w:ascii="Angsana New" w:hAnsi="Angsana New"/>
                <w:spacing w:val="-8"/>
                <w:sz w:val="30"/>
                <w:szCs w:val="30"/>
              </w:rPr>
              <w:t xml:space="preserve"> 0.05 </w:t>
            </w:r>
            <w:r w:rsidR="00F059A4" w:rsidRPr="0047558B">
              <w:rPr>
                <w:rFonts w:ascii="Angsana New" w:hAnsi="Angsana New"/>
                <w:spacing w:val="-8"/>
                <w:sz w:val="30"/>
                <w:szCs w:val="30"/>
                <w:cs/>
              </w:rPr>
              <w:t>หรือ</w:t>
            </w:r>
            <w:r w:rsidR="00177A3B" w:rsidRPr="0047558B">
              <w:rPr>
                <w:rFonts w:ascii="Angsana New" w:hAnsi="Angsana New"/>
                <w:spacing w:val="-8"/>
                <w:sz w:val="30"/>
                <w:szCs w:val="30"/>
                <w:cs/>
              </w:rPr>
              <w:t>ไม่น้อยกว่าอัตร</w:t>
            </w:r>
            <w:r w:rsidR="00F059A4" w:rsidRPr="0047558B">
              <w:rPr>
                <w:rFonts w:ascii="Angsana New" w:hAnsi="Angsana New"/>
                <w:spacing w:val="-8"/>
                <w:sz w:val="30"/>
                <w:szCs w:val="30"/>
                <w:cs/>
              </w:rPr>
              <w:t>า</w:t>
            </w:r>
            <w:r w:rsidR="00177A3B" w:rsidRPr="0047558B">
              <w:rPr>
                <w:rFonts w:ascii="Angsana New" w:hAnsi="Angsana New"/>
                <w:spacing w:val="-8"/>
                <w:sz w:val="30"/>
                <w:szCs w:val="30"/>
                <w:cs/>
              </w:rPr>
              <w:t>ดอกเบี้ย</w:t>
            </w:r>
            <w:r w:rsidR="00DD3D3F" w:rsidRPr="0047558B">
              <w:rPr>
                <w:rFonts w:ascii="Angsana New" w:hAnsi="Angsana New"/>
                <w:spacing w:val="-8"/>
                <w:sz w:val="30"/>
                <w:szCs w:val="30"/>
              </w:rPr>
              <w:t xml:space="preserve">  </w:t>
            </w:r>
            <w:r w:rsidR="00177A3B" w:rsidRPr="0047558B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เงินฝา</w:t>
            </w:r>
            <w:r w:rsidR="00F059A4" w:rsidRPr="0047558B">
              <w:rPr>
                <w:rFonts w:ascii="Angsana New" w:hAnsi="Angsana New"/>
                <w:spacing w:val="-8"/>
                <w:sz w:val="30"/>
                <w:szCs w:val="30"/>
                <w:cs/>
              </w:rPr>
              <w:t>ก</w:t>
            </w:r>
            <w:r w:rsidR="00177A3B" w:rsidRPr="0047558B">
              <w:rPr>
                <w:rFonts w:ascii="Angsana New" w:hAnsi="Angsana New"/>
                <w:spacing w:val="-8"/>
                <w:sz w:val="30"/>
                <w:szCs w:val="30"/>
                <w:cs/>
              </w:rPr>
              <w:t>ที่บริษัทได้รับ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0930D9" w:rsidRPr="0047558B" w14:paraId="5920C963" w14:textId="77777777" w:rsidTr="00A243DE">
        <w:tc>
          <w:tcPr>
            <w:tcW w:w="4063" w:type="dxa"/>
            <w:shd w:val="clear" w:color="auto" w:fill="auto"/>
          </w:tcPr>
          <w:p w14:paraId="0E3D6A2B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68" w:type="dxa"/>
            <w:shd w:val="clear" w:color="auto" w:fill="auto"/>
          </w:tcPr>
          <w:p w14:paraId="651EB9AD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9" w:type="dxa"/>
            <w:shd w:val="clear" w:color="auto" w:fill="auto"/>
          </w:tcPr>
          <w:p w14:paraId="66C61BAE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0930D9" w:rsidRPr="0047558B" w14:paraId="6BACCFFD" w14:textId="77777777" w:rsidTr="00A243DE">
        <w:tc>
          <w:tcPr>
            <w:tcW w:w="4063" w:type="dxa"/>
            <w:shd w:val="clear" w:color="auto" w:fill="auto"/>
          </w:tcPr>
          <w:p w14:paraId="59DAB960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268" w:type="dxa"/>
            <w:shd w:val="clear" w:color="auto" w:fill="auto"/>
          </w:tcPr>
          <w:p w14:paraId="37066C9F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9" w:type="dxa"/>
            <w:shd w:val="clear" w:color="auto" w:fill="auto"/>
          </w:tcPr>
          <w:p w14:paraId="0C81D3F3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0930D9" w:rsidRPr="0047558B" w14:paraId="7E68C89C" w14:textId="77777777" w:rsidTr="00A243DE">
        <w:tc>
          <w:tcPr>
            <w:tcW w:w="4063" w:type="dxa"/>
            <w:shd w:val="clear" w:color="auto" w:fill="auto"/>
          </w:tcPr>
          <w:p w14:paraId="5FB41E62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68" w:type="dxa"/>
            <w:shd w:val="clear" w:color="auto" w:fill="auto"/>
          </w:tcPr>
          <w:p w14:paraId="1BFE9103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9" w:type="dxa"/>
            <w:shd w:val="clear" w:color="auto" w:fill="auto"/>
          </w:tcPr>
          <w:p w14:paraId="100DD9CA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0930D9" w:rsidRPr="0047558B" w14:paraId="783CFF79" w14:textId="77777777" w:rsidTr="00A243DE">
        <w:tc>
          <w:tcPr>
            <w:tcW w:w="4063" w:type="dxa"/>
            <w:shd w:val="clear" w:color="auto" w:fill="auto"/>
          </w:tcPr>
          <w:p w14:paraId="14E50BA6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ซื้อสินทรัพย์ถาวรและสินทรัพย์อื่น</w:t>
            </w:r>
          </w:p>
        </w:tc>
        <w:tc>
          <w:tcPr>
            <w:tcW w:w="268" w:type="dxa"/>
            <w:shd w:val="clear" w:color="auto" w:fill="auto"/>
          </w:tcPr>
          <w:p w14:paraId="31FCA643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9" w:type="dxa"/>
            <w:shd w:val="clear" w:color="auto" w:fill="auto"/>
          </w:tcPr>
          <w:p w14:paraId="448332B4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0930D9" w:rsidRPr="0047558B" w14:paraId="67BB05EF" w14:textId="77777777" w:rsidTr="00A243DE">
        <w:tc>
          <w:tcPr>
            <w:tcW w:w="4063" w:type="dxa"/>
            <w:shd w:val="clear" w:color="auto" w:fill="auto"/>
          </w:tcPr>
          <w:p w14:paraId="5721CE39" w14:textId="533CBF5E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="004B1B78" w:rsidRPr="0047558B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268" w:type="dxa"/>
            <w:shd w:val="clear" w:color="auto" w:fill="auto"/>
          </w:tcPr>
          <w:p w14:paraId="46F157EB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9" w:type="dxa"/>
            <w:shd w:val="clear" w:color="auto" w:fill="auto"/>
          </w:tcPr>
          <w:p w14:paraId="33C6ABD6" w14:textId="65DFB3DF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0930D9" w:rsidRPr="0047558B" w14:paraId="0B75BC9E" w14:textId="77777777" w:rsidTr="00A243DE">
        <w:tc>
          <w:tcPr>
            <w:tcW w:w="4063" w:type="dxa"/>
            <w:shd w:val="clear" w:color="auto" w:fill="auto"/>
          </w:tcPr>
          <w:p w14:paraId="0CDF8FD3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268" w:type="dxa"/>
            <w:shd w:val="clear" w:color="auto" w:fill="auto"/>
          </w:tcPr>
          <w:p w14:paraId="779D37A3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9" w:type="dxa"/>
            <w:shd w:val="clear" w:color="auto" w:fill="auto"/>
          </w:tcPr>
          <w:p w14:paraId="656C6BF0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ตามมติที่ประชุมผู้ถือหุ้น</w:t>
            </w:r>
          </w:p>
        </w:tc>
      </w:tr>
      <w:tr w:rsidR="000930D9" w:rsidRPr="0047558B" w14:paraId="5B292B67" w14:textId="77777777" w:rsidTr="00A243DE">
        <w:tc>
          <w:tcPr>
            <w:tcW w:w="4063" w:type="dxa"/>
            <w:shd w:val="clear" w:color="auto" w:fill="auto"/>
          </w:tcPr>
          <w:p w14:paraId="3ED1B87D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68" w:type="dxa"/>
            <w:shd w:val="clear" w:color="auto" w:fill="auto"/>
          </w:tcPr>
          <w:p w14:paraId="0E9F6B01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9" w:type="dxa"/>
            <w:shd w:val="clear" w:color="auto" w:fill="auto"/>
          </w:tcPr>
          <w:p w14:paraId="14D8C5CE" w14:textId="2C5FC71E" w:rsidR="000930D9" w:rsidRPr="0047558B" w:rsidRDefault="000930D9" w:rsidP="00A243DE">
            <w:pPr>
              <w:tabs>
                <w:tab w:val="clear" w:pos="4678"/>
                <w:tab w:val="left" w:pos="4380"/>
              </w:tabs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อัตรา</w:t>
            </w:r>
            <w:r w:rsidR="00A9709F"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ที่ตกลงร่วมกันโดยอ้างอิงอัตราดอกเบี้ยเงินฝาก</w:t>
            </w:r>
            <w:r w:rsidR="00F059A4"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ประจำ</w:t>
            </w:r>
            <w:r w:rsidR="0083098C"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  </w:t>
            </w:r>
            <w:r w:rsidR="005D404D"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 </w:t>
            </w:r>
            <w:r w:rsidR="005D404D"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  <w:t xml:space="preserve"> </w:t>
            </w:r>
            <w:r w:rsidR="005D404D"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</w:t>
            </w:r>
            <w:r w:rsidR="00A9709F" w:rsidRPr="0047558B">
              <w:rPr>
                <w:rFonts w:ascii="Angsana New" w:hAnsi="Angsana New"/>
                <w:spacing w:val="-4"/>
                <w:sz w:val="30"/>
                <w:szCs w:val="30"/>
              </w:rPr>
              <w:t xml:space="preserve">12 </w:t>
            </w:r>
            <w:r w:rsidR="00A9709F"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เดือน สำหรับบุคคลธรรมดา</w:t>
            </w:r>
            <w:r w:rsidR="00F059A4"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บวกด้วยอัตร</w:t>
            </w:r>
            <w:r w:rsidR="005D404D"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า</w:t>
            </w:r>
            <w:r w:rsidR="00F059A4"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ร้อยละ</w:t>
            </w:r>
            <w:r w:rsidR="00A9709F"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A9709F" w:rsidRPr="0047558B">
              <w:rPr>
                <w:rFonts w:ascii="Angsana New" w:hAnsi="Angsana New"/>
                <w:spacing w:val="-4"/>
                <w:sz w:val="30"/>
                <w:szCs w:val="30"/>
              </w:rPr>
              <w:t xml:space="preserve">0.15 </w:t>
            </w:r>
          </w:p>
        </w:tc>
      </w:tr>
      <w:tr w:rsidR="000930D9" w:rsidRPr="0047558B" w14:paraId="77FA2EDC" w14:textId="77777777" w:rsidTr="00A243DE">
        <w:tc>
          <w:tcPr>
            <w:tcW w:w="4063" w:type="dxa"/>
            <w:shd w:val="clear" w:color="auto" w:fill="auto"/>
          </w:tcPr>
          <w:p w14:paraId="5572F7C4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68" w:type="dxa"/>
            <w:shd w:val="clear" w:color="auto" w:fill="auto"/>
          </w:tcPr>
          <w:p w14:paraId="369802E1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9" w:type="dxa"/>
            <w:shd w:val="clear" w:color="auto" w:fill="auto"/>
          </w:tcPr>
          <w:p w14:paraId="00B34211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</w:t>
            </w:r>
            <w:r w:rsidR="001E1795" w:rsidRPr="0047558B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</w:tr>
    </w:tbl>
    <w:p w14:paraId="2A8D62C0" w14:textId="77777777" w:rsidR="00693040" w:rsidRPr="0047558B" w:rsidRDefault="00693040" w:rsidP="002D2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right="-216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993"/>
        <w:gridCol w:w="274"/>
        <w:gridCol w:w="988"/>
        <w:gridCol w:w="272"/>
        <w:gridCol w:w="988"/>
        <w:gridCol w:w="272"/>
        <w:gridCol w:w="1074"/>
      </w:tblGrid>
      <w:tr w:rsidR="00604993" w:rsidRPr="0047558B" w14:paraId="1D574381" w14:textId="77777777" w:rsidTr="00604993">
        <w:trPr>
          <w:tblHeader/>
        </w:trPr>
        <w:tc>
          <w:tcPr>
            <w:tcW w:w="2353" w:type="pct"/>
          </w:tcPr>
          <w:p w14:paraId="0D121F11" w14:textId="51587A6F" w:rsidR="002D2D75" w:rsidRPr="0047558B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47558B" w:rsidDel="001E0439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7" w:type="pct"/>
            <w:gridSpan w:val="3"/>
          </w:tcPr>
          <w:p w14:paraId="0B3E9550" w14:textId="77777777" w:rsidR="002D2D75" w:rsidRPr="0047558B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AF2D222" w14:textId="77777777" w:rsidR="002D2D75" w:rsidRPr="0047558B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pct"/>
            <w:gridSpan w:val="3"/>
          </w:tcPr>
          <w:p w14:paraId="50746BC5" w14:textId="77777777" w:rsidR="002D2D75" w:rsidRPr="0047558B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04993" w:rsidRPr="0047558B" w14:paraId="799FDDDB" w14:textId="77777777" w:rsidTr="00604993">
        <w:trPr>
          <w:tblHeader/>
        </w:trPr>
        <w:tc>
          <w:tcPr>
            <w:tcW w:w="2353" w:type="pct"/>
          </w:tcPr>
          <w:p w14:paraId="37C564A9" w14:textId="77777777" w:rsidR="002D2D75" w:rsidRPr="0047558B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1" w:type="pct"/>
          </w:tcPr>
          <w:p w14:paraId="2AB37519" w14:textId="14F6F11B" w:rsidR="002D2D75" w:rsidRPr="0047558B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41A0016B" w14:textId="77777777" w:rsidR="002D2D75" w:rsidRPr="0047558B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2634EB2" w14:textId="5A3F20FC" w:rsidR="002D2D75" w:rsidRPr="0047558B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26CEE0ED" w14:textId="77777777" w:rsidR="002D2D75" w:rsidRPr="0047558B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6997AAE7" w14:textId="5C253D49" w:rsidR="002D2D75" w:rsidRPr="0047558B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7A8452B4" w14:textId="77777777" w:rsidR="002D2D75" w:rsidRPr="0047558B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165CE15" w14:textId="2145F12D" w:rsidR="002D2D75" w:rsidRPr="0047558B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E68B1" w:rsidRPr="0047558B" w14:paraId="1862FD66" w14:textId="77777777" w:rsidTr="00A243DE">
        <w:trPr>
          <w:tblHeader/>
        </w:trPr>
        <w:tc>
          <w:tcPr>
            <w:tcW w:w="2353" w:type="pct"/>
          </w:tcPr>
          <w:p w14:paraId="050F1FC9" w14:textId="77777777" w:rsidR="002D2D75" w:rsidRPr="0047558B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7" w:type="pct"/>
            <w:gridSpan w:val="7"/>
          </w:tcPr>
          <w:p w14:paraId="304313FF" w14:textId="77777777" w:rsidR="002D2D75" w:rsidRPr="0047558B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993" w:rsidRPr="0047558B" w14:paraId="1064B13E" w14:textId="77777777" w:rsidTr="00604993">
        <w:tc>
          <w:tcPr>
            <w:tcW w:w="2353" w:type="pct"/>
          </w:tcPr>
          <w:p w14:paraId="289FEAC7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1" w:type="pct"/>
          </w:tcPr>
          <w:p w14:paraId="19FE9B07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78E2100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294E574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5334E90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C599F5D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5439457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1C9EBA7B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993" w:rsidRPr="0047558B" w14:paraId="5A845AE9" w14:textId="77777777" w:rsidTr="00604993">
        <w:tc>
          <w:tcPr>
            <w:tcW w:w="2353" w:type="pct"/>
          </w:tcPr>
          <w:p w14:paraId="01F03F9D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41" w:type="pct"/>
          </w:tcPr>
          <w:p w14:paraId="78C52454" w14:textId="08F1399D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E0F907F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6272AC8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7A121E8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B9EA6CF" w14:textId="0DFAE02F" w:rsidR="002D2D75" w:rsidRPr="0047558B" w:rsidRDefault="002D2D75" w:rsidP="0089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7231C2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EBC228" w14:textId="087C48A8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9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       11</w:t>
            </w:r>
          </w:p>
        </w:tc>
      </w:tr>
      <w:tr w:rsidR="00604993" w:rsidRPr="0047558B" w14:paraId="61D90355" w14:textId="77777777" w:rsidTr="00604993">
        <w:tc>
          <w:tcPr>
            <w:tcW w:w="2353" w:type="pct"/>
          </w:tcPr>
          <w:p w14:paraId="22A08971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รายได้จากการขายบรรจุภัณฑ์</w:t>
            </w:r>
          </w:p>
        </w:tc>
        <w:tc>
          <w:tcPr>
            <w:tcW w:w="541" w:type="pct"/>
          </w:tcPr>
          <w:p w14:paraId="03C58401" w14:textId="180A7ECD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B65C692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A7FAF53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F75C64A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444D521" w14:textId="1858AD16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148" w:type="pct"/>
          </w:tcPr>
          <w:p w14:paraId="6FB1416E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7E280F1F" w14:textId="5AAB59F0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9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</w:tr>
      <w:tr w:rsidR="00604993" w:rsidRPr="0047558B" w14:paraId="594096A9" w14:textId="77777777" w:rsidTr="00604993">
        <w:tc>
          <w:tcPr>
            <w:tcW w:w="2353" w:type="pct"/>
          </w:tcPr>
          <w:p w14:paraId="5D61C372" w14:textId="22FC0A9B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1" w:type="pct"/>
          </w:tcPr>
          <w:p w14:paraId="0A93D804" w14:textId="65AF42CE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4D2BEA2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3E83B00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F2C22EC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B44B337" w14:textId="395A14B8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13,800</w:t>
            </w:r>
          </w:p>
        </w:tc>
        <w:tc>
          <w:tcPr>
            <w:tcW w:w="148" w:type="pct"/>
          </w:tcPr>
          <w:p w14:paraId="759C2C01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03511934" w14:textId="54F6563A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9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13,800</w:t>
            </w:r>
          </w:p>
        </w:tc>
      </w:tr>
      <w:tr w:rsidR="00604993" w:rsidRPr="0047558B" w14:paraId="1E882C92" w14:textId="77777777" w:rsidTr="00604993">
        <w:tc>
          <w:tcPr>
            <w:tcW w:w="2353" w:type="pct"/>
          </w:tcPr>
          <w:p w14:paraId="1DE0C922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41" w:type="pct"/>
          </w:tcPr>
          <w:p w14:paraId="5390F1DF" w14:textId="0FA2CBDB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A9BCDA7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62D711C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59194F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6D2CD93E" w14:textId="2E6390E6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2,270</w:t>
            </w:r>
          </w:p>
        </w:tc>
        <w:tc>
          <w:tcPr>
            <w:tcW w:w="148" w:type="pct"/>
          </w:tcPr>
          <w:p w14:paraId="6C970ECA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7A1F518B" w14:textId="6593B435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9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3,723</w:t>
            </w:r>
          </w:p>
        </w:tc>
      </w:tr>
      <w:tr w:rsidR="00604993" w:rsidRPr="0047558B" w14:paraId="58D63C1F" w14:textId="77777777" w:rsidTr="00604993">
        <w:tc>
          <w:tcPr>
            <w:tcW w:w="2353" w:type="pct"/>
          </w:tcPr>
          <w:p w14:paraId="6922A63E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1" w:type="pct"/>
          </w:tcPr>
          <w:p w14:paraId="7150841E" w14:textId="73733D10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8E96CCF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6E00090E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12683F59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452E41E" w14:textId="6038CF34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48" w:type="pct"/>
          </w:tcPr>
          <w:p w14:paraId="3B0621E0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754E5315" w14:textId="20C4BB95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9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748</w:t>
            </w:r>
          </w:p>
        </w:tc>
      </w:tr>
      <w:tr w:rsidR="00604993" w:rsidRPr="0047558B" w14:paraId="69D032A9" w14:textId="77777777" w:rsidTr="00604993">
        <w:tc>
          <w:tcPr>
            <w:tcW w:w="2353" w:type="pct"/>
          </w:tcPr>
          <w:p w14:paraId="2DCD55E4" w14:textId="66DA8CF1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="00AE0628" w:rsidRPr="0047558B">
              <w:rPr>
                <w:rFonts w:ascii="Angsana New" w:hAnsi="Angsana New"/>
                <w:sz w:val="30"/>
                <w:szCs w:val="30"/>
                <w:cs/>
              </w:rPr>
              <w:t>และวัตถุดิบ</w:t>
            </w:r>
          </w:p>
        </w:tc>
        <w:tc>
          <w:tcPr>
            <w:tcW w:w="541" w:type="pct"/>
          </w:tcPr>
          <w:p w14:paraId="3964E37F" w14:textId="26FA8AF8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E78468A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38" w:type="pct"/>
          </w:tcPr>
          <w:p w14:paraId="1737204F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38DF3A0F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66C3369A" w14:textId="3A2FB147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436,15</w:t>
            </w:r>
            <w:r w:rsidR="00AE0628" w:rsidRPr="0047558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6A129406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65C5A177" w14:textId="2A3649E9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9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435,050</w:t>
            </w:r>
          </w:p>
        </w:tc>
      </w:tr>
      <w:tr w:rsidR="000E68B1" w:rsidRPr="0047558B" w14:paraId="2A4C61A6" w14:textId="77777777" w:rsidTr="00A243DE">
        <w:tc>
          <w:tcPr>
            <w:tcW w:w="2353" w:type="pct"/>
          </w:tcPr>
          <w:p w14:paraId="6300734F" w14:textId="77777777" w:rsidR="000E68B1" w:rsidRPr="0047558B" w:rsidRDefault="000E68B1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23548793" w14:textId="77777777" w:rsidR="000E68B1" w:rsidRPr="0047558B" w:rsidRDefault="000E68B1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CE1DF20" w14:textId="77777777" w:rsidR="000E68B1" w:rsidRPr="0047558B" w:rsidRDefault="000E68B1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039CED5" w14:textId="77777777" w:rsidR="000E68B1" w:rsidRPr="0047558B" w:rsidRDefault="000E68B1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4C06CC3" w14:textId="77777777" w:rsidR="000E68B1" w:rsidRPr="0047558B" w:rsidRDefault="000E68B1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5195533" w14:textId="77777777" w:rsidR="000E68B1" w:rsidRPr="0047558B" w:rsidRDefault="000E68B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E65E04" w14:textId="77777777" w:rsidR="000E68B1" w:rsidRPr="0047558B" w:rsidRDefault="000E68B1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3BB1AD26" w14:textId="77777777" w:rsidR="000E68B1" w:rsidRPr="0047558B" w:rsidRDefault="000E68B1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993" w:rsidRPr="0047558B" w14:paraId="6E6C0905" w14:textId="77777777" w:rsidTr="00604993">
        <w:tc>
          <w:tcPr>
            <w:tcW w:w="2353" w:type="pct"/>
          </w:tcPr>
          <w:p w14:paraId="2A40B9AF" w14:textId="446558A3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1" w:type="pct"/>
          </w:tcPr>
          <w:p w14:paraId="102041AC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08427D2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8F86FF1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DEB436C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5865C07" w14:textId="77777777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85518F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4B96ACB2" w14:textId="77777777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993" w:rsidRPr="0047558B" w14:paraId="58ABB9D6" w14:textId="77777777" w:rsidTr="00604993">
        <w:tc>
          <w:tcPr>
            <w:tcW w:w="2353" w:type="pct"/>
          </w:tcPr>
          <w:p w14:paraId="41A2F549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41" w:type="pct"/>
          </w:tcPr>
          <w:p w14:paraId="23A8BDB9" w14:textId="28BA325A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B8331A2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313DC03" w14:textId="6E87919F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BEC0F7D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A1B3BA7" w14:textId="0F059270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48,000</w:t>
            </w:r>
          </w:p>
        </w:tc>
        <w:tc>
          <w:tcPr>
            <w:tcW w:w="148" w:type="pct"/>
          </w:tcPr>
          <w:p w14:paraId="71CC3847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4297E7FD" w14:textId="273FB0D6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9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61,600</w:t>
            </w:r>
          </w:p>
        </w:tc>
      </w:tr>
      <w:tr w:rsidR="00604993" w:rsidRPr="0047558B" w14:paraId="7706DEC9" w14:textId="77777777" w:rsidTr="00604993">
        <w:tc>
          <w:tcPr>
            <w:tcW w:w="2353" w:type="pct"/>
          </w:tcPr>
          <w:p w14:paraId="4F053A48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1" w:type="pct"/>
          </w:tcPr>
          <w:p w14:paraId="1699B972" w14:textId="26840519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149" w:type="pct"/>
          </w:tcPr>
          <w:p w14:paraId="226C035D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4C9BC10" w14:textId="39427E27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48" w:type="pct"/>
          </w:tcPr>
          <w:p w14:paraId="6A406AE8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4522FDB" w14:textId="48C5A49D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148" w:type="pct"/>
          </w:tcPr>
          <w:p w14:paraId="2002BBC7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23EA8541" w14:textId="47879FFF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9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604993" w:rsidRPr="0047558B" w14:paraId="4E6D3048" w14:textId="77777777" w:rsidTr="00604993">
        <w:tc>
          <w:tcPr>
            <w:tcW w:w="2353" w:type="pct"/>
          </w:tcPr>
          <w:p w14:paraId="5D9DAC7E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541" w:type="pct"/>
          </w:tcPr>
          <w:p w14:paraId="04EF5823" w14:textId="77777777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6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D14DB94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438A4B1" w14:textId="77777777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86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C12F1BF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DD0DEE4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10394A3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316A19D1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993" w:rsidRPr="0047558B" w14:paraId="0D147329" w14:textId="77777777" w:rsidTr="00604993">
        <w:tc>
          <w:tcPr>
            <w:tcW w:w="2353" w:type="pct"/>
          </w:tcPr>
          <w:p w14:paraId="4DE20D53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541" w:type="pct"/>
            <w:shd w:val="clear" w:color="auto" w:fill="auto"/>
          </w:tcPr>
          <w:p w14:paraId="74261AD1" w14:textId="339831B0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49,992</w:t>
            </w:r>
          </w:p>
        </w:tc>
        <w:tc>
          <w:tcPr>
            <w:tcW w:w="149" w:type="pct"/>
            <w:shd w:val="clear" w:color="auto" w:fill="auto"/>
          </w:tcPr>
          <w:p w14:paraId="74DFB2D1" w14:textId="77777777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4DBF589" w14:textId="2026FB58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67,479</w:t>
            </w:r>
          </w:p>
        </w:tc>
        <w:tc>
          <w:tcPr>
            <w:tcW w:w="148" w:type="pct"/>
            <w:shd w:val="clear" w:color="auto" w:fill="auto"/>
          </w:tcPr>
          <w:p w14:paraId="45675B1E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91F5947" w14:textId="6148E80F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2B0C84B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4300B45F" w14:textId="77777777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04993" w:rsidRPr="0047558B" w14:paraId="409FFF94" w14:textId="77777777" w:rsidTr="00604993">
        <w:tc>
          <w:tcPr>
            <w:tcW w:w="2353" w:type="pct"/>
          </w:tcPr>
          <w:p w14:paraId="7DFDEDB3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41" w:type="pct"/>
          </w:tcPr>
          <w:p w14:paraId="1194E617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84BAFCA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AA38B09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19AA04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69C3BCF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2AF64AA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7DB5C052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993" w:rsidRPr="0047558B" w14:paraId="4443FF9E" w14:textId="77777777" w:rsidTr="00604993">
        <w:tc>
          <w:tcPr>
            <w:tcW w:w="2353" w:type="pct"/>
          </w:tcPr>
          <w:p w14:paraId="551C98EC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1" w:type="pct"/>
          </w:tcPr>
          <w:p w14:paraId="45236C80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065160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C6CB8C6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1F96929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8440C95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A37CED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1BFC9745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993" w:rsidRPr="0047558B" w14:paraId="4E0DEA0D" w14:textId="77777777" w:rsidTr="00604993">
        <w:tc>
          <w:tcPr>
            <w:tcW w:w="2353" w:type="pct"/>
          </w:tcPr>
          <w:p w14:paraId="7FB22A29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ผลประโยชน์ระยะสั้นของพนักงาน</w:t>
            </w:r>
          </w:p>
        </w:tc>
        <w:tc>
          <w:tcPr>
            <w:tcW w:w="541" w:type="pct"/>
          </w:tcPr>
          <w:p w14:paraId="710857F5" w14:textId="1E5545A4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37,301</w:t>
            </w:r>
          </w:p>
        </w:tc>
        <w:tc>
          <w:tcPr>
            <w:tcW w:w="149" w:type="pct"/>
          </w:tcPr>
          <w:p w14:paraId="682355F3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EA54689" w14:textId="5695C919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41,122</w:t>
            </w:r>
          </w:p>
        </w:tc>
        <w:tc>
          <w:tcPr>
            <w:tcW w:w="148" w:type="pct"/>
          </w:tcPr>
          <w:p w14:paraId="158FC7E5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7F452AA" w14:textId="08513236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37,301</w:t>
            </w:r>
          </w:p>
        </w:tc>
        <w:tc>
          <w:tcPr>
            <w:tcW w:w="148" w:type="pct"/>
          </w:tcPr>
          <w:p w14:paraId="03141FA0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360DE4C3" w14:textId="7B0A6BE9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9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41,122</w:t>
            </w:r>
          </w:p>
        </w:tc>
      </w:tr>
      <w:tr w:rsidR="00604993" w:rsidRPr="0047558B" w14:paraId="292A36DB" w14:textId="77777777" w:rsidTr="00604993">
        <w:tc>
          <w:tcPr>
            <w:tcW w:w="2353" w:type="pct"/>
          </w:tcPr>
          <w:p w14:paraId="06D8E412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541" w:type="pct"/>
          </w:tcPr>
          <w:p w14:paraId="49B236DE" w14:textId="386E2A9D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2,508</w:t>
            </w:r>
          </w:p>
        </w:tc>
        <w:tc>
          <w:tcPr>
            <w:tcW w:w="149" w:type="pct"/>
          </w:tcPr>
          <w:p w14:paraId="54EFC28E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D07AE9C" w14:textId="70A742CE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3,114</w:t>
            </w:r>
          </w:p>
        </w:tc>
        <w:tc>
          <w:tcPr>
            <w:tcW w:w="148" w:type="pct"/>
          </w:tcPr>
          <w:p w14:paraId="7AC25529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C49F278" w14:textId="5E2213C6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2,508</w:t>
            </w:r>
          </w:p>
        </w:tc>
        <w:tc>
          <w:tcPr>
            <w:tcW w:w="148" w:type="pct"/>
          </w:tcPr>
          <w:p w14:paraId="0BE7A0B7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500D4C05" w14:textId="378FF1D3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9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3,114</w:t>
            </w:r>
          </w:p>
        </w:tc>
      </w:tr>
      <w:tr w:rsidR="00604993" w:rsidRPr="0047558B" w14:paraId="102EC68E" w14:textId="77777777" w:rsidTr="00604993">
        <w:tc>
          <w:tcPr>
            <w:tcW w:w="2353" w:type="pct"/>
          </w:tcPr>
          <w:p w14:paraId="53873DA2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41" w:type="pct"/>
          </w:tcPr>
          <w:p w14:paraId="06545409" w14:textId="75659875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C288B20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6A6E2AC1" w14:textId="2A6D0313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1F6B301E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6E21A7FE" w14:textId="5C5D7336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C36A4DA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775EF01F" w14:textId="46003BDA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9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04993" w:rsidRPr="0047558B" w14:paraId="06CC0865" w14:textId="77777777" w:rsidTr="00604993">
        <w:tc>
          <w:tcPr>
            <w:tcW w:w="2353" w:type="pct"/>
          </w:tcPr>
          <w:p w14:paraId="6D8401A3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7C3FB210" w14:textId="07D551F8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39,809</w:t>
            </w:r>
          </w:p>
        </w:tc>
        <w:tc>
          <w:tcPr>
            <w:tcW w:w="149" w:type="pct"/>
          </w:tcPr>
          <w:p w14:paraId="329F06BA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9D1CB3D" w14:textId="48151DDD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44,240</w:t>
            </w:r>
          </w:p>
        </w:tc>
        <w:tc>
          <w:tcPr>
            <w:tcW w:w="148" w:type="pct"/>
          </w:tcPr>
          <w:p w14:paraId="206EA972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50673C6D" w14:textId="70A444C4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39,809</w:t>
            </w:r>
          </w:p>
        </w:tc>
        <w:tc>
          <w:tcPr>
            <w:tcW w:w="148" w:type="pct"/>
          </w:tcPr>
          <w:p w14:paraId="2385FC6A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63127AD" w14:textId="658E125C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9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44,240</w:t>
            </w:r>
          </w:p>
        </w:tc>
      </w:tr>
      <w:tr w:rsidR="00604993" w:rsidRPr="0047558B" w14:paraId="5EEADBA9" w14:textId="77777777" w:rsidTr="00604993">
        <w:tc>
          <w:tcPr>
            <w:tcW w:w="2353" w:type="pct"/>
          </w:tcPr>
          <w:p w14:paraId="5C6AB76C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50B94F0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85D617A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1715831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0" w:lineRule="atLeast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4512599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81C113D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7CDFC8B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745E40DA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993" w:rsidRPr="0047558B" w14:paraId="58EF4259" w14:textId="77777777" w:rsidTr="00604993">
        <w:tc>
          <w:tcPr>
            <w:tcW w:w="2353" w:type="pct"/>
          </w:tcPr>
          <w:p w14:paraId="72F9D4F5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1" w:type="pct"/>
          </w:tcPr>
          <w:p w14:paraId="756BB0CA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F6A23E7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65F02BC2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9CB9F52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3ABF192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5F2D48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5C58E252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993" w:rsidRPr="0047558B" w14:paraId="3249563E" w14:textId="77777777" w:rsidTr="00604993">
        <w:tc>
          <w:tcPr>
            <w:tcW w:w="2353" w:type="pct"/>
          </w:tcPr>
          <w:p w14:paraId="6DD13303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41" w:type="pct"/>
          </w:tcPr>
          <w:p w14:paraId="0D9EDC66" w14:textId="19434D10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47,611</w:t>
            </w:r>
          </w:p>
        </w:tc>
        <w:tc>
          <w:tcPr>
            <w:tcW w:w="149" w:type="pct"/>
          </w:tcPr>
          <w:p w14:paraId="2279F485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BA66663" w14:textId="2182C3ED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39,576</w:t>
            </w:r>
          </w:p>
        </w:tc>
        <w:tc>
          <w:tcPr>
            <w:tcW w:w="148" w:type="pct"/>
          </w:tcPr>
          <w:p w14:paraId="79B2B628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80326B3" w14:textId="7A29E83D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47,611</w:t>
            </w:r>
          </w:p>
        </w:tc>
        <w:tc>
          <w:tcPr>
            <w:tcW w:w="148" w:type="pct"/>
          </w:tcPr>
          <w:p w14:paraId="0BF078C6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2355EBF2" w14:textId="48024C5E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9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39,576</w:t>
            </w:r>
          </w:p>
        </w:tc>
      </w:tr>
      <w:tr w:rsidR="00604993" w:rsidRPr="0047558B" w14:paraId="1FC4DA2F" w14:textId="77777777" w:rsidTr="00604993">
        <w:tc>
          <w:tcPr>
            <w:tcW w:w="2353" w:type="pct"/>
          </w:tcPr>
          <w:p w14:paraId="427E4C42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1" w:type="pct"/>
          </w:tcPr>
          <w:p w14:paraId="0240619D" w14:textId="26BB09E4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9" w:type="pct"/>
          </w:tcPr>
          <w:p w14:paraId="7AED6B25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134639B" w14:textId="7CC8D42C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51DDF0C6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A6AB000" w14:textId="2E500A41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8" w:type="pct"/>
          </w:tcPr>
          <w:p w14:paraId="79EECDA8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5954A82E" w14:textId="63061E97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04993" w:rsidRPr="0047558B" w14:paraId="10D94416" w14:textId="77777777" w:rsidTr="00604993">
        <w:tc>
          <w:tcPr>
            <w:tcW w:w="2353" w:type="pct"/>
          </w:tcPr>
          <w:p w14:paraId="5DF2FF02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41" w:type="pct"/>
          </w:tcPr>
          <w:p w14:paraId="4E2DE9EF" w14:textId="53B2D544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55,306</w:t>
            </w:r>
          </w:p>
        </w:tc>
        <w:tc>
          <w:tcPr>
            <w:tcW w:w="149" w:type="pct"/>
          </w:tcPr>
          <w:p w14:paraId="5274597A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4998D7D" w14:textId="41E986B9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38,331</w:t>
            </w:r>
          </w:p>
        </w:tc>
        <w:tc>
          <w:tcPr>
            <w:tcW w:w="148" w:type="pct"/>
          </w:tcPr>
          <w:p w14:paraId="21D5CB08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1DAA47C" w14:textId="41BE4585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41,69</w:t>
            </w:r>
            <w:r w:rsidR="00C519CC" w:rsidRPr="0047558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5BE4F3D3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796ACA21" w14:textId="6881A85C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27,952</w:t>
            </w:r>
          </w:p>
        </w:tc>
      </w:tr>
      <w:tr w:rsidR="00604993" w:rsidRPr="0047558B" w14:paraId="79F19EE6" w14:textId="77777777" w:rsidTr="00604993">
        <w:tc>
          <w:tcPr>
            <w:tcW w:w="2353" w:type="pct"/>
          </w:tcPr>
          <w:p w14:paraId="7A15A946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41" w:type="pct"/>
          </w:tcPr>
          <w:p w14:paraId="2C0BE5DB" w14:textId="0EAC8492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F7DCD1C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832A11B" w14:textId="1F4B2D87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8" w:type="pct"/>
          </w:tcPr>
          <w:p w14:paraId="495B8544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714504D" w14:textId="09327169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1598891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22D9006A" w14:textId="361A2000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</w:tr>
      <w:tr w:rsidR="00604993" w:rsidRPr="0047558B" w14:paraId="31D2C197" w14:textId="77777777" w:rsidTr="00604993">
        <w:tc>
          <w:tcPr>
            <w:tcW w:w="2353" w:type="pct"/>
          </w:tcPr>
          <w:p w14:paraId="4569C6D4" w14:textId="5124D2E6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ค่าเช่</w:t>
            </w:r>
            <w:r w:rsidR="00B54F31" w:rsidRPr="0047558B">
              <w:rPr>
                <w:rFonts w:ascii="Angsana New" w:hAnsi="Angsana New"/>
                <w:sz w:val="30"/>
                <w:szCs w:val="30"/>
                <w:cs/>
              </w:rPr>
              <w:t>าจ่าย</w:t>
            </w:r>
          </w:p>
        </w:tc>
        <w:tc>
          <w:tcPr>
            <w:tcW w:w="541" w:type="pct"/>
          </w:tcPr>
          <w:p w14:paraId="05FD94CD" w14:textId="46E10031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22,157</w:t>
            </w:r>
          </w:p>
        </w:tc>
        <w:tc>
          <w:tcPr>
            <w:tcW w:w="149" w:type="pct"/>
          </w:tcPr>
          <w:p w14:paraId="6C423185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272AC3C" w14:textId="00AD13D8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22,862</w:t>
            </w:r>
          </w:p>
        </w:tc>
        <w:tc>
          <w:tcPr>
            <w:tcW w:w="148" w:type="pct"/>
          </w:tcPr>
          <w:p w14:paraId="44464972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77C7779" w14:textId="60C7C949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19,275</w:t>
            </w:r>
          </w:p>
        </w:tc>
        <w:tc>
          <w:tcPr>
            <w:tcW w:w="148" w:type="pct"/>
          </w:tcPr>
          <w:p w14:paraId="5D004DB9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FB29A34" w14:textId="78AD32BF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9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19,965</w:t>
            </w:r>
          </w:p>
        </w:tc>
      </w:tr>
      <w:tr w:rsidR="00604993" w:rsidRPr="0047558B" w14:paraId="2AC37F02" w14:textId="77777777" w:rsidTr="00604993">
        <w:tc>
          <w:tcPr>
            <w:tcW w:w="2353" w:type="pct"/>
          </w:tcPr>
          <w:p w14:paraId="7D598BB4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41" w:type="pct"/>
          </w:tcPr>
          <w:p w14:paraId="6F516E07" w14:textId="1222C8A0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2,912</w:t>
            </w:r>
          </w:p>
        </w:tc>
        <w:tc>
          <w:tcPr>
            <w:tcW w:w="149" w:type="pct"/>
          </w:tcPr>
          <w:p w14:paraId="21F6E347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779E174" w14:textId="259F9D7F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8,876</w:t>
            </w:r>
          </w:p>
        </w:tc>
        <w:tc>
          <w:tcPr>
            <w:tcW w:w="148" w:type="pct"/>
          </w:tcPr>
          <w:p w14:paraId="39CADDA2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6A5560F" w14:textId="0F59A687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2,618</w:t>
            </w:r>
          </w:p>
        </w:tc>
        <w:tc>
          <w:tcPr>
            <w:tcW w:w="148" w:type="pct"/>
          </w:tcPr>
          <w:p w14:paraId="7FE35EDA" w14:textId="77777777" w:rsidR="002D2D75" w:rsidRPr="0047558B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7" w:type="pct"/>
          </w:tcPr>
          <w:p w14:paraId="50BAD67E" w14:textId="11B163D1" w:rsidR="002D2D75" w:rsidRPr="0047558B" w:rsidRDefault="002D2D7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4,062</w:t>
            </w:r>
          </w:p>
        </w:tc>
      </w:tr>
    </w:tbl>
    <w:p w14:paraId="28EC4466" w14:textId="77777777" w:rsidR="000B0DEC" w:rsidRPr="0047558B" w:rsidRDefault="000B0DEC" w:rsidP="00693040">
      <w:pPr>
        <w:tabs>
          <w:tab w:val="left" w:pos="6030"/>
          <w:tab w:val="center" w:pos="756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B08BA46" w14:textId="77777777" w:rsidR="000F4299" w:rsidRPr="0047558B" w:rsidRDefault="000F4299" w:rsidP="004A3B7D">
      <w:pPr>
        <w:tabs>
          <w:tab w:val="clear" w:pos="454"/>
          <w:tab w:val="left" w:pos="6030"/>
          <w:tab w:val="center" w:pos="7560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68DED243" w14:textId="77777777" w:rsidR="00B429CE" w:rsidRPr="0047558B" w:rsidRDefault="00B429CE" w:rsidP="00F877BB">
      <w:pPr>
        <w:tabs>
          <w:tab w:val="left" w:pos="6030"/>
          <w:tab w:val="center" w:pos="7560"/>
        </w:tabs>
        <w:spacing w:line="0" w:lineRule="atLeast"/>
        <w:ind w:left="547" w:right="14"/>
        <w:jc w:val="thaiDistribute"/>
        <w:rPr>
          <w:rFonts w:ascii="Angsana New" w:hAnsi="Angsana New"/>
          <w:sz w:val="30"/>
          <w:szCs w:val="30"/>
        </w:rPr>
      </w:pPr>
    </w:p>
    <w:p w14:paraId="47355571" w14:textId="6FEDE585" w:rsidR="000B7352" w:rsidRPr="0047558B" w:rsidRDefault="000B7352" w:rsidP="00A243DE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pacing w:val="-4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="00D26D67" w:rsidRPr="0047558B">
        <w:rPr>
          <w:rFonts w:ascii="Angsana New" w:hAnsi="Angsana New"/>
          <w:spacing w:val="-4"/>
          <w:sz w:val="30"/>
          <w:szCs w:val="30"/>
        </w:rPr>
        <w:t xml:space="preserve"> </w:t>
      </w:r>
      <w:r w:rsidR="00271429" w:rsidRPr="0047558B">
        <w:rPr>
          <w:rFonts w:ascii="Angsana New" w:hAnsi="Angsana New"/>
          <w:spacing w:val="-4"/>
          <w:sz w:val="30"/>
          <w:szCs w:val="30"/>
        </w:rPr>
        <w:t>26</w:t>
      </w:r>
      <w:r w:rsidRPr="0047558B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Pr="0047558B">
        <w:rPr>
          <w:rFonts w:ascii="Angsana New" w:hAnsi="Angsana New"/>
          <w:spacing w:val="-4"/>
          <w:sz w:val="30"/>
          <w:szCs w:val="30"/>
        </w:rPr>
        <w:t>256</w:t>
      </w:r>
      <w:r w:rsidR="00271429" w:rsidRPr="0047558B">
        <w:rPr>
          <w:rFonts w:ascii="Angsana New" w:hAnsi="Angsana New"/>
          <w:spacing w:val="-4"/>
          <w:sz w:val="30"/>
          <w:szCs w:val="30"/>
        </w:rPr>
        <w:t>4</w:t>
      </w:r>
      <w:r w:rsidRPr="0047558B">
        <w:rPr>
          <w:rFonts w:ascii="Angsana New" w:hAnsi="Angsana New"/>
          <w:spacing w:val="-4"/>
          <w:sz w:val="30"/>
          <w:szCs w:val="30"/>
          <w:cs/>
        </w:rPr>
        <w:t xml:space="preserve"> ผู้ถือหุ้นมีมติอนุมัติการจ่ายค่าตอบแทน</w:t>
      </w:r>
      <w:r w:rsidRPr="0047558B">
        <w:rPr>
          <w:rFonts w:ascii="Angsana New" w:hAnsi="Angsana New"/>
          <w:sz w:val="30"/>
          <w:szCs w:val="30"/>
          <w:cs/>
        </w:rPr>
        <w:t xml:space="preserve">กรรมการบริษัทและเบี้ยประชุมประจำปี </w:t>
      </w:r>
      <w:r w:rsidRPr="0047558B">
        <w:rPr>
          <w:rFonts w:ascii="Angsana New" w:hAnsi="Angsana New"/>
          <w:sz w:val="30"/>
          <w:szCs w:val="30"/>
        </w:rPr>
        <w:t>256</w:t>
      </w:r>
      <w:r w:rsidR="00271429" w:rsidRPr="0047558B">
        <w:rPr>
          <w:rFonts w:ascii="Angsana New" w:hAnsi="Angsana New"/>
          <w:sz w:val="30"/>
          <w:szCs w:val="30"/>
        </w:rPr>
        <w:t>4</w:t>
      </w:r>
      <w:r w:rsidRPr="0047558B">
        <w:rPr>
          <w:rFonts w:ascii="Angsana New" w:hAnsi="Angsana New"/>
          <w:sz w:val="30"/>
          <w:szCs w:val="30"/>
          <w:cs/>
        </w:rPr>
        <w:t xml:space="preserve"> เป็นจำนวนเงินทั้งสิ้นไม่เกิน </w:t>
      </w:r>
      <w:r w:rsidRPr="0047558B">
        <w:rPr>
          <w:rFonts w:ascii="Angsana New" w:hAnsi="Angsana New"/>
          <w:sz w:val="30"/>
          <w:szCs w:val="30"/>
        </w:rPr>
        <w:t>15</w:t>
      </w:r>
      <w:r w:rsidRPr="0047558B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41BA89D" w14:textId="77777777" w:rsidR="000B7352" w:rsidRPr="0047558B" w:rsidRDefault="000B7352" w:rsidP="00A85C6F">
      <w:pPr>
        <w:tabs>
          <w:tab w:val="clear" w:pos="680"/>
          <w:tab w:val="left" w:pos="540"/>
        </w:tabs>
        <w:spacing w:line="240" w:lineRule="auto"/>
        <w:ind w:left="540" w:right="189"/>
        <w:jc w:val="thaiDistribute"/>
        <w:rPr>
          <w:rFonts w:ascii="Angsana New" w:hAnsi="Angsana New"/>
          <w:sz w:val="30"/>
          <w:szCs w:val="30"/>
        </w:rPr>
      </w:pPr>
    </w:p>
    <w:p w14:paraId="5FCB8E25" w14:textId="5D0DA066" w:rsidR="00271429" w:rsidRPr="0047558B" w:rsidRDefault="00271429" w:rsidP="00A243DE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pacing w:val="-4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47558B">
        <w:rPr>
          <w:rFonts w:ascii="Angsana New" w:hAnsi="Angsana New"/>
          <w:spacing w:val="-4"/>
          <w:sz w:val="30"/>
          <w:szCs w:val="30"/>
        </w:rPr>
        <w:t xml:space="preserve"> 22</w:t>
      </w:r>
      <w:r w:rsidRPr="0047558B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Pr="0047558B">
        <w:rPr>
          <w:rFonts w:ascii="Angsana New" w:hAnsi="Angsana New"/>
          <w:spacing w:val="-4"/>
          <w:sz w:val="30"/>
          <w:szCs w:val="30"/>
        </w:rPr>
        <w:t>2563</w:t>
      </w:r>
      <w:r w:rsidRPr="0047558B">
        <w:rPr>
          <w:rFonts w:ascii="Angsana New" w:hAnsi="Angsana New"/>
          <w:spacing w:val="-4"/>
          <w:sz w:val="30"/>
          <w:szCs w:val="30"/>
          <w:cs/>
        </w:rPr>
        <w:t xml:space="preserve"> ผู้ถือหุ้นมีมติอนุมัติการจ่ายค่าตอบแทน</w:t>
      </w:r>
      <w:r w:rsidRPr="0047558B">
        <w:rPr>
          <w:rFonts w:ascii="Angsana New" w:hAnsi="Angsana New"/>
          <w:sz w:val="30"/>
          <w:szCs w:val="30"/>
          <w:cs/>
        </w:rPr>
        <w:t xml:space="preserve">กรรมการบริษัทและเบี้ยประชุมประจำปี </w:t>
      </w:r>
      <w:r w:rsidRPr="0047558B">
        <w:rPr>
          <w:rFonts w:ascii="Angsana New" w:hAnsi="Angsana New"/>
          <w:sz w:val="30"/>
          <w:szCs w:val="30"/>
        </w:rPr>
        <w:t>2563</w:t>
      </w:r>
      <w:r w:rsidRPr="0047558B">
        <w:rPr>
          <w:rFonts w:ascii="Angsana New" w:hAnsi="Angsana New"/>
          <w:sz w:val="30"/>
          <w:szCs w:val="30"/>
          <w:cs/>
        </w:rPr>
        <w:t xml:space="preserve"> เป็นจำนวนเงินทั้งสิ้นไม่เกิน </w:t>
      </w:r>
      <w:r w:rsidRPr="0047558B">
        <w:rPr>
          <w:rFonts w:ascii="Angsana New" w:hAnsi="Angsana New"/>
          <w:sz w:val="30"/>
          <w:szCs w:val="30"/>
        </w:rPr>
        <w:t>15</w:t>
      </w:r>
      <w:r w:rsidRPr="0047558B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ECF4570" w14:textId="77777777" w:rsidR="00145B43" w:rsidRPr="0047558B" w:rsidRDefault="00145B43" w:rsidP="00271429">
      <w:pPr>
        <w:tabs>
          <w:tab w:val="clear" w:pos="680"/>
          <w:tab w:val="left" w:pos="540"/>
        </w:tabs>
        <w:spacing w:line="240" w:lineRule="auto"/>
        <w:ind w:left="540" w:right="189"/>
        <w:jc w:val="thaiDistribute"/>
        <w:rPr>
          <w:rFonts w:ascii="Angsana New" w:hAnsi="Angsana New"/>
          <w:sz w:val="30"/>
          <w:szCs w:val="30"/>
        </w:rPr>
      </w:pPr>
    </w:p>
    <w:p w14:paraId="507E8312" w14:textId="77777777" w:rsidR="00DD3D3F" w:rsidRPr="0047558B" w:rsidRDefault="00DD3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br w:type="page"/>
      </w:r>
    </w:p>
    <w:p w14:paraId="664C599B" w14:textId="07C94C3D" w:rsidR="004C663B" w:rsidRPr="0047558B" w:rsidRDefault="001558D9" w:rsidP="00A243D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lastRenderedPageBreak/>
        <w:t>ยอดคงเหลือกับ</w:t>
      </w:r>
      <w:r w:rsidR="00823784" w:rsidRPr="0047558B">
        <w:rPr>
          <w:rFonts w:ascii="Angsana New" w:hAnsi="Angsana New"/>
          <w:sz w:val="30"/>
          <w:szCs w:val="30"/>
          <w:cs/>
        </w:rPr>
        <w:t>บุคคลหรือ</w:t>
      </w:r>
      <w:r w:rsidRPr="0047558B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ณ วันที่ </w:t>
      </w:r>
      <w:r w:rsidR="00DB780D" w:rsidRPr="0047558B">
        <w:rPr>
          <w:rFonts w:ascii="Angsana New" w:hAnsi="Angsana New"/>
          <w:sz w:val="30"/>
          <w:szCs w:val="30"/>
        </w:rPr>
        <w:t xml:space="preserve">30 </w:t>
      </w:r>
      <w:r w:rsidR="00DB780D" w:rsidRPr="0047558B">
        <w:rPr>
          <w:rFonts w:ascii="Angsana New" w:hAnsi="Angsana New"/>
          <w:sz w:val="30"/>
          <w:szCs w:val="30"/>
          <w:cs/>
        </w:rPr>
        <w:t>กันยายน</w:t>
      </w:r>
      <w:r w:rsidR="00B77D98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1A167091" w14:textId="77777777" w:rsidR="00B204BB" w:rsidRPr="0047558B" w:rsidRDefault="00B204BB" w:rsidP="00C95797">
      <w:pPr>
        <w:spacing w:line="0" w:lineRule="atLeast"/>
        <w:ind w:left="547" w:right="14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64"/>
        <w:gridCol w:w="261"/>
        <w:gridCol w:w="1190"/>
        <w:gridCol w:w="261"/>
        <w:gridCol w:w="1170"/>
        <w:gridCol w:w="277"/>
        <w:gridCol w:w="1170"/>
      </w:tblGrid>
      <w:tr w:rsidR="00092F3D" w:rsidRPr="0047558B" w14:paraId="6F367C3F" w14:textId="77777777" w:rsidTr="00DB694F">
        <w:tc>
          <w:tcPr>
            <w:tcW w:w="2009" w:type="pct"/>
          </w:tcPr>
          <w:p w14:paraId="33A31CE3" w14:textId="6385DDE6" w:rsidR="00092F3D" w:rsidRPr="0047558B" w:rsidRDefault="00092F3D" w:rsidP="0004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4" w:type="pct"/>
            <w:gridSpan w:val="3"/>
          </w:tcPr>
          <w:p w14:paraId="1397FD6B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48E1BA40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pct"/>
            <w:gridSpan w:val="3"/>
          </w:tcPr>
          <w:p w14:paraId="16B314ED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72748" w:rsidRPr="0047558B" w14:paraId="221687F9" w14:textId="77777777" w:rsidTr="00DB694F">
        <w:tc>
          <w:tcPr>
            <w:tcW w:w="2009" w:type="pct"/>
          </w:tcPr>
          <w:p w14:paraId="184966EA" w14:textId="58557A10" w:rsidR="00092F3D" w:rsidRPr="0047558B" w:rsidRDefault="00C55A85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4" w:type="pct"/>
          </w:tcPr>
          <w:p w14:paraId="52FDD362" w14:textId="222F5F65" w:rsidR="00092F3D" w:rsidRPr="0047558B" w:rsidRDefault="004A3B7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6EA32F2A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55552ED" w14:textId="2814130C" w:rsidR="00092F3D" w:rsidRPr="0047558B" w:rsidRDefault="004A3B7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355AFA88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E4A023A" w14:textId="54C9D08E" w:rsidR="00092F3D" w:rsidRPr="0047558B" w:rsidRDefault="004A3B7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1" w:type="pct"/>
          </w:tcPr>
          <w:p w14:paraId="78446E91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452A87C" w14:textId="51922990" w:rsidR="00092F3D" w:rsidRPr="0047558B" w:rsidRDefault="004A3B7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92F3D" w:rsidRPr="0047558B" w14:paraId="0CD5BE29" w14:textId="77777777" w:rsidTr="00A243DE">
        <w:tc>
          <w:tcPr>
            <w:tcW w:w="2009" w:type="pct"/>
          </w:tcPr>
          <w:p w14:paraId="556B16B9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1" w:type="pct"/>
            <w:gridSpan w:val="7"/>
          </w:tcPr>
          <w:p w14:paraId="0853AB0D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5A85" w:rsidRPr="0047558B" w14:paraId="4A0804E0" w14:textId="77777777" w:rsidTr="00DB694F">
        <w:trPr>
          <w:trHeight w:val="217"/>
        </w:trPr>
        <w:tc>
          <w:tcPr>
            <w:tcW w:w="2009" w:type="pct"/>
          </w:tcPr>
          <w:p w14:paraId="0DC75494" w14:textId="0D3060C5" w:rsidR="00C55A85" w:rsidRPr="0047558B" w:rsidRDefault="004655F0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330465D8" w14:textId="54748857" w:rsidR="00C55A85" w:rsidRPr="0047558B" w:rsidRDefault="00E1040C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15,721</w:t>
            </w:r>
          </w:p>
        </w:tc>
        <w:tc>
          <w:tcPr>
            <w:tcW w:w="142" w:type="pct"/>
          </w:tcPr>
          <w:p w14:paraId="4AC3CC29" w14:textId="77777777" w:rsidR="00C55A85" w:rsidRPr="0047558B" w:rsidRDefault="00C55A85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547C1FAE" w14:textId="4CB01C65" w:rsidR="00C55A85" w:rsidRPr="0047558B" w:rsidRDefault="00C55A8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11,490</w:t>
            </w:r>
          </w:p>
        </w:tc>
        <w:tc>
          <w:tcPr>
            <w:tcW w:w="142" w:type="pct"/>
          </w:tcPr>
          <w:p w14:paraId="38D8276F" w14:textId="77777777" w:rsidR="00C55A85" w:rsidRPr="0047558B" w:rsidRDefault="00C55A85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576DA344" w14:textId="159F533D" w:rsidR="00C55A85" w:rsidRPr="0047558B" w:rsidRDefault="00E1040C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15,721</w:t>
            </w:r>
          </w:p>
        </w:tc>
        <w:tc>
          <w:tcPr>
            <w:tcW w:w="151" w:type="pct"/>
          </w:tcPr>
          <w:p w14:paraId="241D4EA8" w14:textId="77777777" w:rsidR="00C55A85" w:rsidRPr="0047558B" w:rsidRDefault="00C55A85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35F4C8A" w14:textId="6A945585" w:rsidR="00C55A85" w:rsidRPr="0047558B" w:rsidRDefault="00C55A8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11,490</w:t>
            </w:r>
          </w:p>
        </w:tc>
      </w:tr>
      <w:tr w:rsidR="004A3B7D" w:rsidRPr="0047558B" w14:paraId="4C44E41C" w14:textId="77777777" w:rsidTr="00DB694F">
        <w:trPr>
          <w:trHeight w:val="152"/>
        </w:trPr>
        <w:tc>
          <w:tcPr>
            <w:tcW w:w="2009" w:type="pct"/>
          </w:tcPr>
          <w:p w14:paraId="7BFD942C" w14:textId="77777777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4A2A5691" w14:textId="77777777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547D8CF" w14:textId="77777777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405558C3" w14:textId="77777777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53B0955" w14:textId="77777777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64E1C935" w14:textId="77777777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44F0F376" w14:textId="77777777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0" w:lineRule="atLeast"/>
              <w:ind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6AB8BD59" w14:textId="77777777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3B7D" w:rsidRPr="0047558B" w14:paraId="1ACF7B15" w14:textId="77777777" w:rsidTr="00DB694F">
        <w:tc>
          <w:tcPr>
            <w:tcW w:w="2009" w:type="pct"/>
          </w:tcPr>
          <w:p w14:paraId="09EFEBC7" w14:textId="034C1588" w:rsidR="004A3B7D" w:rsidRPr="0047558B" w:rsidRDefault="004A3B7D" w:rsidP="004A3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4" w:type="pct"/>
            <w:gridSpan w:val="3"/>
          </w:tcPr>
          <w:p w14:paraId="5434F075" w14:textId="77777777" w:rsidR="004A3B7D" w:rsidRPr="0047558B" w:rsidRDefault="004A3B7D" w:rsidP="004A3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DF99711" w14:textId="77777777" w:rsidR="004A3B7D" w:rsidRPr="0047558B" w:rsidRDefault="004A3B7D" w:rsidP="004A3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pct"/>
            <w:gridSpan w:val="3"/>
          </w:tcPr>
          <w:p w14:paraId="3B25237E" w14:textId="77777777" w:rsidR="004A3B7D" w:rsidRPr="0047558B" w:rsidRDefault="004A3B7D" w:rsidP="004A3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A3B7D" w:rsidRPr="0047558B" w14:paraId="1CFAC50F" w14:textId="77777777" w:rsidTr="00A243DE">
        <w:tc>
          <w:tcPr>
            <w:tcW w:w="2009" w:type="pct"/>
          </w:tcPr>
          <w:p w14:paraId="24B19418" w14:textId="6DF3FEA7" w:rsidR="004A3B7D" w:rsidRPr="0047558B" w:rsidRDefault="00C55A85" w:rsidP="004A3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4" w:type="pct"/>
          </w:tcPr>
          <w:p w14:paraId="4B8B30CA" w14:textId="3FE4932C" w:rsidR="004A3B7D" w:rsidRPr="0047558B" w:rsidRDefault="004A3B7D" w:rsidP="004A3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35DB8795" w14:textId="77777777" w:rsidR="004A3B7D" w:rsidRPr="0047558B" w:rsidRDefault="004A3B7D" w:rsidP="004A3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41ED1C92" w14:textId="6A2C5D67" w:rsidR="004A3B7D" w:rsidRPr="0047558B" w:rsidRDefault="004A3B7D" w:rsidP="004A3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406DE4C8" w14:textId="77777777" w:rsidR="004A3B7D" w:rsidRPr="0047558B" w:rsidRDefault="004A3B7D" w:rsidP="004A3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2EE9B08" w14:textId="2A8E3EAC" w:rsidR="004A3B7D" w:rsidRPr="0047558B" w:rsidRDefault="004A3B7D" w:rsidP="004A3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1" w:type="pct"/>
          </w:tcPr>
          <w:p w14:paraId="26BE5B99" w14:textId="77777777" w:rsidR="004A3B7D" w:rsidRPr="0047558B" w:rsidRDefault="004A3B7D" w:rsidP="004A3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FCCC051" w14:textId="61030A98" w:rsidR="004A3B7D" w:rsidRPr="0047558B" w:rsidRDefault="004A3B7D" w:rsidP="004A3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A3B7D" w:rsidRPr="0047558B" w14:paraId="3F430CE8" w14:textId="77777777" w:rsidTr="00A243DE">
        <w:tc>
          <w:tcPr>
            <w:tcW w:w="2009" w:type="pct"/>
          </w:tcPr>
          <w:p w14:paraId="5B669E00" w14:textId="77777777" w:rsidR="004A3B7D" w:rsidRPr="0047558B" w:rsidRDefault="004A3B7D" w:rsidP="004A3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1" w:type="pct"/>
            <w:gridSpan w:val="7"/>
          </w:tcPr>
          <w:p w14:paraId="0AC83FC5" w14:textId="77777777" w:rsidR="004A3B7D" w:rsidRPr="0047558B" w:rsidRDefault="004A3B7D" w:rsidP="004A3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3B7D" w:rsidRPr="0047558B" w14:paraId="3D199FE8" w14:textId="77777777" w:rsidTr="00A243DE">
        <w:tc>
          <w:tcPr>
            <w:tcW w:w="2009" w:type="pct"/>
          </w:tcPr>
          <w:p w14:paraId="0A52FDCC" w14:textId="77777777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</w:tcPr>
          <w:p w14:paraId="2CDF2299" w14:textId="3DB61DF0" w:rsidR="004A3B7D" w:rsidRPr="0047558B" w:rsidRDefault="00B75B25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73F16DC" w14:textId="77777777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1A5CB025" w14:textId="6DA6D3D3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0DE3416" w14:textId="77777777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781161F" w14:textId="67E7FA13" w:rsidR="004A3B7D" w:rsidRPr="0047558B" w:rsidRDefault="00B75B2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36,180</w:t>
            </w:r>
          </w:p>
        </w:tc>
        <w:tc>
          <w:tcPr>
            <w:tcW w:w="151" w:type="pct"/>
          </w:tcPr>
          <w:p w14:paraId="4E3A6CEA" w14:textId="77777777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7" w:type="pct"/>
          </w:tcPr>
          <w:p w14:paraId="32713C0D" w14:textId="14BEC720" w:rsidR="004A3B7D" w:rsidRPr="0047558B" w:rsidRDefault="004A3B7D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26,594</w:t>
            </w:r>
          </w:p>
        </w:tc>
      </w:tr>
      <w:tr w:rsidR="004A3B7D" w:rsidRPr="0047558B" w14:paraId="7A879993" w14:textId="77777777" w:rsidTr="00A243DE">
        <w:tc>
          <w:tcPr>
            <w:tcW w:w="2009" w:type="pct"/>
          </w:tcPr>
          <w:p w14:paraId="1B185150" w14:textId="77777777" w:rsidR="004A3B7D" w:rsidRPr="0047558B" w:rsidRDefault="004A3B7D" w:rsidP="004A3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0EF42F3A" w14:textId="090386FD" w:rsidR="004A3B7D" w:rsidRPr="0047558B" w:rsidRDefault="00B75B2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1,443</w:t>
            </w:r>
          </w:p>
        </w:tc>
        <w:tc>
          <w:tcPr>
            <w:tcW w:w="142" w:type="pct"/>
          </w:tcPr>
          <w:p w14:paraId="48C46A49" w14:textId="77777777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22E3E6C" w14:textId="4740C3D3" w:rsidR="004A3B7D" w:rsidRPr="0047558B" w:rsidRDefault="004A3B7D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142" w:type="pct"/>
          </w:tcPr>
          <w:p w14:paraId="331D8F26" w14:textId="77777777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0097D73" w14:textId="7CCA07E1" w:rsidR="004A3B7D" w:rsidRPr="0047558B" w:rsidRDefault="00B75B2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1,201</w:t>
            </w:r>
          </w:p>
        </w:tc>
        <w:tc>
          <w:tcPr>
            <w:tcW w:w="151" w:type="pct"/>
          </w:tcPr>
          <w:p w14:paraId="571E53AE" w14:textId="77777777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7" w:type="pct"/>
          </w:tcPr>
          <w:p w14:paraId="417D2F2D" w14:textId="23998907" w:rsidR="004A3B7D" w:rsidRPr="0047558B" w:rsidRDefault="004A3B7D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4A3B7D" w:rsidRPr="0047558B" w14:paraId="5F5C6463" w14:textId="77777777" w:rsidTr="00A243DE">
        <w:trPr>
          <w:trHeight w:val="217"/>
        </w:trPr>
        <w:tc>
          <w:tcPr>
            <w:tcW w:w="2009" w:type="pct"/>
          </w:tcPr>
          <w:p w14:paraId="3F1BA080" w14:textId="77777777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1E93155" w14:textId="7788DC63" w:rsidR="004A3B7D" w:rsidRPr="0047558B" w:rsidRDefault="00B75B2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1,443</w:t>
            </w:r>
          </w:p>
        </w:tc>
        <w:tc>
          <w:tcPr>
            <w:tcW w:w="142" w:type="pct"/>
          </w:tcPr>
          <w:p w14:paraId="0A1653C3" w14:textId="77777777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5981711" w14:textId="5340826F" w:rsidR="004A3B7D" w:rsidRPr="0047558B" w:rsidRDefault="004A3B7D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142" w:type="pct"/>
          </w:tcPr>
          <w:p w14:paraId="06B995A3" w14:textId="77777777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8AE3302" w14:textId="582D09AB" w:rsidR="004A3B7D" w:rsidRPr="0047558B" w:rsidRDefault="00B75B2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37,381</w:t>
            </w:r>
          </w:p>
        </w:tc>
        <w:tc>
          <w:tcPr>
            <w:tcW w:w="151" w:type="pct"/>
          </w:tcPr>
          <w:p w14:paraId="6DE78E51" w14:textId="77777777" w:rsidR="004A3B7D" w:rsidRPr="0047558B" w:rsidRDefault="004A3B7D" w:rsidP="004A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74BBB46" w14:textId="7F68D509" w:rsidR="004A3B7D" w:rsidRPr="0047558B" w:rsidRDefault="004A3B7D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27,017</w:t>
            </w:r>
          </w:p>
        </w:tc>
      </w:tr>
    </w:tbl>
    <w:p w14:paraId="768422BF" w14:textId="77777777" w:rsidR="000D75E7" w:rsidRPr="0047558B" w:rsidRDefault="000D75E7" w:rsidP="00FF5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056"/>
        <w:gridCol w:w="1345"/>
        <w:gridCol w:w="270"/>
        <w:gridCol w:w="1169"/>
        <w:gridCol w:w="270"/>
        <w:gridCol w:w="1169"/>
        <w:gridCol w:w="270"/>
        <w:gridCol w:w="1192"/>
        <w:gridCol w:w="270"/>
        <w:gridCol w:w="1169"/>
      </w:tblGrid>
      <w:tr w:rsidR="00C6069D" w:rsidRPr="0047558B" w14:paraId="3CA90347" w14:textId="77777777" w:rsidTr="00A243DE">
        <w:tc>
          <w:tcPr>
            <w:tcW w:w="2070" w:type="dxa"/>
            <w:shd w:val="clear" w:color="auto" w:fill="auto"/>
          </w:tcPr>
          <w:p w14:paraId="4635F219" w14:textId="18E2B8BB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95748A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6A4823C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5025292A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069D" w:rsidRPr="0047558B" w14:paraId="000D2F01" w14:textId="77777777" w:rsidTr="00A243DE">
        <w:tc>
          <w:tcPr>
            <w:tcW w:w="2070" w:type="dxa"/>
            <w:shd w:val="clear" w:color="auto" w:fill="auto"/>
          </w:tcPr>
          <w:p w14:paraId="3AEF9E86" w14:textId="64563D93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</w:t>
            </w:r>
            <w:r w:rsidR="00C55A85" w:rsidRPr="0047558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A14B75" w14:textId="5B852810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ณ วันสิ้น</w:t>
            </w:r>
            <w:r w:rsidR="00604993" w:rsidRPr="004755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67D873A2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D90D87" w14:textId="1E5ECABA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10"/>
                <w:sz w:val="30"/>
                <w:szCs w:val="30"/>
                <w:cs/>
              </w:rPr>
              <w:t>ณ วันต้น</w:t>
            </w:r>
            <w:r w:rsidR="00604993" w:rsidRPr="0047558B">
              <w:rPr>
                <w:rFonts w:ascii="Angsana New" w:hAnsi="Angsana New"/>
                <w:spacing w:val="-10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22E8E1AA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2606B4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DC2053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D0F070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</w:tcPr>
          <w:p w14:paraId="01A4BBD4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C65DE7" w14:textId="3593FE0A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ณ วันสิ้น</w:t>
            </w:r>
            <w:r w:rsidR="00604993" w:rsidRPr="004755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6069D" w:rsidRPr="0047558B" w14:paraId="5F722D76" w14:textId="77777777" w:rsidTr="00A243DE">
        <w:tc>
          <w:tcPr>
            <w:tcW w:w="2070" w:type="dxa"/>
            <w:shd w:val="clear" w:color="auto" w:fill="auto"/>
          </w:tcPr>
          <w:p w14:paraId="14D0EE4E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52D342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3A7F5B35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42DAD034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069D" w:rsidRPr="0047558B" w14:paraId="6CB68DBF" w14:textId="77777777" w:rsidTr="00A243DE">
        <w:tc>
          <w:tcPr>
            <w:tcW w:w="2070" w:type="dxa"/>
            <w:shd w:val="clear" w:color="auto" w:fill="auto"/>
            <w:vAlign w:val="bottom"/>
          </w:tcPr>
          <w:p w14:paraId="3A46E827" w14:textId="5A8A0E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12961"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44E34E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D0F795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B6FD92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2AC033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1C4F9A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269026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74ED66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C45BF6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08DA97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069D" w:rsidRPr="0047558B" w14:paraId="32B512E4" w14:textId="77777777" w:rsidTr="00A243DE">
        <w:tc>
          <w:tcPr>
            <w:tcW w:w="2070" w:type="dxa"/>
            <w:shd w:val="clear" w:color="auto" w:fill="auto"/>
          </w:tcPr>
          <w:p w14:paraId="3268CFC0" w14:textId="36143FCB" w:rsidR="00C6069D" w:rsidRPr="0047558B" w:rsidRDefault="00C55A85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79F6B9DC" w14:textId="1AA648E0" w:rsidR="00C6069D" w:rsidRPr="0047558B" w:rsidRDefault="00B75B25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1.34 - 1.87</w:t>
            </w:r>
          </w:p>
        </w:tc>
        <w:tc>
          <w:tcPr>
            <w:tcW w:w="270" w:type="dxa"/>
            <w:shd w:val="clear" w:color="auto" w:fill="auto"/>
          </w:tcPr>
          <w:p w14:paraId="09452735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FDE084" w14:textId="7C322CCD" w:rsidR="00C6069D" w:rsidRPr="0047558B" w:rsidRDefault="00B75B2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  <w:shd w:val="clear" w:color="auto" w:fill="auto"/>
          </w:tcPr>
          <w:p w14:paraId="729AEDA2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9B5D35" w14:textId="14041D01" w:rsidR="00C6069D" w:rsidRPr="0047558B" w:rsidRDefault="00B75B2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96,500</w:t>
            </w:r>
          </w:p>
        </w:tc>
        <w:tc>
          <w:tcPr>
            <w:tcW w:w="270" w:type="dxa"/>
            <w:shd w:val="clear" w:color="auto" w:fill="auto"/>
          </w:tcPr>
          <w:p w14:paraId="2F538FC0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BE75E4" w14:textId="5413B98A" w:rsidR="00C6069D" w:rsidRPr="0047558B" w:rsidRDefault="00B75B2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(233,500)</w:t>
            </w:r>
          </w:p>
        </w:tc>
        <w:tc>
          <w:tcPr>
            <w:tcW w:w="270" w:type="dxa"/>
            <w:shd w:val="clear" w:color="auto" w:fill="auto"/>
          </w:tcPr>
          <w:p w14:paraId="2CBD8E10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FFB44E" w14:textId="7B132DC4" w:rsidR="00C6069D" w:rsidRPr="0047558B" w:rsidRDefault="00B75B2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148,000</w:t>
            </w:r>
          </w:p>
        </w:tc>
      </w:tr>
      <w:tr w:rsidR="00C6069D" w:rsidRPr="0047558B" w14:paraId="63014552" w14:textId="77777777" w:rsidTr="00A243DE">
        <w:tc>
          <w:tcPr>
            <w:tcW w:w="2070" w:type="dxa"/>
            <w:shd w:val="clear" w:color="auto" w:fill="auto"/>
          </w:tcPr>
          <w:p w14:paraId="67A286B9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175580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37F7B9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9276773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B86831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81E93C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DD5692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4F0C96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A29F65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8C9DBC8" w14:textId="77777777" w:rsidR="00C6069D" w:rsidRPr="0047558B" w:rsidRDefault="00C6069D" w:rsidP="00C6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961" w:rsidRPr="0047558B" w14:paraId="51B2F86A" w14:textId="77777777" w:rsidTr="00A243DE">
        <w:tc>
          <w:tcPr>
            <w:tcW w:w="2070" w:type="dxa"/>
            <w:shd w:val="clear" w:color="auto" w:fill="auto"/>
            <w:vAlign w:val="bottom"/>
          </w:tcPr>
          <w:p w14:paraId="42CD476F" w14:textId="1DD8A375" w:rsidR="00C12961" w:rsidRPr="0047558B" w:rsidRDefault="00C12961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3A55B3" w14:textId="77777777" w:rsidR="00C12961" w:rsidRPr="0047558B" w:rsidRDefault="00C12961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F68ED7" w14:textId="77777777" w:rsidR="00C12961" w:rsidRPr="0047558B" w:rsidRDefault="00C12961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D2ADA4" w14:textId="77777777" w:rsidR="00C12961" w:rsidRPr="0047558B" w:rsidRDefault="00C12961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5C36C2" w14:textId="77777777" w:rsidR="00C12961" w:rsidRPr="0047558B" w:rsidRDefault="00C12961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AD8393" w14:textId="77777777" w:rsidR="00C12961" w:rsidRPr="0047558B" w:rsidRDefault="00C12961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9D62BD" w14:textId="77777777" w:rsidR="00C12961" w:rsidRPr="0047558B" w:rsidRDefault="00C12961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E1B94F" w14:textId="77777777" w:rsidR="00C12961" w:rsidRPr="0047558B" w:rsidRDefault="00C12961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8F04EF" w14:textId="77777777" w:rsidR="00C12961" w:rsidRPr="0047558B" w:rsidRDefault="00C12961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BD1A9E" w14:textId="77777777" w:rsidR="00C12961" w:rsidRPr="0047558B" w:rsidRDefault="00C12961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961" w:rsidRPr="0047558B" w14:paraId="042951AE" w14:textId="77777777" w:rsidTr="00A243DE">
        <w:tc>
          <w:tcPr>
            <w:tcW w:w="2070" w:type="dxa"/>
            <w:shd w:val="clear" w:color="auto" w:fill="auto"/>
          </w:tcPr>
          <w:p w14:paraId="59F0CC41" w14:textId="13134A90" w:rsidR="00C12961" w:rsidRPr="0047558B" w:rsidRDefault="00C55A85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05D8B9FA" w14:textId="738FC854" w:rsidR="00C12961" w:rsidRPr="0047558B" w:rsidRDefault="00C12961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1.11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</w:rPr>
              <w:t>1.60</w:t>
            </w:r>
          </w:p>
        </w:tc>
        <w:tc>
          <w:tcPr>
            <w:tcW w:w="270" w:type="dxa"/>
            <w:shd w:val="clear" w:color="auto" w:fill="auto"/>
          </w:tcPr>
          <w:p w14:paraId="66634F8F" w14:textId="77777777" w:rsidR="00C12961" w:rsidRPr="0047558B" w:rsidRDefault="00C12961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AF01371" w14:textId="5B5D9DEA" w:rsidR="00C12961" w:rsidRPr="0047558B" w:rsidRDefault="00C12961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149,000</w:t>
            </w:r>
          </w:p>
        </w:tc>
        <w:tc>
          <w:tcPr>
            <w:tcW w:w="270" w:type="dxa"/>
            <w:shd w:val="clear" w:color="auto" w:fill="auto"/>
          </w:tcPr>
          <w:p w14:paraId="37269E82" w14:textId="77777777" w:rsidR="00C12961" w:rsidRPr="0047558B" w:rsidRDefault="00C12961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9BAD81" w14:textId="186F32D4" w:rsidR="00C12961" w:rsidRPr="0047558B" w:rsidRDefault="00C12961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212,000</w:t>
            </w:r>
          </w:p>
        </w:tc>
        <w:tc>
          <w:tcPr>
            <w:tcW w:w="270" w:type="dxa"/>
            <w:shd w:val="clear" w:color="auto" w:fill="auto"/>
          </w:tcPr>
          <w:p w14:paraId="725C0441" w14:textId="77777777" w:rsidR="00C12961" w:rsidRPr="0047558B" w:rsidRDefault="00C12961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1C1C03" w14:textId="2C68E9C1" w:rsidR="00C12961" w:rsidRPr="0047558B" w:rsidRDefault="00C12961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76,000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6B763C" w14:textId="77777777" w:rsidR="00C12961" w:rsidRPr="0047558B" w:rsidRDefault="00C12961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9A398CA" w14:textId="523A0FC4" w:rsidR="00C12961" w:rsidRPr="0047558B" w:rsidRDefault="00C12961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</w:tr>
    </w:tbl>
    <w:p w14:paraId="19AD93A0" w14:textId="69F90345" w:rsidR="00145B43" w:rsidRPr="0047558B" w:rsidRDefault="00604993">
      <w:pPr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36"/>
        <w:gridCol w:w="1204"/>
        <w:gridCol w:w="238"/>
        <w:gridCol w:w="1202"/>
        <w:gridCol w:w="236"/>
        <w:gridCol w:w="1204"/>
      </w:tblGrid>
      <w:tr w:rsidR="00604993" w:rsidRPr="0047558B" w14:paraId="24A2A7BF" w14:textId="77777777" w:rsidTr="00A243DE">
        <w:tc>
          <w:tcPr>
            <w:tcW w:w="3690" w:type="dxa"/>
          </w:tcPr>
          <w:p w14:paraId="30E08E08" w14:textId="77777777" w:rsidR="00D26D67" w:rsidRPr="0047558B" w:rsidRDefault="00D26D67" w:rsidP="00D26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98" w:firstLine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เงินมัดจำจ่าย </w:t>
            </w:r>
          </w:p>
        </w:tc>
        <w:tc>
          <w:tcPr>
            <w:tcW w:w="2610" w:type="dxa"/>
            <w:gridSpan w:val="3"/>
          </w:tcPr>
          <w:p w14:paraId="31B58D78" w14:textId="77777777" w:rsidR="00D26D67" w:rsidRPr="0047558B" w:rsidRDefault="00D26D67" w:rsidP="00D26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1D00EFCA" w14:textId="77777777" w:rsidR="00D26D67" w:rsidRPr="0047558B" w:rsidRDefault="00D26D67" w:rsidP="00D26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14:paraId="47FBDEE4" w14:textId="77777777" w:rsidR="00D26D67" w:rsidRPr="0047558B" w:rsidRDefault="00D26D67" w:rsidP="00D26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04993" w:rsidRPr="0047558B" w14:paraId="18FE0BA2" w14:textId="77777777" w:rsidTr="00A243DE">
        <w:trPr>
          <w:trHeight w:val="80"/>
        </w:trPr>
        <w:tc>
          <w:tcPr>
            <w:tcW w:w="3690" w:type="dxa"/>
          </w:tcPr>
          <w:p w14:paraId="0F0A18D7" w14:textId="77777777" w:rsidR="00D26D67" w:rsidRPr="0047558B" w:rsidRDefault="00D26D67" w:rsidP="00D2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  <w:t>(</w:t>
            </w:r>
            <w:r w:rsidRPr="0047558B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>เป็นส่วนหนึ่งของสินทรัพย์ไม่หมุนเวียนอื่น</w:t>
            </w:r>
          </w:p>
        </w:tc>
        <w:tc>
          <w:tcPr>
            <w:tcW w:w="1170" w:type="dxa"/>
          </w:tcPr>
          <w:p w14:paraId="1167AA67" w14:textId="541319EE" w:rsidR="00D26D67" w:rsidRPr="0047558B" w:rsidRDefault="00C12961" w:rsidP="00D26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100F108" w14:textId="77777777" w:rsidR="00D26D67" w:rsidRPr="0047558B" w:rsidRDefault="00D26D67" w:rsidP="00D26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2BA1EA" w14:textId="11E4571B" w:rsidR="00D26D67" w:rsidRPr="0047558B" w:rsidRDefault="00C12961" w:rsidP="00D26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20EF57F7" w14:textId="77777777" w:rsidR="00D26D67" w:rsidRPr="0047558B" w:rsidRDefault="00D26D67" w:rsidP="00D26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90E5CEC" w14:textId="6EC8F623" w:rsidR="00D26D67" w:rsidRPr="0047558B" w:rsidRDefault="00C12961" w:rsidP="00D26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70F9A6E" w14:textId="77777777" w:rsidR="00D26D67" w:rsidRPr="0047558B" w:rsidRDefault="00D26D67" w:rsidP="00D26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CA45FDB" w14:textId="01203F4A" w:rsidR="00D26D67" w:rsidRPr="0047558B" w:rsidRDefault="00C12961" w:rsidP="00D26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04993" w:rsidRPr="0047558B" w14:paraId="73247582" w14:textId="77777777" w:rsidTr="00A243DE">
        <w:tc>
          <w:tcPr>
            <w:tcW w:w="3690" w:type="dxa"/>
          </w:tcPr>
          <w:p w14:paraId="65110CBB" w14:textId="77777777" w:rsidR="00D26D67" w:rsidRPr="0047558B" w:rsidRDefault="00D26D67" w:rsidP="00D2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ในงบแสดงฐานะการเงิน)</w:t>
            </w:r>
          </w:p>
        </w:tc>
        <w:tc>
          <w:tcPr>
            <w:tcW w:w="5490" w:type="dxa"/>
            <w:gridSpan w:val="7"/>
          </w:tcPr>
          <w:p w14:paraId="5A225BB1" w14:textId="77777777" w:rsidR="00D26D67" w:rsidRPr="0047558B" w:rsidRDefault="00D26D67" w:rsidP="00D26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993" w:rsidRPr="0047558B" w14:paraId="681D61F5" w14:textId="77777777" w:rsidTr="00A243DE">
        <w:tc>
          <w:tcPr>
            <w:tcW w:w="3690" w:type="dxa"/>
          </w:tcPr>
          <w:p w14:paraId="58BCDEC2" w14:textId="77777777" w:rsidR="00C12961" w:rsidRPr="0047558B" w:rsidRDefault="00C12961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BA8CEB" w14:textId="3C3569C1" w:rsidR="00C12961" w:rsidRPr="0047558B" w:rsidRDefault="00B7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4,007</w:t>
            </w:r>
          </w:p>
        </w:tc>
        <w:tc>
          <w:tcPr>
            <w:tcW w:w="236" w:type="dxa"/>
          </w:tcPr>
          <w:p w14:paraId="6FBD0868" w14:textId="77777777" w:rsidR="00C12961" w:rsidRPr="0047558B" w:rsidRDefault="00C12961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1F87358" w14:textId="182DC59E" w:rsidR="00C12961" w:rsidRPr="0047558B" w:rsidRDefault="00C12961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3,725</w:t>
            </w:r>
          </w:p>
        </w:tc>
        <w:tc>
          <w:tcPr>
            <w:tcW w:w="238" w:type="dxa"/>
          </w:tcPr>
          <w:p w14:paraId="736DD0A8" w14:textId="77777777" w:rsidR="00C12961" w:rsidRPr="0047558B" w:rsidRDefault="00C12961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56EAA721" w14:textId="4BDB80FE" w:rsidR="00C12961" w:rsidRPr="0047558B" w:rsidRDefault="00B75B2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3,464</w:t>
            </w:r>
          </w:p>
        </w:tc>
        <w:tc>
          <w:tcPr>
            <w:tcW w:w="236" w:type="dxa"/>
          </w:tcPr>
          <w:p w14:paraId="031A7EA0" w14:textId="77777777" w:rsidR="00C12961" w:rsidRPr="0047558B" w:rsidRDefault="00C12961" w:rsidP="00C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A78673D" w14:textId="470E5849" w:rsidR="00C12961" w:rsidRPr="0047558B" w:rsidRDefault="00C12961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3,181</w:t>
            </w:r>
          </w:p>
        </w:tc>
      </w:tr>
    </w:tbl>
    <w:p w14:paraId="2B7B8083" w14:textId="668171F8" w:rsidR="00C12961" w:rsidRPr="0047558B" w:rsidRDefault="00C12961" w:rsidP="00657D47">
      <w:pPr>
        <w:spacing w:line="240" w:lineRule="auto"/>
        <w:rPr>
          <w:rFonts w:ascii="Angsana New" w:hAnsi="Angsana New"/>
          <w:sz w:val="2"/>
          <w:szCs w:val="2"/>
        </w:rPr>
      </w:pPr>
    </w:p>
    <w:p w14:paraId="441CCC0B" w14:textId="0E2BFD2B" w:rsidR="00C519CC" w:rsidRPr="0047558B" w:rsidRDefault="00C519CC" w:rsidP="00657D47">
      <w:pPr>
        <w:spacing w:line="240" w:lineRule="auto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</w:rPr>
        <w:tab/>
      </w:r>
      <w:r w:rsidRPr="0047558B">
        <w:rPr>
          <w:rFonts w:ascii="Angsana New" w:hAnsi="Angsana New"/>
          <w:sz w:val="30"/>
          <w:szCs w:val="30"/>
        </w:rPr>
        <w:tab/>
      </w:r>
    </w:p>
    <w:p w14:paraId="2E56CDA2" w14:textId="77777777" w:rsidR="00C519CC" w:rsidRPr="0047558B" w:rsidRDefault="00C519CC" w:rsidP="00657D47">
      <w:pPr>
        <w:spacing w:line="240" w:lineRule="auto"/>
        <w:rPr>
          <w:rFonts w:ascii="Angsana New" w:hAnsi="Angsana New"/>
          <w:sz w:val="30"/>
          <w:szCs w:val="30"/>
        </w:rPr>
      </w:pPr>
    </w:p>
    <w:p w14:paraId="4278076B" w14:textId="7D8CB4A9" w:rsidR="006C34FF" w:rsidRPr="0047558B" w:rsidRDefault="004655F0" w:rsidP="00657D47">
      <w:pPr>
        <w:spacing w:line="240" w:lineRule="auto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br/>
      </w:r>
    </w:p>
    <w:p w14:paraId="612B8982" w14:textId="77777777" w:rsidR="00145B43" w:rsidRPr="0047558B" w:rsidRDefault="00145B43" w:rsidP="00657D4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169"/>
        <w:gridCol w:w="247"/>
        <w:gridCol w:w="1193"/>
        <w:gridCol w:w="238"/>
        <w:gridCol w:w="1202"/>
        <w:gridCol w:w="270"/>
        <w:gridCol w:w="1173"/>
      </w:tblGrid>
      <w:tr w:rsidR="00486D94" w:rsidRPr="0047558B" w14:paraId="64A31096" w14:textId="77777777" w:rsidTr="00A243DE">
        <w:tc>
          <w:tcPr>
            <w:tcW w:w="3690" w:type="dxa"/>
          </w:tcPr>
          <w:p w14:paraId="641306B6" w14:textId="0BF13D29" w:rsidR="00B640A1" w:rsidRPr="0047558B" w:rsidRDefault="00B640A1" w:rsidP="00783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48F557FF" w14:textId="77777777" w:rsidR="00B640A1" w:rsidRPr="0047558B" w:rsidRDefault="00B640A1" w:rsidP="00783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3" w:type="dxa"/>
            <w:gridSpan w:val="4"/>
          </w:tcPr>
          <w:p w14:paraId="073DB05A" w14:textId="77777777" w:rsidR="00B640A1" w:rsidRPr="0047558B" w:rsidRDefault="00B640A1" w:rsidP="00783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86D94" w:rsidRPr="0047558B" w14:paraId="13986A27" w14:textId="77777777" w:rsidTr="00A243DE">
        <w:tc>
          <w:tcPr>
            <w:tcW w:w="3690" w:type="dxa"/>
          </w:tcPr>
          <w:p w14:paraId="5EC0248E" w14:textId="7BD7DB41" w:rsidR="00B640A1" w:rsidRPr="0047558B" w:rsidRDefault="00C55A85" w:rsidP="00783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98" w:firstLine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0C47422B" w14:textId="4BA50954" w:rsidR="00B640A1" w:rsidRPr="0047558B" w:rsidRDefault="00657D47" w:rsidP="00783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7" w:type="dxa"/>
          </w:tcPr>
          <w:p w14:paraId="24C21249" w14:textId="77777777" w:rsidR="00B640A1" w:rsidRPr="0047558B" w:rsidRDefault="00B640A1" w:rsidP="00783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44449DE" w14:textId="25C64499" w:rsidR="00B640A1" w:rsidRPr="0047558B" w:rsidRDefault="00657D47" w:rsidP="00783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gridSpan w:val="2"/>
          </w:tcPr>
          <w:p w14:paraId="0AD2B134" w14:textId="097D6751" w:rsidR="00B640A1" w:rsidRPr="0047558B" w:rsidRDefault="00B640A1" w:rsidP="00783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</w:t>
            </w:r>
            <w:r w:rsidR="00657D47" w:rsidRPr="0047558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E4CC6A" w14:textId="77777777" w:rsidR="00B640A1" w:rsidRPr="0047558B" w:rsidRDefault="00B640A1" w:rsidP="00783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82E503" w14:textId="5208F9D6" w:rsidR="00B640A1" w:rsidRPr="0047558B" w:rsidRDefault="00657D47" w:rsidP="00783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86D94" w:rsidRPr="0047558B" w14:paraId="6700EBB7" w14:textId="77777777" w:rsidTr="00A243DE">
        <w:tc>
          <w:tcPr>
            <w:tcW w:w="3690" w:type="dxa"/>
          </w:tcPr>
          <w:p w14:paraId="592D0746" w14:textId="77777777" w:rsidR="0078355B" w:rsidRPr="0047558B" w:rsidRDefault="0078355B" w:rsidP="00783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F7CEF9B" w14:textId="77777777" w:rsidR="0078355B" w:rsidRPr="0047558B" w:rsidRDefault="0078355B" w:rsidP="00783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6D94" w:rsidRPr="0047558B" w14:paraId="4F4F7B3B" w14:textId="77777777" w:rsidTr="00A243DE">
        <w:tc>
          <w:tcPr>
            <w:tcW w:w="3690" w:type="dxa"/>
          </w:tcPr>
          <w:p w14:paraId="295FC697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A52530A" w14:textId="21C0B24F" w:rsidR="00657D47" w:rsidRPr="0047558B" w:rsidRDefault="00B75B25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193E81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247" w:type="dxa"/>
          </w:tcPr>
          <w:p w14:paraId="23488BB7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14:paraId="3124A03B" w14:textId="75D285C0" w:rsidR="00657D47" w:rsidRPr="0047558B" w:rsidRDefault="00657D47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2,567</w:t>
            </w:r>
          </w:p>
        </w:tc>
        <w:tc>
          <w:tcPr>
            <w:tcW w:w="238" w:type="dxa"/>
          </w:tcPr>
          <w:p w14:paraId="6523CC7A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29684461" w14:textId="76D0C39C" w:rsidR="00657D47" w:rsidRPr="0047558B" w:rsidRDefault="00B75B2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193E81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270" w:type="dxa"/>
          </w:tcPr>
          <w:p w14:paraId="201411D6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FCF4FE" w14:textId="3D65C495" w:rsidR="00657D47" w:rsidRPr="0047558B" w:rsidRDefault="00657D47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2,267</w:t>
            </w:r>
          </w:p>
        </w:tc>
      </w:tr>
      <w:tr w:rsidR="00486D94" w:rsidRPr="0047558B" w14:paraId="5E9E679C" w14:textId="77777777" w:rsidTr="00A243DE">
        <w:tc>
          <w:tcPr>
            <w:tcW w:w="3690" w:type="dxa"/>
          </w:tcPr>
          <w:p w14:paraId="373760CC" w14:textId="77777777" w:rsidR="00657D47" w:rsidRPr="0047558B" w:rsidRDefault="00657D47" w:rsidP="0089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894E32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4889B712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</w:tcPr>
          <w:p w14:paraId="6640FE62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66BF56D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B35227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863902A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6D94" w:rsidRPr="0047558B" w14:paraId="7F5A68A1" w14:textId="77777777" w:rsidTr="00A243DE">
        <w:tc>
          <w:tcPr>
            <w:tcW w:w="3690" w:type="dxa"/>
          </w:tcPr>
          <w:p w14:paraId="7DF9A907" w14:textId="3D12F252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6DD67E2E" w14:textId="77777777" w:rsidR="00657D47" w:rsidRPr="0047558B" w:rsidRDefault="00657D47" w:rsidP="00657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3" w:type="dxa"/>
            <w:gridSpan w:val="4"/>
          </w:tcPr>
          <w:p w14:paraId="58B3A8AA" w14:textId="77777777" w:rsidR="00657D47" w:rsidRPr="0047558B" w:rsidRDefault="00657D47" w:rsidP="00657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86D94" w:rsidRPr="0047558B" w14:paraId="317F8857" w14:textId="77777777" w:rsidTr="00A243DE">
        <w:tc>
          <w:tcPr>
            <w:tcW w:w="3690" w:type="dxa"/>
          </w:tcPr>
          <w:p w14:paraId="4A6CF7C0" w14:textId="4B51EBC9" w:rsidR="00657D47" w:rsidRPr="0047558B" w:rsidRDefault="00657D47" w:rsidP="00657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br w:type="page"/>
            </w:r>
            <w:r w:rsidR="00C55A85"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516965FA" w14:textId="06B31A46" w:rsidR="00657D47" w:rsidRPr="0047558B" w:rsidRDefault="00657D47" w:rsidP="00657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7" w:type="dxa"/>
          </w:tcPr>
          <w:p w14:paraId="537A10DE" w14:textId="77777777" w:rsidR="00657D47" w:rsidRPr="0047558B" w:rsidRDefault="00657D47" w:rsidP="00657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CE607D1" w14:textId="48B5571F" w:rsidR="00657D47" w:rsidRPr="0047558B" w:rsidRDefault="00657D47" w:rsidP="00657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gridSpan w:val="2"/>
          </w:tcPr>
          <w:p w14:paraId="6FC6975E" w14:textId="6BF8D10F" w:rsidR="00657D47" w:rsidRPr="0047558B" w:rsidRDefault="00657D47" w:rsidP="00657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0A9E510" w14:textId="77777777" w:rsidR="00657D47" w:rsidRPr="0047558B" w:rsidRDefault="00657D47" w:rsidP="00657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C570A8" w14:textId="1ABE53E6" w:rsidR="00657D47" w:rsidRPr="0047558B" w:rsidRDefault="00657D47" w:rsidP="00657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86D94" w:rsidRPr="0047558B" w14:paraId="43F1B430" w14:textId="77777777" w:rsidTr="00A243DE">
        <w:tc>
          <w:tcPr>
            <w:tcW w:w="3690" w:type="dxa"/>
          </w:tcPr>
          <w:p w14:paraId="049E4B00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7AFF25D" w14:textId="77777777" w:rsidR="00657D47" w:rsidRPr="0047558B" w:rsidRDefault="00657D47" w:rsidP="00657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6D94" w:rsidRPr="0047558B" w14:paraId="57958014" w14:textId="77777777" w:rsidTr="00A243DE">
        <w:tc>
          <w:tcPr>
            <w:tcW w:w="3690" w:type="dxa"/>
          </w:tcPr>
          <w:p w14:paraId="2A9A61DE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7FA93F9C" w14:textId="5BEAF67D" w:rsidR="00657D47" w:rsidRPr="0047558B" w:rsidRDefault="00B75B25" w:rsidP="00B7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AFA4C32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F49CBD8" w14:textId="7C208E23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38" w:type="dxa"/>
          </w:tcPr>
          <w:p w14:paraId="1D1DE15B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E5B2944" w14:textId="53457D93" w:rsidR="00657D47" w:rsidRPr="0047558B" w:rsidRDefault="00B75B25" w:rsidP="00B7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4ADAF0" w14:textId="7D0C3F98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BDFCBC" w14:textId="4FEF9A03" w:rsidR="00657D47" w:rsidRPr="0047558B" w:rsidRDefault="00657D47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486D94" w:rsidRPr="0047558B" w14:paraId="74273C18" w14:textId="77777777" w:rsidTr="00A243DE">
        <w:tc>
          <w:tcPr>
            <w:tcW w:w="3690" w:type="dxa"/>
          </w:tcPr>
          <w:p w14:paraId="1D5F598F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6DFB71B4" w14:textId="090B0A2B" w:rsidR="00657D47" w:rsidRPr="0047558B" w:rsidRDefault="00AB207D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</w:t>
            </w:r>
            <w:r w:rsidR="00B75B25" w:rsidRPr="0047558B">
              <w:rPr>
                <w:rFonts w:ascii="Angsana New" w:hAnsi="Angsana New"/>
                <w:sz w:val="30"/>
                <w:szCs w:val="30"/>
              </w:rPr>
              <w:t>,</w:t>
            </w:r>
            <w:r w:rsidRPr="0047558B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47" w:type="dxa"/>
            <w:shd w:val="clear" w:color="auto" w:fill="auto"/>
          </w:tcPr>
          <w:p w14:paraId="6245ED6A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2FB1F26C" w14:textId="4B71733D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2,345</w:t>
            </w:r>
          </w:p>
        </w:tc>
        <w:tc>
          <w:tcPr>
            <w:tcW w:w="238" w:type="dxa"/>
            <w:shd w:val="clear" w:color="auto" w:fill="auto"/>
          </w:tcPr>
          <w:p w14:paraId="58ADD6D3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20174255" w14:textId="7C67F495" w:rsidR="00657D47" w:rsidRPr="0047558B" w:rsidRDefault="00AB207D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</w:t>
            </w:r>
            <w:r w:rsidR="00B75B25" w:rsidRPr="0047558B">
              <w:rPr>
                <w:rFonts w:ascii="Angsana New" w:hAnsi="Angsana New"/>
                <w:sz w:val="30"/>
                <w:szCs w:val="30"/>
              </w:rPr>
              <w:t>,</w:t>
            </w:r>
            <w:r w:rsidRPr="0047558B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70" w:type="dxa"/>
            <w:shd w:val="clear" w:color="auto" w:fill="auto"/>
          </w:tcPr>
          <w:p w14:paraId="37587D03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C0B687" w14:textId="7472B566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2,345</w:t>
            </w:r>
          </w:p>
        </w:tc>
      </w:tr>
      <w:tr w:rsidR="00486D94" w:rsidRPr="0047558B" w14:paraId="4A9FB251" w14:textId="77777777" w:rsidTr="00A243DE">
        <w:tc>
          <w:tcPr>
            <w:tcW w:w="3690" w:type="dxa"/>
          </w:tcPr>
          <w:p w14:paraId="203969DE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9F3AF2" w14:textId="5BCFD743" w:rsidR="00657D47" w:rsidRPr="0047558B" w:rsidRDefault="00B75B25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3,</w:t>
            </w:r>
            <w:r w:rsidR="00193E81" w:rsidRPr="0047558B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247" w:type="dxa"/>
          </w:tcPr>
          <w:p w14:paraId="58A532D3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549BAB7B" w14:textId="0178FA03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5,283</w:t>
            </w:r>
          </w:p>
        </w:tc>
        <w:tc>
          <w:tcPr>
            <w:tcW w:w="238" w:type="dxa"/>
          </w:tcPr>
          <w:p w14:paraId="730E7DEC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E01CAB0" w14:textId="194D37A5" w:rsidR="00657D47" w:rsidRPr="0047558B" w:rsidRDefault="00B75B25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</w:t>
            </w:r>
            <w:r w:rsidR="00193E81" w:rsidRPr="0047558B">
              <w:rPr>
                <w:rFonts w:ascii="Angsana New" w:hAnsi="Angsana New"/>
                <w:sz w:val="30"/>
                <w:szCs w:val="30"/>
              </w:rPr>
              <w:t>,535</w:t>
            </w:r>
          </w:p>
        </w:tc>
        <w:tc>
          <w:tcPr>
            <w:tcW w:w="270" w:type="dxa"/>
          </w:tcPr>
          <w:p w14:paraId="75C97077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EC7DB7" w14:textId="4FDBB809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3,923</w:t>
            </w:r>
          </w:p>
        </w:tc>
      </w:tr>
      <w:tr w:rsidR="00486D94" w:rsidRPr="0047558B" w14:paraId="024EFFB0" w14:textId="77777777" w:rsidTr="00A243DE">
        <w:tc>
          <w:tcPr>
            <w:tcW w:w="3690" w:type="dxa"/>
          </w:tcPr>
          <w:p w14:paraId="6B88A949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D349E1" w14:textId="2BF0803C" w:rsidR="00657D47" w:rsidRPr="0047558B" w:rsidRDefault="00AB207D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B75B25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012</w:t>
            </w:r>
          </w:p>
        </w:tc>
        <w:tc>
          <w:tcPr>
            <w:tcW w:w="247" w:type="dxa"/>
          </w:tcPr>
          <w:p w14:paraId="68C64063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18A0F55A" w14:textId="5FE8122F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7,645</w:t>
            </w:r>
          </w:p>
        </w:tc>
        <w:tc>
          <w:tcPr>
            <w:tcW w:w="238" w:type="dxa"/>
          </w:tcPr>
          <w:p w14:paraId="71F139EF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E488786" w14:textId="3B19DF01" w:rsidR="00657D47" w:rsidRPr="0047558B" w:rsidRDefault="00AB207D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B75B25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93E81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F8409B4" w14:textId="7777777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75190F" w14:textId="3EF2EE27" w:rsidR="00657D47" w:rsidRPr="0047558B" w:rsidRDefault="00657D47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6,285</w:t>
            </w:r>
          </w:p>
        </w:tc>
      </w:tr>
      <w:tr w:rsidR="00486D94" w:rsidRPr="0047558B" w14:paraId="3A83AD58" w14:textId="77777777" w:rsidTr="00A243DE">
        <w:tc>
          <w:tcPr>
            <w:tcW w:w="3690" w:type="dxa"/>
          </w:tcPr>
          <w:p w14:paraId="09751F09" w14:textId="77777777" w:rsidR="00D72183" w:rsidRPr="0047558B" w:rsidRDefault="00D72183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D34525E" w14:textId="77777777" w:rsidR="00D72183" w:rsidRPr="0047558B" w:rsidRDefault="00D72183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0B48BF89" w14:textId="77777777" w:rsidR="00D72183" w:rsidRPr="0047558B" w:rsidRDefault="00D72183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</w:tcPr>
          <w:p w14:paraId="00E8A717" w14:textId="77777777" w:rsidR="00D72183" w:rsidRPr="0047558B" w:rsidRDefault="00D72183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85ED94C" w14:textId="77777777" w:rsidR="00D72183" w:rsidRPr="0047558B" w:rsidRDefault="00D72183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69C31E70" w14:textId="77777777" w:rsidR="00D72183" w:rsidRPr="0047558B" w:rsidRDefault="00D72183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38E5E" w14:textId="77777777" w:rsidR="00D72183" w:rsidRPr="0047558B" w:rsidRDefault="00D72183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529AAA0" w14:textId="77777777" w:rsidR="00D72183" w:rsidRPr="0047558B" w:rsidRDefault="00D72183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D94" w:rsidRPr="0047558B" w14:paraId="01526B43" w14:textId="77777777" w:rsidTr="00A243DE">
        <w:tc>
          <w:tcPr>
            <w:tcW w:w="3690" w:type="dxa"/>
          </w:tcPr>
          <w:p w14:paraId="570C952C" w14:textId="77777777" w:rsidR="00D72183" w:rsidRPr="0047558B" w:rsidRDefault="00D72183" w:rsidP="0065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510A7C18" w14:textId="4B741E24" w:rsidR="00D72183" w:rsidRPr="0047558B" w:rsidRDefault="00D72183" w:rsidP="00D7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1A477AAA" w14:textId="77777777" w:rsidR="00D72183" w:rsidRPr="0047558B" w:rsidRDefault="00D72183" w:rsidP="00D7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5" w:type="dxa"/>
            <w:gridSpan w:val="3"/>
          </w:tcPr>
          <w:p w14:paraId="0CCF21DA" w14:textId="7D762381" w:rsidR="00D72183" w:rsidRPr="0047558B" w:rsidRDefault="00D72183" w:rsidP="00D7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6D94" w:rsidRPr="0047558B" w14:paraId="65806AA7" w14:textId="77777777" w:rsidTr="00A243DE">
        <w:tc>
          <w:tcPr>
            <w:tcW w:w="3690" w:type="dxa"/>
          </w:tcPr>
          <w:p w14:paraId="7A3E5806" w14:textId="04B1D969" w:rsidR="00D72183" w:rsidRPr="0047558B" w:rsidRDefault="00D72183" w:rsidP="00D72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4C3E653" w14:textId="2D3607BC" w:rsidR="00D72183" w:rsidRPr="0047558B" w:rsidRDefault="00D72183" w:rsidP="00D72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7" w:type="dxa"/>
          </w:tcPr>
          <w:p w14:paraId="2A67D9A4" w14:textId="77777777" w:rsidR="00D72183" w:rsidRPr="0047558B" w:rsidRDefault="00D72183" w:rsidP="00D7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</w:tcPr>
          <w:p w14:paraId="6D153A19" w14:textId="0CD38BF9" w:rsidR="00D72183" w:rsidRPr="0047558B" w:rsidRDefault="00D72183" w:rsidP="00D72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6262C2E5" w14:textId="77777777" w:rsidR="00D72183" w:rsidRPr="0047558B" w:rsidRDefault="00D72183" w:rsidP="00D7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01DBC81A" w14:textId="2AAD7D51" w:rsidR="00D72183" w:rsidRPr="0047558B" w:rsidRDefault="00D72183" w:rsidP="00D72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798390D" w14:textId="77777777" w:rsidR="00D72183" w:rsidRPr="0047558B" w:rsidRDefault="00D72183" w:rsidP="00D7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D19CFD" w14:textId="5CAD4632" w:rsidR="00D72183" w:rsidRPr="0047558B" w:rsidRDefault="00D72183" w:rsidP="00D72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86D94" w:rsidRPr="0047558B" w14:paraId="3FD35A8D" w14:textId="77777777" w:rsidTr="00A243DE">
        <w:tc>
          <w:tcPr>
            <w:tcW w:w="3690" w:type="dxa"/>
          </w:tcPr>
          <w:p w14:paraId="5EEEBC99" w14:textId="77777777" w:rsidR="00604993" w:rsidRPr="0047558B" w:rsidRDefault="00604993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90" w:type="dxa"/>
            <w:gridSpan w:val="7"/>
          </w:tcPr>
          <w:p w14:paraId="5F544B23" w14:textId="639CD98C" w:rsidR="00604993" w:rsidRPr="0047558B" w:rsidRDefault="00604993" w:rsidP="00A24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6D94" w:rsidRPr="0047558B" w14:paraId="6B94EAD1" w14:textId="77777777" w:rsidTr="00A243DE">
        <w:tc>
          <w:tcPr>
            <w:tcW w:w="3690" w:type="dxa"/>
          </w:tcPr>
          <w:p w14:paraId="57D97486" w14:textId="633487E2" w:rsidR="00D72183" w:rsidRPr="0047558B" w:rsidRDefault="00D72183" w:rsidP="00D7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58279C" w14:textId="7B3F493B" w:rsidR="00D72183" w:rsidRPr="0047558B" w:rsidRDefault="00C94968" w:rsidP="00D7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13,288</w:t>
            </w:r>
          </w:p>
        </w:tc>
        <w:tc>
          <w:tcPr>
            <w:tcW w:w="247" w:type="dxa"/>
          </w:tcPr>
          <w:p w14:paraId="6CF4759E" w14:textId="77777777" w:rsidR="00D72183" w:rsidRPr="0047558B" w:rsidRDefault="00D72183" w:rsidP="00D7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14:paraId="79512874" w14:textId="09326DEF" w:rsidR="00D72183" w:rsidRPr="0047558B" w:rsidRDefault="00B75B25" w:rsidP="00B7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989E64C" w14:textId="77777777" w:rsidR="00D72183" w:rsidRPr="0047558B" w:rsidRDefault="00D72183" w:rsidP="00D7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7A54CAB2" w14:textId="622CBAFB" w:rsidR="00D72183" w:rsidRPr="0047558B" w:rsidRDefault="00C94968" w:rsidP="00D7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12,269</w:t>
            </w:r>
          </w:p>
        </w:tc>
        <w:tc>
          <w:tcPr>
            <w:tcW w:w="270" w:type="dxa"/>
          </w:tcPr>
          <w:p w14:paraId="21F10DBF" w14:textId="77777777" w:rsidR="00D72183" w:rsidRPr="0047558B" w:rsidRDefault="00D72183" w:rsidP="00D7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7A90E43" w14:textId="6EB02251" w:rsidR="00D72183" w:rsidRPr="0047558B" w:rsidRDefault="00B75B25" w:rsidP="00B7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5BAE541" w14:textId="77777777" w:rsidR="00C55A85" w:rsidRPr="0047558B" w:rsidRDefault="00C55A85" w:rsidP="001655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274D3EFD" w14:textId="77777777" w:rsidR="00F54C5A" w:rsidRPr="0047558B" w:rsidRDefault="00F54C5A" w:rsidP="00F54C5A">
      <w:pPr>
        <w:rPr>
          <w:vanish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350"/>
        <w:gridCol w:w="236"/>
        <w:gridCol w:w="1204"/>
        <w:gridCol w:w="236"/>
        <w:gridCol w:w="1204"/>
        <w:gridCol w:w="236"/>
        <w:gridCol w:w="1204"/>
        <w:gridCol w:w="236"/>
        <w:gridCol w:w="1204"/>
      </w:tblGrid>
      <w:tr w:rsidR="006F1D85" w:rsidRPr="0047558B" w14:paraId="0B83EF97" w14:textId="77777777" w:rsidTr="00A243DE">
        <w:trPr>
          <w:tblHeader/>
        </w:trPr>
        <w:tc>
          <w:tcPr>
            <w:tcW w:w="2070" w:type="dxa"/>
            <w:shd w:val="clear" w:color="auto" w:fill="auto"/>
          </w:tcPr>
          <w:p w14:paraId="59762BED" w14:textId="1AC9C5D8" w:rsidR="006F1D85" w:rsidRPr="0047558B" w:rsidRDefault="006F1D85" w:rsidP="0035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800FE5" w14:textId="77777777" w:rsidR="006F1D85" w:rsidRPr="0047558B" w:rsidRDefault="006F1D85" w:rsidP="00F5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3CEE9424" w14:textId="77777777" w:rsidR="006F1D85" w:rsidRPr="0047558B" w:rsidRDefault="006F1D85" w:rsidP="00F5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4" w:type="dxa"/>
            <w:gridSpan w:val="7"/>
            <w:shd w:val="clear" w:color="auto" w:fill="auto"/>
            <w:vAlign w:val="bottom"/>
          </w:tcPr>
          <w:p w14:paraId="27B5FBA7" w14:textId="77777777" w:rsidR="006F1D85" w:rsidRPr="0047558B" w:rsidRDefault="006F1D85" w:rsidP="00F5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6D94" w:rsidRPr="0047558B" w14:paraId="4A71661C" w14:textId="77777777" w:rsidTr="00A243DE">
        <w:trPr>
          <w:tblHeader/>
        </w:trPr>
        <w:tc>
          <w:tcPr>
            <w:tcW w:w="2070" w:type="dxa"/>
            <w:shd w:val="clear" w:color="auto" w:fill="auto"/>
          </w:tcPr>
          <w:p w14:paraId="5F8B36FD" w14:textId="6A8CFC3B" w:rsidR="00486D94" w:rsidRPr="0047558B" w:rsidRDefault="00486D94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C97E85" w14:textId="77777777" w:rsidR="00486D94" w:rsidRPr="0047558B" w:rsidRDefault="00486D94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236" w:type="dxa"/>
            <w:shd w:val="clear" w:color="auto" w:fill="auto"/>
          </w:tcPr>
          <w:p w14:paraId="1F07A2C3" w14:textId="77777777" w:rsidR="00486D94" w:rsidRPr="0047558B" w:rsidRDefault="00486D94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2FBE2CB" w14:textId="3DB55F97" w:rsidR="00486D94" w:rsidRPr="0047558B" w:rsidRDefault="00486D94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4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10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36" w:type="dxa"/>
            <w:shd w:val="clear" w:color="auto" w:fill="auto"/>
          </w:tcPr>
          <w:p w14:paraId="143831F5" w14:textId="77777777" w:rsidR="00486D94" w:rsidRPr="0047558B" w:rsidRDefault="00486D94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AE13DED" w14:textId="7220FCDE" w:rsidR="00486D94" w:rsidRPr="0047558B" w:rsidRDefault="00486D94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11873D" w14:textId="77777777" w:rsidR="00486D94" w:rsidRPr="0047558B" w:rsidRDefault="00486D94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17DF658" w14:textId="7691C8C1" w:rsidR="00486D94" w:rsidRPr="0047558B" w:rsidRDefault="00486D94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186056E0" w14:textId="77777777" w:rsidR="00486D94" w:rsidRPr="0047558B" w:rsidRDefault="00486D94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2F19F19" w14:textId="51CF9AE9" w:rsidR="00486D94" w:rsidRPr="0047558B" w:rsidRDefault="00486D94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ณ วันสิ้นปี</w:t>
            </w:r>
          </w:p>
        </w:tc>
      </w:tr>
      <w:tr w:rsidR="00127CB6" w:rsidRPr="0047558B" w14:paraId="52D153A8" w14:textId="77777777" w:rsidTr="00A243DE">
        <w:trPr>
          <w:tblHeader/>
        </w:trPr>
        <w:tc>
          <w:tcPr>
            <w:tcW w:w="2070" w:type="dxa"/>
            <w:shd w:val="clear" w:color="auto" w:fill="auto"/>
          </w:tcPr>
          <w:p w14:paraId="7B672CD1" w14:textId="77777777" w:rsidR="00127CB6" w:rsidRPr="0047558B" w:rsidRDefault="00127CB6" w:rsidP="0035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2F364D" w14:textId="77777777" w:rsidR="00127CB6" w:rsidRPr="0047558B" w:rsidRDefault="00127CB6" w:rsidP="00F5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E4302DC" w14:textId="77777777" w:rsidR="00127CB6" w:rsidRPr="0047558B" w:rsidRDefault="00127CB6" w:rsidP="00F5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4" w:type="dxa"/>
            <w:gridSpan w:val="7"/>
            <w:shd w:val="clear" w:color="auto" w:fill="auto"/>
          </w:tcPr>
          <w:p w14:paraId="1BD1986D" w14:textId="77777777" w:rsidR="00127CB6" w:rsidRPr="0047558B" w:rsidRDefault="00127CB6" w:rsidP="00F5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7CB6" w:rsidRPr="0047558B" w14:paraId="33573ADB" w14:textId="77777777" w:rsidTr="00A243DE">
        <w:trPr>
          <w:trHeight w:val="60"/>
        </w:trPr>
        <w:tc>
          <w:tcPr>
            <w:tcW w:w="2070" w:type="dxa"/>
            <w:shd w:val="clear" w:color="auto" w:fill="auto"/>
            <w:vAlign w:val="bottom"/>
          </w:tcPr>
          <w:p w14:paraId="43832780" w14:textId="18960BDC" w:rsidR="00127CB6" w:rsidRPr="0047558B" w:rsidRDefault="00127CB6" w:rsidP="00F5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1283A"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8F40AE" w14:textId="77777777" w:rsidR="00127CB6" w:rsidRPr="0047558B" w:rsidRDefault="00127CB6" w:rsidP="00F5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7B10B42" w14:textId="77777777" w:rsidR="00127CB6" w:rsidRPr="0047558B" w:rsidRDefault="00127CB6" w:rsidP="00F5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E09B7B8" w14:textId="77777777" w:rsidR="00127CB6" w:rsidRPr="0047558B" w:rsidRDefault="00127CB6" w:rsidP="00F5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D9F864" w14:textId="77777777" w:rsidR="00127CB6" w:rsidRPr="0047558B" w:rsidRDefault="00127CB6" w:rsidP="00F5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61AF967" w14:textId="77777777" w:rsidR="00127CB6" w:rsidRPr="0047558B" w:rsidRDefault="00127CB6" w:rsidP="00F5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DEE5E6" w14:textId="77777777" w:rsidR="00127CB6" w:rsidRPr="0047558B" w:rsidRDefault="00127CB6" w:rsidP="00F5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926573D" w14:textId="77777777" w:rsidR="00127CB6" w:rsidRPr="0047558B" w:rsidRDefault="00127CB6" w:rsidP="00F5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ED78DA" w14:textId="77777777" w:rsidR="00127CB6" w:rsidRPr="0047558B" w:rsidRDefault="00127CB6" w:rsidP="00F5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7423E28" w14:textId="77777777" w:rsidR="00127CB6" w:rsidRPr="0047558B" w:rsidRDefault="00127CB6" w:rsidP="00F5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56D9" w:rsidRPr="0047558B" w14:paraId="35768021" w14:textId="77777777" w:rsidTr="00A243DE">
        <w:tc>
          <w:tcPr>
            <w:tcW w:w="2070" w:type="dxa"/>
            <w:shd w:val="clear" w:color="auto" w:fill="auto"/>
          </w:tcPr>
          <w:p w14:paraId="3479B17C" w14:textId="699FC3B5" w:rsidR="002956D9" w:rsidRPr="0047558B" w:rsidRDefault="00C55A85" w:rsidP="0029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3B9AB84A" w14:textId="5474CC0A" w:rsidR="002956D9" w:rsidRPr="0047558B" w:rsidRDefault="00B75B25" w:rsidP="00C06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0.55</w:t>
            </w:r>
          </w:p>
        </w:tc>
        <w:tc>
          <w:tcPr>
            <w:tcW w:w="236" w:type="dxa"/>
            <w:shd w:val="clear" w:color="auto" w:fill="auto"/>
          </w:tcPr>
          <w:p w14:paraId="399CCB58" w14:textId="77777777" w:rsidR="002956D9" w:rsidRPr="0047558B" w:rsidRDefault="002956D9" w:rsidP="0029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F31CE5A" w14:textId="408874E0" w:rsidR="002956D9" w:rsidRPr="0047558B" w:rsidRDefault="00B75B2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236" w:type="dxa"/>
            <w:shd w:val="clear" w:color="auto" w:fill="auto"/>
          </w:tcPr>
          <w:p w14:paraId="44C6354D" w14:textId="77777777" w:rsidR="002956D9" w:rsidRPr="0047558B" w:rsidRDefault="002956D9" w:rsidP="0029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2F7A650" w14:textId="309BBF10" w:rsidR="002956D9" w:rsidRPr="0047558B" w:rsidRDefault="001F34B5" w:rsidP="0029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B40EA5" w14:textId="77777777" w:rsidR="002956D9" w:rsidRPr="0047558B" w:rsidRDefault="002956D9" w:rsidP="0029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3A2CA01" w14:textId="592EB310" w:rsidR="002956D9" w:rsidRPr="0047558B" w:rsidRDefault="001F34B5" w:rsidP="001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2C4EB9" w14:textId="77777777" w:rsidR="002956D9" w:rsidRPr="0047558B" w:rsidRDefault="002956D9" w:rsidP="0029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9D4D830" w14:textId="1CE2238C" w:rsidR="002956D9" w:rsidRPr="0047558B" w:rsidRDefault="001F34B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</w:tr>
      <w:tr w:rsidR="002956D9" w:rsidRPr="0047558B" w14:paraId="49CB5E39" w14:textId="77777777" w:rsidTr="00A243DE">
        <w:tc>
          <w:tcPr>
            <w:tcW w:w="2070" w:type="dxa"/>
            <w:shd w:val="clear" w:color="auto" w:fill="auto"/>
          </w:tcPr>
          <w:p w14:paraId="1E1E51E6" w14:textId="77777777" w:rsidR="0014652C" w:rsidRPr="0047558B" w:rsidRDefault="0014652C" w:rsidP="0029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38AB37" w14:textId="77777777" w:rsidR="002956D9" w:rsidRPr="0047558B" w:rsidRDefault="002956D9" w:rsidP="0029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50D1B78" w14:textId="77777777" w:rsidR="002956D9" w:rsidRPr="0047558B" w:rsidRDefault="002956D9" w:rsidP="0029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2E3B72B" w14:textId="77777777" w:rsidR="002956D9" w:rsidRPr="0047558B" w:rsidRDefault="002956D9" w:rsidP="0029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F6A7BD" w14:textId="77777777" w:rsidR="002956D9" w:rsidRPr="0047558B" w:rsidRDefault="002956D9" w:rsidP="0029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58DE390" w14:textId="77777777" w:rsidR="002956D9" w:rsidRPr="0047558B" w:rsidRDefault="002956D9" w:rsidP="0029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5FE659" w14:textId="77777777" w:rsidR="002956D9" w:rsidRPr="0047558B" w:rsidRDefault="002956D9" w:rsidP="0029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D14D8C5" w14:textId="77777777" w:rsidR="002956D9" w:rsidRPr="0047558B" w:rsidRDefault="002956D9" w:rsidP="0029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CCE1E5" w14:textId="77777777" w:rsidR="002956D9" w:rsidRPr="0047558B" w:rsidRDefault="002956D9" w:rsidP="0029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5602F059" w14:textId="77777777" w:rsidR="002956D9" w:rsidRPr="0047558B" w:rsidRDefault="002956D9" w:rsidP="0029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83A" w:rsidRPr="0047558B" w14:paraId="04177B77" w14:textId="77777777" w:rsidTr="00A243DE">
        <w:tc>
          <w:tcPr>
            <w:tcW w:w="2070" w:type="dxa"/>
            <w:shd w:val="clear" w:color="auto" w:fill="auto"/>
            <w:vAlign w:val="bottom"/>
          </w:tcPr>
          <w:p w14:paraId="19EA8D05" w14:textId="5BA675BE" w:rsidR="00A1283A" w:rsidRPr="0047558B" w:rsidRDefault="00A1283A" w:rsidP="00A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30CA43" w14:textId="77777777" w:rsidR="00A1283A" w:rsidRPr="0047558B" w:rsidRDefault="00A1283A" w:rsidP="00A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8CC5730" w14:textId="77777777" w:rsidR="00A1283A" w:rsidRPr="0047558B" w:rsidRDefault="00A1283A" w:rsidP="00A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239A707" w14:textId="77777777" w:rsidR="00A1283A" w:rsidRPr="0047558B" w:rsidRDefault="00A1283A" w:rsidP="00A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C9822C" w14:textId="77777777" w:rsidR="00A1283A" w:rsidRPr="0047558B" w:rsidRDefault="00A1283A" w:rsidP="00A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593A887" w14:textId="77777777" w:rsidR="00A1283A" w:rsidRPr="0047558B" w:rsidRDefault="00A1283A" w:rsidP="00A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B51504" w14:textId="77777777" w:rsidR="00A1283A" w:rsidRPr="0047558B" w:rsidRDefault="00A1283A" w:rsidP="00A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9F4095A" w14:textId="77777777" w:rsidR="00A1283A" w:rsidRPr="0047558B" w:rsidRDefault="00A1283A" w:rsidP="00A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17A5CC" w14:textId="77777777" w:rsidR="00A1283A" w:rsidRPr="0047558B" w:rsidRDefault="00A1283A" w:rsidP="00A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04076B9" w14:textId="77777777" w:rsidR="00A1283A" w:rsidRPr="0047558B" w:rsidRDefault="00A1283A" w:rsidP="00A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83A" w:rsidRPr="0047558B" w14:paraId="2BD73530" w14:textId="77777777" w:rsidTr="00A243DE">
        <w:tc>
          <w:tcPr>
            <w:tcW w:w="2070" w:type="dxa"/>
            <w:shd w:val="clear" w:color="auto" w:fill="auto"/>
          </w:tcPr>
          <w:p w14:paraId="13E8390F" w14:textId="4235D513" w:rsidR="00A1283A" w:rsidRPr="0047558B" w:rsidRDefault="00C55A85" w:rsidP="00A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4EE1AA19" w14:textId="7F6B3091" w:rsidR="00A1283A" w:rsidRPr="0047558B" w:rsidRDefault="00A1283A" w:rsidP="00A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0.60</w:t>
            </w:r>
          </w:p>
        </w:tc>
        <w:tc>
          <w:tcPr>
            <w:tcW w:w="236" w:type="dxa"/>
            <w:shd w:val="clear" w:color="auto" w:fill="auto"/>
          </w:tcPr>
          <w:p w14:paraId="42475D05" w14:textId="77777777" w:rsidR="00A1283A" w:rsidRPr="0047558B" w:rsidRDefault="00A1283A" w:rsidP="00A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46C85DC9" w14:textId="4E332508" w:rsidR="00A1283A" w:rsidRPr="0047558B" w:rsidRDefault="00A1283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C2C11D" w14:textId="77777777" w:rsidR="00A1283A" w:rsidRPr="0047558B" w:rsidRDefault="00A1283A" w:rsidP="00A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D7727E3" w14:textId="3CA1BF27" w:rsidR="00A1283A" w:rsidRPr="0047558B" w:rsidRDefault="00A1283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236" w:type="dxa"/>
            <w:shd w:val="clear" w:color="auto" w:fill="auto"/>
          </w:tcPr>
          <w:p w14:paraId="1F420BB4" w14:textId="77777777" w:rsidR="00A1283A" w:rsidRPr="0047558B" w:rsidRDefault="00A1283A" w:rsidP="00A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7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3C7C2DF" w14:textId="06126CF3" w:rsidR="00A1283A" w:rsidRPr="0047558B" w:rsidRDefault="00A1283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  <w:tc>
          <w:tcPr>
            <w:tcW w:w="236" w:type="dxa"/>
            <w:shd w:val="clear" w:color="auto" w:fill="auto"/>
          </w:tcPr>
          <w:p w14:paraId="618BAD9E" w14:textId="77777777" w:rsidR="00A1283A" w:rsidRPr="0047558B" w:rsidRDefault="00A1283A" w:rsidP="00A1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4690609D" w14:textId="676F38B6" w:rsidR="00A1283A" w:rsidRPr="0047558B" w:rsidRDefault="00A1283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</w:tr>
    </w:tbl>
    <w:p w14:paraId="673BA360" w14:textId="75842731" w:rsidR="00D72183" w:rsidRPr="0047558B" w:rsidRDefault="00D72183"/>
    <w:p w14:paraId="69E08A7E" w14:textId="662E022D" w:rsidR="006C34FF" w:rsidRPr="0047558B" w:rsidRDefault="006C34FF"/>
    <w:p w14:paraId="0E166299" w14:textId="0BD150CA" w:rsidR="006C34FF" w:rsidRPr="0047558B" w:rsidRDefault="006C34FF"/>
    <w:p w14:paraId="78151A9D" w14:textId="5CAAF2F1" w:rsidR="006C34FF" w:rsidRPr="0047558B" w:rsidRDefault="006C34FF"/>
    <w:p w14:paraId="2536F5C6" w14:textId="487F67D3" w:rsidR="006C34FF" w:rsidRPr="0047558B" w:rsidRDefault="006C34FF"/>
    <w:p w14:paraId="5ABEDAA6" w14:textId="66D6F9B4" w:rsidR="006C34FF" w:rsidRPr="0047558B" w:rsidRDefault="006C34FF"/>
    <w:p w14:paraId="603661B4" w14:textId="214F2523" w:rsidR="006C34FF" w:rsidRPr="0047558B" w:rsidRDefault="006C34FF"/>
    <w:p w14:paraId="74507505" w14:textId="4DA641B1" w:rsidR="006C34FF" w:rsidRPr="0047558B" w:rsidRDefault="006C34FF"/>
    <w:p w14:paraId="7E330D52" w14:textId="77777777" w:rsidR="006C34FF" w:rsidRPr="0047558B" w:rsidRDefault="006C34FF"/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097"/>
        <w:gridCol w:w="239"/>
        <w:gridCol w:w="1112"/>
        <w:gridCol w:w="266"/>
        <w:gridCol w:w="20"/>
        <w:gridCol w:w="1156"/>
        <w:gridCol w:w="239"/>
        <w:gridCol w:w="1113"/>
      </w:tblGrid>
      <w:tr w:rsidR="00A217FA" w:rsidRPr="0047558B" w14:paraId="0F95963B" w14:textId="77777777" w:rsidTr="00A243DE">
        <w:tc>
          <w:tcPr>
            <w:tcW w:w="2147" w:type="pct"/>
          </w:tcPr>
          <w:p w14:paraId="40F355CE" w14:textId="640321FC" w:rsidR="00FA4625" w:rsidRPr="0047558B" w:rsidRDefault="00D72183" w:rsidP="003942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98" w:firstLine="18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br w:type="page"/>
            </w:r>
            <w:r w:rsidR="00FA4625" w:rsidRPr="0047558B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ภาระผูกพันกับ</w:t>
            </w:r>
            <w:r w:rsidR="005140C5" w:rsidRPr="0047558B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บุคคลหรือ</w:t>
            </w:r>
            <w:r w:rsidR="00FA4625" w:rsidRPr="0047558B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1" w:type="pct"/>
            <w:gridSpan w:val="3"/>
          </w:tcPr>
          <w:p w14:paraId="522FA06B" w14:textId="77777777" w:rsidR="00FA4625" w:rsidRPr="0047558B" w:rsidRDefault="00FA4625" w:rsidP="003942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" w:type="pct"/>
            <w:gridSpan w:val="2"/>
          </w:tcPr>
          <w:p w14:paraId="082A07E2" w14:textId="77777777" w:rsidR="00FA4625" w:rsidRPr="0047558B" w:rsidRDefault="00FA4625" w:rsidP="003942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4F7D28DD" w14:textId="77777777" w:rsidR="00FA4625" w:rsidRPr="0047558B" w:rsidRDefault="00FA4625" w:rsidP="003942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217FA" w:rsidRPr="0047558B" w14:paraId="19D984B3" w14:textId="77777777" w:rsidTr="00A243DE">
        <w:tc>
          <w:tcPr>
            <w:tcW w:w="2147" w:type="pct"/>
          </w:tcPr>
          <w:p w14:paraId="78B11724" w14:textId="77777777" w:rsidR="00D9581D" w:rsidRPr="0047558B" w:rsidRDefault="00D9581D" w:rsidP="00D95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3CD1CBBF" w14:textId="20337996" w:rsidR="00D9581D" w:rsidRPr="0047558B" w:rsidRDefault="00D1499C" w:rsidP="00D95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5782280A" w14:textId="77777777" w:rsidR="00D9581D" w:rsidRPr="0047558B" w:rsidRDefault="00D9581D" w:rsidP="00D95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746F6AD" w14:textId="3D0B743D" w:rsidR="00D9581D" w:rsidRPr="0047558B" w:rsidRDefault="00D1499C" w:rsidP="00D95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38722C08" w14:textId="77777777" w:rsidR="00D9581D" w:rsidRPr="0047558B" w:rsidRDefault="00D9581D" w:rsidP="00D95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0F0FF8F0" w14:textId="21FED414" w:rsidR="00D9581D" w:rsidRPr="0047558B" w:rsidRDefault="00D1499C" w:rsidP="00D95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72CDD458" w14:textId="77777777" w:rsidR="00D9581D" w:rsidRPr="0047558B" w:rsidRDefault="00D9581D" w:rsidP="00D95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D5826E8" w14:textId="5DDD529E" w:rsidR="00D9581D" w:rsidRPr="0047558B" w:rsidRDefault="00D1499C" w:rsidP="00D95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217FA" w:rsidRPr="0047558B" w14:paraId="7F3852B6" w14:textId="77777777" w:rsidTr="00A243DE">
        <w:tc>
          <w:tcPr>
            <w:tcW w:w="2147" w:type="pct"/>
          </w:tcPr>
          <w:p w14:paraId="48C48884" w14:textId="77777777" w:rsidR="00FA4625" w:rsidRPr="0047558B" w:rsidRDefault="00FA4625" w:rsidP="003942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8"/>
          </w:tcPr>
          <w:p w14:paraId="36B6005A" w14:textId="77777777" w:rsidR="00FA4625" w:rsidRPr="0047558B" w:rsidRDefault="00FA4625" w:rsidP="003942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17FA" w:rsidRPr="0047558B" w14:paraId="0C8BC11F" w14:textId="77777777" w:rsidTr="00A243DE">
        <w:tc>
          <w:tcPr>
            <w:tcW w:w="2147" w:type="pct"/>
          </w:tcPr>
          <w:p w14:paraId="2EC9FE0A" w14:textId="77777777" w:rsidR="00FA4625" w:rsidRPr="0047558B" w:rsidRDefault="00FA4625" w:rsidP="00394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597" w:type="pct"/>
          </w:tcPr>
          <w:p w14:paraId="16238B18" w14:textId="77777777" w:rsidR="00FA4625" w:rsidRPr="0047558B" w:rsidRDefault="00FA462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C9BD9CE" w14:textId="77777777" w:rsidR="00FA4625" w:rsidRPr="0047558B" w:rsidRDefault="00FA462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1FF959E" w14:textId="77777777" w:rsidR="00FA4625" w:rsidRPr="0047558B" w:rsidRDefault="00FA462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351BA9E3" w14:textId="77777777" w:rsidR="00FA4625" w:rsidRPr="0047558B" w:rsidRDefault="00FA462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1513AFE" w14:textId="77777777" w:rsidR="00FA4625" w:rsidRPr="0047558B" w:rsidRDefault="00FA462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450C75D" w14:textId="77777777" w:rsidR="00FA4625" w:rsidRPr="0047558B" w:rsidRDefault="00FA462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08" w:type="pct"/>
          </w:tcPr>
          <w:p w14:paraId="49FD1141" w14:textId="77777777" w:rsidR="00FA4625" w:rsidRPr="0047558B" w:rsidRDefault="00FA462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17FA" w:rsidRPr="0047558B" w14:paraId="7777890E" w14:textId="77777777" w:rsidTr="00A243DE">
        <w:tc>
          <w:tcPr>
            <w:tcW w:w="2147" w:type="pct"/>
          </w:tcPr>
          <w:p w14:paraId="687C7D9A" w14:textId="2476ADCB" w:rsidR="00FA4625" w:rsidRPr="0047558B" w:rsidRDefault="00FA4625" w:rsidP="00394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97" w:type="pct"/>
          </w:tcPr>
          <w:p w14:paraId="0AEB77C2" w14:textId="77777777" w:rsidR="00FA4625" w:rsidRPr="0047558B" w:rsidRDefault="00FA462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65DF5CB" w14:textId="77777777" w:rsidR="00FA4625" w:rsidRPr="0047558B" w:rsidRDefault="00FA462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DAB1595" w14:textId="77777777" w:rsidR="00FA4625" w:rsidRPr="0047558B" w:rsidRDefault="00FA462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0767CEBF" w14:textId="77777777" w:rsidR="00FA4625" w:rsidRPr="0047558B" w:rsidRDefault="00FA462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4733228" w14:textId="77777777" w:rsidR="00FA4625" w:rsidRPr="0047558B" w:rsidRDefault="00FA462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257E7EC" w14:textId="77777777" w:rsidR="00FA4625" w:rsidRPr="0047558B" w:rsidRDefault="00FA462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08" w:type="pct"/>
          </w:tcPr>
          <w:p w14:paraId="416915D6" w14:textId="77777777" w:rsidR="00FA4625" w:rsidRPr="0047558B" w:rsidRDefault="00FA462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17FA" w:rsidRPr="0047558B" w14:paraId="6C9F19D2" w14:textId="77777777" w:rsidTr="00A243DE">
        <w:tc>
          <w:tcPr>
            <w:tcW w:w="2147" w:type="pct"/>
          </w:tcPr>
          <w:p w14:paraId="3FD1E7E1" w14:textId="77777777" w:rsidR="00D1499C" w:rsidRPr="0047558B" w:rsidRDefault="00D1499C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97" w:type="pct"/>
            <w:shd w:val="clear" w:color="auto" w:fill="auto"/>
          </w:tcPr>
          <w:p w14:paraId="72B97E13" w14:textId="3C6C999C" w:rsidR="00D1499C" w:rsidRPr="0047558B" w:rsidRDefault="001F34B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2,413</w:t>
            </w:r>
          </w:p>
        </w:tc>
        <w:tc>
          <w:tcPr>
            <w:tcW w:w="130" w:type="pct"/>
            <w:shd w:val="clear" w:color="auto" w:fill="auto"/>
          </w:tcPr>
          <w:p w14:paraId="512688DA" w14:textId="77777777" w:rsidR="00D1499C" w:rsidRPr="0047558B" w:rsidRDefault="00D1499C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E5CE70A" w14:textId="155BD6BF" w:rsidR="00D1499C" w:rsidRPr="0047558B" w:rsidRDefault="00D1499C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16,198</w:t>
            </w:r>
          </w:p>
        </w:tc>
        <w:tc>
          <w:tcPr>
            <w:tcW w:w="156" w:type="pct"/>
            <w:gridSpan w:val="2"/>
            <w:shd w:val="clear" w:color="auto" w:fill="auto"/>
          </w:tcPr>
          <w:p w14:paraId="5D184E49" w14:textId="77777777" w:rsidR="00D1499C" w:rsidRPr="0047558B" w:rsidRDefault="00D1499C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88036B1" w14:textId="51FC06D7" w:rsidR="00D1499C" w:rsidRPr="0047558B" w:rsidRDefault="001F34B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2,035</w:t>
            </w:r>
          </w:p>
        </w:tc>
        <w:tc>
          <w:tcPr>
            <w:tcW w:w="130" w:type="pct"/>
          </w:tcPr>
          <w:p w14:paraId="39BED48E" w14:textId="77777777" w:rsidR="00D1499C" w:rsidRPr="0047558B" w:rsidRDefault="00D1499C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08" w:type="pct"/>
          </w:tcPr>
          <w:p w14:paraId="68ED2486" w14:textId="0CB143E8" w:rsidR="00D1499C" w:rsidRPr="0047558B" w:rsidRDefault="00D1499C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13,713</w:t>
            </w:r>
          </w:p>
        </w:tc>
      </w:tr>
      <w:tr w:rsidR="00A217FA" w:rsidRPr="0047558B" w14:paraId="11698B6B" w14:textId="77777777" w:rsidTr="00A243DE">
        <w:tc>
          <w:tcPr>
            <w:tcW w:w="2147" w:type="pct"/>
          </w:tcPr>
          <w:p w14:paraId="2EAE71C5" w14:textId="77777777" w:rsidR="00D1499C" w:rsidRPr="0047558B" w:rsidRDefault="00D1499C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54F5C5E" w14:textId="71482E45" w:rsidR="00D1499C" w:rsidRPr="0047558B" w:rsidRDefault="001F34B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30" w:type="pct"/>
            <w:shd w:val="clear" w:color="auto" w:fill="auto"/>
          </w:tcPr>
          <w:p w14:paraId="00977F22" w14:textId="77777777" w:rsidR="00D1499C" w:rsidRPr="0047558B" w:rsidRDefault="00D1499C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4EF4EDED" w14:textId="5927CC6D" w:rsidR="00D1499C" w:rsidRPr="0047558B" w:rsidRDefault="00D1499C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13,380</w:t>
            </w:r>
          </w:p>
        </w:tc>
        <w:tc>
          <w:tcPr>
            <w:tcW w:w="156" w:type="pct"/>
            <w:gridSpan w:val="2"/>
            <w:shd w:val="clear" w:color="auto" w:fill="auto"/>
          </w:tcPr>
          <w:p w14:paraId="25588E3E" w14:textId="77777777" w:rsidR="00D1499C" w:rsidRPr="0047558B" w:rsidRDefault="00D1499C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5155AA1A" w14:textId="13C9BF93" w:rsidR="00D1499C" w:rsidRPr="0047558B" w:rsidRDefault="001F34B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0" w:type="pct"/>
          </w:tcPr>
          <w:p w14:paraId="5E6B8F85" w14:textId="77777777" w:rsidR="00D1499C" w:rsidRPr="0047558B" w:rsidRDefault="00D1499C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F6DC69E" w14:textId="5BF88027" w:rsidR="00D1499C" w:rsidRPr="0047558B" w:rsidRDefault="00D1499C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12,056</w:t>
            </w:r>
          </w:p>
        </w:tc>
      </w:tr>
      <w:tr w:rsidR="00A217FA" w:rsidRPr="0047558B" w14:paraId="5554D897" w14:textId="77777777" w:rsidTr="00A243DE">
        <w:tc>
          <w:tcPr>
            <w:tcW w:w="2147" w:type="pct"/>
          </w:tcPr>
          <w:p w14:paraId="1916508E" w14:textId="77777777" w:rsidR="00D1499C" w:rsidRPr="0047558B" w:rsidRDefault="00D1499C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D1269" w14:textId="434C6358" w:rsidR="00D1499C" w:rsidRPr="0047558B" w:rsidRDefault="001F34B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2,526</w:t>
            </w:r>
          </w:p>
        </w:tc>
        <w:tc>
          <w:tcPr>
            <w:tcW w:w="130" w:type="pct"/>
            <w:shd w:val="clear" w:color="auto" w:fill="auto"/>
          </w:tcPr>
          <w:p w14:paraId="5E57E9CF" w14:textId="77777777" w:rsidR="00D1499C" w:rsidRPr="0047558B" w:rsidRDefault="00D1499C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195B8" w14:textId="63F96667" w:rsidR="00D1499C" w:rsidRPr="0047558B" w:rsidRDefault="00D1499C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29,578</w:t>
            </w:r>
          </w:p>
        </w:tc>
        <w:tc>
          <w:tcPr>
            <w:tcW w:w="156" w:type="pct"/>
            <w:gridSpan w:val="2"/>
            <w:shd w:val="clear" w:color="auto" w:fill="auto"/>
          </w:tcPr>
          <w:p w14:paraId="50C9A6C8" w14:textId="77777777" w:rsidR="00D1499C" w:rsidRPr="0047558B" w:rsidRDefault="00D1499C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03912" w14:textId="25AE5E8B" w:rsidR="00D1499C" w:rsidRPr="0047558B" w:rsidRDefault="001F34B5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2,085</w:t>
            </w:r>
          </w:p>
        </w:tc>
        <w:tc>
          <w:tcPr>
            <w:tcW w:w="130" w:type="pct"/>
          </w:tcPr>
          <w:p w14:paraId="006A4F65" w14:textId="77777777" w:rsidR="00D1499C" w:rsidRPr="0047558B" w:rsidRDefault="00D1499C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9747FBB" w14:textId="6627CE25" w:rsidR="00D1499C" w:rsidRPr="0047558B" w:rsidRDefault="00D1499C" w:rsidP="00D1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25,769</w:t>
            </w:r>
          </w:p>
        </w:tc>
      </w:tr>
    </w:tbl>
    <w:p w14:paraId="05384415" w14:textId="5BF67E9E" w:rsidR="00D72183" w:rsidRPr="0047558B" w:rsidRDefault="00D1499C" w:rsidP="00D72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</w:rPr>
        <w:tab/>
      </w:r>
    </w:p>
    <w:p w14:paraId="59B89051" w14:textId="72EFD978" w:rsidR="00A217FA" w:rsidRPr="0047558B" w:rsidRDefault="00A217FA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1885567C" w14:textId="77777777" w:rsidR="00A217FA" w:rsidRPr="0047558B" w:rsidRDefault="00A217FA" w:rsidP="00A2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61A4BD0" w14:textId="2D4DCD47" w:rsidR="00A217FA" w:rsidRPr="0047558B" w:rsidRDefault="00A217FA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>สัญญาเช่าเครื่องจักรและอุปกรณ์</w:t>
      </w:r>
    </w:p>
    <w:p w14:paraId="69DB66DE" w14:textId="394D865C" w:rsidR="00A217FA" w:rsidRPr="0047558B" w:rsidRDefault="00A217FA" w:rsidP="00DB6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47558B">
        <w:rPr>
          <w:rFonts w:ascii="Angsana New" w:hAnsi="Angsana New"/>
          <w:spacing w:val="-4"/>
          <w:sz w:val="30"/>
          <w:szCs w:val="30"/>
        </w:rPr>
        <w:t>8</w:t>
      </w:r>
      <w:r w:rsidRPr="0047558B">
        <w:rPr>
          <w:rFonts w:ascii="Angsana New" w:hAnsi="Angsana New"/>
          <w:spacing w:val="-4"/>
          <w:sz w:val="30"/>
          <w:szCs w:val="30"/>
          <w:cs/>
        </w:rPr>
        <w:t xml:space="preserve"> ตุลาคม </w:t>
      </w:r>
      <w:r w:rsidRPr="0047558B">
        <w:rPr>
          <w:rFonts w:ascii="Angsana New" w:hAnsi="Angsana New"/>
          <w:spacing w:val="-4"/>
          <w:sz w:val="30"/>
          <w:szCs w:val="30"/>
        </w:rPr>
        <w:t>256</w:t>
      </w:r>
      <w:r w:rsidR="00F30BB6" w:rsidRPr="0047558B">
        <w:rPr>
          <w:rFonts w:ascii="Angsana New" w:hAnsi="Angsana New"/>
          <w:spacing w:val="-4"/>
          <w:sz w:val="30"/>
          <w:szCs w:val="30"/>
        </w:rPr>
        <w:t>1</w:t>
      </w:r>
      <w:r w:rsidRPr="0047558B">
        <w:rPr>
          <w:rFonts w:ascii="Angsana New" w:hAnsi="Angsana New"/>
          <w:spacing w:val="-4"/>
          <w:sz w:val="30"/>
          <w:szCs w:val="30"/>
          <w:cs/>
        </w:rPr>
        <w:t xml:space="preserve"> บริษัททำสัญญาให้เช่าเครื่องจักรและอุปกรณ์กับบริษัท ควอลิตี้ไพน์แอปเปิล โปรดักส์ จำกัด</w:t>
      </w:r>
      <w:r w:rsidRPr="0047558B">
        <w:rPr>
          <w:rFonts w:ascii="Angsana New" w:hAnsi="Angsana New"/>
          <w:sz w:val="30"/>
          <w:szCs w:val="30"/>
          <w:cs/>
        </w:rPr>
        <w:t xml:space="preserve"> ซึ่งเป็นบริษัทย่อยของบริษัท สัญญาเช่ามีกำหนดระยะเวลา </w:t>
      </w:r>
      <w:r w:rsidRPr="0047558B">
        <w:rPr>
          <w:rFonts w:ascii="Angsana New" w:hAnsi="Angsana New"/>
          <w:sz w:val="30"/>
          <w:szCs w:val="30"/>
        </w:rPr>
        <w:t>3</w:t>
      </w:r>
      <w:r w:rsidRPr="0047558B">
        <w:rPr>
          <w:rFonts w:ascii="Angsana New" w:hAnsi="Angsana New"/>
          <w:sz w:val="30"/>
          <w:szCs w:val="30"/>
          <w:cs/>
        </w:rPr>
        <w:t xml:space="preserve"> ปี เริ่มตั้งแต่วันที่ </w:t>
      </w:r>
      <w:r w:rsidRPr="0047558B">
        <w:rPr>
          <w:rFonts w:ascii="Angsana New" w:hAnsi="Angsana New"/>
          <w:sz w:val="30"/>
          <w:szCs w:val="30"/>
        </w:rPr>
        <w:t>8</w:t>
      </w:r>
      <w:r w:rsidRPr="0047558B">
        <w:rPr>
          <w:rFonts w:ascii="Angsana New" w:hAnsi="Angsana New"/>
          <w:sz w:val="30"/>
          <w:szCs w:val="30"/>
          <w:cs/>
        </w:rPr>
        <w:t xml:space="preserve"> ตุลาคม </w:t>
      </w:r>
      <w:r w:rsidRPr="0047558B">
        <w:rPr>
          <w:rFonts w:ascii="Angsana New" w:hAnsi="Angsana New"/>
          <w:sz w:val="30"/>
          <w:szCs w:val="30"/>
        </w:rPr>
        <w:t>2561</w:t>
      </w:r>
      <w:r w:rsidRPr="0047558B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47558B">
        <w:rPr>
          <w:rFonts w:ascii="Angsana New" w:hAnsi="Angsana New"/>
          <w:sz w:val="30"/>
          <w:szCs w:val="30"/>
        </w:rPr>
        <w:t>7</w:t>
      </w:r>
      <w:r w:rsidRPr="0047558B">
        <w:rPr>
          <w:rFonts w:ascii="Angsana New" w:hAnsi="Angsana New"/>
          <w:sz w:val="30"/>
          <w:szCs w:val="30"/>
          <w:cs/>
        </w:rPr>
        <w:t xml:space="preserve"> ตุลาคม </w:t>
      </w:r>
      <w:r w:rsidRPr="0047558B">
        <w:rPr>
          <w:rFonts w:ascii="Angsana New" w:hAnsi="Angsana New"/>
          <w:spacing w:val="-4"/>
          <w:sz w:val="30"/>
          <w:szCs w:val="30"/>
        </w:rPr>
        <w:t>2564</w:t>
      </w:r>
      <w:r w:rsidR="00F001FE" w:rsidRPr="0047558B">
        <w:rPr>
          <w:rFonts w:ascii="Angsana New" w:hAnsi="Angsana New"/>
          <w:spacing w:val="-4"/>
          <w:sz w:val="30"/>
          <w:szCs w:val="30"/>
        </w:rPr>
        <w:t xml:space="preserve"> </w:t>
      </w:r>
      <w:r w:rsidR="00F001FE" w:rsidRPr="0047558B">
        <w:rPr>
          <w:rFonts w:ascii="Angsana New" w:hAnsi="Angsana New"/>
          <w:spacing w:val="-4"/>
          <w:sz w:val="30"/>
          <w:szCs w:val="30"/>
          <w:cs/>
        </w:rPr>
        <w:t>ต่อมาบริษัทย่อยดังกล่าวได</w:t>
      </w:r>
      <w:r w:rsidR="00B8736F" w:rsidRPr="0047558B">
        <w:rPr>
          <w:rFonts w:ascii="Angsana New" w:hAnsi="Angsana New"/>
          <w:spacing w:val="-4"/>
          <w:sz w:val="30"/>
          <w:szCs w:val="30"/>
          <w:cs/>
        </w:rPr>
        <w:t>้ต่อ</w:t>
      </w:r>
      <w:r w:rsidR="00F001FE" w:rsidRPr="0047558B">
        <w:rPr>
          <w:rFonts w:ascii="Angsana New" w:hAnsi="Angsana New"/>
          <w:spacing w:val="-4"/>
          <w:sz w:val="30"/>
          <w:szCs w:val="30"/>
          <w:cs/>
        </w:rPr>
        <w:t>สัญญา</w:t>
      </w:r>
      <w:r w:rsidR="00B8736F" w:rsidRPr="0047558B">
        <w:rPr>
          <w:rFonts w:ascii="Angsana New" w:hAnsi="Angsana New"/>
          <w:spacing w:val="-4"/>
          <w:sz w:val="30"/>
          <w:szCs w:val="30"/>
          <w:cs/>
        </w:rPr>
        <w:t xml:space="preserve">เช่าฉบับใหม่มีกำหนดระยะเวลา </w:t>
      </w:r>
      <w:r w:rsidR="00F30BB6" w:rsidRPr="0047558B">
        <w:rPr>
          <w:rFonts w:ascii="Angsana New" w:hAnsi="Angsana New"/>
          <w:spacing w:val="-4"/>
          <w:sz w:val="30"/>
          <w:szCs w:val="30"/>
        </w:rPr>
        <w:t>1</w:t>
      </w:r>
      <w:r w:rsidR="00B8736F" w:rsidRPr="0047558B">
        <w:rPr>
          <w:rFonts w:ascii="Angsana New" w:hAnsi="Angsana New"/>
          <w:spacing w:val="-4"/>
          <w:sz w:val="30"/>
          <w:szCs w:val="30"/>
          <w:cs/>
        </w:rPr>
        <w:t xml:space="preserve"> ปี เริ่มตั้งแต่วันที่ </w:t>
      </w:r>
      <w:r w:rsidR="00B8736F" w:rsidRPr="0047558B">
        <w:rPr>
          <w:rFonts w:ascii="Angsana New" w:hAnsi="Angsana New"/>
          <w:spacing w:val="-4"/>
          <w:sz w:val="30"/>
          <w:szCs w:val="30"/>
        </w:rPr>
        <w:t>8</w:t>
      </w:r>
      <w:r w:rsidR="00B8736F" w:rsidRPr="0047558B">
        <w:rPr>
          <w:rFonts w:ascii="Angsana New" w:hAnsi="Angsana New"/>
          <w:spacing w:val="-4"/>
          <w:sz w:val="30"/>
          <w:szCs w:val="30"/>
          <w:cs/>
        </w:rPr>
        <w:t xml:space="preserve"> ตุลาคม </w:t>
      </w:r>
      <w:r w:rsidR="00B8736F" w:rsidRPr="0047558B">
        <w:rPr>
          <w:rFonts w:ascii="Angsana New" w:hAnsi="Angsana New"/>
          <w:spacing w:val="-4"/>
          <w:sz w:val="30"/>
          <w:szCs w:val="30"/>
        </w:rPr>
        <w:t>256</w:t>
      </w:r>
      <w:r w:rsidR="00F30BB6" w:rsidRPr="0047558B">
        <w:rPr>
          <w:rFonts w:ascii="Angsana New" w:hAnsi="Angsana New"/>
          <w:spacing w:val="-4"/>
          <w:sz w:val="30"/>
          <w:szCs w:val="30"/>
        </w:rPr>
        <w:t>4</w:t>
      </w:r>
      <w:r w:rsidR="00B8736F" w:rsidRPr="0047558B">
        <w:rPr>
          <w:rFonts w:ascii="Angsana New" w:hAnsi="Angsana New"/>
          <w:spacing w:val="-4"/>
          <w:sz w:val="30"/>
          <w:szCs w:val="30"/>
          <w:cs/>
        </w:rPr>
        <w:t xml:space="preserve"> ถึงวันที่</w:t>
      </w:r>
      <w:r w:rsidR="00B8736F" w:rsidRPr="0047558B">
        <w:rPr>
          <w:rFonts w:ascii="Angsana New" w:hAnsi="Angsana New"/>
          <w:sz w:val="30"/>
          <w:szCs w:val="30"/>
          <w:cs/>
        </w:rPr>
        <w:t xml:space="preserve"> </w:t>
      </w:r>
      <w:r w:rsidR="00B8736F" w:rsidRPr="0047558B">
        <w:rPr>
          <w:rFonts w:ascii="Angsana New" w:hAnsi="Angsana New"/>
          <w:sz w:val="30"/>
          <w:szCs w:val="30"/>
        </w:rPr>
        <w:t>7</w:t>
      </w:r>
      <w:r w:rsidR="00B8736F" w:rsidRPr="0047558B">
        <w:rPr>
          <w:rFonts w:ascii="Angsana New" w:hAnsi="Angsana New"/>
          <w:sz w:val="30"/>
          <w:szCs w:val="30"/>
          <w:cs/>
        </w:rPr>
        <w:t xml:space="preserve"> ตุลาคม </w:t>
      </w:r>
      <w:r w:rsidR="00B8736F" w:rsidRPr="0047558B">
        <w:rPr>
          <w:rFonts w:ascii="Angsana New" w:hAnsi="Angsana New"/>
          <w:sz w:val="30"/>
          <w:szCs w:val="30"/>
        </w:rPr>
        <w:t>2565</w:t>
      </w:r>
      <w:r w:rsidR="00F001FE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โดยบริษัทย่อยดังกล่าวมีภาระผูกพันที่จะต้องจ่ายค่าเช่าให้แก่บริษัทตามอัตราที่ระบุไว้ในสัญญา</w:t>
      </w:r>
    </w:p>
    <w:p w14:paraId="210639AD" w14:textId="77777777" w:rsidR="00A217FA" w:rsidRPr="0047558B" w:rsidRDefault="00A217FA" w:rsidP="00A2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27" w:hanging="522"/>
        <w:rPr>
          <w:rFonts w:ascii="Angsana New" w:hAnsi="Angsana New"/>
          <w:sz w:val="30"/>
          <w:szCs w:val="30"/>
        </w:rPr>
      </w:pPr>
    </w:p>
    <w:p w14:paraId="06DF7253" w14:textId="77777777" w:rsidR="00A217FA" w:rsidRPr="0047558B" w:rsidRDefault="00A217FA" w:rsidP="00A2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27" w:hanging="522"/>
        <w:rPr>
          <w:rFonts w:ascii="Angsana New" w:hAnsi="Angsana New"/>
          <w:i/>
          <w:iCs/>
          <w:sz w:val="30"/>
          <w:szCs w:val="30"/>
        </w:rPr>
      </w:pPr>
      <w:bookmarkStart w:id="9" w:name="_Hlk88174197"/>
      <w:r w:rsidRPr="0047558B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</w:p>
    <w:p w14:paraId="198BE5BB" w14:textId="5578C045" w:rsidR="00A217FA" w:rsidRPr="0047558B" w:rsidRDefault="00A217FA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pacing w:val="-8"/>
          <w:sz w:val="30"/>
          <w:szCs w:val="30"/>
          <w:cs/>
        </w:rPr>
        <w:t>เมื่อวันที่</w:t>
      </w:r>
      <w:r w:rsidRPr="0047558B">
        <w:rPr>
          <w:rFonts w:ascii="Angsana New" w:hAnsi="Angsana New"/>
          <w:spacing w:val="-8"/>
          <w:sz w:val="30"/>
          <w:szCs w:val="30"/>
        </w:rPr>
        <w:t xml:space="preserve"> 30 </w:t>
      </w:r>
      <w:r w:rsidRPr="0047558B">
        <w:rPr>
          <w:rFonts w:ascii="Angsana New" w:hAnsi="Angsana New"/>
          <w:spacing w:val="-8"/>
          <w:sz w:val="30"/>
          <w:szCs w:val="30"/>
          <w:cs/>
        </w:rPr>
        <w:t xml:space="preserve">พฤศจิกายน </w:t>
      </w:r>
      <w:r w:rsidRPr="0047558B">
        <w:rPr>
          <w:rFonts w:ascii="Angsana New" w:hAnsi="Angsana New"/>
          <w:spacing w:val="-8"/>
          <w:sz w:val="30"/>
          <w:szCs w:val="30"/>
        </w:rPr>
        <w:t>256</w:t>
      </w:r>
      <w:r w:rsidR="00B2513F" w:rsidRPr="0047558B">
        <w:rPr>
          <w:rFonts w:ascii="Angsana New" w:hAnsi="Angsana New"/>
          <w:spacing w:val="-8"/>
          <w:sz w:val="30"/>
          <w:szCs w:val="30"/>
        </w:rPr>
        <w:t>3</w:t>
      </w:r>
      <w:r w:rsidRPr="0047558B">
        <w:rPr>
          <w:rFonts w:ascii="Angsana New" w:hAnsi="Angsana New"/>
          <w:spacing w:val="-8"/>
          <w:sz w:val="30"/>
          <w:szCs w:val="30"/>
          <w:cs/>
        </w:rPr>
        <w:t xml:space="preserve"> บริษัททำสัญญาเช่าที่ดินกับบริษัท ปัตตาเวีย กอล์ฟคลับ จำกัด ซึ่งเป็นบริษัทที่เกี่ยวข้องกัน</w:t>
      </w:r>
      <w:r w:rsidRPr="0047558B">
        <w:rPr>
          <w:rFonts w:ascii="Angsana New" w:hAnsi="Angsana New"/>
          <w:sz w:val="30"/>
          <w:szCs w:val="30"/>
          <w:cs/>
        </w:rPr>
        <w:t xml:space="preserve"> ของบริษัท สัญญาเช่ามีกำหนดระยะเวลา </w:t>
      </w:r>
      <w:r w:rsidRPr="0047558B">
        <w:rPr>
          <w:rFonts w:ascii="Angsana New" w:hAnsi="Angsana New"/>
          <w:sz w:val="30"/>
          <w:szCs w:val="30"/>
        </w:rPr>
        <w:t>3</w:t>
      </w:r>
      <w:r w:rsidRPr="0047558B">
        <w:rPr>
          <w:rFonts w:ascii="Angsana New" w:hAnsi="Angsana New"/>
          <w:sz w:val="30"/>
          <w:szCs w:val="30"/>
          <w:cs/>
        </w:rPr>
        <w:t xml:space="preserve"> ปี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47558B">
        <w:rPr>
          <w:rFonts w:ascii="Angsana New" w:hAnsi="Angsana New"/>
          <w:sz w:val="30"/>
          <w:szCs w:val="30"/>
        </w:rPr>
        <w:t>1</w:t>
      </w:r>
      <w:r w:rsidRPr="0047558B">
        <w:rPr>
          <w:rFonts w:ascii="Angsana New" w:hAnsi="Angsana New"/>
          <w:sz w:val="30"/>
          <w:szCs w:val="30"/>
          <w:cs/>
        </w:rPr>
        <w:t xml:space="preserve"> มกราคม </w:t>
      </w:r>
      <w:r w:rsidRPr="0047558B">
        <w:rPr>
          <w:rFonts w:ascii="Angsana New" w:hAnsi="Angsana New"/>
          <w:sz w:val="30"/>
          <w:szCs w:val="30"/>
        </w:rPr>
        <w:t>256</w:t>
      </w:r>
      <w:r w:rsidR="00B2513F" w:rsidRPr="0047558B">
        <w:rPr>
          <w:rFonts w:ascii="Angsana New" w:hAnsi="Angsana New"/>
          <w:sz w:val="30"/>
          <w:szCs w:val="30"/>
        </w:rPr>
        <w:t>4</w:t>
      </w:r>
      <w:r w:rsidRPr="0047558B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47558B">
        <w:rPr>
          <w:rFonts w:ascii="Angsana New" w:hAnsi="Angsana New"/>
          <w:sz w:val="30"/>
          <w:szCs w:val="30"/>
        </w:rPr>
        <w:t>31</w:t>
      </w:r>
      <w:r w:rsidRPr="0047558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7558B">
        <w:rPr>
          <w:rFonts w:ascii="Angsana New" w:hAnsi="Angsana New"/>
          <w:sz w:val="30"/>
          <w:szCs w:val="30"/>
        </w:rPr>
        <w:t>256</w:t>
      </w:r>
      <w:r w:rsidR="00B2513F" w:rsidRPr="0047558B">
        <w:rPr>
          <w:rFonts w:ascii="Angsana New" w:hAnsi="Angsana New"/>
          <w:sz w:val="30"/>
          <w:szCs w:val="30"/>
        </w:rPr>
        <w:t>6</w:t>
      </w:r>
      <w:r w:rsidRPr="0047558B">
        <w:rPr>
          <w:rFonts w:ascii="Angsana New" w:hAnsi="Angsana New"/>
          <w:sz w:val="30"/>
          <w:szCs w:val="30"/>
          <w:cs/>
        </w:rPr>
        <w:t xml:space="preserve"> โดยบริษัทมีภาระผูกพันที่จะต้องจ่ายค่าเช่าตามอัตราที่ระบุไว้ในสัญญา</w:t>
      </w:r>
    </w:p>
    <w:bookmarkEnd w:id="9"/>
    <w:p w14:paraId="26F8FCB2" w14:textId="77777777" w:rsidR="00A217FA" w:rsidRPr="0047558B" w:rsidRDefault="00A217FA" w:rsidP="00A2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27"/>
        <w:jc w:val="thaiDistribute"/>
        <w:rPr>
          <w:rFonts w:ascii="Angsana New" w:hAnsi="Angsana New"/>
          <w:sz w:val="30"/>
          <w:szCs w:val="30"/>
        </w:rPr>
      </w:pPr>
    </w:p>
    <w:p w14:paraId="3902F043" w14:textId="1A01DD30" w:rsidR="00A217FA" w:rsidRPr="0047558B" w:rsidRDefault="00A217FA" w:rsidP="00DB6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เมื่อวันที่</w:t>
      </w:r>
      <w:r w:rsidRPr="0047558B">
        <w:rPr>
          <w:rFonts w:ascii="Angsana New" w:hAnsi="Angsana New"/>
          <w:sz w:val="30"/>
          <w:szCs w:val="30"/>
        </w:rPr>
        <w:t xml:space="preserve"> 1 </w:t>
      </w:r>
      <w:r w:rsidRPr="0047558B">
        <w:rPr>
          <w:rFonts w:ascii="Angsana New" w:hAnsi="Angsana New"/>
          <w:sz w:val="30"/>
          <w:szCs w:val="30"/>
          <w:cs/>
        </w:rPr>
        <w:t xml:space="preserve">มกราคม </w:t>
      </w:r>
      <w:r w:rsidRPr="0047558B">
        <w:rPr>
          <w:rFonts w:ascii="Angsana New" w:hAnsi="Angsana New"/>
          <w:sz w:val="30"/>
          <w:szCs w:val="30"/>
        </w:rPr>
        <w:t>2562</w:t>
      </w:r>
      <w:r w:rsidRPr="0047558B">
        <w:rPr>
          <w:rFonts w:ascii="Angsana New" w:hAnsi="Angsana New"/>
          <w:sz w:val="30"/>
          <w:szCs w:val="30"/>
          <w:cs/>
        </w:rPr>
        <w:t xml:space="preserve"> บริษัททำสัญญาเช่าที่ดินกับ</w:t>
      </w:r>
      <w:r w:rsidR="00520A5A" w:rsidRPr="0047558B">
        <w:rPr>
          <w:rFonts w:ascii="Angsana New" w:hAnsi="Angsana New"/>
          <w:sz w:val="30"/>
          <w:szCs w:val="30"/>
          <w:cs/>
        </w:rPr>
        <w:t xml:space="preserve">บริษัท หนองเสือช้างชลบุรี จำกัด (เดิมชื่อ </w:t>
      </w:r>
      <w:r w:rsidRPr="0047558B">
        <w:rPr>
          <w:rFonts w:ascii="Angsana New" w:hAnsi="Angsana New"/>
          <w:sz w:val="30"/>
          <w:szCs w:val="30"/>
          <w:cs/>
        </w:rPr>
        <w:t xml:space="preserve">บริษัท คอนเซพ แลนด์ </w:t>
      </w:r>
      <w:r w:rsidRPr="0047558B">
        <w:rPr>
          <w:rFonts w:ascii="Angsana New" w:hAnsi="Angsana New"/>
          <w:sz w:val="30"/>
          <w:szCs w:val="30"/>
        </w:rPr>
        <w:t>2</w:t>
      </w:r>
      <w:r w:rsidRPr="0047558B">
        <w:rPr>
          <w:rFonts w:ascii="Angsana New" w:hAnsi="Angsana New"/>
          <w:sz w:val="30"/>
          <w:szCs w:val="30"/>
          <w:cs/>
        </w:rPr>
        <w:t xml:space="preserve"> จำกัด</w:t>
      </w:r>
      <w:r w:rsidR="00520A5A" w:rsidRPr="0047558B">
        <w:rPr>
          <w:rFonts w:ascii="Angsana New" w:hAnsi="Angsana New"/>
          <w:sz w:val="30"/>
          <w:szCs w:val="30"/>
          <w:cs/>
        </w:rPr>
        <w:t>)</w:t>
      </w:r>
      <w:r w:rsidRPr="0047558B">
        <w:rPr>
          <w:rFonts w:ascii="Angsana New" w:hAnsi="Angsana New"/>
          <w:sz w:val="30"/>
          <w:szCs w:val="30"/>
          <w:cs/>
        </w:rPr>
        <w:t xml:space="preserve"> ซึ่งเป็นบริษัทที่เกี่ยวข้องกันของบริษัท สัญญาเช่ามีกำหนดระยะเวลา </w:t>
      </w:r>
      <w:r w:rsidRPr="0047558B">
        <w:rPr>
          <w:rFonts w:ascii="Angsana New" w:hAnsi="Angsana New"/>
          <w:sz w:val="30"/>
          <w:szCs w:val="30"/>
        </w:rPr>
        <w:t>3</w:t>
      </w:r>
      <w:r w:rsidRPr="0047558B">
        <w:rPr>
          <w:rFonts w:ascii="Angsana New" w:hAnsi="Angsana New"/>
          <w:sz w:val="30"/>
          <w:szCs w:val="30"/>
          <w:cs/>
        </w:rPr>
        <w:t xml:space="preserve"> ปี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47558B">
        <w:rPr>
          <w:rFonts w:ascii="Angsana New" w:hAnsi="Angsana New"/>
          <w:sz w:val="30"/>
          <w:szCs w:val="30"/>
        </w:rPr>
        <w:t>1</w:t>
      </w:r>
      <w:r w:rsidRPr="0047558B">
        <w:rPr>
          <w:rFonts w:ascii="Angsana New" w:hAnsi="Angsana New"/>
          <w:sz w:val="30"/>
          <w:szCs w:val="30"/>
          <w:cs/>
        </w:rPr>
        <w:t xml:space="preserve"> มกราคม </w:t>
      </w:r>
      <w:r w:rsidRPr="0047558B">
        <w:rPr>
          <w:rFonts w:ascii="Angsana New" w:hAnsi="Angsana New"/>
          <w:sz w:val="30"/>
          <w:szCs w:val="30"/>
        </w:rPr>
        <w:t xml:space="preserve">2562 </w:t>
      </w:r>
      <w:r w:rsidRPr="0047558B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47558B">
        <w:rPr>
          <w:rFonts w:ascii="Angsana New" w:hAnsi="Angsana New"/>
          <w:sz w:val="30"/>
          <w:szCs w:val="30"/>
        </w:rPr>
        <w:t>31</w:t>
      </w:r>
      <w:r w:rsidRPr="0047558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7558B">
        <w:rPr>
          <w:rFonts w:ascii="Angsana New" w:hAnsi="Angsana New"/>
          <w:sz w:val="30"/>
          <w:szCs w:val="30"/>
        </w:rPr>
        <w:t>2564</w:t>
      </w:r>
      <w:r w:rsidRPr="0047558B">
        <w:rPr>
          <w:rFonts w:ascii="Angsana New" w:hAnsi="Angsana New"/>
          <w:sz w:val="30"/>
          <w:szCs w:val="30"/>
          <w:cs/>
        </w:rPr>
        <w:t xml:space="preserve"> โดยบริษัทมีภาระผูกพันที่จะต้องจ่ายค่าเช่าตามอัตราที่ระบุไว้ในสัญญา</w:t>
      </w:r>
    </w:p>
    <w:p w14:paraId="40C80BA3" w14:textId="77777777" w:rsidR="00A217FA" w:rsidRPr="0047558B" w:rsidRDefault="00A217FA" w:rsidP="00A2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27" w:firstLine="706"/>
        <w:rPr>
          <w:rFonts w:ascii="Angsana New" w:hAnsi="Angsana New"/>
          <w:sz w:val="30"/>
          <w:szCs w:val="30"/>
        </w:rPr>
      </w:pPr>
    </w:p>
    <w:p w14:paraId="55734920" w14:textId="77777777" w:rsidR="00A217FA" w:rsidRPr="0047558B" w:rsidRDefault="00A217FA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เมื่อวันที่</w:t>
      </w:r>
      <w:r w:rsidRPr="0047558B">
        <w:rPr>
          <w:rFonts w:ascii="Angsana New" w:hAnsi="Angsana New"/>
          <w:sz w:val="30"/>
          <w:szCs w:val="30"/>
        </w:rPr>
        <w:t xml:space="preserve"> 1 </w:t>
      </w:r>
      <w:r w:rsidRPr="0047558B">
        <w:rPr>
          <w:rFonts w:ascii="Angsana New" w:hAnsi="Angsana New"/>
          <w:sz w:val="30"/>
          <w:szCs w:val="30"/>
          <w:cs/>
        </w:rPr>
        <w:t>ตุลาคม</w:t>
      </w:r>
      <w:r w:rsidRPr="0047558B">
        <w:rPr>
          <w:rFonts w:ascii="Angsana New" w:hAnsi="Angsana New"/>
          <w:sz w:val="30"/>
          <w:szCs w:val="30"/>
        </w:rPr>
        <w:t xml:space="preserve"> 2562</w:t>
      </w:r>
      <w:r w:rsidRPr="0047558B">
        <w:rPr>
          <w:rFonts w:ascii="Angsana New" w:hAnsi="Angsana New"/>
          <w:sz w:val="30"/>
          <w:szCs w:val="30"/>
          <w:cs/>
        </w:rPr>
        <w:t xml:space="preserve"> บริษัท ควอลิตี้ ไพน์แอปเปิล โปรดักส์ จำกัด ซึ่งเป็นบริษัทย่อยของบริษัททำสัญญาเช่าที่ดิน</w:t>
      </w:r>
    </w:p>
    <w:p w14:paraId="3BC7D962" w14:textId="366E0EC0" w:rsidR="00A217FA" w:rsidRPr="0047558B" w:rsidRDefault="00A217FA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2"/>
          <w:sz w:val="30"/>
          <w:szCs w:val="30"/>
        </w:rPr>
      </w:pPr>
      <w:r w:rsidRPr="0047558B">
        <w:rPr>
          <w:rFonts w:ascii="Angsana New" w:hAnsi="Angsana New"/>
          <w:spacing w:val="2"/>
          <w:sz w:val="30"/>
          <w:szCs w:val="30"/>
          <w:cs/>
        </w:rPr>
        <w:t>กับ</w:t>
      </w:r>
      <w:r w:rsidR="00520A5A" w:rsidRPr="0047558B">
        <w:rPr>
          <w:rFonts w:ascii="Angsana New" w:hAnsi="Angsana New"/>
          <w:spacing w:val="2"/>
          <w:sz w:val="30"/>
          <w:szCs w:val="30"/>
          <w:cs/>
        </w:rPr>
        <w:t xml:space="preserve">บริษัท ห้วยทรายเหนือเพชรบุรี จำกัด (เดิมชื่อ </w:t>
      </w:r>
      <w:r w:rsidRPr="0047558B">
        <w:rPr>
          <w:rFonts w:ascii="Angsana New" w:hAnsi="Angsana New"/>
          <w:spacing w:val="2"/>
          <w:sz w:val="30"/>
          <w:szCs w:val="30"/>
          <w:cs/>
        </w:rPr>
        <w:t>บริษัท ดีเสริมกิจ จำกัด</w:t>
      </w:r>
      <w:r w:rsidR="00520A5A" w:rsidRPr="0047558B">
        <w:rPr>
          <w:rFonts w:ascii="Angsana New" w:hAnsi="Angsana New"/>
          <w:spacing w:val="2"/>
          <w:sz w:val="30"/>
          <w:szCs w:val="30"/>
          <w:cs/>
        </w:rPr>
        <w:t>)</w:t>
      </w:r>
      <w:r w:rsidRPr="0047558B">
        <w:rPr>
          <w:rFonts w:ascii="Angsana New" w:hAnsi="Angsana New"/>
          <w:spacing w:val="2"/>
          <w:sz w:val="30"/>
          <w:szCs w:val="30"/>
          <w:cs/>
        </w:rPr>
        <w:t xml:space="preserve"> ซึ่งเป็นบริษัทที่เกี่ยวข้องกันของบริษัท สัญญาเช่ามีกำหนดระยะเวลา </w:t>
      </w:r>
      <w:r w:rsidRPr="0047558B">
        <w:rPr>
          <w:rFonts w:ascii="Angsana New" w:hAnsi="Angsana New"/>
          <w:spacing w:val="2"/>
          <w:sz w:val="30"/>
          <w:szCs w:val="30"/>
        </w:rPr>
        <w:t>3</w:t>
      </w:r>
      <w:r w:rsidRPr="0047558B">
        <w:rPr>
          <w:rFonts w:ascii="Angsana New" w:hAnsi="Angsana New"/>
          <w:spacing w:val="2"/>
          <w:sz w:val="30"/>
          <w:szCs w:val="30"/>
          <w:cs/>
        </w:rPr>
        <w:t xml:space="preserve"> ปี เริ่มตั้งแต่วันที่ </w:t>
      </w:r>
      <w:r w:rsidRPr="0047558B">
        <w:rPr>
          <w:rFonts w:ascii="Angsana New" w:hAnsi="Angsana New"/>
          <w:spacing w:val="8"/>
          <w:sz w:val="30"/>
          <w:szCs w:val="30"/>
        </w:rPr>
        <w:t xml:space="preserve">1 </w:t>
      </w:r>
      <w:r w:rsidRPr="0047558B">
        <w:rPr>
          <w:rFonts w:ascii="Angsana New" w:hAnsi="Angsana New"/>
          <w:spacing w:val="8"/>
          <w:sz w:val="30"/>
          <w:szCs w:val="30"/>
          <w:cs/>
        </w:rPr>
        <w:t>ตุลาคม</w:t>
      </w:r>
      <w:r w:rsidRPr="0047558B">
        <w:rPr>
          <w:rFonts w:ascii="Angsana New" w:hAnsi="Angsana New"/>
          <w:spacing w:val="8"/>
          <w:sz w:val="30"/>
          <w:szCs w:val="30"/>
        </w:rPr>
        <w:t xml:space="preserve"> 2562</w:t>
      </w:r>
      <w:r w:rsidRPr="0047558B">
        <w:rPr>
          <w:rFonts w:ascii="Angsana New" w:hAnsi="Angsana New"/>
          <w:spacing w:val="8"/>
          <w:sz w:val="30"/>
          <w:szCs w:val="30"/>
          <w:cs/>
        </w:rPr>
        <w:t xml:space="preserve"> ถึงวันที่ </w:t>
      </w:r>
      <w:r w:rsidRPr="0047558B">
        <w:rPr>
          <w:rFonts w:ascii="Angsana New" w:hAnsi="Angsana New"/>
          <w:spacing w:val="8"/>
          <w:sz w:val="30"/>
          <w:szCs w:val="30"/>
        </w:rPr>
        <w:t xml:space="preserve">30 </w:t>
      </w:r>
      <w:r w:rsidRPr="0047558B">
        <w:rPr>
          <w:rFonts w:ascii="Angsana New" w:hAnsi="Angsana New"/>
          <w:spacing w:val="8"/>
          <w:sz w:val="30"/>
          <w:szCs w:val="30"/>
          <w:cs/>
        </w:rPr>
        <w:t xml:space="preserve">กันยายน </w:t>
      </w:r>
      <w:r w:rsidRPr="0047558B">
        <w:rPr>
          <w:rFonts w:ascii="Angsana New" w:hAnsi="Angsana New"/>
          <w:spacing w:val="8"/>
          <w:sz w:val="30"/>
          <w:szCs w:val="30"/>
        </w:rPr>
        <w:t>2565</w:t>
      </w:r>
      <w:r w:rsidRPr="0047558B">
        <w:rPr>
          <w:rFonts w:ascii="Angsana New" w:hAnsi="Angsana New"/>
          <w:spacing w:val="8"/>
          <w:sz w:val="30"/>
          <w:szCs w:val="30"/>
          <w:cs/>
        </w:rPr>
        <w:t xml:space="preserve"> โดยบริษัทย่อยดังกล่าวมีภาระผูกพันที่จะต้องจ่ายค่าเช่าตามอัตรา</w:t>
      </w:r>
      <w:r w:rsidRPr="0047558B">
        <w:rPr>
          <w:rFonts w:ascii="Angsana New" w:hAnsi="Angsana New"/>
          <w:spacing w:val="-10"/>
          <w:sz w:val="30"/>
          <w:szCs w:val="30"/>
          <w:cs/>
        </w:rPr>
        <w:t>ที่ระบุไว้ในสัญญา</w:t>
      </w:r>
    </w:p>
    <w:p w14:paraId="7CEB622F" w14:textId="77777777" w:rsidR="00A217FA" w:rsidRPr="0047558B" w:rsidRDefault="00A217FA" w:rsidP="00A2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27"/>
        <w:jc w:val="thaiDistribute"/>
        <w:rPr>
          <w:rFonts w:ascii="Angsana New" w:hAnsi="Angsana New"/>
          <w:sz w:val="28"/>
          <w:szCs w:val="28"/>
        </w:rPr>
      </w:pPr>
    </w:p>
    <w:p w14:paraId="00A545BA" w14:textId="77777777" w:rsidR="00C37D84" w:rsidRPr="0047558B" w:rsidRDefault="00C3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 w:rsidRPr="0047558B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6D22A041" w14:textId="548F4AAF" w:rsidR="00A217FA" w:rsidRPr="0047558B" w:rsidRDefault="00A217FA" w:rsidP="00DB6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pacing w:val="-4"/>
          <w:sz w:val="30"/>
          <w:szCs w:val="30"/>
          <w:cs/>
        </w:rPr>
        <w:lastRenderedPageBreak/>
        <w:t>เมื่อวันที่</w:t>
      </w:r>
      <w:r w:rsidRPr="0047558B">
        <w:rPr>
          <w:rFonts w:ascii="Angsana New" w:hAnsi="Angsana New"/>
          <w:spacing w:val="-4"/>
          <w:sz w:val="30"/>
          <w:szCs w:val="30"/>
        </w:rPr>
        <w:t xml:space="preserve"> 10 </w:t>
      </w:r>
      <w:r w:rsidRPr="0047558B">
        <w:rPr>
          <w:rFonts w:ascii="Angsana New" w:hAnsi="Angsana New"/>
          <w:spacing w:val="-4"/>
          <w:sz w:val="30"/>
          <w:szCs w:val="30"/>
          <w:cs/>
        </w:rPr>
        <w:t>พฤศจิกายน</w:t>
      </w:r>
      <w:r w:rsidRPr="0047558B">
        <w:rPr>
          <w:rFonts w:ascii="Angsana New" w:hAnsi="Angsana New"/>
          <w:spacing w:val="-4"/>
          <w:sz w:val="30"/>
          <w:szCs w:val="30"/>
        </w:rPr>
        <w:t xml:space="preserve"> 2561</w:t>
      </w:r>
      <w:r w:rsidRPr="0047558B">
        <w:rPr>
          <w:rFonts w:ascii="Angsana New" w:hAnsi="Angsana New"/>
          <w:spacing w:val="-4"/>
          <w:sz w:val="30"/>
          <w:szCs w:val="30"/>
          <w:cs/>
        </w:rPr>
        <w:t xml:space="preserve"> บริษัท ควอลิตี้ ไพน์แอปเปิล โปรดักส์ จำกัด ซึ่งเป็นบริษัทย่อยของบริษัททำสัญญาเช่าที่ดินกับ</w:t>
      </w:r>
      <w:r w:rsidR="00520A5A" w:rsidRPr="00DB694F">
        <w:rPr>
          <w:rFonts w:ascii="Angsana New" w:hAnsi="Angsana New"/>
          <w:spacing w:val="-4"/>
          <w:sz w:val="30"/>
          <w:szCs w:val="30"/>
          <w:cs/>
        </w:rPr>
        <w:t xml:space="preserve">บริษัท ห้วยทรายเหนือเพชรบุรี จำกัด (เดิมชื่อ บริษัท ดีเสริมกิจ จำกัด) </w:t>
      </w:r>
      <w:r w:rsidRPr="00DB694F">
        <w:rPr>
          <w:rFonts w:ascii="Angsana New" w:hAnsi="Angsana New"/>
          <w:spacing w:val="-4"/>
          <w:sz w:val="30"/>
          <w:szCs w:val="30"/>
          <w:cs/>
        </w:rPr>
        <w:t>ซึ่งเป็นบริษัทที่เกี่ยวข้องกันของบริษัท</w:t>
      </w:r>
      <w:r w:rsidRPr="0047558B">
        <w:rPr>
          <w:rFonts w:ascii="Angsana New" w:hAnsi="Angsana New"/>
          <w:spacing w:val="-4"/>
          <w:sz w:val="30"/>
          <w:szCs w:val="30"/>
          <w:cs/>
        </w:rPr>
        <w:t xml:space="preserve"> สัญญาเช่ามีกำหนดระยะเวลา </w:t>
      </w:r>
      <w:r w:rsidRPr="0047558B">
        <w:rPr>
          <w:rFonts w:ascii="Angsana New" w:hAnsi="Angsana New"/>
          <w:spacing w:val="-2"/>
          <w:sz w:val="30"/>
          <w:szCs w:val="30"/>
        </w:rPr>
        <w:t>3</w:t>
      </w: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 ปี เริ่มตั้งแต่วันที่ </w:t>
      </w:r>
      <w:r w:rsidRPr="0047558B">
        <w:rPr>
          <w:rFonts w:ascii="Angsana New" w:hAnsi="Angsana New"/>
          <w:spacing w:val="-2"/>
          <w:sz w:val="30"/>
          <w:szCs w:val="30"/>
        </w:rPr>
        <w:t xml:space="preserve">10 </w:t>
      </w:r>
      <w:r w:rsidRPr="0047558B">
        <w:rPr>
          <w:rFonts w:ascii="Angsana New" w:hAnsi="Angsana New"/>
          <w:spacing w:val="-2"/>
          <w:sz w:val="30"/>
          <w:szCs w:val="30"/>
          <w:cs/>
        </w:rPr>
        <w:t>พฤศจิกายน</w:t>
      </w:r>
      <w:r w:rsidRPr="0047558B">
        <w:rPr>
          <w:rFonts w:ascii="Angsana New" w:hAnsi="Angsana New"/>
          <w:spacing w:val="-2"/>
          <w:sz w:val="30"/>
          <w:szCs w:val="30"/>
        </w:rPr>
        <w:t xml:space="preserve"> 2561</w:t>
      </w: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 ถึงวันที่ </w:t>
      </w:r>
      <w:r w:rsidRPr="0047558B">
        <w:rPr>
          <w:rFonts w:ascii="Angsana New" w:hAnsi="Angsana New"/>
          <w:spacing w:val="-2"/>
          <w:sz w:val="30"/>
          <w:szCs w:val="30"/>
        </w:rPr>
        <w:t xml:space="preserve">9 </w:t>
      </w: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พฤศจิกายน </w:t>
      </w:r>
      <w:r w:rsidRPr="0047558B">
        <w:rPr>
          <w:rFonts w:ascii="Angsana New" w:hAnsi="Angsana New"/>
          <w:spacing w:val="-2"/>
          <w:sz w:val="30"/>
          <w:szCs w:val="30"/>
        </w:rPr>
        <w:t>2564</w:t>
      </w: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 โดยบริษัทย่อยดังกล่าวมีภาระผูกพันที่จะต้องจ่าย</w:t>
      </w:r>
      <w:r w:rsidRPr="0047558B">
        <w:rPr>
          <w:rFonts w:ascii="Angsana New" w:hAnsi="Angsana New"/>
          <w:sz w:val="30"/>
          <w:szCs w:val="30"/>
          <w:cs/>
        </w:rPr>
        <w:t>ค่าเช่าตามอัตราที่ระบุไว้ในสัญญา</w:t>
      </w:r>
    </w:p>
    <w:p w14:paraId="646ACF21" w14:textId="77777777" w:rsidR="00A217FA" w:rsidRPr="0047558B" w:rsidRDefault="00A217FA" w:rsidP="00A2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27" w:hanging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0990605" w14:textId="77777777" w:rsidR="00A217FA" w:rsidRPr="0047558B" w:rsidRDefault="00A217FA" w:rsidP="00A2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27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47558B">
        <w:rPr>
          <w:rFonts w:ascii="Angsana New" w:hAnsi="Angsana New"/>
          <w:i/>
          <w:iCs/>
          <w:sz w:val="30"/>
          <w:szCs w:val="30"/>
          <w:cs/>
          <w:lang w:val="en-GB"/>
        </w:rPr>
        <w:t>สัญญาเช่าและบริการอาคารสำนักงาน</w:t>
      </w:r>
    </w:p>
    <w:p w14:paraId="50AADAFB" w14:textId="0B5B10C9" w:rsidR="00A217FA" w:rsidRPr="0047558B" w:rsidRDefault="00A217FA" w:rsidP="00A2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C335BB" w:rsidRPr="0047558B">
        <w:rPr>
          <w:rFonts w:ascii="Angsana New" w:hAnsi="Angsana New"/>
          <w:spacing w:val="4"/>
          <w:sz w:val="30"/>
          <w:szCs w:val="30"/>
        </w:rPr>
        <w:t>15</w:t>
      </w:r>
      <w:r w:rsidRPr="0047558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C335BB" w:rsidRPr="0047558B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47558B">
        <w:rPr>
          <w:rFonts w:ascii="Angsana New" w:hAnsi="Angsana New"/>
          <w:spacing w:val="4"/>
          <w:sz w:val="30"/>
          <w:szCs w:val="30"/>
        </w:rPr>
        <w:t>256</w:t>
      </w:r>
      <w:r w:rsidR="00C335BB" w:rsidRPr="0047558B">
        <w:rPr>
          <w:rFonts w:ascii="Angsana New" w:hAnsi="Angsana New"/>
          <w:spacing w:val="4"/>
          <w:sz w:val="30"/>
          <w:szCs w:val="30"/>
        </w:rPr>
        <w:t>3</w:t>
      </w:r>
      <w:r w:rsidRPr="0047558B">
        <w:rPr>
          <w:rFonts w:ascii="Angsana New" w:hAnsi="Angsana New"/>
          <w:spacing w:val="4"/>
          <w:sz w:val="30"/>
          <w:szCs w:val="30"/>
        </w:rPr>
        <w:t xml:space="preserve"> </w:t>
      </w:r>
      <w:r w:rsidRPr="0047558B">
        <w:rPr>
          <w:rFonts w:ascii="Angsana New" w:hAnsi="Angsana New"/>
          <w:spacing w:val="4"/>
          <w:sz w:val="30"/>
          <w:szCs w:val="30"/>
          <w:cs/>
        </w:rPr>
        <w:t xml:space="preserve">บริษัททำสัญญาเช่าและบริการอาคารสำนักงานกับบริษัท </w:t>
      </w:r>
      <w:r w:rsidRPr="0047558B">
        <w:rPr>
          <w:rFonts w:ascii="Angsana New" w:hAnsi="Angsana New"/>
          <w:sz w:val="30"/>
          <w:szCs w:val="30"/>
          <w:cs/>
        </w:rPr>
        <w:t>ที</w:t>
      </w:r>
      <w:r w:rsidRPr="0047558B">
        <w:rPr>
          <w:rFonts w:ascii="Angsana New" w:hAnsi="Angsana New"/>
          <w:sz w:val="30"/>
          <w:szCs w:val="30"/>
        </w:rPr>
        <w:t>.</w:t>
      </w:r>
      <w:r w:rsidRPr="0047558B">
        <w:rPr>
          <w:rFonts w:ascii="Angsana New" w:hAnsi="Angsana New"/>
          <w:sz w:val="30"/>
          <w:szCs w:val="30"/>
          <w:cs/>
        </w:rPr>
        <w:t>ซี</w:t>
      </w:r>
      <w:r w:rsidRPr="0047558B">
        <w:rPr>
          <w:rFonts w:ascii="Angsana New" w:hAnsi="Angsana New"/>
          <w:sz w:val="30"/>
          <w:szCs w:val="30"/>
        </w:rPr>
        <w:t>.</w:t>
      </w:r>
      <w:r w:rsidRPr="0047558B">
        <w:rPr>
          <w:rFonts w:ascii="Angsana New" w:hAnsi="Angsana New"/>
          <w:sz w:val="30"/>
          <w:szCs w:val="30"/>
          <w:cs/>
        </w:rPr>
        <w:t>ซี</w:t>
      </w:r>
      <w:r w:rsidRPr="0047558B">
        <w:rPr>
          <w:rFonts w:ascii="Angsana New" w:hAnsi="Angsana New"/>
          <w:sz w:val="30"/>
          <w:szCs w:val="30"/>
        </w:rPr>
        <w:t xml:space="preserve">. </w:t>
      </w:r>
      <w:r w:rsidRPr="0047558B">
        <w:rPr>
          <w:rFonts w:ascii="Angsana New" w:hAnsi="Angsana New"/>
          <w:sz w:val="30"/>
          <w:szCs w:val="30"/>
          <w:cs/>
        </w:rPr>
        <w:t>คอมเมอร์เชียล</w:t>
      </w:r>
      <w:r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พร็อพเพอร์ตี้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แมนเนจเม้นท์ จำกัด</w:t>
      </w:r>
      <w:r w:rsidRPr="0047558B">
        <w:rPr>
          <w:rFonts w:ascii="Angsana New" w:hAnsi="Angsana New"/>
          <w:spacing w:val="-2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ซึ่งเป็นบริษัทที่เกี่ยวข้องกันของบริษัท</w:t>
      </w: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 สัญญาดังกล่าวมีกำหนดระยะเวลา</w:t>
      </w:r>
      <w:r w:rsidRPr="0047558B">
        <w:rPr>
          <w:rFonts w:ascii="Angsana New" w:hAnsi="Angsana New"/>
          <w:spacing w:val="-2"/>
          <w:sz w:val="30"/>
          <w:szCs w:val="30"/>
        </w:rPr>
        <w:t xml:space="preserve"> 3</w:t>
      </w: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 ปี</w:t>
      </w:r>
      <w:r w:rsidRPr="0047558B">
        <w:rPr>
          <w:rFonts w:ascii="Angsana New" w:hAnsi="Angsana New"/>
          <w:spacing w:val="-2"/>
          <w:sz w:val="30"/>
          <w:szCs w:val="30"/>
        </w:rPr>
        <w:t xml:space="preserve"> </w:t>
      </w:r>
      <w:r w:rsidRPr="0047558B">
        <w:rPr>
          <w:rFonts w:ascii="Angsana New" w:hAnsi="Angsana New"/>
          <w:spacing w:val="-2"/>
          <w:sz w:val="30"/>
          <w:szCs w:val="30"/>
        </w:rPr>
        <w:br/>
      </w: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เริ่มตั้งแต่วันที่ </w:t>
      </w:r>
      <w:r w:rsidRPr="0047558B">
        <w:rPr>
          <w:rFonts w:ascii="Angsana New" w:hAnsi="Angsana New"/>
          <w:spacing w:val="-2"/>
          <w:sz w:val="30"/>
          <w:szCs w:val="30"/>
        </w:rPr>
        <w:t>26</w:t>
      </w: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Pr="0047558B">
        <w:rPr>
          <w:rFonts w:ascii="Angsana New" w:hAnsi="Angsana New"/>
          <w:spacing w:val="2"/>
          <w:sz w:val="30"/>
          <w:szCs w:val="30"/>
        </w:rPr>
        <w:t>256</w:t>
      </w:r>
      <w:r w:rsidR="00C335BB" w:rsidRPr="0047558B">
        <w:rPr>
          <w:rFonts w:ascii="Angsana New" w:hAnsi="Angsana New"/>
          <w:spacing w:val="2"/>
          <w:sz w:val="30"/>
          <w:szCs w:val="30"/>
        </w:rPr>
        <w:t>3</w:t>
      </w:r>
      <w:r w:rsidRPr="0047558B">
        <w:rPr>
          <w:rFonts w:ascii="Angsana New" w:hAnsi="Angsana New"/>
          <w:spacing w:val="2"/>
          <w:sz w:val="30"/>
          <w:szCs w:val="30"/>
          <w:cs/>
        </w:rPr>
        <w:t xml:space="preserve"> ถึงวันที่ </w:t>
      </w:r>
      <w:r w:rsidRPr="0047558B">
        <w:rPr>
          <w:rFonts w:ascii="Angsana New" w:hAnsi="Angsana New"/>
          <w:spacing w:val="2"/>
          <w:sz w:val="30"/>
          <w:szCs w:val="30"/>
        </w:rPr>
        <w:t>25</w:t>
      </w:r>
      <w:r w:rsidRPr="0047558B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Pr="0047558B">
        <w:rPr>
          <w:rFonts w:ascii="Angsana New" w:hAnsi="Angsana New"/>
          <w:spacing w:val="2"/>
          <w:sz w:val="30"/>
          <w:szCs w:val="30"/>
        </w:rPr>
        <w:t>256</w:t>
      </w:r>
      <w:r w:rsidR="00C335BB" w:rsidRPr="0047558B">
        <w:rPr>
          <w:rFonts w:ascii="Angsana New" w:hAnsi="Angsana New"/>
          <w:spacing w:val="2"/>
          <w:sz w:val="30"/>
          <w:szCs w:val="30"/>
        </w:rPr>
        <w:t>6</w:t>
      </w:r>
      <w:r w:rsidRPr="0047558B">
        <w:rPr>
          <w:rFonts w:ascii="Angsana New" w:hAnsi="Angsana New"/>
          <w:spacing w:val="2"/>
          <w:sz w:val="30"/>
          <w:szCs w:val="30"/>
          <w:cs/>
        </w:rPr>
        <w:t xml:space="preserve"> โดยบริษัทมีภาระผูกพันที่จะต้อง</w:t>
      </w:r>
      <w:r w:rsidRPr="0047558B">
        <w:rPr>
          <w:rFonts w:ascii="Angsana New" w:hAnsi="Angsana New"/>
          <w:sz w:val="30"/>
          <w:szCs w:val="30"/>
          <w:cs/>
        </w:rPr>
        <w:t>จ่ายค่าเช่าและค่าบริการตามอัตราที่ระบุไว้ในสัญญา</w:t>
      </w:r>
    </w:p>
    <w:p w14:paraId="339AE777" w14:textId="77777777" w:rsidR="00A217FA" w:rsidRPr="0047558B" w:rsidRDefault="00A217FA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9FA8F3" w14:textId="77777777" w:rsidR="00A217FA" w:rsidRPr="0047558B" w:rsidRDefault="00A217FA" w:rsidP="00A2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>สัญญาบริการระบบโทรศัพท์และอุปกรณ์คอมพิวเตอร์</w:t>
      </w:r>
    </w:p>
    <w:p w14:paraId="2B2D46B2" w14:textId="79DEAEF7" w:rsidR="00A217FA" w:rsidRPr="0047558B" w:rsidRDefault="00A217FA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บริษัทและบริษัทย่อยของบริษัททำสัญญาบริการระบบโทรศัพท์และอุปกรณ์คอมพิวเตอร์หลายฉบับกับ</w:t>
      </w:r>
      <w:r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 xml:space="preserve">บริษัท ที.ซี.ซี. เทคโนโลยี จำกัด </w:t>
      </w:r>
      <w:r w:rsidRPr="0047558B">
        <w:rPr>
          <w:rFonts w:ascii="Angsana New" w:hAnsi="Angsana New"/>
          <w:spacing w:val="-2"/>
          <w:sz w:val="30"/>
          <w:szCs w:val="30"/>
          <w:cs/>
        </w:rPr>
        <w:t>ซึ่งเป็นบริษัทที่เกี่ยวข้องกันของบริษัท สัญญามีกำหนดระยะเวลาตั้งแต่</w:t>
      </w:r>
      <w:r w:rsidRPr="0047558B">
        <w:rPr>
          <w:rFonts w:ascii="Angsana New" w:hAnsi="Angsana New"/>
          <w:spacing w:val="-2"/>
          <w:sz w:val="30"/>
          <w:szCs w:val="30"/>
        </w:rPr>
        <w:t xml:space="preserve"> 1 </w:t>
      </w: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ปี ถึง </w:t>
      </w:r>
      <w:r w:rsidRPr="0047558B">
        <w:rPr>
          <w:rFonts w:ascii="Angsana New" w:hAnsi="Angsana New"/>
          <w:spacing w:val="-2"/>
          <w:sz w:val="30"/>
          <w:szCs w:val="30"/>
        </w:rPr>
        <w:t xml:space="preserve">5 </w:t>
      </w:r>
      <w:r w:rsidRPr="0047558B">
        <w:rPr>
          <w:rFonts w:ascii="Angsana New" w:hAnsi="Angsana New"/>
          <w:spacing w:val="-2"/>
          <w:sz w:val="30"/>
          <w:szCs w:val="30"/>
          <w:cs/>
        </w:rPr>
        <w:t>ปี และจะครบกำหนดใน</w:t>
      </w:r>
      <w:r w:rsidRPr="0047558B">
        <w:rPr>
          <w:rFonts w:ascii="Angsana New" w:hAnsi="Angsana New"/>
          <w:sz w:val="30"/>
          <w:szCs w:val="30"/>
          <w:cs/>
        </w:rPr>
        <w:t xml:space="preserve">ปี </w:t>
      </w:r>
      <w:r w:rsidRPr="0047558B">
        <w:rPr>
          <w:rFonts w:ascii="Angsana New" w:hAnsi="Angsana New"/>
          <w:sz w:val="30"/>
          <w:szCs w:val="30"/>
        </w:rPr>
        <w:t>256</w:t>
      </w:r>
      <w:r w:rsidR="00F668EE" w:rsidRPr="0047558B">
        <w:rPr>
          <w:rFonts w:ascii="Angsana New" w:hAnsi="Angsana New"/>
          <w:sz w:val="30"/>
          <w:szCs w:val="30"/>
        </w:rPr>
        <w:t>5</w:t>
      </w:r>
      <w:r w:rsidRPr="0047558B">
        <w:rPr>
          <w:rFonts w:ascii="Angsana New" w:hAnsi="Angsana New"/>
          <w:sz w:val="30"/>
          <w:szCs w:val="30"/>
          <w:cs/>
        </w:rPr>
        <w:t xml:space="preserve"> ถึงปี </w:t>
      </w:r>
      <w:r w:rsidRPr="0047558B">
        <w:rPr>
          <w:rFonts w:ascii="Angsana New" w:hAnsi="Angsana New"/>
          <w:sz w:val="30"/>
          <w:szCs w:val="30"/>
        </w:rPr>
        <w:t>256</w:t>
      </w:r>
      <w:r w:rsidR="00F668EE" w:rsidRPr="0047558B">
        <w:rPr>
          <w:rFonts w:ascii="Angsana New" w:hAnsi="Angsana New"/>
          <w:sz w:val="30"/>
          <w:szCs w:val="30"/>
        </w:rPr>
        <w:t>7</w:t>
      </w:r>
      <w:r w:rsidRPr="0047558B">
        <w:rPr>
          <w:rFonts w:ascii="Angsana New" w:hAnsi="Angsana New"/>
          <w:sz w:val="30"/>
          <w:szCs w:val="30"/>
          <w:cs/>
        </w:rPr>
        <w:t xml:space="preserve"> โดยบริษัทและบริษัทย่อยของบริษัทมีภาระผูกพันที่จะต้องจ่ายค่าบริการตามอัตราที่ระบุไว้ในสัญญา</w:t>
      </w:r>
    </w:p>
    <w:p w14:paraId="02FDE885" w14:textId="77777777" w:rsidR="00A217FA" w:rsidRPr="0047558B" w:rsidRDefault="00A217FA" w:rsidP="00A2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27" w:firstLine="706"/>
        <w:rPr>
          <w:rFonts w:ascii="Angsana New" w:hAnsi="Angsana New"/>
          <w:sz w:val="30"/>
          <w:szCs w:val="30"/>
        </w:rPr>
      </w:pPr>
    </w:p>
    <w:p w14:paraId="61CDDF3A" w14:textId="77777777" w:rsidR="00A217FA" w:rsidRPr="0047558B" w:rsidRDefault="00A217FA" w:rsidP="00A2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27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>สัญญาเช่ายานพาหนะ</w:t>
      </w:r>
    </w:p>
    <w:p w14:paraId="4EC8C0AE" w14:textId="7E4F0FF7" w:rsidR="00A217FA" w:rsidRPr="0047558B" w:rsidRDefault="00A217FA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บริษัทและบริษัทย่อยของบริษัททำสัญญาเช่ารถยนต์หลายฉบับกับบริษัท อาคเนย์แคปปิตอล จำกัด ซึ่งเป็นบริษัทที่เกี่ยวข้องกันของบริษัท สัญญามีกำหนดระยะเวลา</w:t>
      </w: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335BB" w:rsidRPr="0047558B">
        <w:rPr>
          <w:rFonts w:ascii="Angsana New" w:hAnsi="Angsana New"/>
          <w:spacing w:val="-2"/>
          <w:sz w:val="30"/>
          <w:szCs w:val="30"/>
        </w:rPr>
        <w:t>3</w:t>
      </w:r>
      <w:r w:rsidR="00C335BB" w:rsidRPr="0047558B">
        <w:rPr>
          <w:rFonts w:ascii="Angsana New" w:hAnsi="Angsana New"/>
          <w:spacing w:val="-2"/>
          <w:sz w:val="30"/>
          <w:szCs w:val="30"/>
          <w:cs/>
        </w:rPr>
        <w:t xml:space="preserve"> ปี ถึง </w:t>
      </w:r>
      <w:r w:rsidRPr="0047558B">
        <w:rPr>
          <w:rFonts w:ascii="Angsana New" w:hAnsi="Angsana New"/>
          <w:spacing w:val="-2"/>
          <w:sz w:val="30"/>
          <w:szCs w:val="30"/>
        </w:rPr>
        <w:t xml:space="preserve">5 </w:t>
      </w:r>
      <w:r w:rsidRPr="0047558B">
        <w:rPr>
          <w:rFonts w:ascii="Angsana New" w:hAnsi="Angsana New"/>
          <w:spacing w:val="-2"/>
          <w:sz w:val="30"/>
          <w:szCs w:val="30"/>
          <w:cs/>
        </w:rPr>
        <w:t>ปี</w:t>
      </w:r>
      <w:r w:rsidRPr="0047558B">
        <w:rPr>
          <w:rFonts w:ascii="Angsana New" w:hAnsi="Angsana New"/>
          <w:spacing w:val="-2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 xml:space="preserve">และจะครบกำหนดในปี </w:t>
      </w:r>
      <w:r w:rsidRPr="0047558B">
        <w:rPr>
          <w:rFonts w:ascii="Angsana New" w:hAnsi="Angsana New"/>
          <w:sz w:val="30"/>
          <w:szCs w:val="30"/>
        </w:rPr>
        <w:t>256</w:t>
      </w:r>
      <w:r w:rsidR="00C335BB" w:rsidRPr="0047558B">
        <w:rPr>
          <w:rFonts w:ascii="Angsana New" w:hAnsi="Angsana New"/>
          <w:sz w:val="30"/>
          <w:szCs w:val="30"/>
        </w:rPr>
        <w:t>5</w:t>
      </w:r>
      <w:r w:rsidR="007D2B76" w:rsidRPr="0047558B">
        <w:rPr>
          <w:rFonts w:ascii="Angsana New" w:hAnsi="Angsana New"/>
          <w:sz w:val="30"/>
          <w:szCs w:val="30"/>
        </w:rPr>
        <w:t xml:space="preserve"> </w:t>
      </w:r>
      <w:r w:rsidR="007D2B76" w:rsidRPr="0047558B">
        <w:rPr>
          <w:rFonts w:ascii="Angsana New" w:hAnsi="Angsana New"/>
          <w:sz w:val="30"/>
          <w:szCs w:val="30"/>
          <w:cs/>
        </w:rPr>
        <w:t xml:space="preserve">ถึงปี </w:t>
      </w:r>
      <w:r w:rsidR="007D2B76" w:rsidRPr="0047558B">
        <w:rPr>
          <w:rFonts w:ascii="Angsana New" w:hAnsi="Angsana New"/>
          <w:sz w:val="30"/>
          <w:szCs w:val="30"/>
        </w:rPr>
        <w:t xml:space="preserve">2567 </w:t>
      </w:r>
      <w:r w:rsidRPr="0047558B">
        <w:rPr>
          <w:rFonts w:ascii="Angsana New" w:hAnsi="Angsana New"/>
          <w:sz w:val="30"/>
          <w:szCs w:val="30"/>
          <w:cs/>
        </w:rPr>
        <w:t>โดยบริษัทและบริษัทย่อยของบริษัทมีภาระผูกพันที่จะต้องจ่ายค่าเช่าตามอัตราที่ระบุไว้ในสัญญา</w:t>
      </w:r>
    </w:p>
    <w:p w14:paraId="0694B047" w14:textId="77777777" w:rsidR="00A217FA" w:rsidRPr="0047558B" w:rsidRDefault="00A217FA" w:rsidP="00A2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27" w:firstLine="706"/>
        <w:rPr>
          <w:rFonts w:ascii="Angsana New" w:hAnsi="Angsana New"/>
          <w:sz w:val="30"/>
          <w:szCs w:val="30"/>
        </w:rPr>
      </w:pPr>
    </w:p>
    <w:p w14:paraId="113B37D6" w14:textId="77777777" w:rsidR="00A217FA" w:rsidRPr="0047558B" w:rsidRDefault="00A217FA" w:rsidP="00A2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27"/>
        <w:rPr>
          <w:rFonts w:ascii="Angsana New" w:hAnsi="Angsana New"/>
          <w:i/>
          <w:iCs/>
          <w:sz w:val="30"/>
          <w:szCs w:val="30"/>
          <w:lang w:val="en-GB"/>
        </w:rPr>
      </w:pPr>
      <w:r w:rsidRPr="0047558B">
        <w:rPr>
          <w:rFonts w:ascii="Angsana New" w:hAnsi="Angsana New"/>
          <w:i/>
          <w:iCs/>
          <w:sz w:val="30"/>
          <w:szCs w:val="30"/>
          <w:lang w:val="en-GB"/>
        </w:rPr>
        <w:tab/>
      </w:r>
      <w:r w:rsidRPr="0047558B">
        <w:rPr>
          <w:rFonts w:ascii="Angsana New" w:hAnsi="Angsana New"/>
          <w:i/>
          <w:iCs/>
          <w:sz w:val="30"/>
          <w:szCs w:val="30"/>
          <w:cs/>
          <w:lang w:val="en-GB"/>
        </w:rPr>
        <w:t>สัญญาเช่าพื้นที่เพื่อจัดวางคอมพิวเตอร์แม่ข่าย</w:t>
      </w:r>
    </w:p>
    <w:p w14:paraId="69CF3D92" w14:textId="529A99EA" w:rsidR="00A217FA" w:rsidRPr="0047558B" w:rsidRDefault="00A217FA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7558B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47558B">
        <w:rPr>
          <w:rFonts w:ascii="Angsana New" w:hAnsi="Angsana New"/>
          <w:spacing w:val="-6"/>
          <w:sz w:val="30"/>
          <w:szCs w:val="30"/>
        </w:rPr>
        <w:t>1</w:t>
      </w:r>
      <w:r w:rsidRPr="0047558B">
        <w:rPr>
          <w:rFonts w:ascii="Angsana New" w:hAnsi="Angsana New"/>
          <w:spacing w:val="-6"/>
          <w:sz w:val="30"/>
          <w:szCs w:val="30"/>
          <w:cs/>
        </w:rPr>
        <w:t xml:space="preserve"> กันยายน </w:t>
      </w:r>
      <w:r w:rsidRPr="0047558B">
        <w:rPr>
          <w:rFonts w:ascii="Angsana New" w:hAnsi="Angsana New"/>
          <w:spacing w:val="-6"/>
          <w:sz w:val="30"/>
          <w:szCs w:val="30"/>
        </w:rPr>
        <w:t>256</w:t>
      </w:r>
      <w:r w:rsidR="00F668EE" w:rsidRPr="0047558B">
        <w:rPr>
          <w:rFonts w:ascii="Angsana New" w:hAnsi="Angsana New"/>
          <w:spacing w:val="-6"/>
          <w:sz w:val="30"/>
          <w:szCs w:val="30"/>
        </w:rPr>
        <w:t>4</w:t>
      </w:r>
      <w:r w:rsidRPr="0047558B">
        <w:rPr>
          <w:rFonts w:ascii="Angsana New" w:hAnsi="Angsana New"/>
          <w:spacing w:val="-6"/>
          <w:sz w:val="30"/>
          <w:szCs w:val="30"/>
        </w:rPr>
        <w:t xml:space="preserve"> </w:t>
      </w:r>
      <w:r w:rsidRPr="0047558B">
        <w:rPr>
          <w:rFonts w:ascii="Angsana New" w:hAnsi="Angsana New"/>
          <w:spacing w:val="-6"/>
          <w:sz w:val="30"/>
          <w:szCs w:val="30"/>
          <w:cs/>
        </w:rPr>
        <w:t>บริษัททำสัญญาเช่าพื้นที่เพื่อจัดวางคอมพิวเตอร์แม่ข่ายกับบริษัท</w:t>
      </w:r>
      <w:r w:rsidRPr="0047558B">
        <w:rPr>
          <w:rFonts w:ascii="Angsana New" w:hAnsi="Angsana New"/>
          <w:spacing w:val="-6"/>
          <w:sz w:val="30"/>
          <w:szCs w:val="30"/>
        </w:rPr>
        <w:t xml:space="preserve"> </w:t>
      </w:r>
      <w:r w:rsidRPr="0047558B">
        <w:rPr>
          <w:rFonts w:ascii="Angsana New" w:hAnsi="Angsana New"/>
          <w:spacing w:val="-6"/>
          <w:sz w:val="30"/>
          <w:szCs w:val="30"/>
          <w:cs/>
        </w:rPr>
        <w:t>ที.ซี.ซี.</w:t>
      </w:r>
      <w:r w:rsidRPr="0047558B">
        <w:rPr>
          <w:rFonts w:ascii="Angsana New" w:hAnsi="Angsana New"/>
          <w:spacing w:val="-6"/>
          <w:sz w:val="30"/>
          <w:szCs w:val="30"/>
        </w:rPr>
        <w:t xml:space="preserve"> </w:t>
      </w:r>
      <w:r w:rsidRPr="0047558B">
        <w:rPr>
          <w:rFonts w:ascii="Angsana New" w:hAnsi="Angsana New"/>
          <w:spacing w:val="-6"/>
          <w:sz w:val="30"/>
          <w:szCs w:val="30"/>
          <w:cs/>
        </w:rPr>
        <w:t xml:space="preserve">เทคโนโลยี จำกัด </w:t>
      </w:r>
      <w:r w:rsidRPr="0047558B">
        <w:rPr>
          <w:rFonts w:ascii="Angsana New" w:hAnsi="Angsana New"/>
          <w:spacing w:val="-6"/>
          <w:sz w:val="30"/>
          <w:szCs w:val="30"/>
        </w:rPr>
        <w:br/>
      </w:r>
      <w:r w:rsidRPr="0047558B">
        <w:rPr>
          <w:rFonts w:ascii="Angsana New" w:hAnsi="Angsana New"/>
          <w:spacing w:val="-6"/>
          <w:sz w:val="30"/>
          <w:szCs w:val="30"/>
          <w:cs/>
        </w:rPr>
        <w:t xml:space="preserve">ซึ่งเป็นบริษัทที่เกี่ยวข้องกันของบริษัท สัญญาดังกล่าวมีกำหนดระยะเวลา </w:t>
      </w:r>
      <w:r w:rsidRPr="0047558B">
        <w:rPr>
          <w:rFonts w:ascii="Angsana New" w:hAnsi="Angsana New"/>
          <w:spacing w:val="-6"/>
          <w:sz w:val="30"/>
          <w:szCs w:val="30"/>
        </w:rPr>
        <w:t>1</w:t>
      </w:r>
      <w:r w:rsidRPr="0047558B">
        <w:rPr>
          <w:rFonts w:ascii="Angsana New" w:hAnsi="Angsana New"/>
          <w:spacing w:val="-6"/>
          <w:sz w:val="30"/>
          <w:szCs w:val="30"/>
          <w:cs/>
        </w:rPr>
        <w:t xml:space="preserve"> ปี เริ่มตั้งแต่วันที่ </w:t>
      </w:r>
      <w:r w:rsidRPr="0047558B">
        <w:rPr>
          <w:rFonts w:ascii="Angsana New" w:hAnsi="Angsana New"/>
          <w:spacing w:val="-6"/>
          <w:sz w:val="30"/>
          <w:szCs w:val="30"/>
        </w:rPr>
        <w:t>1</w:t>
      </w:r>
      <w:r w:rsidRPr="0047558B">
        <w:rPr>
          <w:rFonts w:ascii="Angsana New" w:hAnsi="Angsana New"/>
          <w:spacing w:val="-6"/>
          <w:sz w:val="30"/>
          <w:szCs w:val="30"/>
          <w:cs/>
        </w:rPr>
        <w:t xml:space="preserve"> กันยายน </w:t>
      </w:r>
      <w:r w:rsidRPr="0047558B">
        <w:rPr>
          <w:rFonts w:ascii="Angsana New" w:hAnsi="Angsana New"/>
          <w:spacing w:val="-6"/>
          <w:sz w:val="30"/>
          <w:szCs w:val="30"/>
        </w:rPr>
        <w:t>256</w:t>
      </w:r>
      <w:r w:rsidR="00F668EE" w:rsidRPr="0047558B">
        <w:rPr>
          <w:rFonts w:ascii="Angsana New" w:hAnsi="Angsana New"/>
          <w:spacing w:val="-6"/>
          <w:sz w:val="30"/>
          <w:szCs w:val="30"/>
        </w:rPr>
        <w:t>4</w:t>
      </w:r>
      <w:r w:rsidRPr="0047558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pacing w:val="-6"/>
          <w:sz w:val="30"/>
          <w:szCs w:val="30"/>
          <w:cs/>
        </w:rPr>
        <w:br/>
      </w: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ถึงวันที่ </w:t>
      </w:r>
      <w:r w:rsidRPr="0047558B">
        <w:rPr>
          <w:rFonts w:ascii="Angsana New" w:hAnsi="Angsana New"/>
          <w:spacing w:val="-2"/>
          <w:sz w:val="30"/>
          <w:szCs w:val="30"/>
        </w:rPr>
        <w:t>31</w:t>
      </w: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 สิงหาคม </w:t>
      </w:r>
      <w:r w:rsidRPr="0047558B">
        <w:rPr>
          <w:rFonts w:ascii="Angsana New" w:hAnsi="Angsana New"/>
          <w:spacing w:val="-2"/>
          <w:sz w:val="30"/>
          <w:szCs w:val="30"/>
        </w:rPr>
        <w:t>256</w:t>
      </w:r>
      <w:r w:rsidR="00F668EE" w:rsidRPr="0047558B">
        <w:rPr>
          <w:rFonts w:ascii="Angsana New" w:hAnsi="Angsana New"/>
          <w:spacing w:val="-2"/>
          <w:sz w:val="30"/>
          <w:szCs w:val="30"/>
        </w:rPr>
        <w:t>5</w:t>
      </w: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 โดยบริษัทมีภาระผูกพันที่จะต้องจ่ายค่าเช่าตามอัตราที่ระบุไว้ในสัญญา</w:t>
      </w:r>
    </w:p>
    <w:p w14:paraId="4E79FE2D" w14:textId="77777777" w:rsidR="00A217FA" w:rsidRPr="0047558B" w:rsidRDefault="00A217FA" w:rsidP="00A2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27"/>
        <w:rPr>
          <w:rFonts w:ascii="Angsana New" w:hAnsi="Angsana New"/>
          <w:spacing w:val="-2"/>
          <w:sz w:val="30"/>
          <w:szCs w:val="30"/>
        </w:rPr>
      </w:pPr>
    </w:p>
    <w:p w14:paraId="3918F304" w14:textId="77777777" w:rsidR="00A217FA" w:rsidRPr="0047558B" w:rsidRDefault="00A217FA" w:rsidP="00A2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27" w:firstLine="531"/>
        <w:rPr>
          <w:rFonts w:ascii="Angsana New" w:hAnsi="Angsana New"/>
          <w:i/>
          <w:iCs/>
          <w:sz w:val="30"/>
          <w:szCs w:val="30"/>
          <w:lang w:val="en-GB"/>
        </w:rPr>
      </w:pPr>
      <w:r w:rsidRPr="0047558B">
        <w:rPr>
          <w:rFonts w:ascii="Angsana New" w:hAnsi="Angsana New"/>
          <w:i/>
          <w:iCs/>
          <w:sz w:val="30"/>
          <w:szCs w:val="30"/>
          <w:cs/>
          <w:lang w:val="en-GB"/>
        </w:rPr>
        <w:t>สัญญาจ้างทำงาน</w:t>
      </w:r>
    </w:p>
    <w:p w14:paraId="7CAB6E2A" w14:textId="01BF6755" w:rsidR="00A217FA" w:rsidRPr="0047558B" w:rsidRDefault="00A217FA" w:rsidP="00A2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47558B">
        <w:rPr>
          <w:rFonts w:ascii="Angsana New" w:hAnsi="Angsana New"/>
          <w:spacing w:val="-6"/>
          <w:sz w:val="30"/>
          <w:szCs w:val="30"/>
          <w:cs/>
        </w:rPr>
        <w:t xml:space="preserve">ในระหว่างปีบริษัททำสัญญาจ้างทำงานกับผู้บริหารสำคัญเพื่อให้คำปรึกษาเกี่ยวกับการบริหารจัดการธุรกิจแก่บริษัท สัญญามีกำหนดระยะเวลา </w:t>
      </w:r>
      <w:r w:rsidRPr="0047558B">
        <w:rPr>
          <w:rFonts w:ascii="Angsana New" w:hAnsi="Angsana New"/>
          <w:spacing w:val="-6"/>
          <w:sz w:val="30"/>
          <w:szCs w:val="30"/>
        </w:rPr>
        <w:t xml:space="preserve">1 </w:t>
      </w:r>
      <w:r w:rsidRPr="0047558B">
        <w:rPr>
          <w:rFonts w:ascii="Angsana New" w:hAnsi="Angsana New"/>
          <w:spacing w:val="-6"/>
          <w:sz w:val="30"/>
          <w:szCs w:val="30"/>
          <w:cs/>
        </w:rPr>
        <w:t xml:space="preserve">ปี เริ่มตั้งแต่วันที่ </w:t>
      </w:r>
      <w:r w:rsidRPr="0047558B">
        <w:rPr>
          <w:rFonts w:ascii="Angsana New" w:hAnsi="Angsana New"/>
          <w:spacing w:val="-6"/>
          <w:sz w:val="30"/>
          <w:szCs w:val="30"/>
        </w:rPr>
        <w:t xml:space="preserve">1 </w:t>
      </w:r>
      <w:r w:rsidRPr="0047558B">
        <w:rPr>
          <w:rFonts w:ascii="Angsana New" w:hAnsi="Angsana New"/>
          <w:spacing w:val="-6"/>
          <w:sz w:val="30"/>
          <w:szCs w:val="30"/>
          <w:cs/>
        </w:rPr>
        <w:t xml:space="preserve">มกราคม </w:t>
      </w:r>
      <w:r w:rsidRPr="0047558B">
        <w:rPr>
          <w:rFonts w:ascii="Angsana New" w:hAnsi="Angsana New"/>
          <w:spacing w:val="-6"/>
          <w:sz w:val="30"/>
          <w:szCs w:val="30"/>
        </w:rPr>
        <w:t>256</w:t>
      </w:r>
      <w:r w:rsidR="000A4998" w:rsidRPr="0047558B">
        <w:rPr>
          <w:rFonts w:ascii="Angsana New" w:hAnsi="Angsana New"/>
          <w:spacing w:val="-6"/>
          <w:sz w:val="30"/>
          <w:szCs w:val="30"/>
        </w:rPr>
        <w:t>4</w:t>
      </w:r>
      <w:r w:rsidRPr="0047558B">
        <w:rPr>
          <w:rFonts w:ascii="Angsana New" w:hAnsi="Angsana New"/>
          <w:spacing w:val="-6"/>
          <w:sz w:val="30"/>
          <w:szCs w:val="30"/>
        </w:rPr>
        <w:t xml:space="preserve"> </w:t>
      </w:r>
      <w:r w:rsidRPr="0047558B">
        <w:rPr>
          <w:rFonts w:ascii="Angsana New" w:hAnsi="Angsana New"/>
          <w:spacing w:val="-6"/>
          <w:sz w:val="30"/>
          <w:szCs w:val="30"/>
          <w:cs/>
        </w:rPr>
        <w:t xml:space="preserve">ถึงวันที่ </w:t>
      </w:r>
      <w:r w:rsidRPr="0047558B">
        <w:rPr>
          <w:rFonts w:ascii="Angsana New" w:hAnsi="Angsana New"/>
          <w:spacing w:val="-6"/>
          <w:sz w:val="30"/>
          <w:szCs w:val="30"/>
        </w:rPr>
        <w:t xml:space="preserve">31 </w:t>
      </w:r>
      <w:r w:rsidRPr="0047558B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47558B">
        <w:rPr>
          <w:rFonts w:ascii="Angsana New" w:hAnsi="Angsana New"/>
          <w:spacing w:val="-6"/>
          <w:sz w:val="30"/>
          <w:szCs w:val="30"/>
        </w:rPr>
        <w:t>256</w:t>
      </w:r>
      <w:r w:rsidR="000A4998" w:rsidRPr="0047558B">
        <w:rPr>
          <w:rFonts w:ascii="Angsana New" w:hAnsi="Angsana New"/>
          <w:spacing w:val="-6"/>
          <w:sz w:val="30"/>
          <w:szCs w:val="30"/>
        </w:rPr>
        <w:t>4</w:t>
      </w:r>
      <w:r w:rsidRPr="0047558B">
        <w:rPr>
          <w:rFonts w:ascii="Angsana New" w:hAnsi="Angsana New"/>
          <w:spacing w:val="-6"/>
          <w:sz w:val="30"/>
          <w:szCs w:val="30"/>
        </w:rPr>
        <w:t xml:space="preserve"> </w:t>
      </w:r>
      <w:r w:rsidRPr="0047558B">
        <w:rPr>
          <w:rFonts w:ascii="Angsana New" w:hAnsi="Angsana New"/>
          <w:spacing w:val="-6"/>
          <w:sz w:val="30"/>
          <w:szCs w:val="30"/>
          <w:cs/>
        </w:rPr>
        <w:t>โดยบริษัทมีภาระผูกพันที่จะต้องจ่ายค่าตอบแทนตามอัตราที่ระบุไว้ในสัญญา</w:t>
      </w:r>
    </w:p>
    <w:p w14:paraId="523B132D" w14:textId="77777777" w:rsidR="008226A4" w:rsidRPr="0047558B" w:rsidRDefault="008226A4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FB0E49E" w14:textId="77777777" w:rsidR="00A217FA" w:rsidRPr="0047558B" w:rsidRDefault="00A217FA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rPr>
          <w:rFonts w:ascii="Angsana New" w:hAnsi="Angsana New"/>
          <w:i/>
          <w:iCs/>
          <w:sz w:val="30"/>
          <w:szCs w:val="30"/>
          <w:lang w:val="en-GB"/>
        </w:rPr>
      </w:pPr>
      <w:r w:rsidRPr="0047558B">
        <w:rPr>
          <w:rFonts w:ascii="Angsana New" w:hAnsi="Angsana New"/>
          <w:i/>
          <w:iCs/>
          <w:sz w:val="30"/>
          <w:szCs w:val="30"/>
          <w:cs/>
          <w:lang w:val="en-GB"/>
        </w:rPr>
        <w:lastRenderedPageBreak/>
        <w:t>สัญญาจ้างที่ปรึกษา</w:t>
      </w:r>
    </w:p>
    <w:p w14:paraId="27CD39A8" w14:textId="77777777" w:rsidR="00A217FA" w:rsidRPr="0047558B" w:rsidRDefault="00A217FA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pacing w:val="-8"/>
          <w:sz w:val="30"/>
          <w:szCs w:val="30"/>
          <w:cs/>
          <w:lang w:val="en-GB"/>
        </w:rPr>
        <w:t xml:space="preserve">เมื่อวันที่ </w:t>
      </w:r>
      <w:r w:rsidRPr="0047558B">
        <w:rPr>
          <w:rFonts w:ascii="Angsana New" w:hAnsi="Angsana New"/>
          <w:spacing w:val="-8"/>
          <w:sz w:val="30"/>
          <w:szCs w:val="30"/>
        </w:rPr>
        <w:t xml:space="preserve">15 </w:t>
      </w:r>
      <w:r w:rsidRPr="0047558B">
        <w:rPr>
          <w:rFonts w:ascii="Angsana New" w:hAnsi="Angsana New"/>
          <w:spacing w:val="-8"/>
          <w:sz w:val="30"/>
          <w:szCs w:val="30"/>
          <w:cs/>
        </w:rPr>
        <w:t xml:space="preserve">มกราคม </w:t>
      </w:r>
      <w:r w:rsidRPr="0047558B">
        <w:rPr>
          <w:rFonts w:ascii="Angsana New" w:hAnsi="Angsana New"/>
          <w:spacing w:val="-8"/>
          <w:sz w:val="30"/>
          <w:szCs w:val="30"/>
        </w:rPr>
        <w:t xml:space="preserve">2563 </w:t>
      </w:r>
      <w:r w:rsidRPr="0047558B">
        <w:rPr>
          <w:rFonts w:ascii="Angsana New" w:hAnsi="Angsana New"/>
          <w:spacing w:val="-8"/>
          <w:sz w:val="30"/>
          <w:szCs w:val="30"/>
          <w:cs/>
        </w:rPr>
        <w:t>บริษัททำสัญญาจ้างที่ปรึกษากับบริษัท เฟรเซอร์ส พร็อพเพอร์ตี้ (ประเทศไทย) จำกัด (มหาชน)</w:t>
      </w:r>
      <w:r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pacing w:val="12"/>
          <w:sz w:val="30"/>
          <w:szCs w:val="30"/>
          <w:cs/>
        </w:rPr>
        <w:t>ซึ่งเป็นบริษัทที่เกี่ยวข้องกันกับบริษัท โดยบริษัทที่เกี่ยวข้องกันดังกล่าวตกลงให้บริการและให้คำปรึกษา</w:t>
      </w:r>
      <w:r w:rsidRPr="0047558B">
        <w:rPr>
          <w:rFonts w:ascii="Angsana New" w:hAnsi="Angsana New"/>
          <w:spacing w:val="6"/>
          <w:sz w:val="30"/>
          <w:szCs w:val="30"/>
          <w:cs/>
        </w:rPr>
        <w:t>เกี่ยวกับ</w:t>
      </w:r>
      <w:r w:rsidRPr="0047558B">
        <w:rPr>
          <w:rFonts w:ascii="Angsana New" w:hAnsi="Angsana New"/>
          <w:sz w:val="30"/>
          <w:szCs w:val="30"/>
          <w:cs/>
        </w:rPr>
        <w:t xml:space="preserve">โครงการตามที่ระบุไว้ในสัญญาแก่บริษัท สัญญามีกำหนดระยะเวลา </w:t>
      </w:r>
      <w:r w:rsidRPr="0047558B">
        <w:rPr>
          <w:rFonts w:ascii="Angsana New" w:hAnsi="Angsana New"/>
          <w:sz w:val="30"/>
          <w:szCs w:val="30"/>
        </w:rPr>
        <w:t xml:space="preserve">2 </w:t>
      </w:r>
      <w:r w:rsidRPr="0047558B">
        <w:rPr>
          <w:rFonts w:ascii="Angsana New" w:hAnsi="Angsana New"/>
          <w:sz w:val="30"/>
          <w:szCs w:val="30"/>
          <w:cs/>
        </w:rPr>
        <w:t xml:space="preserve">ปี เริ่มตั้งแต่วันที่ </w:t>
      </w:r>
      <w:r w:rsidRPr="0047558B">
        <w:rPr>
          <w:rFonts w:ascii="Angsana New" w:hAnsi="Angsana New"/>
          <w:sz w:val="30"/>
          <w:szCs w:val="30"/>
        </w:rPr>
        <w:t xml:space="preserve">15 </w:t>
      </w:r>
      <w:r w:rsidRPr="0047558B">
        <w:rPr>
          <w:rFonts w:ascii="Angsana New" w:hAnsi="Angsana New"/>
          <w:sz w:val="30"/>
          <w:szCs w:val="30"/>
          <w:cs/>
        </w:rPr>
        <w:t xml:space="preserve">มกราคม </w:t>
      </w:r>
      <w:r w:rsidRPr="0047558B">
        <w:rPr>
          <w:rFonts w:ascii="Angsana New" w:hAnsi="Angsana New"/>
          <w:sz w:val="30"/>
          <w:szCs w:val="30"/>
        </w:rPr>
        <w:t xml:space="preserve">2563 </w:t>
      </w:r>
      <w:r w:rsidRPr="0047558B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47558B">
        <w:rPr>
          <w:rFonts w:ascii="Angsana New" w:hAnsi="Angsana New"/>
          <w:sz w:val="30"/>
          <w:szCs w:val="30"/>
        </w:rPr>
        <w:t xml:space="preserve">14 </w:t>
      </w:r>
      <w:r w:rsidRPr="0047558B">
        <w:rPr>
          <w:rFonts w:ascii="Angsana New" w:hAnsi="Angsana New"/>
          <w:sz w:val="30"/>
          <w:szCs w:val="30"/>
          <w:cs/>
        </w:rPr>
        <w:t xml:space="preserve">มกราคม </w:t>
      </w:r>
      <w:r w:rsidRPr="0047558B">
        <w:rPr>
          <w:rFonts w:ascii="Angsana New" w:hAnsi="Angsana New"/>
          <w:sz w:val="30"/>
          <w:szCs w:val="30"/>
        </w:rPr>
        <w:t xml:space="preserve">2565 </w:t>
      </w:r>
      <w:r w:rsidRPr="0047558B">
        <w:rPr>
          <w:rFonts w:ascii="Angsana New" w:hAnsi="Angsana New"/>
          <w:sz w:val="30"/>
          <w:szCs w:val="30"/>
          <w:cs/>
        </w:rPr>
        <w:t>โดยบริษัทมีภาระผูกพันที่จะต้องจ่ายค่าตอบแทนรายปีตามอัตราที่ระบุไว้ในสัญญา</w:t>
      </w:r>
    </w:p>
    <w:p w14:paraId="117BDDC0" w14:textId="4F4124B0" w:rsidR="00A217FA" w:rsidRPr="0047558B" w:rsidRDefault="00C37D84" w:rsidP="00D72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</w:rPr>
        <w:tab/>
      </w:r>
    </w:p>
    <w:p w14:paraId="5F4CC55D" w14:textId="0C00D8A5" w:rsidR="006E2C6C" w:rsidRPr="0047558B" w:rsidRDefault="003057D6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F3C615F" w14:textId="77777777" w:rsidR="00381D73" w:rsidRPr="0047558B" w:rsidRDefault="00381D73" w:rsidP="00C20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1"/>
        <w:gridCol w:w="1081"/>
        <w:gridCol w:w="236"/>
        <w:gridCol w:w="1114"/>
        <w:gridCol w:w="278"/>
        <w:gridCol w:w="1168"/>
        <w:gridCol w:w="250"/>
        <w:gridCol w:w="1094"/>
      </w:tblGrid>
      <w:tr w:rsidR="002D2C8A" w:rsidRPr="0047558B" w14:paraId="4782A087" w14:textId="77777777" w:rsidTr="00DB694F">
        <w:trPr>
          <w:tblHeader/>
        </w:trPr>
        <w:tc>
          <w:tcPr>
            <w:tcW w:w="2122" w:type="pct"/>
          </w:tcPr>
          <w:p w14:paraId="6A703228" w14:textId="77777777" w:rsidR="002D2C8A" w:rsidRPr="0047558B" w:rsidRDefault="002D2C8A" w:rsidP="0057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0" w:type="pct"/>
            <w:gridSpan w:val="3"/>
          </w:tcPr>
          <w:p w14:paraId="6D410EA8" w14:textId="77777777" w:rsidR="002D2C8A" w:rsidRPr="0047558B" w:rsidRDefault="002D2C8A" w:rsidP="00437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73DC32F9" w14:textId="77777777" w:rsidR="002D2C8A" w:rsidRPr="0047558B" w:rsidRDefault="002D2C8A" w:rsidP="00437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619C62AE" w14:textId="77777777" w:rsidR="002D2C8A" w:rsidRPr="0047558B" w:rsidRDefault="002D2C8A" w:rsidP="00437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217FA" w:rsidRPr="0047558B" w14:paraId="24DD7E12" w14:textId="77777777" w:rsidTr="00DB694F">
        <w:trPr>
          <w:tblHeader/>
        </w:trPr>
        <w:tc>
          <w:tcPr>
            <w:tcW w:w="2122" w:type="pct"/>
          </w:tcPr>
          <w:p w14:paraId="7955236C" w14:textId="77777777" w:rsidR="00DA4B22" w:rsidRPr="0047558B" w:rsidRDefault="00DA4B22" w:rsidP="00DA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23CD1E8" w14:textId="182B9C00" w:rsidR="00DA4B22" w:rsidRPr="0047558B" w:rsidRDefault="00DA4B22" w:rsidP="00DA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</w:t>
            </w:r>
            <w:r w:rsidR="008969A6" w:rsidRPr="0047558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024D8BE0" w14:textId="77777777" w:rsidR="00DA4B22" w:rsidRPr="0047558B" w:rsidRDefault="00DA4B22" w:rsidP="00DA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3FBB4A3" w14:textId="64ABB1FB" w:rsidR="00DA4B22" w:rsidRPr="0047558B" w:rsidRDefault="00DA4B22" w:rsidP="00DA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</w:t>
            </w:r>
            <w:r w:rsidR="00871D60" w:rsidRPr="0047558B">
              <w:rPr>
                <w:rFonts w:ascii="Angsana New" w:hAnsi="Angsana New"/>
                <w:sz w:val="30"/>
                <w:szCs w:val="30"/>
              </w:rPr>
              <w:t>6</w:t>
            </w:r>
            <w:r w:rsidR="008969A6" w:rsidRPr="0047558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" w:type="pct"/>
          </w:tcPr>
          <w:p w14:paraId="1A4DCE20" w14:textId="77777777" w:rsidR="00DA4B22" w:rsidRPr="0047558B" w:rsidRDefault="00DA4B22" w:rsidP="00DA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5E9643D" w14:textId="5867CABE" w:rsidR="00DA4B22" w:rsidRPr="0047558B" w:rsidRDefault="00DA4B22" w:rsidP="00DA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</w:t>
            </w:r>
            <w:r w:rsidR="008969A6" w:rsidRPr="0047558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55B73DFE" w14:textId="77777777" w:rsidR="00DA4B22" w:rsidRPr="0047558B" w:rsidRDefault="00DA4B22" w:rsidP="00DA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1D21E33" w14:textId="5DCAF3A0" w:rsidR="00DA4B22" w:rsidRPr="0047558B" w:rsidRDefault="00DA4B22" w:rsidP="00DA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</w:t>
            </w:r>
            <w:r w:rsidR="00871D60" w:rsidRPr="0047558B">
              <w:rPr>
                <w:rFonts w:ascii="Angsana New" w:hAnsi="Angsana New"/>
                <w:sz w:val="30"/>
                <w:szCs w:val="30"/>
              </w:rPr>
              <w:t>6</w:t>
            </w:r>
            <w:r w:rsidR="008969A6" w:rsidRPr="0047558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05095" w:rsidRPr="0047558B" w14:paraId="6E2FEAC4" w14:textId="77777777" w:rsidTr="00DB694F">
        <w:trPr>
          <w:tblHeader/>
        </w:trPr>
        <w:tc>
          <w:tcPr>
            <w:tcW w:w="2122" w:type="pct"/>
          </w:tcPr>
          <w:p w14:paraId="603A2F9C" w14:textId="77777777" w:rsidR="00B05095" w:rsidRPr="0047558B" w:rsidRDefault="00B05095" w:rsidP="00B05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8" w:type="pct"/>
            <w:gridSpan w:val="7"/>
          </w:tcPr>
          <w:p w14:paraId="334160EB" w14:textId="77777777" w:rsidR="00B05095" w:rsidRPr="0047558B" w:rsidRDefault="00B05095" w:rsidP="00B05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17FA" w:rsidRPr="0047558B" w14:paraId="2100E50D" w14:textId="77777777" w:rsidTr="00DB694F">
        <w:tc>
          <w:tcPr>
            <w:tcW w:w="2122" w:type="pct"/>
          </w:tcPr>
          <w:p w14:paraId="3F4E4169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96" w:type="pct"/>
          </w:tcPr>
          <w:p w14:paraId="38303BAD" w14:textId="65222AD5" w:rsidR="004713DF" w:rsidRPr="0047558B" w:rsidRDefault="001F34B5" w:rsidP="00A21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30" w:type="pct"/>
          </w:tcPr>
          <w:p w14:paraId="2D6E3038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73C9C0C" w14:textId="784A8C0C" w:rsidR="004713DF" w:rsidRPr="0047558B" w:rsidRDefault="004713DF" w:rsidP="00A21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53" w:type="pct"/>
          </w:tcPr>
          <w:p w14:paraId="6B3B720A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292E93C" w14:textId="42321B02" w:rsidR="004713DF" w:rsidRPr="0047558B" w:rsidRDefault="001F34B5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8" w:type="pct"/>
          </w:tcPr>
          <w:p w14:paraId="390A8986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03" w:type="pct"/>
          </w:tcPr>
          <w:p w14:paraId="644AB4A4" w14:textId="2CF62AC2" w:rsidR="004713DF" w:rsidRPr="0047558B" w:rsidRDefault="004713D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217FA" w:rsidRPr="0047558B" w14:paraId="5DA8628E" w14:textId="77777777" w:rsidTr="00DB694F">
        <w:tc>
          <w:tcPr>
            <w:tcW w:w="2122" w:type="pct"/>
          </w:tcPr>
          <w:p w14:paraId="3A5FE5A9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596" w:type="pct"/>
          </w:tcPr>
          <w:p w14:paraId="0BFA583E" w14:textId="1783E605" w:rsidR="004713DF" w:rsidRPr="0047558B" w:rsidRDefault="001F34B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7,51</w:t>
            </w:r>
            <w:r w:rsidR="002D25AF" w:rsidRPr="0047558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1E17FFD1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9BDBEBC" w14:textId="12CB0156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16,911</w:t>
            </w:r>
          </w:p>
        </w:tc>
        <w:tc>
          <w:tcPr>
            <w:tcW w:w="153" w:type="pct"/>
          </w:tcPr>
          <w:p w14:paraId="1F4AE28E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6E2142A" w14:textId="4EF06DDB" w:rsidR="004713DF" w:rsidRPr="0047558B" w:rsidRDefault="001F34B5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4,622</w:t>
            </w:r>
          </w:p>
        </w:tc>
        <w:tc>
          <w:tcPr>
            <w:tcW w:w="138" w:type="pct"/>
          </w:tcPr>
          <w:p w14:paraId="7A2C5A08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03" w:type="pct"/>
          </w:tcPr>
          <w:p w14:paraId="1286EFC0" w14:textId="0EBF37FA" w:rsidR="004713DF" w:rsidRPr="0047558B" w:rsidRDefault="004713D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13,995</w:t>
            </w:r>
          </w:p>
        </w:tc>
      </w:tr>
      <w:tr w:rsidR="00A217FA" w:rsidRPr="0047558B" w14:paraId="6F7AF25F" w14:textId="77777777" w:rsidTr="00DB694F">
        <w:tc>
          <w:tcPr>
            <w:tcW w:w="2122" w:type="pct"/>
          </w:tcPr>
          <w:p w14:paraId="1FD9B835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E7C7BD4" w14:textId="3A1C0A82" w:rsidR="004713DF" w:rsidRPr="0047558B" w:rsidRDefault="001F34B5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32,28</w:t>
            </w:r>
            <w:r w:rsidR="002D25AF" w:rsidRPr="0047558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08A76529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18E0942A" w14:textId="1E37DE45" w:rsidR="004713DF" w:rsidRPr="0047558B" w:rsidRDefault="004713DF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172,538</w:t>
            </w:r>
          </w:p>
        </w:tc>
        <w:tc>
          <w:tcPr>
            <w:tcW w:w="153" w:type="pct"/>
          </w:tcPr>
          <w:p w14:paraId="7AA0C08F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04081BB9" w14:textId="3A738062" w:rsidR="004713DF" w:rsidRPr="0047558B" w:rsidRDefault="001F34B5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31,619</w:t>
            </w:r>
          </w:p>
        </w:tc>
        <w:tc>
          <w:tcPr>
            <w:tcW w:w="138" w:type="pct"/>
          </w:tcPr>
          <w:p w14:paraId="461C3FBB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44C5B343" w14:textId="38D194B2" w:rsidR="004713DF" w:rsidRPr="0047558B" w:rsidRDefault="004713D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171,881</w:t>
            </w:r>
          </w:p>
        </w:tc>
      </w:tr>
      <w:tr w:rsidR="00A217FA" w:rsidRPr="0047558B" w14:paraId="647CC821" w14:textId="77777777" w:rsidTr="00DB694F">
        <w:trPr>
          <w:trHeight w:val="406"/>
        </w:trPr>
        <w:tc>
          <w:tcPr>
            <w:tcW w:w="2122" w:type="pct"/>
          </w:tcPr>
          <w:p w14:paraId="09226AAD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86312D1" w14:textId="5987AD86" w:rsidR="004713DF" w:rsidRPr="0047558B" w:rsidRDefault="001F34B5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39,885</w:t>
            </w:r>
          </w:p>
        </w:tc>
        <w:tc>
          <w:tcPr>
            <w:tcW w:w="130" w:type="pct"/>
          </w:tcPr>
          <w:p w14:paraId="5BD59698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2BFF27AD" w14:textId="3182D111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189,534</w:t>
            </w:r>
          </w:p>
        </w:tc>
        <w:tc>
          <w:tcPr>
            <w:tcW w:w="153" w:type="pct"/>
          </w:tcPr>
          <w:p w14:paraId="76A1E53F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BE49414" w14:textId="519B1A13" w:rsidR="004713DF" w:rsidRPr="0047558B" w:rsidRDefault="001F34B5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36,301</w:t>
            </w:r>
          </w:p>
        </w:tc>
        <w:tc>
          <w:tcPr>
            <w:tcW w:w="138" w:type="pct"/>
          </w:tcPr>
          <w:p w14:paraId="4B119636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CBC7260" w14:textId="4434D7A4" w:rsidR="004713DF" w:rsidRPr="0047558B" w:rsidRDefault="004713D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185,936</w:t>
            </w:r>
          </w:p>
        </w:tc>
      </w:tr>
    </w:tbl>
    <w:p w14:paraId="2216928D" w14:textId="77777777" w:rsidR="0015208C" w:rsidRPr="00DB694F" w:rsidRDefault="0015208C" w:rsidP="00860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5700E8AA" w14:textId="0C8FD051" w:rsidR="00BB172E" w:rsidRPr="0047558B" w:rsidRDefault="003057D6" w:rsidP="00DB694F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58EA997F" w14:textId="77777777" w:rsidR="00BB172E" w:rsidRPr="0047558B" w:rsidRDefault="00BB172E" w:rsidP="00BB1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0"/>
        <w:gridCol w:w="805"/>
        <w:gridCol w:w="366"/>
        <w:gridCol w:w="1096"/>
        <w:gridCol w:w="269"/>
        <w:gridCol w:w="1083"/>
        <w:gridCol w:w="269"/>
        <w:gridCol w:w="1067"/>
        <w:gridCol w:w="269"/>
        <w:gridCol w:w="1078"/>
      </w:tblGrid>
      <w:tr w:rsidR="000005E5" w:rsidRPr="0047558B" w14:paraId="114587E0" w14:textId="77777777" w:rsidTr="00DB694F">
        <w:trPr>
          <w:trHeight w:val="430"/>
          <w:tblHeader/>
        </w:trPr>
        <w:tc>
          <w:tcPr>
            <w:tcW w:w="1527" w:type="pct"/>
          </w:tcPr>
          <w:p w14:paraId="3B0F91E0" w14:textId="77777777" w:rsidR="00666134" w:rsidRPr="0047558B" w:rsidRDefault="00666134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14:paraId="5F5C1810" w14:textId="77777777" w:rsidR="00666134" w:rsidRPr="0047558B" w:rsidRDefault="00666134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pct"/>
          </w:tcPr>
          <w:p w14:paraId="6B1407E9" w14:textId="77777777" w:rsidR="00666134" w:rsidRPr="0047558B" w:rsidRDefault="00666134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7A805746" w14:textId="77777777" w:rsidR="00666134" w:rsidRPr="0047558B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28A10C58" w14:textId="77777777" w:rsidR="00666134" w:rsidRPr="0047558B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456365CF" w14:textId="77777777" w:rsidR="00666134" w:rsidRPr="0047558B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005E5" w:rsidRPr="0047558B" w14:paraId="32EB4FE1" w14:textId="77777777" w:rsidTr="00DB694F">
        <w:trPr>
          <w:trHeight w:val="371"/>
        </w:trPr>
        <w:tc>
          <w:tcPr>
            <w:tcW w:w="1527" w:type="pct"/>
          </w:tcPr>
          <w:p w14:paraId="337A4F67" w14:textId="77777777" w:rsidR="00666134" w:rsidRPr="0047558B" w:rsidRDefault="00666134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14:paraId="7644F0A4" w14:textId="77777777" w:rsidR="00666134" w:rsidRPr="0047558B" w:rsidRDefault="008475D2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02" w:type="pct"/>
          </w:tcPr>
          <w:p w14:paraId="4DD0B5B2" w14:textId="77777777" w:rsidR="00666134" w:rsidRPr="0047558B" w:rsidRDefault="00666134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AD739B7" w14:textId="5B6B154F" w:rsidR="00666134" w:rsidRPr="0047558B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</w:t>
            </w:r>
            <w:r w:rsidR="008969A6" w:rsidRPr="0047558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0DCE0956" w14:textId="77777777" w:rsidR="00666134" w:rsidRPr="0047558B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448D247" w14:textId="20B38B71" w:rsidR="00666134" w:rsidRPr="0047558B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</w:t>
            </w:r>
            <w:r w:rsidR="008969A6" w:rsidRPr="0047558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68B7C3CF" w14:textId="77777777" w:rsidR="00666134" w:rsidRPr="0047558B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CDFCA1E" w14:textId="6B3D379F" w:rsidR="00666134" w:rsidRPr="0047558B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</w:t>
            </w:r>
            <w:r w:rsidR="008969A6" w:rsidRPr="0047558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6059CCA5" w14:textId="77777777" w:rsidR="00666134" w:rsidRPr="0047558B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00CB792" w14:textId="5B4DB9F6" w:rsidR="00666134" w:rsidRPr="0047558B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</w:t>
            </w:r>
            <w:r w:rsidR="008969A6" w:rsidRPr="0047558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005E5" w:rsidRPr="0047558B" w14:paraId="2C7A7194" w14:textId="77777777" w:rsidTr="00DB694F">
        <w:tc>
          <w:tcPr>
            <w:tcW w:w="1527" w:type="pct"/>
          </w:tcPr>
          <w:p w14:paraId="08643DB0" w14:textId="77777777" w:rsidR="00666134" w:rsidRPr="0047558B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" w:type="pct"/>
          </w:tcPr>
          <w:p w14:paraId="089F3F57" w14:textId="77777777" w:rsidR="00666134" w:rsidRPr="0047558B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pct"/>
          </w:tcPr>
          <w:p w14:paraId="604D9B22" w14:textId="77777777" w:rsidR="00666134" w:rsidRPr="0047558B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7"/>
          </w:tcPr>
          <w:p w14:paraId="1C455FD7" w14:textId="77777777" w:rsidR="00666134" w:rsidRPr="0047558B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8475D2"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0005E5" w:rsidRPr="0047558B" w14:paraId="3C5A7894" w14:textId="77777777" w:rsidTr="00DB694F">
        <w:tc>
          <w:tcPr>
            <w:tcW w:w="1527" w:type="pct"/>
          </w:tcPr>
          <w:p w14:paraId="706416A0" w14:textId="77777777" w:rsidR="00F21C10" w:rsidRPr="0047558B" w:rsidRDefault="00F21C10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4" w:type="pct"/>
          </w:tcPr>
          <w:p w14:paraId="4AC4EC7D" w14:textId="77777777" w:rsidR="00F21C10" w:rsidRPr="0047558B" w:rsidRDefault="00F21C10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02" w:type="pct"/>
          </w:tcPr>
          <w:p w14:paraId="7FB154B1" w14:textId="77777777" w:rsidR="00F21C10" w:rsidRPr="0047558B" w:rsidRDefault="00F21C10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10B0FF9" w14:textId="77777777" w:rsidR="00F21C10" w:rsidRPr="0047558B" w:rsidRDefault="00F21C10" w:rsidP="004713D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0709F18" w14:textId="77777777" w:rsidR="00F21C10" w:rsidRPr="0047558B" w:rsidRDefault="00F21C10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" w:type="pct"/>
          </w:tcPr>
          <w:p w14:paraId="6B943B2D" w14:textId="77777777" w:rsidR="00F21C10" w:rsidRPr="0047558B" w:rsidRDefault="00F21C10" w:rsidP="004713D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0AF16EC" w14:textId="77777777" w:rsidR="00F21C10" w:rsidRPr="0047558B" w:rsidRDefault="00F21C10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480F3307" w14:textId="77777777" w:rsidR="00F21C10" w:rsidRPr="0047558B" w:rsidRDefault="00F21C10" w:rsidP="004713D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A255E7A" w14:textId="77777777" w:rsidR="00F21C10" w:rsidRPr="0047558B" w:rsidRDefault="00F21C10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56A61402" w14:textId="77777777" w:rsidR="00F21C10" w:rsidRPr="0047558B" w:rsidRDefault="00F21C10" w:rsidP="004713D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5E5" w:rsidRPr="0047558B" w14:paraId="7C7713A2" w14:textId="77777777" w:rsidTr="00DB694F">
        <w:tc>
          <w:tcPr>
            <w:tcW w:w="1527" w:type="pct"/>
          </w:tcPr>
          <w:p w14:paraId="75D09629" w14:textId="011FC3A3" w:rsidR="004713DF" w:rsidRPr="0047558B" w:rsidRDefault="004713DF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ยัง</w:t>
            </w:r>
            <w:r w:rsidR="00116809" w:rsidRPr="0047558B">
              <w:rPr>
                <w:rFonts w:ascii="Angsana New" w:hAnsi="Angsana New"/>
                <w:sz w:val="30"/>
                <w:szCs w:val="30"/>
                <w:cs/>
              </w:rPr>
              <w:t>ไม่ถึงกำหนดชำระ</w:t>
            </w:r>
          </w:p>
        </w:tc>
        <w:tc>
          <w:tcPr>
            <w:tcW w:w="444" w:type="pct"/>
          </w:tcPr>
          <w:p w14:paraId="5E1D9F46" w14:textId="77777777" w:rsidR="004713DF" w:rsidRPr="0047558B" w:rsidRDefault="004713DF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pct"/>
          </w:tcPr>
          <w:p w14:paraId="31742E5A" w14:textId="77777777" w:rsidR="004713DF" w:rsidRPr="0047558B" w:rsidRDefault="004713DF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122F814" w14:textId="6C54BF52" w:rsidR="004713DF" w:rsidRPr="0047558B" w:rsidRDefault="001F34B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9,323</w:t>
            </w:r>
          </w:p>
        </w:tc>
        <w:tc>
          <w:tcPr>
            <w:tcW w:w="148" w:type="pct"/>
          </w:tcPr>
          <w:p w14:paraId="4593F8BF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" w:type="pct"/>
          </w:tcPr>
          <w:p w14:paraId="58BA9D4A" w14:textId="57FCB7C7" w:rsidR="004713DF" w:rsidRPr="0047558B" w:rsidRDefault="004713D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5,092</w:t>
            </w:r>
          </w:p>
        </w:tc>
        <w:tc>
          <w:tcPr>
            <w:tcW w:w="148" w:type="pct"/>
          </w:tcPr>
          <w:p w14:paraId="0A30FAED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1416FDD0" w14:textId="7EF87B8D" w:rsidR="004713DF" w:rsidRPr="0047558B" w:rsidRDefault="001F34B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9,323</w:t>
            </w:r>
          </w:p>
        </w:tc>
        <w:tc>
          <w:tcPr>
            <w:tcW w:w="148" w:type="pct"/>
          </w:tcPr>
          <w:p w14:paraId="5113D261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007AA776" w14:textId="15A406A9" w:rsidR="004713DF" w:rsidRPr="0047558B" w:rsidRDefault="004713D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5,092</w:t>
            </w:r>
          </w:p>
        </w:tc>
      </w:tr>
      <w:tr w:rsidR="000005E5" w:rsidRPr="0047558B" w14:paraId="55C72F3E" w14:textId="77777777" w:rsidTr="00DB694F">
        <w:tc>
          <w:tcPr>
            <w:tcW w:w="1527" w:type="pct"/>
          </w:tcPr>
          <w:p w14:paraId="7F392FC6" w14:textId="3AA0E317" w:rsidR="004713DF" w:rsidRPr="0047558B" w:rsidRDefault="004713DF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 เกินกำหนดชำระ</w:t>
            </w:r>
          </w:p>
        </w:tc>
        <w:tc>
          <w:tcPr>
            <w:tcW w:w="444" w:type="pct"/>
          </w:tcPr>
          <w:p w14:paraId="4FEAC952" w14:textId="77777777" w:rsidR="004713DF" w:rsidRPr="0047558B" w:rsidRDefault="004713DF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pct"/>
          </w:tcPr>
          <w:p w14:paraId="7D3A3B82" w14:textId="77777777" w:rsidR="004713DF" w:rsidRPr="0047558B" w:rsidRDefault="004713DF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E09D992" w14:textId="3F6210FE" w:rsidR="004713DF" w:rsidRPr="0047558B" w:rsidRDefault="004713D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AEC8CE2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" w:type="pct"/>
          </w:tcPr>
          <w:p w14:paraId="7FE58194" w14:textId="4899626F" w:rsidR="004713DF" w:rsidRPr="0047558B" w:rsidRDefault="004713D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A915E9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4BBA4AF5" w14:textId="3D8F96CF" w:rsidR="004713DF" w:rsidRPr="0047558B" w:rsidRDefault="004713D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DA8580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0E4059F1" w14:textId="788C6870" w:rsidR="004713DF" w:rsidRPr="0047558B" w:rsidRDefault="004713D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5E5" w:rsidRPr="0047558B" w14:paraId="4FBE0331" w14:textId="77777777" w:rsidTr="00DB694F">
        <w:tc>
          <w:tcPr>
            <w:tcW w:w="1527" w:type="pct"/>
          </w:tcPr>
          <w:p w14:paraId="790063AA" w14:textId="04376302" w:rsidR="00116809" w:rsidRPr="0047558B" w:rsidRDefault="00116809" w:rsidP="0011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797185" w:rsidRPr="0047558B">
              <w:rPr>
                <w:rFonts w:ascii="Angsana New" w:hAnsi="Angsana New"/>
                <w:sz w:val="30"/>
                <w:szCs w:val="30"/>
              </w:rPr>
              <w:t>-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444" w:type="pct"/>
          </w:tcPr>
          <w:p w14:paraId="1EFC6CFE" w14:textId="77777777" w:rsidR="00116809" w:rsidRPr="0047558B" w:rsidRDefault="00116809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pct"/>
          </w:tcPr>
          <w:p w14:paraId="54EE060B" w14:textId="77777777" w:rsidR="00116809" w:rsidRPr="0047558B" w:rsidRDefault="00116809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A6AAF8F" w14:textId="4072CA73" w:rsidR="00116809" w:rsidRPr="0047558B" w:rsidRDefault="00745738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  <w:tc>
          <w:tcPr>
            <w:tcW w:w="148" w:type="pct"/>
          </w:tcPr>
          <w:p w14:paraId="79DDD970" w14:textId="77777777" w:rsidR="00116809" w:rsidRPr="0047558B" w:rsidRDefault="00116809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EEB8B62" w14:textId="4A6E2ED0" w:rsidR="00116809" w:rsidRPr="0047558B" w:rsidRDefault="00745738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  <w:tc>
          <w:tcPr>
            <w:tcW w:w="148" w:type="pct"/>
          </w:tcPr>
          <w:p w14:paraId="3D4F0572" w14:textId="77777777" w:rsidR="00116809" w:rsidRPr="0047558B" w:rsidRDefault="00116809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B90ADE6" w14:textId="5EEF9F33" w:rsidR="00116809" w:rsidRPr="0047558B" w:rsidRDefault="00745738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  <w:tc>
          <w:tcPr>
            <w:tcW w:w="148" w:type="pct"/>
          </w:tcPr>
          <w:p w14:paraId="186C0EF9" w14:textId="77777777" w:rsidR="00116809" w:rsidRPr="0047558B" w:rsidRDefault="00116809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48725B3" w14:textId="4FA672B8" w:rsidR="00116809" w:rsidRPr="0047558B" w:rsidRDefault="00745738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</w:tr>
      <w:tr w:rsidR="000005E5" w:rsidRPr="0047558B" w14:paraId="14083964" w14:textId="77777777" w:rsidTr="00DB694F">
        <w:tc>
          <w:tcPr>
            <w:tcW w:w="1527" w:type="pct"/>
          </w:tcPr>
          <w:p w14:paraId="556C3C4F" w14:textId="6F5860EE" w:rsidR="004713DF" w:rsidRPr="0047558B" w:rsidRDefault="004713DF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" w:type="pct"/>
          </w:tcPr>
          <w:p w14:paraId="345273EC" w14:textId="77777777" w:rsidR="004713DF" w:rsidRPr="0047558B" w:rsidRDefault="004713DF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pct"/>
          </w:tcPr>
          <w:p w14:paraId="5A35FAAD" w14:textId="77777777" w:rsidR="004713DF" w:rsidRPr="0047558B" w:rsidRDefault="004713DF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63DEA5CC" w14:textId="55965249" w:rsidR="004713DF" w:rsidRPr="0047558B" w:rsidRDefault="001F34B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15,721</w:t>
            </w:r>
          </w:p>
        </w:tc>
        <w:tc>
          <w:tcPr>
            <w:tcW w:w="148" w:type="pct"/>
          </w:tcPr>
          <w:p w14:paraId="6F8B72FA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53C6C1ED" w14:textId="0B3295D5" w:rsidR="004713DF" w:rsidRPr="0047558B" w:rsidRDefault="004713D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11,490</w:t>
            </w:r>
          </w:p>
        </w:tc>
        <w:tc>
          <w:tcPr>
            <w:tcW w:w="148" w:type="pct"/>
          </w:tcPr>
          <w:p w14:paraId="0B0A8A86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2E70FFF6" w14:textId="4772DF04" w:rsidR="004713DF" w:rsidRPr="0047558B" w:rsidRDefault="001F34B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15,721</w:t>
            </w:r>
          </w:p>
        </w:tc>
        <w:tc>
          <w:tcPr>
            <w:tcW w:w="148" w:type="pct"/>
          </w:tcPr>
          <w:p w14:paraId="40184C92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7F3E4C76" w14:textId="01476A27" w:rsidR="004713DF" w:rsidRPr="0047558B" w:rsidRDefault="004713D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11,490</w:t>
            </w:r>
          </w:p>
        </w:tc>
      </w:tr>
      <w:tr w:rsidR="000005E5" w:rsidRPr="0047558B" w14:paraId="6704453B" w14:textId="77777777" w:rsidTr="00DB694F">
        <w:tc>
          <w:tcPr>
            <w:tcW w:w="1527" w:type="pct"/>
          </w:tcPr>
          <w:p w14:paraId="1A8E61CF" w14:textId="6864D33A" w:rsidR="004713DF" w:rsidRPr="0047558B" w:rsidRDefault="004713DF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" w:type="pct"/>
          </w:tcPr>
          <w:p w14:paraId="634B09AE" w14:textId="77777777" w:rsidR="004713DF" w:rsidRPr="0047558B" w:rsidRDefault="004713DF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pct"/>
          </w:tcPr>
          <w:p w14:paraId="50BF3CFD" w14:textId="77777777" w:rsidR="004713DF" w:rsidRPr="0047558B" w:rsidRDefault="004713DF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3939B83" w14:textId="77777777" w:rsidR="004713DF" w:rsidRPr="0047558B" w:rsidRDefault="004713D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0C1D61E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" w:type="pct"/>
          </w:tcPr>
          <w:p w14:paraId="07401B76" w14:textId="77777777" w:rsidR="004713DF" w:rsidRPr="0047558B" w:rsidRDefault="004713D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16A3A2F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2346FF62" w14:textId="77777777" w:rsidR="004713DF" w:rsidRPr="0047558B" w:rsidRDefault="004713D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C01210" w14:textId="77777777" w:rsidR="004713DF" w:rsidRPr="0047558B" w:rsidRDefault="004713DF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6481EA3E" w14:textId="77777777" w:rsidR="004713DF" w:rsidRPr="0047558B" w:rsidRDefault="004713D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5E5" w:rsidRPr="0047558B" w14:paraId="5EF0B780" w14:textId="77777777" w:rsidTr="00DB694F">
        <w:tc>
          <w:tcPr>
            <w:tcW w:w="1527" w:type="pct"/>
          </w:tcPr>
          <w:p w14:paraId="1FD09E1D" w14:textId="77777777" w:rsidR="000005E5" w:rsidRPr="0047558B" w:rsidDel="00C37D84" w:rsidRDefault="000005E5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214E81AC" w14:textId="77777777" w:rsidR="000005E5" w:rsidRPr="0047558B" w:rsidRDefault="000005E5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pct"/>
          </w:tcPr>
          <w:p w14:paraId="5BD173BB" w14:textId="77777777" w:rsidR="000005E5" w:rsidRPr="0047558B" w:rsidRDefault="000005E5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D51BB62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8E480A" w14:textId="77777777" w:rsidR="000005E5" w:rsidRPr="0047558B" w:rsidRDefault="000005E5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" w:type="pct"/>
          </w:tcPr>
          <w:p w14:paraId="546E6C44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3C553B" w14:textId="77777777" w:rsidR="000005E5" w:rsidRPr="0047558B" w:rsidRDefault="000005E5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449E7AD2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EDAA195" w14:textId="77777777" w:rsidR="000005E5" w:rsidRPr="0047558B" w:rsidRDefault="000005E5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74759C0E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5E5" w:rsidRPr="0047558B" w14:paraId="2E8607C9" w14:textId="77777777" w:rsidTr="00DB694F">
        <w:tc>
          <w:tcPr>
            <w:tcW w:w="1527" w:type="pct"/>
          </w:tcPr>
          <w:p w14:paraId="237C24F6" w14:textId="77777777" w:rsidR="000005E5" w:rsidRPr="0047558B" w:rsidDel="00C37D84" w:rsidRDefault="000005E5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6CA2A524" w14:textId="77777777" w:rsidR="000005E5" w:rsidRPr="0047558B" w:rsidRDefault="000005E5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pct"/>
          </w:tcPr>
          <w:p w14:paraId="36A643A0" w14:textId="77777777" w:rsidR="000005E5" w:rsidRPr="0047558B" w:rsidRDefault="000005E5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237D1A2F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1623460" w14:textId="77777777" w:rsidR="000005E5" w:rsidRPr="0047558B" w:rsidRDefault="000005E5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" w:type="pct"/>
          </w:tcPr>
          <w:p w14:paraId="7F7FFC4C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BFEDD01" w14:textId="77777777" w:rsidR="000005E5" w:rsidRPr="0047558B" w:rsidRDefault="000005E5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2B7150B2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53194B5" w14:textId="77777777" w:rsidR="000005E5" w:rsidRPr="0047558B" w:rsidRDefault="000005E5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4A22A7A3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5E5" w:rsidRPr="0047558B" w14:paraId="383B46AD" w14:textId="77777777" w:rsidTr="00DB694F">
        <w:tc>
          <w:tcPr>
            <w:tcW w:w="1527" w:type="pct"/>
          </w:tcPr>
          <w:p w14:paraId="5246D1B7" w14:textId="77777777" w:rsidR="000005E5" w:rsidRPr="0047558B" w:rsidDel="00C37D84" w:rsidRDefault="000005E5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01E84D19" w14:textId="77777777" w:rsidR="000005E5" w:rsidRPr="0047558B" w:rsidRDefault="000005E5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pct"/>
          </w:tcPr>
          <w:p w14:paraId="47E275F9" w14:textId="77777777" w:rsidR="000005E5" w:rsidRPr="0047558B" w:rsidRDefault="000005E5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5D4ACA5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AF028F4" w14:textId="77777777" w:rsidR="000005E5" w:rsidRPr="0047558B" w:rsidRDefault="000005E5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" w:type="pct"/>
          </w:tcPr>
          <w:p w14:paraId="4A6011E0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29A942B" w14:textId="77777777" w:rsidR="000005E5" w:rsidRPr="0047558B" w:rsidRDefault="000005E5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5F330EA2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C554F6" w14:textId="77777777" w:rsidR="000005E5" w:rsidRPr="0047558B" w:rsidRDefault="000005E5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615941B9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5E5" w:rsidRPr="0047558B" w14:paraId="6207674E" w14:textId="77777777" w:rsidTr="00DB694F">
        <w:tc>
          <w:tcPr>
            <w:tcW w:w="1527" w:type="pct"/>
          </w:tcPr>
          <w:p w14:paraId="22593B8E" w14:textId="77777777" w:rsidR="000005E5" w:rsidRPr="0047558B" w:rsidDel="00C37D84" w:rsidRDefault="000005E5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544E76CC" w14:textId="77777777" w:rsidR="000005E5" w:rsidRPr="0047558B" w:rsidRDefault="000005E5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pct"/>
          </w:tcPr>
          <w:p w14:paraId="6130637F" w14:textId="77777777" w:rsidR="000005E5" w:rsidRPr="0047558B" w:rsidRDefault="000005E5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865F4DA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A6F1063" w14:textId="77777777" w:rsidR="000005E5" w:rsidRPr="0047558B" w:rsidRDefault="000005E5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" w:type="pct"/>
          </w:tcPr>
          <w:p w14:paraId="31D45A7E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AA053EA" w14:textId="77777777" w:rsidR="000005E5" w:rsidRPr="0047558B" w:rsidRDefault="000005E5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33BFFE11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82A5A5" w14:textId="77777777" w:rsidR="000005E5" w:rsidRPr="0047558B" w:rsidRDefault="000005E5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1A19921F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5E5" w:rsidRPr="0047558B" w14:paraId="6F3C2AA7" w14:textId="77777777" w:rsidTr="00DB694F">
        <w:tc>
          <w:tcPr>
            <w:tcW w:w="1527" w:type="pct"/>
          </w:tcPr>
          <w:p w14:paraId="63BCF396" w14:textId="6A4D4F61" w:rsidR="000005E5" w:rsidRPr="0047558B" w:rsidDel="00C37D84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62D99FFA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pct"/>
          </w:tcPr>
          <w:p w14:paraId="51DB1588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CD5E8D5" w14:textId="0528D976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155218D6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" w:type="pct"/>
          </w:tcPr>
          <w:p w14:paraId="098F7AF9" w14:textId="0B2B3F70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606D62E5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5F77CD1F" w14:textId="152D6EAD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1205079D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6601D458" w14:textId="0AFBA52A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005E5" w:rsidRPr="0047558B" w14:paraId="2E70FDCC" w14:textId="77777777" w:rsidTr="00DB694F">
        <w:tc>
          <w:tcPr>
            <w:tcW w:w="1527" w:type="pct"/>
          </w:tcPr>
          <w:p w14:paraId="41A7EE8A" w14:textId="77777777" w:rsidR="000005E5" w:rsidRPr="0047558B" w:rsidDel="00C37D84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62770D08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pct"/>
          </w:tcPr>
          <w:p w14:paraId="0C3BD123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8" w:type="pct"/>
            <w:gridSpan w:val="7"/>
          </w:tcPr>
          <w:p w14:paraId="5B4CDAC1" w14:textId="740D3400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05E5" w:rsidRPr="0047558B" w14:paraId="091A963B" w14:textId="77777777" w:rsidTr="00DB694F">
        <w:tc>
          <w:tcPr>
            <w:tcW w:w="1527" w:type="pct"/>
          </w:tcPr>
          <w:p w14:paraId="0B0C4305" w14:textId="5F92793C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44" w:type="pct"/>
          </w:tcPr>
          <w:p w14:paraId="7073BB4E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pct"/>
          </w:tcPr>
          <w:p w14:paraId="22E58AC9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B0A06C7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AB2DE41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" w:type="pct"/>
          </w:tcPr>
          <w:p w14:paraId="2B0534E9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CBAB8F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7D81496A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3EA57C0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3035556A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5E5" w:rsidRPr="0047558B" w14:paraId="25682BE1" w14:textId="77777777" w:rsidTr="00DB694F">
        <w:tc>
          <w:tcPr>
            <w:tcW w:w="1527" w:type="pct"/>
          </w:tcPr>
          <w:p w14:paraId="29E0DA2D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2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44" w:type="pct"/>
          </w:tcPr>
          <w:p w14:paraId="321EBFD9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pct"/>
          </w:tcPr>
          <w:p w14:paraId="60B2B6F4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4321A7A6" w14:textId="09281702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121,428</w:t>
            </w:r>
          </w:p>
        </w:tc>
        <w:tc>
          <w:tcPr>
            <w:tcW w:w="148" w:type="pct"/>
          </w:tcPr>
          <w:p w14:paraId="7D29728D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" w:type="pct"/>
          </w:tcPr>
          <w:p w14:paraId="3A1C96F7" w14:textId="65C31AEC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82,544</w:t>
            </w:r>
          </w:p>
        </w:tc>
        <w:tc>
          <w:tcPr>
            <w:tcW w:w="148" w:type="pct"/>
          </w:tcPr>
          <w:p w14:paraId="75D8526D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06DF117E" w14:textId="5D9DE839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121,428</w:t>
            </w:r>
          </w:p>
        </w:tc>
        <w:tc>
          <w:tcPr>
            <w:tcW w:w="148" w:type="pct"/>
          </w:tcPr>
          <w:p w14:paraId="36AEC5D9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69E8DCB6" w14:textId="0308F6E9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82,544</w:t>
            </w:r>
          </w:p>
        </w:tc>
      </w:tr>
      <w:tr w:rsidR="000005E5" w:rsidRPr="0047558B" w14:paraId="16B63DFF" w14:textId="77777777" w:rsidTr="00DB694F">
        <w:tc>
          <w:tcPr>
            <w:tcW w:w="1527" w:type="pct"/>
          </w:tcPr>
          <w:p w14:paraId="28681096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444" w:type="pct"/>
          </w:tcPr>
          <w:p w14:paraId="3B5106A9" w14:textId="77777777" w:rsidR="000005E5" w:rsidRPr="0047558B" w:rsidDel="00C150B1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pct"/>
          </w:tcPr>
          <w:p w14:paraId="2E7955C4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FDC07E8" w14:textId="77777777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72848F7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" w:type="pct"/>
          </w:tcPr>
          <w:p w14:paraId="1F8404F9" w14:textId="77777777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BF84BF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1C546762" w14:textId="77777777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0EE5D4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6F93DDF0" w14:textId="77777777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5E5" w:rsidRPr="0047558B" w14:paraId="45C0DDB6" w14:textId="77777777" w:rsidTr="00DB694F">
        <w:tc>
          <w:tcPr>
            <w:tcW w:w="1527" w:type="pct"/>
          </w:tcPr>
          <w:p w14:paraId="0A6828E6" w14:textId="7F083EF1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4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1 - 30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444" w:type="pct"/>
          </w:tcPr>
          <w:p w14:paraId="58F5AAA3" w14:textId="77777777" w:rsidR="000005E5" w:rsidRPr="0047558B" w:rsidDel="00C150B1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pct"/>
          </w:tcPr>
          <w:p w14:paraId="63A02590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1CDEE84" w14:textId="1EC2740A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74,594</w:t>
            </w:r>
          </w:p>
        </w:tc>
        <w:tc>
          <w:tcPr>
            <w:tcW w:w="148" w:type="pct"/>
          </w:tcPr>
          <w:p w14:paraId="2443F254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" w:type="pct"/>
          </w:tcPr>
          <w:p w14:paraId="5DB45914" w14:textId="221C05C3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23,473</w:t>
            </w:r>
          </w:p>
        </w:tc>
        <w:tc>
          <w:tcPr>
            <w:tcW w:w="148" w:type="pct"/>
          </w:tcPr>
          <w:p w14:paraId="6ACA48ED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6D5CA52E" w14:textId="5EF397DE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74,594</w:t>
            </w:r>
          </w:p>
        </w:tc>
        <w:tc>
          <w:tcPr>
            <w:tcW w:w="148" w:type="pct"/>
          </w:tcPr>
          <w:p w14:paraId="1639C3EF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411E62CB" w14:textId="582905EE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23,473</w:t>
            </w:r>
          </w:p>
        </w:tc>
      </w:tr>
      <w:tr w:rsidR="000005E5" w:rsidRPr="0047558B" w14:paraId="5D0D39F0" w14:textId="77777777" w:rsidTr="00DB694F">
        <w:tc>
          <w:tcPr>
            <w:tcW w:w="1527" w:type="pct"/>
          </w:tcPr>
          <w:p w14:paraId="68751236" w14:textId="7A63B2CF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444" w:type="pct"/>
          </w:tcPr>
          <w:p w14:paraId="6E4892C2" w14:textId="77777777" w:rsidR="000005E5" w:rsidRPr="0047558B" w:rsidDel="00C150B1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pct"/>
          </w:tcPr>
          <w:p w14:paraId="713300F4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4CB880CF" w14:textId="6CD6782A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4,590</w:t>
            </w:r>
          </w:p>
        </w:tc>
        <w:tc>
          <w:tcPr>
            <w:tcW w:w="148" w:type="pct"/>
          </w:tcPr>
          <w:p w14:paraId="5D325BE4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" w:type="pct"/>
          </w:tcPr>
          <w:p w14:paraId="6FFC19BC" w14:textId="6CFE3581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48" w:type="pct"/>
          </w:tcPr>
          <w:p w14:paraId="35742E52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4521BE5B" w14:textId="227EBE4F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4,590</w:t>
            </w:r>
          </w:p>
        </w:tc>
        <w:tc>
          <w:tcPr>
            <w:tcW w:w="148" w:type="pct"/>
          </w:tcPr>
          <w:p w14:paraId="3A90763C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5314B915" w14:textId="653D5D18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694</w:t>
            </w:r>
          </w:p>
        </w:tc>
      </w:tr>
      <w:tr w:rsidR="000005E5" w:rsidRPr="0047558B" w14:paraId="712D3FCB" w14:textId="77777777" w:rsidTr="00DB694F">
        <w:tc>
          <w:tcPr>
            <w:tcW w:w="1527" w:type="pct"/>
          </w:tcPr>
          <w:p w14:paraId="5F7487D3" w14:textId="5DCFBACA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444" w:type="pct"/>
          </w:tcPr>
          <w:p w14:paraId="148B891D" w14:textId="77777777" w:rsidR="000005E5" w:rsidRPr="0047558B" w:rsidDel="00C150B1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pct"/>
          </w:tcPr>
          <w:p w14:paraId="4817E0BF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715D69A" w14:textId="5926199D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148" w:type="pct"/>
          </w:tcPr>
          <w:p w14:paraId="7BD6BC44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" w:type="pct"/>
          </w:tcPr>
          <w:p w14:paraId="7801733D" w14:textId="384495CC" w:rsidR="000005E5" w:rsidRPr="0047558B" w:rsidRDefault="000005E5" w:rsidP="000005E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AAED2C9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4FD94AF3" w14:textId="14E78696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148" w:type="pct"/>
          </w:tcPr>
          <w:p w14:paraId="5E1D35A0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219F23CD" w14:textId="4B5FAA4A" w:rsidR="000005E5" w:rsidRPr="0047558B" w:rsidRDefault="000005E5" w:rsidP="000005E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05E5" w:rsidRPr="0047558B" w14:paraId="606BEF7F" w14:textId="77777777" w:rsidTr="00DB694F">
        <w:tc>
          <w:tcPr>
            <w:tcW w:w="1527" w:type="pct"/>
          </w:tcPr>
          <w:p w14:paraId="6FF54428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4" w:type="pct"/>
          </w:tcPr>
          <w:p w14:paraId="2F44A4A6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pct"/>
          </w:tcPr>
          <w:p w14:paraId="776D405B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354ACAE9" w14:textId="07C1245E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201,531</w:t>
            </w:r>
          </w:p>
        </w:tc>
        <w:tc>
          <w:tcPr>
            <w:tcW w:w="148" w:type="pct"/>
          </w:tcPr>
          <w:p w14:paraId="11571D32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5607C4C1" w14:textId="6420D590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106,711</w:t>
            </w:r>
          </w:p>
        </w:tc>
        <w:tc>
          <w:tcPr>
            <w:tcW w:w="148" w:type="pct"/>
          </w:tcPr>
          <w:p w14:paraId="031405CC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322F02E1" w14:textId="11C598FA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201,531</w:t>
            </w:r>
          </w:p>
        </w:tc>
        <w:tc>
          <w:tcPr>
            <w:tcW w:w="148" w:type="pct"/>
          </w:tcPr>
          <w:p w14:paraId="508E4C2E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7E0D5467" w14:textId="241C4043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106,711</w:t>
            </w:r>
          </w:p>
        </w:tc>
      </w:tr>
      <w:tr w:rsidR="000005E5" w:rsidRPr="0047558B" w14:paraId="48F35ACE" w14:textId="77777777" w:rsidTr="00DB694F">
        <w:tc>
          <w:tcPr>
            <w:tcW w:w="1527" w:type="pct"/>
          </w:tcPr>
          <w:p w14:paraId="27CFD38C" w14:textId="33977ACF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4" w:type="pct"/>
          </w:tcPr>
          <w:p w14:paraId="6AF377BA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pct"/>
          </w:tcPr>
          <w:p w14:paraId="1944FA8E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064CE74A" w14:textId="1BA11116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217,252</w:t>
            </w:r>
          </w:p>
        </w:tc>
        <w:tc>
          <w:tcPr>
            <w:tcW w:w="148" w:type="pct"/>
          </w:tcPr>
          <w:p w14:paraId="4F51C338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0EBB242C" w14:textId="4E3333CD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118,201</w:t>
            </w:r>
          </w:p>
        </w:tc>
        <w:tc>
          <w:tcPr>
            <w:tcW w:w="148" w:type="pct"/>
          </w:tcPr>
          <w:p w14:paraId="3C6763E2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656F9BE8" w14:textId="59A68C1A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217,252</w:t>
            </w:r>
          </w:p>
        </w:tc>
        <w:tc>
          <w:tcPr>
            <w:tcW w:w="148" w:type="pct"/>
          </w:tcPr>
          <w:p w14:paraId="05BD0613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3F9EC4DE" w14:textId="1B8AB5C9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118,201</w:t>
            </w:r>
          </w:p>
        </w:tc>
      </w:tr>
      <w:tr w:rsidR="000005E5" w:rsidRPr="0047558B" w14:paraId="064140A4" w14:textId="77777777" w:rsidTr="00DB694F">
        <w:tc>
          <w:tcPr>
            <w:tcW w:w="2172" w:type="pct"/>
            <w:gridSpan w:val="3"/>
          </w:tcPr>
          <w:p w14:paraId="64790AD9" w14:textId="4F9DBC5A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  <w:p w14:paraId="54C56992" w14:textId="462F411B" w:rsidR="000005E5" w:rsidRPr="0047558B" w:rsidRDefault="000005E5" w:rsidP="00A24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  <w:t xml:space="preserve">   (2563: </w:t>
            </w:r>
            <w:r w:rsidRPr="0047558B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>ค่าเผื่อหนี้สงสัยจะสูญ</w:t>
            </w:r>
            <w:r w:rsidRPr="0047558B"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3625615B" w14:textId="77777777" w:rsidR="000005E5" w:rsidRPr="0047558B" w:rsidRDefault="000005E5" w:rsidP="000005E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  <w:p w14:paraId="346FE7E5" w14:textId="1D743900" w:rsidR="000005E5" w:rsidRPr="0047558B" w:rsidRDefault="000005E5" w:rsidP="000005E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4201E93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688D839" w14:textId="77777777" w:rsidR="000005E5" w:rsidRPr="0047558B" w:rsidRDefault="000005E5" w:rsidP="000005E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  <w:p w14:paraId="1F41B3D6" w14:textId="6602A494" w:rsidR="000005E5" w:rsidRPr="0047558B" w:rsidRDefault="000005E5" w:rsidP="000005E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69CE8B1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02F638A" w14:textId="77777777" w:rsidR="000005E5" w:rsidRPr="0047558B" w:rsidRDefault="000005E5" w:rsidP="000005E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  <w:p w14:paraId="3C97A0DF" w14:textId="5AE6742F" w:rsidR="000005E5" w:rsidRPr="0047558B" w:rsidRDefault="000005E5" w:rsidP="000005E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0036B4C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69278263" w14:textId="77777777" w:rsidR="000005E5" w:rsidRPr="0047558B" w:rsidRDefault="000005E5" w:rsidP="000005E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  <w:p w14:paraId="3E3805BF" w14:textId="6A2EAB9C" w:rsidR="000005E5" w:rsidRPr="0047558B" w:rsidRDefault="000005E5" w:rsidP="000005E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05E5" w:rsidRPr="0047558B" w14:paraId="519C1881" w14:textId="77777777" w:rsidTr="00DB694F">
        <w:tc>
          <w:tcPr>
            <w:tcW w:w="1527" w:type="pct"/>
          </w:tcPr>
          <w:p w14:paraId="3AEF68BA" w14:textId="0CDF96D0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444" w:type="pct"/>
          </w:tcPr>
          <w:p w14:paraId="0D9183E3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pct"/>
          </w:tcPr>
          <w:p w14:paraId="227D468D" w14:textId="77777777" w:rsidR="000005E5" w:rsidRPr="0047558B" w:rsidRDefault="000005E5" w:rsidP="0000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3B0853B5" w14:textId="5CCA1996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217,252</w:t>
            </w:r>
          </w:p>
        </w:tc>
        <w:tc>
          <w:tcPr>
            <w:tcW w:w="148" w:type="pct"/>
          </w:tcPr>
          <w:p w14:paraId="49802158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38BF799" w14:textId="5C5215E9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118,201</w:t>
            </w:r>
          </w:p>
        </w:tc>
        <w:tc>
          <w:tcPr>
            <w:tcW w:w="148" w:type="pct"/>
          </w:tcPr>
          <w:p w14:paraId="3BA67F20" w14:textId="77777777" w:rsidR="000005E5" w:rsidRPr="0047558B" w:rsidRDefault="000005E5" w:rsidP="0000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D67C098" w14:textId="504488BA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217,252</w:t>
            </w:r>
          </w:p>
        </w:tc>
        <w:tc>
          <w:tcPr>
            <w:tcW w:w="148" w:type="pct"/>
          </w:tcPr>
          <w:p w14:paraId="10547C7C" w14:textId="77777777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4385EDE" w14:textId="4A74AF5F" w:rsidR="000005E5" w:rsidRPr="0047558B" w:rsidRDefault="000005E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118,201</w:t>
            </w:r>
          </w:p>
        </w:tc>
      </w:tr>
    </w:tbl>
    <w:p w14:paraId="42C7532B" w14:textId="77777777" w:rsidR="00C6069D" w:rsidRPr="0047558B" w:rsidRDefault="00C6069D" w:rsidP="0025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73CE6DF6" w14:textId="0A929237" w:rsidR="001146A5" w:rsidRPr="0047558B" w:rsidRDefault="00763935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152C8070" w14:textId="77777777" w:rsidR="008969A6" w:rsidRPr="00DB694F" w:rsidRDefault="008969A6" w:rsidP="00471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tbl>
      <w:tblPr>
        <w:tblW w:w="90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080"/>
        <w:gridCol w:w="272"/>
        <w:gridCol w:w="1081"/>
        <w:gridCol w:w="270"/>
        <w:gridCol w:w="1085"/>
        <w:gridCol w:w="255"/>
        <w:gridCol w:w="1098"/>
      </w:tblGrid>
      <w:tr w:rsidR="00AD3FB4" w:rsidRPr="0047558B" w14:paraId="6BB19B1C" w14:textId="77777777" w:rsidTr="00A243DE">
        <w:trPr>
          <w:trHeight w:val="342"/>
          <w:tblHeader/>
        </w:trPr>
        <w:tc>
          <w:tcPr>
            <w:tcW w:w="3942" w:type="dxa"/>
          </w:tcPr>
          <w:p w14:paraId="08F6B83C" w14:textId="77777777" w:rsidR="004F0C80" w:rsidRPr="0047558B" w:rsidRDefault="00115400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2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33" w:type="dxa"/>
            <w:gridSpan w:val="3"/>
          </w:tcPr>
          <w:p w14:paraId="7C069B7A" w14:textId="77777777" w:rsidR="004F0C80" w:rsidRPr="0047558B" w:rsidRDefault="004F0C80" w:rsidP="00437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8794AD" w14:textId="77777777" w:rsidR="004F0C80" w:rsidRPr="0047558B" w:rsidRDefault="004F0C80" w:rsidP="00437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8" w:type="dxa"/>
            <w:gridSpan w:val="3"/>
          </w:tcPr>
          <w:p w14:paraId="005F8658" w14:textId="77777777" w:rsidR="004F0C80" w:rsidRPr="0047558B" w:rsidRDefault="004F0C80" w:rsidP="00437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20F2E" w:rsidRPr="0047558B" w14:paraId="122770D4" w14:textId="77777777" w:rsidTr="00A243DE">
        <w:trPr>
          <w:trHeight w:val="357"/>
          <w:tblHeader/>
        </w:trPr>
        <w:tc>
          <w:tcPr>
            <w:tcW w:w="3942" w:type="dxa"/>
          </w:tcPr>
          <w:p w14:paraId="17986368" w14:textId="77777777" w:rsidR="00DA4B22" w:rsidRPr="0047558B" w:rsidRDefault="00DA4B22" w:rsidP="00DA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2A53BD" w14:textId="0A32ECA8" w:rsidR="00DA4B22" w:rsidRPr="0047558B" w:rsidRDefault="000D526D" w:rsidP="00DA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0EDB5407" w14:textId="77777777" w:rsidR="00DA4B22" w:rsidRPr="0047558B" w:rsidRDefault="00DA4B22" w:rsidP="00DA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F334645" w14:textId="35E7AC1E" w:rsidR="00DA4B22" w:rsidRPr="0047558B" w:rsidRDefault="000D526D" w:rsidP="00DA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D1B819C" w14:textId="77777777" w:rsidR="00DA4B22" w:rsidRPr="0047558B" w:rsidRDefault="00DA4B22" w:rsidP="00DA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480E85" w14:textId="15CFB145" w:rsidR="00DA4B22" w:rsidRPr="0047558B" w:rsidRDefault="000D526D" w:rsidP="00DA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5" w:type="dxa"/>
          </w:tcPr>
          <w:p w14:paraId="5E61DDC7" w14:textId="77777777" w:rsidR="00DA4B22" w:rsidRPr="0047558B" w:rsidRDefault="00DA4B22" w:rsidP="00DA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B8616D9" w14:textId="47EB473D" w:rsidR="00DA4B22" w:rsidRPr="0047558B" w:rsidRDefault="000D526D" w:rsidP="00DA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D3FB4" w:rsidRPr="0047558B" w14:paraId="5A4CB181" w14:textId="77777777" w:rsidTr="00A243DE">
        <w:trPr>
          <w:trHeight w:val="357"/>
          <w:tblHeader/>
        </w:trPr>
        <w:tc>
          <w:tcPr>
            <w:tcW w:w="3942" w:type="dxa"/>
          </w:tcPr>
          <w:p w14:paraId="0E20415F" w14:textId="77777777" w:rsidR="00AD3FB4" w:rsidRPr="0047558B" w:rsidRDefault="00AD3FB4" w:rsidP="00AD3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</w:tcPr>
          <w:p w14:paraId="06789083" w14:textId="77777777" w:rsidR="00AD3FB4" w:rsidRPr="0047558B" w:rsidRDefault="00AD3FB4" w:rsidP="00AD3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526D" w:rsidRPr="0047558B" w14:paraId="3C2F7444" w14:textId="77777777" w:rsidTr="00A243DE">
        <w:trPr>
          <w:trHeight w:val="327"/>
        </w:trPr>
        <w:tc>
          <w:tcPr>
            <w:tcW w:w="3942" w:type="dxa"/>
          </w:tcPr>
          <w:p w14:paraId="4B427961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50375E12" w14:textId="384AFD7A" w:rsidR="000D526D" w:rsidRPr="0047558B" w:rsidRDefault="00F62118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91,557</w:t>
            </w:r>
          </w:p>
        </w:tc>
        <w:tc>
          <w:tcPr>
            <w:tcW w:w="272" w:type="dxa"/>
          </w:tcPr>
          <w:p w14:paraId="7720BE97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E3C8FD5" w14:textId="4D55BBA5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114,715</w:t>
            </w:r>
          </w:p>
        </w:tc>
        <w:tc>
          <w:tcPr>
            <w:tcW w:w="270" w:type="dxa"/>
          </w:tcPr>
          <w:p w14:paraId="3466A44A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0B9706A" w14:textId="75B4E3F9" w:rsidR="000D526D" w:rsidRPr="0047558B" w:rsidRDefault="00F62118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91,557</w:t>
            </w:r>
          </w:p>
        </w:tc>
        <w:tc>
          <w:tcPr>
            <w:tcW w:w="255" w:type="dxa"/>
          </w:tcPr>
          <w:p w14:paraId="451A81ED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4F73EC3" w14:textId="49B78226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114,715</w:t>
            </w:r>
          </w:p>
        </w:tc>
      </w:tr>
      <w:tr w:rsidR="000D526D" w:rsidRPr="0047558B" w14:paraId="1757D9F6" w14:textId="77777777" w:rsidTr="00A243DE">
        <w:trPr>
          <w:trHeight w:val="342"/>
        </w:trPr>
        <w:tc>
          <w:tcPr>
            <w:tcW w:w="3942" w:type="dxa"/>
          </w:tcPr>
          <w:p w14:paraId="038C1BBD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080" w:type="dxa"/>
          </w:tcPr>
          <w:p w14:paraId="3110DCA1" w14:textId="23974867" w:rsidR="000D526D" w:rsidRPr="0047558B" w:rsidRDefault="00F62118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424,495</w:t>
            </w:r>
          </w:p>
        </w:tc>
        <w:tc>
          <w:tcPr>
            <w:tcW w:w="272" w:type="dxa"/>
          </w:tcPr>
          <w:p w14:paraId="6EECE474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105196C" w14:textId="12139A93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250,695</w:t>
            </w:r>
          </w:p>
        </w:tc>
        <w:tc>
          <w:tcPr>
            <w:tcW w:w="270" w:type="dxa"/>
          </w:tcPr>
          <w:p w14:paraId="0BAD11A4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98A660C" w14:textId="1DA465D6" w:rsidR="000D526D" w:rsidRPr="0047558B" w:rsidRDefault="00F62118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385,902</w:t>
            </w:r>
          </w:p>
        </w:tc>
        <w:tc>
          <w:tcPr>
            <w:tcW w:w="255" w:type="dxa"/>
          </w:tcPr>
          <w:p w14:paraId="1D7986F2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A3AA850" w14:textId="0A934820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205,487</w:t>
            </w:r>
          </w:p>
        </w:tc>
      </w:tr>
      <w:tr w:rsidR="000D526D" w:rsidRPr="0047558B" w14:paraId="30F48BCC" w14:textId="77777777" w:rsidTr="00A243DE">
        <w:trPr>
          <w:trHeight w:val="342"/>
        </w:trPr>
        <w:tc>
          <w:tcPr>
            <w:tcW w:w="3942" w:type="dxa"/>
          </w:tcPr>
          <w:p w14:paraId="20515E21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6C94CE75" w14:textId="2D4D93B5" w:rsidR="000D526D" w:rsidRPr="0047558B" w:rsidRDefault="00F62118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15,048</w:t>
            </w:r>
          </w:p>
        </w:tc>
        <w:tc>
          <w:tcPr>
            <w:tcW w:w="272" w:type="dxa"/>
          </w:tcPr>
          <w:p w14:paraId="23C160BB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CA8B415" w14:textId="312FE660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18,669</w:t>
            </w:r>
          </w:p>
        </w:tc>
        <w:tc>
          <w:tcPr>
            <w:tcW w:w="270" w:type="dxa"/>
          </w:tcPr>
          <w:p w14:paraId="7F1174C6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BB9C664" w14:textId="22D9D877" w:rsidR="000D526D" w:rsidRPr="0047558B" w:rsidRDefault="00F62118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13,254</w:t>
            </w:r>
          </w:p>
        </w:tc>
        <w:tc>
          <w:tcPr>
            <w:tcW w:w="255" w:type="dxa"/>
          </w:tcPr>
          <w:p w14:paraId="00FCCAEA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D012BA6" w14:textId="4E391DC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17,456</w:t>
            </w:r>
          </w:p>
        </w:tc>
      </w:tr>
      <w:tr w:rsidR="000D526D" w:rsidRPr="0047558B" w14:paraId="0859E7F0" w14:textId="77777777" w:rsidTr="00A243DE">
        <w:trPr>
          <w:trHeight w:val="342"/>
        </w:trPr>
        <w:tc>
          <w:tcPr>
            <w:tcW w:w="3942" w:type="dxa"/>
          </w:tcPr>
          <w:p w14:paraId="30A3E64E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พัสดุบรรจุภัณฑ์</w:t>
            </w:r>
          </w:p>
        </w:tc>
        <w:tc>
          <w:tcPr>
            <w:tcW w:w="1080" w:type="dxa"/>
          </w:tcPr>
          <w:p w14:paraId="1AC705F8" w14:textId="33FFED39" w:rsidR="000D526D" w:rsidRPr="0047558B" w:rsidRDefault="00F62118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31,30</w:t>
            </w:r>
            <w:r w:rsidR="00B95730" w:rsidRPr="0047558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14:paraId="603CC772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6BC3DC7" w14:textId="0FCF94A9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16,237</w:t>
            </w:r>
          </w:p>
        </w:tc>
        <w:tc>
          <w:tcPr>
            <w:tcW w:w="270" w:type="dxa"/>
          </w:tcPr>
          <w:p w14:paraId="4E9ABB35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10CB7C6" w14:textId="27BF8269" w:rsidR="000D526D" w:rsidRPr="0047558B" w:rsidRDefault="00F62118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30,150</w:t>
            </w:r>
          </w:p>
        </w:tc>
        <w:tc>
          <w:tcPr>
            <w:tcW w:w="255" w:type="dxa"/>
          </w:tcPr>
          <w:p w14:paraId="7FF2E065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3978F1C" w14:textId="0638D81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15,934</w:t>
            </w:r>
          </w:p>
        </w:tc>
      </w:tr>
      <w:tr w:rsidR="000D526D" w:rsidRPr="0047558B" w14:paraId="32E3A1C7" w14:textId="77777777" w:rsidTr="00A243DE">
        <w:trPr>
          <w:trHeight w:val="342"/>
        </w:trPr>
        <w:tc>
          <w:tcPr>
            <w:tcW w:w="3942" w:type="dxa"/>
          </w:tcPr>
          <w:p w14:paraId="7C238F97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เคมีภัณฑ์และวัสดุสิ้นเปลือง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7B4896E7" w14:textId="15D5B2D9" w:rsidR="000D526D" w:rsidRPr="0047558B" w:rsidRDefault="00F62118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16,842</w:t>
            </w:r>
          </w:p>
        </w:tc>
        <w:tc>
          <w:tcPr>
            <w:tcW w:w="272" w:type="dxa"/>
            <w:shd w:val="clear" w:color="auto" w:fill="auto"/>
          </w:tcPr>
          <w:p w14:paraId="2AD21049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7C77771" w14:textId="3696F6DA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10,454</w:t>
            </w:r>
          </w:p>
        </w:tc>
        <w:tc>
          <w:tcPr>
            <w:tcW w:w="270" w:type="dxa"/>
            <w:shd w:val="clear" w:color="auto" w:fill="auto"/>
          </w:tcPr>
          <w:p w14:paraId="1A3E095D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8F9EA0F" w14:textId="0E4D782A" w:rsidR="000D526D" w:rsidRPr="0047558B" w:rsidRDefault="00F62118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14,842</w:t>
            </w:r>
          </w:p>
        </w:tc>
        <w:tc>
          <w:tcPr>
            <w:tcW w:w="255" w:type="dxa"/>
            <w:shd w:val="clear" w:color="auto" w:fill="auto"/>
          </w:tcPr>
          <w:p w14:paraId="069520E9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shd w:val="clear" w:color="auto" w:fill="auto"/>
          </w:tcPr>
          <w:p w14:paraId="221C4DDB" w14:textId="56B33F28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8,185</w:t>
            </w:r>
          </w:p>
        </w:tc>
      </w:tr>
      <w:tr w:rsidR="000D526D" w:rsidRPr="0047558B" w14:paraId="19A1A700" w14:textId="77777777" w:rsidTr="00A243DE">
        <w:trPr>
          <w:trHeight w:val="342"/>
        </w:trPr>
        <w:tc>
          <w:tcPr>
            <w:tcW w:w="3942" w:type="dxa"/>
          </w:tcPr>
          <w:p w14:paraId="61C21340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6974C9" w14:textId="58F77042" w:rsidR="000D526D" w:rsidRPr="0047558B" w:rsidRDefault="00F62118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7,174</w:t>
            </w:r>
          </w:p>
        </w:tc>
        <w:tc>
          <w:tcPr>
            <w:tcW w:w="272" w:type="dxa"/>
            <w:shd w:val="clear" w:color="auto" w:fill="auto"/>
          </w:tcPr>
          <w:p w14:paraId="01B22A80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B151E22" w14:textId="15EAE869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7,982</w:t>
            </w:r>
          </w:p>
        </w:tc>
        <w:tc>
          <w:tcPr>
            <w:tcW w:w="270" w:type="dxa"/>
            <w:shd w:val="clear" w:color="auto" w:fill="auto"/>
          </w:tcPr>
          <w:p w14:paraId="6431C994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650F31B1" w14:textId="612F02A9" w:rsidR="000D526D" w:rsidRPr="0047558B" w:rsidRDefault="00F62118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5,509</w:t>
            </w:r>
          </w:p>
        </w:tc>
        <w:tc>
          <w:tcPr>
            <w:tcW w:w="255" w:type="dxa"/>
          </w:tcPr>
          <w:p w14:paraId="12F247F8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3BFA173" w14:textId="2751310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5,994</w:t>
            </w:r>
          </w:p>
        </w:tc>
      </w:tr>
      <w:tr w:rsidR="000D526D" w:rsidRPr="0047558B" w14:paraId="20CDB6B8" w14:textId="77777777" w:rsidTr="00A243DE">
        <w:trPr>
          <w:trHeight w:val="342"/>
        </w:trPr>
        <w:tc>
          <w:tcPr>
            <w:tcW w:w="3942" w:type="dxa"/>
          </w:tcPr>
          <w:p w14:paraId="699065F7" w14:textId="15F322FC" w:rsidR="000D526D" w:rsidRPr="0047558B" w:rsidRDefault="002D25AF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A4B30F" w14:textId="7C3C61BF" w:rsidR="000D526D" w:rsidRPr="0047558B" w:rsidRDefault="00F62118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586,42</w:t>
            </w:r>
            <w:r w:rsidR="00B95730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2" w:type="dxa"/>
            <w:shd w:val="clear" w:color="auto" w:fill="auto"/>
          </w:tcPr>
          <w:p w14:paraId="407629BB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02BB843" w14:textId="69BC08A3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418,752</w:t>
            </w:r>
          </w:p>
        </w:tc>
        <w:tc>
          <w:tcPr>
            <w:tcW w:w="270" w:type="dxa"/>
            <w:shd w:val="clear" w:color="auto" w:fill="auto"/>
          </w:tcPr>
          <w:p w14:paraId="7848A732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16432699" w14:textId="4473B6C1" w:rsidR="000D526D" w:rsidRPr="0047558B" w:rsidRDefault="00F62118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541,214</w:t>
            </w:r>
          </w:p>
        </w:tc>
        <w:tc>
          <w:tcPr>
            <w:tcW w:w="255" w:type="dxa"/>
          </w:tcPr>
          <w:p w14:paraId="292C71C2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914DF78" w14:textId="5D978F84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367,771</w:t>
            </w:r>
          </w:p>
        </w:tc>
      </w:tr>
      <w:tr w:rsidR="000D526D" w:rsidRPr="0047558B" w14:paraId="2810E6D5" w14:textId="77777777" w:rsidTr="00A243DE">
        <w:trPr>
          <w:trHeight w:val="398"/>
        </w:trPr>
        <w:tc>
          <w:tcPr>
            <w:tcW w:w="3942" w:type="dxa"/>
          </w:tcPr>
          <w:p w14:paraId="0EE76632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ค่าเผื่อมูลค่าสินค้าลดลงและเสื่อมสภาพ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484C3A" w14:textId="10972B4A" w:rsidR="000D526D" w:rsidRPr="0047558B" w:rsidRDefault="00F62118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(1,020)</w:t>
            </w:r>
          </w:p>
        </w:tc>
        <w:tc>
          <w:tcPr>
            <w:tcW w:w="272" w:type="dxa"/>
            <w:shd w:val="clear" w:color="auto" w:fill="auto"/>
          </w:tcPr>
          <w:p w14:paraId="16A13287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11C1645" w14:textId="4FFB6EC1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54,337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8F3BDE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2AF89595" w14:textId="7160B112" w:rsidR="000D526D" w:rsidRPr="0047558B" w:rsidRDefault="00F62118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(469)</w:t>
            </w:r>
          </w:p>
        </w:tc>
        <w:tc>
          <w:tcPr>
            <w:tcW w:w="255" w:type="dxa"/>
          </w:tcPr>
          <w:p w14:paraId="1D8F3831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A6B7915" w14:textId="5F8980E6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53,046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D526D" w:rsidRPr="0047558B" w14:paraId="6477548F" w14:textId="77777777" w:rsidTr="00A243DE">
        <w:trPr>
          <w:trHeight w:val="403"/>
        </w:trPr>
        <w:tc>
          <w:tcPr>
            <w:tcW w:w="3942" w:type="dxa"/>
          </w:tcPr>
          <w:p w14:paraId="2B7448CE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9CEFE" w14:textId="337EC583" w:rsidR="000D526D" w:rsidRPr="0047558B" w:rsidRDefault="00F62118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585,40</w:t>
            </w:r>
            <w:r w:rsidR="00B95730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2" w:type="dxa"/>
            <w:shd w:val="clear" w:color="auto" w:fill="auto"/>
          </w:tcPr>
          <w:p w14:paraId="2426BD0B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F0F82" w14:textId="2E492E23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364,415</w:t>
            </w:r>
          </w:p>
        </w:tc>
        <w:tc>
          <w:tcPr>
            <w:tcW w:w="270" w:type="dxa"/>
            <w:shd w:val="clear" w:color="auto" w:fill="auto"/>
          </w:tcPr>
          <w:p w14:paraId="1172D721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3CBDA" w14:textId="48D4C77C" w:rsidR="000D526D" w:rsidRPr="0047558B" w:rsidRDefault="00F62118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540,745</w:t>
            </w:r>
          </w:p>
        </w:tc>
        <w:tc>
          <w:tcPr>
            <w:tcW w:w="255" w:type="dxa"/>
          </w:tcPr>
          <w:p w14:paraId="75A0533E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2A664D7" w14:textId="0AFDFC61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314,725</w:t>
            </w:r>
          </w:p>
        </w:tc>
      </w:tr>
    </w:tbl>
    <w:p w14:paraId="12EDF4A6" w14:textId="24F93A33" w:rsidR="002D25AF" w:rsidRPr="0047558B" w:rsidRDefault="002D25AF"/>
    <w:p w14:paraId="083A8428" w14:textId="47ECACE6" w:rsidR="002D25AF" w:rsidRPr="0047558B" w:rsidRDefault="002D25AF"/>
    <w:p w14:paraId="5DB1E080" w14:textId="743C2A40" w:rsidR="002D25AF" w:rsidRPr="0047558B" w:rsidRDefault="002D25AF"/>
    <w:p w14:paraId="432DE225" w14:textId="7AD6B151" w:rsidR="002D25AF" w:rsidRPr="0047558B" w:rsidRDefault="002D25AF"/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990"/>
        <w:gridCol w:w="272"/>
        <w:gridCol w:w="988"/>
        <w:gridCol w:w="270"/>
        <w:gridCol w:w="990"/>
        <w:gridCol w:w="255"/>
        <w:gridCol w:w="1005"/>
      </w:tblGrid>
      <w:tr w:rsidR="002D25AF" w:rsidRPr="0047558B" w14:paraId="0347686D" w14:textId="77777777" w:rsidTr="00A243DE">
        <w:tc>
          <w:tcPr>
            <w:tcW w:w="4302" w:type="dxa"/>
          </w:tcPr>
          <w:p w14:paraId="2EEE6A94" w14:textId="216C0670" w:rsidR="002D25AF" w:rsidRPr="0047558B" w:rsidRDefault="002D25AF" w:rsidP="002D25AF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544C1248" w14:textId="7FC67DD1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6628D4" w14:textId="77777777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EB6BB97" w14:textId="117C9CA5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5AF" w:rsidRPr="0047558B" w14:paraId="63930AA3" w14:textId="77777777" w:rsidTr="00A243DE">
        <w:tc>
          <w:tcPr>
            <w:tcW w:w="4302" w:type="dxa"/>
          </w:tcPr>
          <w:p w14:paraId="61E34E46" w14:textId="77777777" w:rsidR="002D25AF" w:rsidRPr="0047558B" w:rsidDel="000005E5" w:rsidRDefault="002D25AF" w:rsidP="002D25AF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83ECDB6" w14:textId="397015B8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4C66A9BD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198AA3B6" w14:textId="1BFDF748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6B72DBE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62CDCD" w14:textId="79044AE9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5" w:type="dxa"/>
          </w:tcPr>
          <w:p w14:paraId="257E3460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05" w:type="dxa"/>
          </w:tcPr>
          <w:p w14:paraId="75AC06F0" w14:textId="34BAD0F8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D25AF" w:rsidRPr="0047558B" w14:paraId="2AF09872" w14:textId="77777777" w:rsidTr="00A243DE">
        <w:tc>
          <w:tcPr>
            <w:tcW w:w="4302" w:type="dxa"/>
          </w:tcPr>
          <w:p w14:paraId="54C6BD40" w14:textId="77777777" w:rsidR="002D25AF" w:rsidRPr="0047558B" w:rsidDel="000005E5" w:rsidRDefault="002D25AF" w:rsidP="002D25AF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33F07621" w14:textId="39888611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25AF" w:rsidRPr="0047558B" w14:paraId="55BAA128" w14:textId="77777777" w:rsidTr="00A243DE">
        <w:tc>
          <w:tcPr>
            <w:tcW w:w="4302" w:type="dxa"/>
          </w:tcPr>
          <w:p w14:paraId="36A272BC" w14:textId="4E6016C1" w:rsidR="002D25AF" w:rsidRPr="0047558B" w:rsidRDefault="002D25AF" w:rsidP="00A243DE">
            <w:pPr>
              <w:tabs>
                <w:tab w:val="clear" w:pos="227"/>
                <w:tab w:val="left" w:pos="0"/>
              </w:tabs>
              <w:spacing w:line="240" w:lineRule="auto"/>
              <w:ind w:right="-110"/>
              <w:rPr>
                <w:rFonts w:ascii="Angsana New" w:hAnsi="Angsana New"/>
                <w:b/>
                <w:spacing w:val="-12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spacing w:val="-12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990" w:type="dxa"/>
          </w:tcPr>
          <w:p w14:paraId="11186FD7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18740E7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6CD1C7CA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A838C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C572BE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0ACFB78C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05" w:type="dxa"/>
          </w:tcPr>
          <w:p w14:paraId="5DC12523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25AF" w:rsidRPr="0047558B" w14:paraId="5FCF534B" w14:textId="77777777" w:rsidTr="00A243DE">
        <w:trPr>
          <w:trHeight w:val="407"/>
        </w:trPr>
        <w:tc>
          <w:tcPr>
            <w:tcW w:w="4302" w:type="dxa"/>
          </w:tcPr>
          <w:p w14:paraId="657DC588" w14:textId="483FB3FB" w:rsidR="002D25AF" w:rsidRPr="0047558B" w:rsidRDefault="002D25AF" w:rsidP="002D25A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90" w:type="dxa"/>
            <w:shd w:val="clear" w:color="auto" w:fill="auto"/>
          </w:tcPr>
          <w:p w14:paraId="250FEB7F" w14:textId="73F24271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2,471,464</w:t>
            </w:r>
          </w:p>
        </w:tc>
        <w:tc>
          <w:tcPr>
            <w:tcW w:w="272" w:type="dxa"/>
          </w:tcPr>
          <w:p w14:paraId="6ECA1FA1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5B2C620A" w14:textId="4F627E42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2,219,121</w:t>
            </w:r>
          </w:p>
        </w:tc>
        <w:tc>
          <w:tcPr>
            <w:tcW w:w="270" w:type="dxa"/>
          </w:tcPr>
          <w:p w14:paraId="50BA11E4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4D4620" w14:textId="0F7CB5A0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2,443,340</w:t>
            </w:r>
          </w:p>
        </w:tc>
        <w:tc>
          <w:tcPr>
            <w:tcW w:w="255" w:type="dxa"/>
          </w:tcPr>
          <w:p w14:paraId="6887FB7C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</w:tcPr>
          <w:p w14:paraId="43C7B749" w14:textId="28F2D491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2,083,691</w:t>
            </w:r>
          </w:p>
        </w:tc>
      </w:tr>
      <w:tr w:rsidR="002D25AF" w:rsidRPr="0047558B" w14:paraId="11286307" w14:textId="77777777" w:rsidTr="00A243DE">
        <w:tc>
          <w:tcPr>
            <w:tcW w:w="4302" w:type="dxa"/>
          </w:tcPr>
          <w:p w14:paraId="2FBB540A" w14:textId="4EE86DFD" w:rsidR="002D25AF" w:rsidRPr="0047558B" w:rsidRDefault="002D25AF" w:rsidP="002D25AF">
            <w:pPr>
              <w:tabs>
                <w:tab w:val="clear" w:pos="3515"/>
                <w:tab w:val="clear" w:pos="3742"/>
                <w:tab w:val="left" w:pos="3942"/>
              </w:tabs>
              <w:spacing w:line="240" w:lineRule="auto"/>
              <w:ind w:right="-55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6"/>
                <w:sz w:val="30"/>
                <w:szCs w:val="30"/>
              </w:rPr>
              <w:t xml:space="preserve">    - </w:t>
            </w: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990" w:type="dxa"/>
            <w:shd w:val="clear" w:color="auto" w:fill="auto"/>
          </w:tcPr>
          <w:p w14:paraId="4093DDC6" w14:textId="76C95D6B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3AFBC1E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07D06D72" w14:textId="626CDCDA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70" w:type="dxa"/>
          </w:tcPr>
          <w:p w14:paraId="620357C6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4B2AF6" w14:textId="3E5084B5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FBBE5A7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0665F9AF" w14:textId="2E42BAC1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25AF" w:rsidRPr="0047558B" w14:paraId="00864F35" w14:textId="77777777" w:rsidTr="00A243DE">
        <w:tc>
          <w:tcPr>
            <w:tcW w:w="4302" w:type="dxa"/>
          </w:tcPr>
          <w:p w14:paraId="556BBCB6" w14:textId="45D05987" w:rsidR="002D25AF" w:rsidRPr="0047558B" w:rsidRDefault="002D25AF" w:rsidP="002D25AF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52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990" w:type="dxa"/>
            <w:shd w:val="clear" w:color="auto" w:fill="auto"/>
          </w:tcPr>
          <w:p w14:paraId="213382A9" w14:textId="2E9E4541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53,340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</w:tcPr>
          <w:p w14:paraId="5028607D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380A861C" w14:textId="07D82552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33,156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6C7ACD4" w14:textId="77777777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3DED86" w14:textId="1A042712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52,599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</w:tcPr>
          <w:p w14:paraId="23CE037A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316811F9" w14:textId="036CB5B4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33,156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D25AF" w:rsidRPr="0047558B" w14:paraId="63441F00" w14:textId="77777777" w:rsidTr="00A243DE">
        <w:trPr>
          <w:trHeight w:val="406"/>
        </w:trPr>
        <w:tc>
          <w:tcPr>
            <w:tcW w:w="4302" w:type="dxa"/>
          </w:tcPr>
          <w:p w14:paraId="3B995E40" w14:textId="77777777" w:rsidR="002D25AF" w:rsidRPr="0047558B" w:rsidRDefault="002D25AF" w:rsidP="002D25A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1875C" w14:textId="048360DA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2,418,124</w:t>
            </w:r>
          </w:p>
        </w:tc>
        <w:tc>
          <w:tcPr>
            <w:tcW w:w="272" w:type="dxa"/>
          </w:tcPr>
          <w:p w14:paraId="6C7285A6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07E181C" w14:textId="02BB95FA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2,186,428</w:t>
            </w:r>
          </w:p>
        </w:tc>
        <w:tc>
          <w:tcPr>
            <w:tcW w:w="270" w:type="dxa"/>
          </w:tcPr>
          <w:p w14:paraId="006FA5BE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362D02" w14:textId="1C182AA3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2,390,741</w:t>
            </w:r>
          </w:p>
        </w:tc>
        <w:tc>
          <w:tcPr>
            <w:tcW w:w="255" w:type="dxa"/>
          </w:tcPr>
          <w:p w14:paraId="776999E6" w14:textId="77777777" w:rsidR="002D25AF" w:rsidRPr="0047558B" w:rsidRDefault="002D25AF" w:rsidP="002D2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2941FAED" w14:textId="5817FAF5" w:rsidR="002D25AF" w:rsidRPr="0047558B" w:rsidRDefault="002D25A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2,050,535</w:t>
            </w:r>
          </w:p>
        </w:tc>
      </w:tr>
    </w:tbl>
    <w:p w14:paraId="47663916" w14:textId="77777777" w:rsidR="0047514B" w:rsidRPr="0047558B" w:rsidRDefault="0047514B" w:rsidP="000C2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37A8E506" w14:textId="68535653" w:rsidR="003E000B" w:rsidRPr="0047558B" w:rsidRDefault="003E000B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สินทรัพย์ชีวภาพ</w:t>
      </w:r>
    </w:p>
    <w:p w14:paraId="60513602" w14:textId="77777777" w:rsidR="008969A6" w:rsidRPr="0047558B" w:rsidRDefault="008969A6" w:rsidP="00471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07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4302"/>
        <w:gridCol w:w="993"/>
        <w:gridCol w:w="281"/>
        <w:gridCol w:w="980"/>
        <w:gridCol w:w="278"/>
        <w:gridCol w:w="982"/>
        <w:gridCol w:w="238"/>
        <w:gridCol w:w="1020"/>
      </w:tblGrid>
      <w:tr w:rsidR="00B95730" w:rsidRPr="0047558B" w14:paraId="1CCF6BED" w14:textId="77777777" w:rsidTr="00A243DE">
        <w:trPr>
          <w:trHeight w:val="412"/>
        </w:trPr>
        <w:tc>
          <w:tcPr>
            <w:tcW w:w="2371" w:type="pct"/>
          </w:tcPr>
          <w:p w14:paraId="364AE03E" w14:textId="77777777" w:rsidR="00F70E4B" w:rsidRPr="0047558B" w:rsidRDefault="00F70E4B" w:rsidP="008C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pct"/>
            <w:gridSpan w:val="3"/>
            <w:shd w:val="clear" w:color="auto" w:fill="auto"/>
          </w:tcPr>
          <w:p w14:paraId="71898555" w14:textId="77777777" w:rsidR="00F70E4B" w:rsidRPr="0047558B" w:rsidRDefault="00F70E4B" w:rsidP="008C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43CD13C7" w14:textId="77777777" w:rsidR="00F70E4B" w:rsidRPr="0047558B" w:rsidRDefault="00F70E4B" w:rsidP="008C1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pct"/>
            <w:gridSpan w:val="3"/>
            <w:shd w:val="clear" w:color="auto" w:fill="auto"/>
          </w:tcPr>
          <w:p w14:paraId="2D7C838C" w14:textId="77777777" w:rsidR="00F70E4B" w:rsidRPr="0047558B" w:rsidRDefault="00F70E4B" w:rsidP="008C1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730" w:rsidRPr="0047558B" w14:paraId="14DC9882" w14:textId="77777777" w:rsidTr="00A243DE">
        <w:trPr>
          <w:trHeight w:val="412"/>
        </w:trPr>
        <w:tc>
          <w:tcPr>
            <w:tcW w:w="2371" w:type="pct"/>
          </w:tcPr>
          <w:p w14:paraId="5C6C234F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B938117" w14:textId="045CF57E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5" w:type="pct"/>
          </w:tcPr>
          <w:p w14:paraId="24CC1EB5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45C2C6F1" w14:textId="7CC4BB5A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</w:tcPr>
          <w:p w14:paraId="5C56E670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0CD33D31" w14:textId="1B82AAE4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1EDF46DC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2" w:type="pct"/>
          </w:tcPr>
          <w:p w14:paraId="76AE3964" w14:textId="59012CED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70E4B" w:rsidRPr="0047558B" w14:paraId="7CFCB96B" w14:textId="77777777" w:rsidTr="00A243DE">
        <w:trPr>
          <w:trHeight w:val="412"/>
        </w:trPr>
        <w:tc>
          <w:tcPr>
            <w:tcW w:w="2371" w:type="pct"/>
          </w:tcPr>
          <w:p w14:paraId="6DD36B58" w14:textId="77777777" w:rsidR="00F70E4B" w:rsidRPr="0047558B" w:rsidRDefault="00F70E4B" w:rsidP="008C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9" w:type="pct"/>
            <w:gridSpan w:val="7"/>
            <w:shd w:val="clear" w:color="auto" w:fill="auto"/>
          </w:tcPr>
          <w:p w14:paraId="62CA110B" w14:textId="77777777" w:rsidR="00F70E4B" w:rsidRPr="0047558B" w:rsidRDefault="00F70E4B" w:rsidP="008C158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95730" w:rsidRPr="0047558B" w14:paraId="7C73BCC5" w14:textId="77777777" w:rsidTr="00A243DE">
        <w:trPr>
          <w:trHeight w:val="412"/>
        </w:trPr>
        <w:tc>
          <w:tcPr>
            <w:tcW w:w="2371" w:type="pct"/>
          </w:tcPr>
          <w:p w14:paraId="066249B1" w14:textId="77777777" w:rsidR="00F70E4B" w:rsidRPr="0047558B" w:rsidRDefault="00F70E4B" w:rsidP="00D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47" w:type="pct"/>
            <w:shd w:val="clear" w:color="auto" w:fill="FFFFFF"/>
          </w:tcPr>
          <w:p w14:paraId="03B1BCAF" w14:textId="77777777" w:rsidR="00F70E4B" w:rsidRPr="0047558B" w:rsidRDefault="00F70E4B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shd w:val="clear" w:color="auto" w:fill="FFFFFF"/>
          </w:tcPr>
          <w:p w14:paraId="54A02D96" w14:textId="77777777" w:rsidR="00F70E4B" w:rsidRPr="0047558B" w:rsidRDefault="00F70E4B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FFFFFF"/>
          </w:tcPr>
          <w:p w14:paraId="2001AD2F" w14:textId="77777777" w:rsidR="00F70E4B" w:rsidRPr="0047558B" w:rsidRDefault="00F70E4B" w:rsidP="00600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1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FFFFFF"/>
          </w:tcPr>
          <w:p w14:paraId="7B5DA7CE" w14:textId="77777777" w:rsidR="00F70E4B" w:rsidRPr="0047558B" w:rsidRDefault="00F70E4B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FFFFFF"/>
          </w:tcPr>
          <w:p w14:paraId="52FB91D4" w14:textId="77777777" w:rsidR="00F70E4B" w:rsidRPr="0047558B" w:rsidRDefault="00F70E4B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FFFFFF"/>
          </w:tcPr>
          <w:p w14:paraId="181665EF" w14:textId="77777777" w:rsidR="00F70E4B" w:rsidRPr="0047558B" w:rsidRDefault="00F70E4B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2" w:type="pct"/>
            <w:shd w:val="clear" w:color="auto" w:fill="FFFFFF"/>
          </w:tcPr>
          <w:p w14:paraId="2E51353A" w14:textId="77777777" w:rsidR="00F70E4B" w:rsidRPr="0047558B" w:rsidRDefault="00F70E4B" w:rsidP="00600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1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243DE" w:rsidRPr="0047558B" w14:paraId="7623A590" w14:textId="77777777" w:rsidTr="00A243DE">
        <w:trPr>
          <w:trHeight w:val="412"/>
        </w:trPr>
        <w:tc>
          <w:tcPr>
            <w:tcW w:w="2371" w:type="pct"/>
          </w:tcPr>
          <w:p w14:paraId="7F1DD570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สินทรัพย์ชีวภาพ</w:t>
            </w:r>
            <w:r w:rsidRPr="0047558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ผลสับปะรดที่พร้อมเก็บเกี่ยว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FFFFF"/>
          </w:tcPr>
          <w:p w14:paraId="36921DE7" w14:textId="7A75599C" w:rsidR="000D526D" w:rsidRPr="0047558B" w:rsidRDefault="00E53346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4,802</w:t>
            </w:r>
          </w:p>
        </w:tc>
        <w:tc>
          <w:tcPr>
            <w:tcW w:w="155" w:type="pct"/>
            <w:shd w:val="clear" w:color="auto" w:fill="FFFFFF"/>
          </w:tcPr>
          <w:p w14:paraId="1E91F645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</w:tcPr>
          <w:p w14:paraId="60A17641" w14:textId="1A5357AB" w:rsidR="000D526D" w:rsidRPr="0047558B" w:rsidRDefault="000D526D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4,861</w:t>
            </w:r>
          </w:p>
        </w:tc>
        <w:tc>
          <w:tcPr>
            <w:tcW w:w="153" w:type="pct"/>
            <w:shd w:val="clear" w:color="auto" w:fill="FFFFFF"/>
          </w:tcPr>
          <w:p w14:paraId="2D427681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FFFFFF"/>
          </w:tcPr>
          <w:p w14:paraId="69C8F300" w14:textId="102CD113" w:rsidR="000D526D" w:rsidRPr="0047558B" w:rsidRDefault="00E53346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4,802</w:t>
            </w:r>
          </w:p>
        </w:tc>
        <w:tc>
          <w:tcPr>
            <w:tcW w:w="131" w:type="pct"/>
            <w:shd w:val="clear" w:color="auto" w:fill="FFFFFF"/>
          </w:tcPr>
          <w:p w14:paraId="5D1F336B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FFFFFF"/>
          </w:tcPr>
          <w:p w14:paraId="110489B5" w14:textId="70676050" w:rsidR="000D526D" w:rsidRPr="0047558B" w:rsidRDefault="000D526D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4,861</w:t>
            </w:r>
          </w:p>
        </w:tc>
      </w:tr>
      <w:tr w:rsidR="00B95730" w:rsidRPr="0047558B" w14:paraId="4F20B57A" w14:textId="77777777" w:rsidTr="00A243DE">
        <w:trPr>
          <w:trHeight w:val="20"/>
        </w:trPr>
        <w:tc>
          <w:tcPr>
            <w:tcW w:w="2371" w:type="pct"/>
          </w:tcPr>
          <w:p w14:paraId="50938A16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472542BC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" w:type="pct"/>
            <w:shd w:val="clear" w:color="auto" w:fill="auto"/>
          </w:tcPr>
          <w:p w14:paraId="7B7E10D7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2E59138C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2A4FBD0C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auto"/>
          </w:tcPr>
          <w:p w14:paraId="5014515F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" w:type="pct"/>
            <w:shd w:val="clear" w:color="auto" w:fill="FFFFFF"/>
          </w:tcPr>
          <w:p w14:paraId="36828573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FFFFFF"/>
          </w:tcPr>
          <w:p w14:paraId="484661BF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95730" w:rsidRPr="0047558B" w14:paraId="40B1C23E" w14:textId="77777777" w:rsidTr="00A243DE">
        <w:trPr>
          <w:trHeight w:val="412"/>
        </w:trPr>
        <w:tc>
          <w:tcPr>
            <w:tcW w:w="2371" w:type="pct"/>
          </w:tcPr>
          <w:p w14:paraId="34DEE209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47" w:type="pct"/>
            <w:shd w:val="clear" w:color="auto" w:fill="auto"/>
          </w:tcPr>
          <w:p w14:paraId="65924F81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shd w:val="clear" w:color="auto" w:fill="auto"/>
          </w:tcPr>
          <w:p w14:paraId="3900F8B5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552005B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65E4A3A2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0F66725E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FFFFFF"/>
          </w:tcPr>
          <w:p w14:paraId="683E44EE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2" w:type="pct"/>
            <w:shd w:val="clear" w:color="auto" w:fill="FFFFFF"/>
          </w:tcPr>
          <w:p w14:paraId="37E754EC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5730" w:rsidRPr="0047558B" w14:paraId="1B586A11" w14:textId="77777777" w:rsidTr="00A243DE">
        <w:trPr>
          <w:trHeight w:val="412"/>
        </w:trPr>
        <w:tc>
          <w:tcPr>
            <w:tcW w:w="2371" w:type="pct"/>
          </w:tcPr>
          <w:p w14:paraId="7E759C90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สินทรัพย์ชีวภาพ</w:t>
            </w:r>
            <w:r w:rsidRPr="0047558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ต้นสับปะรดที่ยังไม่พร้อมให้</w:t>
            </w:r>
          </w:p>
          <w:p w14:paraId="01042A91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ผลิตผลและผลสับปะรดที่ยังไม่พร้อมเก็บเกี่ยว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2E7B0B06" w14:textId="77777777" w:rsidR="000D526D" w:rsidRPr="0047558B" w:rsidRDefault="000D526D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45B7364B" w14:textId="03BD0A48" w:rsidR="00E53346" w:rsidRPr="0047558B" w:rsidRDefault="00E53346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174,099</w:t>
            </w:r>
          </w:p>
        </w:tc>
        <w:tc>
          <w:tcPr>
            <w:tcW w:w="155" w:type="pct"/>
            <w:shd w:val="clear" w:color="auto" w:fill="auto"/>
          </w:tcPr>
          <w:p w14:paraId="20AAB20E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4622DD33" w14:textId="77777777" w:rsidR="000D526D" w:rsidRPr="0047558B" w:rsidRDefault="000D526D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1AD5A883" w14:textId="428CC7AB" w:rsidR="000D526D" w:rsidRPr="0047558B" w:rsidRDefault="000D526D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156,151</w:t>
            </w:r>
          </w:p>
        </w:tc>
        <w:tc>
          <w:tcPr>
            <w:tcW w:w="153" w:type="pct"/>
            <w:shd w:val="clear" w:color="auto" w:fill="auto"/>
          </w:tcPr>
          <w:p w14:paraId="11AE79C4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76D2923C" w14:textId="77777777" w:rsidR="000D526D" w:rsidRPr="0047558B" w:rsidRDefault="000D526D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32789859" w14:textId="6CD50CF9" w:rsidR="00E53346" w:rsidRPr="0047558B" w:rsidRDefault="00E53346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111,129</w:t>
            </w:r>
          </w:p>
        </w:tc>
        <w:tc>
          <w:tcPr>
            <w:tcW w:w="131" w:type="pct"/>
            <w:shd w:val="clear" w:color="auto" w:fill="FFFFFF"/>
          </w:tcPr>
          <w:p w14:paraId="57795297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FFFFFF"/>
          </w:tcPr>
          <w:p w14:paraId="5ADD55CB" w14:textId="77777777" w:rsidR="000D526D" w:rsidRPr="0047558B" w:rsidRDefault="000D526D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2BACB2E9" w14:textId="783143E1" w:rsidR="000D526D" w:rsidRPr="0047558B" w:rsidRDefault="000D526D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97,071</w:t>
            </w:r>
          </w:p>
        </w:tc>
      </w:tr>
      <w:tr w:rsidR="00B95730" w:rsidRPr="0047558B" w14:paraId="7E91C72C" w14:textId="77777777" w:rsidTr="00A243DE">
        <w:trPr>
          <w:trHeight w:val="244"/>
        </w:trPr>
        <w:tc>
          <w:tcPr>
            <w:tcW w:w="2371" w:type="pct"/>
          </w:tcPr>
          <w:p w14:paraId="29E9C45A" w14:textId="77777777" w:rsidR="000D526D" w:rsidRPr="0047558B" w:rsidRDefault="000D526D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E70B0" w14:textId="45D31EE5" w:rsidR="000D526D" w:rsidRPr="0047558B" w:rsidRDefault="00E53346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178,901</w:t>
            </w:r>
          </w:p>
        </w:tc>
        <w:tc>
          <w:tcPr>
            <w:tcW w:w="155" w:type="pct"/>
            <w:shd w:val="clear" w:color="auto" w:fill="auto"/>
          </w:tcPr>
          <w:p w14:paraId="12D5C810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</w:tcPr>
          <w:p w14:paraId="2E68C32A" w14:textId="53C9233E" w:rsidR="000D526D" w:rsidRPr="0047558B" w:rsidRDefault="000D526D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161,012</w:t>
            </w:r>
          </w:p>
        </w:tc>
        <w:tc>
          <w:tcPr>
            <w:tcW w:w="153" w:type="pct"/>
            <w:shd w:val="clear" w:color="auto" w:fill="auto"/>
          </w:tcPr>
          <w:p w14:paraId="0413E253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shd w:val="clear" w:color="auto" w:fill="auto"/>
          </w:tcPr>
          <w:p w14:paraId="09DE493F" w14:textId="5864E1D3" w:rsidR="000D526D" w:rsidRPr="0047558B" w:rsidRDefault="00795322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115,931</w:t>
            </w:r>
          </w:p>
        </w:tc>
        <w:tc>
          <w:tcPr>
            <w:tcW w:w="131" w:type="pct"/>
            <w:shd w:val="clear" w:color="auto" w:fill="FFFFFF"/>
          </w:tcPr>
          <w:p w14:paraId="2FACA71E" w14:textId="77777777" w:rsidR="000D526D" w:rsidRPr="0047558B" w:rsidRDefault="000D526D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FFFFFF"/>
          </w:tcPr>
          <w:p w14:paraId="0D93EA57" w14:textId="235E51F9" w:rsidR="000D526D" w:rsidRPr="0047558B" w:rsidRDefault="000D526D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101,932</w:t>
            </w:r>
          </w:p>
        </w:tc>
      </w:tr>
    </w:tbl>
    <w:p w14:paraId="2B0BF91F" w14:textId="1F7D44EC" w:rsidR="00B95730" w:rsidRPr="0047558B" w:rsidRDefault="00B95730">
      <w:pPr>
        <w:rPr>
          <w:rFonts w:asciiTheme="majorBidi" w:hAnsiTheme="majorBidi" w:cstheme="majorBidi"/>
          <w:sz w:val="26"/>
          <w:szCs w:val="26"/>
        </w:rPr>
      </w:pPr>
      <w:r w:rsidRPr="0047558B">
        <w:rPr>
          <w:rFonts w:asciiTheme="majorBidi" w:hAnsiTheme="majorBidi" w:cstheme="majorBidi"/>
          <w:sz w:val="30"/>
          <w:szCs w:val="30"/>
        </w:rPr>
        <w:tab/>
      </w:r>
      <w:r w:rsidRPr="0047558B">
        <w:rPr>
          <w:rFonts w:asciiTheme="majorBidi" w:hAnsiTheme="majorBidi" w:cstheme="majorBidi"/>
          <w:sz w:val="30"/>
          <w:szCs w:val="30"/>
        </w:rPr>
        <w:tab/>
      </w:r>
      <w:r w:rsidRPr="0047558B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09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329"/>
        <w:gridCol w:w="988"/>
        <w:gridCol w:w="238"/>
        <w:gridCol w:w="1025"/>
        <w:gridCol w:w="268"/>
        <w:gridCol w:w="988"/>
        <w:gridCol w:w="275"/>
        <w:gridCol w:w="988"/>
      </w:tblGrid>
      <w:tr w:rsidR="00B95730" w:rsidRPr="0047558B" w14:paraId="59A021BF" w14:textId="77777777" w:rsidTr="00B95730">
        <w:tc>
          <w:tcPr>
            <w:tcW w:w="2379" w:type="pct"/>
          </w:tcPr>
          <w:p w14:paraId="3992CC56" w14:textId="77777777" w:rsidR="000D526D" w:rsidRPr="0047558B" w:rsidRDefault="000D526D" w:rsidP="000D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pct"/>
            <w:gridSpan w:val="3"/>
          </w:tcPr>
          <w:p w14:paraId="4FB5C1B4" w14:textId="77777777" w:rsidR="000D526D" w:rsidRPr="0047558B" w:rsidRDefault="000D526D" w:rsidP="000D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AD4F4A7" w14:textId="77777777" w:rsidR="000D526D" w:rsidRPr="0047558B" w:rsidRDefault="000D526D" w:rsidP="000D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pct"/>
            <w:gridSpan w:val="3"/>
          </w:tcPr>
          <w:p w14:paraId="26BA717A" w14:textId="77777777" w:rsidR="000D526D" w:rsidRPr="0047558B" w:rsidRDefault="000D526D" w:rsidP="000D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95730" w:rsidRPr="0047558B" w14:paraId="7A9E8B1B" w14:textId="77777777" w:rsidTr="00A243DE">
        <w:trPr>
          <w:trHeight w:val="60"/>
        </w:trPr>
        <w:tc>
          <w:tcPr>
            <w:tcW w:w="2379" w:type="pct"/>
          </w:tcPr>
          <w:p w14:paraId="6F3B80B7" w14:textId="77777777" w:rsidR="00600E95" w:rsidRPr="0047558B" w:rsidRDefault="00600E95" w:rsidP="00600E95">
            <w:pPr>
              <w:pStyle w:val="BodyText2"/>
              <w:ind w:left="0" w:right="-25" w:firstLine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รายการเคลื่อนไหวของสินทรัพย์ชีวภาพ</w:t>
            </w:r>
          </w:p>
        </w:tc>
        <w:tc>
          <w:tcPr>
            <w:tcW w:w="543" w:type="pct"/>
          </w:tcPr>
          <w:p w14:paraId="58C5CEA3" w14:textId="16305137" w:rsidR="00600E95" w:rsidRPr="0047558B" w:rsidRDefault="00600E95" w:rsidP="00600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37951B42" w14:textId="77777777" w:rsidR="00600E95" w:rsidRPr="0047558B" w:rsidRDefault="00600E95" w:rsidP="00600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E4376DC" w14:textId="1322CCDA" w:rsidR="00600E95" w:rsidRPr="0047558B" w:rsidRDefault="00600E95" w:rsidP="00600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2D33C57E" w14:textId="77777777" w:rsidR="00600E95" w:rsidRPr="0047558B" w:rsidRDefault="00600E95" w:rsidP="00600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362C3815" w14:textId="247AC804" w:rsidR="00600E95" w:rsidRPr="0047558B" w:rsidRDefault="00600E95" w:rsidP="00600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1" w:type="pct"/>
          </w:tcPr>
          <w:p w14:paraId="59705824" w14:textId="77777777" w:rsidR="00600E95" w:rsidRPr="0047558B" w:rsidRDefault="00600E95" w:rsidP="00600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5F2471A" w14:textId="6DF9B67D" w:rsidR="00600E95" w:rsidRPr="0047558B" w:rsidRDefault="00600E95" w:rsidP="00600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00E95" w:rsidRPr="0047558B" w14:paraId="02363E40" w14:textId="77777777" w:rsidTr="00A243DE">
        <w:trPr>
          <w:trHeight w:val="427"/>
        </w:trPr>
        <w:tc>
          <w:tcPr>
            <w:tcW w:w="2379" w:type="pct"/>
          </w:tcPr>
          <w:p w14:paraId="7EE4920F" w14:textId="519FEE44" w:rsidR="00600E95" w:rsidRPr="0047558B" w:rsidRDefault="00600E95" w:rsidP="000D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2621" w:type="pct"/>
            <w:gridSpan w:val="7"/>
          </w:tcPr>
          <w:p w14:paraId="21C44921" w14:textId="77777777" w:rsidR="00600E95" w:rsidRPr="0047558B" w:rsidRDefault="00600E95" w:rsidP="000D526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95730" w:rsidRPr="0047558B" w14:paraId="6791D3A8" w14:textId="77777777" w:rsidTr="00A243DE">
        <w:trPr>
          <w:trHeight w:val="427"/>
        </w:trPr>
        <w:tc>
          <w:tcPr>
            <w:tcW w:w="2379" w:type="pct"/>
          </w:tcPr>
          <w:p w14:paraId="4A1BF272" w14:textId="18310A05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ณ วันต้น</w:t>
            </w:r>
            <w:r w:rsidR="00AC203F" w:rsidRPr="004755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43" w:type="pct"/>
            <w:shd w:val="clear" w:color="auto" w:fill="auto"/>
          </w:tcPr>
          <w:p w14:paraId="2D30D476" w14:textId="4B179E40" w:rsidR="00600E95" w:rsidRPr="0047558B" w:rsidRDefault="00795322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161,012</w:t>
            </w:r>
          </w:p>
        </w:tc>
        <w:tc>
          <w:tcPr>
            <w:tcW w:w="131" w:type="pct"/>
            <w:shd w:val="clear" w:color="auto" w:fill="auto"/>
          </w:tcPr>
          <w:p w14:paraId="45536C90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2C78A4E8" w14:textId="142F364B" w:rsidR="00600E95" w:rsidRPr="0047558B" w:rsidRDefault="00600E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145,333</w:t>
            </w:r>
          </w:p>
        </w:tc>
        <w:tc>
          <w:tcPr>
            <w:tcW w:w="147" w:type="pct"/>
            <w:shd w:val="clear" w:color="auto" w:fill="auto"/>
          </w:tcPr>
          <w:p w14:paraId="2B5B34E5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6508FC26" w14:textId="66E42536" w:rsidR="00600E95" w:rsidRPr="0047558B" w:rsidRDefault="00795322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101,932</w:t>
            </w:r>
          </w:p>
        </w:tc>
        <w:tc>
          <w:tcPr>
            <w:tcW w:w="151" w:type="pct"/>
            <w:shd w:val="clear" w:color="auto" w:fill="auto"/>
          </w:tcPr>
          <w:p w14:paraId="24BE182C" w14:textId="77777777" w:rsidR="00600E95" w:rsidRPr="0047558B" w:rsidRDefault="00600E95" w:rsidP="00600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8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2BB205B6" w14:textId="488D0C54" w:rsidR="00600E95" w:rsidRPr="0047558B" w:rsidRDefault="00600E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102,988</w:t>
            </w:r>
          </w:p>
        </w:tc>
      </w:tr>
      <w:tr w:rsidR="00B95730" w:rsidRPr="0047558B" w14:paraId="4204266B" w14:textId="77777777" w:rsidTr="00A243DE">
        <w:trPr>
          <w:trHeight w:val="412"/>
        </w:trPr>
        <w:tc>
          <w:tcPr>
            <w:tcW w:w="2379" w:type="pct"/>
          </w:tcPr>
          <w:p w14:paraId="6071CB3E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เพิ่มขึ้นจากการเพาะปลูก</w:t>
            </w:r>
          </w:p>
        </w:tc>
        <w:tc>
          <w:tcPr>
            <w:tcW w:w="543" w:type="pct"/>
            <w:shd w:val="clear" w:color="auto" w:fill="auto"/>
          </w:tcPr>
          <w:p w14:paraId="088EE2FE" w14:textId="2C5A319E" w:rsidR="00600E95" w:rsidRPr="0047558B" w:rsidRDefault="00795322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130,</w:t>
            </w:r>
            <w:r w:rsidR="00577C1C" w:rsidRPr="0047558B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31" w:type="pct"/>
            <w:shd w:val="clear" w:color="auto" w:fill="auto"/>
          </w:tcPr>
          <w:p w14:paraId="6CA6D91A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57E3A870" w14:textId="7EAC3DE7" w:rsidR="00600E95" w:rsidRPr="0047558B" w:rsidRDefault="00600E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135,518</w:t>
            </w:r>
          </w:p>
        </w:tc>
        <w:tc>
          <w:tcPr>
            <w:tcW w:w="147" w:type="pct"/>
            <w:shd w:val="clear" w:color="auto" w:fill="auto"/>
          </w:tcPr>
          <w:p w14:paraId="53C1C367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4B7223C7" w14:textId="345F5305" w:rsidR="00600E95" w:rsidRPr="0047558B" w:rsidRDefault="00795322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120,184</w:t>
            </w:r>
          </w:p>
        </w:tc>
        <w:tc>
          <w:tcPr>
            <w:tcW w:w="151" w:type="pct"/>
            <w:shd w:val="clear" w:color="auto" w:fill="auto"/>
          </w:tcPr>
          <w:p w14:paraId="74D36F91" w14:textId="77777777" w:rsidR="00600E95" w:rsidRPr="0047558B" w:rsidRDefault="00600E95" w:rsidP="00600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8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6E6C0B8E" w14:textId="462B1563" w:rsidR="00600E95" w:rsidRPr="0047558B" w:rsidRDefault="00600E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115,567</w:t>
            </w:r>
          </w:p>
        </w:tc>
      </w:tr>
      <w:tr w:rsidR="00B95730" w:rsidRPr="0047558B" w14:paraId="6E44F0A2" w14:textId="77777777" w:rsidTr="00A243DE">
        <w:trPr>
          <w:trHeight w:val="412"/>
        </w:trPr>
        <w:tc>
          <w:tcPr>
            <w:tcW w:w="2379" w:type="pct"/>
          </w:tcPr>
          <w:p w14:paraId="3442BD00" w14:textId="53C18224" w:rsidR="00795322" w:rsidRPr="0047558B" w:rsidRDefault="00795322" w:rsidP="00795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ค่าเสื่อมราคาอาคาร</w:t>
            </w:r>
            <w:r w:rsidRPr="0047558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อุปกรณ์และสินทรัพย์สิทธิการใช้</w:t>
            </w:r>
          </w:p>
        </w:tc>
        <w:tc>
          <w:tcPr>
            <w:tcW w:w="543" w:type="pct"/>
            <w:shd w:val="clear" w:color="auto" w:fill="auto"/>
          </w:tcPr>
          <w:p w14:paraId="7F597293" w14:textId="0411AAB7" w:rsidR="00795322" w:rsidRPr="0047558B" w:rsidRDefault="00795322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</w:t>
            </w:r>
            <w:r w:rsidR="00577C1C" w:rsidRPr="0047558B">
              <w:rPr>
                <w:rFonts w:ascii="Angsana New" w:hAnsi="Angsana New"/>
                <w:sz w:val="30"/>
                <w:szCs w:val="30"/>
              </w:rPr>
              <w:t>3</w:t>
            </w:r>
            <w:r w:rsidRPr="0047558B">
              <w:rPr>
                <w:rFonts w:ascii="Angsana New" w:hAnsi="Angsana New"/>
                <w:sz w:val="30"/>
                <w:szCs w:val="30"/>
              </w:rPr>
              <w:t>,1</w:t>
            </w:r>
            <w:r w:rsidR="00577C1C" w:rsidRPr="0047558B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31" w:type="pct"/>
            <w:shd w:val="clear" w:color="auto" w:fill="auto"/>
          </w:tcPr>
          <w:p w14:paraId="258D7FD8" w14:textId="77777777" w:rsidR="00795322" w:rsidRPr="0047558B" w:rsidRDefault="00795322" w:rsidP="00795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406E407C" w14:textId="0BE4A3E6" w:rsidR="00795322" w:rsidRPr="0047558B" w:rsidRDefault="00795322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3,790</w:t>
            </w:r>
          </w:p>
        </w:tc>
        <w:tc>
          <w:tcPr>
            <w:tcW w:w="147" w:type="pct"/>
            <w:shd w:val="clear" w:color="auto" w:fill="auto"/>
          </w:tcPr>
          <w:p w14:paraId="60ACA5AB" w14:textId="77777777" w:rsidR="00795322" w:rsidRPr="0047558B" w:rsidRDefault="00795322" w:rsidP="00795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5A5C7C0B" w14:textId="5BEEB948" w:rsidR="00795322" w:rsidRPr="0047558B" w:rsidRDefault="00795322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9,830</w:t>
            </w:r>
          </w:p>
        </w:tc>
        <w:tc>
          <w:tcPr>
            <w:tcW w:w="151" w:type="pct"/>
            <w:shd w:val="clear" w:color="auto" w:fill="auto"/>
          </w:tcPr>
          <w:p w14:paraId="290F938E" w14:textId="77777777" w:rsidR="00795322" w:rsidRPr="0047558B" w:rsidRDefault="00795322" w:rsidP="00795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8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559C7518" w14:textId="3AC40635" w:rsidR="00795322" w:rsidRPr="0047558B" w:rsidRDefault="00795322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2,425</w:t>
            </w:r>
          </w:p>
        </w:tc>
      </w:tr>
      <w:tr w:rsidR="00B95730" w:rsidRPr="0047558B" w14:paraId="1DB55937" w14:textId="77777777" w:rsidTr="00A243DE">
        <w:trPr>
          <w:trHeight w:val="412"/>
        </w:trPr>
        <w:tc>
          <w:tcPr>
            <w:tcW w:w="2379" w:type="pct"/>
          </w:tcPr>
          <w:p w14:paraId="446178A9" w14:textId="3ACDEA43" w:rsidR="00795322" w:rsidRPr="0047558B" w:rsidRDefault="00795322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543" w:type="pct"/>
            <w:shd w:val="clear" w:color="auto" w:fill="auto"/>
          </w:tcPr>
          <w:p w14:paraId="6A5EB798" w14:textId="2DF39086" w:rsidR="00795322" w:rsidRPr="0047558B" w:rsidRDefault="00795322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31" w:type="pct"/>
            <w:shd w:val="clear" w:color="auto" w:fill="auto"/>
          </w:tcPr>
          <w:p w14:paraId="4EB63801" w14:textId="77777777" w:rsidR="00795322" w:rsidRPr="0047558B" w:rsidRDefault="00795322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3F8F6CE2" w14:textId="3A252F53" w:rsidR="00795322" w:rsidRPr="0047558B" w:rsidRDefault="00795322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C50F0DD" w14:textId="77777777" w:rsidR="00795322" w:rsidRPr="0047558B" w:rsidRDefault="00795322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48355B86" w14:textId="7F4FF98A" w:rsidR="00795322" w:rsidRPr="0047558B" w:rsidRDefault="00795322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151" w:type="pct"/>
            <w:shd w:val="clear" w:color="auto" w:fill="auto"/>
          </w:tcPr>
          <w:p w14:paraId="42050CA8" w14:textId="77777777" w:rsidR="00795322" w:rsidRPr="0047558B" w:rsidRDefault="00795322" w:rsidP="00600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8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56C34EDD" w14:textId="3710E599" w:rsidR="00795322" w:rsidRPr="0047558B" w:rsidRDefault="00795322" w:rsidP="00A243D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20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7558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B95730" w:rsidRPr="0047558B" w14:paraId="32A519C6" w14:textId="77777777" w:rsidTr="00A243DE">
        <w:trPr>
          <w:trHeight w:val="412"/>
        </w:trPr>
        <w:tc>
          <w:tcPr>
            <w:tcW w:w="2379" w:type="pct"/>
          </w:tcPr>
          <w:p w14:paraId="65D06BAA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ลดลงด้วยมูลค่ายุติธรรมจากการเก็บเกี่ยว</w:t>
            </w:r>
            <w:r w:rsidRPr="0047558B">
              <w:rPr>
                <w:rFonts w:ascii="Angsana New" w:hAnsi="Angsana New"/>
                <w:spacing w:val="-6"/>
                <w:sz w:val="30"/>
                <w:szCs w:val="30"/>
              </w:rPr>
              <w:t>/</w:t>
            </w: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ขาย</w:t>
            </w:r>
          </w:p>
        </w:tc>
        <w:tc>
          <w:tcPr>
            <w:tcW w:w="543" w:type="pct"/>
            <w:shd w:val="clear" w:color="auto" w:fill="auto"/>
          </w:tcPr>
          <w:p w14:paraId="07BF397E" w14:textId="6D661319" w:rsidR="00600E95" w:rsidRPr="0047558B" w:rsidRDefault="00795322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(147,198)</w:t>
            </w:r>
          </w:p>
        </w:tc>
        <w:tc>
          <w:tcPr>
            <w:tcW w:w="131" w:type="pct"/>
            <w:shd w:val="clear" w:color="auto" w:fill="auto"/>
          </w:tcPr>
          <w:p w14:paraId="4E0D5D5B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71C349F1" w14:textId="734AAF37" w:rsidR="00600E95" w:rsidRPr="0047558B" w:rsidRDefault="00600E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230,067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6BF8933E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3A35928E" w14:textId="35DC25C2" w:rsidR="00600E95" w:rsidRPr="0047558B" w:rsidRDefault="00795322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(136,375)</w:t>
            </w:r>
          </w:p>
        </w:tc>
        <w:tc>
          <w:tcPr>
            <w:tcW w:w="151" w:type="pct"/>
            <w:shd w:val="clear" w:color="auto" w:fill="auto"/>
          </w:tcPr>
          <w:p w14:paraId="3444341E" w14:textId="77777777" w:rsidR="00600E95" w:rsidRPr="0047558B" w:rsidRDefault="00600E95" w:rsidP="00600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8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37903745" w14:textId="586A909E" w:rsidR="00600E95" w:rsidRPr="0047558B" w:rsidRDefault="00600E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221,674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95730" w:rsidRPr="0047558B" w14:paraId="60A9762F" w14:textId="77777777" w:rsidTr="00A243DE">
        <w:trPr>
          <w:trHeight w:val="412"/>
        </w:trPr>
        <w:tc>
          <w:tcPr>
            <w:tcW w:w="2379" w:type="pct"/>
          </w:tcPr>
          <w:p w14:paraId="02DA9441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กำไรจากการวัดมูลค่าสินทรัพย์ชีวภาพ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1676347E" w14:textId="66462422" w:rsidR="00600E95" w:rsidRPr="0047558B" w:rsidRDefault="00795322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20,967</w:t>
            </w:r>
          </w:p>
        </w:tc>
        <w:tc>
          <w:tcPr>
            <w:tcW w:w="131" w:type="pct"/>
            <w:shd w:val="clear" w:color="auto" w:fill="auto"/>
          </w:tcPr>
          <w:p w14:paraId="4FC88610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</w:tcPr>
          <w:p w14:paraId="5ACBFECF" w14:textId="4E609D3D" w:rsidR="00600E95" w:rsidRPr="0047558B" w:rsidRDefault="00600E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106,438</w:t>
            </w:r>
          </w:p>
        </w:tc>
        <w:tc>
          <w:tcPr>
            <w:tcW w:w="147" w:type="pct"/>
            <w:shd w:val="clear" w:color="auto" w:fill="auto"/>
          </w:tcPr>
          <w:p w14:paraId="5EFB33B9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65FC28F4" w14:textId="3FB1B10F" w:rsidR="00600E95" w:rsidRPr="0047558B" w:rsidRDefault="00795322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20,059</w:t>
            </w:r>
          </w:p>
        </w:tc>
        <w:tc>
          <w:tcPr>
            <w:tcW w:w="151" w:type="pct"/>
            <w:shd w:val="clear" w:color="auto" w:fill="auto"/>
          </w:tcPr>
          <w:p w14:paraId="15BC164C" w14:textId="77777777" w:rsidR="00600E95" w:rsidRPr="0047558B" w:rsidRDefault="00600E95" w:rsidP="00600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8"/>
              </w:tabs>
              <w:spacing w:before="0"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6BB02C89" w14:textId="6DD2B4A3" w:rsidR="00600E95" w:rsidRPr="0047558B" w:rsidRDefault="00600E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102,626</w:t>
            </w:r>
          </w:p>
        </w:tc>
      </w:tr>
      <w:tr w:rsidR="00B95730" w:rsidRPr="0047558B" w14:paraId="397ACE7D" w14:textId="77777777" w:rsidTr="00A243DE">
        <w:trPr>
          <w:trHeight w:val="412"/>
        </w:trPr>
        <w:tc>
          <w:tcPr>
            <w:tcW w:w="2379" w:type="pct"/>
          </w:tcPr>
          <w:p w14:paraId="6027D100" w14:textId="642964F8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</w:t>
            </w:r>
            <w:r w:rsidR="00161946"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543" w:type="pct"/>
            <w:tcBorders>
              <w:bottom w:val="double" w:sz="4" w:space="0" w:color="auto"/>
            </w:tcBorders>
            <w:shd w:val="clear" w:color="auto" w:fill="auto"/>
          </w:tcPr>
          <w:p w14:paraId="7289C45D" w14:textId="62026A61" w:rsidR="00600E95" w:rsidRPr="0047558B" w:rsidRDefault="00795322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178,901</w:t>
            </w:r>
          </w:p>
        </w:tc>
        <w:tc>
          <w:tcPr>
            <w:tcW w:w="131" w:type="pct"/>
            <w:shd w:val="clear" w:color="auto" w:fill="auto"/>
          </w:tcPr>
          <w:p w14:paraId="2A3F1C0C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</w:tcPr>
          <w:p w14:paraId="5223C05D" w14:textId="367F7CCD" w:rsidR="00600E95" w:rsidRPr="0047558B" w:rsidRDefault="00600E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161,012</w:t>
            </w:r>
          </w:p>
        </w:tc>
        <w:tc>
          <w:tcPr>
            <w:tcW w:w="147" w:type="pct"/>
            <w:shd w:val="clear" w:color="auto" w:fill="auto"/>
          </w:tcPr>
          <w:p w14:paraId="40979EFB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  <w:shd w:val="clear" w:color="auto" w:fill="auto"/>
          </w:tcPr>
          <w:p w14:paraId="13BACBF1" w14:textId="5E247106" w:rsidR="00600E95" w:rsidRPr="0047558B" w:rsidRDefault="00795322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115,931</w:t>
            </w:r>
          </w:p>
        </w:tc>
        <w:tc>
          <w:tcPr>
            <w:tcW w:w="151" w:type="pct"/>
            <w:shd w:val="clear" w:color="auto" w:fill="auto"/>
          </w:tcPr>
          <w:p w14:paraId="002E9E58" w14:textId="77777777" w:rsidR="00600E95" w:rsidRPr="0047558B" w:rsidRDefault="00600E95" w:rsidP="00600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8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shd w:val="clear" w:color="auto" w:fill="auto"/>
          </w:tcPr>
          <w:p w14:paraId="177D3584" w14:textId="18BE6413" w:rsidR="00600E95" w:rsidRPr="0047558B" w:rsidRDefault="00600E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101,932</w:t>
            </w:r>
          </w:p>
        </w:tc>
      </w:tr>
    </w:tbl>
    <w:p w14:paraId="22D2941D" w14:textId="3B118635" w:rsidR="00FB7634" w:rsidRPr="0047558B" w:rsidRDefault="003E000B" w:rsidP="00600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lastRenderedPageBreak/>
        <w:t>สินทรัพย์ชีวภาพ</w:t>
      </w:r>
      <w:r w:rsidRPr="0047558B">
        <w:rPr>
          <w:rFonts w:ascii="Angsana New" w:hAnsi="Angsana New"/>
          <w:sz w:val="30"/>
          <w:szCs w:val="30"/>
        </w:rPr>
        <w:t>-</w:t>
      </w:r>
      <w:r w:rsidRPr="0047558B">
        <w:rPr>
          <w:rFonts w:ascii="Angsana New" w:hAnsi="Angsana New"/>
          <w:sz w:val="30"/>
          <w:szCs w:val="30"/>
          <w:cs/>
        </w:rPr>
        <w:t>ผลสับปะรดที่พร้อมเก็บเกี่ยว</w:t>
      </w:r>
      <w:r w:rsidR="00065335" w:rsidRPr="0047558B">
        <w:rPr>
          <w:rFonts w:ascii="Angsana New" w:hAnsi="Angsana New"/>
          <w:sz w:val="30"/>
          <w:szCs w:val="30"/>
          <w:cs/>
        </w:rPr>
        <w:t>วัดมูลค่า</w:t>
      </w:r>
      <w:r w:rsidRPr="0047558B">
        <w:rPr>
          <w:rFonts w:ascii="Angsana New" w:hAnsi="Angsana New"/>
          <w:sz w:val="30"/>
          <w:szCs w:val="30"/>
          <w:cs/>
        </w:rPr>
        <w:t>ด้วยมูลค่ายุติธรรมหัก</w:t>
      </w:r>
      <w:r w:rsidR="00B640D0" w:rsidRPr="0047558B">
        <w:rPr>
          <w:rFonts w:ascii="Angsana New" w:hAnsi="Angsana New"/>
          <w:sz w:val="30"/>
          <w:szCs w:val="30"/>
          <w:cs/>
        </w:rPr>
        <w:t>ต้นทุน</w:t>
      </w:r>
      <w:r w:rsidRPr="0047558B">
        <w:rPr>
          <w:rFonts w:ascii="Angsana New" w:hAnsi="Angsana New"/>
          <w:sz w:val="30"/>
          <w:szCs w:val="30"/>
          <w:cs/>
        </w:rPr>
        <w:t>ในการขาย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สำหรับสินทรัพย์ชีวภาพ-ต้นสับปะรด</w:t>
      </w:r>
      <w:r w:rsidR="00F70E4B" w:rsidRPr="0047558B">
        <w:rPr>
          <w:rFonts w:ascii="Angsana New" w:hAnsi="Angsana New"/>
          <w:sz w:val="30"/>
          <w:szCs w:val="30"/>
          <w:cs/>
        </w:rPr>
        <w:t>ที่ยังไม่พร้อมให้ผลิตผล</w:t>
      </w:r>
      <w:r w:rsidR="005D50B9" w:rsidRPr="0047558B">
        <w:rPr>
          <w:rFonts w:ascii="Angsana New" w:hAnsi="Angsana New"/>
          <w:sz w:val="30"/>
          <w:szCs w:val="30"/>
          <w:cs/>
        </w:rPr>
        <w:t>และ</w:t>
      </w:r>
      <w:r w:rsidR="00BC06EB" w:rsidRPr="0047558B">
        <w:rPr>
          <w:rFonts w:ascii="Angsana New" w:hAnsi="Angsana New"/>
          <w:sz w:val="30"/>
          <w:szCs w:val="30"/>
          <w:cs/>
        </w:rPr>
        <w:t>ผล</w:t>
      </w:r>
      <w:r w:rsidR="005D50B9" w:rsidRPr="0047558B">
        <w:rPr>
          <w:rFonts w:ascii="Angsana New" w:hAnsi="Angsana New"/>
          <w:sz w:val="30"/>
          <w:szCs w:val="30"/>
          <w:cs/>
        </w:rPr>
        <w:t>สับปะรดที่ยังไม่พร้อมเก็บเกี่ยว</w:t>
      </w:r>
      <w:r w:rsidR="00065335" w:rsidRPr="0047558B">
        <w:rPr>
          <w:rFonts w:ascii="Angsana New" w:hAnsi="Angsana New"/>
          <w:sz w:val="30"/>
          <w:szCs w:val="30"/>
          <w:cs/>
        </w:rPr>
        <w:t>วัดมูลค่า</w:t>
      </w:r>
      <w:r w:rsidRPr="0047558B">
        <w:rPr>
          <w:rFonts w:ascii="Angsana New" w:hAnsi="Angsana New"/>
          <w:sz w:val="30"/>
          <w:szCs w:val="30"/>
          <w:cs/>
        </w:rPr>
        <w:t>ด้วยรา</w:t>
      </w:r>
      <w:r w:rsidR="005D50B9" w:rsidRPr="0047558B">
        <w:rPr>
          <w:rFonts w:ascii="Angsana New" w:hAnsi="Angsana New"/>
          <w:sz w:val="30"/>
          <w:szCs w:val="30"/>
          <w:cs/>
        </w:rPr>
        <w:t>คาทุนหักค่าเผื่อ</w:t>
      </w:r>
      <w:r w:rsidR="00970FC4" w:rsidRPr="0047558B">
        <w:rPr>
          <w:rFonts w:ascii="Angsana New" w:hAnsi="Angsana New"/>
          <w:sz w:val="30"/>
          <w:szCs w:val="30"/>
        </w:rPr>
        <w:br/>
      </w:r>
      <w:r w:rsidR="005D50B9" w:rsidRPr="0047558B">
        <w:rPr>
          <w:rFonts w:ascii="Angsana New" w:hAnsi="Angsana New"/>
          <w:sz w:val="30"/>
          <w:szCs w:val="30"/>
          <w:cs/>
        </w:rPr>
        <w:t xml:space="preserve">การด้อยค่าสะสม </w:t>
      </w:r>
      <w:r w:rsidRPr="0047558B">
        <w:rPr>
          <w:rFonts w:ascii="Angsana New" w:hAnsi="Angsana New"/>
          <w:sz w:val="30"/>
          <w:szCs w:val="30"/>
          <w:cs/>
        </w:rPr>
        <w:t>เนื่องจากสินทรัพย์ชีวภาพเหล่านี้ไม่มีตลาดที่มีการซื้อขายคล่องที่สามารถหาราคาตลาดเพื่อกำหนดมูลค่ายุติธรรมในสภาพปัจจุบันสำหรับสินทรัพย์ชีวภาพดังกล่าวได้</w:t>
      </w:r>
      <w:r w:rsidR="003301C3"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และไม่สามารถกำหนดมูล</w:t>
      </w:r>
      <w:r w:rsidR="005D50B9" w:rsidRPr="0047558B">
        <w:rPr>
          <w:rFonts w:ascii="Angsana New" w:hAnsi="Angsana New"/>
          <w:sz w:val="30"/>
          <w:szCs w:val="30"/>
          <w:cs/>
        </w:rPr>
        <w:t>ค่ายุติธรรมโดยใช้มูลค่าปัจจุบัน</w:t>
      </w:r>
      <w:r w:rsidRPr="0047558B">
        <w:rPr>
          <w:rFonts w:ascii="Angsana New" w:hAnsi="Angsana New"/>
          <w:sz w:val="30"/>
          <w:szCs w:val="30"/>
          <w:cs/>
        </w:rPr>
        <w:t>ของประมาณการกระแสเงินสดสุทธิที่คาดว่าจะได้รับจากสินทรัพย์นั้นได้อย่างน่าเชื่อถือ</w:t>
      </w:r>
      <w:r w:rsidR="009E6C7B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 xml:space="preserve">เนื่องจากมีความไม่แน่นอนอันเกิดจากปัจจัยภายนอกต่างๆ เช่น สภาพดินฟ้าอากาศ ที่มีการเปลี่ยนแปลงอย่างมาก </w:t>
      </w:r>
      <w:r w:rsidR="00DB27CD"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ซึ่ง</w:t>
      </w:r>
      <w:r w:rsidR="005D50B9" w:rsidRPr="0047558B">
        <w:rPr>
          <w:rFonts w:ascii="Angsana New" w:hAnsi="Angsana New"/>
          <w:sz w:val="30"/>
          <w:szCs w:val="30"/>
          <w:cs/>
        </w:rPr>
        <w:t>ส่งผล</w:t>
      </w:r>
      <w:r w:rsidRPr="0047558B">
        <w:rPr>
          <w:rFonts w:ascii="Angsana New" w:hAnsi="Angsana New"/>
          <w:sz w:val="30"/>
          <w:szCs w:val="30"/>
          <w:cs/>
        </w:rPr>
        <w:t>กระทบต่อ</w:t>
      </w:r>
      <w:r w:rsidR="005D50B9" w:rsidRPr="0047558B">
        <w:rPr>
          <w:rFonts w:ascii="Angsana New" w:hAnsi="Angsana New"/>
          <w:sz w:val="30"/>
          <w:szCs w:val="30"/>
          <w:cs/>
        </w:rPr>
        <w:t>จำนวนผลผลิต</w:t>
      </w:r>
      <w:r w:rsidRPr="0047558B">
        <w:rPr>
          <w:rFonts w:ascii="Angsana New" w:hAnsi="Angsana New"/>
          <w:sz w:val="30"/>
          <w:szCs w:val="30"/>
          <w:cs/>
        </w:rPr>
        <w:t>และราคาขายในอนาคต เป็นต้น</w:t>
      </w:r>
    </w:p>
    <w:p w14:paraId="0388E31F" w14:textId="77777777" w:rsidR="009E6C7B" w:rsidRPr="0047558B" w:rsidRDefault="009E6C7B" w:rsidP="00600E95">
      <w:pPr>
        <w:pStyle w:val="a"/>
        <w:tabs>
          <w:tab w:val="clear" w:pos="1080"/>
        </w:tabs>
        <w:jc w:val="thaiDistribute"/>
        <w:rPr>
          <w:rFonts w:ascii="Angsana New" w:eastAsia="Cordia New" w:hAnsi="Angsana New" w:cs="Angsana New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2"/>
        <w:gridCol w:w="990"/>
        <w:gridCol w:w="236"/>
        <w:gridCol w:w="1024"/>
        <w:gridCol w:w="236"/>
        <w:gridCol w:w="1024"/>
        <w:gridCol w:w="236"/>
        <w:gridCol w:w="952"/>
      </w:tblGrid>
      <w:tr w:rsidR="009E6C7B" w:rsidRPr="0047558B" w14:paraId="5EAD60EC" w14:textId="77777777" w:rsidTr="00A243DE">
        <w:trPr>
          <w:trHeight w:val="20"/>
        </w:trPr>
        <w:tc>
          <w:tcPr>
            <w:tcW w:w="4392" w:type="dxa"/>
          </w:tcPr>
          <w:p w14:paraId="357DD3C9" w14:textId="77777777" w:rsidR="009E6C7B" w:rsidRPr="0047558B" w:rsidRDefault="009E6C7B" w:rsidP="00A243DE">
            <w:pPr>
              <w:tabs>
                <w:tab w:val="left" w:pos="27"/>
                <w:tab w:val="left" w:pos="342"/>
              </w:tabs>
              <w:spacing w:line="240" w:lineRule="auto"/>
              <w:ind w:left="-198" w:hanging="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7329059" w14:textId="77777777" w:rsidR="009E6C7B" w:rsidRPr="0047558B" w:rsidRDefault="009E6C7B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9D8875E" w14:textId="77777777" w:rsidR="009E6C7B" w:rsidRPr="0047558B" w:rsidRDefault="009E6C7B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2" w:type="dxa"/>
            <w:gridSpan w:val="3"/>
          </w:tcPr>
          <w:p w14:paraId="72CDDD3D" w14:textId="77777777" w:rsidR="009E6C7B" w:rsidRPr="0047558B" w:rsidRDefault="009E6C7B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A4B22" w:rsidRPr="0047558B" w14:paraId="37DF40E8" w14:textId="77777777" w:rsidTr="00A243DE">
        <w:trPr>
          <w:trHeight w:val="20"/>
        </w:trPr>
        <w:tc>
          <w:tcPr>
            <w:tcW w:w="4392" w:type="dxa"/>
          </w:tcPr>
          <w:p w14:paraId="3C6C3000" w14:textId="77777777" w:rsidR="00DA4B22" w:rsidRPr="0047558B" w:rsidRDefault="00DE10E4" w:rsidP="00A243DE">
            <w:pPr>
              <w:tabs>
                <w:tab w:val="left" w:pos="34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47558B">
              <w:rPr>
                <w:rFonts w:ascii="Angsana New" w:eastAsia="Cordi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ประมาณการปริมาณทางกายภาพของสินทรัพย์ชีวภาพ</w:t>
            </w:r>
          </w:p>
        </w:tc>
        <w:tc>
          <w:tcPr>
            <w:tcW w:w="990" w:type="dxa"/>
          </w:tcPr>
          <w:p w14:paraId="1D7A49EB" w14:textId="0DC8318E" w:rsidR="00DA4B22" w:rsidRPr="0047558B" w:rsidRDefault="00600E95" w:rsidP="00DA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7726EA5" w14:textId="77777777" w:rsidR="00DA4B22" w:rsidRPr="0047558B" w:rsidRDefault="00DA4B22" w:rsidP="00DA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C0BAB92" w14:textId="4EA3A654" w:rsidR="00DA4B22" w:rsidRPr="0047558B" w:rsidRDefault="00600E95" w:rsidP="00DA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6C1F526" w14:textId="77777777" w:rsidR="00DA4B22" w:rsidRPr="0047558B" w:rsidRDefault="00DA4B22" w:rsidP="00DA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E6AF69" w14:textId="7F15B1DD" w:rsidR="00DA4B22" w:rsidRPr="0047558B" w:rsidRDefault="00600E95" w:rsidP="00DA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1E42B9B" w14:textId="77777777" w:rsidR="00DA4B22" w:rsidRPr="0047558B" w:rsidRDefault="00DA4B22" w:rsidP="00DA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52" w:type="dxa"/>
          </w:tcPr>
          <w:p w14:paraId="0969B8B2" w14:textId="4DC34B3D" w:rsidR="00DA4B22" w:rsidRPr="0047558B" w:rsidRDefault="00600E95" w:rsidP="00DA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479F4" w:rsidRPr="0047558B" w14:paraId="48F21C07" w14:textId="77777777" w:rsidTr="00A243DE">
        <w:trPr>
          <w:trHeight w:val="20"/>
        </w:trPr>
        <w:tc>
          <w:tcPr>
            <w:tcW w:w="4392" w:type="dxa"/>
          </w:tcPr>
          <w:p w14:paraId="0AC9DF9F" w14:textId="77777777" w:rsidR="008479F4" w:rsidRPr="0047558B" w:rsidRDefault="008479F4" w:rsidP="00DA4B22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8" w:type="dxa"/>
            <w:gridSpan w:val="7"/>
          </w:tcPr>
          <w:p w14:paraId="7D949A58" w14:textId="77777777" w:rsidR="008479F4" w:rsidRPr="0047558B" w:rsidRDefault="008479F4" w:rsidP="00DA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DE10E4"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พันต้น</w:t>
            </w:r>
            <w:r w:rsidR="00E01186" w:rsidRPr="0047558B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="00E01186"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พันตัน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00E95" w:rsidRPr="0047558B" w14:paraId="030F4512" w14:textId="77777777" w:rsidTr="00A243DE">
        <w:trPr>
          <w:trHeight w:val="20"/>
        </w:trPr>
        <w:tc>
          <w:tcPr>
            <w:tcW w:w="4392" w:type="dxa"/>
          </w:tcPr>
          <w:p w14:paraId="0B2A0E57" w14:textId="77777777" w:rsidR="00600E95" w:rsidRPr="0047558B" w:rsidRDefault="00600E95" w:rsidP="00600E9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Times New Roman" w:hAnsi="Times New Roman"/>
                <w:spacing w:val="-6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>ต้นสับปะรดที่ยังไม่พร้อมให้ผลิตผล (ต้น)</w:t>
            </w:r>
          </w:p>
        </w:tc>
        <w:tc>
          <w:tcPr>
            <w:tcW w:w="990" w:type="dxa"/>
          </w:tcPr>
          <w:p w14:paraId="6774D241" w14:textId="34CEDF69" w:rsidR="00600E95" w:rsidRPr="0047558B" w:rsidRDefault="00C94968" w:rsidP="00600E95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26,</w:t>
            </w:r>
            <w:r w:rsidR="00CA07C8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236" w:type="dxa"/>
          </w:tcPr>
          <w:p w14:paraId="07B2FFBA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9093C90" w14:textId="5E7A2AD0" w:rsidR="00600E95" w:rsidRPr="0047558B" w:rsidRDefault="00600E95" w:rsidP="00600E95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22,621</w:t>
            </w:r>
          </w:p>
        </w:tc>
        <w:tc>
          <w:tcPr>
            <w:tcW w:w="236" w:type="dxa"/>
          </w:tcPr>
          <w:p w14:paraId="726550C7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3D8D4DC" w14:textId="28BB4198" w:rsidR="00600E95" w:rsidRPr="0047558B" w:rsidRDefault="00C94968" w:rsidP="00600E95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23,222</w:t>
            </w:r>
          </w:p>
        </w:tc>
        <w:tc>
          <w:tcPr>
            <w:tcW w:w="236" w:type="dxa"/>
          </w:tcPr>
          <w:p w14:paraId="206ACB6C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3C0ABD5C" w14:textId="402316B4" w:rsidR="00600E95" w:rsidRPr="0047558B" w:rsidRDefault="00600E95" w:rsidP="00600E95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22,111</w:t>
            </w:r>
          </w:p>
        </w:tc>
      </w:tr>
      <w:tr w:rsidR="00600E95" w:rsidRPr="0047558B" w14:paraId="4D751B52" w14:textId="77777777" w:rsidTr="00A243DE">
        <w:trPr>
          <w:trHeight w:val="20"/>
        </w:trPr>
        <w:tc>
          <w:tcPr>
            <w:tcW w:w="4392" w:type="dxa"/>
          </w:tcPr>
          <w:p w14:paraId="7BD9846C" w14:textId="77777777" w:rsidR="00600E95" w:rsidRPr="0047558B" w:rsidRDefault="00600E95" w:rsidP="00600E9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ผลสับปะรดที่ยังไม่พร้อมเก็บเกี่ยว (ตัน)</w:t>
            </w:r>
          </w:p>
        </w:tc>
        <w:tc>
          <w:tcPr>
            <w:tcW w:w="990" w:type="dxa"/>
          </w:tcPr>
          <w:p w14:paraId="62BA2EFA" w14:textId="1EC9F0C3" w:rsidR="00600E95" w:rsidRPr="0047558B" w:rsidRDefault="00C94968" w:rsidP="00600E95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8,040</w:t>
            </w:r>
          </w:p>
        </w:tc>
        <w:tc>
          <w:tcPr>
            <w:tcW w:w="236" w:type="dxa"/>
          </w:tcPr>
          <w:p w14:paraId="1BA91473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823B45" w14:textId="39A7F65D" w:rsidR="00600E95" w:rsidRPr="0047558B" w:rsidRDefault="00600E95" w:rsidP="00600E95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7,887</w:t>
            </w:r>
          </w:p>
        </w:tc>
        <w:tc>
          <w:tcPr>
            <w:tcW w:w="236" w:type="dxa"/>
          </w:tcPr>
          <w:p w14:paraId="5F28A872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5D30A36" w14:textId="6B667A62" w:rsidR="00600E95" w:rsidRPr="0047558B" w:rsidRDefault="00C94968" w:rsidP="00600E95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6,600</w:t>
            </w:r>
          </w:p>
        </w:tc>
        <w:tc>
          <w:tcPr>
            <w:tcW w:w="236" w:type="dxa"/>
          </w:tcPr>
          <w:p w14:paraId="7C3B8990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13195240" w14:textId="0E4ABA60" w:rsidR="00600E95" w:rsidRPr="0047558B" w:rsidRDefault="00600E95" w:rsidP="00600E95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6,771</w:t>
            </w:r>
          </w:p>
        </w:tc>
      </w:tr>
      <w:tr w:rsidR="00600E95" w:rsidRPr="0047558B" w14:paraId="31A42D55" w14:textId="77777777" w:rsidTr="00A243DE">
        <w:trPr>
          <w:trHeight w:val="20"/>
        </w:trPr>
        <w:tc>
          <w:tcPr>
            <w:tcW w:w="4392" w:type="dxa"/>
          </w:tcPr>
          <w:p w14:paraId="20A5E9DD" w14:textId="77777777" w:rsidR="00600E95" w:rsidRPr="0047558B" w:rsidRDefault="00600E95" w:rsidP="00600E9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ผลสับปะรดที่พร้อมเก็บเกี่ยว (ตัน)</w:t>
            </w:r>
          </w:p>
        </w:tc>
        <w:tc>
          <w:tcPr>
            <w:tcW w:w="990" w:type="dxa"/>
          </w:tcPr>
          <w:p w14:paraId="18098B4B" w14:textId="61577290" w:rsidR="00600E95" w:rsidRPr="0047558B" w:rsidRDefault="00C94968" w:rsidP="00600E95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36" w:type="dxa"/>
          </w:tcPr>
          <w:p w14:paraId="41318514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3CB1906" w14:textId="3CDDBAAD" w:rsidR="00600E95" w:rsidRPr="0047558B" w:rsidRDefault="00600E95" w:rsidP="00600E95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36" w:type="dxa"/>
          </w:tcPr>
          <w:p w14:paraId="418BBCF8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8DD3C01" w14:textId="6E882304" w:rsidR="00600E95" w:rsidRPr="0047558B" w:rsidRDefault="00C94968" w:rsidP="00600E95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36" w:type="dxa"/>
          </w:tcPr>
          <w:p w14:paraId="4A53B7E5" w14:textId="77777777" w:rsidR="00600E95" w:rsidRPr="0047558B" w:rsidRDefault="00600E95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08C2BB9D" w14:textId="26441310" w:rsidR="00600E95" w:rsidRPr="0047558B" w:rsidRDefault="00600E95" w:rsidP="00600E95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329</w:t>
            </w:r>
          </w:p>
        </w:tc>
      </w:tr>
    </w:tbl>
    <w:p w14:paraId="026BF1AC" w14:textId="77777777" w:rsidR="00C6069D" w:rsidRPr="0047558B" w:rsidRDefault="00C6069D" w:rsidP="00600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="Angsana New" w:hAnsi="Angsana New"/>
          <w:bCs/>
          <w:sz w:val="30"/>
          <w:szCs w:val="30"/>
        </w:rPr>
      </w:pPr>
    </w:p>
    <w:p w14:paraId="0222F428" w14:textId="2A5661A4" w:rsidR="00363EC6" w:rsidRPr="0047558B" w:rsidRDefault="009E6C7B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z w:val="30"/>
          <w:szCs w:val="30"/>
        </w:rPr>
      </w:pPr>
      <w:r w:rsidRPr="0047558B">
        <w:rPr>
          <w:rFonts w:ascii="Angsana New" w:hAnsi="Angsana New"/>
          <w:b/>
          <w:sz w:val="30"/>
          <w:szCs w:val="30"/>
          <w:cs/>
        </w:rPr>
        <w:t>ปริมาณทางกายภาพของสินทรัพย์ชีวภาพประมาณโดยอาศัยประสบการณ์และข้อมูลในอดีต</w:t>
      </w:r>
      <w:r w:rsidRPr="0047558B">
        <w:rPr>
          <w:rFonts w:ascii="Angsana New" w:hAnsi="Angsana New"/>
          <w:b/>
          <w:sz w:val="30"/>
          <w:szCs w:val="30"/>
        </w:rPr>
        <w:t xml:space="preserve"> </w:t>
      </w:r>
      <w:r w:rsidRPr="0047558B">
        <w:rPr>
          <w:rFonts w:ascii="Angsana New" w:hAnsi="Angsana New"/>
          <w:b/>
          <w:sz w:val="30"/>
          <w:szCs w:val="30"/>
          <w:cs/>
        </w:rPr>
        <w:t>กรณีปริมาณ</w:t>
      </w:r>
      <w:r w:rsidR="005D50B9" w:rsidRPr="0047558B">
        <w:rPr>
          <w:rFonts w:ascii="Angsana New" w:hAnsi="Angsana New"/>
          <w:b/>
          <w:sz w:val="30"/>
          <w:szCs w:val="30"/>
          <w:cs/>
        </w:rPr>
        <w:t>สินทรัพย์ชีวภาพ</w:t>
      </w:r>
      <w:r w:rsidR="005D50B9" w:rsidRPr="0047558B">
        <w:rPr>
          <w:rFonts w:ascii="Angsana New" w:hAnsi="Angsana New"/>
          <w:b/>
          <w:sz w:val="30"/>
          <w:szCs w:val="30"/>
        </w:rPr>
        <w:t>-</w:t>
      </w:r>
      <w:r w:rsidR="005D50B9" w:rsidRPr="0047558B">
        <w:rPr>
          <w:rFonts w:ascii="Angsana New" w:hAnsi="Angsana New"/>
          <w:b/>
          <w:sz w:val="30"/>
          <w:szCs w:val="30"/>
          <w:cs/>
        </w:rPr>
        <w:t>ผลสับป</w:t>
      </w:r>
      <w:r w:rsidR="000C6E3A" w:rsidRPr="0047558B">
        <w:rPr>
          <w:rFonts w:ascii="Angsana New" w:hAnsi="Angsana New"/>
          <w:b/>
          <w:sz w:val="30"/>
          <w:szCs w:val="30"/>
          <w:cs/>
        </w:rPr>
        <w:t>ะรด</w:t>
      </w:r>
      <w:r w:rsidR="00065335" w:rsidRPr="0047558B">
        <w:rPr>
          <w:rFonts w:ascii="Angsana New" w:hAnsi="Angsana New"/>
          <w:b/>
          <w:sz w:val="30"/>
          <w:szCs w:val="30"/>
          <w:cs/>
        </w:rPr>
        <w:t>ที่</w:t>
      </w:r>
      <w:r w:rsidR="000C6E3A" w:rsidRPr="0047558B">
        <w:rPr>
          <w:rFonts w:ascii="Angsana New" w:hAnsi="Angsana New"/>
          <w:b/>
          <w:sz w:val="30"/>
          <w:szCs w:val="30"/>
          <w:cs/>
        </w:rPr>
        <w:t>พร้อมเก็บเกี่ยว กลุ่มบริษัทวัด</w:t>
      </w:r>
      <w:r w:rsidR="00044F62" w:rsidRPr="0047558B">
        <w:rPr>
          <w:rFonts w:ascii="Angsana New" w:hAnsi="Angsana New"/>
          <w:b/>
          <w:sz w:val="30"/>
          <w:szCs w:val="30"/>
          <w:cs/>
        </w:rPr>
        <w:t>ตามน้ำหนักที่เก็บเกี่ยวได้จริง</w:t>
      </w:r>
      <w:r w:rsidR="005D50B9" w:rsidRPr="0047558B">
        <w:rPr>
          <w:rFonts w:ascii="Angsana New" w:hAnsi="Angsana New"/>
          <w:b/>
          <w:sz w:val="30"/>
          <w:szCs w:val="30"/>
          <w:cs/>
        </w:rPr>
        <w:t xml:space="preserve">ในช่วงระยะเวลา </w:t>
      </w:r>
      <w:r w:rsidR="005D50B9" w:rsidRPr="0047558B">
        <w:rPr>
          <w:rFonts w:ascii="Angsana New" w:hAnsi="Angsana New"/>
          <w:bCs/>
          <w:sz w:val="30"/>
          <w:szCs w:val="30"/>
        </w:rPr>
        <w:t>1</w:t>
      </w:r>
      <w:r w:rsidR="005D50B9" w:rsidRPr="0047558B">
        <w:rPr>
          <w:rFonts w:ascii="Angsana New" w:hAnsi="Angsana New"/>
          <w:b/>
          <w:sz w:val="30"/>
          <w:szCs w:val="30"/>
        </w:rPr>
        <w:t xml:space="preserve"> </w:t>
      </w:r>
      <w:r w:rsidR="005D50B9" w:rsidRPr="0047558B">
        <w:rPr>
          <w:rFonts w:ascii="Angsana New" w:hAnsi="Angsana New"/>
          <w:b/>
          <w:sz w:val="30"/>
          <w:szCs w:val="30"/>
          <w:cs/>
        </w:rPr>
        <w:t xml:space="preserve">เดือน </w:t>
      </w:r>
      <w:r w:rsidR="00044F62" w:rsidRPr="0047558B">
        <w:rPr>
          <w:rFonts w:ascii="Angsana New" w:hAnsi="Angsana New"/>
          <w:b/>
          <w:sz w:val="30"/>
          <w:szCs w:val="30"/>
          <w:cs/>
        </w:rPr>
        <w:t>นับจากวันที่รายงาน</w:t>
      </w:r>
      <w:r w:rsidR="00970FC4" w:rsidRPr="0047558B">
        <w:rPr>
          <w:rFonts w:ascii="Angsana New" w:hAnsi="Angsana New"/>
          <w:b/>
          <w:sz w:val="30"/>
          <w:szCs w:val="30"/>
        </w:rPr>
        <w:t xml:space="preserve"> </w:t>
      </w:r>
      <w:r w:rsidR="005D50B9" w:rsidRPr="0047558B">
        <w:rPr>
          <w:rFonts w:ascii="Angsana New" w:hAnsi="Angsana New"/>
          <w:b/>
          <w:sz w:val="30"/>
          <w:szCs w:val="30"/>
          <w:cs/>
        </w:rPr>
        <w:t>และปริมาณ</w:t>
      </w:r>
      <w:r w:rsidRPr="0047558B">
        <w:rPr>
          <w:rFonts w:ascii="Angsana New" w:hAnsi="Angsana New"/>
          <w:b/>
          <w:sz w:val="30"/>
          <w:szCs w:val="30"/>
          <w:cs/>
        </w:rPr>
        <w:t>สินทรัพย์</w:t>
      </w:r>
      <w:r w:rsidRPr="0047558B">
        <w:rPr>
          <w:rFonts w:ascii="Angsana New" w:eastAsia="Cordia New" w:hAnsi="Angsana New"/>
          <w:sz w:val="30"/>
          <w:szCs w:val="30"/>
          <w:cs/>
        </w:rPr>
        <w:t>ชีวภาพ</w:t>
      </w:r>
      <w:r w:rsidR="005D50B9" w:rsidRPr="0047558B">
        <w:rPr>
          <w:rFonts w:ascii="Angsana New" w:eastAsia="Cordia New" w:hAnsi="Angsana New"/>
          <w:sz w:val="30"/>
          <w:szCs w:val="30"/>
        </w:rPr>
        <w:t>-</w:t>
      </w:r>
      <w:r w:rsidR="005D50B9" w:rsidRPr="0047558B">
        <w:rPr>
          <w:rFonts w:ascii="Angsana New" w:eastAsia="Cordia New" w:hAnsi="Angsana New"/>
          <w:sz w:val="30"/>
          <w:szCs w:val="30"/>
          <w:cs/>
        </w:rPr>
        <w:t>ผลสับปะรดที่ยังไม่พร้อมเก็บเกี่ยว</w:t>
      </w:r>
      <w:r w:rsidRPr="0047558B">
        <w:rPr>
          <w:rFonts w:ascii="Angsana New" w:eastAsia="Cordia New" w:hAnsi="Angsana New"/>
          <w:sz w:val="30"/>
          <w:szCs w:val="30"/>
        </w:rPr>
        <w:t xml:space="preserve"> </w:t>
      </w:r>
      <w:r w:rsidRPr="0047558B">
        <w:rPr>
          <w:rFonts w:ascii="Angsana New" w:eastAsia="Cordia New" w:hAnsi="Angsana New"/>
          <w:sz w:val="30"/>
          <w:szCs w:val="30"/>
          <w:cs/>
        </w:rPr>
        <w:t>กลุ่มบริษัท</w:t>
      </w:r>
      <w:r w:rsidR="00205BD0" w:rsidRPr="0047558B">
        <w:rPr>
          <w:rFonts w:ascii="Angsana New" w:eastAsia="Cordia New" w:hAnsi="Angsana New"/>
          <w:sz w:val="30"/>
          <w:szCs w:val="30"/>
          <w:cs/>
        </w:rPr>
        <w:t>วัดตามน้ำหนักที่คาดว่าจะเก็บเกี่ยวได้ในช่วงระยะ</w:t>
      </w:r>
      <w:r w:rsidR="00B16DDB" w:rsidRPr="0047558B">
        <w:rPr>
          <w:rFonts w:ascii="Angsana New" w:eastAsia="Cordia New" w:hAnsi="Angsana New"/>
          <w:sz w:val="30"/>
          <w:szCs w:val="30"/>
          <w:cs/>
        </w:rPr>
        <w:t>เ</w:t>
      </w:r>
      <w:r w:rsidR="00205BD0" w:rsidRPr="0047558B">
        <w:rPr>
          <w:rFonts w:ascii="Angsana New" w:eastAsia="Cordia New" w:hAnsi="Angsana New"/>
          <w:sz w:val="30"/>
          <w:szCs w:val="30"/>
          <w:cs/>
        </w:rPr>
        <w:t xml:space="preserve">วลา </w:t>
      </w:r>
      <w:r w:rsidR="00205BD0" w:rsidRPr="0047558B">
        <w:rPr>
          <w:rFonts w:ascii="Angsana New" w:eastAsia="Cordia New" w:hAnsi="Angsana New"/>
          <w:sz w:val="30"/>
          <w:szCs w:val="30"/>
        </w:rPr>
        <w:t xml:space="preserve">5 </w:t>
      </w:r>
      <w:r w:rsidR="00205BD0" w:rsidRPr="0047558B">
        <w:rPr>
          <w:rFonts w:ascii="Angsana New" w:eastAsia="Cordia New" w:hAnsi="Angsana New"/>
          <w:sz w:val="30"/>
          <w:szCs w:val="30"/>
          <w:cs/>
        </w:rPr>
        <w:t>เดือน นับจากวันที่รายงาน</w:t>
      </w:r>
    </w:p>
    <w:p w14:paraId="7C6F30EB" w14:textId="77777777" w:rsidR="00D72183" w:rsidRPr="0047558B" w:rsidRDefault="00D72183" w:rsidP="00EE1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"/>
        <w:jc w:val="thaiDistribute"/>
        <w:rPr>
          <w:rFonts w:ascii="Angsana New" w:hAnsi="Angsana New"/>
          <w:bCs/>
          <w:sz w:val="30"/>
          <w:szCs w:val="30"/>
        </w:rPr>
      </w:pPr>
    </w:p>
    <w:p w14:paraId="3FF8E677" w14:textId="7231D2C1" w:rsidR="002C3976" w:rsidRPr="0047558B" w:rsidRDefault="00363EC6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sz w:val="30"/>
          <w:szCs w:val="30"/>
        </w:rPr>
      </w:pPr>
      <w:r w:rsidRPr="0047558B">
        <w:rPr>
          <w:rFonts w:ascii="Angsana New" w:hAnsi="Angsana New"/>
          <w:b/>
          <w:sz w:val="30"/>
          <w:szCs w:val="30"/>
          <w:cs/>
        </w:rPr>
        <w:t>มูลค่ายุติธรรมของสินทรัพย์ชีวภาพ</w:t>
      </w:r>
      <w:r w:rsidRPr="0047558B">
        <w:rPr>
          <w:rFonts w:ascii="Angsana New" w:hAnsi="Angsana New"/>
          <w:b/>
          <w:sz w:val="30"/>
          <w:szCs w:val="30"/>
        </w:rPr>
        <w:t>-</w:t>
      </w:r>
      <w:r w:rsidRPr="0047558B">
        <w:rPr>
          <w:rFonts w:ascii="Angsana New" w:hAnsi="Angsana New"/>
          <w:b/>
          <w:sz w:val="30"/>
          <w:szCs w:val="30"/>
          <w:cs/>
        </w:rPr>
        <w:t>ผลสับปะรดที่พร้อมเก็บเกี่ย</w:t>
      </w:r>
      <w:r w:rsidR="00B6620D" w:rsidRPr="0047558B">
        <w:rPr>
          <w:rFonts w:ascii="Angsana New" w:hAnsi="Angsana New"/>
          <w:b/>
          <w:sz w:val="30"/>
          <w:szCs w:val="30"/>
          <w:cs/>
        </w:rPr>
        <w:t>ว</w:t>
      </w:r>
      <w:r w:rsidR="005758F2" w:rsidRPr="0047558B">
        <w:rPr>
          <w:rFonts w:ascii="Angsana New" w:hAnsi="Angsana New"/>
          <w:b/>
          <w:sz w:val="30"/>
          <w:szCs w:val="30"/>
          <w:cs/>
        </w:rPr>
        <w:t>ประมาณ</w:t>
      </w:r>
      <w:r w:rsidR="00820D5B" w:rsidRPr="0047558B">
        <w:rPr>
          <w:rFonts w:ascii="Angsana New" w:hAnsi="Angsana New"/>
          <w:b/>
          <w:sz w:val="30"/>
          <w:szCs w:val="30"/>
          <w:cs/>
        </w:rPr>
        <w:t>การ</w:t>
      </w:r>
      <w:r w:rsidR="007D09CE" w:rsidRPr="0047558B">
        <w:rPr>
          <w:rFonts w:ascii="Angsana New" w:hAnsi="Angsana New"/>
          <w:b/>
          <w:sz w:val="30"/>
          <w:szCs w:val="30"/>
          <w:cs/>
        </w:rPr>
        <w:t>โดย</w:t>
      </w:r>
      <w:r w:rsidR="007D09CE" w:rsidRPr="0047558B">
        <w:rPr>
          <w:rFonts w:ascii="Angsana New" w:hAnsi="Angsana New"/>
          <w:b/>
          <w:sz w:val="30"/>
          <w:szCs w:val="30"/>
          <w:cs/>
          <w:lang w:val="en-GB"/>
        </w:rPr>
        <w:t>ฝ่ายการเงินและฝ่ายการจัดการของกลุ่มบริษัท</w:t>
      </w:r>
      <w:r w:rsidR="007D09CE" w:rsidRPr="0047558B">
        <w:rPr>
          <w:rFonts w:ascii="Angsana New" w:hAnsi="Angsana New"/>
          <w:b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b/>
          <w:sz w:val="30"/>
          <w:szCs w:val="30"/>
          <w:cs/>
        </w:rPr>
        <w:t>โดยอ้างอิงจากราคา</w:t>
      </w:r>
      <w:r w:rsidR="00044F62" w:rsidRPr="0047558B">
        <w:rPr>
          <w:rFonts w:ascii="Angsana New" w:hAnsi="Angsana New"/>
          <w:b/>
          <w:sz w:val="30"/>
          <w:szCs w:val="30"/>
          <w:cs/>
        </w:rPr>
        <w:t>รับ</w:t>
      </w:r>
      <w:r w:rsidRPr="0047558B">
        <w:rPr>
          <w:rFonts w:ascii="Angsana New" w:hAnsi="Angsana New"/>
          <w:b/>
          <w:sz w:val="30"/>
          <w:szCs w:val="30"/>
          <w:cs/>
        </w:rPr>
        <w:t>ซื้อ</w:t>
      </w:r>
      <w:r w:rsidR="007D09CE" w:rsidRPr="0047558B">
        <w:rPr>
          <w:rFonts w:ascii="Angsana New" w:hAnsi="Angsana New"/>
          <w:b/>
          <w:sz w:val="30"/>
          <w:szCs w:val="30"/>
          <w:cs/>
        </w:rPr>
        <w:t>ผ</w:t>
      </w:r>
      <w:r w:rsidRPr="0047558B">
        <w:rPr>
          <w:rFonts w:ascii="Angsana New" w:hAnsi="Angsana New"/>
          <w:b/>
          <w:sz w:val="30"/>
          <w:szCs w:val="30"/>
          <w:cs/>
        </w:rPr>
        <w:t>ลสับปะรดที่หน้าโรงงานของกลุ่มบริษัทหักด้วยประมาณการค่าขนส่ง</w:t>
      </w:r>
      <w:r w:rsidR="001F478D" w:rsidRPr="0047558B">
        <w:rPr>
          <w:rFonts w:ascii="Angsana New" w:hAnsi="Angsana New"/>
          <w:b/>
          <w:sz w:val="30"/>
          <w:szCs w:val="30"/>
        </w:rPr>
        <w:br/>
      </w:r>
      <w:r w:rsidR="008D4E64" w:rsidRPr="0047558B">
        <w:rPr>
          <w:rFonts w:ascii="Angsana New" w:hAnsi="Angsana New"/>
          <w:b/>
          <w:spacing w:val="2"/>
          <w:sz w:val="30"/>
          <w:szCs w:val="30"/>
          <w:cs/>
          <w:lang w:val="en-GB"/>
        </w:rPr>
        <w:t>จากจุดเก็บเกี่ยวมาที่หน้าโรงงาน</w:t>
      </w:r>
      <w:r w:rsidR="00DE10E4" w:rsidRPr="0047558B">
        <w:rPr>
          <w:rFonts w:ascii="Angsana New" w:hAnsi="Angsana New"/>
          <w:b/>
          <w:spacing w:val="2"/>
          <w:sz w:val="30"/>
          <w:szCs w:val="30"/>
          <w:cs/>
          <w:lang w:val="en-GB"/>
        </w:rPr>
        <w:t xml:space="preserve"> </w:t>
      </w:r>
      <w:r w:rsidRPr="0047558B">
        <w:rPr>
          <w:rFonts w:ascii="Angsana New" w:hAnsi="Angsana New"/>
          <w:b/>
          <w:spacing w:val="2"/>
          <w:sz w:val="30"/>
          <w:szCs w:val="30"/>
          <w:cs/>
          <w:lang w:val="en-GB"/>
        </w:rPr>
        <w:t>มูลค่ายุติธรรมของสินทรัพย์ชีวภาพดังกล่าวถูกจัดลำดับชั้นการวัดมูลค่ายุติธรรม</w:t>
      </w:r>
      <w:r w:rsidR="003E78C4" w:rsidRPr="0047558B">
        <w:rPr>
          <w:rFonts w:ascii="Angsana New" w:hAnsi="Angsana New"/>
          <w:b/>
          <w:spacing w:val="2"/>
          <w:sz w:val="30"/>
          <w:szCs w:val="30"/>
          <w:cs/>
          <w:lang w:val="en-GB"/>
        </w:rPr>
        <w:t>อยู่</w:t>
      </w:r>
      <w:r w:rsidR="003E78C4" w:rsidRPr="0047558B">
        <w:rPr>
          <w:rFonts w:ascii="Angsana New" w:hAnsi="Angsana New"/>
          <w:b/>
          <w:sz w:val="30"/>
          <w:szCs w:val="30"/>
          <w:cs/>
        </w:rPr>
        <w:t>ในระดับที่</w:t>
      </w:r>
      <w:r w:rsidR="003E78C4" w:rsidRPr="0047558B">
        <w:rPr>
          <w:rFonts w:ascii="Angsana New" w:hAnsi="Angsana New"/>
          <w:bCs/>
          <w:sz w:val="30"/>
          <w:szCs w:val="30"/>
          <w:cs/>
        </w:rPr>
        <w:t xml:space="preserve"> </w:t>
      </w:r>
      <w:r w:rsidR="003E78C4" w:rsidRPr="0047558B">
        <w:rPr>
          <w:rFonts w:ascii="Angsana New" w:hAnsi="Angsana New"/>
          <w:bCs/>
          <w:sz w:val="30"/>
          <w:szCs w:val="30"/>
        </w:rPr>
        <w:t>3</w:t>
      </w:r>
    </w:p>
    <w:p w14:paraId="79085633" w14:textId="77777777" w:rsidR="009369FF" w:rsidRPr="0047558B" w:rsidRDefault="009369FF" w:rsidP="00600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1512"/>
        <w:gridCol w:w="270"/>
        <w:gridCol w:w="2988"/>
        <w:gridCol w:w="270"/>
        <w:gridCol w:w="4320"/>
      </w:tblGrid>
      <w:tr w:rsidR="003E000B" w:rsidRPr="0047558B" w14:paraId="449E6F55" w14:textId="77777777" w:rsidTr="00A243DE"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E35D2" w14:textId="77777777" w:rsidR="00DE10E4" w:rsidRPr="0047558B" w:rsidRDefault="003E000B" w:rsidP="008C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เทคนิค</w:t>
            </w:r>
          </w:p>
          <w:p w14:paraId="185391B5" w14:textId="77777777" w:rsidR="003E000B" w:rsidRPr="0047558B" w:rsidRDefault="003E000B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30" w:hanging="110"/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59098D1E" w14:textId="77777777" w:rsidR="003E000B" w:rsidRPr="0047558B" w:rsidRDefault="003E000B" w:rsidP="008C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792DC" w14:textId="77777777" w:rsidR="003E000B" w:rsidRPr="0047558B" w:rsidRDefault="003E000B" w:rsidP="008C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         ที่มีนัยสำคัญ</w:t>
            </w:r>
          </w:p>
        </w:tc>
        <w:tc>
          <w:tcPr>
            <w:tcW w:w="270" w:type="dxa"/>
            <w:shd w:val="clear" w:color="auto" w:fill="auto"/>
          </w:tcPr>
          <w:p w14:paraId="2C49EF65" w14:textId="77777777" w:rsidR="003E000B" w:rsidRPr="0047558B" w:rsidRDefault="003E000B" w:rsidP="008C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1B7A1" w14:textId="79F7389F" w:rsidR="003E000B" w:rsidRPr="0047558B" w:rsidRDefault="008F644B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94F">
              <w:rPr>
                <w:rFonts w:ascii="Angsana New" w:hAnsi="Angsana New"/>
                <w:noProof/>
                <w:spacing w:val="-4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549D185" wp14:editId="2DBAFFE1">
                      <wp:simplePos x="0" y="0"/>
                      <wp:positionH relativeFrom="column">
                        <wp:posOffset>2618740</wp:posOffset>
                      </wp:positionH>
                      <wp:positionV relativeFrom="paragraph">
                        <wp:posOffset>80010</wp:posOffset>
                      </wp:positionV>
                      <wp:extent cx="279400" cy="724535"/>
                      <wp:effectExtent l="6985" t="12700" r="8890" b="15240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724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D7CBBC" id="Rectangle 3" o:spid="_x0000_s1026" style="position:absolute;margin-left:206.2pt;margin-top:6.3pt;width:22pt;height:5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" strokecolor="white" strokeweight="1pt">
                      <v:stroke dashstyle="dash"/>
                      <v:shadow color="#868686"/>
                    </v:rect>
                  </w:pict>
                </mc:Fallback>
              </mc:AlternateContent>
            </w:r>
            <w:r w:rsidRPr="00DB694F">
              <w:rPr>
                <w:rFonts w:ascii="Angsana New" w:hAnsi="Angsana New"/>
                <w:noProof/>
                <w:spacing w:val="-4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BF7DA52" wp14:editId="2BCE164E">
                      <wp:simplePos x="0" y="0"/>
                      <wp:positionH relativeFrom="column">
                        <wp:posOffset>2678430</wp:posOffset>
                      </wp:positionH>
                      <wp:positionV relativeFrom="paragraph">
                        <wp:posOffset>100330</wp:posOffset>
                      </wp:positionV>
                      <wp:extent cx="279400" cy="724535"/>
                      <wp:effectExtent l="9525" t="13970" r="6350" b="13970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724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D58AA3" id="Rectangle 4" o:spid="_x0000_s1026" style="position:absolute;margin-left:210.9pt;margin-top:7.9pt;width:22pt;height:57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" strokecolor="white" strokeweight="1pt">
                      <v:stroke dashstyle="dash"/>
                      <v:shadow color="#868686"/>
                    </v:rect>
                  </w:pict>
                </mc:Fallback>
              </mc:AlternateContent>
            </w:r>
            <w:r w:rsidR="003E000B" w:rsidRPr="0047558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ความสัมพันธ์ระหว่างข้อมูลที่ไม่สามารถสังเกตได้</w:t>
            </w:r>
            <w:r w:rsidR="003E000B" w:rsidRPr="0047558B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3E000B"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ที่มีนัยสำคัญและการวัดมูลค่ายุติธรรม</w:t>
            </w:r>
          </w:p>
        </w:tc>
      </w:tr>
      <w:tr w:rsidR="003E000B" w:rsidRPr="0047558B" w14:paraId="4E1398A8" w14:textId="77777777" w:rsidTr="00A243DE"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D21F389" w14:textId="77777777" w:rsidR="003E000B" w:rsidRPr="0047558B" w:rsidRDefault="003E000B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วิธีเปรียบเทียบ</w:t>
            </w:r>
            <w:r w:rsidR="00DE10E4" w:rsidRPr="004755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  <w:p w14:paraId="6A889892" w14:textId="77777777" w:rsidR="003E000B" w:rsidRPr="0047558B" w:rsidRDefault="003E000B" w:rsidP="008C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521606" w14:textId="77777777" w:rsidR="003E000B" w:rsidRPr="0047558B" w:rsidRDefault="003E000B" w:rsidP="008C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8" w:type="dxa"/>
            <w:tcBorders>
              <w:top w:val="single" w:sz="4" w:space="0" w:color="auto"/>
            </w:tcBorders>
            <w:shd w:val="clear" w:color="auto" w:fill="auto"/>
          </w:tcPr>
          <w:p w14:paraId="092396C3" w14:textId="77777777" w:rsidR="00363EC6" w:rsidRPr="0047558B" w:rsidRDefault="00970FC4" w:rsidP="00A243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 w:hanging="180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63EC6" w:rsidRPr="0047558B">
              <w:rPr>
                <w:rFonts w:ascii="Angsana New" w:hAnsi="Angsana New"/>
                <w:sz w:val="30"/>
                <w:szCs w:val="30"/>
                <w:cs/>
              </w:rPr>
              <w:t>ราคาที่อ้างอิงราคา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  <w:r w:rsidR="00363EC6" w:rsidRPr="0047558B">
              <w:rPr>
                <w:rFonts w:ascii="Angsana New" w:hAnsi="Angsana New"/>
                <w:sz w:val="30"/>
                <w:szCs w:val="30"/>
                <w:cs/>
              </w:rPr>
              <w:t>ซื้อผลสับปะรด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br/>
              <w:t xml:space="preserve"> </w:t>
            </w:r>
            <w:r w:rsidR="00363EC6" w:rsidRPr="0047558B">
              <w:rPr>
                <w:rFonts w:ascii="Angsana New" w:hAnsi="Angsana New"/>
                <w:sz w:val="30"/>
                <w:szCs w:val="30"/>
                <w:cs/>
              </w:rPr>
              <w:t>ที่หน้าโรงงานของ</w:t>
            </w:r>
            <w:r w:rsidR="006737F7" w:rsidRPr="0047558B">
              <w:rPr>
                <w:rFonts w:ascii="Angsana New" w:hAnsi="Angsana New"/>
                <w:sz w:val="30"/>
                <w:szCs w:val="30"/>
                <w:cs/>
              </w:rPr>
              <w:t>กลุ่ม</w:t>
            </w:r>
            <w:r w:rsidR="00363EC6" w:rsidRPr="0047558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  <w:p w14:paraId="355B5B42" w14:textId="03E61C90" w:rsidR="003E000B" w:rsidRPr="0047558B" w:rsidRDefault="00363EC6" w:rsidP="00432CA1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16" w:hanging="270"/>
              <w:contextualSpacing w:val="0"/>
              <w:rPr>
                <w:rFonts w:ascii="Angsana New" w:hAnsi="Angsana New"/>
                <w:spacing w:val="-4"/>
                <w:sz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3E000B" w:rsidRPr="0047558B">
              <w:rPr>
                <w:rFonts w:ascii="Angsana New" w:hAnsi="Angsana New"/>
                <w:sz w:val="30"/>
                <w:szCs w:val="30"/>
                <w:cs/>
              </w:rPr>
              <w:t>สับปะรด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ณ จุดเก็บเกี่ยว</w:t>
            </w:r>
            <w:r w:rsidR="007E0A8E"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</w:t>
            </w:r>
            <w:r w:rsidR="007E0A8E" w:rsidRPr="0047558B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49207E" w:rsidRPr="0047558B">
              <w:rPr>
                <w:rFonts w:ascii="Angsana New" w:hAnsi="Angsana New"/>
                <w:spacing w:val="-6"/>
                <w:sz w:val="30"/>
                <w:szCs w:val="30"/>
              </w:rPr>
              <w:t>6</w:t>
            </w:r>
            <w:r w:rsidR="000C5925" w:rsidRPr="0047558B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="0049207E" w:rsidRPr="0047558B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  <w:r w:rsidR="002C3976" w:rsidRPr="0047558B">
              <w:rPr>
                <w:rFonts w:ascii="Angsana New" w:hAnsi="Angsana New"/>
                <w:spacing w:val="-6"/>
                <w:sz w:val="30"/>
                <w:szCs w:val="30"/>
              </w:rPr>
              <w:t>6</w:t>
            </w:r>
            <w:r w:rsidR="000C5925" w:rsidRPr="0047558B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บาท</w:t>
            </w:r>
            <w:r w:rsidR="00C11C2B"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ต่อ</w:t>
            </w:r>
            <w:r w:rsidR="003E000B"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กิโลกรัม</w:t>
            </w:r>
          </w:p>
        </w:tc>
        <w:tc>
          <w:tcPr>
            <w:tcW w:w="270" w:type="dxa"/>
            <w:shd w:val="clear" w:color="auto" w:fill="auto"/>
          </w:tcPr>
          <w:p w14:paraId="0CC8B118" w14:textId="77777777" w:rsidR="003E000B" w:rsidRPr="0047558B" w:rsidRDefault="003E000B" w:rsidP="008C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</w:tcPr>
          <w:p w14:paraId="21DD9E6E" w14:textId="2EFBDD2E" w:rsidR="003E000B" w:rsidRPr="0047558B" w:rsidRDefault="00363EC6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7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มูลค่ายุติธรรมที่ประมาณการไว้จะเพิ่มข</w:t>
            </w:r>
            <w:r w:rsidR="008D4E64"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ึ้น (ลดลง) เป็นจำนวนเงิน </w:t>
            </w:r>
            <w:r w:rsidR="000B17F5" w:rsidRPr="0047558B">
              <w:rPr>
                <w:rFonts w:ascii="Angsana New" w:hAnsi="Angsana New"/>
                <w:spacing w:val="-4"/>
                <w:sz w:val="30"/>
                <w:szCs w:val="30"/>
              </w:rPr>
              <w:t>0.4</w:t>
            </w:r>
            <w:r w:rsidR="0049207E" w:rsidRPr="0047558B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 </w:t>
            </w:r>
            <w:r w:rsidR="00840879"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หากราคา ณ จุด</w:t>
            </w:r>
            <w:r w:rsidR="00412F81" w:rsidRPr="0047558B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="00840879"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เก็บเกี่ยว ณ วันสิ้นรอบระยะเวลา</w:t>
            </w:r>
            <w:r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รายงานสูงขึ้น (</w:t>
            </w:r>
            <w:r w:rsidR="002C3976"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ต่ำ</w:t>
            </w:r>
            <w:r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ลง) ในอัตราร้อยละ 10</w:t>
            </w:r>
          </w:p>
        </w:tc>
      </w:tr>
    </w:tbl>
    <w:p w14:paraId="1726D2E8" w14:textId="4FF4109B" w:rsidR="00753B2C" w:rsidRPr="0047558B" w:rsidRDefault="00753B2C" w:rsidP="00EE1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20"/>
          <w:szCs w:val="20"/>
        </w:rPr>
      </w:pPr>
    </w:p>
    <w:p w14:paraId="612DEC3D" w14:textId="647039E7" w:rsidR="00161946" w:rsidRPr="0047558B" w:rsidRDefault="00161946" w:rsidP="00EE1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20"/>
          <w:szCs w:val="20"/>
        </w:rPr>
      </w:pPr>
    </w:p>
    <w:p w14:paraId="605FD4AB" w14:textId="0F704D4B" w:rsidR="00B640D0" w:rsidRPr="0047558B" w:rsidRDefault="00B640D0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1F65FB54" w14:textId="77777777" w:rsidR="00412F81" w:rsidRPr="0047558B" w:rsidRDefault="00412F81" w:rsidP="007E4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2"/>
        <w:gridCol w:w="811"/>
        <w:gridCol w:w="1081"/>
        <w:gridCol w:w="272"/>
        <w:gridCol w:w="1130"/>
        <w:gridCol w:w="245"/>
        <w:gridCol w:w="1120"/>
        <w:gridCol w:w="236"/>
        <w:gridCol w:w="1111"/>
      </w:tblGrid>
      <w:tr w:rsidR="00BC06EB" w:rsidRPr="0047558B" w14:paraId="5E39E37A" w14:textId="77777777" w:rsidTr="00A243DE">
        <w:trPr>
          <w:trHeight w:val="417"/>
          <w:tblHeader/>
        </w:trPr>
        <w:tc>
          <w:tcPr>
            <w:tcW w:w="1685" w:type="pct"/>
          </w:tcPr>
          <w:p w14:paraId="4530B48C" w14:textId="77777777" w:rsidR="00525524" w:rsidRPr="0047558B" w:rsidRDefault="00525524" w:rsidP="00A16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</w:tcPr>
          <w:p w14:paraId="788B3C11" w14:textId="77777777" w:rsidR="00525524" w:rsidRPr="0047558B" w:rsidRDefault="00525524" w:rsidP="00A16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1" w:type="pct"/>
            <w:gridSpan w:val="3"/>
          </w:tcPr>
          <w:p w14:paraId="108C56E2" w14:textId="77777777" w:rsidR="00525524" w:rsidRPr="0047558B" w:rsidRDefault="00525524" w:rsidP="00A16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72EDD592" w14:textId="77777777" w:rsidR="00525524" w:rsidRPr="0047558B" w:rsidRDefault="00525524" w:rsidP="00A16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29272818" w14:textId="77777777" w:rsidR="00525524" w:rsidRPr="0047558B" w:rsidRDefault="00525524" w:rsidP="00A16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D4B22" w:rsidRPr="0047558B" w14:paraId="2A716386" w14:textId="77777777" w:rsidTr="00A243DE">
        <w:trPr>
          <w:trHeight w:val="402"/>
          <w:tblHeader/>
        </w:trPr>
        <w:tc>
          <w:tcPr>
            <w:tcW w:w="1685" w:type="pct"/>
          </w:tcPr>
          <w:p w14:paraId="6DD8B973" w14:textId="77777777" w:rsidR="009208DB" w:rsidRPr="0047558B" w:rsidRDefault="009208DB" w:rsidP="00920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" w:type="pct"/>
            <w:vAlign w:val="bottom"/>
          </w:tcPr>
          <w:p w14:paraId="2E4F73D4" w14:textId="77777777" w:rsidR="009208DB" w:rsidRPr="0047558B" w:rsidRDefault="009208DB" w:rsidP="00920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7" w:type="pct"/>
            <w:vAlign w:val="bottom"/>
          </w:tcPr>
          <w:p w14:paraId="391B5A04" w14:textId="5822AC15" w:rsidR="009208DB" w:rsidRPr="0047558B" w:rsidRDefault="00EE16E9" w:rsidP="00103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  <w:vAlign w:val="bottom"/>
          </w:tcPr>
          <w:p w14:paraId="695928A9" w14:textId="77777777" w:rsidR="009208DB" w:rsidRPr="0047558B" w:rsidRDefault="009208DB" w:rsidP="00920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C79DA1A" w14:textId="12D6EB47" w:rsidR="009208DB" w:rsidRPr="0047558B" w:rsidRDefault="00EE16E9" w:rsidP="00103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  <w:vAlign w:val="bottom"/>
          </w:tcPr>
          <w:p w14:paraId="09B0D0D8" w14:textId="77777777" w:rsidR="009208DB" w:rsidRPr="0047558B" w:rsidRDefault="009208DB" w:rsidP="00920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5F48A730" w14:textId="0EC78A89" w:rsidR="009208DB" w:rsidRPr="0047558B" w:rsidRDefault="00EE16E9" w:rsidP="00920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  <w:vAlign w:val="bottom"/>
          </w:tcPr>
          <w:p w14:paraId="0142C98A" w14:textId="77777777" w:rsidR="009208DB" w:rsidRPr="0047558B" w:rsidRDefault="009208DB" w:rsidP="00920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A3A523A" w14:textId="3CD497EB" w:rsidR="009208DB" w:rsidRPr="0047558B" w:rsidRDefault="00EE16E9" w:rsidP="00103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273BD" w:rsidRPr="0047558B" w14:paraId="5210AC1A" w14:textId="77777777" w:rsidTr="00A243DE">
        <w:trPr>
          <w:trHeight w:val="417"/>
          <w:tblHeader/>
        </w:trPr>
        <w:tc>
          <w:tcPr>
            <w:tcW w:w="1685" w:type="pct"/>
          </w:tcPr>
          <w:p w14:paraId="5B03D2A3" w14:textId="77777777" w:rsidR="00A273BD" w:rsidRPr="0047558B" w:rsidRDefault="00A273BD" w:rsidP="00A27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8" w:type="pct"/>
          </w:tcPr>
          <w:p w14:paraId="3CB49194" w14:textId="77777777" w:rsidR="00A273BD" w:rsidRPr="0047558B" w:rsidRDefault="00A273BD" w:rsidP="00A27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8" w:type="pct"/>
            <w:gridSpan w:val="7"/>
          </w:tcPr>
          <w:p w14:paraId="7641B6D9" w14:textId="77777777" w:rsidR="00A273BD" w:rsidRPr="0047558B" w:rsidRDefault="00A273BD" w:rsidP="00A27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16E9" w:rsidRPr="0047558B" w14:paraId="0EE9866E" w14:textId="77777777" w:rsidTr="00A243DE">
        <w:trPr>
          <w:trHeight w:val="417"/>
        </w:trPr>
        <w:tc>
          <w:tcPr>
            <w:tcW w:w="1685" w:type="pct"/>
          </w:tcPr>
          <w:p w14:paraId="64A7324B" w14:textId="5C083DB2" w:rsidR="00EE16E9" w:rsidRPr="0047558B" w:rsidRDefault="00EE16E9" w:rsidP="00EE16E9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ณ วันต้น</w:t>
            </w:r>
            <w:r w:rsidR="00AC3385" w:rsidRPr="004755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448" w:type="pct"/>
          </w:tcPr>
          <w:p w14:paraId="7D4140B5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B5C5B4F" w14:textId="5F85CBDC" w:rsidR="00EE16E9" w:rsidRPr="0047558B" w:rsidRDefault="003A5E15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78,242</w:t>
            </w:r>
          </w:p>
        </w:tc>
        <w:tc>
          <w:tcPr>
            <w:tcW w:w="150" w:type="pct"/>
          </w:tcPr>
          <w:p w14:paraId="3127D3C5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FF3FFE3" w14:textId="52994403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72,363</w:t>
            </w:r>
          </w:p>
        </w:tc>
        <w:tc>
          <w:tcPr>
            <w:tcW w:w="135" w:type="pct"/>
          </w:tcPr>
          <w:p w14:paraId="2EAC80B5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2AD2600B" w14:textId="0B789726" w:rsidR="00EE16E9" w:rsidRPr="0047558B" w:rsidRDefault="004561D0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63,200</w:t>
            </w:r>
          </w:p>
        </w:tc>
        <w:tc>
          <w:tcPr>
            <w:tcW w:w="130" w:type="pct"/>
          </w:tcPr>
          <w:p w14:paraId="63BB59FD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3" w:type="pct"/>
          </w:tcPr>
          <w:p w14:paraId="25783081" w14:textId="148870FB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63,200</w:t>
            </w:r>
          </w:p>
        </w:tc>
      </w:tr>
      <w:tr w:rsidR="00EE16E9" w:rsidRPr="0047558B" w14:paraId="72D4B7C9" w14:textId="77777777" w:rsidTr="00A243DE">
        <w:trPr>
          <w:trHeight w:val="402"/>
        </w:trPr>
        <w:tc>
          <w:tcPr>
            <w:tcW w:w="1685" w:type="pct"/>
          </w:tcPr>
          <w:p w14:paraId="2FD6DAF7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ส่วนแบ่งกำไรของบริษัทร่วมที่ใช้ </w:t>
            </w:r>
          </w:p>
          <w:p w14:paraId="609B07A0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    วิธีส่วนได้เสีย </w:t>
            </w:r>
            <w:r w:rsidRPr="0047558B">
              <w:rPr>
                <w:rFonts w:ascii="Angsana New" w:hAnsi="Angsana New"/>
                <w:spacing w:val="-10"/>
                <w:sz w:val="30"/>
                <w:szCs w:val="30"/>
              </w:rPr>
              <w:t xml:space="preserve">- </w:t>
            </w:r>
            <w:r w:rsidRPr="0047558B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448" w:type="pct"/>
          </w:tcPr>
          <w:p w14:paraId="3680736C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decimal" w:pos="886"/>
              </w:tabs>
              <w:spacing w:line="240" w:lineRule="auto"/>
              <w:ind w:right="3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78D8B818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decimal" w:pos="886"/>
              </w:tabs>
              <w:spacing w:line="240" w:lineRule="auto"/>
              <w:ind w:right="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97" w:type="pct"/>
            <w:shd w:val="clear" w:color="auto" w:fill="auto"/>
          </w:tcPr>
          <w:p w14:paraId="039DDC11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0ED695EF" w14:textId="59A3DF11" w:rsidR="003A5E15" w:rsidRPr="0047558B" w:rsidRDefault="003A5E15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49,992</w:t>
            </w:r>
          </w:p>
        </w:tc>
        <w:tc>
          <w:tcPr>
            <w:tcW w:w="150" w:type="pct"/>
          </w:tcPr>
          <w:p w14:paraId="5942A2D3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7D4453E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3D9188F0" w14:textId="15713464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67,479</w:t>
            </w:r>
          </w:p>
        </w:tc>
        <w:tc>
          <w:tcPr>
            <w:tcW w:w="135" w:type="pct"/>
          </w:tcPr>
          <w:p w14:paraId="133F476A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D07E62C" w14:textId="77777777" w:rsidR="00EE16E9" w:rsidRPr="0047558B" w:rsidRDefault="00EE16E9" w:rsidP="0045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039AE962" w14:textId="13161628" w:rsidR="004561D0" w:rsidRPr="0047558B" w:rsidRDefault="004561D0" w:rsidP="00AC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8F7F7BE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872A525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617F7C69" w14:textId="4F48D726" w:rsidR="00EE16E9" w:rsidRPr="0047558B" w:rsidRDefault="00EE16E9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16E9" w:rsidRPr="0047558B" w14:paraId="28EDB1BE" w14:textId="77777777" w:rsidTr="00A243DE">
        <w:trPr>
          <w:trHeight w:val="402"/>
        </w:trPr>
        <w:tc>
          <w:tcPr>
            <w:tcW w:w="1685" w:type="pct"/>
          </w:tcPr>
          <w:p w14:paraId="41B83495" w14:textId="77777777" w:rsidR="00EE16E9" w:rsidRPr="0047558B" w:rsidRDefault="00EE16E9" w:rsidP="00EE16E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448" w:type="pct"/>
          </w:tcPr>
          <w:p w14:paraId="52C605FB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11E03D76" w14:textId="19F1D592" w:rsidR="00EE16E9" w:rsidRPr="0047558B" w:rsidRDefault="004561D0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(48,000)</w:t>
            </w:r>
          </w:p>
        </w:tc>
        <w:tc>
          <w:tcPr>
            <w:tcW w:w="150" w:type="pct"/>
          </w:tcPr>
          <w:p w14:paraId="62A29216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11CB3501" w14:textId="02E1208B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61,600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" w:type="pct"/>
          </w:tcPr>
          <w:p w14:paraId="3BBD2721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292E691" w14:textId="3E517C0B" w:rsidR="00EE16E9" w:rsidRPr="0047558B" w:rsidRDefault="004561D0" w:rsidP="0045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8A430C0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DEF1B0E" w14:textId="0C35D331" w:rsidR="00EE16E9" w:rsidRPr="0047558B" w:rsidRDefault="00EE16E9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16E9" w:rsidRPr="0047558B" w14:paraId="51A0B2B7" w14:textId="77777777" w:rsidTr="00A243DE">
        <w:trPr>
          <w:trHeight w:val="403"/>
        </w:trPr>
        <w:tc>
          <w:tcPr>
            <w:tcW w:w="1685" w:type="pct"/>
          </w:tcPr>
          <w:p w14:paraId="41C88EB4" w14:textId="0FD33F3C" w:rsidR="00EE16E9" w:rsidRPr="0047558B" w:rsidRDefault="00EE16E9" w:rsidP="00EE16E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</w:t>
            </w:r>
            <w:r w:rsidR="008E39C5"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448" w:type="pct"/>
          </w:tcPr>
          <w:p w14:paraId="46177093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14:paraId="0C46816F" w14:textId="6614665F" w:rsidR="00EE16E9" w:rsidRPr="0047558B" w:rsidRDefault="004561D0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80,234</w:t>
            </w:r>
          </w:p>
        </w:tc>
        <w:tc>
          <w:tcPr>
            <w:tcW w:w="150" w:type="pct"/>
          </w:tcPr>
          <w:p w14:paraId="07E0447D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41B015A0" w14:textId="4A55EFE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78,242</w:t>
            </w:r>
          </w:p>
        </w:tc>
        <w:tc>
          <w:tcPr>
            <w:tcW w:w="135" w:type="pct"/>
          </w:tcPr>
          <w:p w14:paraId="1B3A6708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2A8F5175" w14:textId="51296751" w:rsidR="00EE16E9" w:rsidRPr="0047558B" w:rsidRDefault="004561D0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63,200</w:t>
            </w:r>
          </w:p>
        </w:tc>
        <w:tc>
          <w:tcPr>
            <w:tcW w:w="130" w:type="pct"/>
          </w:tcPr>
          <w:p w14:paraId="5734CE25" w14:textId="77777777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1FD536B6" w14:textId="4F0DB31D" w:rsidR="00EE16E9" w:rsidRPr="0047558B" w:rsidRDefault="00EE16E9" w:rsidP="00E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63,200</w:t>
            </w:r>
          </w:p>
        </w:tc>
      </w:tr>
    </w:tbl>
    <w:p w14:paraId="1CF50514" w14:textId="77777777" w:rsidR="00CD5DC5" w:rsidRPr="0047558B" w:rsidRDefault="002573C4" w:rsidP="00EE16E9">
      <w:pPr>
        <w:pStyle w:val="BodyText"/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0" w:line="240" w:lineRule="auto"/>
        <w:ind w:right="18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</w:rPr>
        <w:tab/>
      </w:r>
    </w:p>
    <w:p w14:paraId="69A7AB71" w14:textId="0A26D289" w:rsidR="00F57A77" w:rsidRPr="0047558B" w:rsidRDefault="00CD5DC5" w:rsidP="00F57A77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after="0" w:line="240" w:lineRule="auto"/>
        <w:ind w:right="18"/>
        <w:rPr>
          <w:rFonts w:ascii="Angsana New" w:hAnsi="Angsana New"/>
          <w:sz w:val="30"/>
          <w:szCs w:val="30"/>
          <w:cs/>
        </w:rPr>
        <w:sectPr w:rsidR="00F57A77" w:rsidRPr="0047558B" w:rsidSect="001B42C1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  <w:r w:rsidRPr="0047558B">
        <w:rPr>
          <w:rFonts w:ascii="Angsana New" w:hAnsi="Angsana New"/>
          <w:sz w:val="30"/>
          <w:szCs w:val="30"/>
        </w:rPr>
        <w:tab/>
      </w:r>
      <w:r w:rsidR="00F25470" w:rsidRPr="0047558B">
        <w:rPr>
          <w:rFonts w:ascii="Angsana New" w:hAnsi="Angsana New"/>
          <w:sz w:val="30"/>
          <w:szCs w:val="30"/>
          <w:cs/>
        </w:rPr>
        <w:t>ไม่มีการซื้อและจำหน่ายเงินลงทุนในบริษัทร่วมในระหว่าง</w:t>
      </w:r>
      <w:r w:rsidR="00103998" w:rsidRPr="0047558B">
        <w:rPr>
          <w:rFonts w:ascii="Angsana New" w:hAnsi="Angsana New"/>
          <w:sz w:val="30"/>
          <w:szCs w:val="30"/>
          <w:cs/>
        </w:rPr>
        <w:t>ปี</w:t>
      </w:r>
      <w:r w:rsidR="00F25470" w:rsidRPr="0047558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B417A" w:rsidRPr="0047558B">
        <w:rPr>
          <w:rFonts w:ascii="Angsana New" w:hAnsi="Angsana New"/>
          <w:sz w:val="30"/>
          <w:szCs w:val="30"/>
        </w:rPr>
        <w:t>30</w:t>
      </w:r>
      <w:r w:rsidR="003E066B" w:rsidRPr="0047558B">
        <w:rPr>
          <w:rFonts w:ascii="Angsana New" w:hAnsi="Angsana New"/>
          <w:sz w:val="30"/>
          <w:szCs w:val="30"/>
        </w:rPr>
        <w:t xml:space="preserve"> </w:t>
      </w:r>
      <w:r w:rsidR="003E066B" w:rsidRPr="0047558B">
        <w:rPr>
          <w:rFonts w:ascii="Angsana New" w:hAnsi="Angsana New"/>
          <w:sz w:val="30"/>
          <w:szCs w:val="30"/>
          <w:cs/>
        </w:rPr>
        <w:t xml:space="preserve">กันยายน </w:t>
      </w:r>
      <w:r w:rsidR="002747B8" w:rsidRPr="0047558B">
        <w:rPr>
          <w:rFonts w:ascii="Angsana New" w:hAnsi="Angsana New"/>
          <w:sz w:val="30"/>
          <w:szCs w:val="30"/>
        </w:rPr>
        <w:t>2</w:t>
      </w:r>
      <w:r w:rsidR="002B417A" w:rsidRPr="0047558B">
        <w:rPr>
          <w:rFonts w:ascii="Angsana New" w:hAnsi="Angsana New"/>
          <w:sz w:val="30"/>
          <w:szCs w:val="30"/>
        </w:rPr>
        <w:t>56</w:t>
      </w:r>
      <w:r w:rsidR="004561D0" w:rsidRPr="0047558B">
        <w:rPr>
          <w:rFonts w:ascii="Angsana New" w:hAnsi="Angsana New"/>
          <w:sz w:val="30"/>
          <w:szCs w:val="30"/>
        </w:rPr>
        <w:t>4</w:t>
      </w:r>
      <w:r w:rsidR="00E16C09" w:rsidRPr="0047558B">
        <w:rPr>
          <w:rFonts w:ascii="Angsana New" w:hAnsi="Angsana New"/>
          <w:sz w:val="30"/>
          <w:szCs w:val="30"/>
        </w:rPr>
        <w:t xml:space="preserve"> </w:t>
      </w:r>
      <w:r w:rsidR="00E16C09" w:rsidRPr="0047558B">
        <w:rPr>
          <w:rFonts w:ascii="Angsana New" w:hAnsi="Angsana New"/>
          <w:sz w:val="30"/>
          <w:szCs w:val="30"/>
          <w:cs/>
        </w:rPr>
        <w:t xml:space="preserve">และ </w:t>
      </w:r>
      <w:r w:rsidR="00E16C09" w:rsidRPr="0047558B">
        <w:rPr>
          <w:rFonts w:ascii="Angsana New" w:hAnsi="Angsana New"/>
          <w:sz w:val="30"/>
          <w:szCs w:val="30"/>
        </w:rPr>
        <w:t>2563</w:t>
      </w:r>
    </w:p>
    <w:p w14:paraId="6068FC91" w14:textId="77777777" w:rsidR="00587548" w:rsidRPr="0047558B" w:rsidRDefault="00104221" w:rsidP="008A759B">
      <w:pPr>
        <w:pStyle w:val="block"/>
        <w:spacing w:after="0" w:line="0" w:lineRule="atLeast"/>
        <w:ind w:left="907" w:right="403"/>
        <w:jc w:val="thaiDistribute"/>
        <w:rPr>
          <w:rFonts w:ascii="Angsana New" w:hAnsi="Angsana New"/>
          <w:sz w:val="2"/>
          <w:szCs w:val="2"/>
          <w:lang w:val="en-US" w:bidi="th-TH"/>
        </w:rPr>
      </w:pPr>
      <w:r w:rsidRPr="0047558B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 xml:space="preserve">         </w:t>
      </w:r>
      <w:r w:rsidRPr="0047558B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47558B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47558B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47558B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47558B">
        <w:rPr>
          <w:rFonts w:ascii="Angsana New" w:hAnsi="Angsana New"/>
          <w:b/>
          <w:bCs/>
          <w:sz w:val="30"/>
          <w:szCs w:val="30"/>
          <w:lang w:bidi="th-TH"/>
        </w:rPr>
        <w:tab/>
      </w: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78"/>
        <w:gridCol w:w="1349"/>
        <w:gridCol w:w="817"/>
        <w:gridCol w:w="236"/>
        <w:gridCol w:w="790"/>
        <w:gridCol w:w="236"/>
        <w:gridCol w:w="710"/>
        <w:gridCol w:w="236"/>
        <w:gridCol w:w="786"/>
        <w:gridCol w:w="236"/>
        <w:gridCol w:w="726"/>
        <w:gridCol w:w="236"/>
        <w:gridCol w:w="754"/>
        <w:gridCol w:w="236"/>
        <w:gridCol w:w="844"/>
        <w:gridCol w:w="236"/>
        <w:gridCol w:w="754"/>
        <w:gridCol w:w="236"/>
        <w:gridCol w:w="844"/>
        <w:gridCol w:w="241"/>
        <w:gridCol w:w="839"/>
      </w:tblGrid>
      <w:tr w:rsidR="00AC3385" w:rsidRPr="0047558B" w14:paraId="0C965B05" w14:textId="77777777" w:rsidTr="00A243DE">
        <w:tc>
          <w:tcPr>
            <w:tcW w:w="2878" w:type="dxa"/>
          </w:tcPr>
          <w:p w14:paraId="36AE43CF" w14:textId="77777777" w:rsidR="00587548" w:rsidRPr="0047558B" w:rsidRDefault="00587548" w:rsidP="00ED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342" w:type="dxa"/>
            <w:gridSpan w:val="20"/>
          </w:tcPr>
          <w:p w14:paraId="566C1CB6" w14:textId="77777777" w:rsidR="00587548" w:rsidRPr="0047558B" w:rsidRDefault="00587548" w:rsidP="00ED79F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C3385" w:rsidRPr="0047558B" w14:paraId="23C5CBDD" w14:textId="77777777" w:rsidTr="00A243DE">
        <w:tc>
          <w:tcPr>
            <w:tcW w:w="2878" w:type="dxa"/>
          </w:tcPr>
          <w:p w14:paraId="259FD0A1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7F13878D" w14:textId="77777777" w:rsidR="00587548" w:rsidRPr="0047558B" w:rsidRDefault="00587548" w:rsidP="005140C5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43" w:type="dxa"/>
            <w:gridSpan w:val="3"/>
            <w:vAlign w:val="bottom"/>
          </w:tcPr>
          <w:p w14:paraId="2B442EF9" w14:textId="17C7519B" w:rsidR="00587548" w:rsidRPr="0047558B" w:rsidRDefault="00AC3385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สัดส่วน</w:t>
            </w:r>
            <w:r w:rsidR="00587548" w:rsidRPr="0047558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36" w:type="dxa"/>
            <w:vAlign w:val="bottom"/>
          </w:tcPr>
          <w:p w14:paraId="71CADEF2" w14:textId="77777777" w:rsidR="00587548" w:rsidRPr="0047558B" w:rsidRDefault="00587548" w:rsidP="00110CB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3"/>
            <w:vAlign w:val="bottom"/>
          </w:tcPr>
          <w:p w14:paraId="0ED7D79D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09775284" w14:textId="77777777" w:rsidR="00587548" w:rsidRPr="0047558B" w:rsidRDefault="00587548" w:rsidP="00110CB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6" w:type="dxa"/>
            <w:gridSpan w:val="3"/>
            <w:vAlign w:val="bottom"/>
          </w:tcPr>
          <w:p w14:paraId="41A5596F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  <w:vAlign w:val="bottom"/>
          </w:tcPr>
          <w:p w14:paraId="7F64DC19" w14:textId="77777777" w:rsidR="00587548" w:rsidRPr="0047558B" w:rsidRDefault="00587548" w:rsidP="00110CB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vAlign w:val="bottom"/>
          </w:tcPr>
          <w:p w14:paraId="5B5CB70C" w14:textId="55F911FC" w:rsidR="00587548" w:rsidRPr="0047558B" w:rsidRDefault="00AC3385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มูลค่าตาม</w:t>
            </w:r>
            <w:r w:rsidR="00587548" w:rsidRPr="0047558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36" w:type="dxa"/>
            <w:vAlign w:val="bottom"/>
          </w:tcPr>
          <w:p w14:paraId="0EE72CE4" w14:textId="77777777" w:rsidR="00587548" w:rsidRPr="0047558B" w:rsidRDefault="00587548" w:rsidP="00110CB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55B1DF06" w14:textId="454DDE22" w:rsidR="00587548" w:rsidRPr="0047558B" w:rsidRDefault="00AC3385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587548"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</w:tr>
      <w:tr w:rsidR="00AC3385" w:rsidRPr="0047558B" w14:paraId="7D2E7D43" w14:textId="77777777" w:rsidTr="00A243DE">
        <w:tc>
          <w:tcPr>
            <w:tcW w:w="2878" w:type="dxa"/>
          </w:tcPr>
          <w:p w14:paraId="762A993A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9" w:type="dxa"/>
          </w:tcPr>
          <w:p w14:paraId="5B452BE6" w14:textId="77777777" w:rsidR="00587548" w:rsidRPr="0047558B" w:rsidRDefault="00587548" w:rsidP="00110CB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7" w:type="dxa"/>
            <w:vAlign w:val="bottom"/>
          </w:tcPr>
          <w:p w14:paraId="07B1EAB4" w14:textId="246C90B8" w:rsidR="00587548" w:rsidRPr="0047558B" w:rsidRDefault="001E3E8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4F85AE31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56786D7C" w14:textId="3B54F623" w:rsidR="00587548" w:rsidRPr="0047558B" w:rsidRDefault="001E3E8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650D0629" w14:textId="77777777" w:rsidR="00587548" w:rsidRPr="0047558B" w:rsidRDefault="00587548" w:rsidP="00110CB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3FB2441D" w14:textId="399DE0C8" w:rsidR="00587548" w:rsidRPr="0047558B" w:rsidRDefault="001E3E8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34EBD19F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bottom"/>
          </w:tcPr>
          <w:p w14:paraId="55D5865E" w14:textId="259185A9" w:rsidR="00587548" w:rsidRPr="0047558B" w:rsidRDefault="001E3E8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7B90BA88" w14:textId="77777777" w:rsidR="00587548" w:rsidRPr="0047558B" w:rsidRDefault="00587548" w:rsidP="00110CB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vAlign w:val="bottom"/>
          </w:tcPr>
          <w:p w14:paraId="7A50F34E" w14:textId="13C35017" w:rsidR="00587548" w:rsidRPr="0047558B" w:rsidRDefault="001E3E8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0E92F9F0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78B36BE" w14:textId="013F76B7" w:rsidR="00587548" w:rsidRPr="0047558B" w:rsidRDefault="001E3E8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72BFE698" w14:textId="77777777" w:rsidR="00587548" w:rsidRPr="0047558B" w:rsidRDefault="00587548" w:rsidP="00110CB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6FE51AD" w14:textId="41EFC531" w:rsidR="00587548" w:rsidRPr="0047558B" w:rsidRDefault="001E3E8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25902873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66C8C03" w14:textId="2B5BD120" w:rsidR="00587548" w:rsidRPr="0047558B" w:rsidRDefault="001E3E8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2D440677" w14:textId="77777777" w:rsidR="00587548" w:rsidRPr="0047558B" w:rsidRDefault="00587548" w:rsidP="00110CB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5B8BFA0" w14:textId="7AB7B9E2" w:rsidR="00587548" w:rsidRPr="0047558B" w:rsidRDefault="001E3E8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1" w:type="dxa"/>
            <w:vAlign w:val="bottom"/>
          </w:tcPr>
          <w:p w14:paraId="3B9C2009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6F85DAF9" w14:textId="10EFDCE2" w:rsidR="00587548" w:rsidRPr="0047558B" w:rsidRDefault="001E3E8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C3385" w:rsidRPr="0047558B" w14:paraId="71D17A1B" w14:textId="77777777" w:rsidTr="00A243DE">
        <w:tc>
          <w:tcPr>
            <w:tcW w:w="2878" w:type="dxa"/>
          </w:tcPr>
          <w:p w14:paraId="7B886873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9" w:type="dxa"/>
          </w:tcPr>
          <w:p w14:paraId="3B1C0062" w14:textId="77777777" w:rsidR="00587548" w:rsidRPr="0047558B" w:rsidRDefault="00587548" w:rsidP="00110CB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gridSpan w:val="3"/>
          </w:tcPr>
          <w:p w14:paraId="3C478C23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1FD80112" w14:textId="77777777" w:rsidR="00587548" w:rsidRPr="0047558B" w:rsidRDefault="00587548" w:rsidP="00110CB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14" w:type="dxa"/>
            <w:gridSpan w:val="15"/>
          </w:tcPr>
          <w:p w14:paraId="3CADC7A9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7558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47558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C3385" w:rsidRPr="0047558B" w14:paraId="0C5847EA" w14:textId="77777777" w:rsidTr="00A243DE">
        <w:trPr>
          <w:trHeight w:val="60"/>
        </w:trPr>
        <w:tc>
          <w:tcPr>
            <w:tcW w:w="2878" w:type="dxa"/>
          </w:tcPr>
          <w:p w14:paraId="0C46443D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5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49" w:type="dxa"/>
          </w:tcPr>
          <w:p w14:paraId="7EB49752" w14:textId="77777777" w:rsidR="00587548" w:rsidRPr="0047558B" w:rsidRDefault="00587548" w:rsidP="00110CB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7" w:type="dxa"/>
          </w:tcPr>
          <w:p w14:paraId="711E29B6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D330DF3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</w:tcPr>
          <w:p w14:paraId="1AAAED3C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5BD4FD" w14:textId="77777777" w:rsidR="00587548" w:rsidRPr="0047558B" w:rsidRDefault="00587548" w:rsidP="00110CB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2006BE9C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CB3233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bottom"/>
          </w:tcPr>
          <w:p w14:paraId="3751ABF7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3EE99D" w14:textId="77777777" w:rsidR="00587548" w:rsidRPr="0047558B" w:rsidRDefault="00587548" w:rsidP="00110CB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vAlign w:val="bottom"/>
          </w:tcPr>
          <w:p w14:paraId="2F94FF6F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17FF2C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DA4F726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CAA678A" w14:textId="77777777" w:rsidR="00587548" w:rsidRPr="0047558B" w:rsidRDefault="00587548" w:rsidP="00110CB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052F7EA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FDC3AB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7485408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CC99BD" w14:textId="77777777" w:rsidR="00587548" w:rsidRPr="0047558B" w:rsidRDefault="00587548" w:rsidP="00110CB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032B18B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3D1D8B9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2473DFAA" w14:textId="77777777" w:rsidR="00587548" w:rsidRPr="0047558B" w:rsidRDefault="00587548" w:rsidP="00110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3385" w:rsidRPr="0047558B" w14:paraId="0BA6F5AB" w14:textId="77777777" w:rsidTr="00A243DE">
        <w:tc>
          <w:tcPr>
            <w:tcW w:w="2878" w:type="dxa"/>
          </w:tcPr>
          <w:p w14:paraId="31CB969A" w14:textId="77777777" w:rsidR="00587548" w:rsidRPr="0047558B" w:rsidRDefault="00587548" w:rsidP="00110CB0">
            <w:pPr>
              <w:tabs>
                <w:tab w:val="left" w:pos="1152"/>
              </w:tabs>
              <w:spacing w:line="240" w:lineRule="auto"/>
              <w:ind w:right="-64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อีสเทิร์น ซีบอร์ด </w:t>
            </w:r>
            <w:r w:rsidR="00746BDE"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อินดัสเตรียล</w:t>
            </w:r>
          </w:p>
        </w:tc>
        <w:tc>
          <w:tcPr>
            <w:tcW w:w="1349" w:type="dxa"/>
          </w:tcPr>
          <w:p w14:paraId="6A5D6D6E" w14:textId="77777777" w:rsidR="00587548" w:rsidRPr="0047558B" w:rsidRDefault="00FE6EEC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พัฒนา</w:t>
            </w:r>
          </w:p>
        </w:tc>
        <w:tc>
          <w:tcPr>
            <w:tcW w:w="817" w:type="dxa"/>
          </w:tcPr>
          <w:p w14:paraId="1D3C0CD9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3C5AC49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90" w:type="dxa"/>
          </w:tcPr>
          <w:p w14:paraId="716F42FC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469AEEA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0" w:type="dxa"/>
          </w:tcPr>
          <w:p w14:paraId="75681A1A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5BE4225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86" w:type="dxa"/>
          </w:tcPr>
          <w:p w14:paraId="5EFC5217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10E63598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</w:tcPr>
          <w:p w14:paraId="6AA2B7A5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F6C3451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4" w:type="dxa"/>
          </w:tcPr>
          <w:p w14:paraId="751FFF88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79B0B33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44" w:type="dxa"/>
          </w:tcPr>
          <w:p w14:paraId="42099B0A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58D9D9C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4" w:type="dxa"/>
          </w:tcPr>
          <w:p w14:paraId="24E42E62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0D42EBB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44" w:type="dxa"/>
          </w:tcPr>
          <w:p w14:paraId="4711A090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</w:tcPr>
          <w:p w14:paraId="0A498BFB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39" w:type="dxa"/>
          </w:tcPr>
          <w:p w14:paraId="428BE397" w14:textId="77777777" w:rsidR="00587548" w:rsidRPr="0047558B" w:rsidRDefault="00587548" w:rsidP="0011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AC3385" w:rsidRPr="0047558B" w14:paraId="16C32615" w14:textId="77777777" w:rsidTr="00A243DE">
        <w:tc>
          <w:tcPr>
            <w:tcW w:w="2878" w:type="dxa"/>
          </w:tcPr>
          <w:p w14:paraId="1F2B647C" w14:textId="77777777" w:rsidR="0018225A" w:rsidRPr="0047558B" w:rsidRDefault="0018225A" w:rsidP="0018225A">
            <w:pPr>
              <w:tabs>
                <w:tab w:val="clear" w:pos="1644"/>
                <w:tab w:val="left" w:pos="972"/>
              </w:tabs>
              <w:spacing w:line="240" w:lineRule="auto"/>
              <w:ind w:right="-7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เอสเตท</w:t>
            </w: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(ระยอง) จำกัด</w:t>
            </w:r>
          </w:p>
        </w:tc>
        <w:tc>
          <w:tcPr>
            <w:tcW w:w="1349" w:type="dxa"/>
          </w:tcPr>
          <w:p w14:paraId="5EBAA7D6" w14:textId="77777777" w:rsidR="0018225A" w:rsidRPr="0047558B" w:rsidRDefault="0018225A" w:rsidP="0018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47558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817" w:type="dxa"/>
          </w:tcPr>
          <w:p w14:paraId="39C59ED3" w14:textId="1FE21648" w:rsidR="0018225A" w:rsidRPr="0047558B" w:rsidRDefault="006B7A95" w:rsidP="0018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</w:t>
            </w:r>
          </w:p>
        </w:tc>
        <w:tc>
          <w:tcPr>
            <w:tcW w:w="236" w:type="dxa"/>
          </w:tcPr>
          <w:p w14:paraId="6D6AD593" w14:textId="77777777" w:rsidR="0018225A" w:rsidRPr="0047558B" w:rsidRDefault="0018225A" w:rsidP="0018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90" w:type="dxa"/>
          </w:tcPr>
          <w:p w14:paraId="369048D6" w14:textId="77777777" w:rsidR="0018225A" w:rsidRPr="0047558B" w:rsidRDefault="0018225A" w:rsidP="0018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58470AE3" w14:textId="77777777" w:rsidR="0018225A" w:rsidRPr="0047558B" w:rsidRDefault="0018225A" w:rsidP="0018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0" w:type="dxa"/>
          </w:tcPr>
          <w:p w14:paraId="38799BCE" w14:textId="1D4C2B50" w:rsidR="0018225A" w:rsidRPr="0047558B" w:rsidRDefault="006B7A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158,000</w:t>
            </w:r>
          </w:p>
        </w:tc>
        <w:tc>
          <w:tcPr>
            <w:tcW w:w="236" w:type="dxa"/>
          </w:tcPr>
          <w:p w14:paraId="2C5AF28C" w14:textId="77777777" w:rsidR="0018225A" w:rsidRPr="0047558B" w:rsidRDefault="0018225A" w:rsidP="0018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86" w:type="dxa"/>
          </w:tcPr>
          <w:p w14:paraId="3817ADFD" w14:textId="77777777" w:rsidR="0018225A" w:rsidRPr="0047558B" w:rsidRDefault="0018225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158,000</w:t>
            </w:r>
          </w:p>
        </w:tc>
        <w:tc>
          <w:tcPr>
            <w:tcW w:w="236" w:type="dxa"/>
          </w:tcPr>
          <w:p w14:paraId="7F7AA789" w14:textId="77777777" w:rsidR="0018225A" w:rsidRPr="0047558B" w:rsidRDefault="0018225A" w:rsidP="0018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</w:tcPr>
          <w:p w14:paraId="1F7A30CD" w14:textId="2AE5648B" w:rsidR="0018225A" w:rsidRPr="0047558B" w:rsidRDefault="006B7A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63,200</w:t>
            </w:r>
          </w:p>
        </w:tc>
        <w:tc>
          <w:tcPr>
            <w:tcW w:w="236" w:type="dxa"/>
          </w:tcPr>
          <w:p w14:paraId="2DAEF008" w14:textId="77777777" w:rsidR="0018225A" w:rsidRPr="0047558B" w:rsidRDefault="0018225A" w:rsidP="0018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2B3B284B" w14:textId="77777777" w:rsidR="0018225A" w:rsidRPr="0047558B" w:rsidRDefault="0018225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63,200</w:t>
            </w:r>
          </w:p>
        </w:tc>
        <w:tc>
          <w:tcPr>
            <w:tcW w:w="236" w:type="dxa"/>
          </w:tcPr>
          <w:p w14:paraId="1785805E" w14:textId="77777777" w:rsidR="0018225A" w:rsidRPr="0047558B" w:rsidRDefault="0018225A" w:rsidP="0018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779A55AF" w14:textId="3F7E2AAF" w:rsidR="0018225A" w:rsidRPr="0047558B" w:rsidRDefault="006B7A95" w:rsidP="00AC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80,234</w:t>
            </w:r>
          </w:p>
        </w:tc>
        <w:tc>
          <w:tcPr>
            <w:tcW w:w="236" w:type="dxa"/>
          </w:tcPr>
          <w:p w14:paraId="76D61BF9" w14:textId="77777777" w:rsidR="0018225A" w:rsidRPr="0047558B" w:rsidRDefault="0018225A" w:rsidP="0018225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0EFC13F9" w14:textId="33741C6E" w:rsidR="0018225A" w:rsidRPr="0047558B" w:rsidRDefault="0018225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78,242</w:t>
            </w:r>
          </w:p>
        </w:tc>
        <w:tc>
          <w:tcPr>
            <w:tcW w:w="236" w:type="dxa"/>
          </w:tcPr>
          <w:p w14:paraId="7796FC50" w14:textId="77777777" w:rsidR="0018225A" w:rsidRPr="0047558B" w:rsidRDefault="0018225A" w:rsidP="0018225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765A867D" w14:textId="28CFB808" w:rsidR="0018225A" w:rsidRPr="0047558B" w:rsidRDefault="006B7A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48,000</w:t>
            </w:r>
          </w:p>
        </w:tc>
        <w:tc>
          <w:tcPr>
            <w:tcW w:w="241" w:type="dxa"/>
          </w:tcPr>
          <w:p w14:paraId="09E66C50" w14:textId="77777777" w:rsidR="0018225A" w:rsidRPr="0047558B" w:rsidRDefault="0018225A" w:rsidP="0018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67D5F920" w14:textId="126C1436" w:rsidR="0018225A" w:rsidRPr="0047558B" w:rsidRDefault="0018225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61,600</w:t>
            </w:r>
          </w:p>
        </w:tc>
      </w:tr>
    </w:tbl>
    <w:p w14:paraId="5798A4DB" w14:textId="25FF6C42" w:rsidR="002D619E" w:rsidRPr="0047558B" w:rsidRDefault="002D619E" w:rsidP="002D619E">
      <w:pPr>
        <w:tabs>
          <w:tab w:val="left" w:pos="9000"/>
          <w:tab w:val="left" w:pos="909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78"/>
        <w:gridCol w:w="1348"/>
        <w:gridCol w:w="994"/>
        <w:gridCol w:w="900"/>
        <w:gridCol w:w="270"/>
        <w:gridCol w:w="1080"/>
        <w:gridCol w:w="270"/>
        <w:gridCol w:w="1080"/>
        <w:gridCol w:w="279"/>
        <w:gridCol w:w="1071"/>
        <w:gridCol w:w="279"/>
        <w:gridCol w:w="1161"/>
        <w:gridCol w:w="281"/>
        <w:gridCol w:w="1072"/>
        <w:gridCol w:w="279"/>
        <w:gridCol w:w="978"/>
      </w:tblGrid>
      <w:tr w:rsidR="00AC3385" w:rsidRPr="0047558B" w14:paraId="6B05310B" w14:textId="77777777" w:rsidTr="00A243DE">
        <w:trPr>
          <w:trHeight w:val="60"/>
        </w:trPr>
        <w:tc>
          <w:tcPr>
            <w:tcW w:w="2878" w:type="dxa"/>
          </w:tcPr>
          <w:p w14:paraId="15F94C5D" w14:textId="77777777" w:rsidR="005140C5" w:rsidRPr="0047558B" w:rsidRDefault="005140C5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339" w:type="dxa"/>
            <w:gridSpan w:val="15"/>
            <w:vAlign w:val="bottom"/>
          </w:tcPr>
          <w:p w14:paraId="17F3475B" w14:textId="77777777" w:rsidR="005140C5" w:rsidRPr="0047558B" w:rsidRDefault="005140C5" w:rsidP="00CD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C3385" w:rsidRPr="0047558B" w14:paraId="3D0C1601" w14:textId="77777777" w:rsidTr="00A243DE">
        <w:trPr>
          <w:trHeight w:val="60"/>
        </w:trPr>
        <w:tc>
          <w:tcPr>
            <w:tcW w:w="2878" w:type="dxa"/>
          </w:tcPr>
          <w:p w14:paraId="28E9540B" w14:textId="77777777" w:rsidR="00587548" w:rsidRPr="0047558B" w:rsidRDefault="00587548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vAlign w:val="bottom"/>
          </w:tcPr>
          <w:p w14:paraId="1A4A01E4" w14:textId="77777777" w:rsidR="00587548" w:rsidRPr="0047558B" w:rsidRDefault="00587548" w:rsidP="00CD57A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94" w:type="dxa"/>
            <w:gridSpan w:val="2"/>
            <w:vAlign w:val="bottom"/>
          </w:tcPr>
          <w:p w14:paraId="24373DC7" w14:textId="6668795C" w:rsidR="00587548" w:rsidRPr="0047558B" w:rsidRDefault="00AC3385" w:rsidP="00A24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</w:t>
            </w:r>
            <w:r w:rsidR="00587548" w:rsidRPr="004755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270" w:type="dxa"/>
            <w:vAlign w:val="bottom"/>
          </w:tcPr>
          <w:p w14:paraId="7649CCBD" w14:textId="77777777" w:rsidR="00587548" w:rsidRPr="0047558B" w:rsidRDefault="00587548" w:rsidP="00CD57A9">
            <w:pPr>
              <w:pStyle w:val="acctfourfigures"/>
              <w:tabs>
                <w:tab w:val="clear" w:pos="765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08405983" w14:textId="77777777" w:rsidR="00587548" w:rsidRPr="0047558B" w:rsidRDefault="00587548" w:rsidP="00CD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9" w:type="dxa"/>
            <w:vAlign w:val="bottom"/>
          </w:tcPr>
          <w:p w14:paraId="27B6AAF7" w14:textId="77777777" w:rsidR="00587548" w:rsidRPr="0047558B" w:rsidRDefault="00587548" w:rsidP="00CD57A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25C99E4C" w14:textId="77777777" w:rsidR="00587548" w:rsidRPr="0047558B" w:rsidRDefault="00587548" w:rsidP="00CD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1" w:type="dxa"/>
            <w:vAlign w:val="bottom"/>
          </w:tcPr>
          <w:p w14:paraId="42CA97E9" w14:textId="77777777" w:rsidR="00587548" w:rsidRPr="0047558B" w:rsidRDefault="00587548" w:rsidP="00CD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29" w:type="dxa"/>
            <w:gridSpan w:val="3"/>
            <w:vAlign w:val="bottom"/>
          </w:tcPr>
          <w:p w14:paraId="7132985D" w14:textId="6DA59EA9" w:rsidR="00587548" w:rsidRPr="0047558B" w:rsidRDefault="00AC3385" w:rsidP="00CD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เงินปันผลรับ</w:t>
            </w:r>
            <w:r w:rsidR="00587548" w:rsidRPr="004755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สำหรับปี</w:t>
            </w:r>
          </w:p>
        </w:tc>
      </w:tr>
      <w:tr w:rsidR="00AC3385" w:rsidRPr="0047558B" w14:paraId="38C2FA55" w14:textId="77777777" w:rsidTr="00A243DE">
        <w:trPr>
          <w:trHeight w:val="60"/>
        </w:trPr>
        <w:tc>
          <w:tcPr>
            <w:tcW w:w="2878" w:type="dxa"/>
          </w:tcPr>
          <w:p w14:paraId="13B505B3" w14:textId="77777777" w:rsidR="00AC3385" w:rsidRPr="0047558B" w:rsidRDefault="00AC3385" w:rsidP="00AC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22A855A2" w14:textId="77777777" w:rsidR="00AC3385" w:rsidRPr="0047558B" w:rsidRDefault="00AC3385" w:rsidP="00AC338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vAlign w:val="bottom"/>
          </w:tcPr>
          <w:p w14:paraId="2EE9E4C5" w14:textId="09B5C439" w:rsidR="00AC3385" w:rsidRPr="0047558B" w:rsidRDefault="00AC3385" w:rsidP="00AC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900" w:type="dxa"/>
            <w:vAlign w:val="bottom"/>
          </w:tcPr>
          <w:p w14:paraId="5DFA26E4" w14:textId="2581B474" w:rsidR="00AC3385" w:rsidRPr="0047558B" w:rsidRDefault="00AC3385" w:rsidP="00AC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60B2E40D" w14:textId="77777777" w:rsidR="00AC3385" w:rsidRPr="0047558B" w:rsidRDefault="00AC3385" w:rsidP="00AC3385">
            <w:pPr>
              <w:pStyle w:val="acctfourfigures"/>
              <w:tabs>
                <w:tab w:val="clear" w:pos="765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9E39DCA" w14:textId="47853842" w:rsidR="00AC3385" w:rsidRPr="0047558B" w:rsidRDefault="00AC3385" w:rsidP="00AC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47558B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  <w:vAlign w:val="bottom"/>
          </w:tcPr>
          <w:p w14:paraId="3C292AC5" w14:textId="77777777" w:rsidR="00AC3385" w:rsidRPr="0047558B" w:rsidRDefault="00AC3385" w:rsidP="00AC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25A9FFC" w14:textId="5CCC1105" w:rsidR="00AC3385" w:rsidRPr="0047558B" w:rsidRDefault="00AC3385" w:rsidP="00AC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9" w:type="dxa"/>
            <w:vAlign w:val="bottom"/>
          </w:tcPr>
          <w:p w14:paraId="39B846E9" w14:textId="77777777" w:rsidR="00AC3385" w:rsidRPr="0047558B" w:rsidRDefault="00AC3385" w:rsidP="00AC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D85339B" w14:textId="288181F9" w:rsidR="00AC3385" w:rsidRPr="0047558B" w:rsidRDefault="00AC3385" w:rsidP="00AC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47558B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9" w:type="dxa"/>
            <w:vAlign w:val="bottom"/>
          </w:tcPr>
          <w:p w14:paraId="2A19AEC8" w14:textId="77777777" w:rsidR="00AC3385" w:rsidRPr="0047558B" w:rsidRDefault="00AC3385" w:rsidP="00AC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3652F0AB" w14:textId="0B63E3B5" w:rsidR="00AC3385" w:rsidRPr="0047558B" w:rsidRDefault="00AC3385" w:rsidP="00AC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81" w:type="dxa"/>
            <w:vAlign w:val="bottom"/>
          </w:tcPr>
          <w:p w14:paraId="26E7AAF0" w14:textId="77777777" w:rsidR="00AC3385" w:rsidRPr="0047558B" w:rsidRDefault="00AC3385" w:rsidP="00AC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2095725C" w14:textId="12235DB7" w:rsidR="00AC3385" w:rsidRPr="0047558B" w:rsidRDefault="00AC3385" w:rsidP="00AC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47558B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9" w:type="dxa"/>
            <w:vAlign w:val="bottom"/>
          </w:tcPr>
          <w:p w14:paraId="2050FD9A" w14:textId="77777777" w:rsidR="00AC3385" w:rsidRPr="0047558B" w:rsidRDefault="00AC3385" w:rsidP="00AC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8" w:type="dxa"/>
            <w:vAlign w:val="bottom"/>
          </w:tcPr>
          <w:p w14:paraId="5E1DD00A" w14:textId="71CEE97A" w:rsidR="00AC3385" w:rsidRPr="0047558B" w:rsidRDefault="00AC3385" w:rsidP="00AC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</w:tr>
      <w:tr w:rsidR="00AC3385" w:rsidRPr="0047558B" w14:paraId="79A807E3" w14:textId="77777777" w:rsidTr="00A243DE">
        <w:trPr>
          <w:trHeight w:val="315"/>
        </w:trPr>
        <w:tc>
          <w:tcPr>
            <w:tcW w:w="2878" w:type="dxa"/>
          </w:tcPr>
          <w:p w14:paraId="2B0A5B88" w14:textId="77777777" w:rsidR="00587548" w:rsidRPr="0047558B" w:rsidRDefault="00587548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47664347" w14:textId="77777777" w:rsidR="00587548" w:rsidRPr="0047558B" w:rsidRDefault="00587548" w:rsidP="00CD57A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4" w:type="dxa"/>
            <w:gridSpan w:val="2"/>
          </w:tcPr>
          <w:p w14:paraId="392FD096" w14:textId="77777777" w:rsidR="00587548" w:rsidRPr="0047558B" w:rsidRDefault="00587548" w:rsidP="00CD57A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7A61E381" w14:textId="77777777" w:rsidR="00587548" w:rsidRPr="0047558B" w:rsidRDefault="00587548" w:rsidP="00CD57A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827" w:type="dxa"/>
            <w:gridSpan w:val="11"/>
          </w:tcPr>
          <w:p w14:paraId="1861C3FA" w14:textId="77777777" w:rsidR="00587548" w:rsidRPr="0047558B" w:rsidRDefault="00587548" w:rsidP="00CD57A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3385" w:rsidRPr="0047558B" w14:paraId="4E7553E0" w14:textId="77777777" w:rsidTr="00A243DE">
        <w:trPr>
          <w:trHeight w:val="162"/>
        </w:trPr>
        <w:tc>
          <w:tcPr>
            <w:tcW w:w="2878" w:type="dxa"/>
          </w:tcPr>
          <w:p w14:paraId="3E4386E7" w14:textId="77777777" w:rsidR="00587548" w:rsidRPr="0047558B" w:rsidRDefault="00587548" w:rsidP="00CD57A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48" w:type="dxa"/>
          </w:tcPr>
          <w:p w14:paraId="3F9B1413" w14:textId="77777777" w:rsidR="00587548" w:rsidRPr="0047558B" w:rsidRDefault="00587548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</w:tcPr>
          <w:p w14:paraId="3B5DF3AB" w14:textId="77777777" w:rsidR="00587548" w:rsidRPr="0047558B" w:rsidRDefault="00587548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E59CE00" w14:textId="77777777" w:rsidR="00587548" w:rsidRPr="0047558B" w:rsidRDefault="00587548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6409889" w14:textId="77777777" w:rsidR="00587548" w:rsidRPr="0047558B" w:rsidRDefault="00587548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728A500" w14:textId="77777777" w:rsidR="00587548" w:rsidRPr="0047558B" w:rsidRDefault="00587548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D4EB3C2" w14:textId="77777777" w:rsidR="00587548" w:rsidRPr="0047558B" w:rsidRDefault="00587548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F53139C" w14:textId="77777777" w:rsidR="00587548" w:rsidRPr="0047558B" w:rsidRDefault="00587548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2124245C" w14:textId="77777777" w:rsidR="00587548" w:rsidRPr="0047558B" w:rsidRDefault="00587548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1" w:type="dxa"/>
          </w:tcPr>
          <w:p w14:paraId="0293AB5A" w14:textId="77777777" w:rsidR="00587548" w:rsidRPr="0047558B" w:rsidRDefault="00587548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76214B92" w14:textId="77777777" w:rsidR="00587548" w:rsidRPr="0047558B" w:rsidRDefault="00587548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</w:tcPr>
          <w:p w14:paraId="765D22DD" w14:textId="77777777" w:rsidR="00587548" w:rsidRPr="0047558B" w:rsidRDefault="00587548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81" w:type="dxa"/>
          </w:tcPr>
          <w:p w14:paraId="6E0F6EBF" w14:textId="77777777" w:rsidR="00587548" w:rsidRPr="0047558B" w:rsidRDefault="00587548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611875F8" w14:textId="77777777" w:rsidR="00587548" w:rsidRPr="0047558B" w:rsidRDefault="00587548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02728A2F" w14:textId="77777777" w:rsidR="00587548" w:rsidRPr="0047558B" w:rsidRDefault="00587548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8" w:type="dxa"/>
          </w:tcPr>
          <w:p w14:paraId="7F2BCD71" w14:textId="77777777" w:rsidR="00587548" w:rsidRPr="0047558B" w:rsidRDefault="00587548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AC3385" w:rsidRPr="0047558B" w14:paraId="1297569A" w14:textId="77777777" w:rsidTr="00A243DE">
        <w:trPr>
          <w:trHeight w:val="342"/>
        </w:trPr>
        <w:tc>
          <w:tcPr>
            <w:tcW w:w="2878" w:type="dxa"/>
          </w:tcPr>
          <w:p w14:paraId="061F9178" w14:textId="77777777" w:rsidR="00746BDE" w:rsidRPr="0047558B" w:rsidRDefault="00746BDE" w:rsidP="00CD57A9">
            <w:pPr>
              <w:tabs>
                <w:tab w:val="left" w:pos="1152"/>
              </w:tabs>
              <w:ind w:right="-64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อีสเทิร์น ซีบอร์ด อินดัสเตรียล</w:t>
            </w:r>
          </w:p>
        </w:tc>
        <w:tc>
          <w:tcPr>
            <w:tcW w:w="1348" w:type="dxa"/>
          </w:tcPr>
          <w:p w14:paraId="041C5AF3" w14:textId="77777777" w:rsidR="00746BDE" w:rsidRPr="0047558B" w:rsidRDefault="00746BDE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พัฒนา</w:t>
            </w:r>
          </w:p>
        </w:tc>
        <w:tc>
          <w:tcPr>
            <w:tcW w:w="994" w:type="dxa"/>
          </w:tcPr>
          <w:p w14:paraId="4ED9D226" w14:textId="77777777" w:rsidR="00746BDE" w:rsidRPr="0047558B" w:rsidRDefault="00746BDE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55FECA6" w14:textId="77777777" w:rsidR="00746BDE" w:rsidRPr="0047558B" w:rsidRDefault="00746BDE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C0664EA" w14:textId="77777777" w:rsidR="00746BDE" w:rsidRPr="0047558B" w:rsidRDefault="00746BDE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C5A18DC" w14:textId="77777777" w:rsidR="00746BDE" w:rsidRPr="0047558B" w:rsidRDefault="00746BDE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7787E12" w14:textId="77777777" w:rsidR="00746BDE" w:rsidRPr="0047558B" w:rsidRDefault="00746BDE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48963B1" w14:textId="77777777" w:rsidR="00746BDE" w:rsidRPr="0047558B" w:rsidRDefault="00746BDE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75C22708" w14:textId="77777777" w:rsidR="00746BDE" w:rsidRPr="0047558B" w:rsidRDefault="00746BDE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1" w:type="dxa"/>
          </w:tcPr>
          <w:p w14:paraId="346064C7" w14:textId="77777777" w:rsidR="00746BDE" w:rsidRPr="0047558B" w:rsidRDefault="00746BDE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7106FE55" w14:textId="77777777" w:rsidR="00746BDE" w:rsidRPr="0047558B" w:rsidRDefault="00746BDE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</w:tcPr>
          <w:p w14:paraId="3457ED21" w14:textId="77777777" w:rsidR="00746BDE" w:rsidRPr="0047558B" w:rsidRDefault="00746BDE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81" w:type="dxa"/>
          </w:tcPr>
          <w:p w14:paraId="2C30D458" w14:textId="77777777" w:rsidR="00746BDE" w:rsidRPr="0047558B" w:rsidRDefault="00746BDE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684F0723" w14:textId="77777777" w:rsidR="00746BDE" w:rsidRPr="0047558B" w:rsidRDefault="00746BDE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3AD1BB62" w14:textId="77777777" w:rsidR="00746BDE" w:rsidRPr="0047558B" w:rsidRDefault="00746BDE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8" w:type="dxa"/>
          </w:tcPr>
          <w:p w14:paraId="1B0E6722" w14:textId="77777777" w:rsidR="00746BDE" w:rsidRPr="0047558B" w:rsidRDefault="00746BDE" w:rsidP="00CD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AC3385" w:rsidRPr="0047558B" w14:paraId="0BCEBFE5" w14:textId="77777777" w:rsidTr="00A243DE">
        <w:trPr>
          <w:trHeight w:val="297"/>
        </w:trPr>
        <w:tc>
          <w:tcPr>
            <w:tcW w:w="2878" w:type="dxa"/>
          </w:tcPr>
          <w:p w14:paraId="52E1FDDA" w14:textId="77777777" w:rsidR="0018225A" w:rsidRPr="0047558B" w:rsidRDefault="0018225A" w:rsidP="0018225A">
            <w:pPr>
              <w:tabs>
                <w:tab w:val="clear" w:pos="1644"/>
                <w:tab w:val="left" w:pos="972"/>
              </w:tabs>
              <w:ind w:right="-7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เอสเตท</w:t>
            </w: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(ระยอง) จำกัด</w:t>
            </w:r>
          </w:p>
        </w:tc>
        <w:tc>
          <w:tcPr>
            <w:tcW w:w="1348" w:type="dxa"/>
          </w:tcPr>
          <w:p w14:paraId="42D47EF8" w14:textId="77777777" w:rsidR="0018225A" w:rsidRPr="0047558B" w:rsidRDefault="0018225A" w:rsidP="0018225A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90" w:right="-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994" w:type="dxa"/>
          </w:tcPr>
          <w:p w14:paraId="6D17C3B6" w14:textId="3196EC19" w:rsidR="0018225A" w:rsidRPr="0047558B" w:rsidRDefault="006B7A95" w:rsidP="0018225A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900" w:type="dxa"/>
          </w:tcPr>
          <w:p w14:paraId="43BC123B" w14:textId="77777777" w:rsidR="0018225A" w:rsidRPr="0047558B" w:rsidRDefault="0018225A" w:rsidP="0018225A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211437AE" w14:textId="77777777" w:rsidR="0018225A" w:rsidRPr="0047558B" w:rsidRDefault="0018225A" w:rsidP="0018225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A8C450" w14:textId="5F56C420" w:rsidR="0018225A" w:rsidRPr="0047558B" w:rsidRDefault="006B7A95" w:rsidP="0018225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158,000</w:t>
            </w:r>
          </w:p>
        </w:tc>
        <w:tc>
          <w:tcPr>
            <w:tcW w:w="270" w:type="dxa"/>
          </w:tcPr>
          <w:p w14:paraId="287FEA16" w14:textId="77777777" w:rsidR="0018225A" w:rsidRPr="0047558B" w:rsidRDefault="0018225A" w:rsidP="001822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440A3C" w14:textId="77777777" w:rsidR="0018225A" w:rsidRPr="0047558B" w:rsidRDefault="0018225A" w:rsidP="0018225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158,000</w:t>
            </w:r>
          </w:p>
        </w:tc>
        <w:tc>
          <w:tcPr>
            <w:tcW w:w="279" w:type="dxa"/>
          </w:tcPr>
          <w:p w14:paraId="23497B23" w14:textId="77777777" w:rsidR="0018225A" w:rsidRPr="0047558B" w:rsidRDefault="0018225A" w:rsidP="001822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5505B14D" w14:textId="02B38F08" w:rsidR="0018225A" w:rsidRPr="0047558B" w:rsidRDefault="006B7A95" w:rsidP="00A243D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63,200</w:t>
            </w:r>
          </w:p>
        </w:tc>
        <w:tc>
          <w:tcPr>
            <w:tcW w:w="279" w:type="dxa"/>
          </w:tcPr>
          <w:p w14:paraId="566FAAAB" w14:textId="77777777" w:rsidR="0018225A" w:rsidRPr="0047558B" w:rsidRDefault="0018225A" w:rsidP="001822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14F337D8" w14:textId="77777777" w:rsidR="0018225A" w:rsidRPr="0047558B" w:rsidRDefault="0018225A" w:rsidP="0018225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63,200</w:t>
            </w:r>
          </w:p>
        </w:tc>
        <w:tc>
          <w:tcPr>
            <w:tcW w:w="281" w:type="dxa"/>
          </w:tcPr>
          <w:p w14:paraId="51B20527" w14:textId="77777777" w:rsidR="0018225A" w:rsidRPr="0047558B" w:rsidRDefault="0018225A" w:rsidP="001822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357C7F09" w14:textId="14440C87" w:rsidR="0018225A" w:rsidRPr="0047558B" w:rsidRDefault="006B7A95" w:rsidP="0018225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48,000</w:t>
            </w:r>
          </w:p>
        </w:tc>
        <w:tc>
          <w:tcPr>
            <w:tcW w:w="279" w:type="dxa"/>
          </w:tcPr>
          <w:p w14:paraId="04225C42" w14:textId="77777777" w:rsidR="0018225A" w:rsidRPr="0047558B" w:rsidRDefault="0018225A" w:rsidP="001822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3539F73D" w14:textId="11B0FEBD" w:rsidR="0018225A" w:rsidRPr="0047558B" w:rsidRDefault="0018225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61,600</w:t>
            </w:r>
          </w:p>
        </w:tc>
      </w:tr>
    </w:tbl>
    <w:p w14:paraId="4C53AB0A" w14:textId="77777777" w:rsidR="00AC3385" w:rsidRPr="0047558B" w:rsidRDefault="00AC3385" w:rsidP="00AC3385">
      <w:pPr>
        <w:tabs>
          <w:tab w:val="clear" w:pos="454"/>
          <w:tab w:val="left" w:pos="270"/>
        </w:tabs>
        <w:ind w:left="547"/>
        <w:rPr>
          <w:rFonts w:ascii="Angsana New" w:hAnsi="Angsana New"/>
          <w:sz w:val="30"/>
          <w:szCs w:val="30"/>
        </w:rPr>
      </w:pPr>
    </w:p>
    <w:p w14:paraId="75DAFF35" w14:textId="23E96851" w:rsidR="00AC3385" w:rsidRPr="0047558B" w:rsidRDefault="00AC3385" w:rsidP="00AC3385">
      <w:pPr>
        <w:tabs>
          <w:tab w:val="clear" w:pos="454"/>
          <w:tab w:val="left" w:pos="270"/>
        </w:tabs>
        <w:ind w:left="547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บริษัทร่วมดังกล่าวจดทะเบียนจัดตั้งและดำเนินธุรกิจในประเทศไทย</w:t>
      </w:r>
    </w:p>
    <w:p w14:paraId="72346D0B" w14:textId="77777777" w:rsidR="00AC3385" w:rsidRPr="0047558B" w:rsidRDefault="00AC3385" w:rsidP="00AC3385">
      <w:pPr>
        <w:tabs>
          <w:tab w:val="clear" w:pos="454"/>
          <w:tab w:val="left" w:pos="270"/>
        </w:tabs>
        <w:ind w:left="547"/>
        <w:rPr>
          <w:rFonts w:ascii="Angsana New" w:hAnsi="Angsana New"/>
          <w:sz w:val="30"/>
          <w:szCs w:val="30"/>
        </w:rPr>
      </w:pPr>
    </w:p>
    <w:p w14:paraId="1BAC11C4" w14:textId="466C213C" w:rsidR="00AC3385" w:rsidRPr="0047558B" w:rsidRDefault="00AC3385" w:rsidP="00A243DE">
      <w:pPr>
        <w:tabs>
          <w:tab w:val="clear" w:pos="454"/>
          <w:tab w:val="left" w:pos="270"/>
        </w:tabs>
        <w:ind w:left="547"/>
        <w:rPr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4A5E00BF" w14:textId="77777777" w:rsidR="00AB14E6" w:rsidRPr="0047558B" w:rsidRDefault="00AB14E6" w:rsidP="00C35712">
      <w:pPr>
        <w:pStyle w:val="block"/>
        <w:ind w:left="0" w:firstLine="90"/>
        <w:jc w:val="thaiDistribute"/>
        <w:rPr>
          <w:rFonts w:ascii="Angsana New" w:hAnsi="Angsana New"/>
          <w:b/>
          <w:bCs/>
          <w:color w:val="0000FF"/>
          <w:sz w:val="30"/>
          <w:szCs w:val="30"/>
          <w:lang w:val="en-US" w:bidi="th-TH"/>
        </w:rPr>
        <w:sectPr w:rsidR="00AB14E6" w:rsidRPr="0047558B" w:rsidSect="002E6240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34F80F2" w14:textId="4EC6407A" w:rsidR="005D344F" w:rsidRPr="0047558B" w:rsidRDefault="005D344F" w:rsidP="00A243DE">
      <w:pPr>
        <w:pStyle w:val="block"/>
        <w:tabs>
          <w:tab w:val="left" w:pos="90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pacing w:val="-4"/>
          <w:sz w:val="30"/>
          <w:szCs w:val="30"/>
          <w:cs/>
          <w:lang w:bidi="th-TH"/>
        </w:rPr>
        <w:lastRenderedPageBreak/>
        <w:t>ตารางต่อไปนี้สรุปข้อมูลทางการเงินของบริษัทร่วมที่รวมอยู่ในงบการเงินของบริษัทร่วม</w:t>
      </w:r>
      <w:r w:rsidR="00FF23A2" w:rsidRPr="0047558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F910D1" w:rsidRPr="0047558B">
        <w:rPr>
          <w:rFonts w:ascii="Angsana New" w:hAnsi="Angsana New"/>
          <w:spacing w:val="-4"/>
          <w:sz w:val="30"/>
          <w:szCs w:val="30"/>
          <w:cs/>
          <w:lang w:bidi="th-TH"/>
        </w:rPr>
        <w:t>ปรับปรุงด้วย</w:t>
      </w:r>
      <w:r w:rsidR="0064097D" w:rsidRPr="0047558B">
        <w:rPr>
          <w:rFonts w:ascii="Angsana New" w:hAnsi="Angsana New"/>
          <w:spacing w:val="-4"/>
          <w:sz w:val="30"/>
          <w:szCs w:val="30"/>
          <w:cs/>
          <w:lang w:bidi="th-TH"/>
        </w:rPr>
        <w:t>ควา</w:t>
      </w:r>
      <w:r w:rsidR="00746BDE" w:rsidRPr="0047558B">
        <w:rPr>
          <w:rFonts w:ascii="Angsana New" w:hAnsi="Angsana New"/>
          <w:spacing w:val="-4"/>
          <w:sz w:val="30"/>
          <w:szCs w:val="30"/>
          <w:cs/>
          <w:lang w:bidi="th-TH"/>
        </w:rPr>
        <w:t>ม</w:t>
      </w:r>
      <w:r w:rsidR="0064097D" w:rsidRPr="0047558B">
        <w:rPr>
          <w:rFonts w:ascii="Angsana New" w:hAnsi="Angsana New"/>
          <w:spacing w:val="-4"/>
          <w:sz w:val="30"/>
          <w:szCs w:val="30"/>
          <w:cs/>
          <w:lang w:bidi="th-TH"/>
        </w:rPr>
        <w:t>แตกต่าง</w:t>
      </w:r>
      <w:r w:rsidR="0064097D" w:rsidRPr="0047558B">
        <w:rPr>
          <w:rFonts w:ascii="Angsana New" w:hAnsi="Angsana New"/>
          <w:spacing w:val="6"/>
          <w:sz w:val="30"/>
          <w:szCs w:val="30"/>
          <w:cs/>
          <w:lang w:bidi="th-TH"/>
        </w:rPr>
        <w:t>ของนโยบายการบัญชี</w:t>
      </w:r>
      <w:r w:rsidR="0064097D" w:rsidRPr="0047558B">
        <w:rPr>
          <w:rFonts w:ascii="Angsana New" w:hAnsi="Angsana New"/>
          <w:spacing w:val="6"/>
          <w:sz w:val="30"/>
          <w:szCs w:val="30"/>
          <w:lang w:bidi="th-TH"/>
        </w:rPr>
        <w:t xml:space="preserve"> </w:t>
      </w:r>
      <w:r w:rsidR="0064097D" w:rsidRPr="0047558B">
        <w:rPr>
          <w:rFonts w:ascii="Angsana New" w:hAnsi="Angsana New"/>
          <w:spacing w:val="6"/>
          <w:sz w:val="30"/>
          <w:szCs w:val="30"/>
          <w:cs/>
          <w:lang w:bidi="th-TH"/>
        </w:rPr>
        <w:t>การกระทบยอดรายการระหว่างข้อมูลทางการเงินโดยสรุปดังกล่าวกับมูลค่าตามบัญชี</w:t>
      </w:r>
      <w:r w:rsidR="0064097D" w:rsidRPr="0047558B">
        <w:rPr>
          <w:rFonts w:ascii="Angsana New" w:hAnsi="Angsana New"/>
          <w:sz w:val="30"/>
          <w:szCs w:val="30"/>
          <w:cs/>
          <w:lang w:bidi="th-TH"/>
        </w:rPr>
        <w:t>ของส่วนได้เสียของกลุ่ม</w:t>
      </w:r>
      <w:r w:rsidR="00B242AC" w:rsidRPr="0047558B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64097D" w:rsidRPr="0047558B">
        <w:rPr>
          <w:rFonts w:ascii="Angsana New" w:hAnsi="Angsana New"/>
          <w:sz w:val="30"/>
          <w:szCs w:val="30"/>
          <w:cs/>
          <w:lang w:bidi="th-TH"/>
        </w:rPr>
        <w:t>ในกิจการนี้</w:t>
      </w:r>
    </w:p>
    <w:p w14:paraId="26A46383" w14:textId="77777777" w:rsidR="007A5CF5" w:rsidRPr="0047558B" w:rsidRDefault="007A5CF5" w:rsidP="00D55A61">
      <w:pPr>
        <w:pStyle w:val="block"/>
        <w:tabs>
          <w:tab w:val="left" w:pos="900"/>
        </w:tabs>
        <w:spacing w:after="0" w:line="240" w:lineRule="auto"/>
        <w:ind w:left="72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350"/>
        <w:gridCol w:w="270"/>
        <w:gridCol w:w="1260"/>
      </w:tblGrid>
      <w:tr w:rsidR="005D344F" w:rsidRPr="0047558B" w14:paraId="43F22E9E" w14:textId="77777777" w:rsidTr="00A243DE">
        <w:trPr>
          <w:cantSplit/>
          <w:trHeight w:val="60"/>
          <w:tblHeader/>
        </w:trPr>
        <w:tc>
          <w:tcPr>
            <w:tcW w:w="6300" w:type="dxa"/>
            <w:shd w:val="clear" w:color="auto" w:fill="auto"/>
            <w:vAlign w:val="bottom"/>
          </w:tcPr>
          <w:p w14:paraId="6C128A6B" w14:textId="77777777" w:rsidR="005D344F" w:rsidRPr="0047558B" w:rsidRDefault="005D344F" w:rsidP="007A5CF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1E552827" w14:textId="7590070F" w:rsidR="005D344F" w:rsidRPr="0047558B" w:rsidRDefault="00423B79" w:rsidP="00A243DE">
            <w:pPr>
              <w:pStyle w:val="block"/>
              <w:tabs>
                <w:tab w:val="left" w:pos="473"/>
              </w:tabs>
              <w:spacing w:after="0" w:line="240" w:lineRule="auto"/>
              <w:ind w:left="-110" w:right="-110"/>
              <w:jc w:val="center"/>
              <w:rPr>
                <w:rFonts w:ascii="Angsana New" w:eastAsia="Calibri" w:hAnsi="Angsana New"/>
                <w:spacing w:val="-4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eastAsia="Calibri" w:hAnsi="Angsana New"/>
                <w:spacing w:val="-4"/>
                <w:sz w:val="30"/>
                <w:szCs w:val="30"/>
                <w:cs/>
                <w:lang w:eastAsia="en-GB" w:bidi="th-TH"/>
              </w:rPr>
              <w:t>บริษัท อี</w:t>
            </w:r>
            <w:r w:rsidR="005D344F" w:rsidRPr="0047558B">
              <w:rPr>
                <w:rFonts w:ascii="Angsana New" w:eastAsia="Calibri" w:hAnsi="Angsana New"/>
                <w:spacing w:val="-4"/>
                <w:sz w:val="30"/>
                <w:szCs w:val="30"/>
                <w:cs/>
                <w:lang w:eastAsia="en-GB" w:bidi="th-TH"/>
              </w:rPr>
              <w:t>สเทิร์น ซีบอร์ด</w:t>
            </w:r>
            <w:r w:rsidR="005D344F" w:rsidRPr="0047558B">
              <w:rPr>
                <w:rFonts w:ascii="Angsana New" w:eastAsia="Calibri" w:hAnsi="Angsana New"/>
                <w:spacing w:val="-4"/>
                <w:sz w:val="30"/>
                <w:szCs w:val="30"/>
                <w:lang w:eastAsia="en-GB" w:bidi="th-TH"/>
              </w:rPr>
              <w:br/>
            </w:r>
            <w:r w:rsidR="005D344F" w:rsidRPr="0047558B">
              <w:rPr>
                <w:rFonts w:ascii="Angsana New" w:eastAsia="Calibri" w:hAnsi="Angsana New"/>
                <w:spacing w:val="-4"/>
                <w:sz w:val="30"/>
                <w:szCs w:val="30"/>
                <w:cs/>
                <w:lang w:eastAsia="en-GB" w:bidi="th-TH"/>
              </w:rPr>
              <w:t>อินดัสเตรียล</w:t>
            </w:r>
            <w:r w:rsidR="005D344F" w:rsidRPr="0047558B">
              <w:rPr>
                <w:rFonts w:ascii="Angsana New" w:eastAsia="Calibri" w:hAnsi="Angsana New"/>
                <w:spacing w:val="-4"/>
                <w:sz w:val="30"/>
                <w:szCs w:val="30"/>
                <w:lang w:eastAsia="en-GB" w:bidi="th-TH"/>
              </w:rPr>
              <w:t xml:space="preserve"> </w:t>
            </w:r>
            <w:r w:rsidR="005D344F" w:rsidRPr="0047558B">
              <w:rPr>
                <w:rFonts w:ascii="Angsana New" w:eastAsia="Calibri" w:hAnsi="Angsana New"/>
                <w:spacing w:val="-4"/>
                <w:sz w:val="30"/>
                <w:szCs w:val="30"/>
                <w:cs/>
                <w:lang w:eastAsia="en-GB" w:bidi="th-TH"/>
              </w:rPr>
              <w:t>เอสเตท (ระยอง)</w:t>
            </w:r>
            <w:r w:rsidR="005D344F" w:rsidRPr="0047558B">
              <w:rPr>
                <w:rFonts w:ascii="Angsana New" w:eastAsia="Calibri" w:hAnsi="Angsana New"/>
                <w:spacing w:val="-4"/>
                <w:sz w:val="30"/>
                <w:szCs w:val="30"/>
                <w:lang w:eastAsia="en-GB" w:bidi="th-TH"/>
              </w:rPr>
              <w:t xml:space="preserve"> </w:t>
            </w:r>
            <w:r w:rsidR="005D344F" w:rsidRPr="0047558B">
              <w:rPr>
                <w:rFonts w:ascii="Angsana New" w:eastAsia="Calibri" w:hAnsi="Angsana New"/>
                <w:spacing w:val="-4"/>
                <w:sz w:val="30"/>
                <w:szCs w:val="30"/>
                <w:cs/>
                <w:lang w:eastAsia="en-GB" w:bidi="th-TH"/>
              </w:rPr>
              <w:t>จำกัด</w:t>
            </w:r>
          </w:p>
        </w:tc>
      </w:tr>
      <w:tr w:rsidR="005D344F" w:rsidRPr="0047558B" w14:paraId="19D96714" w14:textId="77777777" w:rsidTr="00A243DE">
        <w:trPr>
          <w:cantSplit/>
          <w:trHeight w:val="60"/>
        </w:trPr>
        <w:tc>
          <w:tcPr>
            <w:tcW w:w="6300" w:type="dxa"/>
            <w:shd w:val="clear" w:color="auto" w:fill="auto"/>
            <w:vAlign w:val="bottom"/>
          </w:tcPr>
          <w:p w14:paraId="3CF3440E" w14:textId="77777777" w:rsidR="005D344F" w:rsidRPr="0047558B" w:rsidRDefault="005D344F" w:rsidP="007A5CF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86B310" w14:textId="48282C1A" w:rsidR="005D344F" w:rsidRPr="0047558B" w:rsidRDefault="007A5CF5" w:rsidP="007A5CF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04ED1" w14:textId="77777777" w:rsidR="005D344F" w:rsidRPr="0047558B" w:rsidRDefault="005D344F" w:rsidP="007A5CF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2C983F" w14:textId="2D3A2A5C" w:rsidR="005D344F" w:rsidRPr="0047558B" w:rsidRDefault="007A5CF5" w:rsidP="007A5CF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2563</w:t>
            </w:r>
          </w:p>
        </w:tc>
      </w:tr>
      <w:tr w:rsidR="005D344F" w:rsidRPr="0047558B" w14:paraId="7BDC7E69" w14:textId="77777777" w:rsidTr="00A243DE">
        <w:trPr>
          <w:cantSplit/>
          <w:trHeight w:val="60"/>
        </w:trPr>
        <w:tc>
          <w:tcPr>
            <w:tcW w:w="6300" w:type="dxa"/>
            <w:shd w:val="clear" w:color="auto" w:fill="auto"/>
            <w:vAlign w:val="bottom"/>
          </w:tcPr>
          <w:p w14:paraId="44543AF7" w14:textId="77777777" w:rsidR="005D344F" w:rsidRPr="0047558B" w:rsidRDefault="005D344F" w:rsidP="007A5CF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6E66E141" w14:textId="77777777" w:rsidR="005D344F" w:rsidRPr="0047558B" w:rsidRDefault="005D344F" w:rsidP="00A243DE">
            <w:pPr>
              <w:pStyle w:val="block"/>
              <w:spacing w:after="0" w:line="240" w:lineRule="auto"/>
              <w:ind w:left="0" w:right="-110" w:hanging="110"/>
              <w:jc w:val="center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  <w:r w:rsidRPr="0047558B">
              <w:rPr>
                <w:rFonts w:ascii="Angsana New" w:eastAsia="Calibri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47558B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7A5CF5" w:rsidRPr="0047558B" w14:paraId="1AD2D794" w14:textId="77777777" w:rsidTr="00A243DE">
        <w:trPr>
          <w:cantSplit/>
          <w:trHeight w:val="60"/>
        </w:trPr>
        <w:tc>
          <w:tcPr>
            <w:tcW w:w="6300" w:type="dxa"/>
            <w:shd w:val="clear" w:color="auto" w:fill="auto"/>
            <w:vAlign w:val="bottom"/>
          </w:tcPr>
          <w:p w14:paraId="54EA6F77" w14:textId="77777777" w:rsidR="007A5CF5" w:rsidRPr="0047558B" w:rsidRDefault="007A5CF5" w:rsidP="00A243DE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C302AB" w14:textId="37B69D1C" w:rsidR="007A5CF5" w:rsidRPr="0047558B" w:rsidRDefault="00206533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390</w:t>
            </w:r>
            <w:r w:rsidR="006B7A95" w:rsidRPr="0047558B">
              <w:rPr>
                <w:rFonts w:ascii="Angsana New" w:hAnsi="Angsana New"/>
                <w:sz w:val="30"/>
                <w:szCs w:val="30"/>
              </w:rPr>
              <w:t>,</w:t>
            </w:r>
            <w:r w:rsidRPr="0047558B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4A3D2E" w14:textId="77777777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19C621" w14:textId="1CD5F66D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433,797</w:t>
            </w:r>
          </w:p>
        </w:tc>
      </w:tr>
      <w:tr w:rsidR="007A5CF5" w:rsidRPr="0047558B" w14:paraId="5B977020" w14:textId="77777777" w:rsidTr="00A243DE">
        <w:trPr>
          <w:cantSplit/>
          <w:trHeight w:val="60"/>
        </w:trPr>
        <w:tc>
          <w:tcPr>
            <w:tcW w:w="6300" w:type="dxa"/>
            <w:shd w:val="clear" w:color="auto" w:fill="auto"/>
            <w:vAlign w:val="bottom"/>
          </w:tcPr>
          <w:p w14:paraId="25A4F859" w14:textId="77777777" w:rsidR="007A5CF5" w:rsidRPr="0047558B" w:rsidRDefault="007A5CF5" w:rsidP="00A243DE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กำไรจากการดำเนินงานอย่างต่อเนื่อง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D82EEC" w14:textId="14350FF6" w:rsidR="007A5CF5" w:rsidRPr="0047558B" w:rsidRDefault="006B7A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124,979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8CDD3D" w14:textId="77777777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104E45" w14:textId="6B14D879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168,697</w:t>
            </w:r>
          </w:p>
        </w:tc>
      </w:tr>
      <w:tr w:rsidR="007A5CF5" w:rsidRPr="0047558B" w14:paraId="0FF6C63B" w14:textId="77777777" w:rsidTr="00A243DE">
        <w:trPr>
          <w:cantSplit/>
          <w:trHeight w:val="60"/>
        </w:trPr>
        <w:tc>
          <w:tcPr>
            <w:tcW w:w="6300" w:type="dxa"/>
            <w:shd w:val="clear" w:color="auto" w:fill="auto"/>
            <w:vAlign w:val="bottom"/>
          </w:tcPr>
          <w:p w14:paraId="5BB56B44" w14:textId="77777777" w:rsidR="007A5CF5" w:rsidRPr="0047558B" w:rsidRDefault="007A5CF5" w:rsidP="00A243DE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E10244" w14:textId="52B20F15" w:rsidR="007A5CF5" w:rsidRPr="0047558B" w:rsidRDefault="006B7A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0E07E" w14:textId="77777777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5109EF" w14:textId="323894BF" w:rsidR="007A5CF5" w:rsidRPr="0047558B" w:rsidRDefault="007A5CF5" w:rsidP="00A243D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220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5CF5" w:rsidRPr="0047558B" w14:paraId="279E2647" w14:textId="77777777" w:rsidTr="00A243DE">
        <w:trPr>
          <w:cantSplit/>
          <w:trHeight w:val="50"/>
        </w:trPr>
        <w:tc>
          <w:tcPr>
            <w:tcW w:w="6300" w:type="dxa"/>
            <w:shd w:val="clear" w:color="auto" w:fill="auto"/>
            <w:vAlign w:val="bottom"/>
          </w:tcPr>
          <w:p w14:paraId="091F85F3" w14:textId="77777777" w:rsidR="007A5CF5" w:rsidRPr="0047558B" w:rsidRDefault="007A5CF5" w:rsidP="00A243DE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กำไรขาดทุนเบ็ดเสร็จรวม (ร้อยละ </w:t>
            </w:r>
            <w:r w:rsidRPr="0047558B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100</w:t>
            </w:r>
            <w:r w:rsidRPr="0047558B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27DD1" w14:textId="10E97898" w:rsidR="007A5CF5" w:rsidRPr="0047558B" w:rsidRDefault="006B7A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124,979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8179CA" w14:textId="77777777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A236E" w14:textId="3D03F753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168,697</w:t>
            </w:r>
          </w:p>
        </w:tc>
      </w:tr>
      <w:tr w:rsidR="007A5CF5" w:rsidRPr="0047558B" w14:paraId="6768E221" w14:textId="77777777" w:rsidTr="00A243DE">
        <w:trPr>
          <w:cantSplit/>
          <w:trHeight w:val="50"/>
        </w:trPr>
        <w:tc>
          <w:tcPr>
            <w:tcW w:w="6300" w:type="dxa"/>
            <w:shd w:val="clear" w:color="auto" w:fill="auto"/>
            <w:vAlign w:val="bottom"/>
          </w:tcPr>
          <w:p w14:paraId="792F3A3F" w14:textId="77777777" w:rsidR="007A5CF5" w:rsidRPr="0047558B" w:rsidRDefault="007A5CF5" w:rsidP="00A243DE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A7587" w14:textId="4E93D2FD" w:rsidR="007A5CF5" w:rsidRPr="0047558B" w:rsidRDefault="006B7A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49,992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DB9297" w14:textId="77777777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35677" w14:textId="53C72966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  67,479</w:t>
            </w:r>
          </w:p>
        </w:tc>
      </w:tr>
      <w:tr w:rsidR="007A5CF5" w:rsidRPr="0047558B" w14:paraId="11827E55" w14:textId="77777777" w:rsidTr="00A243DE">
        <w:trPr>
          <w:cantSplit/>
          <w:trHeight w:val="50"/>
        </w:trPr>
        <w:tc>
          <w:tcPr>
            <w:tcW w:w="6300" w:type="dxa"/>
            <w:shd w:val="clear" w:color="auto" w:fill="auto"/>
            <w:vAlign w:val="bottom"/>
          </w:tcPr>
          <w:p w14:paraId="3DB7F018" w14:textId="77777777" w:rsidR="007A5CF5" w:rsidRPr="0047558B" w:rsidRDefault="007A5CF5" w:rsidP="00A243DE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295F8" w14:textId="18C4A4AC" w:rsidR="007A5CF5" w:rsidRPr="0047558B" w:rsidRDefault="006B7A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49,992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02F59" w14:textId="77777777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54485" w14:textId="0C5C283C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67,479</w:t>
            </w:r>
          </w:p>
        </w:tc>
      </w:tr>
      <w:tr w:rsidR="007A5CF5" w:rsidRPr="0047558B" w14:paraId="251BDA53" w14:textId="77777777" w:rsidTr="00A243DE">
        <w:trPr>
          <w:cantSplit/>
          <w:trHeight w:val="50"/>
        </w:trPr>
        <w:tc>
          <w:tcPr>
            <w:tcW w:w="6300" w:type="dxa"/>
            <w:shd w:val="clear" w:color="auto" w:fill="auto"/>
            <w:vAlign w:val="bottom"/>
          </w:tcPr>
          <w:p w14:paraId="56353874" w14:textId="77777777" w:rsidR="007A5CF5" w:rsidRPr="0047558B" w:rsidRDefault="007A5CF5" w:rsidP="007A5CF5">
            <w:pPr>
              <w:spacing w:line="240" w:lineRule="auto"/>
              <w:ind w:firstLine="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38F1C" w14:textId="77777777" w:rsidR="007A5CF5" w:rsidRPr="0047558B" w:rsidRDefault="007A5CF5" w:rsidP="007A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55FE43" w14:textId="77777777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8290F" w14:textId="77777777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</w:tr>
      <w:tr w:rsidR="007A5CF5" w:rsidRPr="0047558B" w14:paraId="2793446C" w14:textId="77777777" w:rsidTr="00A243DE">
        <w:trPr>
          <w:cantSplit/>
          <w:trHeight w:val="60"/>
        </w:trPr>
        <w:tc>
          <w:tcPr>
            <w:tcW w:w="6300" w:type="dxa"/>
            <w:shd w:val="clear" w:color="auto" w:fill="auto"/>
            <w:vAlign w:val="bottom"/>
          </w:tcPr>
          <w:p w14:paraId="38936CA2" w14:textId="77777777" w:rsidR="007A5CF5" w:rsidRPr="0047558B" w:rsidRDefault="007A5CF5" w:rsidP="00A243DE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BB4B76" w14:textId="7E6DAB5C" w:rsidR="007A5CF5" w:rsidRPr="0047558B" w:rsidRDefault="006B7A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386,457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4AA1B8" w14:textId="77777777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2ADDFF" w14:textId="3E927614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475,954</w:t>
            </w:r>
          </w:p>
        </w:tc>
      </w:tr>
      <w:tr w:rsidR="007A5CF5" w:rsidRPr="0047558B" w14:paraId="0927F23E" w14:textId="77777777" w:rsidTr="00A243DE">
        <w:trPr>
          <w:cantSplit/>
          <w:trHeight w:val="60"/>
        </w:trPr>
        <w:tc>
          <w:tcPr>
            <w:tcW w:w="6300" w:type="dxa"/>
            <w:shd w:val="clear" w:color="auto" w:fill="auto"/>
            <w:vAlign w:val="bottom"/>
          </w:tcPr>
          <w:p w14:paraId="57B4B355" w14:textId="77777777" w:rsidR="007A5CF5" w:rsidRPr="0047558B" w:rsidRDefault="007A5CF5" w:rsidP="00A243DE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50A463" w14:textId="239052ED" w:rsidR="007A5CF5" w:rsidRPr="0047558B" w:rsidRDefault="006B7A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523,754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F4202" w14:textId="77777777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540A9C" w14:textId="15AF7DC9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441,205</w:t>
            </w:r>
          </w:p>
        </w:tc>
      </w:tr>
      <w:tr w:rsidR="007A5CF5" w:rsidRPr="0047558B" w14:paraId="451AD8E4" w14:textId="77777777" w:rsidTr="00A243DE">
        <w:trPr>
          <w:cantSplit/>
          <w:trHeight w:val="60"/>
        </w:trPr>
        <w:tc>
          <w:tcPr>
            <w:tcW w:w="6300" w:type="dxa"/>
            <w:shd w:val="clear" w:color="auto" w:fill="auto"/>
            <w:vAlign w:val="bottom"/>
          </w:tcPr>
          <w:p w14:paraId="5C84F9C1" w14:textId="77777777" w:rsidR="007A5CF5" w:rsidRPr="0047558B" w:rsidRDefault="007A5CF5" w:rsidP="00A243DE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6E5B05" w14:textId="2F6D8118" w:rsidR="007A5CF5" w:rsidRPr="0047558B" w:rsidRDefault="006B7A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(96,738)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A6BCF6" w14:textId="77777777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AC03CE" w14:textId="302E0ED1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4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(106,707)</w:t>
            </w:r>
          </w:p>
        </w:tc>
      </w:tr>
      <w:tr w:rsidR="007A5CF5" w:rsidRPr="0047558B" w14:paraId="656969CE" w14:textId="77777777" w:rsidTr="00A243DE">
        <w:trPr>
          <w:cantSplit/>
          <w:trHeight w:val="60"/>
        </w:trPr>
        <w:tc>
          <w:tcPr>
            <w:tcW w:w="6300" w:type="dxa"/>
            <w:shd w:val="clear" w:color="auto" w:fill="auto"/>
            <w:vAlign w:val="bottom"/>
          </w:tcPr>
          <w:p w14:paraId="31FF819D" w14:textId="77777777" w:rsidR="007A5CF5" w:rsidRPr="0047558B" w:rsidRDefault="007A5CF5" w:rsidP="00A243DE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C3542" w14:textId="5B207B26" w:rsidR="007A5CF5" w:rsidRPr="0047558B" w:rsidRDefault="006B7A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(602,754)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33FAEA" w14:textId="77777777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DF054" w14:textId="4B9E95D6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4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(604,714)</w:t>
            </w:r>
          </w:p>
        </w:tc>
      </w:tr>
      <w:tr w:rsidR="007A5CF5" w:rsidRPr="0047558B" w14:paraId="07F3F95E" w14:textId="77777777" w:rsidTr="00A243DE">
        <w:trPr>
          <w:cantSplit/>
          <w:trHeight w:val="50"/>
        </w:trPr>
        <w:tc>
          <w:tcPr>
            <w:tcW w:w="6300" w:type="dxa"/>
            <w:shd w:val="clear" w:color="auto" w:fill="auto"/>
            <w:vAlign w:val="bottom"/>
          </w:tcPr>
          <w:p w14:paraId="180CF2E2" w14:textId="77777777" w:rsidR="007A5CF5" w:rsidRPr="0047558B" w:rsidRDefault="007A5CF5" w:rsidP="00A243DE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Pr="0047558B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100</w:t>
            </w:r>
            <w:r w:rsidRPr="0047558B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E82EC" w14:textId="28368A63" w:rsidR="007A5CF5" w:rsidRPr="0047558B" w:rsidRDefault="006B7A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210,71</w:t>
            </w:r>
            <w:r w:rsidR="00F446EA" w:rsidRPr="0047558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8161C3" w14:textId="77777777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0615C" w14:textId="44E8B5A5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205,738</w:t>
            </w:r>
          </w:p>
        </w:tc>
      </w:tr>
      <w:tr w:rsidR="007A5CF5" w:rsidRPr="0047558B" w14:paraId="012F54B2" w14:textId="77777777" w:rsidTr="00A243DE">
        <w:trPr>
          <w:cantSplit/>
          <w:trHeight w:val="50"/>
        </w:trPr>
        <w:tc>
          <w:tcPr>
            <w:tcW w:w="6300" w:type="dxa"/>
            <w:shd w:val="clear" w:color="auto" w:fill="auto"/>
            <w:vAlign w:val="bottom"/>
          </w:tcPr>
          <w:p w14:paraId="35B230B0" w14:textId="77777777" w:rsidR="007A5CF5" w:rsidRPr="0047558B" w:rsidRDefault="007A5CF5" w:rsidP="00A243DE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02A9DB" w14:textId="2803CBC9" w:rsidR="007A5CF5" w:rsidRPr="0047558B" w:rsidRDefault="006B7A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84,28</w:t>
            </w:r>
            <w:r w:rsidR="00206533" w:rsidRPr="0047558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AE8D6" w14:textId="77777777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32F02" w14:textId="7E595591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82,296</w:t>
            </w:r>
          </w:p>
        </w:tc>
      </w:tr>
      <w:tr w:rsidR="007A5CF5" w:rsidRPr="0047558B" w14:paraId="15BA66A9" w14:textId="77777777" w:rsidTr="00A243DE">
        <w:trPr>
          <w:cantSplit/>
          <w:trHeight w:val="60"/>
        </w:trPr>
        <w:tc>
          <w:tcPr>
            <w:tcW w:w="6300" w:type="dxa"/>
            <w:shd w:val="clear" w:color="auto" w:fill="auto"/>
            <w:vAlign w:val="bottom"/>
          </w:tcPr>
          <w:p w14:paraId="0FD0D289" w14:textId="0CAF586C" w:rsidR="007A5CF5" w:rsidRPr="0047558B" w:rsidRDefault="007A5CF5" w:rsidP="00A243DE">
            <w:pPr>
              <w:spacing w:line="240" w:lineRule="auto"/>
              <w:ind w:right="-110"/>
              <w:rPr>
                <w:rFonts w:ascii="Angsana New" w:eastAsia="Calibri" w:hAnsi="Angsana New"/>
                <w:spacing w:val="-6"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eastAsia="Calibri" w:hAnsi="Angsana New"/>
                <w:spacing w:val="-6"/>
                <w:sz w:val="30"/>
                <w:szCs w:val="30"/>
                <w:cs/>
                <w:lang w:val="en-GB" w:eastAsia="en-GB"/>
              </w:rPr>
              <w:t>การตัดกำไรระหว่างกันที่ยังไม่ได้รับรู้จากการขายสินทรัพย์ให้แก่บริษัทร่วม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98924" w14:textId="2A4FCBBA" w:rsidR="007A5CF5" w:rsidRPr="0047558B" w:rsidRDefault="00DE28EB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B7A95" w:rsidRPr="0047558B">
              <w:rPr>
                <w:rFonts w:ascii="Angsana New" w:hAnsi="Angsana New"/>
                <w:sz w:val="30"/>
                <w:szCs w:val="30"/>
              </w:rPr>
              <w:t>4,054)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7F1856" w14:textId="77777777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56CC5" w14:textId="505D63B6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4"/>
              <w:jc w:val="righ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   (4,054)</w:t>
            </w:r>
          </w:p>
        </w:tc>
      </w:tr>
      <w:tr w:rsidR="007A5CF5" w:rsidRPr="0047558B" w14:paraId="74B63639" w14:textId="77777777" w:rsidTr="00A243DE">
        <w:trPr>
          <w:cantSplit/>
          <w:trHeight w:val="50"/>
        </w:trPr>
        <w:tc>
          <w:tcPr>
            <w:tcW w:w="6300" w:type="dxa"/>
            <w:shd w:val="clear" w:color="auto" w:fill="auto"/>
            <w:vAlign w:val="bottom"/>
          </w:tcPr>
          <w:p w14:paraId="2B011180" w14:textId="29C714A3" w:rsidR="007A5CF5" w:rsidRPr="0047558B" w:rsidRDefault="007A5CF5" w:rsidP="00A243DE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092680" w14:textId="04FAE10D" w:rsidR="007A5CF5" w:rsidRPr="0047558B" w:rsidRDefault="006B7A9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80,23</w:t>
            </w:r>
            <w:r w:rsidR="00206533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16F5E2" w14:textId="77777777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3C2D5" w14:textId="556F6AAF" w:rsidR="007A5CF5" w:rsidRPr="0047558B" w:rsidRDefault="007A5CF5" w:rsidP="007A5C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78,242</w:t>
            </w:r>
          </w:p>
        </w:tc>
      </w:tr>
    </w:tbl>
    <w:p w14:paraId="0D4B288A" w14:textId="77777777" w:rsidR="00D15A4B" w:rsidRPr="0047558B" w:rsidRDefault="00D15A4B" w:rsidP="00F0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75EE51E" w14:textId="77777777" w:rsidR="00876E08" w:rsidRPr="0047558B" w:rsidRDefault="00876E08" w:rsidP="00432CA1">
      <w:pPr>
        <w:numPr>
          <w:ilvl w:val="0"/>
          <w:numId w:val="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  <w:sectPr w:rsidR="00876E08" w:rsidRPr="0047558B" w:rsidSect="002E6240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E885F1B" w14:textId="59C08B47" w:rsidR="00F00A02" w:rsidRPr="0047558B" w:rsidRDefault="00F00A02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40B552EB" w14:textId="77777777" w:rsidR="009E36C8" w:rsidRPr="0047558B" w:rsidRDefault="009E36C8" w:rsidP="007E190D">
      <w:pPr>
        <w:pStyle w:val="block"/>
        <w:spacing w:after="0" w:line="0" w:lineRule="atLeast"/>
        <w:ind w:left="0" w:right="-31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19"/>
        <w:gridCol w:w="1845"/>
        <w:gridCol w:w="630"/>
        <w:gridCol w:w="180"/>
        <w:gridCol w:w="630"/>
        <w:gridCol w:w="180"/>
        <w:gridCol w:w="693"/>
        <w:gridCol w:w="180"/>
        <w:gridCol w:w="747"/>
        <w:gridCol w:w="180"/>
        <w:gridCol w:w="810"/>
        <w:gridCol w:w="180"/>
        <w:gridCol w:w="783"/>
        <w:gridCol w:w="271"/>
        <w:gridCol w:w="764"/>
        <w:gridCol w:w="180"/>
        <w:gridCol w:w="758"/>
        <w:gridCol w:w="180"/>
        <w:gridCol w:w="772"/>
        <w:gridCol w:w="180"/>
        <w:gridCol w:w="758"/>
        <w:gridCol w:w="180"/>
        <w:gridCol w:w="682"/>
        <w:gridCol w:w="207"/>
        <w:gridCol w:w="713"/>
        <w:gridCol w:w="7"/>
        <w:gridCol w:w="11"/>
      </w:tblGrid>
      <w:tr w:rsidR="00B23656" w:rsidRPr="0047558B" w:rsidDel="00685444" w14:paraId="67158F5C" w14:textId="77777777" w:rsidTr="00A243DE">
        <w:trPr>
          <w:gridAfter w:val="2"/>
          <w:wAfter w:w="18" w:type="dxa"/>
          <w:cantSplit/>
          <w:trHeight w:val="390"/>
          <w:tblHeader/>
        </w:trPr>
        <w:tc>
          <w:tcPr>
            <w:tcW w:w="1519" w:type="dxa"/>
          </w:tcPr>
          <w:p w14:paraId="073ADF7C" w14:textId="77777777" w:rsidR="00B23656" w:rsidRPr="0047558B" w:rsidDel="00685444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</w:tcPr>
          <w:p w14:paraId="789C50EA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38" w:type="dxa"/>
            <w:gridSpan w:val="23"/>
          </w:tcPr>
          <w:p w14:paraId="1FD91C0B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23656" w:rsidRPr="0047558B" w14:paraId="72068886" w14:textId="77777777" w:rsidTr="00A243DE">
        <w:trPr>
          <w:cantSplit/>
          <w:trHeight w:val="420"/>
          <w:tblHeader/>
        </w:trPr>
        <w:tc>
          <w:tcPr>
            <w:tcW w:w="1519" w:type="dxa"/>
          </w:tcPr>
          <w:p w14:paraId="4129B38F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14:paraId="77DA4771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0BF3B9BB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20290231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6045E1AC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3EF7573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773" w:type="dxa"/>
            <w:gridSpan w:val="3"/>
          </w:tcPr>
          <w:p w14:paraId="4479A12E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09294AD7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702" w:type="dxa"/>
            <w:gridSpan w:val="3"/>
          </w:tcPr>
          <w:p w14:paraId="1028C784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77AC948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14:paraId="0C8876B9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A3F4715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gridSpan w:val="5"/>
            <w:vAlign w:val="bottom"/>
          </w:tcPr>
          <w:p w14:paraId="1896F375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205"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B23656" w:rsidRPr="0047558B" w14:paraId="4177D5A0" w14:textId="77777777" w:rsidTr="00A243DE">
        <w:trPr>
          <w:cantSplit/>
          <w:trHeight w:val="420"/>
          <w:tblHeader/>
        </w:trPr>
        <w:tc>
          <w:tcPr>
            <w:tcW w:w="1519" w:type="dxa"/>
          </w:tcPr>
          <w:p w14:paraId="7FB05F48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14:paraId="2C444EDC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440" w:type="dxa"/>
            <w:gridSpan w:val="3"/>
          </w:tcPr>
          <w:p w14:paraId="53921195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25B95BCB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3034C58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0949E64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773" w:type="dxa"/>
            <w:gridSpan w:val="3"/>
          </w:tcPr>
          <w:p w14:paraId="208D34AD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1" w:type="dxa"/>
          </w:tcPr>
          <w:p w14:paraId="642A9C39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702" w:type="dxa"/>
            <w:gridSpan w:val="3"/>
          </w:tcPr>
          <w:p w14:paraId="51B82C92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192AC2A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14:paraId="12E399E8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4755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40941A2B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gridSpan w:val="5"/>
          </w:tcPr>
          <w:p w14:paraId="0CBCC901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205" w:right="-16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B23656" w:rsidRPr="0047558B" w14:paraId="74A2C117" w14:textId="77777777" w:rsidTr="00A243DE">
        <w:trPr>
          <w:cantSplit/>
          <w:trHeight w:val="363"/>
          <w:tblHeader/>
        </w:trPr>
        <w:tc>
          <w:tcPr>
            <w:tcW w:w="1519" w:type="dxa"/>
          </w:tcPr>
          <w:p w14:paraId="2D4B1FB0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14:paraId="360B5E22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D2704DB" w14:textId="5E7FE407" w:rsidR="00B23656" w:rsidRPr="0047558B" w:rsidRDefault="007A5CF5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CF242D8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0" w:type="dxa"/>
          </w:tcPr>
          <w:p w14:paraId="44FB008E" w14:textId="735C766C" w:rsidR="00B23656" w:rsidRPr="0047558B" w:rsidRDefault="007A5CF5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C51283E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93" w:type="dxa"/>
          </w:tcPr>
          <w:p w14:paraId="0081B881" w14:textId="2FA38BFB" w:rsidR="00B23656" w:rsidRPr="0047558B" w:rsidRDefault="007A5CF5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B8FE896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47" w:type="dxa"/>
          </w:tcPr>
          <w:p w14:paraId="2ADA6D0E" w14:textId="259262BE" w:rsidR="00B23656" w:rsidRPr="0047558B" w:rsidRDefault="007A5CF5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89677A9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7947C0" w14:textId="79C78558" w:rsidR="00B23656" w:rsidRPr="0047558B" w:rsidRDefault="007A5CF5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AC27F88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83" w:type="dxa"/>
          </w:tcPr>
          <w:p w14:paraId="22A3606C" w14:textId="57272618" w:rsidR="00B23656" w:rsidRPr="0047558B" w:rsidRDefault="007A5CF5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1" w:type="dxa"/>
          </w:tcPr>
          <w:p w14:paraId="70B6C4CE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64" w:type="dxa"/>
          </w:tcPr>
          <w:p w14:paraId="2EA90E2B" w14:textId="4D27D639" w:rsidR="00B23656" w:rsidRPr="0047558B" w:rsidRDefault="007A5CF5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69160DD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58" w:type="dxa"/>
          </w:tcPr>
          <w:p w14:paraId="323DBE93" w14:textId="00C82785" w:rsidR="00B23656" w:rsidRPr="0047558B" w:rsidRDefault="007A5CF5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5C4E167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72" w:type="dxa"/>
          </w:tcPr>
          <w:p w14:paraId="6D07D148" w14:textId="65FCB262" w:rsidR="00B23656" w:rsidRPr="0047558B" w:rsidRDefault="007A5CF5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FF49F15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58" w:type="dxa"/>
          </w:tcPr>
          <w:p w14:paraId="4687C012" w14:textId="023D12CC" w:rsidR="00B23656" w:rsidRPr="0047558B" w:rsidRDefault="007A5CF5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0E04B67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82" w:type="dxa"/>
          </w:tcPr>
          <w:p w14:paraId="17B99898" w14:textId="4EE7436F" w:rsidR="00B23656" w:rsidRPr="0047558B" w:rsidRDefault="007A5CF5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07" w:type="dxa"/>
          </w:tcPr>
          <w:p w14:paraId="461FC175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31" w:type="dxa"/>
            <w:gridSpan w:val="3"/>
          </w:tcPr>
          <w:p w14:paraId="4B4D6EDC" w14:textId="385F310A" w:rsidR="00B23656" w:rsidRPr="0047558B" w:rsidRDefault="007A5CF5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t>2563</w:t>
            </w:r>
          </w:p>
        </w:tc>
      </w:tr>
      <w:tr w:rsidR="00B23656" w:rsidRPr="0047558B" w14:paraId="3AC2E3C8" w14:textId="77777777" w:rsidTr="00A243DE">
        <w:trPr>
          <w:gridAfter w:val="1"/>
          <w:wAfter w:w="11" w:type="dxa"/>
          <w:cantSplit/>
          <w:trHeight w:val="388"/>
          <w:tblHeader/>
        </w:trPr>
        <w:tc>
          <w:tcPr>
            <w:tcW w:w="1519" w:type="dxa"/>
          </w:tcPr>
          <w:p w14:paraId="22D68106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14:paraId="1A208BCA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6D9F783B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9D463F3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5" w:type="dxa"/>
            <w:gridSpan w:val="20"/>
          </w:tcPr>
          <w:p w14:paraId="040B2624" w14:textId="77777777" w:rsidR="00B23656" w:rsidRPr="0047558B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23656" w:rsidRPr="0047558B" w14:paraId="568782B4" w14:textId="77777777" w:rsidTr="00A243DE">
        <w:trPr>
          <w:cantSplit/>
          <w:trHeight w:val="282"/>
        </w:trPr>
        <w:tc>
          <w:tcPr>
            <w:tcW w:w="1519" w:type="dxa"/>
          </w:tcPr>
          <w:p w14:paraId="61A94C0B" w14:textId="77777777" w:rsidR="00B23656" w:rsidRPr="0047558B" w:rsidRDefault="00B23656" w:rsidP="007A5CF5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5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45" w:type="dxa"/>
          </w:tcPr>
          <w:p w14:paraId="36D71A6A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</w:tcPr>
          <w:p w14:paraId="751D14DE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7B689F9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30D80314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9FAE636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dxa"/>
          </w:tcPr>
          <w:p w14:paraId="595E9E8D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F56782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</w:tcPr>
          <w:p w14:paraId="6A90A95C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ABE2508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B9F9259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3BE567F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</w:tcPr>
          <w:p w14:paraId="28090AD9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7DF1EFF5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</w:tcPr>
          <w:p w14:paraId="458F94FF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053D261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8" w:type="dxa"/>
          </w:tcPr>
          <w:p w14:paraId="1ABAA19E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4D6DDBA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</w:tcPr>
          <w:p w14:paraId="4204EC4E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1EA4DF7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8" w:type="dxa"/>
          </w:tcPr>
          <w:p w14:paraId="24BDF092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5C2E3D6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dxa"/>
          </w:tcPr>
          <w:p w14:paraId="40AB5791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" w:type="dxa"/>
          </w:tcPr>
          <w:p w14:paraId="084B32D1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gridSpan w:val="3"/>
          </w:tcPr>
          <w:p w14:paraId="47E926EF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23656" w:rsidRPr="0047558B" w14:paraId="27B56EF2" w14:textId="77777777" w:rsidTr="00A243DE">
        <w:trPr>
          <w:cantSplit/>
          <w:trHeight w:val="282"/>
        </w:trPr>
        <w:tc>
          <w:tcPr>
            <w:tcW w:w="1519" w:type="dxa"/>
          </w:tcPr>
          <w:p w14:paraId="27AE121A" w14:textId="77777777" w:rsidR="00B23656" w:rsidRPr="0047558B" w:rsidRDefault="00B23656" w:rsidP="007A5CF5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ควอลิตี้ </w:t>
            </w: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 xml:space="preserve">   ไพน์แอปเปิล</w:t>
            </w:r>
          </w:p>
        </w:tc>
        <w:tc>
          <w:tcPr>
            <w:tcW w:w="1845" w:type="dxa"/>
          </w:tcPr>
          <w:p w14:paraId="5BF939B3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left" w:pos="161"/>
                <w:tab w:val="decimal" w:pos="529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ผลิตและจำหน่ายอาหาร</w:t>
            </w: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 xml:space="preserve">   แปรสภาพจากพืชผล</w:t>
            </w:r>
          </w:p>
        </w:tc>
        <w:tc>
          <w:tcPr>
            <w:tcW w:w="630" w:type="dxa"/>
          </w:tcPr>
          <w:p w14:paraId="03276218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8EAF2EF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087687DB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6469C8C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dxa"/>
          </w:tcPr>
          <w:p w14:paraId="1DF08559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F385CAF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</w:tcPr>
          <w:p w14:paraId="204865A4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47003AC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8498EB7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8F4C2EC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</w:tcPr>
          <w:p w14:paraId="50E6934D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38ADDA53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</w:tcPr>
          <w:p w14:paraId="009D6478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123F98E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8" w:type="dxa"/>
          </w:tcPr>
          <w:p w14:paraId="4C298BA3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DEC364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</w:tcPr>
          <w:p w14:paraId="2CFACD50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CA344D0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8" w:type="dxa"/>
          </w:tcPr>
          <w:p w14:paraId="0E93B5BC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3AF9C6D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dxa"/>
          </w:tcPr>
          <w:p w14:paraId="1310E51B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" w:type="dxa"/>
          </w:tcPr>
          <w:p w14:paraId="0A31F8AE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gridSpan w:val="3"/>
          </w:tcPr>
          <w:p w14:paraId="3A1DE3B5" w14:textId="77777777" w:rsidR="00B23656" w:rsidRPr="0047558B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A423D" w:rsidRPr="0047558B" w14:paraId="34F2D295" w14:textId="77777777" w:rsidTr="00A243DE">
        <w:trPr>
          <w:cantSplit/>
          <w:trHeight w:val="254"/>
        </w:trPr>
        <w:tc>
          <w:tcPr>
            <w:tcW w:w="1519" w:type="dxa"/>
          </w:tcPr>
          <w:p w14:paraId="766E0BBC" w14:textId="77777777" w:rsidR="005A423D" w:rsidRPr="0047558B" w:rsidRDefault="005A423D" w:rsidP="005A423D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โปรดักส์</w:t>
            </w: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845" w:type="dxa"/>
          </w:tcPr>
          <w:p w14:paraId="76C5129F" w14:textId="77777777" w:rsidR="005A423D" w:rsidRPr="0047558B" w:rsidRDefault="005A423D" w:rsidP="005A423D">
            <w:pPr>
              <w:tabs>
                <w:tab w:val="clear" w:pos="454"/>
                <w:tab w:val="left" w:pos="116"/>
              </w:tabs>
              <w:ind w:left="-169" w:right="-16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</w:t>
            </w: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ทางการเกษตร</w:t>
            </w:r>
          </w:p>
        </w:tc>
        <w:tc>
          <w:tcPr>
            <w:tcW w:w="630" w:type="dxa"/>
          </w:tcPr>
          <w:p w14:paraId="01684A30" w14:textId="414BD5E2" w:rsidR="005A423D" w:rsidRPr="0047558B" w:rsidRDefault="005A423D" w:rsidP="005A42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0" w:type="dxa"/>
          </w:tcPr>
          <w:p w14:paraId="18F2C09F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33D45B8C" w14:textId="77777777" w:rsidR="005A423D" w:rsidRPr="0047558B" w:rsidRDefault="005A423D" w:rsidP="005A42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0" w:type="dxa"/>
          </w:tcPr>
          <w:p w14:paraId="74C8C949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dxa"/>
          </w:tcPr>
          <w:p w14:paraId="55DED949" w14:textId="5E58AD6C" w:rsidR="005A423D" w:rsidRPr="0047558B" w:rsidRDefault="005A423D" w:rsidP="005A423D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79" w:hanging="48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550,000</w:t>
            </w:r>
          </w:p>
        </w:tc>
        <w:tc>
          <w:tcPr>
            <w:tcW w:w="180" w:type="dxa"/>
          </w:tcPr>
          <w:p w14:paraId="6142ACFE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</w:tcPr>
          <w:p w14:paraId="55F3868E" w14:textId="4AAC07B9" w:rsidR="005A423D" w:rsidRPr="0047558B" w:rsidRDefault="005A423D" w:rsidP="00A243D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400,00</w:t>
            </w:r>
            <w:r w:rsidRPr="0047558B">
              <w:rPr>
                <w:rFonts w:asciiTheme="majorBidi" w:hAnsiTheme="majorBidi" w:cstheme="majorBidi"/>
                <w:color w:val="FFFFFF"/>
                <w:sz w:val="28"/>
                <w:szCs w:val="28"/>
                <w:lang w:bidi="th-TH"/>
              </w:rPr>
              <w:t>…</w:t>
            </w:r>
          </w:p>
        </w:tc>
        <w:tc>
          <w:tcPr>
            <w:tcW w:w="180" w:type="dxa"/>
          </w:tcPr>
          <w:p w14:paraId="7A7DE035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A0F3D4D" w14:textId="174AF380" w:rsidR="005A423D" w:rsidRPr="0047558B" w:rsidRDefault="005A423D" w:rsidP="005A42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550,000</w:t>
            </w:r>
          </w:p>
        </w:tc>
        <w:tc>
          <w:tcPr>
            <w:tcW w:w="180" w:type="dxa"/>
          </w:tcPr>
          <w:p w14:paraId="45AF8A1D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</w:tcPr>
          <w:p w14:paraId="7A525DE3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400,000</w:t>
            </w:r>
          </w:p>
        </w:tc>
        <w:tc>
          <w:tcPr>
            <w:tcW w:w="271" w:type="dxa"/>
          </w:tcPr>
          <w:p w14:paraId="44E8C81F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</w:tcPr>
          <w:p w14:paraId="31523470" w14:textId="06CBAB92" w:rsidR="005A423D" w:rsidRPr="0047558B" w:rsidRDefault="005A423D" w:rsidP="005A423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(325,494)</w:t>
            </w:r>
          </w:p>
        </w:tc>
        <w:tc>
          <w:tcPr>
            <w:tcW w:w="180" w:type="dxa"/>
          </w:tcPr>
          <w:p w14:paraId="39B28B19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8" w:type="dxa"/>
          </w:tcPr>
          <w:p w14:paraId="118F12D4" w14:textId="131C5BCC" w:rsidR="005A423D" w:rsidRPr="0047558B" w:rsidRDefault="005A423D" w:rsidP="005A423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4755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325,494</w:t>
            </w: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38D21333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</w:tcPr>
          <w:p w14:paraId="6E37709A" w14:textId="0E6FC761" w:rsidR="005A423D" w:rsidRPr="0047558B" w:rsidRDefault="005A423D" w:rsidP="005A423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224,506</w:t>
            </w:r>
          </w:p>
        </w:tc>
        <w:tc>
          <w:tcPr>
            <w:tcW w:w="180" w:type="dxa"/>
          </w:tcPr>
          <w:p w14:paraId="5FE7C56B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8" w:type="dxa"/>
          </w:tcPr>
          <w:p w14:paraId="598D9547" w14:textId="1917CD7D" w:rsidR="005A423D" w:rsidRPr="0047558B" w:rsidRDefault="005A423D" w:rsidP="005A423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74,506</w:t>
            </w:r>
          </w:p>
        </w:tc>
        <w:tc>
          <w:tcPr>
            <w:tcW w:w="180" w:type="dxa"/>
          </w:tcPr>
          <w:p w14:paraId="27A4A4DA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dxa"/>
          </w:tcPr>
          <w:p w14:paraId="725513C9" w14:textId="2A180935" w:rsidR="005A423D" w:rsidRPr="0047558B" w:rsidRDefault="005A423D" w:rsidP="005A423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07" w:type="dxa"/>
          </w:tcPr>
          <w:p w14:paraId="44E508FF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gridSpan w:val="3"/>
          </w:tcPr>
          <w:p w14:paraId="2196E599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A423D" w:rsidRPr="0047558B" w14:paraId="089A55D9" w14:textId="77777777" w:rsidTr="00A243DE">
        <w:trPr>
          <w:cantSplit/>
          <w:trHeight w:val="214"/>
        </w:trPr>
        <w:tc>
          <w:tcPr>
            <w:tcW w:w="1519" w:type="dxa"/>
            <w:vAlign w:val="bottom"/>
          </w:tcPr>
          <w:p w14:paraId="62857A37" w14:textId="77777777" w:rsidR="005A423D" w:rsidRPr="0047558B" w:rsidRDefault="005A423D" w:rsidP="005A423D">
            <w:pPr>
              <w:ind w:left="-79" w:right="-315" w:firstLine="7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อาหารสยาม</w:t>
            </w: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  <w:t xml:space="preserve">      </w:t>
            </w: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2513</w:t>
            </w: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845" w:type="dxa"/>
          </w:tcPr>
          <w:p w14:paraId="35AE72E3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ประกอบธุรกิจค้าขาย</w:t>
            </w:r>
          </w:p>
          <w:p w14:paraId="007A3F51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และการลงทุน</w:t>
            </w:r>
          </w:p>
        </w:tc>
        <w:tc>
          <w:tcPr>
            <w:tcW w:w="630" w:type="dxa"/>
          </w:tcPr>
          <w:p w14:paraId="2703265A" w14:textId="77777777" w:rsidR="005A423D" w:rsidRPr="0047558B" w:rsidRDefault="005A423D" w:rsidP="005A42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69453D" w14:textId="17049CE1" w:rsidR="005A423D" w:rsidRPr="0047558B" w:rsidRDefault="005A423D" w:rsidP="005A42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0" w:type="dxa"/>
          </w:tcPr>
          <w:p w14:paraId="15920869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</w:tcPr>
          <w:p w14:paraId="1E59500E" w14:textId="77777777" w:rsidR="005A423D" w:rsidRPr="0047558B" w:rsidRDefault="005A423D" w:rsidP="005A42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360ED7E" w14:textId="77777777" w:rsidR="005A423D" w:rsidRPr="0047558B" w:rsidRDefault="005A423D" w:rsidP="005A42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0" w:type="dxa"/>
          </w:tcPr>
          <w:p w14:paraId="1883F4C2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3" w:type="dxa"/>
            <w:vAlign w:val="bottom"/>
          </w:tcPr>
          <w:p w14:paraId="1951853B" w14:textId="0074FFC7" w:rsidR="005A423D" w:rsidRPr="0047558B" w:rsidRDefault="005A423D" w:rsidP="005A423D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6770D83C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7" w:type="dxa"/>
            <w:vAlign w:val="bottom"/>
          </w:tcPr>
          <w:p w14:paraId="6F2471A7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</w:t>
            </w:r>
            <w:r w:rsidRPr="0047558B">
              <w:rPr>
                <w:rFonts w:asciiTheme="majorBidi" w:hAnsiTheme="majorBidi" w:cstheme="majorBidi"/>
                <w:color w:val="FFFFFF"/>
                <w:sz w:val="28"/>
                <w:szCs w:val="28"/>
                <w:lang w:bidi="th-TH"/>
              </w:rPr>
              <w:t>…</w:t>
            </w:r>
          </w:p>
        </w:tc>
        <w:tc>
          <w:tcPr>
            <w:tcW w:w="180" w:type="dxa"/>
            <w:vAlign w:val="bottom"/>
          </w:tcPr>
          <w:p w14:paraId="6428F72C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29F3538" w14:textId="43792357" w:rsidR="005A423D" w:rsidRPr="0047558B" w:rsidRDefault="005A423D" w:rsidP="005A42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00C95DD8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821D94C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</w:t>
            </w:r>
          </w:p>
        </w:tc>
        <w:tc>
          <w:tcPr>
            <w:tcW w:w="271" w:type="dxa"/>
            <w:vAlign w:val="bottom"/>
          </w:tcPr>
          <w:p w14:paraId="559A0A6E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14:paraId="118F10C1" w14:textId="4E81BE3B" w:rsidR="005A423D" w:rsidRPr="0047558B" w:rsidRDefault="005A423D" w:rsidP="005A423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827A14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0092336D" w14:textId="3BED8BC4" w:rsidR="005A423D" w:rsidRPr="0047558B" w:rsidRDefault="005A423D" w:rsidP="005A423D">
            <w:pPr>
              <w:pStyle w:val="acctfourfigures"/>
              <w:tabs>
                <w:tab w:val="clear" w:pos="765"/>
                <w:tab w:val="left" w:pos="11"/>
                <w:tab w:val="decimal" w:pos="62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03CB8E21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33183DF0" w14:textId="75981994" w:rsidR="005A423D" w:rsidRPr="0047558B" w:rsidRDefault="005A423D" w:rsidP="005A423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440CFD22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4157CCD8" w14:textId="5CB6D5F1" w:rsidR="005A423D" w:rsidRPr="0047558B" w:rsidRDefault="005A423D" w:rsidP="005A423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605A4133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7725EFB9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CC97C8" w14:textId="056A7243" w:rsidR="005A423D" w:rsidRPr="0047558B" w:rsidRDefault="005A423D" w:rsidP="005A423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31E7B571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gridSpan w:val="3"/>
            <w:tcBorders>
              <w:bottom w:val="single" w:sz="4" w:space="0" w:color="auto"/>
            </w:tcBorders>
          </w:tcPr>
          <w:p w14:paraId="21287091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7732D37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A423D" w:rsidRPr="0047558B" w14:paraId="17B785CA" w14:textId="77777777" w:rsidTr="00A243DE">
        <w:trPr>
          <w:cantSplit/>
          <w:trHeight w:val="50"/>
        </w:trPr>
        <w:tc>
          <w:tcPr>
            <w:tcW w:w="1519" w:type="dxa"/>
            <w:vAlign w:val="bottom"/>
          </w:tcPr>
          <w:p w14:paraId="23DC2885" w14:textId="77777777" w:rsidR="005A423D" w:rsidRPr="0047558B" w:rsidRDefault="005A423D" w:rsidP="005A423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</w:tcPr>
          <w:p w14:paraId="500B431E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5B1AB6B4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AE00B4E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701E8919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E7E7526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3" w:type="dxa"/>
            <w:vAlign w:val="bottom"/>
          </w:tcPr>
          <w:p w14:paraId="34611064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ABEA127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7" w:type="dxa"/>
            <w:vAlign w:val="bottom"/>
          </w:tcPr>
          <w:p w14:paraId="4E38F9F5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DA0CF5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014DB" w14:textId="42B480E5" w:rsidR="005A423D" w:rsidRPr="0047558B" w:rsidRDefault="00F400CF" w:rsidP="00F400CF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550,250</w:t>
            </w:r>
          </w:p>
        </w:tc>
        <w:tc>
          <w:tcPr>
            <w:tcW w:w="180" w:type="dxa"/>
            <w:vAlign w:val="bottom"/>
          </w:tcPr>
          <w:p w14:paraId="419CE728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CBBF4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400,250</w:t>
            </w:r>
          </w:p>
        </w:tc>
        <w:tc>
          <w:tcPr>
            <w:tcW w:w="271" w:type="dxa"/>
            <w:vAlign w:val="bottom"/>
          </w:tcPr>
          <w:p w14:paraId="6FA351FC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D2249" w14:textId="36699118" w:rsidR="005A423D" w:rsidRPr="0047558B" w:rsidRDefault="005A423D" w:rsidP="005A423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(325,494)</w:t>
            </w:r>
          </w:p>
        </w:tc>
        <w:tc>
          <w:tcPr>
            <w:tcW w:w="180" w:type="dxa"/>
            <w:vAlign w:val="bottom"/>
          </w:tcPr>
          <w:p w14:paraId="2C694088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D7E77" w14:textId="61EAB96C" w:rsidR="005A423D" w:rsidRPr="0047558B" w:rsidRDefault="005A423D" w:rsidP="005A423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325,494</w:t>
            </w: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8498C00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C9DA2" w14:textId="4DA59652" w:rsidR="005A423D" w:rsidRPr="0047558B" w:rsidRDefault="005A423D" w:rsidP="005A423D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224,756</w:t>
            </w:r>
          </w:p>
        </w:tc>
        <w:tc>
          <w:tcPr>
            <w:tcW w:w="180" w:type="dxa"/>
            <w:vAlign w:val="bottom"/>
          </w:tcPr>
          <w:p w14:paraId="4588548D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07313" w14:textId="72FEBEC1" w:rsidR="005A423D" w:rsidRPr="0047558B" w:rsidRDefault="005A423D" w:rsidP="005A423D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74,756</w:t>
            </w:r>
          </w:p>
        </w:tc>
        <w:tc>
          <w:tcPr>
            <w:tcW w:w="180" w:type="dxa"/>
            <w:vAlign w:val="bottom"/>
          </w:tcPr>
          <w:p w14:paraId="69EB6F2D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4F1EF" w14:textId="5FAE3719" w:rsidR="005A423D" w:rsidRPr="0047558B" w:rsidRDefault="005A423D" w:rsidP="005A423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26921679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4DFB8" w14:textId="77777777" w:rsidR="005A423D" w:rsidRPr="0047558B" w:rsidRDefault="005A423D" w:rsidP="005A42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76945818" w14:textId="77777777" w:rsidR="004D63D5" w:rsidRPr="0047558B" w:rsidRDefault="004D63D5" w:rsidP="008636EA">
      <w:pPr>
        <w:pStyle w:val="block"/>
        <w:spacing w:after="0" w:line="240" w:lineRule="auto"/>
        <w:ind w:left="0" w:right="-224"/>
        <w:rPr>
          <w:rFonts w:ascii="Angsana New" w:hAnsi="Angsana New"/>
          <w:sz w:val="30"/>
          <w:szCs w:val="30"/>
          <w:lang w:bidi="th-TH"/>
        </w:rPr>
      </w:pPr>
    </w:p>
    <w:p w14:paraId="34047606" w14:textId="77777777" w:rsidR="00B23656" w:rsidRPr="0047558B" w:rsidRDefault="00B23656" w:rsidP="00EB70F0">
      <w:pPr>
        <w:pStyle w:val="block"/>
        <w:spacing w:after="0" w:line="240" w:lineRule="auto"/>
        <w:ind w:left="522" w:right="-224"/>
        <w:rPr>
          <w:rFonts w:ascii="Angsana New" w:hAnsi="Angsana New"/>
          <w:sz w:val="30"/>
          <w:szCs w:val="30"/>
          <w:cs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บริษัทย่อยทั้งหมดจดทะเบียนจัดตั้งและดำเนินธุรกิจในประเทศไทย</w:t>
      </w:r>
    </w:p>
    <w:p w14:paraId="2A308DD6" w14:textId="77777777" w:rsidR="00B23656" w:rsidRPr="0047558B" w:rsidRDefault="00B23656" w:rsidP="00EB70F0">
      <w:pPr>
        <w:pStyle w:val="block"/>
        <w:spacing w:after="0" w:line="240" w:lineRule="auto"/>
        <w:ind w:left="522" w:right="-224"/>
        <w:rPr>
          <w:rFonts w:ascii="Angsana New" w:hAnsi="Angsana New"/>
          <w:sz w:val="30"/>
          <w:szCs w:val="30"/>
          <w:lang w:bidi="th-TH"/>
        </w:rPr>
      </w:pPr>
    </w:p>
    <w:p w14:paraId="23BE136D" w14:textId="77777777" w:rsidR="00F00A02" w:rsidRPr="0047558B" w:rsidRDefault="004D63D5" w:rsidP="00EB70F0">
      <w:pPr>
        <w:pStyle w:val="block"/>
        <w:spacing w:after="0" w:line="240" w:lineRule="auto"/>
        <w:ind w:left="522" w:right="-224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4DFBF76A" w14:textId="77777777" w:rsidR="00F00A02" w:rsidRPr="0047558B" w:rsidRDefault="00F00A02" w:rsidP="00741634">
      <w:pPr>
        <w:framePr w:w="13425" w:wrap="auto" w:hAnchor="text" w:x="171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2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F00A02" w:rsidRPr="0047558B" w:rsidSect="002E6240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CC9B283" w14:textId="3D81E17B" w:rsidR="00D748EC" w:rsidRPr="0047558B" w:rsidRDefault="00D748EC" w:rsidP="00A243DE">
      <w:pPr>
        <w:tabs>
          <w:tab w:val="clear" w:pos="68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  <w:r w:rsidRPr="0047558B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ในการประชุมวิสามัญผู้ถือหุ้นของบริษัท</w:t>
      </w:r>
      <w:r w:rsidRPr="0047558B">
        <w:rPr>
          <w:rFonts w:asciiTheme="majorBidi" w:hAnsiTheme="majorBidi" w:cstheme="majorBidi"/>
          <w:sz w:val="30"/>
          <w:szCs w:val="30"/>
          <w:cs/>
        </w:rPr>
        <w:t>ควอลิตี้ ไพน์แอปเปิล โปรดักส</w:t>
      </w:r>
      <w:r w:rsidR="0075562A" w:rsidRPr="0047558B">
        <w:rPr>
          <w:rFonts w:asciiTheme="majorBidi" w:hAnsiTheme="majorBidi" w:cstheme="majorBidi"/>
          <w:sz w:val="30"/>
          <w:szCs w:val="30"/>
          <w:cs/>
        </w:rPr>
        <w:t>์</w:t>
      </w:r>
      <w:r w:rsidRPr="004755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จำกัด ซึ่งเป็นบริษัทย่อยของบริษัท</w:t>
      </w:r>
      <w:r w:rsidRPr="004755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58B">
        <w:rPr>
          <w:rFonts w:asciiTheme="majorBidi" w:hAnsiTheme="majorBidi" w:cstheme="majorBidi"/>
          <w:sz w:val="30"/>
          <w:szCs w:val="30"/>
          <w:cs/>
        </w:rPr>
        <w:br/>
      </w:r>
      <w:r w:rsidRPr="0047558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47558B">
        <w:rPr>
          <w:rFonts w:asciiTheme="majorBidi" w:hAnsiTheme="majorBidi" w:cstheme="majorBidi"/>
          <w:spacing w:val="-2"/>
          <w:sz w:val="30"/>
          <w:szCs w:val="30"/>
        </w:rPr>
        <w:t xml:space="preserve">22 </w:t>
      </w:r>
      <w:r w:rsidRPr="0047558B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ตุลาคม </w:t>
      </w:r>
      <w:r w:rsidRPr="0047558B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47558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ผู้ถือหุ้นของบริษัทย่อยดังกล่าวมีมติอนุมัติเพิ่มทุนจดทะเบียนจากจำนวน </w:t>
      </w:r>
      <w:r w:rsidRPr="0047558B">
        <w:rPr>
          <w:rFonts w:asciiTheme="majorBidi" w:hAnsiTheme="majorBidi" w:cstheme="majorBidi"/>
          <w:spacing w:val="-2"/>
          <w:sz w:val="30"/>
          <w:szCs w:val="30"/>
        </w:rPr>
        <w:t>400</w:t>
      </w:r>
      <w:r w:rsidRPr="0047558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4755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58B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Pr="0047558B">
        <w:rPr>
          <w:rFonts w:asciiTheme="majorBidi" w:hAnsiTheme="majorBidi" w:cstheme="majorBidi"/>
          <w:spacing w:val="-6"/>
          <w:sz w:val="30"/>
          <w:szCs w:val="30"/>
        </w:rPr>
        <w:t>40,000,000</w:t>
      </w:r>
      <w:r w:rsidRPr="0047558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มูลค่าที่ตราไว้หุ้นละ </w:t>
      </w:r>
      <w:r w:rsidRPr="0047558B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47558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บาท) เป็นจำนวน </w:t>
      </w:r>
      <w:r w:rsidRPr="0047558B">
        <w:rPr>
          <w:rFonts w:asciiTheme="majorBidi" w:hAnsiTheme="majorBidi" w:cstheme="majorBidi"/>
          <w:spacing w:val="-6"/>
          <w:sz w:val="30"/>
          <w:szCs w:val="30"/>
        </w:rPr>
        <w:t>550</w:t>
      </w:r>
      <w:r w:rsidRPr="0047558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(</w:t>
      </w:r>
      <w:r w:rsidRPr="0047558B">
        <w:rPr>
          <w:rFonts w:asciiTheme="majorBidi" w:hAnsiTheme="majorBidi" w:cstheme="majorBidi"/>
          <w:spacing w:val="-6"/>
          <w:sz w:val="30"/>
          <w:szCs w:val="30"/>
        </w:rPr>
        <w:t>55,000,000</w:t>
      </w:r>
      <w:r w:rsidRPr="0047558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มูลค่าที่ตราไว้หุ้นละ</w:t>
      </w:r>
      <w:r w:rsidRPr="0047558B">
        <w:rPr>
          <w:rFonts w:asciiTheme="majorBidi" w:hAnsiTheme="majorBidi" w:cstheme="majorBidi"/>
          <w:spacing w:val="-6"/>
          <w:sz w:val="30"/>
          <w:szCs w:val="30"/>
        </w:rPr>
        <w:t xml:space="preserve"> 10 </w:t>
      </w:r>
      <w:r w:rsidRPr="0047558B">
        <w:rPr>
          <w:rFonts w:asciiTheme="majorBidi" w:hAnsiTheme="majorBidi" w:cstheme="majorBidi"/>
          <w:spacing w:val="-6"/>
          <w:sz w:val="30"/>
          <w:szCs w:val="30"/>
          <w:cs/>
        </w:rPr>
        <w:t>บาท)</w:t>
      </w:r>
      <w:r w:rsidRPr="004755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58B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โดยการออกหุ้นสามัญเพิ่มทุนตามสัดส่วนการถือหุ้นของผู้ถือหุ้นเดิมจานวน </w:t>
      </w:r>
      <w:r w:rsidRPr="0047558B">
        <w:rPr>
          <w:rFonts w:asciiTheme="majorBidi" w:hAnsiTheme="majorBidi" w:cstheme="majorBidi"/>
          <w:spacing w:val="-2"/>
          <w:sz w:val="30"/>
          <w:szCs w:val="30"/>
        </w:rPr>
        <w:t>150</w:t>
      </w:r>
      <w:r w:rsidRPr="0047558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(</w:t>
      </w:r>
      <w:r w:rsidRPr="0047558B">
        <w:rPr>
          <w:rFonts w:asciiTheme="majorBidi" w:hAnsiTheme="majorBidi" w:cstheme="majorBidi"/>
          <w:spacing w:val="-2"/>
          <w:sz w:val="30"/>
          <w:szCs w:val="30"/>
        </w:rPr>
        <w:t>15,</w:t>
      </w:r>
      <w:r w:rsidRPr="0047558B">
        <w:rPr>
          <w:rFonts w:asciiTheme="majorBidi" w:hAnsiTheme="majorBidi" w:cstheme="majorBidi"/>
          <w:spacing w:val="-2"/>
          <w:sz w:val="30"/>
          <w:szCs w:val="30"/>
          <w:cs/>
        </w:rPr>
        <w:t>0</w:t>
      </w:r>
      <w:r w:rsidRPr="0047558B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47558B">
        <w:rPr>
          <w:rFonts w:asciiTheme="majorBidi" w:hAnsiTheme="majorBidi" w:cstheme="majorBidi"/>
          <w:spacing w:val="-2"/>
          <w:sz w:val="30"/>
          <w:szCs w:val="30"/>
          <w:cs/>
        </w:rPr>
        <w:t>0</w:t>
      </w:r>
      <w:r w:rsidRPr="0047558B">
        <w:rPr>
          <w:rFonts w:asciiTheme="majorBidi" w:hAnsiTheme="majorBidi" w:cstheme="majorBidi"/>
          <w:spacing w:val="-2"/>
          <w:sz w:val="30"/>
          <w:szCs w:val="30"/>
        </w:rPr>
        <w:t>,</w:t>
      </w:r>
      <w:r w:rsidRPr="0047558B">
        <w:rPr>
          <w:rFonts w:asciiTheme="majorBidi" w:hAnsiTheme="majorBidi" w:cstheme="majorBidi"/>
          <w:spacing w:val="-2"/>
          <w:sz w:val="30"/>
          <w:szCs w:val="30"/>
          <w:cs/>
        </w:rPr>
        <w:t xml:space="preserve">000 </w:t>
      </w:r>
      <w:r w:rsidRPr="0047558B">
        <w:rPr>
          <w:rFonts w:ascii="Angsana New" w:hAnsi="Angsana New"/>
          <w:spacing w:val="-2"/>
          <w:sz w:val="30"/>
          <w:szCs w:val="30"/>
          <w:cs/>
        </w:rPr>
        <w:t>หุ้น มูลค่า</w:t>
      </w:r>
      <w:r w:rsidRPr="0047558B">
        <w:rPr>
          <w:rFonts w:ascii="Angsana New" w:hAnsi="Angsana New"/>
          <w:spacing w:val="-4"/>
          <w:sz w:val="30"/>
          <w:szCs w:val="30"/>
          <w:cs/>
        </w:rPr>
        <w:t xml:space="preserve">ที่ตราไว้หุ้นละ </w:t>
      </w:r>
      <w:r w:rsidRPr="0047558B">
        <w:rPr>
          <w:rFonts w:ascii="Angsana New" w:hAnsi="Angsana New"/>
          <w:spacing w:val="-4"/>
          <w:sz w:val="30"/>
          <w:szCs w:val="30"/>
        </w:rPr>
        <w:t>10</w:t>
      </w:r>
      <w:r w:rsidRPr="0047558B">
        <w:rPr>
          <w:rFonts w:ascii="Angsana New" w:hAnsi="Angsana New"/>
          <w:spacing w:val="-4"/>
          <w:sz w:val="30"/>
          <w:szCs w:val="30"/>
          <w:cs/>
        </w:rPr>
        <w:t xml:space="preserve"> บาท) บริษัทย่อยดังกล่าวได้จดทะเบียนการเพิ่มทุนแล้วกับกระทรวงพาณิชย์เมื่อวันที่</w:t>
      </w:r>
      <w:r w:rsidR="00753F17" w:rsidRPr="0047558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pacing w:val="-4"/>
          <w:sz w:val="30"/>
          <w:szCs w:val="30"/>
        </w:rPr>
        <w:t xml:space="preserve">29 </w:t>
      </w:r>
      <w:r w:rsidRPr="0047558B">
        <w:rPr>
          <w:rFonts w:ascii="Angsana New" w:hAnsi="Angsana New"/>
          <w:spacing w:val="-4"/>
          <w:sz w:val="30"/>
          <w:szCs w:val="30"/>
          <w:cs/>
        </w:rPr>
        <w:t xml:space="preserve">ตุลาคม </w:t>
      </w:r>
      <w:r w:rsidRPr="0047558B">
        <w:rPr>
          <w:rFonts w:ascii="Angsana New" w:hAnsi="Angsana New"/>
          <w:spacing w:val="-4"/>
          <w:sz w:val="30"/>
          <w:szCs w:val="30"/>
        </w:rPr>
        <w:t>2563</w:t>
      </w:r>
    </w:p>
    <w:p w14:paraId="40C0ECC4" w14:textId="77777777" w:rsidR="00D748EC" w:rsidRPr="00DB694F" w:rsidRDefault="00D748EC" w:rsidP="00A243DE">
      <w:pPr>
        <w:tabs>
          <w:tab w:val="clear" w:pos="680"/>
        </w:tabs>
        <w:ind w:left="547" w:hanging="7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564F8DE6" w14:textId="2E745A82" w:rsidR="001E0410" w:rsidRPr="0047558B" w:rsidRDefault="001E0410" w:rsidP="00A243DE">
      <w:pPr>
        <w:tabs>
          <w:tab w:val="clear" w:pos="680"/>
        </w:tabs>
        <w:ind w:left="547" w:hanging="7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47558B">
        <w:rPr>
          <w:rFonts w:ascii="Angsana New" w:hAnsi="Angsana New"/>
          <w:i/>
          <w:iCs/>
          <w:spacing w:val="-2"/>
          <w:sz w:val="30"/>
          <w:szCs w:val="30"/>
          <w:cs/>
        </w:rPr>
        <w:t>การทดสอบการด้อยค่าของเงินลงทุนในบริษัทย่อย</w:t>
      </w:r>
    </w:p>
    <w:p w14:paraId="3C148B5E" w14:textId="628C18C6" w:rsidR="000C7188" w:rsidRPr="0047558B" w:rsidRDefault="001423F4" w:rsidP="000C7188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pacing w:val="-2"/>
          <w:sz w:val="30"/>
          <w:szCs w:val="30"/>
          <w:cs/>
        </w:rPr>
        <w:t>มูลค่าที่คาดว่าจะได้รับคืนของเงินลงทุนใน</w:t>
      </w:r>
      <w:r w:rsidR="000C7188" w:rsidRPr="0047558B">
        <w:rPr>
          <w:rFonts w:ascii="Angsana New" w:hAnsi="Angsana New"/>
          <w:spacing w:val="-2"/>
          <w:sz w:val="30"/>
          <w:szCs w:val="30"/>
          <w:cs/>
        </w:rPr>
        <w:t>บริษัท ควอลิตี้ ไพน์แอปเปิล โปรดักส์ จำกัด</w:t>
      </w:r>
      <w:r w:rsidR="000C7188" w:rsidRPr="0047558B">
        <w:rPr>
          <w:rFonts w:ascii="Angsana New" w:hAnsi="Angsana New"/>
          <w:spacing w:val="-2"/>
          <w:sz w:val="30"/>
          <w:szCs w:val="30"/>
        </w:rPr>
        <w:t xml:space="preserve"> </w:t>
      </w:r>
      <w:r w:rsidR="000C7188" w:rsidRPr="0047558B">
        <w:rPr>
          <w:rFonts w:ascii="Angsana New" w:hAnsi="Angsana New"/>
          <w:spacing w:val="-2"/>
          <w:sz w:val="30"/>
          <w:szCs w:val="30"/>
          <w:cs/>
        </w:rPr>
        <w:t>ซึ่งเป็นบริษัทย่อยของบริษัท</w:t>
      </w:r>
      <w:r w:rsidR="00BA3717" w:rsidRPr="0047558B">
        <w:rPr>
          <w:rFonts w:ascii="Angsana New" w:hAnsi="Angsana New"/>
          <w:sz w:val="30"/>
          <w:szCs w:val="30"/>
          <w:cs/>
        </w:rPr>
        <w:t>เป็น</w:t>
      </w:r>
      <w:r w:rsidR="00753F17" w:rsidRPr="0047558B">
        <w:rPr>
          <w:rFonts w:ascii="Angsana New" w:hAnsi="Angsana New"/>
          <w:sz w:val="30"/>
          <w:szCs w:val="30"/>
          <w:cs/>
        </w:rPr>
        <w:t>มูลค่าจากการใช้โดยการ</w:t>
      </w:r>
      <w:r w:rsidR="00BA3717" w:rsidRPr="0047558B">
        <w:rPr>
          <w:rFonts w:ascii="Angsana New" w:hAnsi="Angsana New"/>
          <w:sz w:val="30"/>
          <w:szCs w:val="30"/>
          <w:cs/>
        </w:rPr>
        <w:t>ประมาณการคิดลดกระแสเงินสด</w:t>
      </w:r>
    </w:p>
    <w:p w14:paraId="61E150D8" w14:textId="77777777" w:rsidR="000C7188" w:rsidRPr="00DB694F" w:rsidRDefault="000C7188" w:rsidP="004B1118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2C61EE77" w14:textId="5B9D15C0" w:rsidR="00753F17" w:rsidRPr="0047558B" w:rsidRDefault="00753F17" w:rsidP="00D55A61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7558B">
        <w:rPr>
          <w:rFonts w:ascii="Angsana New" w:hAnsi="Angsana New"/>
          <w:spacing w:val="-2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060D6560" w14:textId="77777777" w:rsidR="001E0410" w:rsidRPr="00DB694F" w:rsidRDefault="001E0410" w:rsidP="00D55A61">
      <w:pPr>
        <w:tabs>
          <w:tab w:val="clear" w:pos="680"/>
        </w:tabs>
        <w:ind w:left="540" w:firstLine="90"/>
        <w:jc w:val="thaiDistribute"/>
        <w:rPr>
          <w:rFonts w:ascii="Angsana New" w:hAnsi="Angsana New"/>
          <w:color w:val="0000FF"/>
          <w:sz w:val="26"/>
          <w:szCs w:val="26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940"/>
        <w:gridCol w:w="270"/>
        <w:gridCol w:w="1440"/>
        <w:gridCol w:w="243"/>
        <w:gridCol w:w="1287"/>
      </w:tblGrid>
      <w:tr w:rsidR="009C2F3B" w:rsidRPr="0047558B" w14:paraId="2337C0B6" w14:textId="0709BC72" w:rsidTr="00A243DE">
        <w:trPr>
          <w:tblHeader/>
        </w:trPr>
        <w:tc>
          <w:tcPr>
            <w:tcW w:w="5940" w:type="dxa"/>
            <w:vMerge w:val="restart"/>
          </w:tcPr>
          <w:p w14:paraId="4AF6C76D" w14:textId="77777777" w:rsidR="009C2F3B" w:rsidRPr="0047558B" w:rsidRDefault="009C2F3B" w:rsidP="007A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ข้อสมมติที่สำคัญในการประมาณมูลค่าจากการใช้</w:t>
            </w:r>
            <w:r w:rsidRPr="0047558B">
              <w:rPr>
                <w:rFonts w:ascii="Angsana New" w:hAnsi="Angsana New"/>
                <w:b/>
                <w:bCs/>
                <w:color w:val="0000FF"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84D793C" w14:textId="77777777" w:rsidR="009C2F3B" w:rsidRPr="0047558B" w:rsidRDefault="009C2F3B" w:rsidP="007A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B8F1EBF" w14:textId="436D6460" w:rsidR="009C2F3B" w:rsidRPr="0047558B" w:rsidRDefault="009C2F3B" w:rsidP="009C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9" w:right="-13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C2F3B" w:rsidRPr="0047558B" w14:paraId="6B22CD3D" w14:textId="77777777" w:rsidTr="00A243DE">
        <w:trPr>
          <w:tblHeader/>
        </w:trPr>
        <w:tc>
          <w:tcPr>
            <w:tcW w:w="5940" w:type="dxa"/>
            <w:vMerge/>
          </w:tcPr>
          <w:p w14:paraId="6621D56D" w14:textId="77777777" w:rsidR="009C2F3B" w:rsidRPr="0047558B" w:rsidRDefault="009C2F3B" w:rsidP="007A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B05A4F8" w14:textId="77777777" w:rsidR="009C2F3B" w:rsidRPr="0047558B" w:rsidRDefault="009C2F3B" w:rsidP="007A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9686EC" w14:textId="4F41ED27" w:rsidR="009C2F3B" w:rsidRPr="0047558B" w:rsidRDefault="009C2F3B" w:rsidP="009C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9" w:right="-13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43C2FADA" w14:textId="77777777" w:rsidR="009C2F3B" w:rsidRPr="0047558B" w:rsidRDefault="009C2F3B" w:rsidP="009C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9" w:right="-13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2A1E6559" w14:textId="5E0569E6" w:rsidR="009C2F3B" w:rsidRPr="0047558B" w:rsidRDefault="009C2F3B" w:rsidP="009C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9" w:right="-13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C2F3B" w:rsidRPr="0047558B" w14:paraId="1704A974" w14:textId="5C9B3F7E" w:rsidTr="00A243DE">
        <w:trPr>
          <w:trHeight w:val="326"/>
          <w:tblHeader/>
        </w:trPr>
        <w:tc>
          <w:tcPr>
            <w:tcW w:w="5940" w:type="dxa"/>
            <w:vMerge/>
          </w:tcPr>
          <w:p w14:paraId="2CE8DC49" w14:textId="77777777" w:rsidR="009C2F3B" w:rsidRPr="0047558B" w:rsidRDefault="009C2F3B" w:rsidP="007A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7B202" w14:textId="77777777" w:rsidR="009C2F3B" w:rsidRPr="0047558B" w:rsidRDefault="009C2F3B" w:rsidP="007A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4ADFAC83" w14:textId="03B3F086" w:rsidR="009C2F3B" w:rsidRPr="0047558B" w:rsidRDefault="009C2F3B" w:rsidP="007A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9C2F3B" w:rsidRPr="0047558B" w14:paraId="47B44037" w14:textId="72CC4F3A" w:rsidTr="00A243DE">
        <w:tc>
          <w:tcPr>
            <w:tcW w:w="5940" w:type="dxa"/>
            <w:shd w:val="clear" w:color="auto" w:fill="auto"/>
          </w:tcPr>
          <w:p w14:paraId="06DB596B" w14:textId="77777777" w:rsidR="009C2F3B" w:rsidRPr="0047558B" w:rsidRDefault="009C2F3B" w:rsidP="007A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28020403" w14:textId="77777777" w:rsidR="009C2F3B" w:rsidRPr="0047558B" w:rsidRDefault="009C2F3B" w:rsidP="007A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60AC05" w14:textId="41F244A4" w:rsidR="009C2F3B" w:rsidRPr="0047558B" w:rsidRDefault="009C2F3B" w:rsidP="007A5CF5">
            <w:pPr>
              <w:pStyle w:val="acctfourfigures"/>
              <w:tabs>
                <w:tab w:val="clear" w:pos="765"/>
              </w:tabs>
              <w:spacing w:line="240" w:lineRule="atLeast"/>
              <w:ind w:right="101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243" w:type="dxa"/>
          </w:tcPr>
          <w:p w14:paraId="19D049F1" w14:textId="77777777" w:rsidR="009C2F3B" w:rsidRPr="0047558B" w:rsidRDefault="009C2F3B" w:rsidP="007A5CF5">
            <w:pPr>
              <w:pStyle w:val="acctfourfigures"/>
              <w:tabs>
                <w:tab w:val="clear" w:pos="765"/>
              </w:tabs>
              <w:spacing w:line="240" w:lineRule="atLeast"/>
              <w:ind w:right="101"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30845EB" w14:textId="72A0EDB4" w:rsidR="009C2F3B" w:rsidRPr="0047558B" w:rsidRDefault="00AA0A15" w:rsidP="007A5CF5">
            <w:pPr>
              <w:pStyle w:val="acctfourfigures"/>
              <w:tabs>
                <w:tab w:val="clear" w:pos="765"/>
              </w:tabs>
              <w:spacing w:line="240" w:lineRule="atLeast"/>
              <w:ind w:right="101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8.00</w:t>
            </w:r>
          </w:p>
        </w:tc>
      </w:tr>
      <w:tr w:rsidR="009C2F3B" w:rsidRPr="0047558B" w14:paraId="203ABEA6" w14:textId="0F6F1B9F" w:rsidTr="00A243DE">
        <w:tc>
          <w:tcPr>
            <w:tcW w:w="5940" w:type="dxa"/>
            <w:shd w:val="clear" w:color="auto" w:fill="auto"/>
          </w:tcPr>
          <w:p w14:paraId="69105652" w14:textId="06996759" w:rsidR="009C2F3B" w:rsidRPr="0047558B" w:rsidRDefault="009C2F3B" w:rsidP="007A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15" w:firstLine="86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ประมาณการอัตราการเติบโตของรายได้ </w:t>
            </w:r>
          </w:p>
        </w:tc>
        <w:tc>
          <w:tcPr>
            <w:tcW w:w="270" w:type="dxa"/>
          </w:tcPr>
          <w:p w14:paraId="32CC678C" w14:textId="77777777" w:rsidR="009C2F3B" w:rsidRPr="0047558B" w:rsidRDefault="009C2F3B" w:rsidP="007A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AD44F1" w14:textId="66AE25E3" w:rsidR="009C2F3B" w:rsidRPr="0047558B" w:rsidRDefault="009C2F3B" w:rsidP="007A5CF5">
            <w:pPr>
              <w:pStyle w:val="acctfourfigures"/>
              <w:tabs>
                <w:tab w:val="clear" w:pos="765"/>
              </w:tabs>
              <w:spacing w:line="240" w:lineRule="atLeast"/>
              <w:ind w:right="101" w:firstLine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7.</w:t>
            </w:r>
            <w:r w:rsidRPr="0047558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43" w:type="dxa"/>
            <w:shd w:val="clear" w:color="auto" w:fill="auto"/>
          </w:tcPr>
          <w:p w14:paraId="3E4C248C" w14:textId="77777777" w:rsidR="009C2F3B" w:rsidRPr="0047558B" w:rsidRDefault="009C2F3B" w:rsidP="007A5CF5">
            <w:pPr>
              <w:pStyle w:val="acctfourfigures"/>
              <w:tabs>
                <w:tab w:val="clear" w:pos="765"/>
              </w:tabs>
              <w:spacing w:line="240" w:lineRule="atLeast"/>
              <w:ind w:right="101" w:firstLine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34834EAC" w14:textId="749C18CE" w:rsidR="009C2F3B" w:rsidRPr="0047558B" w:rsidRDefault="00AA0A15" w:rsidP="007A5CF5">
            <w:pPr>
              <w:pStyle w:val="acctfourfigures"/>
              <w:tabs>
                <w:tab w:val="clear" w:pos="765"/>
              </w:tabs>
              <w:spacing w:line="240" w:lineRule="atLeast"/>
              <w:ind w:right="101" w:firstLine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13.20</w:t>
            </w:r>
          </w:p>
        </w:tc>
      </w:tr>
      <w:tr w:rsidR="009C2F3B" w:rsidRPr="0047558B" w14:paraId="3127AD3F" w14:textId="2C6DE0E5" w:rsidTr="00A243DE">
        <w:tc>
          <w:tcPr>
            <w:tcW w:w="5940" w:type="dxa"/>
            <w:shd w:val="clear" w:color="auto" w:fill="auto"/>
          </w:tcPr>
          <w:p w14:paraId="08B0ABC4" w14:textId="461E734F" w:rsidR="009C2F3B" w:rsidRPr="0047558B" w:rsidRDefault="009C2F3B" w:rsidP="007A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56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ประมาณการปริมาณตันสับปะรดที่เข้าผลิต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CBA4049" w14:textId="77777777" w:rsidR="009C2F3B" w:rsidRPr="0047558B" w:rsidRDefault="009C2F3B" w:rsidP="007A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138AB" w14:textId="2E4403F0" w:rsidR="009C2F3B" w:rsidRPr="0047558B" w:rsidRDefault="009C2F3B" w:rsidP="00A243DE">
            <w:pPr>
              <w:pStyle w:val="acctfourfigures"/>
              <w:tabs>
                <w:tab w:val="clear" w:pos="765"/>
              </w:tabs>
              <w:spacing w:line="240" w:lineRule="atLeast"/>
              <w:ind w:firstLine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0.83</w:t>
            </w:r>
          </w:p>
        </w:tc>
        <w:tc>
          <w:tcPr>
            <w:tcW w:w="243" w:type="dxa"/>
            <w:shd w:val="clear" w:color="auto" w:fill="auto"/>
          </w:tcPr>
          <w:p w14:paraId="7A2BB6D7" w14:textId="77777777" w:rsidR="009C2F3B" w:rsidRPr="0047558B" w:rsidRDefault="009C2F3B" w:rsidP="007A5CF5">
            <w:pPr>
              <w:pStyle w:val="acctfourfigures"/>
              <w:tabs>
                <w:tab w:val="clear" w:pos="765"/>
              </w:tabs>
              <w:spacing w:line="240" w:lineRule="atLeast"/>
              <w:ind w:right="101" w:firstLine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0E5984D1" w14:textId="20AF6BB8" w:rsidR="009C2F3B" w:rsidRPr="0047558B" w:rsidRDefault="00AA0A15" w:rsidP="007A5CF5">
            <w:pPr>
              <w:pStyle w:val="acctfourfigures"/>
              <w:tabs>
                <w:tab w:val="clear" w:pos="765"/>
              </w:tabs>
              <w:spacing w:line="240" w:lineRule="atLeast"/>
              <w:ind w:right="101" w:firstLine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13.34</w:t>
            </w:r>
          </w:p>
        </w:tc>
      </w:tr>
    </w:tbl>
    <w:p w14:paraId="5A2E1B68" w14:textId="77777777" w:rsidR="00ED4CA6" w:rsidRPr="00DB694F" w:rsidRDefault="00ED4CA6" w:rsidP="00D55A61">
      <w:pPr>
        <w:tabs>
          <w:tab w:val="clear" w:pos="680"/>
        </w:tabs>
        <w:ind w:left="540" w:firstLine="90"/>
        <w:jc w:val="thaiDistribute"/>
        <w:rPr>
          <w:rFonts w:ascii="Angsana New" w:hAnsi="Angsana New"/>
          <w:sz w:val="26"/>
          <w:szCs w:val="26"/>
        </w:rPr>
      </w:pPr>
    </w:p>
    <w:p w14:paraId="35DE5699" w14:textId="77777777" w:rsidR="001E0410" w:rsidRPr="0047558B" w:rsidRDefault="001E0410" w:rsidP="00A243DE">
      <w:pPr>
        <w:tabs>
          <w:tab w:val="clear" w:pos="680"/>
          <w:tab w:val="left" w:pos="36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</w:t>
      </w:r>
    </w:p>
    <w:p w14:paraId="2DAD020D" w14:textId="77777777" w:rsidR="00ED4CA6" w:rsidRPr="00DB694F" w:rsidRDefault="00ED4CA6" w:rsidP="00D55A61">
      <w:pPr>
        <w:tabs>
          <w:tab w:val="clear" w:pos="680"/>
        </w:tabs>
        <w:ind w:left="540" w:firstLine="90"/>
        <w:rPr>
          <w:rFonts w:ascii="Angsana New" w:hAnsi="Angsana New"/>
          <w:sz w:val="26"/>
          <w:szCs w:val="26"/>
          <w:lang w:bidi="th"/>
        </w:rPr>
      </w:pPr>
    </w:p>
    <w:p w14:paraId="613477B9" w14:textId="009C9D4F" w:rsidR="00ED4CA6" w:rsidRPr="0047558B" w:rsidRDefault="004250F1" w:rsidP="00D55A61">
      <w:pPr>
        <w:tabs>
          <w:tab w:val="clear" w:pos="454"/>
          <w:tab w:val="clear" w:pos="680"/>
          <w:tab w:val="left" w:pos="36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ประมาณการ</w:t>
      </w:r>
      <w:r w:rsidR="00ED4CA6" w:rsidRPr="0047558B">
        <w:rPr>
          <w:rFonts w:ascii="Angsana New" w:hAnsi="Angsana New"/>
          <w:sz w:val="30"/>
          <w:szCs w:val="30"/>
          <w:cs/>
        </w:rPr>
        <w:t>กระแสเงินสด</w:t>
      </w:r>
      <w:r w:rsidRPr="0047558B">
        <w:rPr>
          <w:rFonts w:ascii="Angsana New" w:hAnsi="Angsana New"/>
          <w:sz w:val="30"/>
          <w:szCs w:val="30"/>
          <w:cs/>
        </w:rPr>
        <w:t>เป็นประมาณการ</w:t>
      </w:r>
      <w:r w:rsidR="00ED4CA6" w:rsidRPr="0047558B">
        <w:rPr>
          <w:rFonts w:ascii="Angsana New" w:hAnsi="Angsana New"/>
          <w:sz w:val="30"/>
          <w:szCs w:val="30"/>
          <w:cs/>
        </w:rPr>
        <w:t xml:space="preserve">สำหรับ </w:t>
      </w:r>
      <w:r w:rsidR="005A1001" w:rsidRPr="0047558B">
        <w:rPr>
          <w:rFonts w:ascii="Angsana New" w:hAnsi="Angsana New"/>
          <w:sz w:val="30"/>
          <w:szCs w:val="30"/>
        </w:rPr>
        <w:t>1</w:t>
      </w:r>
      <w:r w:rsidR="00ED4CA6" w:rsidRPr="0047558B">
        <w:rPr>
          <w:rFonts w:ascii="Angsana New" w:hAnsi="Angsana New"/>
          <w:sz w:val="30"/>
          <w:szCs w:val="30"/>
        </w:rPr>
        <w:t xml:space="preserve"> </w:t>
      </w:r>
      <w:r w:rsidR="00ED4CA6" w:rsidRPr="0047558B">
        <w:rPr>
          <w:rFonts w:ascii="Angsana New" w:hAnsi="Angsana New"/>
          <w:sz w:val="30"/>
          <w:szCs w:val="30"/>
          <w:cs/>
        </w:rPr>
        <w:t>ปี</w:t>
      </w:r>
      <w:r w:rsidRPr="0047558B">
        <w:rPr>
          <w:rFonts w:ascii="Angsana New" w:hAnsi="Angsana New"/>
          <w:sz w:val="30"/>
          <w:szCs w:val="30"/>
          <w:cs/>
        </w:rPr>
        <w:t>ข้างหน้า</w:t>
      </w:r>
      <w:r w:rsidR="00B16C3E" w:rsidRPr="0047558B">
        <w:rPr>
          <w:rFonts w:ascii="Angsana New" w:hAnsi="Angsana New"/>
          <w:sz w:val="30"/>
          <w:szCs w:val="30"/>
          <w:cs/>
        </w:rPr>
        <w:t>ตามแผนการดำเนินงานระยะสั้นของบริษัทย่อย</w:t>
      </w:r>
      <w:r w:rsidR="007E190D" w:rsidRPr="0047558B">
        <w:rPr>
          <w:rFonts w:ascii="Angsana New" w:hAnsi="Angsana New"/>
          <w:sz w:val="30"/>
          <w:szCs w:val="30"/>
          <w:cs/>
        </w:rPr>
        <w:br/>
        <w:t>ได้</w:t>
      </w:r>
      <w:r w:rsidR="00ED4CA6" w:rsidRPr="0047558B">
        <w:rPr>
          <w:rFonts w:ascii="Angsana New" w:hAnsi="Angsana New"/>
          <w:sz w:val="30"/>
          <w:szCs w:val="30"/>
          <w:cs/>
        </w:rPr>
        <w:t>นำมาคิดลดกระแสเงินสด โดยใช้อัตราการเติบโต</w:t>
      </w:r>
      <w:r w:rsidR="00E04961" w:rsidRPr="0047558B">
        <w:rPr>
          <w:rFonts w:ascii="Angsana New" w:hAnsi="Angsana New"/>
          <w:sz w:val="30"/>
          <w:szCs w:val="30"/>
          <w:cs/>
        </w:rPr>
        <w:t>ของรายได้</w:t>
      </w:r>
      <w:r w:rsidR="00ED4CA6" w:rsidRPr="0047558B">
        <w:rPr>
          <w:rFonts w:ascii="Angsana New" w:hAnsi="Angsana New"/>
          <w:sz w:val="30"/>
          <w:szCs w:val="30"/>
          <w:cs/>
        </w:rPr>
        <w:t>และ</w:t>
      </w:r>
      <w:r w:rsidR="00B16C3E" w:rsidRPr="0047558B">
        <w:rPr>
          <w:rFonts w:ascii="Angsana New" w:hAnsi="Angsana New"/>
          <w:sz w:val="30"/>
          <w:szCs w:val="30"/>
          <w:cs/>
        </w:rPr>
        <w:t>ปริมาณ</w:t>
      </w:r>
      <w:r w:rsidRPr="0047558B">
        <w:rPr>
          <w:rFonts w:ascii="Angsana New" w:hAnsi="Angsana New"/>
          <w:sz w:val="30"/>
          <w:szCs w:val="30"/>
          <w:cs/>
        </w:rPr>
        <w:t>ต</w:t>
      </w:r>
      <w:r w:rsidR="00E01186" w:rsidRPr="0047558B">
        <w:rPr>
          <w:rFonts w:ascii="Angsana New" w:hAnsi="Angsana New"/>
          <w:sz w:val="30"/>
          <w:szCs w:val="30"/>
          <w:cs/>
        </w:rPr>
        <w:t>ั</w:t>
      </w:r>
      <w:r w:rsidRPr="0047558B">
        <w:rPr>
          <w:rFonts w:ascii="Angsana New" w:hAnsi="Angsana New"/>
          <w:sz w:val="30"/>
          <w:szCs w:val="30"/>
          <w:cs/>
        </w:rPr>
        <w:t>นสับปะรด</w:t>
      </w:r>
      <w:r w:rsidR="00E04961" w:rsidRPr="0047558B">
        <w:rPr>
          <w:rFonts w:ascii="Angsana New" w:hAnsi="Angsana New"/>
          <w:sz w:val="30"/>
          <w:szCs w:val="30"/>
          <w:cs/>
        </w:rPr>
        <w:t>ที่เข้าผลิต</w:t>
      </w:r>
      <w:r w:rsidR="00ED4CA6" w:rsidRPr="0047558B">
        <w:rPr>
          <w:rFonts w:ascii="Angsana New" w:hAnsi="Angsana New"/>
          <w:sz w:val="30"/>
          <w:szCs w:val="30"/>
          <w:cs/>
        </w:rPr>
        <w:t>ที่ประมาณกา</w:t>
      </w:r>
      <w:r w:rsidR="0085367B" w:rsidRPr="0047558B">
        <w:rPr>
          <w:rFonts w:ascii="Angsana New" w:hAnsi="Angsana New"/>
          <w:sz w:val="30"/>
          <w:szCs w:val="30"/>
          <w:cs/>
        </w:rPr>
        <w:t>ร</w:t>
      </w:r>
      <w:r w:rsidR="00ED4CA6" w:rsidRPr="0047558B">
        <w:rPr>
          <w:rFonts w:ascii="Angsana New" w:hAnsi="Angsana New"/>
          <w:sz w:val="30"/>
          <w:szCs w:val="30"/>
          <w:cs/>
        </w:rPr>
        <w:t>โดยฝ่ายบริหาร</w:t>
      </w:r>
      <w:r w:rsidR="00A51BFB" w:rsidRPr="0047558B">
        <w:rPr>
          <w:rFonts w:ascii="Angsana New" w:hAnsi="Angsana New"/>
          <w:sz w:val="30"/>
          <w:szCs w:val="30"/>
        </w:rPr>
        <w:t xml:space="preserve"> </w:t>
      </w:r>
      <w:r w:rsidR="007E190D" w:rsidRPr="0047558B">
        <w:rPr>
          <w:rFonts w:ascii="Angsana New" w:hAnsi="Angsana New"/>
          <w:sz w:val="30"/>
          <w:szCs w:val="30"/>
          <w:cs/>
        </w:rPr>
        <w:t>ซึ่ง</w:t>
      </w:r>
      <w:r w:rsidR="00ED4CA6" w:rsidRPr="0047558B">
        <w:rPr>
          <w:rFonts w:ascii="Angsana New" w:hAnsi="Angsana New"/>
          <w:sz w:val="30"/>
          <w:szCs w:val="30"/>
          <w:cs/>
        </w:rPr>
        <w:t>ประมาณการรายได้ในอนาคตโดยอาศัยประสบการณ์ในอดีตปรับปรุงด้วยรายได้ที่คาดว่าจะได้รับ ซึ่งคาดการณ์การเติบโตของรายได้</w:t>
      </w:r>
      <w:r w:rsidRPr="0047558B">
        <w:rPr>
          <w:rFonts w:ascii="Angsana New" w:hAnsi="Angsana New"/>
          <w:sz w:val="30"/>
          <w:szCs w:val="30"/>
          <w:cs/>
        </w:rPr>
        <w:t>และ</w:t>
      </w:r>
      <w:r w:rsidR="00B16C3E" w:rsidRPr="0047558B">
        <w:rPr>
          <w:rFonts w:ascii="Angsana New" w:hAnsi="Angsana New"/>
          <w:sz w:val="30"/>
          <w:szCs w:val="30"/>
          <w:cs/>
        </w:rPr>
        <w:t>ปริมาณ</w:t>
      </w:r>
      <w:r w:rsidRPr="0047558B">
        <w:rPr>
          <w:rFonts w:ascii="Angsana New" w:hAnsi="Angsana New"/>
          <w:sz w:val="30"/>
          <w:szCs w:val="30"/>
          <w:cs/>
        </w:rPr>
        <w:t>ต</w:t>
      </w:r>
      <w:r w:rsidR="00E01186" w:rsidRPr="0047558B">
        <w:rPr>
          <w:rFonts w:ascii="Angsana New" w:hAnsi="Angsana New"/>
          <w:sz w:val="30"/>
          <w:szCs w:val="30"/>
          <w:cs/>
        </w:rPr>
        <w:t>ั</w:t>
      </w:r>
      <w:r w:rsidRPr="0047558B">
        <w:rPr>
          <w:rFonts w:ascii="Angsana New" w:hAnsi="Angsana New"/>
          <w:sz w:val="30"/>
          <w:szCs w:val="30"/>
          <w:cs/>
        </w:rPr>
        <w:t>นสับปะรดที่เข้าผลิต</w:t>
      </w:r>
      <w:r w:rsidR="004C4E96" w:rsidRPr="0047558B">
        <w:rPr>
          <w:rFonts w:ascii="Angsana New" w:hAnsi="Angsana New"/>
          <w:sz w:val="30"/>
          <w:szCs w:val="30"/>
          <w:cs/>
        </w:rPr>
        <w:t>จากในอดีต</w:t>
      </w:r>
      <w:r w:rsidR="00ED4CA6" w:rsidRPr="0047558B">
        <w:rPr>
          <w:rFonts w:ascii="Angsana New" w:hAnsi="Angsana New"/>
          <w:sz w:val="30"/>
          <w:szCs w:val="30"/>
          <w:cs/>
        </w:rPr>
        <w:t xml:space="preserve">ที่ผ่านมารวมกับประมาณการยอดขายและราคาขายที่จะเพิ่มขึ้นในอีก </w:t>
      </w:r>
      <w:r w:rsidR="005A1001" w:rsidRPr="0047558B">
        <w:rPr>
          <w:rFonts w:ascii="Angsana New" w:hAnsi="Angsana New"/>
          <w:sz w:val="30"/>
          <w:szCs w:val="30"/>
        </w:rPr>
        <w:t>1</w:t>
      </w:r>
      <w:r w:rsidR="00ED4CA6" w:rsidRPr="0047558B">
        <w:rPr>
          <w:rFonts w:ascii="Angsana New" w:hAnsi="Angsana New"/>
          <w:sz w:val="30"/>
          <w:szCs w:val="30"/>
          <w:cs/>
        </w:rPr>
        <w:t xml:space="preserve"> ปีข้างหน้า โดยมี</w:t>
      </w:r>
      <w:r w:rsidR="00B16C3E" w:rsidRPr="0047558B">
        <w:rPr>
          <w:rFonts w:ascii="Angsana New" w:hAnsi="Angsana New"/>
          <w:sz w:val="30"/>
          <w:szCs w:val="30"/>
          <w:cs/>
        </w:rPr>
        <w:t>ข้อ</w:t>
      </w:r>
      <w:r w:rsidR="00ED4CA6" w:rsidRPr="0047558B">
        <w:rPr>
          <w:rFonts w:ascii="Angsana New" w:hAnsi="Angsana New"/>
          <w:sz w:val="30"/>
          <w:szCs w:val="30"/>
          <w:cs/>
        </w:rPr>
        <w:t>สมมติว่าราคาขายจะเพิ่มขึ้น</w:t>
      </w:r>
      <w:r w:rsidR="004C4E96" w:rsidRPr="0047558B">
        <w:rPr>
          <w:rFonts w:ascii="Angsana New" w:hAnsi="Angsana New"/>
          <w:sz w:val="30"/>
          <w:szCs w:val="30"/>
          <w:cs/>
        </w:rPr>
        <w:t>ผกผันกับ</w:t>
      </w:r>
      <w:r w:rsidR="00B16C3E" w:rsidRPr="0047558B">
        <w:rPr>
          <w:rFonts w:ascii="Angsana New" w:hAnsi="Angsana New"/>
          <w:sz w:val="30"/>
          <w:szCs w:val="30"/>
          <w:cs/>
        </w:rPr>
        <w:t>ปริมาณ</w:t>
      </w:r>
      <w:r w:rsidR="004C4E96" w:rsidRPr="0047558B">
        <w:rPr>
          <w:rFonts w:ascii="Angsana New" w:hAnsi="Angsana New"/>
          <w:sz w:val="30"/>
          <w:szCs w:val="30"/>
          <w:cs/>
        </w:rPr>
        <w:t>ต</w:t>
      </w:r>
      <w:r w:rsidR="00E01186" w:rsidRPr="0047558B">
        <w:rPr>
          <w:rFonts w:ascii="Angsana New" w:hAnsi="Angsana New"/>
          <w:sz w:val="30"/>
          <w:szCs w:val="30"/>
          <w:cs/>
        </w:rPr>
        <w:t>ั</w:t>
      </w:r>
      <w:r w:rsidR="004C4E96" w:rsidRPr="0047558B">
        <w:rPr>
          <w:rFonts w:ascii="Angsana New" w:hAnsi="Angsana New"/>
          <w:sz w:val="30"/>
          <w:szCs w:val="30"/>
          <w:cs/>
        </w:rPr>
        <w:t>นที่เข้าผลิตในแต่ละปี</w:t>
      </w:r>
      <w:r w:rsidR="00ED4CA6" w:rsidRPr="0047558B">
        <w:rPr>
          <w:rFonts w:ascii="Angsana New" w:hAnsi="Angsana New"/>
          <w:sz w:val="30"/>
          <w:szCs w:val="30"/>
          <w:cs/>
        </w:rPr>
        <w:t>ตามข้อมูลที่ได้รับจาก</w:t>
      </w:r>
      <w:r w:rsidR="004C4E96" w:rsidRPr="0047558B">
        <w:rPr>
          <w:rFonts w:ascii="Angsana New" w:hAnsi="Angsana New"/>
          <w:sz w:val="30"/>
          <w:szCs w:val="30"/>
          <w:cs/>
        </w:rPr>
        <w:t>ภายในและ</w:t>
      </w:r>
      <w:r w:rsidR="00ED4CA6" w:rsidRPr="0047558B">
        <w:rPr>
          <w:rFonts w:ascii="Angsana New" w:hAnsi="Angsana New"/>
          <w:sz w:val="30"/>
          <w:szCs w:val="30"/>
          <w:cs/>
        </w:rPr>
        <w:t>ภายนอกที่มีการเผยแพร่ข้อมูลสถิติ</w:t>
      </w:r>
    </w:p>
    <w:p w14:paraId="134B9CB2" w14:textId="56C70698" w:rsidR="002C13BB" w:rsidRPr="00DB694F" w:rsidRDefault="002C13BB" w:rsidP="00D55A61">
      <w:pPr>
        <w:tabs>
          <w:tab w:val="clear" w:pos="454"/>
          <w:tab w:val="clear" w:pos="680"/>
          <w:tab w:val="left" w:pos="360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1A484143" w14:textId="48AF621D" w:rsidR="002B3708" w:rsidRPr="0047558B" w:rsidRDefault="002B3708" w:rsidP="00DB6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pacing w:val="-2"/>
          <w:sz w:val="30"/>
          <w:szCs w:val="30"/>
          <w:cs/>
        </w:rPr>
        <w:t>มูลค่าที่คาดว่าจะได้รับคืนของเงินลงทุนในบริษัทย่อย</w:t>
      </w:r>
      <w:r w:rsidR="0067593A" w:rsidRPr="0047558B">
        <w:rPr>
          <w:rFonts w:ascii="Angsana New" w:hAnsi="Angsana New"/>
          <w:sz w:val="30"/>
          <w:szCs w:val="30"/>
          <w:cs/>
        </w:rPr>
        <w:t>สูงกว่ามูลค่าตามบัญชีโดยประมาณ</w:t>
      </w: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5B7F2A" w:rsidRPr="0047558B">
        <w:rPr>
          <w:rFonts w:ascii="Angsana New" w:hAnsi="Angsana New"/>
          <w:spacing w:val="-2"/>
          <w:sz w:val="30"/>
          <w:szCs w:val="30"/>
        </w:rPr>
        <w:t>16</w:t>
      </w:r>
      <w:r w:rsidRPr="0047558B">
        <w:rPr>
          <w:rFonts w:ascii="Angsana New" w:hAnsi="Angsana New"/>
          <w:spacing w:val="-2"/>
          <w:sz w:val="30"/>
          <w:szCs w:val="30"/>
        </w:rPr>
        <w:t xml:space="preserve"> </w:t>
      </w:r>
      <w:r w:rsidRPr="0047558B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47558B">
        <w:rPr>
          <w:rFonts w:ascii="Angsana New" w:hAnsi="Angsana New"/>
          <w:spacing w:val="-2"/>
          <w:sz w:val="30"/>
          <w:szCs w:val="30"/>
        </w:rPr>
        <w:t xml:space="preserve"> </w:t>
      </w:r>
      <w:r w:rsidR="00DE28EB" w:rsidRPr="0047558B">
        <w:rPr>
          <w:rFonts w:ascii="Angsana New" w:hAnsi="Angsana New"/>
          <w:spacing w:val="-2"/>
          <w:sz w:val="30"/>
          <w:szCs w:val="30"/>
          <w:cs/>
        </w:rPr>
        <w:br/>
      </w:r>
      <w:r w:rsidR="00A179AB" w:rsidRPr="0047558B">
        <w:rPr>
          <w:rFonts w:ascii="Angsana New" w:hAnsi="Angsana New"/>
          <w:i/>
          <w:iCs/>
          <w:spacing w:val="-2"/>
          <w:sz w:val="30"/>
          <w:szCs w:val="30"/>
        </w:rPr>
        <w:t xml:space="preserve">(2563: </w:t>
      </w:r>
      <w:r w:rsidR="00A179AB" w:rsidRPr="0047558B">
        <w:rPr>
          <w:rFonts w:ascii="Angsana New" w:hAnsi="Angsana New"/>
          <w:i/>
          <w:iCs/>
          <w:spacing w:val="-2"/>
          <w:sz w:val="30"/>
          <w:szCs w:val="30"/>
          <w:cs/>
        </w:rPr>
        <w:t>ขาดทุน</w:t>
      </w:r>
      <w:r w:rsidR="005258EE" w:rsidRPr="0047558B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จากการด้อยค่า </w:t>
      </w:r>
      <w:r w:rsidR="005258EE" w:rsidRPr="0047558B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EB0BBD" w:rsidRPr="0047558B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C37A9B" w:rsidRPr="0047558B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EB0BBD" w:rsidRPr="0047558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5258EE" w:rsidRPr="0047558B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A179AB" w:rsidRPr="0047558B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0F20925A" w14:textId="77777777" w:rsidR="00475B8A" w:rsidRPr="0047558B" w:rsidRDefault="00475B8A" w:rsidP="00ED4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3CFB264E" w14:textId="31186E26" w:rsidR="004A4C6C" w:rsidRPr="0047558B" w:rsidRDefault="004A4C6C" w:rsidP="004A4C6C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92770AA" w14:textId="72360CF5" w:rsidR="00987DBD" w:rsidRPr="00DB694F" w:rsidRDefault="0009561B" w:rsidP="00600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28"/>
          <w:szCs w:val="28"/>
        </w:rPr>
        <w:tab/>
      </w:r>
      <w:r w:rsidRPr="0047558B">
        <w:rPr>
          <w:rFonts w:ascii="Angsana New" w:hAnsi="Angsana New"/>
          <w:sz w:val="16"/>
          <w:szCs w:val="16"/>
        </w:rPr>
        <w:tab/>
      </w:r>
    </w:p>
    <w:tbl>
      <w:tblPr>
        <w:tblW w:w="916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502"/>
        <w:gridCol w:w="270"/>
        <w:gridCol w:w="1440"/>
        <w:gridCol w:w="270"/>
        <w:gridCol w:w="1350"/>
        <w:gridCol w:w="270"/>
        <w:gridCol w:w="1440"/>
        <w:gridCol w:w="270"/>
        <w:gridCol w:w="1350"/>
      </w:tblGrid>
      <w:tr w:rsidR="0047057A" w:rsidRPr="0047558B" w14:paraId="52FF1703" w14:textId="77777777" w:rsidTr="00A243DE">
        <w:trPr>
          <w:tblHeader/>
        </w:trPr>
        <w:tc>
          <w:tcPr>
            <w:tcW w:w="2502" w:type="dxa"/>
          </w:tcPr>
          <w:p w14:paraId="00B4B723" w14:textId="77777777" w:rsidR="0047057A" w:rsidRPr="0047558B" w:rsidRDefault="0047057A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25CA2" w14:textId="77777777" w:rsidR="0047057A" w:rsidRPr="0047558B" w:rsidRDefault="0047057A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7"/>
          </w:tcPr>
          <w:p w14:paraId="1A087F0F" w14:textId="77777777" w:rsidR="0047057A" w:rsidRPr="0047558B" w:rsidRDefault="0047057A" w:rsidP="006C2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center" w:pos="2637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47558B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57A" w:rsidRPr="0047558B" w14:paraId="7CE94FB1" w14:textId="77777777" w:rsidTr="00A243DE">
        <w:trPr>
          <w:tblHeader/>
        </w:trPr>
        <w:tc>
          <w:tcPr>
            <w:tcW w:w="2502" w:type="dxa"/>
          </w:tcPr>
          <w:p w14:paraId="1F22A4E6" w14:textId="77777777" w:rsidR="0047057A" w:rsidRPr="0047558B" w:rsidRDefault="0047057A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CBC69" w14:textId="77777777" w:rsidR="0047057A" w:rsidRPr="0047558B" w:rsidRDefault="0047057A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74CC1A" w14:textId="77777777" w:rsidR="00244AFC" w:rsidRPr="0047558B" w:rsidRDefault="00244AFC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C6F7FC" w14:textId="77777777" w:rsidR="00244AFC" w:rsidRPr="0047558B" w:rsidRDefault="00244AFC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243FA8" w14:textId="77777777" w:rsidR="0047057A" w:rsidRPr="0047558B" w:rsidRDefault="0047057A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44AB0A50" w14:textId="77777777" w:rsidR="0047057A" w:rsidRPr="0047558B" w:rsidRDefault="0047057A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B789AF" w14:textId="77777777" w:rsidR="00244AFC" w:rsidRPr="0047558B" w:rsidRDefault="00244AFC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29EA9F" w14:textId="77777777" w:rsidR="0047057A" w:rsidRPr="0047558B" w:rsidRDefault="00244AFC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 w:rsidR="0047057A" w:rsidRPr="0047558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F1AACE6" w14:textId="77777777" w:rsidR="0047057A" w:rsidRPr="0047558B" w:rsidRDefault="0047057A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67FD46" w14:textId="77777777" w:rsidR="004C4E96" w:rsidRPr="0047558B" w:rsidRDefault="004C4E96" w:rsidP="004C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pacing w:val="-14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อาคาร </w:t>
            </w:r>
            <w:r w:rsidR="0032781E" w:rsidRPr="0047558B">
              <w:rPr>
                <w:rFonts w:ascii="Angsana New" w:hAnsi="Angsana New"/>
                <w:spacing w:val="-14"/>
                <w:sz w:val="30"/>
                <w:szCs w:val="30"/>
                <w:cs/>
              </w:rPr>
              <w:t>สิ่งปลู</w:t>
            </w:r>
            <w:r w:rsidRPr="0047558B">
              <w:rPr>
                <w:rFonts w:ascii="Angsana New" w:hAnsi="Angsana New"/>
                <w:spacing w:val="-14"/>
                <w:sz w:val="30"/>
                <w:szCs w:val="30"/>
                <w:cs/>
              </w:rPr>
              <w:t>ก</w:t>
            </w:r>
            <w:r w:rsidR="0032781E" w:rsidRPr="0047558B">
              <w:rPr>
                <w:rFonts w:ascii="Angsana New" w:hAnsi="Angsana New"/>
                <w:spacing w:val="-14"/>
                <w:sz w:val="30"/>
                <w:szCs w:val="30"/>
                <w:cs/>
              </w:rPr>
              <w:t>สร้าง</w:t>
            </w:r>
          </w:p>
          <w:p w14:paraId="596C3ADF" w14:textId="77777777" w:rsidR="0032781E" w:rsidRPr="0047558B" w:rsidRDefault="00516DAF" w:rsidP="00327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270" w:type="dxa"/>
          </w:tcPr>
          <w:p w14:paraId="281B720D" w14:textId="77777777" w:rsidR="0047057A" w:rsidRPr="0047558B" w:rsidRDefault="0047057A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F32BEC" w14:textId="77777777" w:rsidR="00244AFC" w:rsidRPr="0047558B" w:rsidRDefault="00244AFC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E8D659" w14:textId="77777777" w:rsidR="00244AFC" w:rsidRPr="0047558B" w:rsidRDefault="00244AFC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573F776" w14:textId="77777777" w:rsidR="0047057A" w:rsidRPr="0047558B" w:rsidRDefault="0032781E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972D0" w:rsidRPr="0047558B" w14:paraId="543BBD99" w14:textId="77777777" w:rsidTr="00A243DE">
        <w:trPr>
          <w:tblHeader/>
        </w:trPr>
        <w:tc>
          <w:tcPr>
            <w:tcW w:w="2502" w:type="dxa"/>
          </w:tcPr>
          <w:p w14:paraId="1DA333D0" w14:textId="77777777" w:rsidR="006972D0" w:rsidRPr="0047558B" w:rsidRDefault="006972D0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76571" w14:textId="77777777" w:rsidR="006972D0" w:rsidRPr="0047558B" w:rsidRDefault="006972D0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7"/>
          </w:tcPr>
          <w:p w14:paraId="4BCB6057" w14:textId="77777777" w:rsidR="006972D0" w:rsidRPr="0047558B" w:rsidRDefault="00704764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</w:t>
            </w:r>
            <w:r w:rsidR="006972D0" w:rsidRPr="004755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972D0" w:rsidRPr="0047558B" w14:paraId="3F02DC52" w14:textId="77777777" w:rsidTr="00A243DE">
        <w:tc>
          <w:tcPr>
            <w:tcW w:w="2502" w:type="dxa"/>
          </w:tcPr>
          <w:p w14:paraId="12E5882D" w14:textId="77777777" w:rsidR="006972D0" w:rsidRPr="0047558B" w:rsidRDefault="006972D0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lang w:val="th"/>
              </w:rPr>
            </w:pPr>
            <w:r w:rsidRPr="0047558B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  <w:lang w:val="th"/>
              </w:rPr>
              <w:t>ราคาทุน</w:t>
            </w:r>
          </w:p>
        </w:tc>
        <w:tc>
          <w:tcPr>
            <w:tcW w:w="270" w:type="dxa"/>
          </w:tcPr>
          <w:p w14:paraId="0AA5E7EA" w14:textId="77777777" w:rsidR="006972D0" w:rsidRPr="0047558B" w:rsidRDefault="006972D0" w:rsidP="00C32D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BEAD03" w14:textId="77777777" w:rsidR="006972D0" w:rsidRPr="0047558B" w:rsidRDefault="006972D0" w:rsidP="00C32D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001DFD" w14:textId="77777777" w:rsidR="006972D0" w:rsidRPr="0047558B" w:rsidRDefault="006972D0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8B3AD7" w14:textId="77777777" w:rsidR="006972D0" w:rsidRPr="0047558B" w:rsidRDefault="006972D0" w:rsidP="00C32D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D3254" w14:textId="77777777" w:rsidR="006972D0" w:rsidRPr="0047558B" w:rsidRDefault="006972D0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60B3D4" w14:textId="77777777" w:rsidR="006972D0" w:rsidRPr="0047558B" w:rsidRDefault="006972D0" w:rsidP="00C32D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FBAC3" w14:textId="77777777" w:rsidR="006972D0" w:rsidRPr="0047558B" w:rsidRDefault="006972D0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0C9026" w14:textId="77777777" w:rsidR="006972D0" w:rsidRPr="0047558B" w:rsidRDefault="006972D0" w:rsidP="00C32D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2BF8" w:rsidRPr="0047558B" w14:paraId="3F327B6A" w14:textId="77777777" w:rsidTr="00A243DE">
        <w:tc>
          <w:tcPr>
            <w:tcW w:w="2502" w:type="dxa"/>
          </w:tcPr>
          <w:p w14:paraId="6BCAF972" w14:textId="7066F62A" w:rsidR="00B02BF8" w:rsidRPr="0047558B" w:rsidRDefault="00B02BF8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</w:pPr>
            <w:r w:rsidRPr="0047558B"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  <w:t xml:space="preserve">ณ วันที่ </w:t>
            </w:r>
            <w:r w:rsidR="0097704D" w:rsidRPr="0047558B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0047558B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 xml:space="preserve"> </w:t>
            </w:r>
            <w:r w:rsidRPr="0047558B"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  <w:t>ตุลาคม</w:t>
            </w:r>
            <w:r w:rsidRPr="0047558B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 xml:space="preserve"> 256</w:t>
            </w:r>
            <w:r w:rsidR="00600EF6" w:rsidRPr="0047558B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2</w:t>
            </w:r>
          </w:p>
        </w:tc>
        <w:tc>
          <w:tcPr>
            <w:tcW w:w="270" w:type="dxa"/>
          </w:tcPr>
          <w:p w14:paraId="64D08B70" w14:textId="77777777" w:rsidR="00B02BF8" w:rsidRPr="0047558B" w:rsidRDefault="00B02BF8" w:rsidP="00B02BF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823FCD" w14:textId="77777777" w:rsidR="00B02BF8" w:rsidRPr="0047558B" w:rsidRDefault="00B02BF8" w:rsidP="00B02BF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62,854</w:t>
            </w:r>
          </w:p>
        </w:tc>
        <w:tc>
          <w:tcPr>
            <w:tcW w:w="270" w:type="dxa"/>
          </w:tcPr>
          <w:p w14:paraId="32D65578" w14:textId="77777777" w:rsidR="00B02BF8" w:rsidRPr="0047558B" w:rsidRDefault="00B02BF8" w:rsidP="00B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99A6B2" w14:textId="77777777" w:rsidR="00B02BF8" w:rsidRPr="0047558B" w:rsidRDefault="00B02BF8" w:rsidP="00B02BF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15,943</w:t>
            </w:r>
          </w:p>
        </w:tc>
        <w:tc>
          <w:tcPr>
            <w:tcW w:w="270" w:type="dxa"/>
          </w:tcPr>
          <w:p w14:paraId="189CED28" w14:textId="77777777" w:rsidR="00B02BF8" w:rsidRPr="0047558B" w:rsidRDefault="00B02BF8" w:rsidP="00B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42DFFC" w14:textId="77777777" w:rsidR="00B02BF8" w:rsidRPr="0047558B" w:rsidRDefault="00B02BF8" w:rsidP="00B02BF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3,883</w:t>
            </w:r>
          </w:p>
        </w:tc>
        <w:tc>
          <w:tcPr>
            <w:tcW w:w="270" w:type="dxa"/>
          </w:tcPr>
          <w:p w14:paraId="3B97B930" w14:textId="77777777" w:rsidR="00B02BF8" w:rsidRPr="0047558B" w:rsidRDefault="00B02BF8" w:rsidP="00B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A83CD4" w14:textId="77777777" w:rsidR="00B02BF8" w:rsidRPr="0047558B" w:rsidRDefault="00B02BF8" w:rsidP="00B02BF8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82,680</w:t>
            </w:r>
          </w:p>
        </w:tc>
      </w:tr>
      <w:tr w:rsidR="00BB327F" w:rsidRPr="0047558B" w14:paraId="2532AA1A" w14:textId="77777777" w:rsidTr="00A243DE">
        <w:tc>
          <w:tcPr>
            <w:tcW w:w="2502" w:type="dxa"/>
          </w:tcPr>
          <w:p w14:paraId="0EB568A7" w14:textId="6E66B36F" w:rsidR="00BB327F" w:rsidRPr="00DB694F" w:rsidRDefault="00BB327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sz w:val="30"/>
                <w:szCs w:val="30"/>
                <w:lang w:val="th"/>
              </w:rPr>
            </w:pPr>
            <w:r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ณ วันที่ </w:t>
            </w:r>
            <w:r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30 </w:t>
            </w:r>
            <w:r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>กันยายน</w:t>
            </w:r>
            <w:r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 256</w:t>
            </w:r>
            <w:r w:rsidR="00600EF6"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>3</w:t>
            </w:r>
            <w:r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                </w:t>
            </w:r>
          </w:p>
          <w:p w14:paraId="607C8BA8" w14:textId="507A266A" w:rsidR="00BB327F" w:rsidRPr="0047558B" w:rsidRDefault="00BB327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sz w:val="30"/>
                <w:szCs w:val="30"/>
                <w:lang w:val="th"/>
              </w:rPr>
            </w:pPr>
            <w:r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  </w:t>
            </w:r>
            <w:r w:rsidR="00D55A61"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 </w:t>
            </w:r>
            <w:r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และ </w:t>
            </w:r>
            <w:r w:rsidR="0097704D" w:rsidRPr="00DB694F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1</w:t>
            </w:r>
            <w:r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 </w:t>
            </w:r>
            <w:r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ตุลาคม </w:t>
            </w:r>
            <w:r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>256</w:t>
            </w:r>
            <w:r w:rsidR="00600EF6"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>3</w:t>
            </w:r>
          </w:p>
        </w:tc>
        <w:tc>
          <w:tcPr>
            <w:tcW w:w="270" w:type="dxa"/>
          </w:tcPr>
          <w:p w14:paraId="2506A6B1" w14:textId="77777777" w:rsidR="00BB327F" w:rsidRPr="0047558B" w:rsidRDefault="00BB327F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FE2026" w14:textId="77777777" w:rsidR="00BB327F" w:rsidRPr="00DB694F" w:rsidRDefault="00BB327F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21A37814" w14:textId="0E244665" w:rsidR="005A423D" w:rsidRPr="00DB694F" w:rsidRDefault="005A423D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694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62,854</w:t>
            </w:r>
          </w:p>
        </w:tc>
        <w:tc>
          <w:tcPr>
            <w:tcW w:w="270" w:type="dxa"/>
          </w:tcPr>
          <w:p w14:paraId="174249C5" w14:textId="77777777" w:rsidR="00BB327F" w:rsidRPr="00DB694F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80283A5" w14:textId="77777777" w:rsidR="00BB327F" w:rsidRPr="00DB694F" w:rsidRDefault="00BB327F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A3E2179" w14:textId="33810A43" w:rsidR="005A423D" w:rsidRPr="00DB694F" w:rsidRDefault="005A423D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69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15,943</w:t>
            </w:r>
          </w:p>
        </w:tc>
        <w:tc>
          <w:tcPr>
            <w:tcW w:w="270" w:type="dxa"/>
          </w:tcPr>
          <w:p w14:paraId="6C970EAC" w14:textId="77777777" w:rsidR="00BB327F" w:rsidRPr="00DB694F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3483A8" w14:textId="77777777" w:rsidR="00BB327F" w:rsidRPr="00DB694F" w:rsidRDefault="00BB327F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2914944" w14:textId="1DABBB3F" w:rsidR="005A423D" w:rsidRPr="00DB694F" w:rsidRDefault="005A423D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69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3,883</w:t>
            </w:r>
          </w:p>
        </w:tc>
        <w:tc>
          <w:tcPr>
            <w:tcW w:w="270" w:type="dxa"/>
          </w:tcPr>
          <w:p w14:paraId="4AB4B29C" w14:textId="77777777" w:rsidR="00BB327F" w:rsidRPr="00DB694F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F62B26" w14:textId="77777777" w:rsidR="00BB327F" w:rsidRPr="00DB694F" w:rsidRDefault="00BB327F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40454B6" w14:textId="7AE22279" w:rsidR="005A423D" w:rsidRPr="00DB694F" w:rsidRDefault="005A423D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69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82,680</w:t>
            </w:r>
          </w:p>
        </w:tc>
      </w:tr>
      <w:tr w:rsidR="00BB327F" w:rsidRPr="0047558B" w14:paraId="3AF49BD4" w14:textId="77777777" w:rsidTr="00A243DE">
        <w:tc>
          <w:tcPr>
            <w:tcW w:w="2502" w:type="dxa"/>
          </w:tcPr>
          <w:p w14:paraId="23B47513" w14:textId="4B83F0A6" w:rsidR="00BB327F" w:rsidRPr="0047558B" w:rsidRDefault="00BB327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sz w:val="30"/>
                <w:szCs w:val="30"/>
                <w:lang w:val="th"/>
              </w:rPr>
            </w:pPr>
            <w:r w:rsidRPr="0047558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ณ วันที่ </w:t>
            </w:r>
            <w:r w:rsidRPr="0047558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30 </w:t>
            </w:r>
            <w:r w:rsidRPr="0047558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>กันยายน</w:t>
            </w:r>
            <w:r w:rsidRPr="0047558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 256</w:t>
            </w:r>
            <w:r w:rsidR="00600EF6" w:rsidRPr="0047558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>4</w:t>
            </w:r>
          </w:p>
        </w:tc>
        <w:tc>
          <w:tcPr>
            <w:tcW w:w="270" w:type="dxa"/>
          </w:tcPr>
          <w:p w14:paraId="5CFC1445" w14:textId="77777777" w:rsidR="00BB327F" w:rsidRPr="0047558B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A28803" w14:textId="20AD5C72" w:rsidR="00BB327F" w:rsidRPr="0047558B" w:rsidRDefault="005A423D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62,854</w:t>
            </w:r>
          </w:p>
        </w:tc>
        <w:tc>
          <w:tcPr>
            <w:tcW w:w="270" w:type="dxa"/>
          </w:tcPr>
          <w:p w14:paraId="6F48B8F9" w14:textId="77777777" w:rsidR="00BB327F" w:rsidRPr="0047558B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ED1926" w14:textId="78738474" w:rsidR="00BB327F" w:rsidRPr="0047558B" w:rsidRDefault="005A423D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15,943</w:t>
            </w:r>
          </w:p>
        </w:tc>
        <w:tc>
          <w:tcPr>
            <w:tcW w:w="270" w:type="dxa"/>
          </w:tcPr>
          <w:p w14:paraId="49EAA7D6" w14:textId="77777777" w:rsidR="00BB327F" w:rsidRPr="0047558B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359F33" w14:textId="603B1310" w:rsidR="00BB327F" w:rsidRPr="0047558B" w:rsidRDefault="005A423D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3,883</w:t>
            </w:r>
          </w:p>
        </w:tc>
        <w:tc>
          <w:tcPr>
            <w:tcW w:w="270" w:type="dxa"/>
          </w:tcPr>
          <w:p w14:paraId="062934EF" w14:textId="77777777" w:rsidR="00BB327F" w:rsidRPr="0047558B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E05A49" w14:textId="50517BB6" w:rsidR="00BB327F" w:rsidRPr="0047558B" w:rsidRDefault="005A423D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82,680</w:t>
            </w:r>
          </w:p>
        </w:tc>
      </w:tr>
      <w:tr w:rsidR="00BB327F" w:rsidRPr="0047558B" w14:paraId="2BAF73B4" w14:textId="77777777" w:rsidTr="00A243DE">
        <w:tc>
          <w:tcPr>
            <w:tcW w:w="2502" w:type="dxa"/>
          </w:tcPr>
          <w:p w14:paraId="550AF0DA" w14:textId="77777777" w:rsidR="00BB327F" w:rsidRPr="00DB694F" w:rsidRDefault="00BB327F" w:rsidP="00D5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9" w:right="-108" w:hanging="149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C6B70F" w14:textId="77777777" w:rsidR="00BB327F" w:rsidRPr="00DB694F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698874" w14:textId="77777777" w:rsidR="00BB327F" w:rsidRPr="00DB694F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480FD" w14:textId="77777777" w:rsidR="00BB327F" w:rsidRPr="00DB694F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F54241" w14:textId="77777777" w:rsidR="00BB327F" w:rsidRPr="00DB694F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B7102" w14:textId="77777777" w:rsidR="00BB327F" w:rsidRPr="00DB694F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2B38D0" w14:textId="77777777" w:rsidR="00BB327F" w:rsidRPr="00DB694F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F4A4B" w14:textId="77777777" w:rsidR="00BB327F" w:rsidRPr="00DB694F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420B12" w14:textId="77777777" w:rsidR="00BB327F" w:rsidRPr="00DB694F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B327F" w:rsidRPr="0047558B" w14:paraId="55CB261F" w14:textId="77777777" w:rsidTr="00A243DE">
        <w:tc>
          <w:tcPr>
            <w:tcW w:w="2502" w:type="dxa"/>
          </w:tcPr>
          <w:p w14:paraId="04F682C8" w14:textId="77777777" w:rsidR="00BB327F" w:rsidRPr="0047558B" w:rsidRDefault="00BB327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lang w:val="th"/>
              </w:rPr>
            </w:pPr>
            <w:r w:rsidRPr="0047558B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  <w:lang w:val="th"/>
              </w:rPr>
              <w:t>ค่าเสื่อมราคา</w:t>
            </w:r>
          </w:p>
        </w:tc>
        <w:tc>
          <w:tcPr>
            <w:tcW w:w="270" w:type="dxa"/>
          </w:tcPr>
          <w:p w14:paraId="0003E397" w14:textId="77777777" w:rsidR="00BB327F" w:rsidRPr="0047558B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3EBC6C" w14:textId="77777777" w:rsidR="00BB327F" w:rsidRPr="0047558B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1CF4749" w14:textId="77777777" w:rsidR="00BB327F" w:rsidRPr="0047558B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EEB132" w14:textId="77777777" w:rsidR="00BB327F" w:rsidRPr="0047558B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B109C29" w14:textId="77777777" w:rsidR="00BB327F" w:rsidRPr="0047558B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43B84C" w14:textId="77777777" w:rsidR="00BB327F" w:rsidRPr="0047558B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2088F" w14:textId="77777777" w:rsidR="00BB327F" w:rsidRPr="0047558B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0F44B2" w14:textId="77777777" w:rsidR="00BB327F" w:rsidRPr="0047558B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B327F" w:rsidRPr="0047558B" w14:paraId="0D9FD801" w14:textId="77777777" w:rsidTr="00A243DE">
        <w:tc>
          <w:tcPr>
            <w:tcW w:w="2502" w:type="dxa"/>
          </w:tcPr>
          <w:p w14:paraId="6D825BB6" w14:textId="537DE6DF" w:rsidR="00BB327F" w:rsidRPr="0047558B" w:rsidRDefault="00BB327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sz w:val="30"/>
                <w:szCs w:val="30"/>
                <w:lang w:val="th"/>
              </w:rPr>
            </w:pPr>
            <w:r w:rsidRPr="0047558B"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  <w:t xml:space="preserve">ณ วันที่ </w:t>
            </w:r>
            <w:r w:rsidRPr="0047558B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 xml:space="preserve">1 </w:t>
            </w:r>
            <w:r w:rsidRPr="0047558B"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  <w:t xml:space="preserve">ตุลาคม </w:t>
            </w:r>
            <w:r w:rsidRPr="0047558B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256</w:t>
            </w:r>
            <w:r w:rsidR="00600EF6" w:rsidRPr="0047558B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2</w:t>
            </w:r>
          </w:p>
        </w:tc>
        <w:tc>
          <w:tcPr>
            <w:tcW w:w="270" w:type="dxa"/>
          </w:tcPr>
          <w:p w14:paraId="3D0536E6" w14:textId="77777777" w:rsidR="00BB327F" w:rsidRPr="0047558B" w:rsidRDefault="00BB327F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17F10C" w14:textId="77777777" w:rsidR="00BB327F" w:rsidRPr="0047558B" w:rsidRDefault="00BB327F" w:rsidP="00BB327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870485" w14:textId="77777777" w:rsidR="00BB327F" w:rsidRPr="0047558B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0FC52DC6" w14:textId="77777777" w:rsidR="00BB327F" w:rsidRPr="0047558B" w:rsidRDefault="00BB327F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15,942</w:t>
            </w:r>
          </w:p>
        </w:tc>
        <w:tc>
          <w:tcPr>
            <w:tcW w:w="270" w:type="dxa"/>
          </w:tcPr>
          <w:p w14:paraId="1A79B509" w14:textId="77777777" w:rsidR="00BB327F" w:rsidRPr="0047558B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4A22E546" w14:textId="6D070A85" w:rsidR="00BB327F" w:rsidRPr="0047558B" w:rsidRDefault="00600EF6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2,734</w:t>
            </w:r>
          </w:p>
        </w:tc>
        <w:tc>
          <w:tcPr>
            <w:tcW w:w="270" w:type="dxa"/>
          </w:tcPr>
          <w:p w14:paraId="37C28173" w14:textId="77777777" w:rsidR="00BB327F" w:rsidRPr="0047558B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BECFC82" w14:textId="39A57960" w:rsidR="00BB327F" w:rsidRPr="0047558B" w:rsidRDefault="00600EF6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18,676</w:t>
            </w:r>
          </w:p>
        </w:tc>
      </w:tr>
      <w:tr w:rsidR="00BB327F" w:rsidRPr="0047558B" w14:paraId="77ACAC10" w14:textId="77777777" w:rsidTr="00A243DE">
        <w:tc>
          <w:tcPr>
            <w:tcW w:w="2502" w:type="dxa"/>
          </w:tcPr>
          <w:p w14:paraId="482E4A7F" w14:textId="77777777" w:rsidR="00BB327F" w:rsidRPr="0047558B" w:rsidRDefault="00BB327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</w:pPr>
            <w:r w:rsidRPr="0047558B"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32ECC374" w14:textId="77777777" w:rsidR="00BB327F" w:rsidRPr="0047558B" w:rsidRDefault="00BB327F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130066" w14:textId="77777777" w:rsidR="00BB327F" w:rsidRPr="0047558B" w:rsidRDefault="00BB327F" w:rsidP="00BB327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0318EE" w14:textId="77777777" w:rsidR="00BB327F" w:rsidRPr="0047558B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E02E10" w14:textId="0D71B2FD" w:rsidR="00BB327F" w:rsidRPr="0047558B" w:rsidRDefault="003C2664" w:rsidP="003C2664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40038" w14:textId="77777777" w:rsidR="00BB327F" w:rsidRPr="0047558B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9271C" w14:textId="22C04203" w:rsidR="00BB327F" w:rsidRPr="0047558B" w:rsidRDefault="00BB327F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18</w:t>
            </w:r>
            <w:r w:rsidR="00600EF6" w:rsidRPr="0047558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F7E0A94" w14:textId="77777777" w:rsidR="00BB327F" w:rsidRPr="0047558B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68AC75" w14:textId="59926881" w:rsidR="00BB327F" w:rsidRPr="0047558B" w:rsidRDefault="00600EF6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186</w:t>
            </w:r>
          </w:p>
        </w:tc>
      </w:tr>
      <w:tr w:rsidR="00600EF6" w:rsidRPr="0047558B" w14:paraId="093DDFBF" w14:textId="77777777" w:rsidTr="00A243DE">
        <w:tc>
          <w:tcPr>
            <w:tcW w:w="2502" w:type="dxa"/>
          </w:tcPr>
          <w:p w14:paraId="3651DE6B" w14:textId="7639EA27" w:rsidR="00600EF6" w:rsidRPr="00DB694F" w:rsidRDefault="00600EF6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sz w:val="30"/>
                <w:szCs w:val="30"/>
                <w:lang w:val="th"/>
              </w:rPr>
            </w:pPr>
            <w:r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ณ วันที่ </w:t>
            </w:r>
            <w:r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30 </w:t>
            </w:r>
            <w:r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>กันยายน</w:t>
            </w:r>
            <w:r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 2563</w:t>
            </w:r>
          </w:p>
          <w:p w14:paraId="7DCE8B67" w14:textId="690D36F2" w:rsidR="00600EF6" w:rsidRPr="0047558B" w:rsidRDefault="00600EF6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</w:pPr>
            <w:r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   </w:t>
            </w:r>
            <w:r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และ </w:t>
            </w:r>
            <w:r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1 </w:t>
            </w:r>
            <w:r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ตุลาคม </w:t>
            </w:r>
            <w:r w:rsidRPr="00DB694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>2563</w:t>
            </w:r>
          </w:p>
        </w:tc>
        <w:tc>
          <w:tcPr>
            <w:tcW w:w="270" w:type="dxa"/>
          </w:tcPr>
          <w:p w14:paraId="77C6FB21" w14:textId="77777777" w:rsidR="00600EF6" w:rsidRPr="0047558B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207A1" w14:textId="77777777" w:rsidR="00600EF6" w:rsidRPr="0047558B" w:rsidRDefault="00600EF6" w:rsidP="00600E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C71E45" w14:textId="673843E8" w:rsidR="00600EF6" w:rsidRPr="0047558B" w:rsidRDefault="00600EF6" w:rsidP="00600E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E12238" w14:textId="77777777" w:rsidR="00600EF6" w:rsidRPr="0047558B" w:rsidRDefault="00600EF6" w:rsidP="0060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E98882" w14:textId="77777777" w:rsidR="00600EF6" w:rsidRPr="0047558B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2194685" w14:textId="213B8EFF" w:rsidR="00600EF6" w:rsidRPr="0047558B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15,942</w:t>
            </w:r>
          </w:p>
        </w:tc>
        <w:tc>
          <w:tcPr>
            <w:tcW w:w="270" w:type="dxa"/>
          </w:tcPr>
          <w:p w14:paraId="0EB33CC1" w14:textId="77777777" w:rsidR="00600EF6" w:rsidRPr="0047558B" w:rsidRDefault="00600EF6" w:rsidP="0060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30E065" w14:textId="77777777" w:rsidR="00600EF6" w:rsidRPr="0047558B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9200A9" w14:textId="0E269BBA" w:rsidR="00600EF6" w:rsidRPr="0047558B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2,920</w:t>
            </w:r>
          </w:p>
        </w:tc>
        <w:tc>
          <w:tcPr>
            <w:tcW w:w="270" w:type="dxa"/>
          </w:tcPr>
          <w:p w14:paraId="47301C3A" w14:textId="77777777" w:rsidR="00600EF6" w:rsidRPr="0047558B" w:rsidRDefault="00600EF6" w:rsidP="0060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FFCAB3" w14:textId="77777777" w:rsidR="00600EF6" w:rsidRPr="0047558B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F6177CD" w14:textId="401D7AE0" w:rsidR="00600EF6" w:rsidRPr="0047558B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18,862</w:t>
            </w:r>
          </w:p>
        </w:tc>
      </w:tr>
      <w:tr w:rsidR="00600EF6" w:rsidRPr="0047558B" w14:paraId="32A784CA" w14:textId="77777777" w:rsidTr="00A243DE">
        <w:tc>
          <w:tcPr>
            <w:tcW w:w="2502" w:type="dxa"/>
          </w:tcPr>
          <w:p w14:paraId="25BD67FF" w14:textId="77777777" w:rsidR="00600EF6" w:rsidRPr="0047558B" w:rsidRDefault="00600EF6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</w:pPr>
            <w:r w:rsidRPr="0047558B"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6E4B71A8" w14:textId="77777777" w:rsidR="00600EF6" w:rsidRPr="0047558B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5439EF" w14:textId="10C7052A" w:rsidR="00600EF6" w:rsidRPr="0047558B" w:rsidRDefault="005A423D" w:rsidP="00600E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3F6210" w14:textId="77777777" w:rsidR="00600EF6" w:rsidRPr="0047558B" w:rsidRDefault="00600EF6" w:rsidP="0060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A1CA4B" w14:textId="18F38E41" w:rsidR="00600EF6" w:rsidRPr="0047558B" w:rsidRDefault="005A423D" w:rsidP="00600EF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DA67DA" w14:textId="77777777" w:rsidR="00600EF6" w:rsidRPr="0047558B" w:rsidRDefault="00600EF6" w:rsidP="0060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CEF069" w14:textId="0AC4E2B3" w:rsidR="00600EF6" w:rsidRPr="0047558B" w:rsidRDefault="005A423D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14:paraId="2EE9BA4C" w14:textId="77777777" w:rsidR="00600EF6" w:rsidRPr="0047558B" w:rsidRDefault="00600EF6" w:rsidP="0060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9CBA64" w14:textId="54985A6B" w:rsidR="00600EF6" w:rsidRPr="0047558B" w:rsidRDefault="005A423D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600EF6" w:rsidRPr="0047558B" w14:paraId="23A0F606" w14:textId="77777777" w:rsidTr="00A243DE">
        <w:tc>
          <w:tcPr>
            <w:tcW w:w="2502" w:type="dxa"/>
          </w:tcPr>
          <w:p w14:paraId="5F9E19E4" w14:textId="4F0DAFF2" w:rsidR="00600EF6" w:rsidRPr="0047558B" w:rsidRDefault="00600EF6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sz w:val="30"/>
                <w:szCs w:val="30"/>
                <w:lang w:val="th"/>
              </w:rPr>
            </w:pPr>
            <w:r w:rsidRPr="0047558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ณ วันที่ </w:t>
            </w:r>
            <w:r w:rsidRPr="0047558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30 </w:t>
            </w:r>
            <w:r w:rsidRPr="0047558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กันยายน </w:t>
            </w:r>
            <w:r w:rsidRPr="0047558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>2564</w:t>
            </w:r>
          </w:p>
        </w:tc>
        <w:tc>
          <w:tcPr>
            <w:tcW w:w="270" w:type="dxa"/>
          </w:tcPr>
          <w:p w14:paraId="4F5417DE" w14:textId="77777777" w:rsidR="00600EF6" w:rsidRPr="0047558B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2489E5" w14:textId="3E1DD14F" w:rsidR="00600EF6" w:rsidRPr="0047558B" w:rsidRDefault="005A423D" w:rsidP="00600E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CB05C2" w14:textId="77777777" w:rsidR="00600EF6" w:rsidRPr="0047558B" w:rsidRDefault="00600EF6" w:rsidP="0060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A8CF12" w14:textId="3D202975" w:rsidR="00600EF6" w:rsidRPr="0047558B" w:rsidRDefault="005A423D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15,942</w:t>
            </w:r>
          </w:p>
        </w:tc>
        <w:tc>
          <w:tcPr>
            <w:tcW w:w="270" w:type="dxa"/>
          </w:tcPr>
          <w:p w14:paraId="2E1CDF73" w14:textId="77777777" w:rsidR="00600EF6" w:rsidRPr="0047558B" w:rsidRDefault="00600EF6" w:rsidP="0060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B506A3" w14:textId="6EC01E1D" w:rsidR="00600EF6" w:rsidRPr="0047558B" w:rsidRDefault="005A423D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3,105</w:t>
            </w:r>
          </w:p>
        </w:tc>
        <w:tc>
          <w:tcPr>
            <w:tcW w:w="270" w:type="dxa"/>
          </w:tcPr>
          <w:p w14:paraId="4FCC561C" w14:textId="77777777" w:rsidR="00600EF6" w:rsidRPr="0047558B" w:rsidRDefault="00600EF6" w:rsidP="0060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D10412B" w14:textId="286F2089" w:rsidR="00600EF6" w:rsidRPr="0047558B" w:rsidRDefault="005A423D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19,047</w:t>
            </w:r>
          </w:p>
        </w:tc>
      </w:tr>
      <w:tr w:rsidR="00600EF6" w:rsidRPr="0047558B" w14:paraId="6A68C4B6" w14:textId="77777777" w:rsidTr="00A243DE">
        <w:tc>
          <w:tcPr>
            <w:tcW w:w="2502" w:type="dxa"/>
          </w:tcPr>
          <w:p w14:paraId="710B1121" w14:textId="77777777" w:rsidR="00600EF6" w:rsidRPr="00DB694F" w:rsidRDefault="00600EF6" w:rsidP="00600EF6">
            <w:pPr>
              <w:ind w:left="149" w:hanging="1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D0DBB" w14:textId="77777777" w:rsidR="00600EF6" w:rsidRPr="00DB694F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24AAC2" w14:textId="77777777" w:rsidR="00600EF6" w:rsidRPr="00DB694F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B7968F" w14:textId="77777777" w:rsidR="00600EF6" w:rsidRPr="00DB694F" w:rsidRDefault="00600EF6" w:rsidP="0060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17F419" w14:textId="77777777" w:rsidR="00600EF6" w:rsidRPr="00DB694F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FC1835" w14:textId="77777777" w:rsidR="00600EF6" w:rsidRPr="00DB694F" w:rsidRDefault="00600EF6" w:rsidP="0060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397AC7" w14:textId="77777777" w:rsidR="00600EF6" w:rsidRPr="00DB694F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7EFBE" w14:textId="77777777" w:rsidR="00600EF6" w:rsidRPr="00DB694F" w:rsidRDefault="00600EF6" w:rsidP="0060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2548DB" w14:textId="77777777" w:rsidR="00600EF6" w:rsidRPr="00DB694F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0EF6" w:rsidRPr="0047558B" w14:paraId="2C0268B8" w14:textId="77777777" w:rsidTr="00A243DE">
        <w:tc>
          <w:tcPr>
            <w:tcW w:w="2502" w:type="dxa"/>
          </w:tcPr>
          <w:p w14:paraId="504F5B13" w14:textId="77777777" w:rsidR="00600EF6" w:rsidRPr="0047558B" w:rsidRDefault="00600EF6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  <w:lang w:val="th"/>
              </w:rPr>
            </w:pPr>
            <w:r w:rsidRPr="0047558B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  <w:lang w:val="th"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0F65C365" w14:textId="77777777" w:rsidR="00600EF6" w:rsidRPr="0047558B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05A4D9" w14:textId="77777777" w:rsidR="00600EF6" w:rsidRPr="0047558B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920AA6" w14:textId="77777777" w:rsidR="00600EF6" w:rsidRPr="0047558B" w:rsidRDefault="00600EF6" w:rsidP="0060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02AF58C7" w14:textId="77777777" w:rsidR="00600EF6" w:rsidRPr="0047558B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D6EEF" w14:textId="77777777" w:rsidR="00600EF6" w:rsidRPr="0047558B" w:rsidRDefault="00600EF6" w:rsidP="0060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7EC599D8" w14:textId="77777777" w:rsidR="00600EF6" w:rsidRPr="0047558B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BEE33" w14:textId="77777777" w:rsidR="00600EF6" w:rsidRPr="0047558B" w:rsidRDefault="00600EF6" w:rsidP="0060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7DE08BF" w14:textId="77777777" w:rsidR="00600EF6" w:rsidRPr="0047558B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0EF6" w:rsidRPr="0047558B" w14:paraId="7775AB29" w14:textId="77777777" w:rsidTr="00A243DE">
        <w:tc>
          <w:tcPr>
            <w:tcW w:w="2502" w:type="dxa"/>
            <w:vAlign w:val="bottom"/>
          </w:tcPr>
          <w:p w14:paraId="737832CF" w14:textId="35BE3136" w:rsidR="00600EF6" w:rsidRPr="0047558B" w:rsidRDefault="00600EF6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</w:pPr>
            <w:r w:rsidRPr="0047558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ณ วันที่ </w:t>
            </w:r>
            <w:r w:rsidRPr="0047558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30 </w:t>
            </w:r>
            <w:r w:rsidRPr="0047558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>กันยายน</w:t>
            </w:r>
            <w:r w:rsidRPr="0047558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 2563  </w:t>
            </w:r>
          </w:p>
        </w:tc>
        <w:tc>
          <w:tcPr>
            <w:tcW w:w="270" w:type="dxa"/>
          </w:tcPr>
          <w:p w14:paraId="6542127A" w14:textId="77777777" w:rsidR="00600EF6" w:rsidRPr="0047558B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2CBC616" w14:textId="25E63BBE" w:rsidR="00600EF6" w:rsidRPr="0047558B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62,854</w:t>
            </w:r>
          </w:p>
        </w:tc>
        <w:tc>
          <w:tcPr>
            <w:tcW w:w="270" w:type="dxa"/>
            <w:vAlign w:val="bottom"/>
          </w:tcPr>
          <w:p w14:paraId="4E7B05D2" w14:textId="77777777" w:rsidR="00600EF6" w:rsidRPr="0047558B" w:rsidRDefault="00600EF6" w:rsidP="0060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09B1C3C" w14:textId="57F5B7E4" w:rsidR="00600EF6" w:rsidRPr="0047558B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3997068F" w14:textId="77777777" w:rsidR="00600EF6" w:rsidRPr="0047558B" w:rsidRDefault="00600EF6" w:rsidP="0060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1E370D7" w14:textId="7A9AA998" w:rsidR="00600EF6" w:rsidRPr="0047558B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70" w:type="dxa"/>
            <w:vAlign w:val="bottom"/>
          </w:tcPr>
          <w:p w14:paraId="3D6CE097" w14:textId="77777777" w:rsidR="00600EF6" w:rsidRPr="0047558B" w:rsidRDefault="00600EF6" w:rsidP="0060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4F0DDB2" w14:textId="507AF5BD" w:rsidR="00600EF6" w:rsidRPr="0047558B" w:rsidRDefault="00600EF6" w:rsidP="00600E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63,818</w:t>
            </w:r>
          </w:p>
        </w:tc>
      </w:tr>
      <w:tr w:rsidR="005A423D" w:rsidRPr="0047558B" w14:paraId="3AA9CC7D" w14:textId="77777777" w:rsidTr="00A243DE">
        <w:tc>
          <w:tcPr>
            <w:tcW w:w="2502" w:type="dxa"/>
            <w:vAlign w:val="bottom"/>
          </w:tcPr>
          <w:p w14:paraId="78343841" w14:textId="3882E5DE" w:rsidR="005A423D" w:rsidRPr="0047558B" w:rsidRDefault="005A423D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sz w:val="30"/>
                <w:szCs w:val="30"/>
                <w:lang w:val="th"/>
              </w:rPr>
            </w:pPr>
            <w:r w:rsidRPr="0047558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>ณ วันที่</w:t>
            </w:r>
            <w:r w:rsidRPr="0047558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 30</w:t>
            </w:r>
            <w:r w:rsidRPr="0047558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 กันยายน</w:t>
            </w:r>
            <w:r w:rsidRPr="0047558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 2564</w:t>
            </w:r>
          </w:p>
        </w:tc>
        <w:tc>
          <w:tcPr>
            <w:tcW w:w="270" w:type="dxa"/>
          </w:tcPr>
          <w:p w14:paraId="065F1944" w14:textId="77777777" w:rsidR="005A423D" w:rsidRPr="0047558B" w:rsidRDefault="005A423D" w:rsidP="005A42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58FEBA" w14:textId="18629E14" w:rsidR="005A423D" w:rsidRPr="0047558B" w:rsidRDefault="005A423D" w:rsidP="005A42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62,854</w:t>
            </w:r>
          </w:p>
        </w:tc>
        <w:tc>
          <w:tcPr>
            <w:tcW w:w="270" w:type="dxa"/>
            <w:vAlign w:val="bottom"/>
          </w:tcPr>
          <w:p w14:paraId="3630E1D0" w14:textId="77777777" w:rsidR="005A423D" w:rsidRPr="0047558B" w:rsidRDefault="005A423D" w:rsidP="005A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53C3E7" w14:textId="1A572615" w:rsidR="005A423D" w:rsidRPr="0047558B" w:rsidRDefault="005A423D" w:rsidP="005A42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48F3882" w14:textId="77777777" w:rsidR="005A423D" w:rsidRPr="0047558B" w:rsidRDefault="005A423D" w:rsidP="005A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778090" w14:textId="7CDEEB66" w:rsidR="005A423D" w:rsidRPr="0047558B" w:rsidRDefault="005A423D" w:rsidP="005A42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70" w:type="dxa"/>
            <w:vAlign w:val="bottom"/>
          </w:tcPr>
          <w:p w14:paraId="548BC3AB" w14:textId="77777777" w:rsidR="005A423D" w:rsidRPr="0047558B" w:rsidRDefault="005A423D" w:rsidP="005A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DE492C" w14:textId="23753D72" w:rsidR="005A423D" w:rsidRPr="0047558B" w:rsidRDefault="005A423D" w:rsidP="005A42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63,633</w:t>
            </w:r>
          </w:p>
        </w:tc>
      </w:tr>
    </w:tbl>
    <w:p w14:paraId="020C33CB" w14:textId="77777777" w:rsidR="0009561B" w:rsidRPr="00DB694F" w:rsidRDefault="0009561B" w:rsidP="00C12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F401A0F" w14:textId="5CDB721C" w:rsidR="00C12446" w:rsidRPr="0047558B" w:rsidRDefault="00C12446" w:rsidP="00C12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อสังหาริมทรัพย์เพื่อการลงทุนประกอบด้วยที่ดินและส่วนปรับปรุงที่ดิน อาคาร</w:t>
      </w:r>
      <w:r w:rsidR="00FF08FC">
        <w:rPr>
          <w:rFonts w:ascii="Angsana New" w:hAnsi="Angsana New" w:hint="cs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สิ่งปลูกสร้างและส่วนปรับปรุงอาคารที่ให้เช่าแก่บุคคลที่สามซึ่งอยู่ระหว่างการหาผู้เช่ารายใหม่</w:t>
      </w:r>
    </w:p>
    <w:p w14:paraId="4356FF05" w14:textId="77777777" w:rsidR="00C12446" w:rsidRPr="00DB694F" w:rsidRDefault="00C12446" w:rsidP="00C12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ABE7BA5" w14:textId="319DE846" w:rsidR="000547C5" w:rsidRPr="0047558B" w:rsidRDefault="00B23656" w:rsidP="00054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0A63CF" w:rsidRPr="0047558B">
        <w:rPr>
          <w:rFonts w:ascii="Angsana New" w:hAnsi="Angsana New"/>
          <w:sz w:val="30"/>
          <w:szCs w:val="30"/>
        </w:rPr>
        <w:t>30</w:t>
      </w:r>
      <w:r w:rsidRPr="0047558B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7558B">
        <w:rPr>
          <w:rFonts w:ascii="Angsana New" w:hAnsi="Angsana New"/>
          <w:sz w:val="30"/>
          <w:szCs w:val="30"/>
        </w:rPr>
        <w:t>256</w:t>
      </w:r>
      <w:r w:rsidR="00600EF6" w:rsidRPr="0047558B">
        <w:rPr>
          <w:rFonts w:ascii="Angsana New" w:hAnsi="Angsana New"/>
          <w:sz w:val="30"/>
          <w:szCs w:val="30"/>
        </w:rPr>
        <w:t>4</w:t>
      </w:r>
      <w:r w:rsidRPr="0047558B">
        <w:rPr>
          <w:rFonts w:ascii="Angsana New" w:hAnsi="Angsana New"/>
          <w:sz w:val="30"/>
          <w:szCs w:val="30"/>
          <w:cs/>
        </w:rPr>
        <w:t xml:space="preserve"> จำนวน </w:t>
      </w:r>
      <w:r w:rsidR="005A423D" w:rsidRPr="0047558B">
        <w:rPr>
          <w:rFonts w:ascii="Angsana New" w:hAnsi="Angsana New"/>
          <w:sz w:val="30"/>
          <w:szCs w:val="30"/>
        </w:rPr>
        <w:t>125.51</w:t>
      </w:r>
      <w:r w:rsidRPr="0047558B">
        <w:rPr>
          <w:rFonts w:ascii="Angsana New" w:hAnsi="Angsana New"/>
          <w:sz w:val="30"/>
          <w:szCs w:val="30"/>
          <w:cs/>
        </w:rPr>
        <w:t xml:space="preserve"> ล้านบาท </w:t>
      </w:r>
      <w:r w:rsidR="00E849E3" w:rsidRPr="0047558B">
        <w:rPr>
          <w:rFonts w:ascii="Angsana New" w:hAnsi="Angsana New"/>
          <w:i/>
          <w:iCs/>
          <w:sz w:val="30"/>
          <w:szCs w:val="30"/>
          <w:cs/>
        </w:rPr>
        <w:t>(</w:t>
      </w:r>
      <w:r w:rsidR="00E849E3" w:rsidRPr="0047558B">
        <w:rPr>
          <w:rFonts w:ascii="Angsana New" w:hAnsi="Angsana New"/>
          <w:i/>
          <w:iCs/>
          <w:sz w:val="30"/>
          <w:szCs w:val="30"/>
        </w:rPr>
        <w:t>256</w:t>
      </w:r>
      <w:r w:rsidR="00600EF6" w:rsidRPr="0047558B">
        <w:rPr>
          <w:rFonts w:ascii="Angsana New" w:hAnsi="Angsana New"/>
          <w:i/>
          <w:iCs/>
          <w:sz w:val="30"/>
          <w:szCs w:val="30"/>
        </w:rPr>
        <w:t>3</w:t>
      </w:r>
      <w:r w:rsidR="00E849E3" w:rsidRPr="0047558B">
        <w:rPr>
          <w:rFonts w:ascii="Angsana New" w:hAnsi="Angsana New"/>
          <w:i/>
          <w:iCs/>
          <w:sz w:val="30"/>
          <w:szCs w:val="30"/>
        </w:rPr>
        <w:t>:</w:t>
      </w:r>
      <w:r w:rsidR="004B2F82" w:rsidRPr="0047558B">
        <w:rPr>
          <w:rFonts w:ascii="Angsana New" w:hAnsi="Angsana New"/>
          <w:i/>
          <w:iCs/>
          <w:sz w:val="30"/>
          <w:szCs w:val="30"/>
        </w:rPr>
        <w:t xml:space="preserve"> </w:t>
      </w:r>
      <w:r w:rsidR="00E849E3" w:rsidRPr="0047558B">
        <w:rPr>
          <w:rFonts w:ascii="Angsana New" w:hAnsi="Angsana New"/>
          <w:i/>
          <w:iCs/>
          <w:sz w:val="30"/>
          <w:szCs w:val="30"/>
        </w:rPr>
        <w:t xml:space="preserve">132.76 </w:t>
      </w:r>
      <w:r w:rsidR="00E849E3" w:rsidRPr="0047558B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="00E849E3" w:rsidRPr="0047558B">
        <w:rPr>
          <w:rFonts w:ascii="Angsana New" w:hAnsi="Angsana New"/>
          <w:sz w:val="30"/>
          <w:szCs w:val="30"/>
          <w:cs/>
        </w:rPr>
        <w:t>ประเมินราคาโดยผู้ประเมินราคาอิสระโดย</w:t>
      </w:r>
      <w:r w:rsidR="004C4E96" w:rsidRPr="0047558B">
        <w:rPr>
          <w:rFonts w:ascii="Angsana New" w:hAnsi="Angsana New"/>
          <w:sz w:val="30"/>
          <w:szCs w:val="30"/>
          <w:cs/>
        </w:rPr>
        <w:t>วิธี</w:t>
      </w:r>
      <w:r w:rsidR="00E849E3" w:rsidRPr="0047558B">
        <w:rPr>
          <w:rFonts w:ascii="Angsana New" w:hAnsi="Angsana New"/>
          <w:sz w:val="30"/>
          <w:szCs w:val="30"/>
          <w:cs/>
        </w:rPr>
        <w:t>มูลค่าตลาดสำหรับการใช้ประโยชน์ปัจจุบัน</w:t>
      </w:r>
      <w:r w:rsidR="004B2F82" w:rsidRPr="0047558B">
        <w:rPr>
          <w:rFonts w:ascii="Angsana New" w:hAnsi="Angsana New"/>
          <w:sz w:val="30"/>
          <w:szCs w:val="30"/>
        </w:rPr>
        <w:t xml:space="preserve"> </w:t>
      </w:r>
      <w:r w:rsidR="004C4E96" w:rsidRPr="0047558B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</w:t>
      </w:r>
      <w:r w:rsidR="000A1B9E" w:rsidRPr="0047558B">
        <w:rPr>
          <w:rFonts w:ascii="Angsana New" w:hAnsi="Angsana New"/>
          <w:sz w:val="30"/>
          <w:szCs w:val="30"/>
          <w:cs/>
        </w:rPr>
        <w:t>ชั้</w:t>
      </w:r>
      <w:r w:rsidR="004C4E96" w:rsidRPr="0047558B">
        <w:rPr>
          <w:rFonts w:ascii="Angsana New" w:hAnsi="Angsana New"/>
          <w:sz w:val="30"/>
          <w:szCs w:val="30"/>
          <w:cs/>
        </w:rPr>
        <w:t>นการวัดมูลค่ายุติธรรมอยู่ในระดับที่</w:t>
      </w:r>
      <w:r w:rsidR="000547C5" w:rsidRPr="0047558B">
        <w:rPr>
          <w:rFonts w:ascii="Angsana New" w:hAnsi="Angsana New"/>
          <w:sz w:val="30"/>
          <w:szCs w:val="30"/>
        </w:rPr>
        <w:t xml:space="preserve"> </w:t>
      </w:r>
      <w:r w:rsidR="004C4E96" w:rsidRPr="0047558B">
        <w:rPr>
          <w:rFonts w:ascii="Angsana New" w:hAnsi="Angsana New"/>
          <w:sz w:val="30"/>
          <w:szCs w:val="30"/>
        </w:rPr>
        <w:t>3</w:t>
      </w:r>
    </w:p>
    <w:p w14:paraId="42995304" w14:textId="11E49FDF" w:rsidR="00C12446" w:rsidRPr="0047558B" w:rsidRDefault="00C12446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B0C036" w14:textId="77777777" w:rsidR="00D957F4" w:rsidRPr="0047558B" w:rsidRDefault="00D957F4" w:rsidP="004B2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720" w:right="-72"/>
        <w:jc w:val="thaiDistribute"/>
        <w:rPr>
          <w:rFonts w:ascii="Angsana New" w:hAnsi="Angsana New"/>
          <w:i/>
          <w:iCs/>
          <w:sz w:val="2"/>
          <w:szCs w:val="2"/>
        </w:rPr>
      </w:pPr>
    </w:p>
    <w:tbl>
      <w:tblPr>
        <w:tblW w:w="9279" w:type="dxa"/>
        <w:tblInd w:w="450" w:type="dxa"/>
        <w:tblLook w:val="04A0" w:firstRow="1" w:lastRow="0" w:firstColumn="1" w:lastColumn="0" w:noHBand="0" w:noVBand="1"/>
      </w:tblPr>
      <w:tblGrid>
        <w:gridCol w:w="2430"/>
        <w:gridCol w:w="3870"/>
        <w:gridCol w:w="2979"/>
      </w:tblGrid>
      <w:tr w:rsidR="009669E4" w:rsidRPr="0047558B" w14:paraId="4ACD2B4B" w14:textId="77777777" w:rsidTr="00A243DE">
        <w:tc>
          <w:tcPr>
            <w:tcW w:w="2430" w:type="dxa"/>
          </w:tcPr>
          <w:p w14:paraId="39CA7B95" w14:textId="77777777" w:rsidR="009669E4" w:rsidRPr="0047558B" w:rsidRDefault="009669E4" w:rsidP="008D0E17">
            <w:pPr>
              <w:tabs>
                <w:tab w:val="left" w:pos="1372"/>
              </w:tabs>
              <w:ind w:left="660" w:hanging="4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7F3E42A" w14:textId="77777777" w:rsidR="009669E4" w:rsidRPr="0047558B" w:rsidRDefault="009669E4" w:rsidP="008D0E17">
            <w:pPr>
              <w:tabs>
                <w:tab w:val="left" w:pos="1372"/>
              </w:tabs>
              <w:ind w:left="660" w:hanging="4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84DB59" w14:textId="77777777" w:rsidR="009669E4" w:rsidRPr="0047558B" w:rsidRDefault="009669E4" w:rsidP="008D0E17">
            <w:pPr>
              <w:tabs>
                <w:tab w:val="left" w:pos="1372"/>
              </w:tabs>
              <w:ind w:left="660" w:hanging="4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870" w:type="dxa"/>
          </w:tcPr>
          <w:p w14:paraId="4DDFD919" w14:textId="77777777" w:rsidR="009669E4" w:rsidRPr="0047558B" w:rsidRDefault="009669E4" w:rsidP="008D0E17">
            <w:pPr>
              <w:tabs>
                <w:tab w:val="left" w:pos="13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F985FE9" w14:textId="77777777" w:rsidR="009669E4" w:rsidRPr="0047558B" w:rsidRDefault="009669E4" w:rsidP="008D0E17">
            <w:pPr>
              <w:tabs>
                <w:tab w:val="left" w:pos="13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3A44097" w14:textId="77777777" w:rsidR="009669E4" w:rsidRPr="0047558B" w:rsidRDefault="009669E4" w:rsidP="008D0E17">
            <w:pPr>
              <w:tabs>
                <w:tab w:val="left" w:pos="13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79" w:type="dxa"/>
          </w:tcPr>
          <w:p w14:paraId="3F4EBD9E" w14:textId="77777777" w:rsidR="009669E4" w:rsidRPr="0047558B" w:rsidRDefault="009669E4" w:rsidP="00DA66CF">
            <w:pPr>
              <w:tabs>
                <w:tab w:val="clear" w:pos="2807"/>
                <w:tab w:val="left" w:pos="1372"/>
                <w:tab w:val="left" w:pos="276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textWrapping" w:clear="all"/>
              <w:t>ไม่สามารถสังเกตได้ที่มีนัยสำคัญและการวัดมูลค่ายุติธรรม</w:t>
            </w:r>
          </w:p>
        </w:tc>
      </w:tr>
      <w:tr w:rsidR="00535DEB" w:rsidRPr="0047558B" w14:paraId="2B2E8B02" w14:textId="77777777" w:rsidTr="00A243DE">
        <w:tc>
          <w:tcPr>
            <w:tcW w:w="2430" w:type="dxa"/>
          </w:tcPr>
          <w:p w14:paraId="3C02AE5E" w14:textId="77777777" w:rsidR="00535DEB" w:rsidRPr="0047558B" w:rsidRDefault="00576128" w:rsidP="00A243DE">
            <w:pPr>
              <w:tabs>
                <w:tab w:val="left" w:pos="1372"/>
              </w:tabs>
              <w:ind w:left="-6" w:right="-108" w:hanging="14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 w:rsidR="00970FC4" w:rsidRPr="0047558B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0A1B9E" w:rsidRPr="0047558B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</w:p>
          <w:p w14:paraId="4DE828FC" w14:textId="0AD5EAB5" w:rsidR="000A1B9E" w:rsidRPr="0047558B" w:rsidRDefault="000547C5" w:rsidP="00A243DE">
            <w:pPr>
              <w:tabs>
                <w:tab w:val="clear" w:pos="227"/>
                <w:tab w:val="clear" w:pos="454"/>
                <w:tab w:val="left" w:pos="191"/>
                <w:tab w:val="left" w:pos="300"/>
                <w:tab w:val="left" w:pos="1372"/>
              </w:tabs>
              <w:ind w:left="-6" w:right="-108" w:firstLine="126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1B9E" w:rsidRPr="0047558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0A1B9E" w:rsidRPr="0047558B">
              <w:rPr>
                <w:rFonts w:ascii="Angsana New" w:hAnsi="Angsana New"/>
                <w:sz w:val="30"/>
                <w:szCs w:val="30"/>
                <w:cs/>
              </w:rPr>
              <w:t>ที่ดิ</w:t>
            </w:r>
            <w:r w:rsidR="004B2F82" w:rsidRPr="0047558B">
              <w:rPr>
                <w:rFonts w:ascii="Angsana New" w:hAnsi="Angsana New"/>
                <w:sz w:val="30"/>
                <w:szCs w:val="30"/>
                <w:cs/>
              </w:rPr>
              <w:t xml:space="preserve">น </w:t>
            </w:r>
            <w:r w:rsidR="000A1B9E" w:rsidRPr="0047558B">
              <w:rPr>
                <w:rFonts w:ascii="Angsana New" w:hAnsi="Angsana New"/>
                <w:sz w:val="30"/>
                <w:szCs w:val="30"/>
                <w:cs/>
              </w:rPr>
              <w:t xml:space="preserve">ใช้วิธีเปรียบเทียบ                               </w:t>
            </w:r>
          </w:p>
          <w:p w14:paraId="5E792768" w14:textId="4B99DA2D" w:rsidR="000A1B9E" w:rsidRPr="0047558B" w:rsidRDefault="000A1B9E" w:rsidP="007E190D">
            <w:pPr>
              <w:tabs>
                <w:tab w:val="clear" w:pos="227"/>
                <w:tab w:val="left" w:pos="300"/>
                <w:tab w:val="left" w:pos="1372"/>
              </w:tabs>
              <w:ind w:left="-6" w:right="-108" w:firstLine="126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DA66CF" w:rsidRPr="0047558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  <w:p w14:paraId="1FA76316" w14:textId="2C4399F4" w:rsidR="000A1B9E" w:rsidRPr="0047558B" w:rsidRDefault="000A1B9E" w:rsidP="00A243DE">
            <w:pPr>
              <w:tabs>
                <w:tab w:val="clear" w:pos="227"/>
                <w:tab w:val="left" w:pos="300"/>
                <w:tab w:val="left" w:pos="1372"/>
              </w:tabs>
              <w:ind w:left="281" w:right="-108" w:hanging="1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2"/>
                <w:sz w:val="30"/>
                <w:szCs w:val="30"/>
              </w:rPr>
              <w:t xml:space="preserve"> - </w:t>
            </w:r>
            <w:r w:rsidRPr="0047558B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สิ่งปลูกสร้าง</w:t>
            </w:r>
            <w:r w:rsidR="004B2F82" w:rsidRPr="0047558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47558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ใช้วิธี</w:t>
            </w:r>
            <w:r w:rsidR="000547C5" w:rsidRPr="0047558B">
              <w:rPr>
                <w:rFonts w:ascii="Angsana New" w:hAnsi="Angsana New"/>
                <w:spacing w:val="-2"/>
                <w:sz w:val="30"/>
                <w:szCs w:val="30"/>
                <w:cs/>
              </w:rPr>
              <w:t>ต้</w:t>
            </w:r>
            <w:r w:rsidRPr="0047558B">
              <w:rPr>
                <w:rFonts w:ascii="Angsana New" w:hAnsi="Angsana New"/>
                <w:spacing w:val="-2"/>
                <w:sz w:val="30"/>
                <w:szCs w:val="30"/>
                <w:cs/>
              </w:rPr>
              <w:t>นทุน</w:t>
            </w:r>
            <w:r w:rsidR="000547C5" w:rsidRPr="0047558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="00DA66CF" w:rsidRPr="0047558B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  </w:t>
            </w:r>
            <w:r w:rsidRPr="0047558B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ทดแทนใหม่สุทธิ                         </w:t>
            </w:r>
          </w:p>
        </w:tc>
        <w:tc>
          <w:tcPr>
            <w:tcW w:w="3870" w:type="dxa"/>
          </w:tcPr>
          <w:p w14:paraId="73910873" w14:textId="77777777" w:rsidR="007E190D" w:rsidRPr="0047558B" w:rsidRDefault="007E190D" w:rsidP="00FF7A90">
            <w:pPr>
              <w:tabs>
                <w:tab w:val="clear" w:pos="227"/>
                <w:tab w:val="left" w:pos="0"/>
                <w:tab w:val="left" w:pos="1372"/>
              </w:tabs>
              <w:ind w:right="17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DFE0C3B" w14:textId="27D219AC" w:rsidR="007E190D" w:rsidRPr="0047558B" w:rsidRDefault="007E190D" w:rsidP="00A243DE">
            <w:pPr>
              <w:tabs>
                <w:tab w:val="clear" w:pos="227"/>
                <w:tab w:val="clear" w:pos="3515"/>
                <w:tab w:val="clear" w:pos="3742"/>
                <w:tab w:val="left" w:pos="110"/>
                <w:tab w:val="left" w:pos="1372"/>
                <w:tab w:val="left" w:pos="2990"/>
                <w:tab w:val="left" w:pos="3400"/>
                <w:tab w:val="left" w:pos="3670"/>
              </w:tabs>
              <w:ind w:left="200" w:hanging="2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ราคาซื้อขายของที่ดินเปรียบเทียบที่คล้ายคลึงกัน</w:t>
            </w:r>
            <w:r w:rsidR="00DA66CF"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ที่ปรับแล้ว</w:t>
            </w:r>
          </w:p>
          <w:p w14:paraId="3627EF01" w14:textId="3875F49E" w:rsidR="00535DEB" w:rsidRPr="0047558B" w:rsidRDefault="00970FC4" w:rsidP="00A243DE">
            <w:pPr>
              <w:tabs>
                <w:tab w:val="clear" w:pos="227"/>
                <w:tab w:val="clear" w:pos="3515"/>
                <w:tab w:val="left" w:pos="0"/>
                <w:tab w:val="left" w:pos="1372"/>
                <w:tab w:val="left" w:pos="3310"/>
              </w:tabs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>ต้นทุนที่ต้องใช้ทดแทนใหม่ตามราคา ณ</w:t>
            </w:r>
            <w:r w:rsidR="00DA66CF"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979" w:type="dxa"/>
          </w:tcPr>
          <w:p w14:paraId="3508BC5A" w14:textId="77777777" w:rsidR="00535DEB" w:rsidRPr="0047558B" w:rsidRDefault="00535DEB" w:rsidP="00A243DE">
            <w:pPr>
              <w:tabs>
                <w:tab w:val="clear" w:pos="2580"/>
                <w:tab w:val="clear" w:pos="2807"/>
                <w:tab w:val="left" w:pos="1372"/>
                <w:tab w:val="left" w:pos="2221"/>
                <w:tab w:val="left" w:pos="2311"/>
              </w:tabs>
              <w:ind w:left="61" w:right="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</w:t>
            </w:r>
            <w:r w:rsidR="00FF7A90" w:rsidRPr="0047558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7558B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จะเพิ่มขึ้น (</w:t>
            </w:r>
            <w:r w:rsidR="00FF7A90" w:rsidRPr="0047558B">
              <w:rPr>
                <w:rFonts w:ascii="Angsana New" w:hAnsi="Angsana New"/>
                <w:spacing w:val="-2"/>
                <w:sz w:val="30"/>
                <w:szCs w:val="30"/>
                <w:cs/>
              </w:rPr>
              <w:t>ลดลง) หาก</w:t>
            </w:r>
            <w:r w:rsidR="000A1B9E" w:rsidRPr="0047558B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</w:t>
            </w:r>
            <w:r w:rsidR="00470E73" w:rsidRPr="0047558B">
              <w:rPr>
                <w:rFonts w:ascii="Angsana New" w:hAnsi="Angsana New"/>
                <w:spacing w:val="-2"/>
                <w:sz w:val="30"/>
                <w:szCs w:val="30"/>
                <w:cs/>
              </w:rPr>
              <w:t>า</w:t>
            </w:r>
            <w:r w:rsidR="000A1B9E" w:rsidRPr="0047558B">
              <w:rPr>
                <w:rFonts w:ascii="Angsana New" w:hAnsi="Angsana New"/>
                <w:spacing w:val="-2"/>
                <w:sz w:val="30"/>
                <w:szCs w:val="30"/>
                <w:cs/>
              </w:rPr>
              <w:t>ตลาด</w:t>
            </w:r>
            <w:r w:rsidR="007E190D" w:rsidRPr="0047558B">
              <w:rPr>
                <w:rFonts w:ascii="Angsana New" w:hAnsi="Angsana New"/>
                <w:sz w:val="30"/>
                <w:szCs w:val="30"/>
                <w:cs/>
              </w:rPr>
              <w:t>ของที่ดิน</w:t>
            </w:r>
            <w:r w:rsidR="000A1B9E" w:rsidRPr="0047558B">
              <w:rPr>
                <w:rFonts w:ascii="Angsana New" w:hAnsi="Angsana New"/>
                <w:sz w:val="30"/>
                <w:szCs w:val="30"/>
                <w:cs/>
              </w:rPr>
              <w:t>หรือ</w:t>
            </w:r>
            <w:r w:rsidR="00970FC4" w:rsidRPr="0047558B">
              <w:rPr>
                <w:rFonts w:ascii="Angsana New" w:hAnsi="Angsana New"/>
                <w:sz w:val="30"/>
                <w:szCs w:val="30"/>
                <w:cs/>
              </w:rPr>
              <w:t>ต้นทุนที่ต้องใช้ทดแทน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สูงขึ้น (</w:t>
            </w:r>
            <w:r w:rsidR="00FD19C4" w:rsidRPr="0047558B">
              <w:rPr>
                <w:rFonts w:ascii="Angsana New" w:hAnsi="Angsana New"/>
                <w:sz w:val="30"/>
                <w:szCs w:val="30"/>
                <w:cs/>
              </w:rPr>
              <w:t>ต่ำ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ลง)</w:t>
            </w:r>
          </w:p>
        </w:tc>
      </w:tr>
    </w:tbl>
    <w:p w14:paraId="7123F5AE" w14:textId="77777777" w:rsidR="00CE2263" w:rsidRPr="0047558B" w:rsidRDefault="00CE2263" w:rsidP="00137047">
      <w:pPr>
        <w:ind w:left="540" w:right="-360"/>
        <w:jc w:val="both"/>
        <w:rPr>
          <w:rFonts w:ascii="Angsana New" w:hAnsi="Angsana New"/>
          <w:b/>
          <w:bCs/>
          <w:color w:val="0000FF"/>
          <w:sz w:val="30"/>
          <w:szCs w:val="30"/>
          <w:cs/>
        </w:rPr>
        <w:sectPr w:rsidR="00CE2263" w:rsidRPr="0047558B" w:rsidSect="00475B8A">
          <w:footerReference w:type="default" r:id="rId23"/>
          <w:pgSz w:w="11907" w:h="16840" w:code="9"/>
          <w:pgMar w:top="691" w:right="1197" w:bottom="576" w:left="1152" w:header="720" w:footer="720" w:gutter="0"/>
          <w:cols w:space="708"/>
          <w:docGrid w:linePitch="360"/>
        </w:sectPr>
      </w:pPr>
    </w:p>
    <w:p w14:paraId="6D2C6711" w14:textId="347E75B8" w:rsidR="00150D49" w:rsidRPr="0047558B" w:rsidRDefault="00A072C3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</w:t>
      </w:r>
      <w:r w:rsidR="003057D6" w:rsidRPr="0047558B">
        <w:rPr>
          <w:rFonts w:ascii="Angsana New" w:hAnsi="Angsana New"/>
          <w:b/>
          <w:bCs/>
          <w:sz w:val="30"/>
          <w:szCs w:val="30"/>
          <w:cs/>
        </w:rPr>
        <w:t xml:space="preserve"> อาคารและอุปกรณ์</w:t>
      </w:r>
    </w:p>
    <w:p w14:paraId="479280DC" w14:textId="77777777" w:rsidR="004D2F5E" w:rsidRPr="0047558B" w:rsidRDefault="004D2F5E" w:rsidP="00DA6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3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9"/>
        <w:gridCol w:w="110"/>
        <w:gridCol w:w="9"/>
        <w:gridCol w:w="871"/>
        <w:gridCol w:w="97"/>
        <w:gridCol w:w="161"/>
        <w:gridCol w:w="100"/>
        <w:gridCol w:w="1082"/>
        <w:gridCol w:w="288"/>
        <w:gridCol w:w="1512"/>
        <w:gridCol w:w="18"/>
        <w:gridCol w:w="252"/>
        <w:gridCol w:w="18"/>
        <w:gridCol w:w="1152"/>
        <w:gridCol w:w="18"/>
        <w:gridCol w:w="252"/>
        <w:gridCol w:w="18"/>
        <w:gridCol w:w="1152"/>
        <w:gridCol w:w="18"/>
        <w:gridCol w:w="252"/>
        <w:gridCol w:w="18"/>
        <w:gridCol w:w="972"/>
        <w:gridCol w:w="18"/>
        <w:gridCol w:w="252"/>
        <w:gridCol w:w="18"/>
        <w:gridCol w:w="1062"/>
        <w:gridCol w:w="18"/>
        <w:gridCol w:w="252"/>
        <w:gridCol w:w="18"/>
        <w:gridCol w:w="1062"/>
        <w:gridCol w:w="181"/>
      </w:tblGrid>
      <w:tr w:rsidR="00505C3F" w:rsidRPr="0047558B" w14:paraId="665C63DC" w14:textId="77777777" w:rsidTr="00A243DE">
        <w:trPr>
          <w:gridAfter w:val="1"/>
          <w:wAfter w:w="181" w:type="dxa"/>
          <w:trHeight w:val="254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B7AF98D" w14:textId="77777777" w:rsidR="00505C3F" w:rsidRPr="0047558B" w:rsidRDefault="00505C3F" w:rsidP="006E1078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70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17C4722A" w14:textId="77777777" w:rsidR="00505C3F" w:rsidRPr="0047558B" w:rsidRDefault="00505C3F" w:rsidP="006E1078">
            <w:pPr>
              <w:pStyle w:val="acctfourfigures"/>
              <w:tabs>
                <w:tab w:val="clear" w:pos="765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05C3F" w:rsidRPr="0047558B" w14:paraId="2AF5C2D8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" w:type="dxa"/>
          <w:trHeight w:val="200"/>
        </w:trPr>
        <w:tc>
          <w:tcPr>
            <w:tcW w:w="3059" w:type="dxa"/>
            <w:shd w:val="clear" w:color="auto" w:fill="auto"/>
          </w:tcPr>
          <w:p w14:paraId="016FEE61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3E18B197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gridSpan w:val="2"/>
            <w:shd w:val="clear" w:color="auto" w:fill="auto"/>
          </w:tcPr>
          <w:p w14:paraId="5461CA18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4692D0A9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</w:tcPr>
          <w:p w14:paraId="095BCA5A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16E81D7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777CFDA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A6DA142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AD02A42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EF1F22E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E49E22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7936CDE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DC47DC7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61A2252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</w:tcPr>
          <w:p w14:paraId="53A37456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0B2EB32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5C3F" w:rsidRPr="0047558B" w14:paraId="632854B3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" w:type="dxa"/>
          <w:trHeight w:val="155"/>
        </w:trPr>
        <w:tc>
          <w:tcPr>
            <w:tcW w:w="3059" w:type="dxa"/>
            <w:shd w:val="clear" w:color="auto" w:fill="auto"/>
          </w:tcPr>
          <w:p w14:paraId="31409E9A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17115463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gridSpan w:val="2"/>
            <w:shd w:val="clear" w:color="auto" w:fill="auto"/>
          </w:tcPr>
          <w:p w14:paraId="0EDF16A9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1F7509D1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</w:tcPr>
          <w:p w14:paraId="68066825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58D64FBF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BE3957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CAA881D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5347B48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96A3C38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94F9A1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D393B53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7A5D4F1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FE6E9B5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gridSpan w:val="2"/>
          </w:tcPr>
          <w:p w14:paraId="18A09B86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47B2431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2D2" w:rsidRPr="0047558B" w14:paraId="713B3E7D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" w:type="dxa"/>
          <w:trHeight w:val="290"/>
        </w:trPr>
        <w:tc>
          <w:tcPr>
            <w:tcW w:w="3059" w:type="dxa"/>
            <w:shd w:val="clear" w:color="auto" w:fill="auto"/>
          </w:tcPr>
          <w:p w14:paraId="1D463C42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A8272AA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gridSpan w:val="2"/>
            <w:shd w:val="clear" w:color="auto" w:fill="auto"/>
          </w:tcPr>
          <w:p w14:paraId="6975B08F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63033EC1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8" w:type="dxa"/>
          </w:tcPr>
          <w:p w14:paraId="0E8B6608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4D5F44F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สิ่งปลูกสร้างและ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F0A4566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8155DED" w14:textId="7276D2A2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C1414F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EF3696A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1FC8B1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D632F8E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241ACD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124F780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70" w:type="dxa"/>
            <w:gridSpan w:val="2"/>
          </w:tcPr>
          <w:p w14:paraId="1237B8DA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EBB4461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2D2" w:rsidRPr="0047558B" w14:paraId="4C50C657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" w:type="dxa"/>
          <w:trHeight w:val="353"/>
        </w:trPr>
        <w:tc>
          <w:tcPr>
            <w:tcW w:w="3059" w:type="dxa"/>
            <w:shd w:val="clear" w:color="auto" w:fill="auto"/>
          </w:tcPr>
          <w:p w14:paraId="08D927FE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0DDFE204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58" w:type="dxa"/>
            <w:gridSpan w:val="2"/>
            <w:shd w:val="clear" w:color="auto" w:fill="auto"/>
          </w:tcPr>
          <w:p w14:paraId="60EE6368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34687036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88" w:type="dxa"/>
          </w:tcPr>
          <w:p w14:paraId="25A5A2E2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5E6674B8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47558B">
              <w:rPr>
                <w:rFonts w:ascii="Angsana New" w:hAnsi="Angsana New"/>
                <w:spacing w:val="-10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988EAA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6A5BEBD" w14:textId="537B72EF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932E3A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C61518C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821F9C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7035C8C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021529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5F2CFD7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  <w:gridSpan w:val="2"/>
          </w:tcPr>
          <w:p w14:paraId="6F1C2E04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71E3129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05C3F" w:rsidRPr="0047558B" w14:paraId="416987AC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" w:type="dxa"/>
          <w:trHeight w:val="244"/>
        </w:trPr>
        <w:tc>
          <w:tcPr>
            <w:tcW w:w="3059" w:type="dxa"/>
            <w:shd w:val="clear" w:color="auto" w:fill="auto"/>
          </w:tcPr>
          <w:p w14:paraId="51D5C648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0" w:type="dxa"/>
            <w:gridSpan w:val="29"/>
            <w:shd w:val="clear" w:color="auto" w:fill="auto"/>
          </w:tcPr>
          <w:p w14:paraId="1124875C" w14:textId="77777777" w:rsidR="00505C3F" w:rsidRPr="0047558B" w:rsidRDefault="00505C3F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7558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5C3F" w:rsidRPr="0047558B" w14:paraId="3D1F1AF0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" w:type="dxa"/>
          <w:trHeight w:val="271"/>
        </w:trPr>
        <w:tc>
          <w:tcPr>
            <w:tcW w:w="3059" w:type="dxa"/>
            <w:shd w:val="clear" w:color="auto" w:fill="auto"/>
          </w:tcPr>
          <w:p w14:paraId="0886B49E" w14:textId="77777777" w:rsidR="00505C3F" w:rsidRPr="0047558B" w:rsidRDefault="00505C3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 w:hanging="1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32CBD0CA" w14:textId="77777777" w:rsidR="00505C3F" w:rsidRPr="0047558B" w:rsidRDefault="00505C3F" w:rsidP="006E107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5015A27C" w14:textId="77777777" w:rsidR="00505C3F" w:rsidRPr="0047558B" w:rsidRDefault="00505C3F" w:rsidP="006E107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6907455D" w14:textId="77777777" w:rsidR="00505C3F" w:rsidRPr="0047558B" w:rsidRDefault="00505C3F" w:rsidP="006E107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56FCE437" w14:textId="77777777" w:rsidR="00505C3F" w:rsidRPr="0047558B" w:rsidRDefault="00505C3F" w:rsidP="006E107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3ECBED3E" w14:textId="77777777" w:rsidR="00505C3F" w:rsidRPr="0047558B" w:rsidRDefault="00505C3F" w:rsidP="006E107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594681" w14:textId="77777777" w:rsidR="00505C3F" w:rsidRPr="0047558B" w:rsidRDefault="00505C3F" w:rsidP="006E107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BF29AAD" w14:textId="77777777" w:rsidR="00505C3F" w:rsidRPr="0047558B" w:rsidRDefault="00505C3F" w:rsidP="006E107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524DA8E" w14:textId="77777777" w:rsidR="00505C3F" w:rsidRPr="0047558B" w:rsidRDefault="00505C3F" w:rsidP="006E107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1E14F3C" w14:textId="77777777" w:rsidR="00505C3F" w:rsidRPr="0047558B" w:rsidRDefault="00505C3F" w:rsidP="006E107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BA95583" w14:textId="77777777" w:rsidR="00505C3F" w:rsidRPr="0047558B" w:rsidRDefault="00505C3F" w:rsidP="006E107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A425C94" w14:textId="77777777" w:rsidR="00505C3F" w:rsidRPr="0047558B" w:rsidRDefault="00505C3F" w:rsidP="006E107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EE69061" w14:textId="77777777" w:rsidR="00505C3F" w:rsidRPr="0047558B" w:rsidRDefault="00505C3F" w:rsidP="006E107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3DA152" w14:textId="77777777" w:rsidR="00505C3F" w:rsidRPr="0047558B" w:rsidRDefault="00505C3F" w:rsidP="006E107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D629696" w14:textId="77777777" w:rsidR="00505C3F" w:rsidRPr="0047558B" w:rsidRDefault="00505C3F" w:rsidP="006E107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A37E37E" w14:textId="77777777" w:rsidR="00505C3F" w:rsidRPr="0047558B" w:rsidRDefault="00505C3F" w:rsidP="006E107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3D7" w:rsidRPr="0047558B" w14:paraId="0699394E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" w:type="dxa"/>
          <w:trHeight w:val="245"/>
        </w:trPr>
        <w:tc>
          <w:tcPr>
            <w:tcW w:w="3059" w:type="dxa"/>
            <w:shd w:val="clear" w:color="auto" w:fill="auto"/>
          </w:tcPr>
          <w:p w14:paraId="6D592B92" w14:textId="5ECF1066" w:rsidR="003023D7" w:rsidRPr="0047558B" w:rsidRDefault="003023D7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558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7558B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47558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10E97DB2" w14:textId="543D3C6B" w:rsidR="003023D7" w:rsidRPr="0047558B" w:rsidRDefault="003023D7" w:rsidP="00A243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179,269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6887E0AA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58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3FC2D324" w14:textId="1B270517" w:rsidR="003023D7" w:rsidRPr="0047558B" w:rsidRDefault="003023D7" w:rsidP="00A243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146,310</w:t>
            </w:r>
          </w:p>
        </w:tc>
        <w:tc>
          <w:tcPr>
            <w:tcW w:w="288" w:type="dxa"/>
            <w:vAlign w:val="bottom"/>
          </w:tcPr>
          <w:p w14:paraId="302AEFCF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12" w:type="dxa"/>
            <w:vAlign w:val="bottom"/>
          </w:tcPr>
          <w:p w14:paraId="7A3EA8F8" w14:textId="3105B22C" w:rsidR="003023D7" w:rsidRPr="0047558B" w:rsidRDefault="003023D7" w:rsidP="00784A2A">
            <w:pPr>
              <w:pStyle w:val="acctfourfigures"/>
              <w:tabs>
                <w:tab w:val="clear" w:pos="765"/>
                <w:tab w:val="decimal" w:pos="125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613,341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E52AF4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2ADAC09" w14:textId="54D99455" w:rsidR="003023D7" w:rsidRPr="0047558B" w:rsidRDefault="003023D7" w:rsidP="003023D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1,792,255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BAD7D21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9A64D1C" w14:textId="6BFF3FF4" w:rsidR="003023D7" w:rsidRPr="0047558B" w:rsidRDefault="003023D7" w:rsidP="003023D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41,902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BE8E7C9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1110832" w14:textId="3028AA7F" w:rsidR="003023D7" w:rsidRPr="0047558B" w:rsidRDefault="003023D7" w:rsidP="00A243D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51,886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57461DE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DB7D95" w14:textId="3821FD2E" w:rsidR="003023D7" w:rsidRPr="0047558B" w:rsidRDefault="003023D7" w:rsidP="003023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21,264</w:t>
            </w:r>
          </w:p>
        </w:tc>
        <w:tc>
          <w:tcPr>
            <w:tcW w:w="270" w:type="dxa"/>
            <w:gridSpan w:val="2"/>
            <w:vAlign w:val="bottom"/>
          </w:tcPr>
          <w:p w14:paraId="4B6D813D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303DF45" w14:textId="4ACA171D" w:rsidR="003023D7" w:rsidRPr="0047558B" w:rsidRDefault="003023D7" w:rsidP="004D2F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2,846,227</w:t>
            </w:r>
          </w:p>
        </w:tc>
      </w:tr>
      <w:tr w:rsidR="003023D7" w:rsidRPr="0047558B" w14:paraId="0D7B9D4F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" w:type="dxa"/>
          <w:trHeight w:val="263"/>
        </w:trPr>
        <w:tc>
          <w:tcPr>
            <w:tcW w:w="3059" w:type="dxa"/>
            <w:shd w:val="clear" w:color="auto" w:fill="auto"/>
          </w:tcPr>
          <w:p w14:paraId="3F3813A4" w14:textId="77777777" w:rsidR="003023D7" w:rsidRPr="0047558B" w:rsidRDefault="003023D7" w:rsidP="0030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65565E28" w14:textId="7688CE96" w:rsidR="003023D7" w:rsidRPr="0047558B" w:rsidRDefault="00784A2A" w:rsidP="00A243DE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3D670DBB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358699AC" w14:textId="7878EE97" w:rsidR="003023D7" w:rsidRPr="0047558B" w:rsidRDefault="00784A2A" w:rsidP="00A243D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vAlign w:val="bottom"/>
          </w:tcPr>
          <w:p w14:paraId="07C2340E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053A506" w14:textId="6899ACF9" w:rsidR="003023D7" w:rsidRPr="0047558B" w:rsidRDefault="003023D7" w:rsidP="00784A2A">
            <w:pPr>
              <w:pStyle w:val="acctfourfigures"/>
              <w:tabs>
                <w:tab w:val="clear" w:pos="765"/>
                <w:tab w:val="decimal" w:pos="125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3EEA9E6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5F8CAC6" w14:textId="4F601BD1" w:rsidR="003023D7" w:rsidRPr="0047558B" w:rsidRDefault="003023D7" w:rsidP="003023D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3,182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487EF30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DEFD570" w14:textId="76F000DC" w:rsidR="003023D7" w:rsidRPr="0047558B" w:rsidRDefault="003023D7" w:rsidP="003023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DBEAB9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839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3C8AE85" w14:textId="5AA29641" w:rsidR="003023D7" w:rsidRPr="0047558B" w:rsidRDefault="00784A2A" w:rsidP="00784A2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134" w:right="-111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4DC1310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D4121F" w14:textId="3700A8B9" w:rsidR="003023D7" w:rsidRPr="0047558B" w:rsidRDefault="003023D7" w:rsidP="003023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13,446</w:t>
            </w:r>
          </w:p>
        </w:tc>
        <w:tc>
          <w:tcPr>
            <w:tcW w:w="270" w:type="dxa"/>
            <w:gridSpan w:val="2"/>
            <w:vAlign w:val="bottom"/>
          </w:tcPr>
          <w:p w14:paraId="47C809C6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02BDAF4" w14:textId="01B13278" w:rsidR="003023D7" w:rsidRPr="0047558B" w:rsidRDefault="003023D7" w:rsidP="003023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34" w:right="-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/>
              </w:rPr>
              <w:t>17,052</w:t>
            </w:r>
          </w:p>
        </w:tc>
      </w:tr>
      <w:tr w:rsidR="003023D7" w:rsidRPr="0047558B" w14:paraId="464AC260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" w:type="dxa"/>
          <w:trHeight w:val="308"/>
        </w:trPr>
        <w:tc>
          <w:tcPr>
            <w:tcW w:w="3059" w:type="dxa"/>
            <w:shd w:val="clear" w:color="auto" w:fill="auto"/>
          </w:tcPr>
          <w:p w14:paraId="5A4E8AEE" w14:textId="77777777" w:rsidR="003023D7" w:rsidRPr="0047558B" w:rsidRDefault="003023D7" w:rsidP="0030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1234C540" w14:textId="27C9234E" w:rsidR="003023D7" w:rsidRPr="0047558B" w:rsidRDefault="00784A2A" w:rsidP="00A243DE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0D7FD43C" w14:textId="41F50BD2" w:rsidR="003023D7" w:rsidRPr="0047558B" w:rsidRDefault="003023D7" w:rsidP="003023D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7BFDCD2C" w14:textId="0259A336" w:rsidR="003023D7" w:rsidRPr="0047558B" w:rsidRDefault="00784A2A" w:rsidP="00A243D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vAlign w:val="bottom"/>
          </w:tcPr>
          <w:p w14:paraId="52B506D9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885"/>
                <w:tab w:val="decimal" w:pos="925"/>
              </w:tabs>
              <w:spacing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12" w:type="dxa"/>
            <w:vAlign w:val="bottom"/>
          </w:tcPr>
          <w:p w14:paraId="05D48209" w14:textId="1F894AEB" w:rsidR="003023D7" w:rsidRPr="0047558B" w:rsidRDefault="003023D7" w:rsidP="003023D7">
            <w:pPr>
              <w:pStyle w:val="acctfourfigures"/>
              <w:tabs>
                <w:tab w:val="clear" w:pos="765"/>
                <w:tab w:val="decimal" w:pos="125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962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48D4685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34" w:right="-12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AD73F71" w14:textId="6FCC4F53" w:rsidR="003023D7" w:rsidRPr="0047558B" w:rsidRDefault="003023D7" w:rsidP="003023D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14,116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EA9DE2B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5BCE4DF" w14:textId="4767BACF" w:rsidR="003023D7" w:rsidRPr="0047558B" w:rsidRDefault="003023D7" w:rsidP="003023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AA52343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C46C2E4" w14:textId="68879BCB" w:rsidR="003023D7" w:rsidRPr="0047558B" w:rsidRDefault="00784A2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134" w:right="-111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1AF80EB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F173EA" w14:textId="49B6EA58" w:rsidR="003023D7" w:rsidRPr="0047558B" w:rsidRDefault="003023D7" w:rsidP="003023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15,738</w:t>
            </w: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DF8A8DB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772B306" w14:textId="0985E473" w:rsidR="003023D7" w:rsidRPr="0047558B" w:rsidRDefault="00784A2A" w:rsidP="003023D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23D7" w:rsidRPr="0047558B" w14:paraId="13831E9E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" w:type="dxa"/>
          <w:trHeight w:val="272"/>
        </w:trPr>
        <w:tc>
          <w:tcPr>
            <w:tcW w:w="3059" w:type="dxa"/>
            <w:shd w:val="clear" w:color="auto" w:fill="auto"/>
          </w:tcPr>
          <w:p w14:paraId="3D0FA482" w14:textId="77777777" w:rsidR="003023D7" w:rsidRPr="0047558B" w:rsidRDefault="003023D7" w:rsidP="0030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6DB95" w14:textId="6BFE9DE7" w:rsidR="003023D7" w:rsidRPr="0047558B" w:rsidRDefault="00784A2A" w:rsidP="00A243DE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19C29A21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58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FA3E7" w14:textId="724E3CE8" w:rsidR="003023D7" w:rsidRPr="0047558B" w:rsidRDefault="00784A2A" w:rsidP="00A243D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vAlign w:val="bottom"/>
          </w:tcPr>
          <w:p w14:paraId="5C5FAC6F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D66FE28" w14:textId="7227CB4E" w:rsidR="003023D7" w:rsidRPr="0047558B" w:rsidRDefault="003023D7" w:rsidP="00B26764">
            <w:pPr>
              <w:pStyle w:val="acctfourfigures"/>
              <w:tabs>
                <w:tab w:val="clear" w:pos="765"/>
                <w:tab w:val="decimal" w:pos="125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331</w:t>
            </w:r>
            <w:r w:rsidRPr="0047558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312A95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B7F1B" w14:textId="12FDE267" w:rsidR="003023D7" w:rsidRPr="0047558B" w:rsidRDefault="003023D7" w:rsidP="003023D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11,792</w:t>
            </w:r>
            <w:r w:rsidRPr="0047558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587F4A5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58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11C81" w14:textId="18FFEABA" w:rsidR="003023D7" w:rsidRPr="0047558B" w:rsidRDefault="003023D7" w:rsidP="003023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562</w:t>
            </w: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6F7467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58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170DA" w14:textId="7F79C344" w:rsidR="003023D7" w:rsidRPr="0047558B" w:rsidRDefault="003023D7" w:rsidP="00A243D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335</w:t>
            </w:r>
            <w:r w:rsidRPr="0047558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DE34872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635EEA72" w14:textId="3F8A5BEB" w:rsidR="003023D7" w:rsidRPr="0047558B" w:rsidRDefault="00784A2A" w:rsidP="003023D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B54F79F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15AC714C" w14:textId="7DD474BA" w:rsidR="003023D7" w:rsidRPr="0047558B" w:rsidRDefault="003023D7" w:rsidP="003A44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34" w:right="-16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13,020</w:t>
            </w:r>
            <w:r w:rsidRPr="0047558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023D7" w:rsidRPr="0047558B" w14:paraId="3D67FE45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" w:type="dxa"/>
          <w:trHeight w:val="417"/>
        </w:trPr>
        <w:tc>
          <w:tcPr>
            <w:tcW w:w="3059" w:type="dxa"/>
            <w:shd w:val="clear" w:color="auto" w:fill="auto"/>
          </w:tcPr>
          <w:p w14:paraId="283A5B1B" w14:textId="02E28AE7" w:rsidR="003023D7" w:rsidRPr="0047558B" w:rsidRDefault="003023D7" w:rsidP="0030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 w:firstLine="35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47558B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7558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30 </w:t>
            </w:r>
            <w:r w:rsidRPr="0047558B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กันยายน </w:t>
            </w:r>
            <w:r w:rsidR="00FD1222" w:rsidRPr="0047558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2563</w:t>
            </w:r>
            <w:r w:rsidR="004D2F5E" w:rsidRPr="0047558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</w:p>
          <w:p w14:paraId="61C5EE21" w14:textId="6810E127" w:rsidR="003023D7" w:rsidRPr="0047558B" w:rsidRDefault="003023D7" w:rsidP="0030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 w:firstLine="35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และ </w:t>
            </w:r>
            <w:r w:rsidRPr="0047558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1</w:t>
            </w:r>
            <w:r w:rsidRPr="0047558B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ตุลาคม </w:t>
            </w:r>
            <w:r w:rsidRPr="0047558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014D413B" w14:textId="460F4E1F" w:rsidR="003023D7" w:rsidRPr="0047558B" w:rsidRDefault="003023D7" w:rsidP="00A243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179,269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0BCC34BA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585"/>
                <w:tab w:val="decimal" w:pos="885"/>
                <w:tab w:val="left" w:pos="1027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340F7134" w14:textId="3B4B97C8" w:rsidR="003023D7" w:rsidRPr="0047558B" w:rsidRDefault="003023D7" w:rsidP="00A243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146,310</w:t>
            </w:r>
          </w:p>
        </w:tc>
        <w:tc>
          <w:tcPr>
            <w:tcW w:w="288" w:type="dxa"/>
            <w:vAlign w:val="bottom"/>
          </w:tcPr>
          <w:p w14:paraId="4F76AE9F" w14:textId="77777777" w:rsidR="003023D7" w:rsidRPr="0047558B" w:rsidRDefault="003023D7">
            <w:pPr>
              <w:pStyle w:val="acctfourfigures"/>
              <w:tabs>
                <w:tab w:val="clear" w:pos="765"/>
                <w:tab w:val="decimal" w:pos="585"/>
                <w:tab w:val="decimal" w:pos="917"/>
              </w:tabs>
              <w:spacing w:line="240" w:lineRule="auto"/>
              <w:ind w:left="-134" w:right="-12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12" w:type="dxa"/>
            <w:vAlign w:val="bottom"/>
          </w:tcPr>
          <w:p w14:paraId="1715D9FA" w14:textId="5E0AA3D4" w:rsidR="003023D7" w:rsidRPr="0047558B" w:rsidRDefault="003023D7" w:rsidP="003023D7">
            <w:pPr>
              <w:pStyle w:val="acctfourfigures"/>
              <w:tabs>
                <w:tab w:val="clear" w:pos="765"/>
                <w:tab w:val="decimal" w:pos="1251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614,162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C57FD46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585"/>
                <w:tab w:val="decimal" w:pos="917"/>
              </w:tabs>
              <w:spacing w:line="240" w:lineRule="auto"/>
              <w:ind w:left="-134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69C3BC7" w14:textId="593BE37E" w:rsidR="003023D7" w:rsidRPr="0047558B" w:rsidRDefault="003023D7" w:rsidP="003023D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1,797,761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2ADF080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5F0229C" w14:textId="69932CB1" w:rsidR="003023D7" w:rsidRPr="0047558B" w:rsidRDefault="003023D7" w:rsidP="003023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42,234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86C98C9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92E26E6" w14:textId="66F95B0C" w:rsidR="003023D7" w:rsidRPr="0047558B" w:rsidRDefault="003023D7" w:rsidP="00A243D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51,551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A96EACB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ABA5227" w14:textId="332D85C8" w:rsidR="003023D7" w:rsidRPr="0047558B" w:rsidRDefault="003023D7" w:rsidP="003023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18,972</w:t>
            </w:r>
          </w:p>
        </w:tc>
        <w:tc>
          <w:tcPr>
            <w:tcW w:w="270" w:type="dxa"/>
            <w:gridSpan w:val="2"/>
            <w:vAlign w:val="bottom"/>
          </w:tcPr>
          <w:p w14:paraId="78EE64ED" w14:textId="77777777" w:rsidR="003023D7" w:rsidRPr="0047558B" w:rsidRDefault="003023D7" w:rsidP="003023D7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CA2D23A" w14:textId="747220A5" w:rsidR="003023D7" w:rsidRPr="0047558B" w:rsidRDefault="003023D7" w:rsidP="003023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</w:rPr>
              <w:t>2,850,259</w:t>
            </w:r>
          </w:p>
        </w:tc>
      </w:tr>
      <w:tr w:rsidR="003358F1" w:rsidRPr="0047558B" w14:paraId="63A7858C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" w:type="dxa"/>
          <w:trHeight w:val="353"/>
        </w:trPr>
        <w:tc>
          <w:tcPr>
            <w:tcW w:w="3059" w:type="dxa"/>
            <w:shd w:val="clear" w:color="auto" w:fill="auto"/>
          </w:tcPr>
          <w:p w14:paraId="59927901" w14:textId="0B53D3A5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โอนไปสินทรัพย์สิทธิการใช้จาก</w:t>
            </w:r>
            <w:r w:rsidRPr="0047558B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47558B">
              <w:rPr>
                <w:rFonts w:ascii="Angsana New" w:hAnsi="Angsana New"/>
                <w:sz w:val="28"/>
                <w:szCs w:val="28"/>
                <w:cs/>
              </w:rPr>
              <w:t xml:space="preserve">การถือปฏิบัติตาม </w:t>
            </w:r>
            <w:r w:rsidRPr="0047558B">
              <w:rPr>
                <w:rFonts w:ascii="Angsana New" w:hAnsi="Angsana New"/>
                <w:sz w:val="28"/>
                <w:szCs w:val="28"/>
              </w:rPr>
              <w:t xml:space="preserve">TFRS 16 </w:t>
            </w:r>
            <w:r w:rsidRPr="0047558B">
              <w:rPr>
                <w:rFonts w:ascii="Angsana New" w:hAnsi="Angsana New"/>
                <w:sz w:val="28"/>
                <w:szCs w:val="28"/>
                <w:cs/>
              </w:rPr>
              <w:t>เป็น</w:t>
            </w:r>
            <w:r w:rsidRPr="0047558B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47558B">
              <w:rPr>
                <w:rFonts w:ascii="Angsana New" w:hAnsi="Angsana New"/>
                <w:sz w:val="28"/>
                <w:szCs w:val="28"/>
                <w:cs/>
              </w:rPr>
              <w:t>ครั้งแรก</w:t>
            </w:r>
            <w:r w:rsidRPr="0047558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7558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7558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ดูหมายเหตุข้อ </w:t>
            </w:r>
            <w:r w:rsidRPr="0047558B">
              <w:rPr>
                <w:rFonts w:ascii="Angsana New" w:hAnsi="Angsana New"/>
                <w:i/>
                <w:iCs/>
                <w:sz w:val="28"/>
                <w:szCs w:val="28"/>
              </w:rPr>
              <w:t>3 (</w:t>
            </w:r>
            <w:r w:rsidRPr="0047558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ข</w:t>
            </w:r>
            <w:r w:rsidRPr="0047558B">
              <w:rPr>
                <w:rFonts w:ascii="Angsana New" w:hAnsi="Angsana New"/>
                <w:i/>
                <w:iCs/>
                <w:sz w:val="28"/>
                <w:szCs w:val="28"/>
              </w:rPr>
              <w:t>))</w:t>
            </w:r>
            <w:r w:rsidRPr="0047558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6338F055" w14:textId="29EB2401" w:rsidR="003358F1" w:rsidRPr="0047558B" w:rsidRDefault="003358F1" w:rsidP="003358F1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1A68C5F9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407F93CF" w14:textId="3CD103A5" w:rsidR="003358F1" w:rsidRPr="0047558B" w:rsidRDefault="003358F1" w:rsidP="003358F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vAlign w:val="bottom"/>
          </w:tcPr>
          <w:p w14:paraId="7956486F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E25BB2A" w14:textId="39859D25" w:rsidR="003358F1" w:rsidRPr="0047558B" w:rsidRDefault="003358F1" w:rsidP="003358F1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88A2961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762301A" w14:textId="55EA63DD" w:rsidR="003358F1" w:rsidRPr="0047558B" w:rsidRDefault="003358F1" w:rsidP="00DB69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CDC2252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41D8B91" w14:textId="1C0603CF" w:rsidR="003358F1" w:rsidRPr="0047558B" w:rsidRDefault="003358F1" w:rsidP="003358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(5,247)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C80031A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839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603FCF4" w14:textId="2DCCCC9B" w:rsidR="003358F1" w:rsidRPr="0047558B" w:rsidRDefault="003358F1" w:rsidP="00DB694F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134" w:right="-111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20BBD88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77300A4" w14:textId="24D216D3" w:rsidR="003358F1" w:rsidRPr="0047558B" w:rsidRDefault="003358F1" w:rsidP="00DB694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1EC858C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CC09FA" w14:textId="2AC25F31" w:rsidR="003358F1" w:rsidRPr="0047558B" w:rsidRDefault="003358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34" w:right="-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(5,247)</w:t>
            </w:r>
          </w:p>
        </w:tc>
      </w:tr>
      <w:tr w:rsidR="003358F1" w:rsidRPr="0047558B" w14:paraId="6D163729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" w:type="dxa"/>
          <w:trHeight w:val="353"/>
        </w:trPr>
        <w:tc>
          <w:tcPr>
            <w:tcW w:w="3059" w:type="dxa"/>
            <w:shd w:val="clear" w:color="auto" w:fill="auto"/>
          </w:tcPr>
          <w:p w14:paraId="166520DD" w14:textId="61B57468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40AA877E" w14:textId="093FA395" w:rsidR="003358F1" w:rsidRPr="0047558B" w:rsidRDefault="003358F1" w:rsidP="003358F1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691CB201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0CE5CA46" w14:textId="697350E3" w:rsidR="003358F1" w:rsidRPr="0047558B" w:rsidRDefault="003358F1" w:rsidP="003358F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vAlign w:val="bottom"/>
          </w:tcPr>
          <w:p w14:paraId="668DA735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63549CE7" w14:textId="07F2F26E" w:rsidR="003358F1" w:rsidRPr="0047558B" w:rsidRDefault="003358F1" w:rsidP="003358F1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0144566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B74114" w14:textId="0E4B10E6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4,707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548931A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C40296F" w14:textId="70D3FE1A" w:rsidR="003358F1" w:rsidRPr="0047558B" w:rsidRDefault="003358F1" w:rsidP="003358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466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4824AC3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839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57AE09A" w14:textId="0FC80E47" w:rsidR="003358F1" w:rsidRPr="0047558B" w:rsidRDefault="003358F1" w:rsidP="003358F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6072B8B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C1E44CA" w14:textId="08D883C0" w:rsidR="003358F1" w:rsidRPr="0047558B" w:rsidRDefault="003358F1" w:rsidP="003358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22,021</w:t>
            </w:r>
          </w:p>
        </w:tc>
        <w:tc>
          <w:tcPr>
            <w:tcW w:w="270" w:type="dxa"/>
            <w:gridSpan w:val="2"/>
            <w:vAlign w:val="bottom"/>
          </w:tcPr>
          <w:p w14:paraId="6041FCA8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E869BDC" w14:textId="75431AF0" w:rsidR="003358F1" w:rsidRPr="0047558B" w:rsidRDefault="003358F1" w:rsidP="003358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34" w:right="-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/>
              </w:rPr>
              <w:t>27,235</w:t>
            </w:r>
          </w:p>
        </w:tc>
      </w:tr>
      <w:tr w:rsidR="003358F1" w:rsidRPr="0047558B" w14:paraId="03D1569F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" w:type="dxa"/>
          <w:trHeight w:val="378"/>
        </w:trPr>
        <w:tc>
          <w:tcPr>
            <w:tcW w:w="3059" w:type="dxa"/>
            <w:shd w:val="clear" w:color="auto" w:fill="auto"/>
          </w:tcPr>
          <w:p w14:paraId="2CBB41DF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26DAE513" w14:textId="4C4919D0" w:rsidR="003358F1" w:rsidRPr="0047558B" w:rsidRDefault="003358F1" w:rsidP="003358F1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3692D44F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39E79C56" w14:textId="2B701E4D" w:rsidR="003358F1" w:rsidRPr="0047558B" w:rsidRDefault="003358F1" w:rsidP="003358F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vAlign w:val="bottom"/>
          </w:tcPr>
          <w:p w14:paraId="05656D95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885"/>
                <w:tab w:val="decimal" w:pos="925"/>
              </w:tabs>
              <w:spacing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12" w:type="dxa"/>
            <w:vAlign w:val="bottom"/>
          </w:tcPr>
          <w:p w14:paraId="1F29948B" w14:textId="06638229" w:rsidR="003358F1" w:rsidRPr="0047558B" w:rsidRDefault="003358F1" w:rsidP="003358F1">
            <w:pPr>
              <w:pStyle w:val="acctfourfigures"/>
              <w:tabs>
                <w:tab w:val="clear" w:pos="765"/>
                <w:tab w:val="decimal" w:pos="125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93460CE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34" w:right="-12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9727D2E" w14:textId="6A1C45D3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19,436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83905FC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EA757D6" w14:textId="5B46D859" w:rsidR="003358F1" w:rsidRPr="0047558B" w:rsidRDefault="003358F1" w:rsidP="003358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4E16490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5DBCE85" w14:textId="08715A69" w:rsidR="003358F1" w:rsidRPr="0047558B" w:rsidRDefault="003358F1" w:rsidP="003358F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C8E6E81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F320874" w14:textId="59AFA0CB" w:rsidR="003358F1" w:rsidRPr="0047558B" w:rsidRDefault="003358F1" w:rsidP="003358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(20,093)</w:t>
            </w:r>
          </w:p>
        </w:tc>
        <w:tc>
          <w:tcPr>
            <w:tcW w:w="270" w:type="dxa"/>
            <w:gridSpan w:val="2"/>
            <w:vAlign w:val="bottom"/>
          </w:tcPr>
          <w:p w14:paraId="6D7B2FD1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E65180" w14:textId="40C10A2A" w:rsidR="003358F1" w:rsidRPr="0047558B" w:rsidRDefault="003358F1" w:rsidP="00DB694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58F1" w:rsidRPr="0047558B" w14:paraId="14D35560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" w:type="dxa"/>
          <w:trHeight w:val="155"/>
        </w:trPr>
        <w:tc>
          <w:tcPr>
            <w:tcW w:w="3059" w:type="dxa"/>
            <w:shd w:val="clear" w:color="auto" w:fill="auto"/>
          </w:tcPr>
          <w:p w14:paraId="10F4D14E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E5203" w14:textId="217A3A7A" w:rsidR="003358F1" w:rsidRPr="0047558B" w:rsidRDefault="003358F1" w:rsidP="003358F1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0F6D0B2B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58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22E6F" w14:textId="692216A3" w:rsidR="003358F1" w:rsidRPr="0047558B" w:rsidRDefault="003358F1" w:rsidP="003358F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vAlign w:val="bottom"/>
          </w:tcPr>
          <w:p w14:paraId="1CCC52E9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5956E6A" w14:textId="5BCB4D85" w:rsidR="003358F1" w:rsidRPr="0047558B" w:rsidRDefault="003358F1" w:rsidP="003358F1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134" w:right="-12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B9B412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DEF07" w14:textId="746A37F5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(3,204)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07CD3C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58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97400" w14:textId="43573C05" w:rsidR="003358F1" w:rsidRPr="0047558B" w:rsidRDefault="003358F1" w:rsidP="003358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(491)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6C411D9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58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D7040" w14:textId="20AA67BD" w:rsidR="003358F1" w:rsidRPr="0047558B" w:rsidRDefault="003358F1" w:rsidP="003358F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4" w:right="-11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(29)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1F8067D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31DCEF0" w14:textId="445A7B70" w:rsidR="003358F1" w:rsidRPr="0047558B" w:rsidRDefault="003358F1" w:rsidP="003358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998ABD3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310480F0" w14:textId="777D81E6" w:rsidR="003358F1" w:rsidRPr="0047558B" w:rsidRDefault="003358F1" w:rsidP="003358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34" w:right="-16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(3,724)</w:t>
            </w:r>
          </w:p>
        </w:tc>
      </w:tr>
      <w:tr w:rsidR="003358F1" w:rsidRPr="0047558B" w14:paraId="66C85B6C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" w:type="dxa"/>
          <w:trHeight w:val="226"/>
        </w:trPr>
        <w:tc>
          <w:tcPr>
            <w:tcW w:w="3059" w:type="dxa"/>
            <w:shd w:val="clear" w:color="auto" w:fill="auto"/>
          </w:tcPr>
          <w:p w14:paraId="0A7F03B8" w14:textId="42312AEF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7558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30</w:t>
            </w:r>
            <w:r w:rsidRPr="0047558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755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47558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E5407" w14:textId="7A99F4B9" w:rsidR="003358F1" w:rsidRPr="0047558B" w:rsidRDefault="003358F1" w:rsidP="003358F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179,269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31AA7480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585"/>
                <w:tab w:val="decimal" w:pos="885"/>
                <w:tab w:val="left" w:pos="1027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411D0" w14:textId="68EA7A5A" w:rsidR="003358F1" w:rsidRPr="0047558B" w:rsidRDefault="003358F1" w:rsidP="003358F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146,310</w:t>
            </w:r>
          </w:p>
        </w:tc>
        <w:tc>
          <w:tcPr>
            <w:tcW w:w="288" w:type="dxa"/>
            <w:vAlign w:val="bottom"/>
          </w:tcPr>
          <w:p w14:paraId="156C4510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585"/>
                <w:tab w:val="decimal" w:pos="917"/>
              </w:tabs>
              <w:spacing w:line="240" w:lineRule="auto"/>
              <w:ind w:left="-134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22AE2" w14:textId="15D2D783" w:rsidR="003358F1" w:rsidRPr="0047558B" w:rsidRDefault="003358F1" w:rsidP="003358F1">
            <w:pPr>
              <w:pStyle w:val="acctfourfigures"/>
              <w:tabs>
                <w:tab w:val="clear" w:pos="765"/>
                <w:tab w:val="decimal" w:pos="1251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614,635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9542985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585"/>
                <w:tab w:val="decimal" w:pos="917"/>
              </w:tabs>
              <w:spacing w:line="240" w:lineRule="auto"/>
              <w:ind w:left="-134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9B240" w14:textId="41B8703A" w:rsidR="003358F1" w:rsidRPr="0047558B" w:rsidRDefault="003358F1" w:rsidP="003358F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1,818,700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0C82069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029D8" w14:textId="5BB62ACC" w:rsidR="003358F1" w:rsidRPr="0047558B" w:rsidRDefault="003358F1" w:rsidP="003358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36,966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A22B2C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EF972" w14:textId="7694CA1E" w:rsidR="003358F1" w:rsidRPr="0047558B" w:rsidRDefault="003358F1" w:rsidP="003358F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51,743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9468AC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07BA8" w14:textId="451AE453" w:rsidR="003358F1" w:rsidRPr="0047558B" w:rsidRDefault="003358F1" w:rsidP="003358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20,900</w:t>
            </w:r>
          </w:p>
        </w:tc>
        <w:tc>
          <w:tcPr>
            <w:tcW w:w="270" w:type="dxa"/>
            <w:gridSpan w:val="2"/>
            <w:vAlign w:val="bottom"/>
          </w:tcPr>
          <w:p w14:paraId="1F14A889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254B3" w14:textId="33B60EB5" w:rsidR="003358F1" w:rsidRPr="0047558B" w:rsidRDefault="003358F1" w:rsidP="003358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</w:rPr>
              <w:t>2,868,523</w:t>
            </w:r>
          </w:p>
        </w:tc>
      </w:tr>
      <w:tr w:rsidR="003358F1" w:rsidRPr="0047558B" w14:paraId="74D5BEBF" w14:textId="77777777" w:rsidTr="00A243DE">
        <w:trPr>
          <w:trHeight w:val="417"/>
        </w:trPr>
        <w:tc>
          <w:tcPr>
            <w:tcW w:w="31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BDA7B1" w14:textId="77777777" w:rsidR="003358F1" w:rsidRPr="0047558B" w:rsidRDefault="003358F1" w:rsidP="003358F1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32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14:paraId="36D7188E" w14:textId="77777777" w:rsidR="003358F1" w:rsidRPr="0047558B" w:rsidRDefault="003358F1" w:rsidP="003358F1">
            <w:pPr>
              <w:pStyle w:val="acctfourfigures"/>
              <w:tabs>
                <w:tab w:val="clear" w:pos="765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358F1" w:rsidRPr="0047558B" w14:paraId="21EEC20A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3169" w:type="dxa"/>
            <w:gridSpan w:val="2"/>
            <w:shd w:val="clear" w:color="auto" w:fill="auto"/>
          </w:tcPr>
          <w:p w14:paraId="4703AA4F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gridSpan w:val="3"/>
            <w:shd w:val="clear" w:color="auto" w:fill="auto"/>
          </w:tcPr>
          <w:p w14:paraId="72A97B87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6AF4DA49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E670041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</w:tcPr>
          <w:p w14:paraId="6081A071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7F4FF4B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CF2BDD5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7696933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F594AE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555B82B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87251C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FA774B2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6349C1F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B56015D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</w:tcPr>
          <w:p w14:paraId="2D7F3E27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05803144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58F1" w:rsidRPr="0047558B" w14:paraId="45628A25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3169" w:type="dxa"/>
            <w:gridSpan w:val="2"/>
            <w:shd w:val="clear" w:color="auto" w:fill="auto"/>
          </w:tcPr>
          <w:p w14:paraId="5F96C648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gridSpan w:val="3"/>
            <w:shd w:val="clear" w:color="auto" w:fill="auto"/>
          </w:tcPr>
          <w:p w14:paraId="3641B164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113F1F20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D99C147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</w:tcPr>
          <w:p w14:paraId="4E98928A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E3A987D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F8E3E1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F4AFADE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86DF1B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329DB15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C6B162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C8FE6FF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79DC224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A2DC282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gridSpan w:val="2"/>
          </w:tcPr>
          <w:p w14:paraId="088BD07E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76CA2E63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58F1" w:rsidRPr="0047558B" w14:paraId="08A3F465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3169" w:type="dxa"/>
            <w:gridSpan w:val="2"/>
            <w:shd w:val="clear" w:color="auto" w:fill="auto"/>
          </w:tcPr>
          <w:p w14:paraId="705A82C8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gridSpan w:val="3"/>
            <w:shd w:val="clear" w:color="auto" w:fill="auto"/>
          </w:tcPr>
          <w:p w14:paraId="5B582E96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61001B1D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C1D1395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8" w:type="dxa"/>
          </w:tcPr>
          <w:p w14:paraId="6285121E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61504AF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สิ่งปลูกสร้างและ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6163C0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63C7CBE" w14:textId="6A5F0553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8A3D24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7589027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9F0E99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FFFC2AD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1DC1813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39477B4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70" w:type="dxa"/>
            <w:gridSpan w:val="2"/>
          </w:tcPr>
          <w:p w14:paraId="01C11653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67823123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58F1" w:rsidRPr="0047558B" w14:paraId="73DE905A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7"/>
        </w:trPr>
        <w:tc>
          <w:tcPr>
            <w:tcW w:w="3169" w:type="dxa"/>
            <w:gridSpan w:val="2"/>
            <w:shd w:val="clear" w:color="auto" w:fill="auto"/>
          </w:tcPr>
          <w:p w14:paraId="14E387A8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gridSpan w:val="3"/>
            <w:shd w:val="clear" w:color="auto" w:fill="auto"/>
          </w:tcPr>
          <w:p w14:paraId="77D7FE03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3438ABF5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D299B02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88" w:type="dxa"/>
          </w:tcPr>
          <w:p w14:paraId="402CA718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C1317DE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47558B">
              <w:rPr>
                <w:rFonts w:ascii="Angsana New" w:hAnsi="Angsana New"/>
                <w:spacing w:val="-10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875273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972E577" w14:textId="5A5C3D9B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D9B7FC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6740967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997980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6D70F79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79650F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326AA99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  <w:gridSpan w:val="2"/>
          </w:tcPr>
          <w:p w14:paraId="7D6B6142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1B7F0B3B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358F1" w:rsidRPr="0047558B" w14:paraId="27F1E697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4"/>
        </w:trPr>
        <w:tc>
          <w:tcPr>
            <w:tcW w:w="3169" w:type="dxa"/>
            <w:gridSpan w:val="2"/>
            <w:shd w:val="clear" w:color="auto" w:fill="auto"/>
          </w:tcPr>
          <w:p w14:paraId="3C54B632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1" w:type="dxa"/>
            <w:gridSpan w:val="29"/>
            <w:shd w:val="clear" w:color="auto" w:fill="auto"/>
          </w:tcPr>
          <w:p w14:paraId="18DE6C6A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7558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358F1" w:rsidRPr="0047558B" w14:paraId="2BB90145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1"/>
        </w:trPr>
        <w:tc>
          <w:tcPr>
            <w:tcW w:w="3169" w:type="dxa"/>
            <w:gridSpan w:val="2"/>
            <w:shd w:val="clear" w:color="auto" w:fill="auto"/>
          </w:tcPr>
          <w:p w14:paraId="0627FEA8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977" w:type="dxa"/>
            <w:gridSpan w:val="3"/>
            <w:shd w:val="clear" w:color="auto" w:fill="auto"/>
            <w:vAlign w:val="bottom"/>
          </w:tcPr>
          <w:p w14:paraId="476137AA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77A15D48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4847BE9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69924AB8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C497413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F6C0B7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D4BEEB7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11D232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7B9C1B3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C48BB7B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D4D3426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5D6872C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20C7602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317E818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672FB17D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58F1" w:rsidRPr="0047558B" w14:paraId="7657612C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3169" w:type="dxa"/>
            <w:gridSpan w:val="2"/>
            <w:shd w:val="clear" w:color="auto" w:fill="auto"/>
          </w:tcPr>
          <w:p w14:paraId="73728D61" w14:textId="27657E8F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 w:firstLine="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558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7558B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47558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77" w:type="dxa"/>
            <w:gridSpan w:val="3"/>
            <w:shd w:val="clear" w:color="auto" w:fill="auto"/>
            <w:vAlign w:val="bottom"/>
          </w:tcPr>
          <w:p w14:paraId="0CA6AFDD" w14:textId="05E103CC" w:rsidR="003358F1" w:rsidRPr="0047558B" w:rsidRDefault="003358F1" w:rsidP="003358F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71B55ADE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56BEF95" w14:textId="6C435FC5" w:rsidR="003358F1" w:rsidRPr="0047558B" w:rsidRDefault="003358F1" w:rsidP="003358F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138,944</w:t>
            </w:r>
          </w:p>
        </w:tc>
        <w:tc>
          <w:tcPr>
            <w:tcW w:w="288" w:type="dxa"/>
            <w:vAlign w:val="bottom"/>
          </w:tcPr>
          <w:p w14:paraId="28D30790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2D5F063" w14:textId="4E18AF90" w:rsidR="003358F1" w:rsidRPr="0047558B" w:rsidRDefault="003358F1" w:rsidP="003358F1">
            <w:pPr>
              <w:pStyle w:val="acctfourfigures"/>
              <w:tabs>
                <w:tab w:val="clear" w:pos="765"/>
                <w:tab w:val="decimal" w:pos="1211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512,736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473CDF9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9B1924A" w14:textId="2D77729C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1,516,093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C45E9A3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120FA5E" w14:textId="467C36E9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37,090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31AE36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1F4FAB9" w14:textId="67E1E19F" w:rsidR="003358F1" w:rsidRPr="0047558B" w:rsidRDefault="003358F1" w:rsidP="003358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50,107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E437262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87F803" w14:textId="22C81A8F" w:rsidR="003358F1" w:rsidRPr="0047558B" w:rsidRDefault="003358F1" w:rsidP="003358F1">
            <w:pPr>
              <w:pStyle w:val="acctfourfigures"/>
              <w:tabs>
                <w:tab w:val="clear" w:pos="765"/>
                <w:tab w:val="decimal" w:pos="567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7425FD5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586358ED" w14:textId="065D5D76" w:rsidR="003358F1" w:rsidRPr="0047558B" w:rsidRDefault="003358F1" w:rsidP="003358F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34" w:right="-1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2,254,970</w:t>
            </w:r>
          </w:p>
        </w:tc>
      </w:tr>
      <w:tr w:rsidR="003358F1" w:rsidRPr="0047558B" w14:paraId="69E0FBCF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3169" w:type="dxa"/>
            <w:gridSpan w:val="2"/>
            <w:shd w:val="clear" w:color="auto" w:fill="auto"/>
          </w:tcPr>
          <w:p w14:paraId="1137D677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77" w:type="dxa"/>
            <w:gridSpan w:val="3"/>
            <w:shd w:val="clear" w:color="auto" w:fill="auto"/>
            <w:vAlign w:val="bottom"/>
          </w:tcPr>
          <w:p w14:paraId="262B41EA" w14:textId="5E83291B" w:rsidR="003358F1" w:rsidRPr="0047558B" w:rsidRDefault="003358F1" w:rsidP="003358F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648C67B3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97338FB" w14:textId="73BC035D" w:rsidR="003358F1" w:rsidRPr="0047558B" w:rsidRDefault="003358F1" w:rsidP="003358F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34" w:right="-111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  <w:tc>
          <w:tcPr>
            <w:tcW w:w="288" w:type="dxa"/>
            <w:vAlign w:val="bottom"/>
          </w:tcPr>
          <w:p w14:paraId="545DF828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40603DA" w14:textId="243ECCF6" w:rsidR="003358F1" w:rsidRPr="0047558B" w:rsidRDefault="003358F1" w:rsidP="003358F1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14,42</w:t>
            </w: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5CE9C8F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258F609" w14:textId="5F10D9C6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33,662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9E39A2C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9E8132" w14:textId="4902D89D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1,445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CF34A0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A22D9AF" w14:textId="7008B5AF" w:rsidR="003358F1" w:rsidRPr="0047558B" w:rsidRDefault="003358F1" w:rsidP="003358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682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605D649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FA5B79" w14:textId="71AF9A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567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7943090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4B17C4AD" w14:textId="4231CF8B" w:rsidR="003358F1" w:rsidRPr="0047558B" w:rsidRDefault="003358F1" w:rsidP="003358F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34" w:right="-1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52,873</w:t>
            </w:r>
          </w:p>
        </w:tc>
      </w:tr>
      <w:tr w:rsidR="003358F1" w:rsidRPr="0047558B" w14:paraId="58A53E29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3169" w:type="dxa"/>
            <w:gridSpan w:val="2"/>
            <w:shd w:val="clear" w:color="auto" w:fill="auto"/>
          </w:tcPr>
          <w:p w14:paraId="772921AB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D856B" w14:textId="13E02FF8" w:rsidR="003358F1" w:rsidRPr="0047558B" w:rsidRDefault="003358F1" w:rsidP="003358F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3BF45414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66FF" w14:textId="2E05EA8C" w:rsidR="003358F1" w:rsidRPr="0047558B" w:rsidRDefault="003358F1" w:rsidP="003358F1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134" w:right="-1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8" w:type="dxa"/>
            <w:vAlign w:val="bottom"/>
          </w:tcPr>
          <w:p w14:paraId="6C5E1568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70682FA3" w14:textId="09A2C22B" w:rsidR="003358F1" w:rsidRPr="0047558B" w:rsidRDefault="003358F1" w:rsidP="003358F1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277</w:t>
            </w: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7F87FF7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21B65" w14:textId="43B4CF28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11,533</w:t>
            </w:r>
            <w:r w:rsidRPr="0047558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FF1C46A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8DE5D" w14:textId="516E8878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556</w:t>
            </w: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447770B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EB1FE" w14:textId="0CFD7259" w:rsidR="003358F1" w:rsidRPr="0047558B" w:rsidRDefault="003358F1" w:rsidP="003358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335</w:t>
            </w: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CEF44AD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222A6DCD" w14:textId="78C5C21C" w:rsidR="003358F1" w:rsidRPr="0047558B" w:rsidRDefault="003358F1" w:rsidP="003358F1">
            <w:pPr>
              <w:pStyle w:val="acctfourfigures"/>
              <w:tabs>
                <w:tab w:val="clear" w:pos="765"/>
                <w:tab w:val="decimal" w:pos="567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0C319DA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tcBorders>
              <w:bottom w:val="single" w:sz="4" w:space="0" w:color="auto"/>
            </w:tcBorders>
            <w:vAlign w:val="bottom"/>
          </w:tcPr>
          <w:p w14:paraId="67C3ABDD" w14:textId="0633E66E" w:rsidR="003358F1" w:rsidRPr="0047558B" w:rsidRDefault="003358F1" w:rsidP="003358F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34" w:right="-11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12,701</w:t>
            </w: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358F1" w:rsidRPr="0047558B" w14:paraId="03D1254A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3169" w:type="dxa"/>
            <w:gridSpan w:val="2"/>
            <w:shd w:val="clear" w:color="auto" w:fill="auto"/>
          </w:tcPr>
          <w:p w14:paraId="564E94EB" w14:textId="36C67325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47558B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7558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30 </w:t>
            </w:r>
            <w:r w:rsidRPr="0047558B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47558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2563</w:t>
            </w:r>
          </w:p>
          <w:p w14:paraId="1FB3D609" w14:textId="28F46071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และ </w:t>
            </w:r>
            <w:r w:rsidRPr="0047558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1</w:t>
            </w:r>
            <w:r w:rsidRPr="0047558B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ตุลาคม </w:t>
            </w:r>
            <w:r w:rsidRPr="0047558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6E8DE" w14:textId="158E9722" w:rsidR="003358F1" w:rsidRPr="0047558B" w:rsidRDefault="003358F1" w:rsidP="003358F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5CC05F11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C07E2" w14:textId="51FA6519" w:rsidR="003358F1" w:rsidRPr="0047558B" w:rsidRDefault="003358F1" w:rsidP="003358F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141,600</w:t>
            </w:r>
          </w:p>
        </w:tc>
        <w:tc>
          <w:tcPr>
            <w:tcW w:w="288" w:type="dxa"/>
            <w:vAlign w:val="bottom"/>
          </w:tcPr>
          <w:p w14:paraId="77975AD7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484DFF9" w14:textId="4264C581" w:rsidR="003358F1" w:rsidRPr="0047558B" w:rsidRDefault="003358F1" w:rsidP="003358F1">
            <w:pPr>
              <w:pStyle w:val="acctfourfigures"/>
              <w:tabs>
                <w:tab w:val="clear" w:pos="765"/>
                <w:tab w:val="decimal" w:pos="1211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526,887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890FC4A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BA2DC" w14:textId="2EF9CF24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1,538,222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E13B50D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5998E" w14:textId="408C536C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37,979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8B08A4A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63172" w14:textId="62692AAD" w:rsidR="003358F1" w:rsidRPr="0047558B" w:rsidRDefault="003358F1" w:rsidP="003358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50,454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3939FEF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216B4C2C" w14:textId="55B4A82D" w:rsidR="003358F1" w:rsidRPr="0047558B" w:rsidRDefault="003358F1" w:rsidP="003358F1">
            <w:pPr>
              <w:pStyle w:val="acctfourfigures"/>
              <w:tabs>
                <w:tab w:val="clear" w:pos="765"/>
                <w:tab w:val="decimal" w:pos="567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C55FE3D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</w:tcBorders>
            <w:vAlign w:val="bottom"/>
          </w:tcPr>
          <w:p w14:paraId="7A074439" w14:textId="7C488AA9" w:rsidR="003358F1" w:rsidRPr="0047558B" w:rsidRDefault="003358F1" w:rsidP="003358F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34" w:right="-1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2,295,142</w:t>
            </w:r>
          </w:p>
        </w:tc>
      </w:tr>
      <w:tr w:rsidR="003358F1" w:rsidRPr="0047558B" w14:paraId="42AE943E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7"/>
        </w:trPr>
        <w:tc>
          <w:tcPr>
            <w:tcW w:w="3169" w:type="dxa"/>
            <w:gridSpan w:val="2"/>
            <w:shd w:val="clear" w:color="auto" w:fill="auto"/>
          </w:tcPr>
          <w:p w14:paraId="09902EA0" w14:textId="7DCA99AA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โอนไปสินทรัพย์สิทธิการใช้จาก</w:t>
            </w:r>
            <w:r w:rsidRPr="0047558B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47558B">
              <w:rPr>
                <w:rFonts w:ascii="Angsana New" w:hAnsi="Angsana New"/>
                <w:sz w:val="28"/>
                <w:szCs w:val="28"/>
                <w:cs/>
              </w:rPr>
              <w:t xml:space="preserve">การถือปฏิบัติตาม </w:t>
            </w:r>
            <w:r w:rsidRPr="0047558B">
              <w:rPr>
                <w:rFonts w:ascii="Angsana New" w:hAnsi="Angsana New"/>
                <w:sz w:val="28"/>
                <w:szCs w:val="28"/>
              </w:rPr>
              <w:t xml:space="preserve">TFRS 16 </w:t>
            </w:r>
            <w:r w:rsidRPr="0047558B">
              <w:rPr>
                <w:rFonts w:ascii="Angsana New" w:hAnsi="Angsana New"/>
                <w:sz w:val="28"/>
                <w:szCs w:val="28"/>
                <w:cs/>
              </w:rPr>
              <w:t>เป็น</w:t>
            </w:r>
            <w:r w:rsidRPr="0047558B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47558B">
              <w:rPr>
                <w:rFonts w:ascii="Angsana New" w:hAnsi="Angsana New"/>
                <w:sz w:val="28"/>
                <w:szCs w:val="28"/>
                <w:cs/>
              </w:rPr>
              <w:t>ครั้งแรก</w:t>
            </w:r>
            <w:r w:rsidRPr="0047558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7558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7558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ดูหมายเหตุข้อ </w:t>
            </w:r>
            <w:r w:rsidRPr="0047558B">
              <w:rPr>
                <w:rFonts w:ascii="Angsana New" w:hAnsi="Angsana New"/>
                <w:i/>
                <w:iCs/>
                <w:sz w:val="28"/>
                <w:szCs w:val="28"/>
              </w:rPr>
              <w:t>3 (</w:t>
            </w:r>
            <w:r w:rsidRPr="0047558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ข</w:t>
            </w:r>
            <w:r w:rsidRPr="0047558B">
              <w:rPr>
                <w:rFonts w:ascii="Angsana New" w:hAnsi="Angsana New"/>
                <w:i/>
                <w:iCs/>
                <w:sz w:val="28"/>
                <w:szCs w:val="28"/>
              </w:rPr>
              <w:t>))</w:t>
            </w:r>
          </w:p>
        </w:tc>
        <w:tc>
          <w:tcPr>
            <w:tcW w:w="977" w:type="dxa"/>
            <w:gridSpan w:val="3"/>
            <w:shd w:val="clear" w:color="auto" w:fill="auto"/>
            <w:vAlign w:val="bottom"/>
          </w:tcPr>
          <w:p w14:paraId="7B596013" w14:textId="6075F7CE" w:rsidR="003358F1" w:rsidRPr="0047558B" w:rsidRDefault="003358F1" w:rsidP="003358F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2EC7C2B2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0850200" w14:textId="28B08D27" w:rsidR="003358F1" w:rsidRPr="0047558B" w:rsidRDefault="003358F1" w:rsidP="00DB694F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134" w:right="-111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8" w:type="dxa"/>
            <w:vAlign w:val="bottom"/>
          </w:tcPr>
          <w:p w14:paraId="49AAA3F3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26074F9" w14:textId="1823D98D" w:rsidR="003358F1" w:rsidRPr="0047558B" w:rsidRDefault="003358F1" w:rsidP="00DB694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9744A2D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4E7265" w14:textId="325DBB88" w:rsidR="003358F1" w:rsidRPr="0047558B" w:rsidRDefault="003358F1" w:rsidP="00DB694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5876290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5DCE7EF" w14:textId="50F02AEB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(2,533)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BA8972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D37E182" w14:textId="28AB6365" w:rsidR="003358F1" w:rsidRPr="0047558B" w:rsidRDefault="003358F1" w:rsidP="00DB694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3D32540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648C6D1" w14:textId="5210F45B" w:rsidR="003358F1" w:rsidRPr="0047558B" w:rsidRDefault="003358F1" w:rsidP="003358F1">
            <w:pPr>
              <w:pStyle w:val="acctfourfigures"/>
              <w:tabs>
                <w:tab w:val="clear" w:pos="765"/>
                <w:tab w:val="decimal" w:pos="567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1000D1A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0A037BBC" w14:textId="6F7B18A7" w:rsidR="003358F1" w:rsidRPr="0047558B" w:rsidRDefault="003358F1" w:rsidP="003358F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34" w:right="-1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(2,533)</w:t>
            </w:r>
          </w:p>
        </w:tc>
      </w:tr>
      <w:tr w:rsidR="003358F1" w:rsidRPr="0047558B" w14:paraId="65384E41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7"/>
        </w:trPr>
        <w:tc>
          <w:tcPr>
            <w:tcW w:w="3169" w:type="dxa"/>
            <w:gridSpan w:val="2"/>
            <w:shd w:val="clear" w:color="auto" w:fill="auto"/>
          </w:tcPr>
          <w:p w14:paraId="0408F795" w14:textId="72B243C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77" w:type="dxa"/>
            <w:gridSpan w:val="3"/>
            <w:shd w:val="clear" w:color="auto" w:fill="auto"/>
            <w:vAlign w:val="bottom"/>
          </w:tcPr>
          <w:p w14:paraId="670EC8AC" w14:textId="3BDF150A" w:rsidR="003358F1" w:rsidRPr="0047558B" w:rsidRDefault="003358F1" w:rsidP="003358F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3D355B81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30448B8" w14:textId="78370243" w:rsidR="003358F1" w:rsidRPr="0047558B" w:rsidRDefault="003358F1" w:rsidP="003358F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34" w:right="-111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2,332</w:t>
            </w:r>
          </w:p>
        </w:tc>
        <w:tc>
          <w:tcPr>
            <w:tcW w:w="288" w:type="dxa"/>
            <w:vAlign w:val="bottom"/>
          </w:tcPr>
          <w:p w14:paraId="1666810E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571B120" w14:textId="715EB82D" w:rsidR="003358F1" w:rsidRPr="0047558B" w:rsidRDefault="003358F1" w:rsidP="003358F1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13,989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5A51DED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A79C5F8" w14:textId="59CC8FA8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29,903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CAC8FC3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140F6B" w14:textId="17AFFCDF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520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A06511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B523E46" w14:textId="5584AC82" w:rsidR="003358F1" w:rsidRPr="0047558B" w:rsidRDefault="003358F1" w:rsidP="003358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D2C026F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6631AB" w14:textId="5DDAEB97" w:rsidR="003358F1" w:rsidRPr="0047558B" w:rsidRDefault="003358F1" w:rsidP="003358F1">
            <w:pPr>
              <w:pStyle w:val="acctfourfigures"/>
              <w:tabs>
                <w:tab w:val="clear" w:pos="765"/>
                <w:tab w:val="decimal" w:pos="567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78C42B0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0AE7446A" w14:textId="328CDD11" w:rsidR="003358F1" w:rsidRPr="0047558B" w:rsidRDefault="003358F1" w:rsidP="003358F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34" w:right="-1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47,195</w:t>
            </w:r>
          </w:p>
        </w:tc>
      </w:tr>
      <w:tr w:rsidR="003358F1" w:rsidRPr="0047558B" w14:paraId="73C5F92A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3169" w:type="dxa"/>
            <w:gridSpan w:val="2"/>
            <w:shd w:val="clear" w:color="auto" w:fill="auto"/>
          </w:tcPr>
          <w:p w14:paraId="3E79EA29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9065A" w14:textId="054D2659" w:rsidR="003358F1" w:rsidRPr="0047558B" w:rsidRDefault="003358F1" w:rsidP="003358F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69159444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5F248" w14:textId="7BC4DEC6" w:rsidR="003358F1" w:rsidRPr="0047558B" w:rsidRDefault="003358F1" w:rsidP="003358F1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134" w:right="-1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8" w:type="dxa"/>
            <w:vAlign w:val="bottom"/>
          </w:tcPr>
          <w:p w14:paraId="3F8C9E7B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10A8A4EF" w14:textId="4AA3515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CC2CE8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39015" w14:textId="6FF0E5AD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(3,081)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C1B3A43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704DD" w14:textId="170C1556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(491)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BA27B1D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9BF82" w14:textId="4E959B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(29)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514AC00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65176AAB" w14:textId="5C7A161F" w:rsidR="003358F1" w:rsidRPr="0047558B" w:rsidRDefault="003358F1" w:rsidP="003358F1">
            <w:pPr>
              <w:pStyle w:val="acctfourfigures"/>
              <w:tabs>
                <w:tab w:val="clear" w:pos="765"/>
                <w:tab w:val="decimal" w:pos="567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E6406D3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tcBorders>
              <w:bottom w:val="single" w:sz="4" w:space="0" w:color="auto"/>
            </w:tcBorders>
            <w:vAlign w:val="bottom"/>
          </w:tcPr>
          <w:p w14:paraId="6E66AB49" w14:textId="1F0174D6" w:rsidR="003358F1" w:rsidRPr="0047558B" w:rsidRDefault="003358F1" w:rsidP="003358F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34" w:right="-11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lang w:bidi="th-TH"/>
              </w:rPr>
              <w:t>(3,601)</w:t>
            </w:r>
          </w:p>
        </w:tc>
      </w:tr>
      <w:tr w:rsidR="003358F1" w:rsidRPr="0047558B" w14:paraId="212E80A7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3169" w:type="dxa"/>
            <w:gridSpan w:val="2"/>
            <w:shd w:val="clear" w:color="auto" w:fill="auto"/>
          </w:tcPr>
          <w:p w14:paraId="0CF4C4F6" w14:textId="049942A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7558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30</w:t>
            </w:r>
            <w:r w:rsidRPr="0047558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755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47558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4B8DB" w14:textId="288A600E" w:rsidR="003358F1" w:rsidRPr="0047558B" w:rsidRDefault="003358F1" w:rsidP="003358F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72A478D4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C63F7" w14:textId="5736602F" w:rsidR="003358F1" w:rsidRPr="0047558B" w:rsidRDefault="003358F1" w:rsidP="003358F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143,932</w:t>
            </w:r>
          </w:p>
        </w:tc>
        <w:tc>
          <w:tcPr>
            <w:tcW w:w="288" w:type="dxa"/>
            <w:vAlign w:val="bottom"/>
          </w:tcPr>
          <w:p w14:paraId="1853B374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82FDF" w14:textId="47E8C0E3" w:rsidR="003358F1" w:rsidRPr="0047558B" w:rsidRDefault="003358F1" w:rsidP="003358F1">
            <w:pPr>
              <w:pStyle w:val="acctfourfigures"/>
              <w:tabs>
                <w:tab w:val="clear" w:pos="765"/>
                <w:tab w:val="decimal" w:pos="1211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540,876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0F169D5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5F8D5" w14:textId="2C237F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1,565,044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D7BECC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F7385" w14:textId="7C130AD6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35,475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EBFA63B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91B72" w14:textId="459B52FE" w:rsidR="003358F1" w:rsidRPr="0047558B" w:rsidRDefault="003358F1" w:rsidP="003358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50,876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A7EC18C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40F98" w14:textId="3D49042C" w:rsidR="003358F1" w:rsidRPr="0047558B" w:rsidRDefault="003358F1" w:rsidP="003358F1">
            <w:pPr>
              <w:pStyle w:val="acctfourfigures"/>
              <w:tabs>
                <w:tab w:val="clear" w:pos="765"/>
                <w:tab w:val="decimal" w:pos="567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1671E40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0439C" w14:textId="72CBB070" w:rsidR="003358F1" w:rsidRPr="0047558B" w:rsidRDefault="003358F1" w:rsidP="003358F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34" w:right="-1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2,336,203</w:t>
            </w:r>
          </w:p>
        </w:tc>
      </w:tr>
    </w:tbl>
    <w:p w14:paraId="100A5D5D" w14:textId="77777777" w:rsidR="008A5802" w:rsidRPr="0047558B" w:rsidRDefault="008A5802">
      <w:pPr>
        <w:sectPr w:rsidR="008A5802" w:rsidRPr="0047558B" w:rsidSect="003C2664">
          <w:footerReference w:type="default" r:id="rId24"/>
          <w:pgSz w:w="16840" w:h="11907" w:orient="landscape" w:code="9"/>
          <w:pgMar w:top="691" w:right="1152" w:bottom="576" w:left="1152" w:header="720" w:footer="432" w:gutter="0"/>
          <w:cols w:space="708"/>
          <w:docGrid w:linePitch="360"/>
        </w:sectPr>
      </w:pPr>
    </w:p>
    <w:tbl>
      <w:tblPr>
        <w:tblW w:w="1432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222"/>
        <w:gridCol w:w="1080"/>
        <w:gridCol w:w="236"/>
        <w:gridCol w:w="1141"/>
        <w:gridCol w:w="279"/>
        <w:gridCol w:w="1530"/>
        <w:gridCol w:w="270"/>
        <w:gridCol w:w="1170"/>
        <w:gridCol w:w="270"/>
        <w:gridCol w:w="1170"/>
        <w:gridCol w:w="270"/>
        <w:gridCol w:w="990"/>
        <w:gridCol w:w="270"/>
        <w:gridCol w:w="1080"/>
        <w:gridCol w:w="270"/>
        <w:gridCol w:w="1072"/>
      </w:tblGrid>
      <w:tr w:rsidR="0084122C" w:rsidRPr="0047558B" w14:paraId="5A6785B2" w14:textId="77777777" w:rsidTr="00A243DE">
        <w:trPr>
          <w:trHeight w:val="407"/>
        </w:trPr>
        <w:tc>
          <w:tcPr>
            <w:tcW w:w="3222" w:type="dxa"/>
            <w:shd w:val="clear" w:color="auto" w:fill="auto"/>
          </w:tcPr>
          <w:p w14:paraId="78AC7254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8" w:type="dxa"/>
            <w:gridSpan w:val="15"/>
            <w:shd w:val="clear" w:color="auto" w:fill="auto"/>
          </w:tcPr>
          <w:p w14:paraId="0AAAED8A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122C" w:rsidRPr="0047558B" w14:paraId="15ED6B51" w14:textId="77777777" w:rsidTr="00A243DE">
        <w:trPr>
          <w:trHeight w:val="390"/>
        </w:trPr>
        <w:tc>
          <w:tcPr>
            <w:tcW w:w="3222" w:type="dxa"/>
            <w:shd w:val="clear" w:color="auto" w:fill="auto"/>
          </w:tcPr>
          <w:p w14:paraId="5080F134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B2352C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AEDEA8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27A0AEAC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5A59B594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97D857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5358D2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835A9D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380935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C61DBB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5F6F62ED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330FB0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EDBADC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2687A6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42EE3B6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5E2B958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22C" w:rsidRPr="0047558B" w14:paraId="4437F50E" w14:textId="77777777" w:rsidTr="00A243DE">
        <w:trPr>
          <w:trHeight w:val="390"/>
        </w:trPr>
        <w:tc>
          <w:tcPr>
            <w:tcW w:w="3222" w:type="dxa"/>
            <w:shd w:val="clear" w:color="auto" w:fill="auto"/>
          </w:tcPr>
          <w:p w14:paraId="503AD020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4F4353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D6AFFB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0929E829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27BC144F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63E301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14088212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72A4D0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2982D9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8D9D04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04CD88A9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006594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45C2B9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4BF286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35A3C4D0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66C23A00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2D2" w:rsidRPr="0047558B" w14:paraId="4E3AD651" w14:textId="77777777" w:rsidTr="00A243DE">
        <w:trPr>
          <w:trHeight w:val="390"/>
        </w:trPr>
        <w:tc>
          <w:tcPr>
            <w:tcW w:w="3222" w:type="dxa"/>
            <w:shd w:val="clear" w:color="auto" w:fill="auto"/>
          </w:tcPr>
          <w:p w14:paraId="31C0F8DF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18543C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6457BD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0F86D49D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9" w:type="dxa"/>
          </w:tcPr>
          <w:p w14:paraId="4297548A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93133D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สิ่งปลูกสร้างและ</w:t>
            </w:r>
          </w:p>
        </w:tc>
        <w:tc>
          <w:tcPr>
            <w:tcW w:w="270" w:type="dxa"/>
            <w:shd w:val="clear" w:color="auto" w:fill="auto"/>
          </w:tcPr>
          <w:p w14:paraId="1F55F496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94E7C6" w14:textId="0B3CB48C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4E8C6322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C3DEC6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  <w:shd w:val="clear" w:color="auto" w:fill="auto"/>
          </w:tcPr>
          <w:p w14:paraId="47464073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23529E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25653D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9E073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08148F65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7CDD396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2D2" w:rsidRPr="0047558B" w14:paraId="0F490C06" w14:textId="77777777" w:rsidTr="00A243DE">
        <w:trPr>
          <w:trHeight w:val="407"/>
        </w:trPr>
        <w:tc>
          <w:tcPr>
            <w:tcW w:w="3222" w:type="dxa"/>
            <w:shd w:val="clear" w:color="auto" w:fill="auto"/>
          </w:tcPr>
          <w:p w14:paraId="423CBD70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3C4DA0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5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377AC818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7C5B19CE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9" w:type="dxa"/>
          </w:tcPr>
          <w:p w14:paraId="4DF9F2EA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E8D740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  <w:shd w:val="clear" w:color="auto" w:fill="auto"/>
          </w:tcPr>
          <w:p w14:paraId="6796565D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7C1CC2" w14:textId="32E71C14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6D67F253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C84EAA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"/>
              </w:tabs>
              <w:spacing w:line="240" w:lineRule="auto"/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6A7EBAFA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D80641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6C74A1A2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69C2A1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14:paraId="615C8137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4D5F5F2" w14:textId="77777777" w:rsidR="000F42D2" w:rsidRPr="0047558B" w:rsidRDefault="000F42D2" w:rsidP="000F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4122C" w:rsidRPr="0047558B" w14:paraId="6F2E4AAD" w14:textId="77777777" w:rsidTr="00A243DE">
        <w:trPr>
          <w:trHeight w:val="407"/>
        </w:trPr>
        <w:tc>
          <w:tcPr>
            <w:tcW w:w="3222" w:type="dxa"/>
            <w:shd w:val="clear" w:color="auto" w:fill="auto"/>
          </w:tcPr>
          <w:p w14:paraId="005F041F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98" w:type="dxa"/>
            <w:gridSpan w:val="15"/>
            <w:shd w:val="clear" w:color="auto" w:fill="auto"/>
          </w:tcPr>
          <w:p w14:paraId="582DC6BE" w14:textId="77777777" w:rsidR="0084122C" w:rsidRPr="0047558B" w:rsidRDefault="0084122C" w:rsidP="006E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2BF8" w:rsidRPr="0047558B" w14:paraId="15F9644F" w14:textId="77777777" w:rsidTr="00A243DE">
        <w:trPr>
          <w:trHeight w:val="407"/>
        </w:trPr>
        <w:tc>
          <w:tcPr>
            <w:tcW w:w="3222" w:type="dxa"/>
            <w:shd w:val="clear" w:color="auto" w:fill="auto"/>
          </w:tcPr>
          <w:p w14:paraId="5DF3CD66" w14:textId="0889087D" w:rsidR="00B02BF8" w:rsidRPr="0047558B" w:rsidRDefault="00B02BF8" w:rsidP="00B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84A2A"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1BBA50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702"/>
                <w:tab w:val="left" w:pos="93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C77D5B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0F20F44A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vAlign w:val="bottom"/>
          </w:tcPr>
          <w:p w14:paraId="7E486164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9CD4778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3B901A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13F030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F24ADC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2EC9A3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FA6BD2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074FFF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94DB60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792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B0E7E3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BCCC9A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vAlign w:val="bottom"/>
          </w:tcPr>
          <w:p w14:paraId="06020152" w14:textId="77777777" w:rsidR="00B02BF8" w:rsidRPr="0047558B" w:rsidRDefault="00B02BF8" w:rsidP="00B02BF8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784A2A" w:rsidRPr="0047558B" w14:paraId="7B66370C" w14:textId="77777777" w:rsidTr="00A243DE">
        <w:trPr>
          <w:trHeight w:val="407"/>
        </w:trPr>
        <w:tc>
          <w:tcPr>
            <w:tcW w:w="3222" w:type="dxa"/>
            <w:shd w:val="clear" w:color="auto" w:fill="auto"/>
          </w:tcPr>
          <w:p w14:paraId="1B89E30C" w14:textId="77777777" w:rsidR="00784A2A" w:rsidRPr="0047558B" w:rsidRDefault="00784A2A" w:rsidP="0078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11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D80D9E" w14:textId="3459DCC4" w:rsidR="00784A2A" w:rsidRPr="0047558B" w:rsidRDefault="00784A2A" w:rsidP="00784A2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179,269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8F1A19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6E917A9" w14:textId="1D2A472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4,710</w:t>
            </w:r>
          </w:p>
        </w:tc>
        <w:tc>
          <w:tcPr>
            <w:tcW w:w="279" w:type="dxa"/>
            <w:vAlign w:val="bottom"/>
          </w:tcPr>
          <w:p w14:paraId="573D7B6B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CB4AD95" w14:textId="46C1EDE2" w:rsidR="00784A2A" w:rsidRPr="0047558B" w:rsidRDefault="00784A2A" w:rsidP="00784A2A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87,275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7414AD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4A3241" w14:textId="74E35E00" w:rsidR="00784A2A" w:rsidRPr="0047558B" w:rsidRDefault="00784A2A" w:rsidP="00784A2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259,539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768F53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654756" w14:textId="1F290820" w:rsidR="00784A2A" w:rsidRPr="0047558B" w:rsidRDefault="00784A2A" w:rsidP="00784A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1,541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E731B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428384" w14:textId="47339647" w:rsidR="00784A2A" w:rsidRPr="0047558B" w:rsidRDefault="00784A2A" w:rsidP="00784A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1,097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C14FA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792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7D933D" w14:textId="5404C3D8" w:rsidR="00784A2A" w:rsidRPr="0047558B" w:rsidRDefault="00784A2A" w:rsidP="00784A2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18,972</w:t>
            </w:r>
          </w:p>
        </w:tc>
        <w:tc>
          <w:tcPr>
            <w:tcW w:w="270" w:type="dxa"/>
            <w:vAlign w:val="bottom"/>
          </w:tcPr>
          <w:p w14:paraId="2E864B86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vAlign w:val="bottom"/>
          </w:tcPr>
          <w:p w14:paraId="710C2EA4" w14:textId="2C7E195C" w:rsidR="00784A2A" w:rsidRPr="0047558B" w:rsidRDefault="00784A2A" w:rsidP="00784A2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552,403</w:t>
            </w:r>
          </w:p>
        </w:tc>
      </w:tr>
      <w:tr w:rsidR="00784A2A" w:rsidRPr="0047558B" w14:paraId="7C505326" w14:textId="77777777" w:rsidTr="00A243DE">
        <w:trPr>
          <w:trHeight w:val="390"/>
        </w:trPr>
        <w:tc>
          <w:tcPr>
            <w:tcW w:w="3222" w:type="dxa"/>
            <w:shd w:val="clear" w:color="auto" w:fill="auto"/>
          </w:tcPr>
          <w:p w14:paraId="1B5AAFBD" w14:textId="77777777" w:rsidR="00784A2A" w:rsidRPr="0047558B" w:rsidRDefault="00784A2A" w:rsidP="0078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49A30" w14:textId="14E8A579" w:rsidR="00784A2A" w:rsidRPr="0047558B" w:rsidRDefault="00784A2A" w:rsidP="00784A2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34" w:right="-1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6BE394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66AD3" w14:textId="533DC168" w:rsidR="00784A2A" w:rsidRPr="0047558B" w:rsidRDefault="00784A2A" w:rsidP="00784A2A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D3CFF9F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76C8D" w14:textId="1E73C6DE" w:rsidR="00784A2A" w:rsidRPr="0047558B" w:rsidRDefault="00784A2A" w:rsidP="00784A2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7C2562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2D102" w14:textId="6C892131" w:rsidR="00784A2A" w:rsidRPr="0047558B" w:rsidRDefault="00784A2A" w:rsidP="00784A2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08FA3D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4DF10" w14:textId="063BEA92" w:rsidR="00784A2A" w:rsidRPr="0047558B" w:rsidRDefault="00784A2A" w:rsidP="00784A2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2,714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9E27AD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500E5" w14:textId="5035AEF6" w:rsidR="00784A2A" w:rsidRPr="0047558B" w:rsidRDefault="00784A2A" w:rsidP="00784A2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0445C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792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B37F2" w14:textId="49B649C3" w:rsidR="00784A2A" w:rsidRPr="0047558B" w:rsidRDefault="00784A2A" w:rsidP="00784A2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DED13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CA12F" w14:textId="529FF84F" w:rsidR="00784A2A" w:rsidRPr="0047558B" w:rsidRDefault="00784A2A" w:rsidP="00784A2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2,714</w:t>
            </w:r>
          </w:p>
        </w:tc>
      </w:tr>
      <w:tr w:rsidR="00A243DE" w:rsidRPr="0047558B" w14:paraId="6176DBAA" w14:textId="77777777" w:rsidTr="00A243DE">
        <w:trPr>
          <w:trHeight w:val="390"/>
        </w:trPr>
        <w:tc>
          <w:tcPr>
            <w:tcW w:w="3222" w:type="dxa"/>
            <w:shd w:val="clear" w:color="auto" w:fill="auto"/>
          </w:tcPr>
          <w:p w14:paraId="3092D928" w14:textId="77777777" w:rsidR="00784A2A" w:rsidRPr="0047558B" w:rsidRDefault="00784A2A" w:rsidP="0078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firstLine="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1B338" w14:textId="53F6F7E7" w:rsidR="00784A2A" w:rsidRPr="0047558B" w:rsidRDefault="00784A2A" w:rsidP="00784A2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179,269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651D19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A12EF" w14:textId="625F072F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4,710</w:t>
            </w:r>
          </w:p>
        </w:tc>
        <w:tc>
          <w:tcPr>
            <w:tcW w:w="279" w:type="dxa"/>
            <w:vAlign w:val="bottom"/>
          </w:tcPr>
          <w:p w14:paraId="3F554646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5B130" w14:textId="03E96B99" w:rsidR="00784A2A" w:rsidRPr="0047558B" w:rsidRDefault="00784A2A" w:rsidP="00784A2A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87,275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1B5C66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4865A" w14:textId="79EBAAFC" w:rsidR="00784A2A" w:rsidRPr="0047558B" w:rsidRDefault="00784A2A" w:rsidP="00784A2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259,539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3079C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7A825" w14:textId="0F0ECB6B" w:rsidR="00784A2A" w:rsidRPr="0047558B" w:rsidRDefault="00784A2A" w:rsidP="00784A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4,255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1A36F4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BB3297" w14:textId="6CEEAB7E" w:rsidR="00784A2A" w:rsidRPr="0047558B" w:rsidRDefault="00784A2A" w:rsidP="00784A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1,097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09FBF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792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D5ADF" w14:textId="7E860E88" w:rsidR="00784A2A" w:rsidRPr="0047558B" w:rsidRDefault="00784A2A" w:rsidP="00784A2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18,972</w:t>
            </w:r>
          </w:p>
        </w:tc>
        <w:tc>
          <w:tcPr>
            <w:tcW w:w="270" w:type="dxa"/>
            <w:vAlign w:val="bottom"/>
          </w:tcPr>
          <w:p w14:paraId="34A3F9D9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4D5B3" w14:textId="2B419901" w:rsidR="00784A2A" w:rsidRPr="0047558B" w:rsidRDefault="00784A2A" w:rsidP="00784A2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555,117</w:t>
            </w:r>
          </w:p>
        </w:tc>
      </w:tr>
      <w:tr w:rsidR="00784A2A" w:rsidRPr="0047558B" w14:paraId="5876D674" w14:textId="77777777" w:rsidTr="00A243DE">
        <w:trPr>
          <w:trHeight w:val="390"/>
        </w:trPr>
        <w:tc>
          <w:tcPr>
            <w:tcW w:w="3222" w:type="dxa"/>
            <w:shd w:val="clear" w:color="auto" w:fill="auto"/>
          </w:tcPr>
          <w:p w14:paraId="27D5E5F8" w14:textId="77250BDB" w:rsidR="00784A2A" w:rsidRPr="0047558B" w:rsidRDefault="00784A2A" w:rsidP="0078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4336F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960914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AE749B7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vAlign w:val="bottom"/>
          </w:tcPr>
          <w:p w14:paraId="5603B849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7C1BB4F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3BAA08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F6B0B4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E59AEC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7505AE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67DC06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7096BD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53B239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792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E8EBDB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ACFE69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vAlign w:val="bottom"/>
          </w:tcPr>
          <w:p w14:paraId="25A8D16C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784A2A" w:rsidRPr="0047558B" w14:paraId="2291E0C4" w14:textId="77777777" w:rsidTr="00A243DE">
        <w:trPr>
          <w:trHeight w:val="390"/>
        </w:trPr>
        <w:tc>
          <w:tcPr>
            <w:tcW w:w="3222" w:type="dxa"/>
            <w:shd w:val="clear" w:color="auto" w:fill="auto"/>
          </w:tcPr>
          <w:p w14:paraId="620DFF26" w14:textId="77777777" w:rsidR="00784A2A" w:rsidRPr="0047558B" w:rsidRDefault="00784A2A" w:rsidP="0078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11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023AEE" w14:textId="7D5E7474" w:rsidR="00784A2A" w:rsidRPr="0047558B" w:rsidRDefault="00893DAF" w:rsidP="00784A2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179,269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9BAC67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31D37E" w14:textId="5ADE4750" w:rsidR="00784A2A" w:rsidRPr="0047558B" w:rsidRDefault="00893DAF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2,378</w:t>
            </w:r>
          </w:p>
        </w:tc>
        <w:tc>
          <w:tcPr>
            <w:tcW w:w="279" w:type="dxa"/>
            <w:vAlign w:val="bottom"/>
          </w:tcPr>
          <w:p w14:paraId="5B8B6E13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F0ABEEC" w14:textId="2C02C1D9" w:rsidR="00784A2A" w:rsidRPr="0047558B" w:rsidRDefault="00893DAF" w:rsidP="00784A2A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4B2C6B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F3BFB1" w14:textId="672CEE19" w:rsidR="00784A2A" w:rsidRPr="0047558B" w:rsidRDefault="00893DAF" w:rsidP="00784A2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253,65</w:t>
            </w:r>
            <w:r w:rsidR="005122CF"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DB355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A5890A" w14:textId="05BC961C" w:rsidR="00784A2A" w:rsidRPr="0047558B" w:rsidRDefault="00893DAF" w:rsidP="00784A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871136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AC1085" w14:textId="3E6F5BB9" w:rsidR="00784A2A" w:rsidRPr="0047558B" w:rsidRDefault="00893DAF" w:rsidP="00784A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02983A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792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96E813" w14:textId="41B7362F" w:rsidR="00784A2A" w:rsidRPr="0047558B" w:rsidRDefault="00893DAF" w:rsidP="00784A2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20,9</w:t>
            </w:r>
            <w:r w:rsidR="00545FCB"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vAlign w:val="bottom"/>
          </w:tcPr>
          <w:p w14:paraId="6D51F63E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7C60A474" w14:textId="2D884BD7" w:rsidR="00784A2A" w:rsidRPr="0047558B" w:rsidRDefault="00893DAF" w:rsidP="00784A2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532,320</w:t>
            </w:r>
          </w:p>
        </w:tc>
      </w:tr>
    </w:tbl>
    <w:p w14:paraId="43817385" w14:textId="77777777" w:rsidR="00A317E2" w:rsidRPr="0047558B" w:rsidRDefault="00A317E2" w:rsidP="008A0A17">
      <w:pPr>
        <w:pStyle w:val="block"/>
        <w:spacing w:after="0" w:line="240" w:lineRule="auto"/>
        <w:ind w:left="207" w:right="-134"/>
        <w:jc w:val="thaiDistribute"/>
        <w:rPr>
          <w:rFonts w:ascii="Angsana New" w:hAnsi="Angsana New"/>
          <w:spacing w:val="-2"/>
          <w:sz w:val="10"/>
          <w:szCs w:val="10"/>
          <w:lang w:bidi="th-TH"/>
        </w:rPr>
      </w:pPr>
    </w:p>
    <w:p w14:paraId="58397CB9" w14:textId="77777777" w:rsidR="0089184F" w:rsidRPr="0047558B" w:rsidRDefault="0089184F" w:rsidP="008A0A17">
      <w:pPr>
        <w:pStyle w:val="block"/>
        <w:spacing w:after="0" w:line="240" w:lineRule="auto"/>
        <w:ind w:left="207" w:right="-134"/>
        <w:jc w:val="thaiDistribute"/>
        <w:rPr>
          <w:rFonts w:ascii="Angsana New" w:hAnsi="Angsana New"/>
          <w:spacing w:val="-2"/>
          <w:sz w:val="10"/>
          <w:szCs w:val="10"/>
          <w:lang w:bidi="th-TH"/>
        </w:rPr>
      </w:pPr>
    </w:p>
    <w:p w14:paraId="3072A305" w14:textId="77777777" w:rsidR="0089184F" w:rsidRPr="0047558B" w:rsidRDefault="0089184F" w:rsidP="008A0A17">
      <w:pPr>
        <w:pStyle w:val="block"/>
        <w:spacing w:after="0" w:line="240" w:lineRule="auto"/>
        <w:ind w:left="207" w:right="-134"/>
        <w:jc w:val="thaiDistribute"/>
        <w:rPr>
          <w:rFonts w:ascii="Angsana New" w:hAnsi="Angsana New"/>
          <w:spacing w:val="-2"/>
          <w:sz w:val="10"/>
          <w:szCs w:val="10"/>
          <w:lang w:bidi="th-TH"/>
        </w:rPr>
      </w:pPr>
    </w:p>
    <w:p w14:paraId="38E4BA2D" w14:textId="77777777" w:rsidR="0089184F" w:rsidRPr="0047558B" w:rsidRDefault="0089184F" w:rsidP="008A0A17">
      <w:pPr>
        <w:pStyle w:val="block"/>
        <w:spacing w:after="0" w:line="240" w:lineRule="auto"/>
        <w:ind w:left="207" w:right="-134"/>
        <w:jc w:val="thaiDistribute"/>
        <w:rPr>
          <w:rFonts w:ascii="Angsana New" w:hAnsi="Angsana New"/>
          <w:spacing w:val="-2"/>
          <w:sz w:val="10"/>
          <w:szCs w:val="10"/>
          <w:lang w:bidi="th-TH"/>
        </w:rPr>
      </w:pPr>
    </w:p>
    <w:p w14:paraId="39C73580" w14:textId="77777777" w:rsidR="0089184F" w:rsidRPr="0047558B" w:rsidRDefault="0089184F" w:rsidP="008A0A17">
      <w:pPr>
        <w:pStyle w:val="block"/>
        <w:spacing w:after="0" w:line="240" w:lineRule="auto"/>
        <w:ind w:left="207" w:right="-134"/>
        <w:jc w:val="thaiDistribute"/>
        <w:rPr>
          <w:rFonts w:ascii="Angsana New" w:hAnsi="Angsana New"/>
          <w:spacing w:val="-2"/>
          <w:sz w:val="10"/>
          <w:szCs w:val="10"/>
          <w:lang w:bidi="th-TH"/>
        </w:rPr>
      </w:pPr>
    </w:p>
    <w:p w14:paraId="2A5C5195" w14:textId="77777777" w:rsidR="0089184F" w:rsidRPr="0047558B" w:rsidRDefault="0089184F" w:rsidP="008A0A17">
      <w:pPr>
        <w:pStyle w:val="block"/>
        <w:spacing w:after="0" w:line="240" w:lineRule="auto"/>
        <w:ind w:left="207" w:right="-134"/>
        <w:jc w:val="thaiDistribute"/>
        <w:rPr>
          <w:rFonts w:ascii="Angsana New" w:hAnsi="Angsana New"/>
          <w:spacing w:val="-2"/>
          <w:sz w:val="10"/>
          <w:szCs w:val="10"/>
          <w:lang w:bidi="th-TH"/>
        </w:rPr>
      </w:pPr>
    </w:p>
    <w:p w14:paraId="32B2920D" w14:textId="77777777" w:rsidR="0089184F" w:rsidRPr="0047558B" w:rsidRDefault="0089184F" w:rsidP="008A0A17">
      <w:pPr>
        <w:pStyle w:val="block"/>
        <w:spacing w:after="0" w:line="240" w:lineRule="auto"/>
        <w:ind w:left="207" w:right="-134"/>
        <w:jc w:val="thaiDistribute"/>
        <w:rPr>
          <w:rFonts w:ascii="Angsana New" w:hAnsi="Angsana New"/>
          <w:spacing w:val="-2"/>
          <w:sz w:val="10"/>
          <w:szCs w:val="10"/>
          <w:lang w:bidi="th-TH"/>
        </w:rPr>
      </w:pPr>
    </w:p>
    <w:p w14:paraId="0799DD29" w14:textId="77777777" w:rsidR="0089184F" w:rsidRPr="0047558B" w:rsidRDefault="0089184F" w:rsidP="008A0A17">
      <w:pPr>
        <w:pStyle w:val="block"/>
        <w:spacing w:after="0" w:line="240" w:lineRule="auto"/>
        <w:ind w:left="207" w:right="-134"/>
        <w:jc w:val="thaiDistribute"/>
        <w:rPr>
          <w:rFonts w:ascii="Angsana New" w:hAnsi="Angsana New"/>
          <w:spacing w:val="-2"/>
          <w:sz w:val="10"/>
          <w:szCs w:val="10"/>
          <w:lang w:bidi="th-TH"/>
        </w:rPr>
      </w:pPr>
    </w:p>
    <w:p w14:paraId="34C6189B" w14:textId="77777777" w:rsidR="0089184F" w:rsidRPr="0047558B" w:rsidRDefault="0089184F" w:rsidP="008A0A17">
      <w:pPr>
        <w:pStyle w:val="block"/>
        <w:spacing w:after="0" w:line="240" w:lineRule="auto"/>
        <w:ind w:left="207" w:right="-134"/>
        <w:jc w:val="thaiDistribute"/>
        <w:rPr>
          <w:rFonts w:ascii="Angsana New" w:hAnsi="Angsana New"/>
          <w:spacing w:val="-2"/>
          <w:sz w:val="10"/>
          <w:szCs w:val="10"/>
          <w:lang w:bidi="th-TH"/>
        </w:rPr>
      </w:pPr>
    </w:p>
    <w:p w14:paraId="2EAABA51" w14:textId="77777777" w:rsidR="0089184F" w:rsidRPr="0047558B" w:rsidRDefault="0089184F" w:rsidP="008A0A17">
      <w:pPr>
        <w:pStyle w:val="block"/>
        <w:spacing w:after="0" w:line="240" w:lineRule="auto"/>
        <w:ind w:left="207" w:right="-134"/>
        <w:jc w:val="thaiDistribute"/>
        <w:rPr>
          <w:rFonts w:ascii="Angsana New" w:hAnsi="Angsana New"/>
          <w:spacing w:val="-2"/>
          <w:sz w:val="10"/>
          <w:szCs w:val="10"/>
          <w:lang w:bidi="th-TH"/>
        </w:rPr>
      </w:pPr>
    </w:p>
    <w:p w14:paraId="66BA7E41" w14:textId="77777777" w:rsidR="0083098C" w:rsidRPr="0047558B" w:rsidRDefault="0083098C" w:rsidP="008A0A17">
      <w:pPr>
        <w:pStyle w:val="block"/>
        <w:spacing w:after="0" w:line="240" w:lineRule="auto"/>
        <w:ind w:left="207" w:right="-134"/>
        <w:jc w:val="thaiDistribute"/>
        <w:rPr>
          <w:rFonts w:ascii="Angsana New" w:hAnsi="Angsana New"/>
          <w:spacing w:val="-2"/>
          <w:sz w:val="10"/>
          <w:szCs w:val="10"/>
          <w:lang w:bidi="th-TH"/>
        </w:rPr>
      </w:pPr>
    </w:p>
    <w:p w14:paraId="1B8A72BC" w14:textId="77777777" w:rsidR="0083098C" w:rsidRPr="0047558B" w:rsidRDefault="0083098C" w:rsidP="008A0A17">
      <w:pPr>
        <w:pStyle w:val="block"/>
        <w:spacing w:after="0" w:line="240" w:lineRule="auto"/>
        <w:ind w:left="207" w:right="-134"/>
        <w:jc w:val="thaiDistribute"/>
        <w:rPr>
          <w:rFonts w:ascii="Angsana New" w:hAnsi="Angsana New"/>
          <w:spacing w:val="-2"/>
          <w:sz w:val="10"/>
          <w:szCs w:val="10"/>
          <w:lang w:bidi="th-TH"/>
        </w:rPr>
      </w:pPr>
    </w:p>
    <w:p w14:paraId="29605816" w14:textId="77777777" w:rsidR="0083098C" w:rsidRPr="0047558B" w:rsidRDefault="0083098C" w:rsidP="008A0A17">
      <w:pPr>
        <w:pStyle w:val="block"/>
        <w:spacing w:after="0" w:line="240" w:lineRule="auto"/>
        <w:ind w:left="207" w:right="-134"/>
        <w:jc w:val="thaiDistribute"/>
        <w:rPr>
          <w:rFonts w:ascii="Angsana New" w:hAnsi="Angsana New"/>
          <w:spacing w:val="-2"/>
          <w:sz w:val="10"/>
          <w:szCs w:val="10"/>
          <w:lang w:bidi="th-TH"/>
        </w:rPr>
      </w:pPr>
    </w:p>
    <w:p w14:paraId="702009E6" w14:textId="77777777" w:rsidR="0089184F" w:rsidRPr="0047558B" w:rsidRDefault="0089184F" w:rsidP="008A0A17">
      <w:pPr>
        <w:pStyle w:val="block"/>
        <w:spacing w:after="0" w:line="240" w:lineRule="auto"/>
        <w:ind w:left="207" w:right="-134"/>
        <w:jc w:val="thaiDistribute"/>
        <w:rPr>
          <w:rFonts w:ascii="Angsana New" w:hAnsi="Angsana New"/>
          <w:spacing w:val="-2"/>
          <w:sz w:val="10"/>
          <w:szCs w:val="10"/>
          <w:lang w:bidi="th-TH"/>
        </w:rPr>
      </w:pPr>
    </w:p>
    <w:p w14:paraId="1828A874" w14:textId="77777777" w:rsidR="0089184F" w:rsidRPr="0047558B" w:rsidRDefault="0089184F" w:rsidP="008A0A17">
      <w:pPr>
        <w:pStyle w:val="block"/>
        <w:spacing w:after="0" w:line="240" w:lineRule="auto"/>
        <w:ind w:left="207" w:right="-134"/>
        <w:jc w:val="thaiDistribute"/>
        <w:rPr>
          <w:rFonts w:ascii="Angsana New" w:hAnsi="Angsana New"/>
          <w:spacing w:val="-2"/>
          <w:sz w:val="10"/>
          <w:szCs w:val="10"/>
          <w:lang w:bidi="th-TH"/>
        </w:rPr>
      </w:pPr>
    </w:p>
    <w:p w14:paraId="6AD33332" w14:textId="77777777" w:rsidR="0089184F" w:rsidRPr="0047558B" w:rsidRDefault="0089184F" w:rsidP="008A0A17">
      <w:pPr>
        <w:pStyle w:val="block"/>
        <w:spacing w:after="0" w:line="240" w:lineRule="auto"/>
        <w:ind w:left="207" w:right="-134"/>
        <w:jc w:val="thaiDistribute"/>
        <w:rPr>
          <w:rFonts w:ascii="Angsana New" w:hAnsi="Angsana New"/>
          <w:spacing w:val="-2"/>
          <w:sz w:val="10"/>
          <w:szCs w:val="10"/>
          <w:lang w:bidi="th-TH"/>
        </w:rPr>
      </w:pPr>
    </w:p>
    <w:p w14:paraId="508D9497" w14:textId="3FB7D5C9" w:rsidR="008A0A17" w:rsidRPr="0047558B" w:rsidRDefault="003A790A" w:rsidP="003A790A">
      <w:pPr>
        <w:pStyle w:val="block"/>
        <w:spacing w:after="0" w:line="240" w:lineRule="auto"/>
        <w:ind w:left="207" w:right="-134"/>
        <w:jc w:val="thaiDistribute"/>
        <w:rPr>
          <w:rFonts w:ascii="Angsana New" w:hAnsi="Angsana New"/>
          <w:spacing w:val="-2"/>
          <w:sz w:val="2"/>
          <w:szCs w:val="2"/>
          <w:lang w:bidi="th-TH"/>
        </w:rPr>
      </w:pPr>
      <w:r w:rsidRPr="0047558B">
        <w:rPr>
          <w:rFonts w:ascii="Angsana New" w:hAnsi="Angsana New"/>
          <w:spacing w:val="-2"/>
          <w:sz w:val="10"/>
          <w:szCs w:val="10"/>
          <w:cs/>
          <w:lang w:bidi="th-TH"/>
        </w:rPr>
        <w:br w:type="page"/>
      </w:r>
    </w:p>
    <w:p w14:paraId="628A39D3" w14:textId="77777777" w:rsidR="000C4682" w:rsidRPr="0047558B" w:rsidRDefault="000C4682" w:rsidP="00A1203F">
      <w:pPr>
        <w:tabs>
          <w:tab w:val="left" w:pos="90"/>
        </w:tabs>
        <w:spacing w:line="240" w:lineRule="auto"/>
        <w:rPr>
          <w:sz w:val="2"/>
          <w:szCs w:val="2"/>
        </w:rPr>
      </w:pPr>
    </w:p>
    <w:tbl>
      <w:tblPr>
        <w:tblW w:w="14652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2"/>
        <w:gridCol w:w="810"/>
        <w:gridCol w:w="267"/>
        <w:gridCol w:w="1076"/>
        <w:gridCol w:w="236"/>
        <w:gridCol w:w="1481"/>
        <w:gridCol w:w="258"/>
        <w:gridCol w:w="1002"/>
        <w:gridCol w:w="258"/>
        <w:gridCol w:w="1182"/>
        <w:gridCol w:w="258"/>
        <w:gridCol w:w="1092"/>
        <w:gridCol w:w="247"/>
        <w:gridCol w:w="1013"/>
        <w:gridCol w:w="258"/>
        <w:gridCol w:w="1092"/>
        <w:gridCol w:w="258"/>
        <w:gridCol w:w="1092"/>
      </w:tblGrid>
      <w:tr w:rsidR="003D1BCB" w:rsidRPr="0047558B" w14:paraId="723127E5" w14:textId="77777777" w:rsidTr="00A243DE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BD92CBD" w14:textId="77777777" w:rsidR="002B4698" w:rsidRPr="0047558B" w:rsidRDefault="002B4698" w:rsidP="00182586">
            <w:pPr>
              <w:pStyle w:val="acctfourfigures"/>
              <w:tabs>
                <w:tab w:val="clear" w:pos="765"/>
              </w:tabs>
              <w:spacing w:line="240" w:lineRule="auto"/>
              <w:ind w:left="162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88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5964DBE" w14:textId="77777777" w:rsidR="002B4698" w:rsidRPr="0047558B" w:rsidRDefault="002B4698" w:rsidP="00011257">
            <w:pPr>
              <w:pStyle w:val="acctfourfigures"/>
              <w:tabs>
                <w:tab w:val="clear" w:pos="765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271D8" w:rsidRPr="0047558B" w14:paraId="15D20441" w14:textId="77777777" w:rsidTr="003D1B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62D46D08" w14:textId="77777777" w:rsidR="002B4698" w:rsidRPr="0047558B" w:rsidRDefault="002B4698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A67BB07" w14:textId="77777777" w:rsidR="002B4698" w:rsidRPr="0047558B" w:rsidRDefault="002B4698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87EBD54" w14:textId="77777777" w:rsidR="002B4698" w:rsidRPr="0047558B" w:rsidRDefault="002B4698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41322BCA" w14:textId="77777777" w:rsidR="002B4698" w:rsidRPr="0047558B" w:rsidRDefault="002B4698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CC6A9EB" w14:textId="77777777" w:rsidR="002B4698" w:rsidRPr="0047558B" w:rsidRDefault="002B4698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2C71656D" w14:textId="77777777" w:rsidR="002B4698" w:rsidRPr="0047558B" w:rsidRDefault="002B4698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154CE443" w14:textId="77777777" w:rsidR="002B4698" w:rsidRPr="0047558B" w:rsidRDefault="002B4698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41DD93C4" w14:textId="77777777" w:rsidR="002B4698" w:rsidRPr="0047558B" w:rsidRDefault="002B4698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6C7A8D3C" w14:textId="77777777" w:rsidR="002B4698" w:rsidRPr="0047558B" w:rsidRDefault="002B4698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4891821" w14:textId="77777777" w:rsidR="002B4698" w:rsidRPr="0047558B" w:rsidRDefault="002B4698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</w:tcPr>
          <w:p w14:paraId="0A6F8208" w14:textId="77777777" w:rsidR="002B4698" w:rsidRPr="0047558B" w:rsidRDefault="002B4698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2" w:type="dxa"/>
            <w:shd w:val="clear" w:color="auto" w:fill="auto"/>
          </w:tcPr>
          <w:p w14:paraId="72DC30CA" w14:textId="77777777" w:rsidR="002B4698" w:rsidRPr="0047558B" w:rsidRDefault="002B4698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47" w:type="dxa"/>
            <w:shd w:val="clear" w:color="auto" w:fill="auto"/>
          </w:tcPr>
          <w:p w14:paraId="0448A4F4" w14:textId="77777777" w:rsidR="002B4698" w:rsidRPr="0047558B" w:rsidRDefault="002B4698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71ECE9F2" w14:textId="77777777" w:rsidR="002B4698" w:rsidRPr="0047558B" w:rsidRDefault="002B4698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28D7E9CB" w14:textId="77777777" w:rsidR="002B4698" w:rsidRPr="0047558B" w:rsidRDefault="002B4698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</w:tcPr>
          <w:p w14:paraId="7E30D467" w14:textId="77777777" w:rsidR="002B4698" w:rsidRPr="0047558B" w:rsidRDefault="002B4698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58" w:type="dxa"/>
          </w:tcPr>
          <w:p w14:paraId="32517472" w14:textId="77777777" w:rsidR="002B4698" w:rsidRPr="0047558B" w:rsidRDefault="002B4698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</w:tcPr>
          <w:p w14:paraId="79ED0B28" w14:textId="77777777" w:rsidR="002B4698" w:rsidRPr="0047558B" w:rsidRDefault="002B4698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BCB" w:rsidRPr="0047558B" w14:paraId="28DCA07B" w14:textId="77777777" w:rsidTr="003D1B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34F9FBDE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5404DB6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3EF225B2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6A9CEAC3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0E73786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6149CCBF" w14:textId="0E3B9CA1" w:rsidR="003D1BCB" w:rsidRPr="0047558B" w:rsidRDefault="003D1BCB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58" w:type="dxa"/>
            <w:shd w:val="clear" w:color="auto" w:fill="auto"/>
          </w:tcPr>
          <w:p w14:paraId="674096A6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33E04149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3D356556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47D6996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</w:tcPr>
          <w:p w14:paraId="1A487510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2" w:type="dxa"/>
            <w:shd w:val="clear" w:color="auto" w:fill="auto"/>
          </w:tcPr>
          <w:p w14:paraId="68BFAAEC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47" w:type="dxa"/>
            <w:shd w:val="clear" w:color="auto" w:fill="auto"/>
          </w:tcPr>
          <w:p w14:paraId="1C0CFDD9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397326B4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11A09C10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</w:tcPr>
          <w:p w14:paraId="598FCF07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58" w:type="dxa"/>
          </w:tcPr>
          <w:p w14:paraId="7D0628BD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</w:tcPr>
          <w:p w14:paraId="7055DBC2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BCB" w:rsidRPr="0047558B" w14:paraId="1D7DA5F1" w14:textId="77777777" w:rsidTr="003D1B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33056407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0DB361C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24B7BAA6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37802A21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4ADCF3D4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1982DC91" w14:textId="1FF497A5" w:rsidR="003D1BCB" w:rsidRPr="0047558B" w:rsidRDefault="003D1BCB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สิ่งปลูกสร้างและ</w:t>
            </w:r>
          </w:p>
        </w:tc>
        <w:tc>
          <w:tcPr>
            <w:tcW w:w="258" w:type="dxa"/>
            <w:shd w:val="clear" w:color="auto" w:fill="auto"/>
          </w:tcPr>
          <w:p w14:paraId="4C546444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C976A61" w14:textId="056A4F8A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43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58" w:type="dxa"/>
            <w:shd w:val="clear" w:color="auto" w:fill="auto"/>
          </w:tcPr>
          <w:p w14:paraId="37D8F7BC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19A4C1BD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58" w:type="dxa"/>
          </w:tcPr>
          <w:p w14:paraId="60A92C5A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2" w:type="dxa"/>
            <w:shd w:val="clear" w:color="auto" w:fill="auto"/>
          </w:tcPr>
          <w:p w14:paraId="5517577B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47" w:type="dxa"/>
            <w:shd w:val="clear" w:color="auto" w:fill="auto"/>
          </w:tcPr>
          <w:p w14:paraId="7B83DAE7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0C71CC3A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04B48DBD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</w:tcPr>
          <w:p w14:paraId="1DAE35C6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58" w:type="dxa"/>
          </w:tcPr>
          <w:p w14:paraId="3F51A38E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</w:tcPr>
          <w:p w14:paraId="39FC4206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BCB" w:rsidRPr="0047558B" w14:paraId="3772C383" w14:textId="77777777" w:rsidTr="003D1B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7853C625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0E5711A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67" w:type="dxa"/>
            <w:shd w:val="clear" w:color="auto" w:fill="auto"/>
          </w:tcPr>
          <w:p w14:paraId="3D30CF6F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149298C3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56FB3699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7E6A698A" w14:textId="5A7A1641" w:rsidR="003D1BCB" w:rsidRPr="00DB694F" w:rsidRDefault="003D1BCB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B694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58" w:type="dxa"/>
            <w:shd w:val="clear" w:color="auto" w:fill="auto"/>
          </w:tcPr>
          <w:p w14:paraId="535FCACB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1CF3AABC" w14:textId="18B4B380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58" w:type="dxa"/>
            <w:shd w:val="clear" w:color="auto" w:fill="auto"/>
          </w:tcPr>
          <w:p w14:paraId="4AE9B1BB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2543F0F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อุปกรณ์ให้เช่า</w:t>
            </w:r>
          </w:p>
        </w:tc>
        <w:tc>
          <w:tcPr>
            <w:tcW w:w="258" w:type="dxa"/>
          </w:tcPr>
          <w:p w14:paraId="7503DA0B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2" w:type="dxa"/>
            <w:shd w:val="clear" w:color="auto" w:fill="auto"/>
          </w:tcPr>
          <w:p w14:paraId="2FD0CFA9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47" w:type="dxa"/>
            <w:shd w:val="clear" w:color="auto" w:fill="auto"/>
          </w:tcPr>
          <w:p w14:paraId="78BB53F1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59044AE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58" w:type="dxa"/>
            <w:shd w:val="clear" w:color="auto" w:fill="auto"/>
          </w:tcPr>
          <w:p w14:paraId="4AA79210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</w:tcPr>
          <w:p w14:paraId="199B5B43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58" w:type="dxa"/>
          </w:tcPr>
          <w:p w14:paraId="7808DEF2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</w:tcPr>
          <w:p w14:paraId="075DE04E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D1BCB" w:rsidRPr="0047558B" w14:paraId="2BA44DDA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48C354C0" w14:textId="77777777" w:rsidR="002B4698" w:rsidRPr="0047558B" w:rsidRDefault="002B4698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80" w:type="dxa"/>
            <w:gridSpan w:val="17"/>
          </w:tcPr>
          <w:p w14:paraId="089733A1" w14:textId="77777777" w:rsidR="002B4698" w:rsidRPr="0047558B" w:rsidRDefault="002B4698" w:rsidP="002A7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1BCB" w:rsidRPr="0047558B" w14:paraId="25C03649" w14:textId="77777777" w:rsidTr="003D1B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594B7E08" w14:textId="77777777" w:rsidR="002B4698" w:rsidRPr="0047558B" w:rsidRDefault="002B4698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2EF0F1" w14:textId="77777777" w:rsidR="002B4698" w:rsidRPr="0047558B" w:rsidRDefault="002B4698" w:rsidP="002A79F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3DE26F0" w14:textId="77777777" w:rsidR="002B4698" w:rsidRPr="0047558B" w:rsidRDefault="002B4698" w:rsidP="002A79F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C88B9C6" w14:textId="77777777" w:rsidR="002B4698" w:rsidRPr="0047558B" w:rsidRDefault="002B4698" w:rsidP="002A79F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4BD30D" w14:textId="77777777" w:rsidR="002B4698" w:rsidRPr="0047558B" w:rsidRDefault="002B4698" w:rsidP="002A79F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vAlign w:val="bottom"/>
          </w:tcPr>
          <w:p w14:paraId="6BEC3F56" w14:textId="77777777" w:rsidR="002B4698" w:rsidRPr="0047558B" w:rsidRDefault="002B4698" w:rsidP="002A79F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146A71F" w14:textId="77777777" w:rsidR="002B4698" w:rsidRPr="0047558B" w:rsidRDefault="002B4698" w:rsidP="002A79F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E864B37" w14:textId="77777777" w:rsidR="002B4698" w:rsidRPr="0047558B" w:rsidRDefault="002B4698" w:rsidP="002A79F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31007FF5" w14:textId="77777777" w:rsidR="002B4698" w:rsidRPr="0047558B" w:rsidRDefault="002B4698" w:rsidP="002A79F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B39A0F5" w14:textId="77777777" w:rsidR="002B4698" w:rsidRPr="0047558B" w:rsidRDefault="002B4698" w:rsidP="002A79F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6CE0D7BA" w14:textId="77777777" w:rsidR="002B4698" w:rsidRPr="0047558B" w:rsidRDefault="002B4698" w:rsidP="002A79F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8C0FD2D" w14:textId="77777777" w:rsidR="002B4698" w:rsidRPr="0047558B" w:rsidRDefault="002B4698" w:rsidP="002A79F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EBD4B89" w14:textId="77777777" w:rsidR="002B4698" w:rsidRPr="0047558B" w:rsidRDefault="002B4698" w:rsidP="002A79F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F07BCB4" w14:textId="77777777" w:rsidR="002B4698" w:rsidRPr="0047558B" w:rsidRDefault="002B4698" w:rsidP="002A79F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16DF4200" w14:textId="77777777" w:rsidR="002B4698" w:rsidRPr="0047558B" w:rsidRDefault="002B4698" w:rsidP="002A79F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DF3B02D" w14:textId="77777777" w:rsidR="002B4698" w:rsidRPr="0047558B" w:rsidRDefault="002B4698" w:rsidP="002A79F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58BA6E56" w14:textId="77777777" w:rsidR="002B4698" w:rsidRPr="0047558B" w:rsidRDefault="002B4698" w:rsidP="002A79F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327B7BB" w14:textId="77777777" w:rsidR="002B4698" w:rsidRPr="0047558B" w:rsidRDefault="002B4698" w:rsidP="002A79F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BCB" w:rsidRPr="0047558B" w14:paraId="69A8395E" w14:textId="77777777" w:rsidTr="00DB694F">
        <w:tc>
          <w:tcPr>
            <w:tcW w:w="2772" w:type="dxa"/>
            <w:shd w:val="clear" w:color="auto" w:fill="auto"/>
          </w:tcPr>
          <w:p w14:paraId="59EF4E96" w14:textId="606DB773" w:rsidR="00784A2A" w:rsidRPr="0047558B" w:rsidRDefault="00784A2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7558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47558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4CC0"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A6A696" w14:textId="249B93D4" w:rsidR="00784A2A" w:rsidRPr="0047558B" w:rsidRDefault="00784A2A" w:rsidP="00784A2A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269" w:right="-111" w:firstLine="22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114,269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0519705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51B5C14" w14:textId="28778BB9" w:rsidR="00784A2A" w:rsidRPr="0047558B" w:rsidRDefault="00784A2A" w:rsidP="00A243D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269" w:right="-154" w:firstLine="16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128,373</w:t>
            </w:r>
          </w:p>
        </w:tc>
        <w:tc>
          <w:tcPr>
            <w:tcW w:w="236" w:type="dxa"/>
            <w:vAlign w:val="bottom"/>
          </w:tcPr>
          <w:p w14:paraId="45A84D1F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vAlign w:val="bottom"/>
          </w:tcPr>
          <w:p w14:paraId="64A380A4" w14:textId="3B444618" w:rsidR="00784A2A" w:rsidRPr="0047558B" w:rsidRDefault="00784A2A" w:rsidP="00B26764">
            <w:pPr>
              <w:pStyle w:val="acctfourfigures"/>
              <w:tabs>
                <w:tab w:val="clear" w:pos="765"/>
                <w:tab w:val="decimal" w:pos="1159"/>
              </w:tabs>
              <w:spacing w:line="240" w:lineRule="auto"/>
              <w:ind w:left="-269" w:right="-161" w:firstLine="16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491,734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F8B005F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29A32D3" w14:textId="07BBA8E1" w:rsidR="00784A2A" w:rsidRPr="0047558B" w:rsidRDefault="00784A2A" w:rsidP="00A243D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1,522,845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09C9B4D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02FE99DD" w14:textId="60E61451" w:rsidR="00784A2A" w:rsidRPr="0047558B" w:rsidRDefault="00784A2A" w:rsidP="004B111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170,388</w:t>
            </w:r>
          </w:p>
        </w:tc>
        <w:tc>
          <w:tcPr>
            <w:tcW w:w="258" w:type="dxa"/>
          </w:tcPr>
          <w:p w14:paraId="7C61724C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416AC499" w14:textId="15067E3D" w:rsidR="00784A2A" w:rsidRPr="0047558B" w:rsidRDefault="00784A2A" w:rsidP="00A243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39,437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804FD38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2732CCE" w14:textId="029B3FAC" w:rsidR="00784A2A" w:rsidRPr="0047558B" w:rsidRDefault="00784A2A" w:rsidP="00A243D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34" w:right="-24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49,782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78A9E0D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6BDE0993" w14:textId="561F16D8" w:rsidR="00784A2A" w:rsidRPr="0047558B" w:rsidRDefault="00784A2A" w:rsidP="00A243D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269" w:right="-208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20,466</w:t>
            </w:r>
          </w:p>
        </w:tc>
        <w:tc>
          <w:tcPr>
            <w:tcW w:w="258" w:type="dxa"/>
            <w:vAlign w:val="bottom"/>
          </w:tcPr>
          <w:p w14:paraId="402236BA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7B9A4DD1" w14:textId="306A591C" w:rsidR="00784A2A" w:rsidRPr="0047558B" w:rsidRDefault="00784A2A" w:rsidP="00A243D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269" w:right="-111" w:hanging="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2,537,294</w:t>
            </w:r>
          </w:p>
        </w:tc>
      </w:tr>
      <w:tr w:rsidR="003D1BCB" w:rsidRPr="0047558B" w14:paraId="6C470136" w14:textId="77777777" w:rsidTr="00DB694F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DC175" w14:textId="77777777" w:rsidR="00784A2A" w:rsidRPr="0047558B" w:rsidRDefault="00784A2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39E71" w14:textId="469C84B5" w:rsidR="00784A2A" w:rsidRPr="0047558B" w:rsidRDefault="00784A2A" w:rsidP="00784A2A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20F1F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AE956" w14:textId="06C9A071" w:rsidR="00784A2A" w:rsidRPr="0047558B" w:rsidRDefault="00784A2A" w:rsidP="00DB694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65040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17015" w14:textId="71ED8C95" w:rsidR="00784A2A" w:rsidRPr="0047558B" w:rsidRDefault="00784A2A" w:rsidP="00784A2A">
            <w:pPr>
              <w:pStyle w:val="acctfourfigures"/>
              <w:tabs>
                <w:tab w:val="clear" w:pos="765"/>
                <w:tab w:val="decimal" w:pos="1159"/>
              </w:tabs>
              <w:spacing w:line="240" w:lineRule="auto"/>
              <w:ind w:left="-134" w:right="-161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59E62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FDC1" w14:textId="57B3020B" w:rsidR="00784A2A" w:rsidRPr="0047558B" w:rsidRDefault="00784A2A" w:rsidP="00A243D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3,150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89B06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FAB7" w14:textId="39E2DE96" w:rsidR="00784A2A" w:rsidRPr="0047558B" w:rsidRDefault="00784A2A" w:rsidP="00784A2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26A2078A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7F06E" w14:textId="27C277BB" w:rsidR="00784A2A" w:rsidRPr="0047558B" w:rsidRDefault="00784A2A" w:rsidP="00A243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F87C0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797C8" w14:textId="2DAF4741" w:rsidR="00784A2A" w:rsidRPr="0047558B" w:rsidRDefault="00784A2A" w:rsidP="00784A2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269" w:right="-208" w:firstLine="16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6B4FC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A25E1" w14:textId="75266FCE" w:rsidR="00784A2A" w:rsidRPr="0047558B" w:rsidRDefault="00784A2A" w:rsidP="00A243D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269" w:right="-111" w:hanging="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13,175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BE5CD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BEB1A" w14:textId="288083A8" w:rsidR="00784A2A" w:rsidRPr="0047558B" w:rsidRDefault="00784A2A" w:rsidP="00A243D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269" w:right="-111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16,749</w:t>
            </w:r>
          </w:p>
        </w:tc>
      </w:tr>
      <w:tr w:rsidR="003D1BCB" w:rsidRPr="0047558B" w14:paraId="79A7681B" w14:textId="77777777" w:rsidTr="00DB694F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65A5E" w14:textId="77777777" w:rsidR="00784A2A" w:rsidRPr="0047558B" w:rsidRDefault="00784A2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5BBC3" w14:textId="7D9BFEAC" w:rsidR="00784A2A" w:rsidRPr="0047558B" w:rsidRDefault="00784A2A" w:rsidP="00784A2A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10C2B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CAFC7" w14:textId="001CCD8C" w:rsidR="00784A2A" w:rsidRPr="0047558B" w:rsidRDefault="00784A2A" w:rsidP="00DB694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34" w:right="-15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3D2F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81062" w14:textId="265AE34E" w:rsidR="00784A2A" w:rsidRPr="0047558B" w:rsidRDefault="00784A2A" w:rsidP="00784A2A">
            <w:pPr>
              <w:pStyle w:val="acctfourfigures"/>
              <w:tabs>
                <w:tab w:val="clear" w:pos="765"/>
                <w:tab w:val="decimal" w:pos="1159"/>
              </w:tabs>
              <w:spacing w:line="240" w:lineRule="auto"/>
              <w:ind w:left="-269" w:right="-161" w:firstLine="162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97769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6E211" w14:textId="27707AEF" w:rsidR="00784A2A" w:rsidRPr="0047558B" w:rsidRDefault="00784A2A" w:rsidP="00A243D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14,116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B87BC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FDCD" w14:textId="2050E972" w:rsidR="00784A2A" w:rsidRPr="0047558B" w:rsidRDefault="00784A2A" w:rsidP="00784A2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436F9EC1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left" w:pos="944"/>
              </w:tabs>
              <w:spacing w:line="240" w:lineRule="auto"/>
              <w:ind w:left="-13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A2091" w14:textId="70A44FE0" w:rsidR="00784A2A" w:rsidRPr="0047558B" w:rsidRDefault="00784A2A" w:rsidP="00A243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014F8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15412" w14:textId="384D52F1" w:rsidR="00784A2A" w:rsidRPr="0047558B" w:rsidRDefault="00784A2A" w:rsidP="00784A2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269" w:right="-208" w:firstLine="16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3188B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17CD1" w14:textId="7D53E6A8" w:rsidR="00784A2A" w:rsidRPr="0047558B" w:rsidRDefault="00784A2A" w:rsidP="00A243D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269" w:right="-208" w:firstLine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4755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15,285</w:t>
            </w: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E1C1F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97B98" w14:textId="12B4B0F7" w:rsidR="00784A2A" w:rsidRPr="0047558B" w:rsidRDefault="00784A2A" w:rsidP="00A243D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269" w:right="-208" w:firstLine="16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A2499" w:rsidRPr="0047558B" w14:paraId="5C91820B" w14:textId="77777777" w:rsidTr="009F27D3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1D79C" w14:textId="77777777" w:rsidR="00784A2A" w:rsidRPr="0047558B" w:rsidRDefault="00784A2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942A1" w14:textId="64861467" w:rsidR="00784A2A" w:rsidRPr="0047558B" w:rsidRDefault="00784A2A" w:rsidP="00784A2A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DF4DA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72B48" w14:textId="6C0613B4" w:rsidR="00784A2A" w:rsidRPr="0047558B" w:rsidRDefault="00784A2A" w:rsidP="00DB694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44C0F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6D2A8" w14:textId="65976818" w:rsidR="00784A2A" w:rsidRPr="0047558B" w:rsidRDefault="00784A2A" w:rsidP="00784A2A">
            <w:pPr>
              <w:pStyle w:val="acctfourfigures"/>
              <w:tabs>
                <w:tab w:val="clear" w:pos="765"/>
                <w:tab w:val="decimal" w:pos="1159"/>
              </w:tabs>
              <w:spacing w:line="240" w:lineRule="auto"/>
              <w:ind w:left="-134" w:right="-161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4755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</w:t>
            </w: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C76DC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8AB1D" w14:textId="44B2FCC5" w:rsidR="00784A2A" w:rsidRPr="0047558B" w:rsidRDefault="00784A2A" w:rsidP="00A243D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4755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11,785</w:t>
            </w: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96589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E8DEC3" w14:textId="53BDEFAE" w:rsidR="00784A2A" w:rsidRPr="0047558B" w:rsidRDefault="00784A2A" w:rsidP="00784A2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44B695D7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F2486" w14:textId="652E0950" w:rsidR="00784A2A" w:rsidRPr="0047558B" w:rsidRDefault="00784A2A" w:rsidP="00A243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4755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562</w:t>
            </w: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8E886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0D06DD" w14:textId="0FF70F1D" w:rsidR="00784A2A" w:rsidRPr="0047558B" w:rsidRDefault="00784A2A" w:rsidP="00A243D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34" w:right="-24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335</w:t>
            </w: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D303D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079FE" w14:textId="44C9BFED" w:rsidR="00784A2A" w:rsidRPr="0047558B" w:rsidRDefault="00784A2A" w:rsidP="00B2676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269" w:right="-208" w:firstLine="162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4B2FB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231962" w14:textId="76EA04C2" w:rsidR="00784A2A" w:rsidRPr="0047558B" w:rsidRDefault="00784A2A" w:rsidP="00A243D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269" w:right="-111" w:hanging="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13,013</w:t>
            </w:r>
            <w:r w:rsidRPr="004755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A2499" w:rsidRPr="0047558B" w14:paraId="24DDC0EE" w14:textId="77777777" w:rsidTr="009F27D3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6B7BC" w14:textId="6C23AF7C" w:rsidR="00784A2A" w:rsidRPr="0047558B" w:rsidRDefault="00784A2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84CC0"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</w:p>
          <w:p w14:paraId="2F339C09" w14:textId="301019CA" w:rsidR="00784A2A" w:rsidRPr="0047558B" w:rsidRDefault="00784A2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84CC0"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5DEF5" w14:textId="2854570E" w:rsidR="00784A2A" w:rsidRPr="0047558B" w:rsidRDefault="00784A2A" w:rsidP="00784A2A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269" w:right="-208" w:firstLine="16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114,269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7471B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F9214" w14:textId="56EF1168" w:rsidR="00784A2A" w:rsidRPr="0047558B" w:rsidRDefault="00784A2A" w:rsidP="00A243D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269" w:right="-154" w:firstLine="16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128,373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3D6BE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1209D3" w14:textId="2C7B980D" w:rsidR="00784A2A" w:rsidRPr="0047558B" w:rsidRDefault="00784A2A" w:rsidP="00784A2A">
            <w:pPr>
              <w:pStyle w:val="acctfourfigures"/>
              <w:tabs>
                <w:tab w:val="clear" w:pos="765"/>
                <w:tab w:val="decimal" w:pos="1159"/>
              </w:tabs>
              <w:spacing w:line="240" w:lineRule="auto"/>
              <w:ind w:left="-269" w:right="-161" w:firstLine="16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492,102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F8C1D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F11AD" w14:textId="1C84F953" w:rsidR="00784A2A" w:rsidRPr="0047558B" w:rsidRDefault="00784A2A" w:rsidP="00A243D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1,528,326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5C4DB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DE970" w14:textId="4F549A39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3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170,388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47214C66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CAF4F" w14:textId="08D16657" w:rsidR="00784A2A" w:rsidRPr="0047558B" w:rsidRDefault="00784A2A" w:rsidP="00A243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39,769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E43C3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A766A" w14:textId="644FD3FF" w:rsidR="00784A2A" w:rsidRPr="0047558B" w:rsidRDefault="00784A2A" w:rsidP="00A243D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34" w:right="-2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49,447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B3E6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6B4DE7" w14:textId="6584C6E9" w:rsidR="00784A2A" w:rsidRPr="0047558B" w:rsidRDefault="00784A2A" w:rsidP="00A243D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18,356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87E79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389CA1" w14:textId="31CFBA5A" w:rsidR="00784A2A" w:rsidRPr="0047558B" w:rsidRDefault="00784A2A" w:rsidP="00A243D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269" w:right="-111" w:hanging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2,541,030</w:t>
            </w:r>
          </w:p>
        </w:tc>
      </w:tr>
      <w:tr w:rsidR="003358F1" w:rsidRPr="0047558B" w14:paraId="40CF9B8E" w14:textId="77777777" w:rsidTr="00DB694F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F2846" w14:textId="74BA2A0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firstLine="26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47558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โอนไปสินทรัพย์สิทธิการใช้จาก</w:t>
            </w:r>
            <w:r w:rsidRPr="0047558B">
              <w:rPr>
                <w:rFonts w:asciiTheme="majorBidi" w:hAnsiTheme="majorBidi" w:cstheme="majorBidi"/>
                <w:spacing w:val="-2"/>
                <w:sz w:val="28"/>
                <w:szCs w:val="28"/>
              </w:rPr>
              <w:br/>
              <w:t xml:space="preserve">   </w:t>
            </w:r>
            <w:r w:rsidRPr="0047558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การถือปฏิบัติตาม </w:t>
            </w:r>
            <w:r w:rsidRPr="0047558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TFRS 16 </w:t>
            </w:r>
            <w:r w:rsidRPr="0047558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เป็น</w:t>
            </w:r>
            <w:r w:rsidRPr="0047558B">
              <w:rPr>
                <w:rFonts w:asciiTheme="majorBidi" w:hAnsiTheme="majorBidi" w:cstheme="majorBidi"/>
                <w:spacing w:val="-2"/>
                <w:sz w:val="28"/>
                <w:szCs w:val="28"/>
              </w:rPr>
              <w:br/>
              <w:t xml:space="preserve">   </w:t>
            </w:r>
            <w:r w:rsidRPr="0047558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ครั้งแรก</w:t>
            </w:r>
            <w:r w:rsidRPr="0047558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47558B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</w:rPr>
              <w:t>(</w:t>
            </w:r>
            <w:r w:rsidRPr="0047558B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</w:rPr>
              <w:t xml:space="preserve">ดูหมายเหตุข้อ </w:t>
            </w:r>
            <w:r w:rsidRPr="0047558B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</w:rPr>
              <w:t>3 (</w:t>
            </w:r>
            <w:r w:rsidRPr="0047558B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</w:rPr>
              <w:t>ข</w:t>
            </w:r>
            <w:r w:rsidRPr="0047558B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</w:rPr>
              <w:t>))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90004" w14:textId="24EB51F8" w:rsidR="003358F1" w:rsidRPr="0047558B" w:rsidRDefault="003358F1" w:rsidP="003358F1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25339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F8D44" w14:textId="72B461A5" w:rsidR="003358F1" w:rsidRPr="0047558B" w:rsidRDefault="003358F1" w:rsidP="00DB694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B688F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6FD5B" w14:textId="0D12ECE2" w:rsidR="003358F1" w:rsidRPr="0047558B" w:rsidRDefault="003358F1" w:rsidP="003358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34" w:right="-15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269DE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4535F" w14:textId="2A1649FB" w:rsidR="003358F1" w:rsidRPr="0047558B" w:rsidRDefault="003358F1" w:rsidP="00DB694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269" w:right="-208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F48BE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663B6" w14:textId="3420FEA5" w:rsidR="003358F1" w:rsidRPr="0047558B" w:rsidRDefault="003358F1" w:rsidP="003358F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C09EC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55D2E" w14:textId="70D5DF53" w:rsidR="003358F1" w:rsidRPr="0047558B" w:rsidRDefault="003358F1" w:rsidP="003358F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(5,247)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47B43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9931B" w14:textId="57E555C2" w:rsidR="003358F1" w:rsidRPr="0047558B" w:rsidRDefault="003358F1" w:rsidP="00DB694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269" w:right="-208" w:firstLine="16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D3D83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DA819" w14:textId="1417CED1" w:rsidR="003358F1" w:rsidRPr="0047558B" w:rsidRDefault="003358F1" w:rsidP="00DB694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269" w:right="-208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6BB4B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C21F5" w14:textId="7065EB82" w:rsidR="003358F1" w:rsidRPr="0047558B" w:rsidRDefault="003358F1" w:rsidP="003358F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269" w:right="-111" w:hanging="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(5,247)</w:t>
            </w:r>
          </w:p>
        </w:tc>
      </w:tr>
      <w:tr w:rsidR="003358F1" w:rsidRPr="0047558B" w14:paraId="049E0FE8" w14:textId="77777777" w:rsidTr="00DB694F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84531" w14:textId="54DABB9E" w:rsidR="003358F1" w:rsidRPr="0047558B" w:rsidRDefault="003358F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360E9" w14:textId="665C8CCA" w:rsidR="003358F1" w:rsidRPr="0047558B" w:rsidRDefault="003358F1" w:rsidP="003358F1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9AB13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4EF6A" w14:textId="07920CE9" w:rsidR="003358F1" w:rsidRPr="0047558B" w:rsidRDefault="003358F1" w:rsidP="00DB694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1847B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44DC2" w14:textId="0905ECDD" w:rsidR="003358F1" w:rsidRPr="0047558B" w:rsidRDefault="003358F1" w:rsidP="003358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34" w:right="-15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7D49B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422EF" w14:textId="435C7FD3" w:rsidR="003358F1" w:rsidRPr="0047558B" w:rsidRDefault="003358F1" w:rsidP="003358F1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4,066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D28EE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800E9" w14:textId="4EA09B91" w:rsidR="003358F1" w:rsidRPr="0047558B" w:rsidRDefault="003358F1" w:rsidP="003358F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2987CB4E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F2EF3" w14:textId="027CE252" w:rsidR="003358F1" w:rsidRPr="0047558B" w:rsidRDefault="003358F1" w:rsidP="003358F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90248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9747A" w14:textId="0C0312B3" w:rsidR="003358F1" w:rsidRPr="0047558B" w:rsidRDefault="003358F1" w:rsidP="003358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34" w:right="-24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62A82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B44A" w14:textId="6CF10544" w:rsidR="003358F1" w:rsidRPr="0047558B" w:rsidRDefault="003358F1" w:rsidP="003358F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269" w:right="-111" w:hanging="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21,927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6467D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AE773" w14:textId="7563E0ED" w:rsidR="003358F1" w:rsidRPr="0047558B" w:rsidRDefault="003358F1" w:rsidP="003358F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269" w:right="-111" w:hanging="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26,454</w:t>
            </w:r>
          </w:p>
        </w:tc>
      </w:tr>
      <w:tr w:rsidR="003358F1" w:rsidRPr="0047558B" w14:paraId="69B7803B" w14:textId="77777777" w:rsidTr="003D1B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778F7179" w14:textId="77777777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011575" w14:textId="088FE283" w:rsidR="003358F1" w:rsidRPr="0047558B" w:rsidRDefault="003358F1" w:rsidP="003358F1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5A115ED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FD2F892" w14:textId="12F167A7" w:rsidR="003358F1" w:rsidRPr="0047558B" w:rsidRDefault="003358F1" w:rsidP="00DB694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96B9DA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7064BE9A" w14:textId="6429AADB" w:rsidR="003358F1" w:rsidRPr="0047558B" w:rsidRDefault="003358F1" w:rsidP="003358F1">
            <w:pPr>
              <w:pStyle w:val="acctfourfigures"/>
              <w:tabs>
                <w:tab w:val="clear" w:pos="765"/>
                <w:tab w:val="decimal" w:pos="1159"/>
              </w:tabs>
              <w:spacing w:line="240" w:lineRule="auto"/>
              <w:ind w:left="-269" w:right="-161" w:firstLine="162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3F1150D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32C17E59" w14:textId="3850DB32" w:rsidR="003358F1" w:rsidRPr="0047558B" w:rsidRDefault="003358F1" w:rsidP="003358F1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19,317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418E204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09A38A73" w14:textId="10F5CC7B" w:rsidR="003358F1" w:rsidRPr="0047558B" w:rsidRDefault="003358F1" w:rsidP="003358F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8" w:type="dxa"/>
          </w:tcPr>
          <w:p w14:paraId="62030CD5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left" w:pos="944"/>
              </w:tabs>
              <w:spacing w:line="240" w:lineRule="auto"/>
              <w:ind w:left="-13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A1023EB" w14:textId="40B250D1" w:rsidR="003358F1" w:rsidRPr="0047558B" w:rsidRDefault="003358F1" w:rsidP="003358F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3EAE5C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27B3DDE9" w14:textId="13D33C5E" w:rsidR="003358F1" w:rsidRPr="0047558B" w:rsidRDefault="003358F1" w:rsidP="003358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269" w:right="-208" w:firstLine="16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A54E8FF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667B3EB3" w14:textId="665EC8F1" w:rsidR="003358F1" w:rsidRPr="0047558B" w:rsidRDefault="003358F1" w:rsidP="003358F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269" w:right="-208" w:firstLine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(19,794)</w:t>
            </w:r>
          </w:p>
        </w:tc>
        <w:tc>
          <w:tcPr>
            <w:tcW w:w="258" w:type="dxa"/>
            <w:vAlign w:val="bottom"/>
          </w:tcPr>
          <w:p w14:paraId="21213E7C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1366CC47" w14:textId="5D4FB112" w:rsidR="003358F1" w:rsidRPr="0047558B" w:rsidRDefault="003358F1" w:rsidP="003358F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269" w:right="-208" w:firstLine="16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358F1" w:rsidRPr="0047558B" w14:paraId="18756BB7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3FBF395D" w14:textId="77777777" w:rsidR="003358F1" w:rsidRPr="00DB694F" w:rsidRDefault="003358F1" w:rsidP="00DB694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94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88E23" w14:textId="776D1638" w:rsidR="003358F1" w:rsidRPr="0047558B" w:rsidRDefault="003358F1" w:rsidP="003358F1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1419707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BB7DE" w14:textId="2EFA530A" w:rsidR="003358F1" w:rsidRPr="0047558B" w:rsidRDefault="003358F1" w:rsidP="00DB694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D98EB3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434B5" w14:textId="5450614D" w:rsidR="003358F1" w:rsidRPr="0047558B" w:rsidRDefault="003358F1" w:rsidP="003358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34" w:right="-15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BA6C8C4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0C5D9" w14:textId="40370E65" w:rsidR="003358F1" w:rsidRPr="0047558B" w:rsidRDefault="003358F1" w:rsidP="003358F1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(2,963)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962C39D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1CF73734" w14:textId="4A37A18C" w:rsidR="003358F1" w:rsidRPr="0047558B" w:rsidRDefault="003358F1" w:rsidP="003358F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134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8" w:type="dxa"/>
          </w:tcPr>
          <w:p w14:paraId="530D7F36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612BC" w14:textId="09E2D843" w:rsidR="003358F1" w:rsidRPr="0047558B" w:rsidRDefault="003358F1" w:rsidP="003358F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(498)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998126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C7A40" w14:textId="625C32BF" w:rsidR="003358F1" w:rsidRPr="0047558B" w:rsidRDefault="003358F1" w:rsidP="003358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34" w:right="-24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(29)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9EAD560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11087B8D" w14:textId="0613AB52" w:rsidR="003358F1" w:rsidRPr="0047558B" w:rsidRDefault="003358F1" w:rsidP="003358F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269" w:right="-208" w:firstLine="162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0D788221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324DE6A" w14:textId="68CED4BF" w:rsidR="003358F1" w:rsidRPr="0047558B" w:rsidRDefault="003358F1" w:rsidP="003358F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269" w:right="-111" w:hanging="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8"/>
                <w:szCs w:val="28"/>
              </w:rPr>
              <w:t>(3,490)</w:t>
            </w:r>
          </w:p>
        </w:tc>
      </w:tr>
      <w:tr w:rsidR="003358F1" w:rsidRPr="0047558B" w14:paraId="4B3FE26F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6BB211D6" w14:textId="1108D44A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84CC0"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32E16" w14:textId="2BA36707" w:rsidR="003358F1" w:rsidRPr="0047558B" w:rsidRDefault="003358F1" w:rsidP="003358F1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269" w:right="-208" w:firstLine="16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114,269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CEBD8D5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A5139" w14:textId="509CEF42" w:rsidR="003358F1" w:rsidRPr="0047558B" w:rsidRDefault="003358F1" w:rsidP="003358F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269" w:right="-154" w:firstLine="16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128,373</w:t>
            </w:r>
          </w:p>
        </w:tc>
        <w:tc>
          <w:tcPr>
            <w:tcW w:w="236" w:type="dxa"/>
            <w:vAlign w:val="bottom"/>
          </w:tcPr>
          <w:p w14:paraId="5E3ADC7C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66A7" w14:textId="18B853FB" w:rsidR="003358F1" w:rsidRPr="0047558B" w:rsidRDefault="003358F1" w:rsidP="003358F1">
            <w:pPr>
              <w:pStyle w:val="acctfourfigures"/>
              <w:tabs>
                <w:tab w:val="clear" w:pos="765"/>
                <w:tab w:val="decimal" w:pos="1159"/>
              </w:tabs>
              <w:spacing w:line="240" w:lineRule="auto"/>
              <w:ind w:left="-269" w:right="-161" w:firstLine="16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492,575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653D3D5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270F0" w14:textId="534C5CCE" w:rsidR="003358F1" w:rsidRPr="0047558B" w:rsidRDefault="003358F1" w:rsidP="003358F1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1,548,746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7E389DF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CEBF5" w14:textId="203EA882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3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170,388</w:t>
            </w:r>
          </w:p>
        </w:tc>
        <w:tc>
          <w:tcPr>
            <w:tcW w:w="258" w:type="dxa"/>
          </w:tcPr>
          <w:p w14:paraId="4964D578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E30AA" w14:textId="3E73144C" w:rsidR="003358F1" w:rsidRPr="0047558B" w:rsidRDefault="003358F1" w:rsidP="003358F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34,448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47DBBF5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06371" w14:textId="39E8EEF3" w:rsidR="003358F1" w:rsidRPr="0047558B" w:rsidRDefault="003358F1" w:rsidP="003358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34" w:right="-2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49,459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213E428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4A0E8" w14:textId="16F88107" w:rsidR="003358F1" w:rsidRPr="0047558B" w:rsidRDefault="003358F1" w:rsidP="003358F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20,489</w:t>
            </w:r>
          </w:p>
        </w:tc>
        <w:tc>
          <w:tcPr>
            <w:tcW w:w="258" w:type="dxa"/>
            <w:vAlign w:val="bottom"/>
          </w:tcPr>
          <w:p w14:paraId="583DBDF8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DBD31" w14:textId="3823C07C" w:rsidR="003358F1" w:rsidRPr="0047558B" w:rsidRDefault="003358F1" w:rsidP="003358F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269" w:right="-111" w:hanging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2,558,747</w:t>
            </w:r>
          </w:p>
        </w:tc>
      </w:tr>
    </w:tbl>
    <w:p w14:paraId="6CDE89CC" w14:textId="77777777" w:rsidR="004F64E4" w:rsidRPr="0047558B" w:rsidRDefault="004F64E4" w:rsidP="00011257">
      <w:pPr>
        <w:spacing w:line="240" w:lineRule="auto"/>
        <w:rPr>
          <w:rFonts w:ascii="Angsana New" w:hAnsi="Angsana New"/>
          <w:sz w:val="2"/>
          <w:szCs w:val="2"/>
        </w:rPr>
      </w:pPr>
      <w:r w:rsidRPr="0047558B">
        <w:br w:type="page"/>
      </w:r>
    </w:p>
    <w:tbl>
      <w:tblPr>
        <w:tblW w:w="14472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2"/>
        <w:gridCol w:w="810"/>
        <w:gridCol w:w="270"/>
        <w:gridCol w:w="1080"/>
        <w:gridCol w:w="270"/>
        <w:gridCol w:w="1440"/>
        <w:gridCol w:w="270"/>
        <w:gridCol w:w="990"/>
        <w:gridCol w:w="270"/>
        <w:gridCol w:w="1170"/>
        <w:gridCol w:w="270"/>
        <w:gridCol w:w="1080"/>
        <w:gridCol w:w="270"/>
        <w:gridCol w:w="990"/>
        <w:gridCol w:w="236"/>
        <w:gridCol w:w="1024"/>
        <w:gridCol w:w="252"/>
        <w:gridCol w:w="1008"/>
      </w:tblGrid>
      <w:tr w:rsidR="003D1BCB" w:rsidRPr="0047558B" w14:paraId="784828D5" w14:textId="77777777" w:rsidTr="00A243DE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0595045" w14:textId="082B2BE2" w:rsidR="00761051" w:rsidRPr="0047558B" w:rsidRDefault="003D1BCB" w:rsidP="000112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lastRenderedPageBreak/>
              <w:t xml:space="preserve"> </w:t>
            </w:r>
          </w:p>
        </w:tc>
        <w:tc>
          <w:tcPr>
            <w:tcW w:w="1170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D6935F7" w14:textId="77777777" w:rsidR="00761051" w:rsidRPr="0047558B" w:rsidRDefault="00761051" w:rsidP="00011257">
            <w:pPr>
              <w:pStyle w:val="acctfourfigures"/>
              <w:tabs>
                <w:tab w:val="clear" w:pos="765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3D1BCB" w:rsidRPr="0047558B" w14:paraId="4CFC162E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035366FF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31A3029B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55A7B01A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1D1BC457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4D4810DA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</w:tcPr>
          <w:p w14:paraId="60BB4D77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0C97B902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33A12EFC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4994484C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8A661C7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0201E4CA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B2D687" w14:textId="4E9C3794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70DCB4E9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5E154481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70F1FE6C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</w:tcPr>
          <w:p w14:paraId="0EBA7537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52" w:type="dxa"/>
          </w:tcPr>
          <w:p w14:paraId="222F7BC0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8" w:type="dxa"/>
          </w:tcPr>
          <w:p w14:paraId="12AB3424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D1BCB" w:rsidRPr="0047558B" w14:paraId="5C147A2B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7DEBB906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572624F9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6D653FCB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604D38B1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0D84D883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</w:tcPr>
          <w:p w14:paraId="3C72D6E2" w14:textId="5A0CFD22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1CAA65E9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50144BE6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35B08F7F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17DC5EA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611E867C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1A3323" w14:textId="3F57EF6C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6728BBBA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20B6ABB5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1AE61021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</w:tcPr>
          <w:p w14:paraId="07057F82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ระหว่าง</w:t>
            </w:r>
          </w:p>
        </w:tc>
        <w:tc>
          <w:tcPr>
            <w:tcW w:w="252" w:type="dxa"/>
          </w:tcPr>
          <w:p w14:paraId="78F95692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8" w:type="dxa"/>
          </w:tcPr>
          <w:p w14:paraId="107B0FA9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D1BCB" w:rsidRPr="0047558B" w14:paraId="06788DAF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189FB12B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415C8787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15C815C5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37F7E43C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9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BFB9815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</w:tcPr>
          <w:p w14:paraId="3E061FA4" w14:textId="2B88D58E" w:rsidR="003D1BCB" w:rsidRPr="0047558B" w:rsidRDefault="003D1BCB" w:rsidP="004B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สิ่งปลูกสร้างและ</w:t>
            </w:r>
          </w:p>
        </w:tc>
        <w:tc>
          <w:tcPr>
            <w:tcW w:w="270" w:type="dxa"/>
            <w:shd w:val="clear" w:color="auto" w:fill="auto"/>
          </w:tcPr>
          <w:p w14:paraId="0BF8B165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5EBA28DC" w14:textId="3B7581D3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26BE7077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2ED5853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166252DA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1141D9" w14:textId="2602624E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เครื่องใช้</w:t>
            </w:r>
          </w:p>
        </w:tc>
        <w:tc>
          <w:tcPr>
            <w:tcW w:w="270" w:type="dxa"/>
            <w:shd w:val="clear" w:color="auto" w:fill="auto"/>
          </w:tcPr>
          <w:p w14:paraId="1217F4B5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3C13732F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5136AB17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</w:tcPr>
          <w:p w14:paraId="394E631A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ก่อสร้างและ</w:t>
            </w:r>
          </w:p>
        </w:tc>
        <w:tc>
          <w:tcPr>
            <w:tcW w:w="252" w:type="dxa"/>
          </w:tcPr>
          <w:p w14:paraId="0F3CBCCE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8" w:type="dxa"/>
          </w:tcPr>
          <w:p w14:paraId="2823F4F1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D1BCB" w:rsidRPr="0047558B" w14:paraId="2C967DDD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2772" w:type="dxa"/>
            <w:shd w:val="clear" w:color="auto" w:fill="auto"/>
          </w:tcPr>
          <w:p w14:paraId="59E014AA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0485B067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17CD0F73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30D672D0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</w:tcPr>
          <w:p w14:paraId="2DFF6CB5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</w:tcPr>
          <w:p w14:paraId="3AFA18BF" w14:textId="44821E55" w:rsidR="003D1BCB" w:rsidRPr="0047558B" w:rsidRDefault="003D1BCB" w:rsidP="004B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ส่วนปรับปรุงอาคาร</w:t>
            </w:r>
          </w:p>
        </w:tc>
        <w:tc>
          <w:tcPr>
            <w:tcW w:w="270" w:type="dxa"/>
            <w:shd w:val="clear" w:color="auto" w:fill="auto"/>
          </w:tcPr>
          <w:p w14:paraId="27942BAF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7A5C994F" w14:textId="4ED26E1B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4D726981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94652CE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อุปกรณ์ให้เช่า</w:t>
            </w:r>
          </w:p>
        </w:tc>
        <w:tc>
          <w:tcPr>
            <w:tcW w:w="270" w:type="dxa"/>
          </w:tcPr>
          <w:p w14:paraId="59E3739D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D73285" w14:textId="79D6E9BB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2BB9BBAF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0F61F83A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3C7C7FC5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</w:tcPr>
          <w:p w14:paraId="0F3E72F9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ติดตั้ง</w:t>
            </w:r>
          </w:p>
        </w:tc>
        <w:tc>
          <w:tcPr>
            <w:tcW w:w="252" w:type="dxa"/>
          </w:tcPr>
          <w:p w14:paraId="69CD7C18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8" w:type="dxa"/>
          </w:tcPr>
          <w:p w14:paraId="0B1E830F" w14:textId="77777777" w:rsidR="003D1BCB" w:rsidRPr="0047558B" w:rsidRDefault="003D1BCB" w:rsidP="003D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3D1BCB" w:rsidRPr="0047558B" w14:paraId="0837A496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24674F98" w14:textId="77777777" w:rsidR="00761051" w:rsidRPr="0047558B" w:rsidRDefault="00761051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0" w:type="dxa"/>
            <w:gridSpan w:val="17"/>
          </w:tcPr>
          <w:p w14:paraId="2A653890" w14:textId="77777777" w:rsidR="00761051" w:rsidRPr="0047558B" w:rsidRDefault="00761051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3D1BCB" w:rsidRPr="0047558B" w14:paraId="66D2CB8E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3582" w:type="dxa"/>
            <w:gridSpan w:val="2"/>
            <w:shd w:val="clear" w:color="auto" w:fill="auto"/>
          </w:tcPr>
          <w:p w14:paraId="59B1D1C7" w14:textId="77777777" w:rsidR="00761051" w:rsidRPr="0047558B" w:rsidRDefault="00761051" w:rsidP="002B1CB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 w:firstLine="13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ค่าเสื่อมราคาและ</w:t>
            </w:r>
          </w:p>
          <w:p w14:paraId="15C99D7B" w14:textId="77777777" w:rsidR="00761051" w:rsidRPr="0047558B" w:rsidRDefault="0061367B" w:rsidP="002B1CB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 w:firstLine="134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  </w:t>
            </w:r>
            <w:r w:rsidR="00761051" w:rsidRPr="0047558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AB3785" w14:textId="77777777" w:rsidR="00761051" w:rsidRPr="0047558B" w:rsidRDefault="00761051" w:rsidP="0001125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7DE03B" w14:textId="77777777" w:rsidR="00761051" w:rsidRPr="0047558B" w:rsidRDefault="00761051" w:rsidP="0076105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10FF519" w14:textId="77777777" w:rsidR="00761051" w:rsidRPr="0047558B" w:rsidRDefault="00761051" w:rsidP="0001125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6C3AACBA" w14:textId="77777777" w:rsidR="00761051" w:rsidRPr="0047558B" w:rsidRDefault="00761051" w:rsidP="0001125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0143F3" w14:textId="77777777" w:rsidR="00761051" w:rsidRPr="0047558B" w:rsidRDefault="00761051" w:rsidP="0001125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9875CE" w14:textId="77777777" w:rsidR="00761051" w:rsidRPr="0047558B" w:rsidRDefault="00761051" w:rsidP="0001125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EC1FF9" w14:textId="77777777" w:rsidR="00761051" w:rsidRPr="0047558B" w:rsidRDefault="00761051" w:rsidP="0001125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1937FE1" w14:textId="77777777" w:rsidR="00761051" w:rsidRPr="0047558B" w:rsidRDefault="00761051" w:rsidP="0001125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229DAE36" w14:textId="77777777" w:rsidR="00761051" w:rsidRPr="0047558B" w:rsidRDefault="00761051" w:rsidP="0001125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310E6F" w14:textId="77777777" w:rsidR="00761051" w:rsidRPr="0047558B" w:rsidRDefault="00761051" w:rsidP="0001125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03705E" w14:textId="77777777" w:rsidR="00761051" w:rsidRPr="0047558B" w:rsidRDefault="00761051" w:rsidP="0001125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FAC141" w14:textId="77777777" w:rsidR="00761051" w:rsidRPr="0047558B" w:rsidRDefault="00761051" w:rsidP="0001125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D4C53C" w14:textId="77777777" w:rsidR="00761051" w:rsidRPr="0047558B" w:rsidRDefault="00761051" w:rsidP="0001125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  <w:vAlign w:val="bottom"/>
          </w:tcPr>
          <w:p w14:paraId="009F7AD9" w14:textId="77777777" w:rsidR="00761051" w:rsidRPr="0047558B" w:rsidRDefault="00761051" w:rsidP="0001125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" w:type="dxa"/>
            <w:vAlign w:val="bottom"/>
          </w:tcPr>
          <w:p w14:paraId="01388777" w14:textId="77777777" w:rsidR="00761051" w:rsidRPr="0047558B" w:rsidRDefault="00761051" w:rsidP="0001125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8" w:type="dxa"/>
            <w:vAlign w:val="bottom"/>
          </w:tcPr>
          <w:p w14:paraId="70B18F49" w14:textId="77777777" w:rsidR="00761051" w:rsidRPr="0047558B" w:rsidRDefault="00761051" w:rsidP="0001125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D1BCB" w:rsidRPr="0047558B" w14:paraId="6596BB0A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3FD7E49F" w14:textId="2410CF73" w:rsidR="00784A2A" w:rsidRPr="0047558B" w:rsidRDefault="00784A2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47558B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ตุลาคม </w:t>
            </w:r>
            <w:r w:rsidRPr="0047558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86A8007" w14:textId="7345CFB4" w:rsidR="00784A2A" w:rsidRPr="0047558B" w:rsidRDefault="00D20A80" w:rsidP="00784A2A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 w:firstLine="2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BE6556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425116" w14:textId="577BF20B" w:rsidR="00784A2A" w:rsidRPr="0047558B" w:rsidRDefault="00784A2A" w:rsidP="00A243D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125,719</w:t>
            </w:r>
          </w:p>
        </w:tc>
        <w:tc>
          <w:tcPr>
            <w:tcW w:w="270" w:type="dxa"/>
            <w:vAlign w:val="bottom"/>
          </w:tcPr>
          <w:p w14:paraId="0A2D7F5A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0E7B68AE" w14:textId="561AEA5A" w:rsidR="00784A2A" w:rsidRPr="0047558B" w:rsidRDefault="00784A2A" w:rsidP="00A243DE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453,066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6B8B8B" w14:textId="619D6F89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D50D0A" w14:textId="1E6431E0" w:rsidR="00784A2A" w:rsidRPr="0047558B" w:rsidRDefault="00784A2A" w:rsidP="00A243D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1,352,152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6225A7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B4B5C86" w14:textId="40EAFBD4" w:rsidR="00784A2A" w:rsidRPr="0047558B" w:rsidRDefault="00784A2A" w:rsidP="00A243D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8,026</w:t>
            </w:r>
          </w:p>
        </w:tc>
        <w:tc>
          <w:tcPr>
            <w:tcW w:w="270" w:type="dxa"/>
          </w:tcPr>
          <w:p w14:paraId="352946E3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9153E0" w14:textId="512F6D0B" w:rsidR="00784A2A" w:rsidRPr="0047558B" w:rsidRDefault="00784A2A" w:rsidP="00784A2A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34,717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B70F2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8D313" w14:textId="2ABB9E85" w:rsidR="00784A2A" w:rsidRPr="0047558B" w:rsidRDefault="00784A2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48,130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064D9A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  <w:vAlign w:val="bottom"/>
          </w:tcPr>
          <w:p w14:paraId="25DBF4A6" w14:textId="6512C028" w:rsidR="00784A2A" w:rsidRPr="0047558B" w:rsidRDefault="00D20A80" w:rsidP="00784A2A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2" w:type="dxa"/>
            <w:vAlign w:val="bottom"/>
          </w:tcPr>
          <w:p w14:paraId="024546C5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8" w:type="dxa"/>
            <w:vAlign w:val="bottom"/>
          </w:tcPr>
          <w:p w14:paraId="36B8AB77" w14:textId="16B8D55F" w:rsidR="00784A2A" w:rsidRPr="0047558B" w:rsidRDefault="00784A2A" w:rsidP="00A243D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269" w:right="-111" w:hanging="2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2,021,810</w:t>
            </w:r>
          </w:p>
        </w:tc>
      </w:tr>
      <w:tr w:rsidR="003D1BCB" w:rsidRPr="0047558B" w14:paraId="43903E29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62925210" w14:textId="77777777" w:rsidR="00784A2A" w:rsidRPr="0047558B" w:rsidRDefault="00784A2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630B14" w14:textId="583E15AA" w:rsidR="00784A2A" w:rsidRPr="0047558B" w:rsidRDefault="00D20A80" w:rsidP="00784A2A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 w:firstLine="2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ACBAE2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8A47EC" w14:textId="37B3FA2A" w:rsidR="00784A2A" w:rsidRPr="0047558B" w:rsidRDefault="00784A2A" w:rsidP="00A243D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746</w:t>
            </w:r>
          </w:p>
        </w:tc>
        <w:tc>
          <w:tcPr>
            <w:tcW w:w="270" w:type="dxa"/>
            <w:vAlign w:val="bottom"/>
          </w:tcPr>
          <w:p w14:paraId="68F5D7B6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3A615D0D" w14:textId="69CED27A" w:rsidR="00784A2A" w:rsidRPr="0047558B" w:rsidRDefault="00784A2A" w:rsidP="00A243DE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9,341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3B7FD5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A3EC7D" w14:textId="0A284C8C" w:rsidR="00784A2A" w:rsidRPr="0047558B" w:rsidRDefault="00784A2A" w:rsidP="00A243D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28,767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456A4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16CCC9D" w14:textId="663F7C03" w:rsidR="00784A2A" w:rsidRPr="0047558B" w:rsidRDefault="00784A2A" w:rsidP="00A243D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8,026</w:t>
            </w:r>
          </w:p>
        </w:tc>
        <w:tc>
          <w:tcPr>
            <w:tcW w:w="270" w:type="dxa"/>
          </w:tcPr>
          <w:p w14:paraId="45F26040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636072" w14:textId="16660975" w:rsidR="00784A2A" w:rsidRPr="0047558B" w:rsidRDefault="00784A2A" w:rsidP="00A972CB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1,414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7801FB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F0CABC" w14:textId="16CB4B2A" w:rsidR="00784A2A" w:rsidRPr="0047558B" w:rsidRDefault="00784A2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597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9E4BE3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  <w:vAlign w:val="bottom"/>
          </w:tcPr>
          <w:p w14:paraId="62D22924" w14:textId="1B629B99" w:rsidR="00784A2A" w:rsidRPr="0047558B" w:rsidRDefault="00D20A80" w:rsidP="00784A2A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2" w:type="dxa"/>
            <w:vAlign w:val="bottom"/>
          </w:tcPr>
          <w:p w14:paraId="33813693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8" w:type="dxa"/>
            <w:vAlign w:val="bottom"/>
          </w:tcPr>
          <w:p w14:paraId="7F177FD6" w14:textId="7E86D38D" w:rsidR="00784A2A" w:rsidRPr="0047558B" w:rsidRDefault="00784A2A" w:rsidP="00A243D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269" w:right="-111" w:hanging="2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48,891</w:t>
            </w:r>
          </w:p>
        </w:tc>
      </w:tr>
      <w:tr w:rsidR="00A243DE" w:rsidRPr="0047558B" w14:paraId="15D2A13C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0FAD89D5" w14:textId="77777777" w:rsidR="00784A2A" w:rsidRPr="0047558B" w:rsidRDefault="00784A2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D692E" w14:textId="60D1FC8A" w:rsidR="00784A2A" w:rsidRPr="0047558B" w:rsidRDefault="00D20A80" w:rsidP="00784A2A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 w:firstLine="2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08B10C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D010F" w14:textId="7A719A9F" w:rsidR="00784A2A" w:rsidRPr="0047558B" w:rsidRDefault="00D20A80" w:rsidP="00A243DE">
            <w:pPr>
              <w:pStyle w:val="acctfourfigures"/>
              <w:tabs>
                <w:tab w:val="clear" w:pos="765"/>
                <w:tab w:val="left" w:pos="682"/>
              </w:tabs>
              <w:spacing w:line="240" w:lineRule="auto"/>
              <w:ind w:left="-134" w:right="-111" w:firstLine="2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159E8547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6BACB0" w14:textId="1C678E47" w:rsidR="00784A2A" w:rsidRPr="0047558B" w:rsidRDefault="00784A2A" w:rsidP="00A243DE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(</w:t>
            </w:r>
            <w:r w:rsidRPr="0047558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277</w:t>
            </w:r>
            <w:r w:rsidRPr="0047558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CCC91C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C03AD" w14:textId="6DCD78E1" w:rsidR="00784A2A" w:rsidRPr="0047558B" w:rsidRDefault="00784A2A" w:rsidP="00A243D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(</w:t>
            </w:r>
            <w:r w:rsidRPr="0047558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11,526</w:t>
            </w:r>
            <w:r w:rsidRPr="0047558B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5C8C9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647EB0" w14:textId="0091666B" w:rsidR="00784A2A" w:rsidRPr="0047558B" w:rsidRDefault="00D20A80" w:rsidP="00A243DE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 w:firstLine="2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05D2492" w14:textId="77777777" w:rsidR="00784A2A" w:rsidRPr="0047558B" w:rsidRDefault="00784A2A" w:rsidP="00A243DE">
            <w:pPr>
              <w:pStyle w:val="acctfourfigures"/>
              <w:tabs>
                <w:tab w:val="clear" w:pos="765"/>
                <w:tab w:val="left" w:pos="702"/>
                <w:tab w:val="decimal" w:pos="925"/>
              </w:tabs>
              <w:spacing w:line="240" w:lineRule="auto"/>
              <w:ind w:left="-134" w:right="-111" w:firstLine="2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0A79E" w14:textId="13CB5990" w:rsidR="00784A2A" w:rsidRPr="0047558B" w:rsidRDefault="00784A2A" w:rsidP="00784A2A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(</w:t>
            </w:r>
            <w:r w:rsidRPr="0047558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556</w:t>
            </w:r>
            <w:r w:rsidRPr="0047558B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3B232E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159D3" w14:textId="26173B82" w:rsidR="00784A2A" w:rsidRPr="0047558B" w:rsidRDefault="00784A2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(</w:t>
            </w: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335</w:t>
            </w:r>
            <w:r w:rsidRPr="0047558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FE3BF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8F0E609" w14:textId="30F7EC16" w:rsidR="00784A2A" w:rsidRPr="0047558B" w:rsidRDefault="00D20A80" w:rsidP="00784A2A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2" w:type="dxa"/>
            <w:vAlign w:val="bottom"/>
          </w:tcPr>
          <w:p w14:paraId="7CB5C454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439BB48" w14:textId="34B91D03" w:rsidR="00784A2A" w:rsidRPr="0047558B" w:rsidRDefault="00784A2A" w:rsidP="00A243D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269" w:right="-111" w:hanging="2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(</w:t>
            </w: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12,694</w:t>
            </w:r>
            <w:r w:rsidRPr="0047558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)</w:t>
            </w:r>
          </w:p>
        </w:tc>
      </w:tr>
      <w:tr w:rsidR="003D1BCB" w:rsidRPr="0047558B" w14:paraId="1E89494F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4C8039BC" w14:textId="285EDA82" w:rsidR="00784A2A" w:rsidRPr="0047558B" w:rsidRDefault="00784A2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30 </w:t>
            </w: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กันยายน</w:t>
            </w: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2563 </w:t>
            </w:r>
          </w:p>
          <w:p w14:paraId="6E33D150" w14:textId="1DF4D599" w:rsidR="00784A2A" w:rsidRPr="0047558B" w:rsidRDefault="00784A2A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  </w:t>
            </w: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และ </w:t>
            </w: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ตุลาคม </w:t>
            </w: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F1D91B" w14:textId="72D2158B" w:rsidR="00784A2A" w:rsidRPr="0047558B" w:rsidRDefault="00D20A80" w:rsidP="00784A2A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 w:firstLine="2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22C224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EB70C" w14:textId="19A0CD8F" w:rsidR="00784A2A" w:rsidRPr="0047558B" w:rsidRDefault="00784A2A" w:rsidP="00A243D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126,465</w:t>
            </w:r>
          </w:p>
        </w:tc>
        <w:tc>
          <w:tcPr>
            <w:tcW w:w="270" w:type="dxa"/>
            <w:vAlign w:val="bottom"/>
          </w:tcPr>
          <w:p w14:paraId="2D410447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324DE51F" w14:textId="48FAB2A0" w:rsidR="00784A2A" w:rsidRPr="0047558B" w:rsidRDefault="00784A2A" w:rsidP="00A243DE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462,130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B9B1E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5ACB54" w14:textId="54A38F7F" w:rsidR="00784A2A" w:rsidRPr="0047558B" w:rsidRDefault="00784A2A" w:rsidP="00A243D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1,369,393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37320D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880312" w14:textId="21C4E024" w:rsidR="00784A2A" w:rsidRPr="0047558B" w:rsidRDefault="00784A2A" w:rsidP="00A243D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16,052</w:t>
            </w:r>
          </w:p>
        </w:tc>
        <w:tc>
          <w:tcPr>
            <w:tcW w:w="270" w:type="dxa"/>
          </w:tcPr>
          <w:p w14:paraId="2CEACE63" w14:textId="77777777" w:rsidR="00784A2A" w:rsidRPr="0047558B" w:rsidRDefault="00784A2A" w:rsidP="00A243DE">
            <w:pPr>
              <w:pStyle w:val="acctfourfigures"/>
              <w:tabs>
                <w:tab w:val="clear" w:pos="765"/>
                <w:tab w:val="decimal" w:pos="884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FC87C0" w14:textId="18D7993A" w:rsidR="00784A2A" w:rsidRPr="0047558B" w:rsidRDefault="00784A2A" w:rsidP="00A243DE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35,575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0BE25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BB72C7" w14:textId="221DF8E0" w:rsidR="00784A2A" w:rsidRPr="0047558B" w:rsidRDefault="00784A2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48,392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2EEDE5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24" w:type="dxa"/>
            <w:vAlign w:val="bottom"/>
          </w:tcPr>
          <w:p w14:paraId="4B694D79" w14:textId="3228E7FA" w:rsidR="00784A2A" w:rsidRPr="0047558B" w:rsidRDefault="00D20A80" w:rsidP="00784A2A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52" w:type="dxa"/>
            <w:vAlign w:val="bottom"/>
          </w:tcPr>
          <w:p w14:paraId="21CDE849" w14:textId="77777777" w:rsidR="00784A2A" w:rsidRPr="0047558B" w:rsidRDefault="00784A2A" w:rsidP="00784A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08" w:type="dxa"/>
            <w:vAlign w:val="bottom"/>
          </w:tcPr>
          <w:p w14:paraId="7354FD60" w14:textId="4B941EC8" w:rsidR="00784A2A" w:rsidRPr="0047558B" w:rsidRDefault="00784A2A" w:rsidP="00A243D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269" w:right="-111" w:hanging="2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2,058,007</w:t>
            </w:r>
          </w:p>
        </w:tc>
      </w:tr>
      <w:tr w:rsidR="003358F1" w:rsidRPr="0047558B" w14:paraId="1A41D683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13CE11E0" w14:textId="1AC4CA51" w:rsidR="003358F1" w:rsidRPr="0047558B" w:rsidRDefault="003358F1" w:rsidP="00DB694F">
            <w:pPr>
              <w:pStyle w:val="acctfourfigures"/>
              <w:tabs>
                <w:tab w:val="decimal" w:pos="797"/>
              </w:tabs>
              <w:spacing w:line="240" w:lineRule="auto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7558B">
              <w:rPr>
                <w:rFonts w:asciiTheme="majorBidi" w:hAnsiTheme="majorBidi" w:cstheme="majorBidi"/>
                <w:spacing w:val="-2"/>
                <w:sz w:val="29"/>
                <w:szCs w:val="29"/>
                <w:cs/>
                <w:lang w:bidi="th-TH"/>
              </w:rPr>
              <w:t>โอนไปสินทรัพย์สิทธิการใช้จาก</w:t>
            </w:r>
            <w:r w:rsidRPr="0047558B">
              <w:rPr>
                <w:rFonts w:asciiTheme="majorBidi" w:hAnsiTheme="majorBidi" w:cstheme="majorBidi"/>
                <w:spacing w:val="-2"/>
                <w:sz w:val="29"/>
                <w:szCs w:val="29"/>
              </w:rPr>
              <w:br/>
              <w:t xml:space="preserve">   </w:t>
            </w:r>
            <w:r w:rsidRPr="0047558B">
              <w:rPr>
                <w:rFonts w:asciiTheme="majorBidi" w:hAnsiTheme="majorBidi" w:cstheme="majorBidi"/>
                <w:spacing w:val="-2"/>
                <w:sz w:val="29"/>
                <w:szCs w:val="29"/>
                <w:cs/>
                <w:lang w:bidi="th-TH"/>
              </w:rPr>
              <w:t xml:space="preserve">การถือปฏิบัติตาม </w:t>
            </w:r>
            <w:r w:rsidRPr="0047558B">
              <w:rPr>
                <w:rFonts w:asciiTheme="majorBidi" w:hAnsiTheme="majorBidi" w:cstheme="majorBidi"/>
                <w:spacing w:val="-2"/>
                <w:sz w:val="29"/>
                <w:szCs w:val="29"/>
              </w:rPr>
              <w:t xml:space="preserve">TFRS 16 </w:t>
            </w:r>
            <w:r w:rsidRPr="0047558B">
              <w:rPr>
                <w:rFonts w:asciiTheme="majorBidi" w:hAnsiTheme="majorBidi" w:cstheme="majorBidi"/>
                <w:spacing w:val="-2"/>
                <w:sz w:val="29"/>
                <w:szCs w:val="29"/>
                <w:cs/>
                <w:lang w:bidi="th-TH"/>
              </w:rPr>
              <w:t>เป็น</w:t>
            </w:r>
            <w:r w:rsidRPr="0047558B">
              <w:rPr>
                <w:rFonts w:asciiTheme="majorBidi" w:hAnsiTheme="majorBidi" w:cstheme="majorBidi"/>
                <w:spacing w:val="-2"/>
                <w:sz w:val="29"/>
                <w:szCs w:val="29"/>
              </w:rPr>
              <w:br/>
              <w:t xml:space="preserve">  </w:t>
            </w:r>
            <w:r w:rsidRPr="0047558B">
              <w:rPr>
                <w:rFonts w:asciiTheme="majorBidi" w:hAnsiTheme="majorBidi" w:cstheme="majorBidi"/>
                <w:spacing w:val="-2"/>
                <w:sz w:val="29"/>
                <w:szCs w:val="29"/>
                <w:cs/>
                <w:lang w:bidi="th-TH"/>
              </w:rPr>
              <w:t xml:space="preserve"> ครั้งแรก</w:t>
            </w:r>
            <w:r w:rsidRPr="0047558B">
              <w:rPr>
                <w:rFonts w:asciiTheme="majorBidi" w:hAnsiTheme="majorBidi" w:cstheme="majorBidi"/>
                <w:spacing w:val="-2"/>
                <w:sz w:val="29"/>
                <w:szCs w:val="29"/>
              </w:rPr>
              <w:t xml:space="preserve"> </w:t>
            </w:r>
            <w:r w:rsidRPr="0047558B">
              <w:rPr>
                <w:rFonts w:asciiTheme="majorBidi" w:hAnsiTheme="majorBidi" w:cstheme="majorBidi"/>
                <w:i/>
                <w:iCs/>
                <w:spacing w:val="-2"/>
                <w:sz w:val="29"/>
                <w:szCs w:val="29"/>
              </w:rPr>
              <w:t>(</w:t>
            </w:r>
            <w:r w:rsidRPr="0047558B">
              <w:rPr>
                <w:rFonts w:asciiTheme="majorBidi" w:hAnsiTheme="majorBidi" w:cstheme="majorBidi"/>
                <w:i/>
                <w:iCs/>
                <w:spacing w:val="-2"/>
                <w:sz w:val="29"/>
                <w:szCs w:val="29"/>
                <w:cs/>
                <w:lang w:bidi="th-TH"/>
              </w:rPr>
              <w:t xml:space="preserve">ดูหมายเหตุข้อ </w:t>
            </w:r>
            <w:r w:rsidRPr="0047558B">
              <w:rPr>
                <w:rFonts w:asciiTheme="majorBidi" w:hAnsiTheme="majorBidi" w:cstheme="majorBidi"/>
                <w:i/>
                <w:iCs/>
                <w:spacing w:val="-2"/>
                <w:sz w:val="29"/>
                <w:szCs w:val="29"/>
              </w:rPr>
              <w:t>3 (</w:t>
            </w:r>
            <w:r w:rsidRPr="0047558B">
              <w:rPr>
                <w:rFonts w:asciiTheme="majorBidi" w:hAnsiTheme="majorBidi" w:cstheme="majorBidi"/>
                <w:i/>
                <w:iCs/>
                <w:spacing w:val="-2"/>
                <w:sz w:val="29"/>
                <w:szCs w:val="29"/>
                <w:cs/>
                <w:lang w:bidi="th-TH"/>
              </w:rPr>
              <w:t>ข</w:t>
            </w:r>
            <w:r w:rsidRPr="0047558B">
              <w:rPr>
                <w:rFonts w:asciiTheme="majorBidi" w:hAnsiTheme="majorBidi" w:cstheme="majorBidi"/>
                <w:i/>
                <w:iCs/>
                <w:spacing w:val="-2"/>
                <w:sz w:val="29"/>
                <w:szCs w:val="29"/>
              </w:rPr>
              <w:t>))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3907E5D" w14:textId="0A923815" w:rsidR="003358F1" w:rsidRPr="0047558B" w:rsidRDefault="003358F1" w:rsidP="003358F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 w:firstLine="2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C9445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E0F6C7" w14:textId="267E2904" w:rsidR="003358F1" w:rsidRPr="0047558B" w:rsidRDefault="003358F1" w:rsidP="00DB694F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 w:firstLine="211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566816B8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723C764B" w14:textId="50F83872" w:rsidR="003358F1" w:rsidRPr="0047558B" w:rsidRDefault="003358F1" w:rsidP="00DB694F">
            <w:pPr>
              <w:pStyle w:val="acctfourfigures"/>
              <w:tabs>
                <w:tab w:val="clear" w:pos="765"/>
                <w:tab w:val="left" w:pos="702"/>
                <w:tab w:val="left" w:pos="954"/>
              </w:tabs>
              <w:spacing w:line="240" w:lineRule="auto"/>
              <w:ind w:left="-134" w:right="-111" w:firstLine="249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31934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3AA067" w14:textId="5D9A5DE1" w:rsidR="003358F1" w:rsidRPr="0047558B" w:rsidRDefault="003358F1" w:rsidP="00DB694F">
            <w:pPr>
              <w:pStyle w:val="acctfourfigures"/>
              <w:tabs>
                <w:tab w:val="clear" w:pos="765"/>
                <w:tab w:val="left" w:pos="702"/>
                <w:tab w:val="left" w:pos="954"/>
              </w:tabs>
              <w:spacing w:line="240" w:lineRule="auto"/>
              <w:ind w:left="-134" w:right="-111" w:firstLine="249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287851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99CA0A8" w14:textId="0610733C" w:rsidR="003358F1" w:rsidRPr="0047558B" w:rsidRDefault="003358F1" w:rsidP="00DB694F">
            <w:pPr>
              <w:pStyle w:val="acctfourfigures"/>
              <w:tabs>
                <w:tab w:val="clear" w:pos="765"/>
                <w:tab w:val="left" w:pos="702"/>
                <w:tab w:val="left" w:pos="850"/>
              </w:tabs>
              <w:spacing w:line="240" w:lineRule="auto"/>
              <w:ind w:left="-134" w:right="-111" w:firstLine="267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8CC0FB8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83D2A5" w14:textId="402166E4" w:rsidR="003358F1" w:rsidRPr="0047558B" w:rsidRDefault="003358F1" w:rsidP="003358F1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(2,533)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4E4BF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38674D" w14:textId="5C75051B" w:rsidR="003358F1" w:rsidRPr="0047558B" w:rsidRDefault="003358F1" w:rsidP="00DB694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DFCECF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  <w:vAlign w:val="bottom"/>
          </w:tcPr>
          <w:p w14:paraId="560DD33C" w14:textId="1051B334" w:rsidR="003358F1" w:rsidRPr="0047558B" w:rsidRDefault="003358F1" w:rsidP="003358F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2" w:type="dxa"/>
            <w:vAlign w:val="bottom"/>
          </w:tcPr>
          <w:p w14:paraId="6B6D7E2F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8" w:type="dxa"/>
            <w:vAlign w:val="bottom"/>
          </w:tcPr>
          <w:p w14:paraId="628EC5A9" w14:textId="295495ED" w:rsidR="003358F1" w:rsidRPr="0047558B" w:rsidRDefault="003358F1" w:rsidP="003358F1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269" w:right="-111" w:hanging="2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(2,533)</w:t>
            </w:r>
          </w:p>
        </w:tc>
      </w:tr>
      <w:tr w:rsidR="003358F1" w:rsidRPr="0047558B" w14:paraId="24895D84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374D977F" w14:textId="71F60DD9" w:rsidR="003358F1" w:rsidRPr="0047558B" w:rsidRDefault="003358F1" w:rsidP="003358F1">
            <w:pPr>
              <w:pStyle w:val="acctfourfigures"/>
              <w:tabs>
                <w:tab w:val="decimal" w:pos="797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B9ADC4" w14:textId="077E2C21" w:rsidR="003358F1" w:rsidRPr="0047558B" w:rsidRDefault="003358F1" w:rsidP="003358F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 w:firstLine="2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4C0EC0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DE875B" w14:textId="0E6FAFDB" w:rsidR="003358F1" w:rsidRPr="0047558B" w:rsidRDefault="003358F1" w:rsidP="003358F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744</w:t>
            </w:r>
          </w:p>
        </w:tc>
        <w:tc>
          <w:tcPr>
            <w:tcW w:w="270" w:type="dxa"/>
            <w:vAlign w:val="bottom"/>
          </w:tcPr>
          <w:p w14:paraId="5FFBA352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53B564E4" w14:textId="6DBA0B12" w:rsidR="003358F1" w:rsidRPr="0047558B" w:rsidRDefault="003358F1" w:rsidP="003358F1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8,913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EC7271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EF3D4E" w14:textId="15479951" w:rsidR="003358F1" w:rsidRPr="0047558B" w:rsidRDefault="003358F1" w:rsidP="003358F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24,964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0FB4AD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793146F" w14:textId="76D181ED" w:rsidR="003358F1" w:rsidRPr="0047558B" w:rsidRDefault="003358F1" w:rsidP="003358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8,026</w:t>
            </w:r>
          </w:p>
        </w:tc>
        <w:tc>
          <w:tcPr>
            <w:tcW w:w="270" w:type="dxa"/>
          </w:tcPr>
          <w:p w14:paraId="2083BA05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842788" w14:textId="2D087C3E" w:rsidR="003358F1" w:rsidRPr="0047558B" w:rsidRDefault="003358F1" w:rsidP="003358F1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48</w:t>
            </w:r>
            <w:r w:rsidR="0034314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ED84D2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0D1BDF" w14:textId="66226C19" w:rsidR="003358F1" w:rsidRPr="0047558B" w:rsidRDefault="003358F1" w:rsidP="003358F1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391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F2FA9B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  <w:vAlign w:val="bottom"/>
          </w:tcPr>
          <w:p w14:paraId="3C84BAF4" w14:textId="5199EAB9" w:rsidR="003358F1" w:rsidRPr="0047558B" w:rsidRDefault="003358F1" w:rsidP="003358F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2" w:type="dxa"/>
            <w:vAlign w:val="bottom"/>
          </w:tcPr>
          <w:p w14:paraId="4B04EC08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8" w:type="dxa"/>
            <w:vAlign w:val="bottom"/>
          </w:tcPr>
          <w:p w14:paraId="16DFD8B5" w14:textId="39931384" w:rsidR="003358F1" w:rsidRPr="0047558B" w:rsidRDefault="003358F1" w:rsidP="003358F1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269" w:right="-111" w:hanging="2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43,52</w:t>
            </w:r>
            <w:r w:rsidR="0034314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6</w:t>
            </w:r>
          </w:p>
        </w:tc>
      </w:tr>
      <w:tr w:rsidR="003358F1" w:rsidRPr="0047558B" w14:paraId="38CA4115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6ACF2B91" w14:textId="01C329D3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73A8F" w14:textId="4F2DB4A5" w:rsidR="003358F1" w:rsidRPr="0047558B" w:rsidRDefault="003358F1" w:rsidP="003358F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 w:firstLine="2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1E548A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E351B" w14:textId="2777FF20" w:rsidR="003358F1" w:rsidRPr="0047558B" w:rsidRDefault="003358F1" w:rsidP="003358F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 w:firstLine="2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0C683A22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8ADE6E" w14:textId="418338A8" w:rsidR="003358F1" w:rsidRPr="0047558B" w:rsidRDefault="003358F1" w:rsidP="003358F1">
            <w:pPr>
              <w:pStyle w:val="acctfourfigures"/>
              <w:tabs>
                <w:tab w:val="clear" w:pos="765"/>
                <w:tab w:val="left" w:pos="702"/>
                <w:tab w:val="left" w:pos="954"/>
              </w:tabs>
              <w:spacing w:line="240" w:lineRule="auto"/>
              <w:ind w:left="-134" w:right="-111" w:firstLine="24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83DEA8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18B73" w14:textId="29A65165" w:rsidR="003358F1" w:rsidRPr="0047558B" w:rsidRDefault="003358F1" w:rsidP="003358F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(2,848)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4FB25D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7A6FBA" w14:textId="6C8D57EB" w:rsidR="003358F1" w:rsidRPr="0047558B" w:rsidRDefault="003358F1" w:rsidP="003358F1">
            <w:pPr>
              <w:pStyle w:val="acctfourfigures"/>
              <w:tabs>
                <w:tab w:val="clear" w:pos="765"/>
                <w:tab w:val="left" w:pos="702"/>
                <w:tab w:val="left" w:pos="850"/>
              </w:tabs>
              <w:spacing w:line="240" w:lineRule="auto"/>
              <w:ind w:left="-134" w:right="-111" w:firstLine="26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71D1986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8F330" w14:textId="05A36D1B" w:rsidR="003358F1" w:rsidRPr="0047558B" w:rsidRDefault="003358F1" w:rsidP="003358F1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269" w:right="-111" w:firstLine="162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(498)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46332F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65523" w14:textId="7CF69548" w:rsidR="003358F1" w:rsidRPr="0047558B" w:rsidRDefault="003358F1" w:rsidP="003358F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(29)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9CE8FE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EA34AD6" w14:textId="34DEE70E" w:rsidR="003358F1" w:rsidRPr="0047558B" w:rsidRDefault="003358F1" w:rsidP="003358F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2" w:type="dxa"/>
            <w:vAlign w:val="bottom"/>
          </w:tcPr>
          <w:p w14:paraId="597AE987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B5DCE90" w14:textId="6034965C" w:rsidR="003358F1" w:rsidRPr="0047558B" w:rsidRDefault="003358F1" w:rsidP="003358F1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269" w:right="-111" w:hanging="2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47558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(3,375)</w:t>
            </w:r>
          </w:p>
        </w:tc>
      </w:tr>
      <w:tr w:rsidR="003358F1" w:rsidRPr="0047558B" w14:paraId="2E880032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dxa"/>
            <w:shd w:val="clear" w:color="auto" w:fill="auto"/>
          </w:tcPr>
          <w:p w14:paraId="422F8324" w14:textId="037A2A4B" w:rsidR="003358F1" w:rsidRPr="0047558B" w:rsidRDefault="003358F1" w:rsidP="0033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30 </w:t>
            </w: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กันยายน </w:t>
            </w: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6E4FB" w14:textId="5C7939C3" w:rsidR="003358F1" w:rsidRPr="0047558B" w:rsidRDefault="003358F1" w:rsidP="003358F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 w:firstLine="2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4B300C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F256A" w14:textId="0EA976C3" w:rsidR="003358F1" w:rsidRPr="0047558B" w:rsidRDefault="003358F1" w:rsidP="003358F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127,209</w:t>
            </w:r>
          </w:p>
        </w:tc>
        <w:tc>
          <w:tcPr>
            <w:tcW w:w="270" w:type="dxa"/>
            <w:vAlign w:val="bottom"/>
          </w:tcPr>
          <w:p w14:paraId="1BCAFA19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95976" w14:textId="2CC3B3B1" w:rsidR="003358F1" w:rsidRPr="0047558B" w:rsidRDefault="003358F1" w:rsidP="003358F1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471,043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9EF8B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75BA5" w14:textId="7BAB17BA" w:rsidR="003358F1" w:rsidRPr="0047558B" w:rsidRDefault="003358F1" w:rsidP="003358F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1,391,509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53B2F8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58865" w14:textId="2531F325" w:rsidR="003358F1" w:rsidRPr="0047558B" w:rsidRDefault="003358F1" w:rsidP="003358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24,078</w:t>
            </w:r>
          </w:p>
        </w:tc>
        <w:tc>
          <w:tcPr>
            <w:tcW w:w="270" w:type="dxa"/>
          </w:tcPr>
          <w:p w14:paraId="174E5C4B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7554E" w14:textId="00B52AA2" w:rsidR="003358F1" w:rsidRPr="0047558B" w:rsidRDefault="003358F1" w:rsidP="003358F1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33,032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D063AF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CFBF3" w14:textId="29E87C58" w:rsidR="003358F1" w:rsidRPr="0047558B" w:rsidRDefault="003358F1" w:rsidP="003358F1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48,754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AA8F23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22734" w14:textId="56F70FBD" w:rsidR="003358F1" w:rsidRPr="0047558B" w:rsidRDefault="003358F1" w:rsidP="003358F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52" w:type="dxa"/>
            <w:vAlign w:val="bottom"/>
          </w:tcPr>
          <w:p w14:paraId="5BE6C889" w14:textId="77777777" w:rsidR="003358F1" w:rsidRPr="0047558B" w:rsidRDefault="003358F1" w:rsidP="003358F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81705" w14:textId="413142D9" w:rsidR="003358F1" w:rsidRPr="0047558B" w:rsidRDefault="003358F1" w:rsidP="003358F1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269" w:right="-111" w:hanging="2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2,095,625</w:t>
            </w:r>
          </w:p>
        </w:tc>
      </w:tr>
    </w:tbl>
    <w:p w14:paraId="4A3084BC" w14:textId="2384C5D9" w:rsidR="004D2F5E" w:rsidRPr="0047558B" w:rsidRDefault="004D2F5E"/>
    <w:p w14:paraId="37A6D1ED" w14:textId="5BA94AE4" w:rsidR="004D2F5E" w:rsidRPr="0047558B" w:rsidRDefault="004D2F5E"/>
    <w:p w14:paraId="08AB02B2" w14:textId="111DDA8D" w:rsidR="004D2F5E" w:rsidRPr="0047558B" w:rsidRDefault="004D2F5E"/>
    <w:tbl>
      <w:tblPr>
        <w:tblW w:w="1440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1080"/>
        <w:gridCol w:w="270"/>
        <w:gridCol w:w="1530"/>
        <w:gridCol w:w="236"/>
        <w:gridCol w:w="1024"/>
        <w:gridCol w:w="237"/>
        <w:gridCol w:w="1160"/>
        <w:gridCol w:w="236"/>
        <w:gridCol w:w="1107"/>
        <w:gridCol w:w="236"/>
        <w:gridCol w:w="984"/>
        <w:gridCol w:w="237"/>
        <w:gridCol w:w="1044"/>
        <w:gridCol w:w="270"/>
        <w:gridCol w:w="1059"/>
      </w:tblGrid>
      <w:tr w:rsidR="00761051" w:rsidRPr="0047558B" w14:paraId="33BAEA9A" w14:textId="77777777" w:rsidTr="00A243D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BBDF64" w14:textId="77777777" w:rsidR="00761051" w:rsidRPr="0047558B" w:rsidRDefault="00761051" w:rsidP="00F63D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475BC06" w14:textId="77777777" w:rsidR="00761051" w:rsidRPr="0047558B" w:rsidRDefault="00761051" w:rsidP="00F63D00">
            <w:pPr>
              <w:pStyle w:val="acctfourfigures"/>
              <w:tabs>
                <w:tab w:val="clear" w:pos="765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D1BCB" w:rsidRPr="0047558B" w14:paraId="4E2FE775" w14:textId="77777777" w:rsidTr="003D1B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20" w:type="dxa"/>
            <w:shd w:val="clear" w:color="auto" w:fill="auto"/>
          </w:tcPr>
          <w:p w14:paraId="24C6E72B" w14:textId="77777777" w:rsidR="00761051" w:rsidRPr="0047558B" w:rsidRDefault="00761051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D9F328F" w14:textId="77777777" w:rsidR="00761051" w:rsidRPr="0047558B" w:rsidRDefault="00761051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63A543" w14:textId="77777777" w:rsidR="00761051" w:rsidRPr="0047558B" w:rsidRDefault="00761051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C7EB5C" w14:textId="77777777" w:rsidR="00761051" w:rsidRPr="0047558B" w:rsidRDefault="00761051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9CF11A" w14:textId="77777777" w:rsidR="00761051" w:rsidRPr="0047558B" w:rsidRDefault="00761051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BDA53A0" w14:textId="77777777" w:rsidR="00761051" w:rsidRPr="0047558B" w:rsidRDefault="00761051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C71197" w14:textId="77777777" w:rsidR="00761051" w:rsidRPr="0047558B" w:rsidRDefault="00761051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CFAC059" w14:textId="77777777" w:rsidR="00761051" w:rsidRPr="0047558B" w:rsidRDefault="00761051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AB1DECA" w14:textId="77777777" w:rsidR="00761051" w:rsidRPr="0047558B" w:rsidRDefault="00761051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04BCB7AA" w14:textId="77777777" w:rsidR="00761051" w:rsidRPr="0047558B" w:rsidRDefault="00761051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6DEA4C9" w14:textId="77777777" w:rsidR="00761051" w:rsidRPr="0047558B" w:rsidRDefault="00761051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36649D6B" w14:textId="77777777" w:rsidR="00761051" w:rsidRPr="0047558B" w:rsidRDefault="00761051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  <w:shd w:val="clear" w:color="auto" w:fill="auto"/>
          </w:tcPr>
          <w:p w14:paraId="4CF7E903" w14:textId="77777777" w:rsidR="00761051" w:rsidRPr="0047558B" w:rsidRDefault="00761051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5DB2FB71" w14:textId="77777777" w:rsidR="00761051" w:rsidRPr="0047558B" w:rsidRDefault="00761051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66518B6" w14:textId="77777777" w:rsidR="00761051" w:rsidRPr="0047558B" w:rsidRDefault="00761051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5F71BEDB" w14:textId="77777777" w:rsidR="00761051" w:rsidRPr="0047558B" w:rsidRDefault="00761051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9B3AF00" w14:textId="77777777" w:rsidR="00761051" w:rsidRPr="0047558B" w:rsidRDefault="00761051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D4D6BDD" w14:textId="77777777" w:rsidR="00761051" w:rsidRPr="0047558B" w:rsidRDefault="00761051" w:rsidP="0046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1BCB" w:rsidRPr="0047558B" w14:paraId="12F00131" w14:textId="77777777" w:rsidTr="003D1B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20" w:type="dxa"/>
            <w:shd w:val="clear" w:color="auto" w:fill="auto"/>
          </w:tcPr>
          <w:p w14:paraId="1ECF5C2E" w14:textId="77777777" w:rsidR="00761051" w:rsidRPr="0047558B" w:rsidRDefault="00761051" w:rsidP="001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4102109" w14:textId="77777777" w:rsidR="00761051" w:rsidRPr="0047558B" w:rsidRDefault="00761051" w:rsidP="001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D02552" w14:textId="77777777" w:rsidR="00761051" w:rsidRPr="0047558B" w:rsidRDefault="00761051" w:rsidP="001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348677" w14:textId="77777777" w:rsidR="00761051" w:rsidRPr="0047558B" w:rsidRDefault="00761051" w:rsidP="001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176E9A" w14:textId="77777777" w:rsidR="00761051" w:rsidRPr="0047558B" w:rsidRDefault="00761051" w:rsidP="001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8FAEEF4" w14:textId="77777777" w:rsidR="00761051" w:rsidRPr="0047558B" w:rsidRDefault="00761051" w:rsidP="001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1DADB46D" w14:textId="77777777" w:rsidR="00761051" w:rsidRPr="0047558B" w:rsidRDefault="00761051" w:rsidP="001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BEF6C67" w14:textId="77777777" w:rsidR="00761051" w:rsidRPr="0047558B" w:rsidRDefault="00761051" w:rsidP="001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1B1E64BE" w14:textId="77777777" w:rsidR="00761051" w:rsidRPr="0047558B" w:rsidRDefault="00761051" w:rsidP="001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80B7EC6" w14:textId="77777777" w:rsidR="00761051" w:rsidRPr="0047558B" w:rsidRDefault="00761051" w:rsidP="001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C0B6325" w14:textId="77777777" w:rsidR="00761051" w:rsidRPr="0047558B" w:rsidRDefault="00761051" w:rsidP="001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0BE76DF8" w14:textId="77777777" w:rsidR="00761051" w:rsidRPr="0047558B" w:rsidRDefault="00761051" w:rsidP="001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  <w:shd w:val="clear" w:color="auto" w:fill="auto"/>
          </w:tcPr>
          <w:p w14:paraId="48726962" w14:textId="77777777" w:rsidR="00761051" w:rsidRPr="0047558B" w:rsidRDefault="00761051" w:rsidP="001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841A778" w14:textId="77777777" w:rsidR="00761051" w:rsidRPr="0047558B" w:rsidRDefault="00761051" w:rsidP="001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9C2A2C0" w14:textId="77777777" w:rsidR="00761051" w:rsidRPr="0047558B" w:rsidRDefault="00761051" w:rsidP="001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AEA78C3" w14:textId="77777777" w:rsidR="00761051" w:rsidRPr="0047558B" w:rsidRDefault="00761051" w:rsidP="001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1027C8F4" w14:textId="77777777" w:rsidR="00761051" w:rsidRPr="0047558B" w:rsidRDefault="00761051" w:rsidP="001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154F2B5" w14:textId="77777777" w:rsidR="00761051" w:rsidRPr="0047558B" w:rsidRDefault="00761051" w:rsidP="001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1BCB" w:rsidRPr="0047558B" w14:paraId="0E8409C4" w14:textId="77777777" w:rsidTr="003D1B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20" w:type="dxa"/>
            <w:shd w:val="clear" w:color="auto" w:fill="auto"/>
          </w:tcPr>
          <w:p w14:paraId="1C6A7CCF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C42DA08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B32DA9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EB948B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FAE84EC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2DFED8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สิ่งปลูกสร้างและ</w:t>
            </w:r>
          </w:p>
        </w:tc>
        <w:tc>
          <w:tcPr>
            <w:tcW w:w="236" w:type="dxa"/>
            <w:shd w:val="clear" w:color="auto" w:fill="auto"/>
          </w:tcPr>
          <w:p w14:paraId="40966548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4B85990" w14:textId="19DE48F1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7" w:type="dxa"/>
            <w:shd w:val="clear" w:color="auto" w:fill="auto"/>
          </w:tcPr>
          <w:p w14:paraId="0F50E46C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2D57C76C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36" w:type="dxa"/>
          </w:tcPr>
          <w:p w14:paraId="1B8A38F4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20B79D64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  <w:shd w:val="clear" w:color="auto" w:fill="auto"/>
          </w:tcPr>
          <w:p w14:paraId="3F1DDA5F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74F4E91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8860BA2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979228B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072ED610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AD6D3B1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1BCB" w:rsidRPr="0047558B" w14:paraId="11EB09C7" w14:textId="77777777" w:rsidTr="003D1B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20" w:type="dxa"/>
            <w:shd w:val="clear" w:color="auto" w:fill="auto"/>
          </w:tcPr>
          <w:p w14:paraId="7A775D38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0403650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4A707666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7B1101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748270F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0F402C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36" w:type="dxa"/>
            <w:shd w:val="clear" w:color="auto" w:fill="auto"/>
          </w:tcPr>
          <w:p w14:paraId="621D83AA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1510CFE" w14:textId="58D17C1B" w:rsidR="00761051" w:rsidRPr="0047558B" w:rsidRDefault="000F42D2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761051" w:rsidRPr="0047558B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37" w:type="dxa"/>
            <w:shd w:val="clear" w:color="auto" w:fill="auto"/>
          </w:tcPr>
          <w:p w14:paraId="3D6C25E5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8F68FD0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อุปกรณ์ให้เช่า</w:t>
            </w:r>
          </w:p>
        </w:tc>
        <w:tc>
          <w:tcPr>
            <w:tcW w:w="236" w:type="dxa"/>
          </w:tcPr>
          <w:p w14:paraId="25F825A9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3BC98B0D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3DE85694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154E31FA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7" w:type="dxa"/>
            <w:shd w:val="clear" w:color="auto" w:fill="auto"/>
          </w:tcPr>
          <w:p w14:paraId="73DFFEDC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3414337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14:paraId="29BC9A94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4382F482" w14:textId="77777777" w:rsidR="00761051" w:rsidRPr="0047558B" w:rsidRDefault="00761051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61051" w:rsidRPr="0047558B" w14:paraId="36D63E27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20" w:type="dxa"/>
            <w:shd w:val="clear" w:color="auto" w:fill="auto"/>
          </w:tcPr>
          <w:p w14:paraId="00E2D603" w14:textId="77777777" w:rsidR="00761051" w:rsidRPr="0047558B" w:rsidRDefault="00761051" w:rsidP="00F6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0" w:type="dxa"/>
            <w:gridSpan w:val="17"/>
          </w:tcPr>
          <w:p w14:paraId="1938E5D8" w14:textId="77777777" w:rsidR="00761051" w:rsidRPr="0047558B" w:rsidRDefault="00761051" w:rsidP="00F6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1BCB" w:rsidRPr="0047558B" w14:paraId="36EEE5DB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20" w:type="dxa"/>
            <w:shd w:val="clear" w:color="auto" w:fill="auto"/>
          </w:tcPr>
          <w:p w14:paraId="541B235D" w14:textId="57803E06" w:rsidR="00B02BF8" w:rsidRPr="0047558B" w:rsidRDefault="00B02BF8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75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755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475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20A80" w:rsidRPr="00475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475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2889FE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429BA2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595ED4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97E813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DAEDA85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02144F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2D1D512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6E7DA1F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67A7B525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7DD3D23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D7F2262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56EC0F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EAAC900" w14:textId="77777777" w:rsidR="00B02BF8" w:rsidRPr="0047558B" w:rsidRDefault="00B02BF8" w:rsidP="00B02BF8">
            <w:pPr>
              <w:pStyle w:val="acctfourfigures"/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8EDDEC4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1887CFE9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3FD4CB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04D33D9A" w14:textId="77777777" w:rsidR="00B02BF8" w:rsidRPr="0047558B" w:rsidRDefault="00B02BF8" w:rsidP="00B02BF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1BCB" w:rsidRPr="0047558B" w14:paraId="691F3E52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20" w:type="dxa"/>
            <w:shd w:val="clear" w:color="auto" w:fill="auto"/>
          </w:tcPr>
          <w:p w14:paraId="05F4E325" w14:textId="77777777" w:rsidR="00D20A80" w:rsidRPr="0047558B" w:rsidRDefault="00D20A80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7558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EBABB17" w14:textId="1F32BAC2" w:rsidR="00D20A80" w:rsidRPr="00DB694F" w:rsidRDefault="00D20A80" w:rsidP="00A243DE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269" w:right="-111" w:firstLine="22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114,269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A8211E" w14:textId="77777777" w:rsidR="00D20A80" w:rsidRPr="000E0BB1" w:rsidRDefault="00D20A80" w:rsidP="00A243DE">
            <w:pPr>
              <w:pStyle w:val="acctfourfigures"/>
              <w:tabs>
                <w:tab w:val="clear" w:pos="765"/>
                <w:tab w:val="decimal" w:pos="677"/>
                <w:tab w:val="decimal" w:pos="925"/>
              </w:tabs>
              <w:spacing w:line="240" w:lineRule="auto"/>
              <w:ind w:left="-269" w:right="-111" w:firstLine="22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0B6BD7" w14:textId="64632194" w:rsidR="00D20A80" w:rsidRPr="00DB694F" w:rsidRDefault="00D20A80" w:rsidP="00A243D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1,908</w:t>
            </w:r>
          </w:p>
        </w:tc>
        <w:tc>
          <w:tcPr>
            <w:tcW w:w="270" w:type="dxa"/>
            <w:vAlign w:val="bottom"/>
          </w:tcPr>
          <w:p w14:paraId="2634FF55" w14:textId="77777777" w:rsidR="00D20A80" w:rsidRPr="000E0BB1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342CC1" w14:textId="4D2D1C8B" w:rsidR="00D20A80" w:rsidRPr="00DB694F" w:rsidRDefault="00D20A80" w:rsidP="00A243D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29,972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5CFE4" w14:textId="77777777" w:rsidR="00D20A80" w:rsidRPr="000E0BB1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A252742" w14:textId="43714230" w:rsidR="00D20A80" w:rsidRPr="00DB694F" w:rsidRDefault="00D20A80" w:rsidP="00A243D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B694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158,933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E5FE91D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207EEB15" w14:textId="37ABA8DE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154,336</w:t>
            </w:r>
          </w:p>
        </w:tc>
        <w:tc>
          <w:tcPr>
            <w:tcW w:w="236" w:type="dxa"/>
          </w:tcPr>
          <w:p w14:paraId="400D4D89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964507E" w14:textId="199F780E" w:rsidR="00D20A80" w:rsidRPr="0047558B" w:rsidRDefault="00D20A80" w:rsidP="00A243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1,480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70D5CD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BC7061F" w14:textId="03E276A0" w:rsidR="00D20A80" w:rsidRPr="0047558B" w:rsidRDefault="00D20A80" w:rsidP="00D20A80">
            <w:pPr>
              <w:pStyle w:val="acctfourfigures"/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1,055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D42956D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3E6B38FC" w14:textId="3230D7B0" w:rsidR="00D20A80" w:rsidRPr="0047558B" w:rsidRDefault="00D20A80" w:rsidP="00A243D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18,356</w:t>
            </w:r>
          </w:p>
        </w:tc>
        <w:tc>
          <w:tcPr>
            <w:tcW w:w="270" w:type="dxa"/>
            <w:vAlign w:val="bottom"/>
          </w:tcPr>
          <w:p w14:paraId="3275F2D7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71F1ED08" w14:textId="269E99E3" w:rsidR="00D20A80" w:rsidRPr="0047558B" w:rsidRDefault="00D20A80" w:rsidP="00D20A8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480,309</w:t>
            </w:r>
          </w:p>
        </w:tc>
      </w:tr>
      <w:tr w:rsidR="003D1BCB" w:rsidRPr="0047558B" w14:paraId="1ED41B92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20" w:type="dxa"/>
            <w:shd w:val="clear" w:color="auto" w:fill="auto"/>
          </w:tcPr>
          <w:p w14:paraId="6EA6B7B6" w14:textId="77777777" w:rsidR="00D20A80" w:rsidRPr="0047558B" w:rsidRDefault="00D20A80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58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2BEDA" w14:textId="7D696D37" w:rsidR="00D20A80" w:rsidRPr="0047558B" w:rsidRDefault="00D20A80" w:rsidP="00A243DE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C05CE0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7F99A" w14:textId="39A0B36D" w:rsidR="00D20A80" w:rsidRPr="0047558B" w:rsidRDefault="00D20A80" w:rsidP="00A243D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EF8F71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05EBDB1" w14:textId="373F384E" w:rsidR="00D20A80" w:rsidRPr="0047558B" w:rsidRDefault="00D20A80" w:rsidP="00A243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9FE866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35445" w14:textId="69B469B4" w:rsidR="00D20A80" w:rsidRPr="0047558B" w:rsidRDefault="00D20A80" w:rsidP="00A243DE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6E48BEC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8D8A0B3" w14:textId="6ACE0CCD" w:rsidR="00D20A80" w:rsidRPr="0047558B" w:rsidRDefault="00D20A80" w:rsidP="00D20A8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999CD6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2A539" w14:textId="60F15CBC" w:rsidR="00D20A80" w:rsidRPr="0047558B" w:rsidRDefault="00D20A80" w:rsidP="00A243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2,714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292956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3B9D5" w14:textId="05A8D398" w:rsidR="00D20A80" w:rsidRPr="0047558B" w:rsidRDefault="00D20A80" w:rsidP="00D20A8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89D084D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B546FB4" w14:textId="3C1CCB1D" w:rsidR="00D20A80" w:rsidRPr="0047558B" w:rsidRDefault="00D20A80" w:rsidP="00A243D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4E1E70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1CF2848F" w14:textId="12EF03AC" w:rsidR="00D20A80" w:rsidRPr="0047558B" w:rsidRDefault="00D20A80" w:rsidP="00D20A8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2,714</w:t>
            </w:r>
          </w:p>
        </w:tc>
      </w:tr>
      <w:tr w:rsidR="00A243DE" w:rsidRPr="0047558B" w14:paraId="5FA58472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20" w:type="dxa"/>
            <w:shd w:val="clear" w:color="auto" w:fill="auto"/>
          </w:tcPr>
          <w:p w14:paraId="4A327DAA" w14:textId="77777777" w:rsidR="00D20A80" w:rsidRPr="0047558B" w:rsidRDefault="00D20A80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BC37E" w14:textId="797BFC34" w:rsidR="00D20A80" w:rsidRPr="0047558B" w:rsidRDefault="00D20A80" w:rsidP="00A243DE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269" w:right="-111" w:firstLine="22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114,269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577F5A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BDA3F1" w14:textId="78727676" w:rsidR="00D20A80" w:rsidRPr="0047558B" w:rsidRDefault="00D20A80" w:rsidP="00A243D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1,908</w:t>
            </w:r>
          </w:p>
        </w:tc>
        <w:tc>
          <w:tcPr>
            <w:tcW w:w="270" w:type="dxa"/>
            <w:vAlign w:val="bottom"/>
          </w:tcPr>
          <w:p w14:paraId="15474552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B1C6D" w14:textId="1E7F70A2" w:rsidR="00D20A80" w:rsidRPr="0047558B" w:rsidRDefault="00D20A80" w:rsidP="00A243D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29,972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BE5FEE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73219A" w14:textId="0E713286" w:rsidR="00D20A80" w:rsidRPr="0047558B" w:rsidRDefault="00D20A80" w:rsidP="00A243D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158,933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DDCD966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C8D10B2" w14:textId="0C5B845A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154,336</w:t>
            </w:r>
          </w:p>
        </w:tc>
        <w:tc>
          <w:tcPr>
            <w:tcW w:w="236" w:type="dxa"/>
          </w:tcPr>
          <w:p w14:paraId="5AC65334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2EA3B" w14:textId="161128A7" w:rsidR="00D20A80" w:rsidRPr="0047558B" w:rsidRDefault="00D20A80" w:rsidP="00A243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9081F9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D6EB32" w14:textId="6812AF39" w:rsidR="00D20A80" w:rsidRPr="0047558B" w:rsidRDefault="00D20A80" w:rsidP="00D20A80">
            <w:pPr>
              <w:pStyle w:val="acctfourfigures"/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1,055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09D0C8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B468C" w14:textId="341E8AB1" w:rsidR="00D20A80" w:rsidRPr="0047558B" w:rsidRDefault="00D20A80" w:rsidP="00A243D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18,356</w:t>
            </w:r>
          </w:p>
        </w:tc>
        <w:tc>
          <w:tcPr>
            <w:tcW w:w="270" w:type="dxa"/>
            <w:vAlign w:val="bottom"/>
          </w:tcPr>
          <w:p w14:paraId="44EE440C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55C60" w14:textId="3EAD4E8D" w:rsidR="00D20A80" w:rsidRPr="0047558B" w:rsidRDefault="00D20A80" w:rsidP="00D20A8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483,023</w:t>
            </w:r>
          </w:p>
        </w:tc>
      </w:tr>
      <w:tr w:rsidR="003D1BCB" w:rsidRPr="0047558B" w14:paraId="0EEE145A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20" w:type="dxa"/>
            <w:shd w:val="clear" w:color="auto" w:fill="auto"/>
          </w:tcPr>
          <w:p w14:paraId="6BD704BE" w14:textId="216CACAA" w:rsidR="00D20A80" w:rsidRPr="0047558B" w:rsidRDefault="00D20A80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75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755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475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DDEC7A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C5DD1D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C05E60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F17599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73937A3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1845E1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33D7E29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91DD849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08FF7038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A80C605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9399811" w14:textId="77777777" w:rsidR="00D20A80" w:rsidRPr="0047558B" w:rsidRDefault="00D20A80" w:rsidP="00A243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8B8D62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1BBADD6" w14:textId="77777777" w:rsidR="00D20A80" w:rsidRPr="0047558B" w:rsidRDefault="00D20A80" w:rsidP="00D20A80">
            <w:pPr>
              <w:pStyle w:val="acctfourfigures"/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808BE4A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4278E4AA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E9280C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35B2297B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1BCB" w:rsidRPr="0047558B" w14:paraId="1D81C9DF" w14:textId="77777777" w:rsidTr="00A243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20" w:type="dxa"/>
            <w:shd w:val="clear" w:color="auto" w:fill="auto"/>
          </w:tcPr>
          <w:p w14:paraId="5E8F6ACE" w14:textId="77777777" w:rsidR="00D20A80" w:rsidRPr="0047558B" w:rsidRDefault="00D20A80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7558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013DD3" w14:textId="303E57E3" w:rsidR="00D20A80" w:rsidRPr="0047558B" w:rsidRDefault="0044796C" w:rsidP="00A243DE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269" w:right="-111" w:firstLine="22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114,269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D8B17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BDB71C" w14:textId="57FF7493" w:rsidR="00D20A80" w:rsidRPr="0047558B" w:rsidRDefault="0044796C" w:rsidP="00A243D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1,164</w:t>
            </w:r>
          </w:p>
        </w:tc>
        <w:tc>
          <w:tcPr>
            <w:tcW w:w="270" w:type="dxa"/>
            <w:vAlign w:val="bottom"/>
          </w:tcPr>
          <w:p w14:paraId="0A26B180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9742696" w14:textId="5175C544" w:rsidR="00D20A80" w:rsidRPr="0047558B" w:rsidRDefault="0044796C" w:rsidP="00A243D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34" w:right="-1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21,532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F90CFA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73AD69" w14:textId="753B1785" w:rsidR="00D20A80" w:rsidRPr="0047558B" w:rsidRDefault="0044796C" w:rsidP="00A243D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47558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157,237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8D05FC6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7CF70578" w14:textId="101F838E" w:rsidR="00D20A80" w:rsidRPr="0047558B" w:rsidRDefault="0044796C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146,310</w:t>
            </w:r>
          </w:p>
        </w:tc>
        <w:tc>
          <w:tcPr>
            <w:tcW w:w="236" w:type="dxa"/>
          </w:tcPr>
          <w:p w14:paraId="2B99C4EE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24AD83" w14:textId="7FA0F6C6" w:rsidR="00D20A80" w:rsidRPr="0047558B" w:rsidRDefault="0044796C" w:rsidP="00A243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1,41</w:t>
            </w:r>
            <w:r w:rsidR="00935D4F"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214645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918A14" w14:textId="5D281718" w:rsidR="00D20A80" w:rsidRPr="0047558B" w:rsidRDefault="0044796C" w:rsidP="00D20A80">
            <w:pPr>
              <w:pStyle w:val="acctfourfigures"/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70</w:t>
            </w:r>
            <w:r w:rsidR="00BA316E"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6ADFE9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vAlign w:val="bottom"/>
          </w:tcPr>
          <w:p w14:paraId="071C9B6E" w14:textId="0557D711" w:rsidR="00D20A80" w:rsidRPr="0047558B" w:rsidRDefault="0044796C" w:rsidP="00A243D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20,489</w:t>
            </w:r>
          </w:p>
        </w:tc>
        <w:tc>
          <w:tcPr>
            <w:tcW w:w="270" w:type="dxa"/>
            <w:vAlign w:val="bottom"/>
          </w:tcPr>
          <w:p w14:paraId="6F837DC2" w14:textId="77777777" w:rsidR="00D20A80" w:rsidRPr="0047558B" w:rsidRDefault="00D20A80" w:rsidP="00D20A8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bottom"/>
          </w:tcPr>
          <w:p w14:paraId="227C8187" w14:textId="660AD5A6" w:rsidR="00D20A80" w:rsidRPr="0047558B" w:rsidRDefault="0044796C" w:rsidP="00D20A8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34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463,12</w:t>
            </w:r>
            <w:r w:rsidR="00356329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5D938C26" w14:textId="77777777" w:rsidR="004D2F5E" w:rsidRPr="0047558B" w:rsidRDefault="004D2F5E" w:rsidP="004D2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960AC85" w14:textId="7B4AC3D0" w:rsidR="00085457" w:rsidRPr="0047558B" w:rsidRDefault="004D2F5E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270" w:right="-44"/>
        <w:jc w:val="thaiDistribute"/>
        <w:rPr>
          <w:rFonts w:ascii="Angsana New" w:hAnsi="Angsana New"/>
          <w:sz w:val="30"/>
          <w:szCs w:val="30"/>
        </w:rPr>
        <w:sectPr w:rsidR="00085457" w:rsidRPr="0047558B" w:rsidSect="003C2664">
          <w:footerReference w:type="default" r:id="rId2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47558B">
        <w:rPr>
          <w:rFonts w:ascii="Angsana New" w:hAnsi="Angsana New"/>
          <w:sz w:val="30"/>
          <w:szCs w:val="30"/>
          <w:cs/>
          <w:lang w:val="en-GB"/>
        </w:rPr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</w:t>
      </w:r>
      <w:r w:rsidRPr="0047558B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เต็มจำนวนแล้วแต่ยังคงใช้งานจนถึง ณ วันที่ </w:t>
      </w:r>
      <w:r w:rsidRPr="0047558B">
        <w:rPr>
          <w:rFonts w:ascii="Angsana New" w:hAnsi="Angsana New"/>
          <w:spacing w:val="-6"/>
          <w:sz w:val="30"/>
          <w:szCs w:val="30"/>
          <w:lang w:val="en-GB"/>
        </w:rPr>
        <w:t>30</w:t>
      </w:r>
      <w:r w:rsidRPr="0047558B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กันยายน </w:t>
      </w:r>
      <w:r w:rsidRPr="0047558B">
        <w:rPr>
          <w:rFonts w:ascii="Angsana New" w:hAnsi="Angsana New"/>
          <w:spacing w:val="-6"/>
          <w:sz w:val="30"/>
          <w:szCs w:val="30"/>
          <w:lang w:val="en-GB"/>
        </w:rPr>
        <w:t>2564</w:t>
      </w:r>
      <w:r w:rsidRPr="0047558B">
        <w:rPr>
          <w:rFonts w:ascii="Angsana New" w:hAnsi="Angsana New"/>
          <w:spacing w:val="-6"/>
          <w:sz w:val="30"/>
          <w:szCs w:val="30"/>
          <w:lang w:val="en-GB"/>
        </w:rPr>
        <w:br/>
      </w:r>
      <w:r w:rsidRPr="0047558B">
        <w:rPr>
          <w:rFonts w:ascii="Angsana New" w:hAnsi="Angsana New"/>
          <w:spacing w:val="-6"/>
          <w:sz w:val="30"/>
          <w:szCs w:val="30"/>
          <w:cs/>
          <w:lang w:val="en-GB"/>
        </w:rPr>
        <w:t>มีจำนวน</w:t>
      </w:r>
      <w:r w:rsidRPr="0047558B">
        <w:rPr>
          <w:rFonts w:ascii="Angsana New" w:hAnsi="Angsana New"/>
          <w:spacing w:val="-6"/>
          <w:sz w:val="30"/>
          <w:szCs w:val="30"/>
        </w:rPr>
        <w:t xml:space="preserve"> 1,871.61 </w:t>
      </w:r>
      <w:r w:rsidRPr="0047558B">
        <w:rPr>
          <w:rFonts w:ascii="Angsana New" w:hAnsi="Angsana New"/>
          <w:spacing w:val="-6"/>
          <w:sz w:val="30"/>
          <w:szCs w:val="30"/>
          <w:cs/>
        </w:rPr>
        <w:t>ล้านบาท และ</w:t>
      </w:r>
      <w:r w:rsidRPr="0047558B">
        <w:rPr>
          <w:rFonts w:ascii="Angsana New" w:hAnsi="Angsana New"/>
          <w:spacing w:val="-6"/>
          <w:sz w:val="30"/>
          <w:szCs w:val="30"/>
        </w:rPr>
        <w:t xml:space="preserve"> 1,831.25 </w:t>
      </w:r>
      <w:r w:rsidRPr="0047558B">
        <w:rPr>
          <w:rFonts w:ascii="Angsana New" w:hAnsi="Angsana New"/>
          <w:spacing w:val="-6"/>
          <w:sz w:val="30"/>
          <w:szCs w:val="30"/>
          <w:cs/>
          <w:lang w:val="en-GB"/>
        </w:rPr>
        <w:t>ล้านบาท</w:t>
      </w:r>
      <w:r w:rsidRPr="0047558B">
        <w:rPr>
          <w:rFonts w:ascii="Angsana New" w:hAnsi="Angsana New"/>
          <w:sz w:val="30"/>
          <w:szCs w:val="30"/>
          <w:cs/>
          <w:lang w:val="en-GB"/>
        </w:rPr>
        <w:t xml:space="preserve">ตามลำดับ </w:t>
      </w:r>
      <w:r w:rsidRPr="0047558B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Pr="0047558B">
        <w:rPr>
          <w:rFonts w:ascii="Angsana New" w:hAnsi="Angsana New"/>
          <w:i/>
          <w:iCs/>
          <w:sz w:val="30"/>
          <w:szCs w:val="30"/>
          <w:lang w:val="en-GB"/>
        </w:rPr>
        <w:t>2563:</w:t>
      </w:r>
      <w:r w:rsidRPr="0047558B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</w:t>
      </w:r>
      <w:r w:rsidRPr="0047558B">
        <w:rPr>
          <w:rFonts w:ascii="Angsana New" w:hAnsi="Angsana New"/>
          <w:i/>
          <w:iCs/>
          <w:spacing w:val="-6"/>
          <w:sz w:val="30"/>
          <w:szCs w:val="30"/>
        </w:rPr>
        <w:t xml:space="preserve">1,833.04 </w:t>
      </w:r>
      <w:r w:rsidRPr="0047558B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 และ</w:t>
      </w:r>
      <w:r w:rsidRPr="0047558B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47558B">
        <w:rPr>
          <w:rFonts w:ascii="Angsana New" w:hAnsi="Angsana New"/>
          <w:i/>
          <w:iCs/>
          <w:spacing w:val="-6"/>
          <w:sz w:val="30"/>
          <w:szCs w:val="30"/>
          <w:lang w:val="en-GB"/>
        </w:rPr>
        <w:t>1,793.94</w:t>
      </w:r>
      <w:r w:rsidRPr="0047558B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ล้านบาท</w:t>
      </w:r>
      <w:r w:rsidRPr="0047558B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 </w:t>
      </w:r>
      <w:r w:rsidRPr="0047558B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ตามลำดับ)</w:t>
      </w:r>
    </w:p>
    <w:p w14:paraId="38748D42" w14:textId="06DBF43B" w:rsidR="007B5B32" w:rsidRPr="0047558B" w:rsidRDefault="003A790A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สัญญาเช่า</w:t>
      </w:r>
    </w:p>
    <w:p w14:paraId="7314E96C" w14:textId="603D401B" w:rsidR="00C43CE2" w:rsidRPr="0047558B" w:rsidRDefault="001E3BE2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  <w:r w:rsidRPr="0047558B">
        <w:rPr>
          <w:rFonts w:ascii="Angsana New" w:hAnsi="Angsana New"/>
          <w:sz w:val="28"/>
          <w:szCs w:val="28"/>
        </w:rPr>
        <w:t xml:space="preserve"> </w:t>
      </w: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530"/>
        <w:gridCol w:w="180"/>
        <w:gridCol w:w="1440"/>
      </w:tblGrid>
      <w:tr w:rsidR="003A790A" w:rsidRPr="0047558B" w14:paraId="42089517" w14:textId="77777777" w:rsidTr="00A243DE">
        <w:trPr>
          <w:cantSplit/>
          <w:tblHeader/>
        </w:trPr>
        <w:tc>
          <w:tcPr>
            <w:tcW w:w="5850" w:type="dxa"/>
            <w:vAlign w:val="bottom"/>
            <w:hideMark/>
          </w:tcPr>
          <w:p w14:paraId="7317B215" w14:textId="1A9A8BB6" w:rsidR="003A790A" w:rsidRPr="0047558B" w:rsidRDefault="003A790A" w:rsidP="00A243DE">
            <w:pPr>
              <w:pStyle w:val="acctfourfigures"/>
              <w:tabs>
                <w:tab w:val="decimal" w:pos="0"/>
              </w:tabs>
              <w:spacing w:line="240" w:lineRule="auto"/>
              <w:ind w:firstLine="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สินทรัพย์สิทธิการใช้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ณ วันที่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30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กันยายน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1530" w:type="dxa"/>
          </w:tcPr>
          <w:p w14:paraId="6F17C2F1" w14:textId="77777777" w:rsidR="003A790A" w:rsidRPr="0047558B" w:rsidRDefault="003A790A">
            <w:pPr>
              <w:pStyle w:val="acctmergecolhdg"/>
              <w:spacing w:line="240" w:lineRule="auto"/>
              <w:ind w:left="-78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  <w:p w14:paraId="7D9E865E" w14:textId="610A23E2" w:rsidR="003A790A" w:rsidRPr="0047558B" w:rsidRDefault="003A790A">
            <w:pPr>
              <w:pStyle w:val="acctmergecolhdg"/>
              <w:spacing w:line="240" w:lineRule="auto"/>
              <w:ind w:left="-78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595B6DD" w14:textId="77777777" w:rsidR="003A790A" w:rsidRPr="0047558B" w:rsidRDefault="003A790A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hideMark/>
          </w:tcPr>
          <w:p w14:paraId="1B9519B9" w14:textId="26B23AB0" w:rsidR="003A790A" w:rsidRPr="0047558B" w:rsidRDefault="003A790A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Pr="0047558B">
              <w:rPr>
                <w:rFonts w:ascii="Angsana New" w:hAnsi="Angsana New"/>
                <w:b w:val="0"/>
                <w:bCs/>
                <w:sz w:val="30"/>
                <w:szCs w:val="30"/>
                <w:lang w:eastAsia="en-GB" w:bidi="th-TH"/>
              </w:rPr>
              <w:t xml:space="preserve">       </w:t>
            </w:r>
            <w:r w:rsidRPr="0047558B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 xml:space="preserve">เฉพาะกิจการ </w:t>
            </w:r>
          </w:p>
        </w:tc>
      </w:tr>
      <w:tr w:rsidR="003A790A" w:rsidRPr="0047558B" w14:paraId="331AA089" w14:textId="77777777" w:rsidTr="00A243DE">
        <w:trPr>
          <w:cantSplit/>
          <w:tblHeader/>
        </w:trPr>
        <w:tc>
          <w:tcPr>
            <w:tcW w:w="5850" w:type="dxa"/>
            <w:shd w:val="clear" w:color="auto" w:fill="auto"/>
            <w:hideMark/>
          </w:tcPr>
          <w:p w14:paraId="5E4C66C0" w14:textId="21E80768" w:rsidR="003A790A" w:rsidRPr="0047558B" w:rsidRDefault="003A790A" w:rsidP="004F6CC2">
            <w:pPr>
              <w:spacing w:line="240" w:lineRule="auto"/>
              <w:ind w:firstLine="90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150" w:type="dxa"/>
            <w:gridSpan w:val="3"/>
            <w:hideMark/>
          </w:tcPr>
          <w:p w14:paraId="340EB3F5" w14:textId="77777777" w:rsidR="003A790A" w:rsidRPr="0047558B" w:rsidRDefault="003A790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3A790A" w:rsidRPr="0047558B" w14:paraId="0FA37920" w14:textId="77777777" w:rsidTr="00A243DE">
        <w:trPr>
          <w:cantSplit/>
        </w:trPr>
        <w:tc>
          <w:tcPr>
            <w:tcW w:w="5850" w:type="dxa"/>
            <w:hideMark/>
          </w:tcPr>
          <w:p w14:paraId="1F8D7C24" w14:textId="37B987A5" w:rsidR="003A790A" w:rsidRPr="0047558B" w:rsidRDefault="00080D3E" w:rsidP="00A243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1530" w:type="dxa"/>
          </w:tcPr>
          <w:p w14:paraId="11E038CA" w14:textId="0F914A65" w:rsidR="003A790A" w:rsidRPr="0047558B" w:rsidRDefault="004479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5,274</w:t>
            </w:r>
          </w:p>
        </w:tc>
        <w:tc>
          <w:tcPr>
            <w:tcW w:w="180" w:type="dxa"/>
          </w:tcPr>
          <w:p w14:paraId="61EF4A57" w14:textId="77777777" w:rsidR="003A790A" w:rsidRPr="0047558B" w:rsidRDefault="003A790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3403C4D9" w14:textId="773172B8" w:rsidR="003A790A" w:rsidRPr="0047558B" w:rsidRDefault="0044796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4,466</w:t>
            </w:r>
          </w:p>
        </w:tc>
      </w:tr>
      <w:tr w:rsidR="00080D3E" w:rsidRPr="0047558B" w14:paraId="6431EF4A" w14:textId="77777777" w:rsidTr="00A243DE">
        <w:trPr>
          <w:cantSplit/>
        </w:trPr>
        <w:tc>
          <w:tcPr>
            <w:tcW w:w="5850" w:type="dxa"/>
            <w:hideMark/>
          </w:tcPr>
          <w:p w14:paraId="0D6A6E42" w14:textId="086ADDCC" w:rsidR="00080D3E" w:rsidRPr="0047558B" w:rsidRDefault="00080D3E" w:rsidP="00A243D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530" w:type="dxa"/>
          </w:tcPr>
          <w:p w14:paraId="4714A534" w14:textId="0B5D0742" w:rsidR="00080D3E" w:rsidRPr="0047558B" w:rsidRDefault="0044796C" w:rsidP="00080D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6,703</w:t>
            </w:r>
          </w:p>
        </w:tc>
        <w:tc>
          <w:tcPr>
            <w:tcW w:w="180" w:type="dxa"/>
          </w:tcPr>
          <w:p w14:paraId="7E12A3D0" w14:textId="77777777" w:rsidR="00080D3E" w:rsidRPr="0047558B" w:rsidRDefault="00080D3E" w:rsidP="00080D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C23604B" w14:textId="5C14A271" w:rsidR="00080D3E" w:rsidRPr="0047558B" w:rsidRDefault="0044796C" w:rsidP="00080D3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6,703</w:t>
            </w:r>
          </w:p>
        </w:tc>
      </w:tr>
      <w:tr w:rsidR="00080D3E" w:rsidRPr="0047558B" w14:paraId="6E7AAE19" w14:textId="77777777" w:rsidTr="00A243DE">
        <w:trPr>
          <w:cantSplit/>
        </w:trPr>
        <w:tc>
          <w:tcPr>
            <w:tcW w:w="5850" w:type="dxa"/>
            <w:hideMark/>
          </w:tcPr>
          <w:p w14:paraId="6AB5E61D" w14:textId="488ED4A8" w:rsidR="00080D3E" w:rsidRPr="0047558B" w:rsidRDefault="00080D3E" w:rsidP="00A243D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</w:tc>
        <w:tc>
          <w:tcPr>
            <w:tcW w:w="1530" w:type="dxa"/>
          </w:tcPr>
          <w:p w14:paraId="5F49C684" w14:textId="15BBB972" w:rsidR="00080D3E" w:rsidRPr="0047558B" w:rsidRDefault="0044796C" w:rsidP="00080D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5,277</w:t>
            </w:r>
          </w:p>
        </w:tc>
        <w:tc>
          <w:tcPr>
            <w:tcW w:w="180" w:type="dxa"/>
          </w:tcPr>
          <w:p w14:paraId="2C51A9F2" w14:textId="77777777" w:rsidR="00080D3E" w:rsidRPr="0047558B" w:rsidRDefault="00080D3E" w:rsidP="00080D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3F16348" w14:textId="139B9A65" w:rsidR="00080D3E" w:rsidRPr="0047558B" w:rsidRDefault="0044796C" w:rsidP="00080D3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5,197</w:t>
            </w:r>
          </w:p>
        </w:tc>
      </w:tr>
      <w:tr w:rsidR="00080D3E" w:rsidRPr="0047558B" w14:paraId="56721650" w14:textId="77777777" w:rsidTr="00A243DE">
        <w:trPr>
          <w:cantSplit/>
        </w:trPr>
        <w:tc>
          <w:tcPr>
            <w:tcW w:w="5850" w:type="dxa"/>
            <w:hideMark/>
          </w:tcPr>
          <w:p w14:paraId="7375F954" w14:textId="358D6789" w:rsidR="00080D3E" w:rsidRPr="0047558B" w:rsidRDefault="00080D3E" w:rsidP="00A243D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530" w:type="dxa"/>
          </w:tcPr>
          <w:p w14:paraId="0FEAFC49" w14:textId="518E5E8C" w:rsidR="00080D3E" w:rsidRPr="0047558B" w:rsidRDefault="0044796C" w:rsidP="00080D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3,092</w:t>
            </w:r>
          </w:p>
        </w:tc>
        <w:tc>
          <w:tcPr>
            <w:tcW w:w="180" w:type="dxa"/>
          </w:tcPr>
          <w:p w14:paraId="44DD3E3B" w14:textId="77777777" w:rsidR="00080D3E" w:rsidRPr="0047558B" w:rsidRDefault="00080D3E" w:rsidP="00080D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6A942BC" w14:textId="1828080A" w:rsidR="00080D3E" w:rsidRPr="0047558B" w:rsidRDefault="0044796C" w:rsidP="00080D3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2,975</w:t>
            </w:r>
          </w:p>
        </w:tc>
      </w:tr>
      <w:tr w:rsidR="003A790A" w:rsidRPr="0047558B" w14:paraId="3134D0DD" w14:textId="77777777" w:rsidTr="00A243DE">
        <w:trPr>
          <w:cantSplit/>
        </w:trPr>
        <w:tc>
          <w:tcPr>
            <w:tcW w:w="5850" w:type="dxa"/>
            <w:hideMark/>
          </w:tcPr>
          <w:p w14:paraId="71CEEA2E" w14:textId="77777777" w:rsidR="003A790A" w:rsidRPr="0047558B" w:rsidRDefault="003A790A" w:rsidP="00A243D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FACEDD" w14:textId="7D180111" w:rsidR="003A790A" w:rsidRPr="0047558B" w:rsidRDefault="004479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20,346</w:t>
            </w:r>
          </w:p>
        </w:tc>
        <w:tc>
          <w:tcPr>
            <w:tcW w:w="180" w:type="dxa"/>
          </w:tcPr>
          <w:p w14:paraId="15DEBA59" w14:textId="77777777" w:rsidR="003A790A" w:rsidRPr="0047558B" w:rsidRDefault="003A790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F9571" w14:textId="465ABA68" w:rsidR="003A790A" w:rsidRPr="0047558B" w:rsidRDefault="0044796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19,341</w:t>
            </w:r>
          </w:p>
        </w:tc>
      </w:tr>
    </w:tbl>
    <w:p w14:paraId="523D8CB2" w14:textId="77777777" w:rsidR="003A790A" w:rsidRPr="0047558B" w:rsidRDefault="003A790A" w:rsidP="003A790A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8"/>
          <w:szCs w:val="28"/>
          <w:lang w:val="en-US" w:eastAsia="en-GB" w:bidi="th-TH"/>
        </w:rPr>
      </w:pPr>
    </w:p>
    <w:p w14:paraId="1E4B5D69" w14:textId="0AFFDFE0" w:rsidR="003A790A" w:rsidRPr="0047558B" w:rsidRDefault="003A790A" w:rsidP="003A790A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ในปี </w:t>
      </w:r>
      <w:r w:rsidRPr="0047558B">
        <w:rPr>
          <w:rFonts w:ascii="Angsana New" w:hAnsi="Angsana New"/>
          <w:sz w:val="30"/>
          <w:szCs w:val="30"/>
        </w:rPr>
        <w:t xml:space="preserve">2564 </w:t>
      </w:r>
      <w:r w:rsidRPr="0047558B">
        <w:rPr>
          <w:rFonts w:ascii="Angsana New" w:hAnsi="Angsana New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2502AA" w:rsidRPr="0047558B">
        <w:rPr>
          <w:rFonts w:ascii="Angsana New" w:hAnsi="Angsana New"/>
          <w:sz w:val="30"/>
          <w:szCs w:val="30"/>
        </w:rPr>
        <w:t>7</w:t>
      </w:r>
      <w:r w:rsidR="0044796C" w:rsidRPr="0047558B">
        <w:rPr>
          <w:rFonts w:ascii="Angsana New" w:hAnsi="Angsana New"/>
          <w:sz w:val="30"/>
          <w:szCs w:val="30"/>
        </w:rPr>
        <w:t>.</w:t>
      </w:r>
      <w:r w:rsidR="002502AA" w:rsidRPr="0047558B">
        <w:rPr>
          <w:rFonts w:ascii="Angsana New" w:hAnsi="Angsana New"/>
          <w:sz w:val="30"/>
          <w:szCs w:val="30"/>
        </w:rPr>
        <w:t>08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ล้านบาท</w:t>
      </w:r>
    </w:p>
    <w:p w14:paraId="4C4B4954" w14:textId="77777777" w:rsidR="003A790A" w:rsidRPr="0047558B" w:rsidRDefault="003A790A" w:rsidP="003A790A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8"/>
          <w:szCs w:val="28"/>
          <w:cs/>
          <w:lang w:val="en-US" w:bidi="th-TH"/>
        </w:rPr>
      </w:pPr>
    </w:p>
    <w:p w14:paraId="12DB2238" w14:textId="373C8518" w:rsidR="004F6CC2" w:rsidRPr="0047558B" w:rsidRDefault="009974BD" w:rsidP="004B1118">
      <w:pPr>
        <w:tabs>
          <w:tab w:val="clear" w:pos="454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กลุ่มบริษัทได้ทำสัญญาเช่าที่ดิน อาคาร อุปกรณ์และยานพาหนะหลายสัญญา สัญญาเช่าดังกล่าวมีระยะเวลาเช่า </w:t>
      </w:r>
      <w:r w:rsidRPr="0047558B">
        <w:rPr>
          <w:rFonts w:ascii="Angsana New" w:hAnsi="Angsana New"/>
          <w:spacing w:val="-2"/>
          <w:sz w:val="30"/>
          <w:szCs w:val="30"/>
        </w:rPr>
        <w:t xml:space="preserve">3 </w:t>
      </w:r>
      <w:r w:rsidRPr="0047558B">
        <w:rPr>
          <w:rFonts w:ascii="Angsana New" w:hAnsi="Angsana New"/>
          <w:spacing w:val="-2"/>
          <w:sz w:val="30"/>
          <w:szCs w:val="30"/>
          <w:cs/>
        </w:rPr>
        <w:t>ปี</w:t>
      </w:r>
      <w:r w:rsidRPr="0047558B">
        <w:rPr>
          <w:rFonts w:ascii="Angsana New" w:hAnsi="Angsana New"/>
          <w:sz w:val="30"/>
          <w:szCs w:val="30"/>
          <w:cs/>
        </w:rPr>
        <w:t xml:space="preserve"> ถึง </w:t>
      </w:r>
      <w:r w:rsidRPr="0047558B">
        <w:rPr>
          <w:rFonts w:ascii="Angsana New" w:hAnsi="Angsana New"/>
          <w:sz w:val="30"/>
          <w:szCs w:val="30"/>
        </w:rPr>
        <w:t xml:space="preserve">5 </w:t>
      </w:r>
      <w:r w:rsidRPr="0047558B">
        <w:rPr>
          <w:rFonts w:ascii="Angsana New" w:hAnsi="Angsana New"/>
          <w:sz w:val="30"/>
          <w:szCs w:val="30"/>
          <w:cs/>
        </w:rPr>
        <w:t>ปี โดยมีสิทธิต่อสัญญาเช่าเมื่อสิ้นสุดอายุสัญญ</w:t>
      </w: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า </w:t>
      </w:r>
      <w:r w:rsidR="001E3BE2" w:rsidRPr="0047558B">
        <w:rPr>
          <w:rFonts w:ascii="Angsana New" w:hAnsi="Angsana New"/>
          <w:spacing w:val="-2"/>
          <w:sz w:val="30"/>
          <w:szCs w:val="30"/>
          <w:cs/>
        </w:rPr>
        <w:t>ค่าเช่ากำหนดชำระเป็นรายเดือนตามอัตราที่ระบุไว้ในสัญญา</w:t>
      </w:r>
      <w:r w:rsidRPr="0047558B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FABCDC2" w14:textId="77777777" w:rsidR="004F6CC2" w:rsidRPr="0047558B" w:rsidRDefault="004F6CC2" w:rsidP="00A243DE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01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07"/>
        <w:gridCol w:w="979"/>
        <w:gridCol w:w="180"/>
        <w:gridCol w:w="1001"/>
        <w:gridCol w:w="183"/>
        <w:gridCol w:w="1001"/>
        <w:gridCol w:w="180"/>
        <w:gridCol w:w="1080"/>
      </w:tblGrid>
      <w:tr w:rsidR="003A790A" w:rsidRPr="0047558B" w14:paraId="0B982094" w14:textId="77777777" w:rsidTr="00A243DE">
        <w:trPr>
          <w:cantSplit/>
          <w:tblHeader/>
        </w:trPr>
        <w:tc>
          <w:tcPr>
            <w:tcW w:w="4407" w:type="dxa"/>
            <w:vAlign w:val="bottom"/>
          </w:tcPr>
          <w:p w14:paraId="0A52B557" w14:textId="52631D4D" w:rsidR="003A790A" w:rsidRPr="0047558B" w:rsidRDefault="004F6CC2" w:rsidP="00A243DE">
            <w:pPr>
              <w:pStyle w:val="acctfourfigures"/>
              <w:tabs>
                <w:tab w:val="left" w:pos="720"/>
              </w:tabs>
              <w:spacing w:line="240" w:lineRule="atLeast"/>
              <w:ind w:right="-80"/>
              <w:rPr>
                <w:rFonts w:ascii="Angsana New" w:hAnsi="Angsana New"/>
                <w:color w:val="0000FF"/>
                <w:sz w:val="30"/>
                <w:szCs w:val="30"/>
                <w:lang w:val="en-US" w:eastAsia="en-GB"/>
              </w:rPr>
            </w:pPr>
            <w:r w:rsidRPr="0047558B"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 w:rsidRPr="0047558B"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  <w:br w:type="page"/>
            </w:r>
          </w:p>
        </w:tc>
        <w:tc>
          <w:tcPr>
            <w:tcW w:w="2160" w:type="dxa"/>
            <w:gridSpan w:val="3"/>
            <w:hideMark/>
          </w:tcPr>
          <w:p w14:paraId="2203807B" w14:textId="0426773A" w:rsidR="003A790A" w:rsidRPr="0047558B" w:rsidRDefault="003A790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  <w:tc>
          <w:tcPr>
            <w:tcW w:w="183" w:type="dxa"/>
          </w:tcPr>
          <w:p w14:paraId="7B64B929" w14:textId="77777777" w:rsidR="003A790A" w:rsidRPr="0047558B" w:rsidRDefault="003A790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261" w:type="dxa"/>
            <w:gridSpan w:val="3"/>
            <w:hideMark/>
          </w:tcPr>
          <w:p w14:paraId="622048DD" w14:textId="0B03CF82" w:rsidR="003A790A" w:rsidRPr="0047558B" w:rsidRDefault="003A790A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3A790A" w:rsidRPr="0047558B" w14:paraId="0EFA001F" w14:textId="77777777" w:rsidTr="00A243DE">
        <w:trPr>
          <w:cantSplit/>
          <w:tblHeader/>
        </w:trPr>
        <w:tc>
          <w:tcPr>
            <w:tcW w:w="4407" w:type="dxa"/>
            <w:hideMark/>
          </w:tcPr>
          <w:p w14:paraId="66267C85" w14:textId="77777777" w:rsidR="003A790A" w:rsidRPr="0047558B" w:rsidRDefault="003A790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30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979" w:type="dxa"/>
            <w:hideMark/>
          </w:tcPr>
          <w:p w14:paraId="6D83E157" w14:textId="77777777" w:rsidR="003A790A" w:rsidRPr="0047558B" w:rsidRDefault="003A790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47558B"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80" w:type="dxa"/>
          </w:tcPr>
          <w:p w14:paraId="7768BD70" w14:textId="77777777" w:rsidR="003A790A" w:rsidRPr="0047558B" w:rsidRDefault="003A790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hideMark/>
          </w:tcPr>
          <w:p w14:paraId="08387531" w14:textId="77777777" w:rsidR="003A790A" w:rsidRPr="0047558B" w:rsidRDefault="003A790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83" w:type="dxa"/>
          </w:tcPr>
          <w:p w14:paraId="78F483E2" w14:textId="77777777" w:rsidR="003A790A" w:rsidRPr="0047558B" w:rsidRDefault="003A790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hideMark/>
          </w:tcPr>
          <w:p w14:paraId="57745FF3" w14:textId="77777777" w:rsidR="003A790A" w:rsidRPr="0047558B" w:rsidRDefault="003A790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80" w:type="dxa"/>
          </w:tcPr>
          <w:p w14:paraId="2691C804" w14:textId="77777777" w:rsidR="003A790A" w:rsidRPr="0047558B" w:rsidRDefault="003A790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41B31A05" w14:textId="77777777" w:rsidR="003A790A" w:rsidRPr="0047558B" w:rsidRDefault="003A790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  <w:t>2563</w:t>
            </w:r>
          </w:p>
        </w:tc>
      </w:tr>
      <w:tr w:rsidR="003A790A" w:rsidRPr="0047558B" w14:paraId="79BA76A7" w14:textId="77777777" w:rsidTr="00A243DE">
        <w:trPr>
          <w:cantSplit/>
          <w:tblHeader/>
        </w:trPr>
        <w:tc>
          <w:tcPr>
            <w:tcW w:w="4407" w:type="dxa"/>
            <w:hideMark/>
          </w:tcPr>
          <w:p w14:paraId="27E3519F" w14:textId="6B041E3E" w:rsidR="003A790A" w:rsidRPr="0047558B" w:rsidRDefault="003A790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604" w:type="dxa"/>
            <w:gridSpan w:val="7"/>
            <w:hideMark/>
          </w:tcPr>
          <w:p w14:paraId="56BF089E" w14:textId="7F0EE74D" w:rsidR="003A790A" w:rsidRPr="0047558B" w:rsidRDefault="003A790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="002B1CBE"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3A790A" w:rsidRPr="0047558B" w14:paraId="08C27A02" w14:textId="77777777" w:rsidTr="00A243DE">
        <w:trPr>
          <w:cantSplit/>
        </w:trPr>
        <w:tc>
          <w:tcPr>
            <w:tcW w:w="4407" w:type="dxa"/>
            <w:hideMark/>
          </w:tcPr>
          <w:p w14:paraId="0166DC08" w14:textId="77777777" w:rsidR="003A790A" w:rsidRPr="0047558B" w:rsidRDefault="003A790A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979" w:type="dxa"/>
          </w:tcPr>
          <w:p w14:paraId="6213E004" w14:textId="77777777" w:rsidR="003A790A" w:rsidRPr="0047558B" w:rsidRDefault="003A790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F85F3BD" w14:textId="77777777" w:rsidR="003A790A" w:rsidRPr="0047558B" w:rsidRDefault="003A790A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</w:tcPr>
          <w:p w14:paraId="40E46962" w14:textId="77777777" w:rsidR="003A790A" w:rsidRPr="0047558B" w:rsidRDefault="003A790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3" w:type="dxa"/>
          </w:tcPr>
          <w:p w14:paraId="15ABB8A2" w14:textId="77777777" w:rsidR="003A790A" w:rsidRPr="0047558B" w:rsidRDefault="003A790A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</w:tcPr>
          <w:p w14:paraId="77D6E522" w14:textId="77777777" w:rsidR="003A790A" w:rsidRPr="0047558B" w:rsidRDefault="003A790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A2131BB" w14:textId="77777777" w:rsidR="003A790A" w:rsidRPr="0047558B" w:rsidRDefault="003A790A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67D8776" w14:textId="77777777" w:rsidR="003A790A" w:rsidRPr="0047558B" w:rsidRDefault="003A790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3A790A" w:rsidRPr="0047558B" w14:paraId="46C62F4F" w14:textId="77777777" w:rsidTr="00A243DE">
        <w:trPr>
          <w:cantSplit/>
        </w:trPr>
        <w:tc>
          <w:tcPr>
            <w:tcW w:w="4407" w:type="dxa"/>
            <w:hideMark/>
          </w:tcPr>
          <w:p w14:paraId="2B56D07B" w14:textId="77777777" w:rsidR="003A790A" w:rsidRPr="0047558B" w:rsidRDefault="003A790A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979" w:type="dxa"/>
            <w:vAlign w:val="bottom"/>
          </w:tcPr>
          <w:p w14:paraId="3C88B874" w14:textId="77777777" w:rsidR="003A790A" w:rsidRPr="0047558B" w:rsidRDefault="003A790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641915B3" w14:textId="77777777" w:rsidR="003A790A" w:rsidRPr="0047558B" w:rsidRDefault="003A790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</w:tcPr>
          <w:p w14:paraId="316272E2" w14:textId="77777777" w:rsidR="003A790A" w:rsidRPr="0047558B" w:rsidRDefault="003A790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3" w:type="dxa"/>
            <w:vAlign w:val="bottom"/>
          </w:tcPr>
          <w:p w14:paraId="28DE0F6F" w14:textId="77777777" w:rsidR="003A790A" w:rsidRPr="0047558B" w:rsidRDefault="003A790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</w:tcPr>
          <w:p w14:paraId="6A02EC2A" w14:textId="77777777" w:rsidR="003A790A" w:rsidRPr="0047558B" w:rsidRDefault="003A790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0D2AF51B" w14:textId="77777777" w:rsidR="003A790A" w:rsidRPr="0047558B" w:rsidRDefault="003A790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409CB39" w14:textId="77777777" w:rsidR="003A790A" w:rsidRPr="0047558B" w:rsidRDefault="003A790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204829" w:rsidRPr="0047558B" w14:paraId="59FFEB4B" w14:textId="77777777" w:rsidTr="00A243DE">
        <w:trPr>
          <w:cantSplit/>
        </w:trPr>
        <w:tc>
          <w:tcPr>
            <w:tcW w:w="4407" w:type="dxa"/>
          </w:tcPr>
          <w:p w14:paraId="756ACBE3" w14:textId="4D24D396" w:rsidR="00204829" w:rsidRPr="0047558B" w:rsidRDefault="00204829" w:rsidP="00A243DE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979" w:type="dxa"/>
            <w:vAlign w:val="bottom"/>
          </w:tcPr>
          <w:p w14:paraId="1D1CC026" w14:textId="11707747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/>
              </w:rPr>
              <w:t>9,110</w:t>
            </w:r>
          </w:p>
        </w:tc>
        <w:tc>
          <w:tcPr>
            <w:tcW w:w="180" w:type="dxa"/>
            <w:vAlign w:val="bottom"/>
          </w:tcPr>
          <w:p w14:paraId="73042EDE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</w:tcPr>
          <w:p w14:paraId="0286FC47" w14:textId="229CA826" w:rsidR="00204829" w:rsidRPr="0047558B" w:rsidRDefault="00204829" w:rsidP="00A243DE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3" w:type="dxa"/>
            <w:vAlign w:val="bottom"/>
          </w:tcPr>
          <w:p w14:paraId="0F88EC90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</w:tcPr>
          <w:p w14:paraId="12E80FB5" w14:textId="6EEB8CF9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/>
              </w:rPr>
              <w:t>7,126</w:t>
            </w:r>
          </w:p>
        </w:tc>
        <w:tc>
          <w:tcPr>
            <w:tcW w:w="180" w:type="dxa"/>
            <w:vAlign w:val="bottom"/>
          </w:tcPr>
          <w:p w14:paraId="6BAF507E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FAFE563" w14:textId="3391919F" w:rsidR="00204829" w:rsidRPr="0047558B" w:rsidRDefault="00204829" w:rsidP="00A243DE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204829" w:rsidRPr="0047558B" w14:paraId="3D8272D3" w14:textId="77777777" w:rsidTr="00A243DE">
        <w:trPr>
          <w:cantSplit/>
        </w:trPr>
        <w:tc>
          <w:tcPr>
            <w:tcW w:w="4407" w:type="dxa"/>
            <w:hideMark/>
          </w:tcPr>
          <w:p w14:paraId="3C11CF3A" w14:textId="77777777" w:rsidR="00204829" w:rsidRPr="0047558B" w:rsidRDefault="00204829" w:rsidP="00204829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979" w:type="dxa"/>
            <w:vAlign w:val="bottom"/>
          </w:tcPr>
          <w:p w14:paraId="1247C2A2" w14:textId="0289E354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/>
              </w:rPr>
              <w:t>3,007</w:t>
            </w:r>
          </w:p>
        </w:tc>
        <w:tc>
          <w:tcPr>
            <w:tcW w:w="180" w:type="dxa"/>
            <w:vAlign w:val="bottom"/>
          </w:tcPr>
          <w:p w14:paraId="66027D2B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hideMark/>
          </w:tcPr>
          <w:p w14:paraId="0888BCEE" w14:textId="77777777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3" w:type="dxa"/>
            <w:vAlign w:val="bottom"/>
          </w:tcPr>
          <w:p w14:paraId="00C4B5EE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</w:tcPr>
          <w:p w14:paraId="1584192C" w14:textId="114E612F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/>
              </w:rPr>
              <w:t>3,007</w:t>
            </w:r>
          </w:p>
        </w:tc>
        <w:tc>
          <w:tcPr>
            <w:tcW w:w="180" w:type="dxa"/>
            <w:vAlign w:val="bottom"/>
          </w:tcPr>
          <w:p w14:paraId="07C658D3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F4A393B" w14:textId="01F247F2" w:rsidR="00204829" w:rsidRPr="0047558B" w:rsidRDefault="00204829" w:rsidP="00A243DE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204829" w:rsidRPr="0047558B" w14:paraId="15849163" w14:textId="77777777" w:rsidTr="00A243DE">
        <w:trPr>
          <w:cantSplit/>
        </w:trPr>
        <w:tc>
          <w:tcPr>
            <w:tcW w:w="4407" w:type="dxa"/>
            <w:hideMark/>
          </w:tcPr>
          <w:p w14:paraId="507BD77A" w14:textId="77777777" w:rsidR="00204829" w:rsidRPr="0047558B" w:rsidRDefault="00204829" w:rsidP="00204829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</w:tc>
        <w:tc>
          <w:tcPr>
            <w:tcW w:w="979" w:type="dxa"/>
            <w:vAlign w:val="bottom"/>
          </w:tcPr>
          <w:p w14:paraId="3A064075" w14:textId="5DAAC36A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/>
              </w:rPr>
              <w:t>1,522</w:t>
            </w:r>
          </w:p>
        </w:tc>
        <w:tc>
          <w:tcPr>
            <w:tcW w:w="180" w:type="dxa"/>
            <w:vAlign w:val="bottom"/>
          </w:tcPr>
          <w:p w14:paraId="1CE399E1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hideMark/>
          </w:tcPr>
          <w:p w14:paraId="62930A41" w14:textId="77777777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3" w:type="dxa"/>
            <w:vAlign w:val="bottom"/>
          </w:tcPr>
          <w:p w14:paraId="3DFD3E53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</w:tcPr>
          <w:p w14:paraId="374CC068" w14:textId="52D1F190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/>
              </w:rPr>
              <w:t>1,462</w:t>
            </w:r>
          </w:p>
        </w:tc>
        <w:tc>
          <w:tcPr>
            <w:tcW w:w="180" w:type="dxa"/>
            <w:vAlign w:val="bottom"/>
          </w:tcPr>
          <w:p w14:paraId="167E2FD9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1FE580D" w14:textId="46BED1C0" w:rsidR="00204829" w:rsidRPr="0047558B" w:rsidRDefault="00204829" w:rsidP="00A243DE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204829" w:rsidRPr="0047558B" w14:paraId="3E1BEBF5" w14:textId="77777777" w:rsidTr="00A243DE">
        <w:trPr>
          <w:cantSplit/>
        </w:trPr>
        <w:tc>
          <w:tcPr>
            <w:tcW w:w="4407" w:type="dxa"/>
            <w:hideMark/>
          </w:tcPr>
          <w:p w14:paraId="19CA5252" w14:textId="77777777" w:rsidR="00204829" w:rsidRPr="0047558B" w:rsidRDefault="00204829" w:rsidP="00204829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979" w:type="dxa"/>
            <w:vAlign w:val="bottom"/>
          </w:tcPr>
          <w:p w14:paraId="01C4C59F" w14:textId="305566C1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/>
              </w:rPr>
              <w:t>2,647</w:t>
            </w:r>
          </w:p>
        </w:tc>
        <w:tc>
          <w:tcPr>
            <w:tcW w:w="180" w:type="dxa"/>
            <w:vAlign w:val="bottom"/>
          </w:tcPr>
          <w:p w14:paraId="74DE1038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hideMark/>
          </w:tcPr>
          <w:p w14:paraId="06211BAD" w14:textId="77777777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3" w:type="dxa"/>
            <w:vAlign w:val="bottom"/>
          </w:tcPr>
          <w:p w14:paraId="3F2F7279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</w:tcPr>
          <w:p w14:paraId="1A474F65" w14:textId="62CEFAD4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/>
              </w:rPr>
              <w:t>2,423</w:t>
            </w:r>
          </w:p>
        </w:tc>
        <w:tc>
          <w:tcPr>
            <w:tcW w:w="180" w:type="dxa"/>
            <w:vAlign w:val="bottom"/>
          </w:tcPr>
          <w:p w14:paraId="3CBD9B73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10168BD" w14:textId="21818D7E" w:rsidR="00204829" w:rsidRPr="0047558B" w:rsidRDefault="00204829" w:rsidP="00A243DE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204829" w:rsidRPr="0047558B" w14:paraId="5089CDC3" w14:textId="77777777" w:rsidTr="00A243DE">
        <w:trPr>
          <w:cantSplit/>
        </w:trPr>
        <w:tc>
          <w:tcPr>
            <w:tcW w:w="4407" w:type="dxa"/>
            <w:hideMark/>
          </w:tcPr>
          <w:p w14:paraId="65598AE9" w14:textId="77777777" w:rsidR="00204829" w:rsidRPr="0047558B" w:rsidRDefault="00204829" w:rsidP="00204829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979" w:type="dxa"/>
          </w:tcPr>
          <w:p w14:paraId="3732F6BE" w14:textId="00EA16E2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996</w:t>
            </w:r>
          </w:p>
        </w:tc>
        <w:tc>
          <w:tcPr>
            <w:tcW w:w="180" w:type="dxa"/>
            <w:vAlign w:val="bottom"/>
          </w:tcPr>
          <w:p w14:paraId="3930B8A8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  <w:hideMark/>
          </w:tcPr>
          <w:p w14:paraId="1D28D282" w14:textId="77777777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3" w:type="dxa"/>
            <w:vAlign w:val="bottom"/>
          </w:tcPr>
          <w:p w14:paraId="42209806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</w:tcPr>
          <w:p w14:paraId="7774ED00" w14:textId="11217164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903</w:t>
            </w:r>
          </w:p>
        </w:tc>
        <w:tc>
          <w:tcPr>
            <w:tcW w:w="180" w:type="dxa"/>
            <w:vAlign w:val="bottom"/>
          </w:tcPr>
          <w:p w14:paraId="5BB51C7F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4E132BF2" w14:textId="54F29CE8" w:rsidR="00204829" w:rsidRPr="0047558B" w:rsidRDefault="00204829" w:rsidP="00A243DE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204829" w:rsidRPr="0047558B" w14:paraId="3B6646B4" w14:textId="77777777" w:rsidTr="00A243DE">
        <w:trPr>
          <w:cantSplit/>
        </w:trPr>
        <w:tc>
          <w:tcPr>
            <w:tcW w:w="4407" w:type="dxa"/>
            <w:hideMark/>
          </w:tcPr>
          <w:p w14:paraId="51A78C6D" w14:textId="77777777" w:rsidR="00204829" w:rsidRPr="0047558B" w:rsidRDefault="00204829" w:rsidP="00204829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79" w:type="dxa"/>
          </w:tcPr>
          <w:p w14:paraId="23C32297" w14:textId="7A7A5FEC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2,417</w:t>
            </w:r>
          </w:p>
        </w:tc>
        <w:tc>
          <w:tcPr>
            <w:tcW w:w="180" w:type="dxa"/>
            <w:vAlign w:val="bottom"/>
          </w:tcPr>
          <w:p w14:paraId="1012D167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  <w:hideMark/>
          </w:tcPr>
          <w:p w14:paraId="3CF80807" w14:textId="77777777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3" w:type="dxa"/>
            <w:vAlign w:val="bottom"/>
          </w:tcPr>
          <w:p w14:paraId="1258C372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</w:tcPr>
          <w:p w14:paraId="724EAA27" w14:textId="43BED34D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2,019</w:t>
            </w:r>
          </w:p>
        </w:tc>
        <w:tc>
          <w:tcPr>
            <w:tcW w:w="180" w:type="dxa"/>
            <w:vAlign w:val="bottom"/>
          </w:tcPr>
          <w:p w14:paraId="4EE28DC8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46615FC" w14:textId="0ABD007A" w:rsidR="00204829" w:rsidRPr="0047558B" w:rsidRDefault="00204829" w:rsidP="00A243DE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204829" w:rsidRPr="0047558B" w14:paraId="73E43BC9" w14:textId="77777777" w:rsidTr="00A243DE">
        <w:trPr>
          <w:cantSplit/>
        </w:trPr>
        <w:tc>
          <w:tcPr>
            <w:tcW w:w="4407" w:type="dxa"/>
            <w:hideMark/>
          </w:tcPr>
          <w:p w14:paraId="5DB33F48" w14:textId="77777777" w:rsidR="00204829" w:rsidRPr="0047558B" w:rsidRDefault="00204829" w:rsidP="00204829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pacing w:val="-2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pacing w:val="-2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979" w:type="dxa"/>
            <w:vAlign w:val="bottom"/>
          </w:tcPr>
          <w:p w14:paraId="408F8978" w14:textId="0FC7F116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120</w:t>
            </w:r>
          </w:p>
        </w:tc>
        <w:tc>
          <w:tcPr>
            <w:tcW w:w="180" w:type="dxa"/>
            <w:vAlign w:val="bottom"/>
          </w:tcPr>
          <w:p w14:paraId="5D99920A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  <w:hideMark/>
          </w:tcPr>
          <w:p w14:paraId="6784747A" w14:textId="77777777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3" w:type="dxa"/>
            <w:vAlign w:val="bottom"/>
          </w:tcPr>
          <w:p w14:paraId="5F756D45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</w:tcPr>
          <w:p w14:paraId="36EDE10F" w14:textId="7CD89B8D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15</w:t>
            </w:r>
          </w:p>
        </w:tc>
        <w:tc>
          <w:tcPr>
            <w:tcW w:w="180" w:type="dxa"/>
            <w:vAlign w:val="bottom"/>
          </w:tcPr>
          <w:p w14:paraId="5EDFD2FD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4BAE2C3F" w14:textId="04788547" w:rsidR="00204829" w:rsidRPr="0047558B" w:rsidRDefault="00204829" w:rsidP="00A243DE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204829" w:rsidRPr="0047558B" w14:paraId="4108C4B2" w14:textId="77777777" w:rsidTr="00A243DE">
        <w:trPr>
          <w:cantSplit/>
        </w:trPr>
        <w:tc>
          <w:tcPr>
            <w:tcW w:w="4407" w:type="dxa"/>
            <w:hideMark/>
          </w:tcPr>
          <w:p w14:paraId="2D8E183B" w14:textId="77777777" w:rsidR="00204829" w:rsidRPr="0047558B" w:rsidRDefault="00204829" w:rsidP="00204829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ค่าเช่าจ่าย</w:t>
            </w:r>
          </w:p>
        </w:tc>
        <w:tc>
          <w:tcPr>
            <w:tcW w:w="979" w:type="dxa"/>
            <w:vAlign w:val="bottom"/>
            <w:hideMark/>
          </w:tcPr>
          <w:p w14:paraId="3F4459EA" w14:textId="550969D5" w:rsidR="00204829" w:rsidRPr="0047558B" w:rsidRDefault="00204829" w:rsidP="00204829">
            <w:pPr>
              <w:pStyle w:val="acctfourfigures"/>
              <w:tabs>
                <w:tab w:val="decimal" w:pos="368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14:paraId="3C3A2E9D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</w:tcPr>
          <w:p w14:paraId="1F1B1740" w14:textId="1E9DB5AF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13,731</w:t>
            </w:r>
          </w:p>
        </w:tc>
        <w:tc>
          <w:tcPr>
            <w:tcW w:w="183" w:type="dxa"/>
            <w:vAlign w:val="bottom"/>
          </w:tcPr>
          <w:p w14:paraId="6D57C066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  <w:hideMark/>
          </w:tcPr>
          <w:p w14:paraId="5A7CF433" w14:textId="302B593D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 xml:space="preserve">   -</w:t>
            </w:r>
          </w:p>
        </w:tc>
        <w:tc>
          <w:tcPr>
            <w:tcW w:w="180" w:type="dxa"/>
            <w:vAlign w:val="bottom"/>
          </w:tcPr>
          <w:p w14:paraId="06B13F25" w14:textId="77777777" w:rsidR="00204829" w:rsidRPr="0047558B" w:rsidRDefault="00204829" w:rsidP="0020482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8D01028" w14:textId="234FB997" w:rsidR="00204829" w:rsidRPr="0047558B" w:rsidRDefault="00204829" w:rsidP="00204829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12,453</w:t>
            </w:r>
          </w:p>
        </w:tc>
      </w:tr>
    </w:tbl>
    <w:p w14:paraId="0F7AE7CA" w14:textId="77777777" w:rsidR="001E3BE2" w:rsidRPr="0047558B" w:rsidRDefault="001E3BE2" w:rsidP="003A790A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8"/>
          <w:szCs w:val="28"/>
          <w:cs/>
          <w:lang w:val="en-US" w:eastAsia="en-GB" w:bidi="th-TH"/>
        </w:rPr>
      </w:pPr>
    </w:p>
    <w:p w14:paraId="094BE85F" w14:textId="4397EEFD" w:rsidR="003A790A" w:rsidRPr="0047558B" w:rsidRDefault="003A790A" w:rsidP="003A79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ในปี </w:t>
      </w:r>
      <w:r w:rsidRPr="0047558B">
        <w:rPr>
          <w:rFonts w:ascii="Angsana New" w:hAnsi="Angsana New"/>
          <w:sz w:val="30"/>
          <w:szCs w:val="30"/>
        </w:rPr>
        <w:t xml:space="preserve">2564 </w:t>
      </w:r>
      <w:r w:rsidRPr="0047558B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5A1001" w:rsidRPr="0047558B">
        <w:rPr>
          <w:rFonts w:ascii="Angsana New" w:hAnsi="Angsana New"/>
          <w:sz w:val="30"/>
          <w:szCs w:val="30"/>
        </w:rPr>
        <w:t>16.8</w:t>
      </w:r>
      <w:r w:rsidR="00317692" w:rsidRPr="0047558B">
        <w:rPr>
          <w:rFonts w:ascii="Angsana New" w:hAnsi="Angsana New"/>
          <w:sz w:val="30"/>
          <w:szCs w:val="30"/>
        </w:rPr>
        <w:t>7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ล้านบาท และ</w:t>
      </w:r>
      <w:r w:rsidR="009B26CF">
        <w:rPr>
          <w:rFonts w:ascii="Angsana New" w:hAnsi="Angsana New"/>
          <w:sz w:val="30"/>
          <w:szCs w:val="30"/>
        </w:rPr>
        <w:t xml:space="preserve"> 14.60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F42D2" w:rsidRPr="0047558B">
        <w:rPr>
          <w:rFonts w:ascii="Angsana New" w:hAnsi="Angsana New"/>
          <w:sz w:val="30"/>
          <w:szCs w:val="30"/>
        </w:rPr>
        <w:t xml:space="preserve">  </w:t>
      </w:r>
    </w:p>
    <w:p w14:paraId="7288B394" w14:textId="2B5FB70C" w:rsidR="003057D6" w:rsidRPr="0047558B" w:rsidRDefault="003057D6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259ABDC" w14:textId="77777777" w:rsidR="004F6CC2" w:rsidRPr="0047558B" w:rsidRDefault="004F6CC2" w:rsidP="00047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7"/>
        <w:gridCol w:w="813"/>
        <w:gridCol w:w="1086"/>
        <w:gridCol w:w="238"/>
        <w:gridCol w:w="1114"/>
        <w:gridCol w:w="238"/>
        <w:gridCol w:w="1114"/>
        <w:gridCol w:w="238"/>
        <w:gridCol w:w="1101"/>
      </w:tblGrid>
      <w:tr w:rsidR="002708C1" w:rsidRPr="0047558B" w14:paraId="60DDCD0B" w14:textId="77777777" w:rsidTr="00A243DE">
        <w:trPr>
          <w:tblHeader/>
        </w:trPr>
        <w:tc>
          <w:tcPr>
            <w:tcW w:w="1734" w:type="pct"/>
          </w:tcPr>
          <w:p w14:paraId="170BB54B" w14:textId="13E4E115" w:rsidR="002708C1" w:rsidRPr="0047558B" w:rsidRDefault="002708C1" w:rsidP="0001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7" w:type="pct"/>
          </w:tcPr>
          <w:p w14:paraId="3736BCBD" w14:textId="77777777" w:rsidR="002708C1" w:rsidRPr="0047558B" w:rsidRDefault="002708C1" w:rsidP="0001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0" w:type="pct"/>
            <w:gridSpan w:val="3"/>
          </w:tcPr>
          <w:p w14:paraId="49F3705F" w14:textId="77777777" w:rsidR="002708C1" w:rsidRPr="0047558B" w:rsidRDefault="002708C1" w:rsidP="0001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1B2AB63E" w14:textId="77777777" w:rsidR="002708C1" w:rsidRPr="0047558B" w:rsidRDefault="002708C1" w:rsidP="0001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509E382C" w14:textId="77777777" w:rsidR="002708C1" w:rsidRPr="0047558B" w:rsidRDefault="002708C1" w:rsidP="0001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708C1" w:rsidRPr="0047558B" w14:paraId="6670621F" w14:textId="77777777" w:rsidTr="00A243DE">
        <w:trPr>
          <w:tblHeader/>
        </w:trPr>
        <w:tc>
          <w:tcPr>
            <w:tcW w:w="1734" w:type="pct"/>
          </w:tcPr>
          <w:p w14:paraId="38100FC4" w14:textId="607FB179" w:rsidR="002708C1" w:rsidRPr="0047558B" w:rsidRDefault="00867447" w:rsidP="001F6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30 กันยายน </w:t>
            </w:r>
          </w:p>
        </w:tc>
        <w:tc>
          <w:tcPr>
            <w:tcW w:w="447" w:type="pct"/>
          </w:tcPr>
          <w:p w14:paraId="5B3993D7" w14:textId="77777777" w:rsidR="002708C1" w:rsidRPr="0047558B" w:rsidRDefault="002708C1" w:rsidP="002708C1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97" w:type="pct"/>
          </w:tcPr>
          <w:p w14:paraId="4AE97D71" w14:textId="3471F78F" w:rsidR="002708C1" w:rsidRPr="0047558B" w:rsidRDefault="00914F61" w:rsidP="003F267C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31" w:type="pct"/>
          </w:tcPr>
          <w:p w14:paraId="7A7E25D3" w14:textId="77777777" w:rsidR="002708C1" w:rsidRPr="0047558B" w:rsidRDefault="002708C1" w:rsidP="001F629E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vAlign w:val="bottom"/>
          </w:tcPr>
          <w:p w14:paraId="547DFE52" w14:textId="50E2F40A" w:rsidR="002708C1" w:rsidRPr="0047558B" w:rsidRDefault="00914F61" w:rsidP="001F629E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31" w:type="pct"/>
          </w:tcPr>
          <w:p w14:paraId="00927492" w14:textId="77777777" w:rsidR="002708C1" w:rsidRPr="0047558B" w:rsidRDefault="002708C1" w:rsidP="001F629E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12" w:type="pct"/>
          </w:tcPr>
          <w:p w14:paraId="0D8EC448" w14:textId="3CCB0E62" w:rsidR="002708C1" w:rsidRPr="0047558B" w:rsidRDefault="00914F61" w:rsidP="001F629E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31" w:type="pct"/>
          </w:tcPr>
          <w:p w14:paraId="390CBD53" w14:textId="77777777" w:rsidR="002708C1" w:rsidRPr="0047558B" w:rsidRDefault="002708C1" w:rsidP="001F629E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vAlign w:val="bottom"/>
          </w:tcPr>
          <w:p w14:paraId="38C7DCDA" w14:textId="49C0D04C" w:rsidR="002708C1" w:rsidRPr="0047558B" w:rsidRDefault="00914F61" w:rsidP="00CA084C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2563</w:t>
            </w:r>
          </w:p>
        </w:tc>
      </w:tr>
      <w:tr w:rsidR="002708C1" w:rsidRPr="0047558B" w14:paraId="5633D71E" w14:textId="77777777" w:rsidTr="00A243DE">
        <w:trPr>
          <w:tblHeader/>
        </w:trPr>
        <w:tc>
          <w:tcPr>
            <w:tcW w:w="1734" w:type="pct"/>
          </w:tcPr>
          <w:p w14:paraId="007131AE" w14:textId="77777777" w:rsidR="002708C1" w:rsidRPr="0047558B" w:rsidRDefault="002708C1" w:rsidP="00BE1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</w:tcPr>
          <w:p w14:paraId="118BA1B4" w14:textId="77777777" w:rsidR="002708C1" w:rsidRPr="0047558B" w:rsidRDefault="002708C1" w:rsidP="00BE1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0" w:type="pct"/>
            <w:gridSpan w:val="7"/>
          </w:tcPr>
          <w:p w14:paraId="34C7206D" w14:textId="77777777" w:rsidR="002708C1" w:rsidRPr="0047558B" w:rsidRDefault="002708C1" w:rsidP="00BE1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08C1" w:rsidRPr="0047558B" w14:paraId="4CCEC6B0" w14:textId="77777777" w:rsidTr="00A243DE">
        <w:tc>
          <w:tcPr>
            <w:tcW w:w="1734" w:type="pct"/>
          </w:tcPr>
          <w:p w14:paraId="1DD0701B" w14:textId="77777777" w:rsidR="002708C1" w:rsidRPr="0047558B" w:rsidRDefault="002708C1" w:rsidP="00BE1BAC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D25434"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447" w:type="pct"/>
          </w:tcPr>
          <w:p w14:paraId="606981A4" w14:textId="77777777" w:rsidR="002708C1" w:rsidRPr="0047558B" w:rsidRDefault="002708C1" w:rsidP="00BE1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A9F5582" w14:textId="77777777" w:rsidR="002708C1" w:rsidRPr="0047558B" w:rsidRDefault="002708C1" w:rsidP="0091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5DA02967" w14:textId="77777777" w:rsidR="002708C1" w:rsidRPr="0047558B" w:rsidRDefault="002708C1" w:rsidP="0091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46131B4" w14:textId="77777777" w:rsidR="002708C1" w:rsidRPr="0047558B" w:rsidRDefault="002708C1" w:rsidP="0091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FBCA5B2" w14:textId="77777777" w:rsidR="002708C1" w:rsidRPr="0047558B" w:rsidRDefault="002708C1" w:rsidP="0091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32D9FAB" w14:textId="77777777" w:rsidR="002708C1" w:rsidRPr="0047558B" w:rsidRDefault="002708C1" w:rsidP="0091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8531C4C" w14:textId="77777777" w:rsidR="002708C1" w:rsidRPr="0047558B" w:rsidRDefault="002708C1" w:rsidP="0091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06" w:type="pct"/>
          </w:tcPr>
          <w:p w14:paraId="7771336D" w14:textId="77777777" w:rsidR="002708C1" w:rsidRPr="0047558B" w:rsidRDefault="002708C1" w:rsidP="0091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497D" w:rsidRPr="0047558B" w14:paraId="72126268" w14:textId="77777777" w:rsidTr="00A243DE">
        <w:tc>
          <w:tcPr>
            <w:tcW w:w="1734" w:type="pct"/>
          </w:tcPr>
          <w:p w14:paraId="33A9206F" w14:textId="77777777" w:rsidR="00C4497D" w:rsidRPr="0047558B" w:rsidRDefault="00C4497D" w:rsidP="00C4497D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47" w:type="pct"/>
          </w:tcPr>
          <w:p w14:paraId="7A4E1BA3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18729D6" w14:textId="5FA28FAD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31" w:type="pct"/>
          </w:tcPr>
          <w:p w14:paraId="595CC6B1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2" w:type="pct"/>
          </w:tcPr>
          <w:p w14:paraId="573F46DF" w14:textId="679CBB9A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31" w:type="pct"/>
          </w:tcPr>
          <w:p w14:paraId="318EB94C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2" w:type="pct"/>
          </w:tcPr>
          <w:p w14:paraId="4B675BBF" w14:textId="72FB7AE5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31" w:type="pct"/>
          </w:tcPr>
          <w:p w14:paraId="57377EA2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06" w:type="pct"/>
          </w:tcPr>
          <w:p w14:paraId="0701FB4D" w14:textId="2678A374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C4497D" w:rsidRPr="0047558B" w14:paraId="20961EC6" w14:textId="77777777" w:rsidTr="00A243DE">
        <w:tc>
          <w:tcPr>
            <w:tcW w:w="1734" w:type="pct"/>
          </w:tcPr>
          <w:p w14:paraId="46561AC7" w14:textId="77777777" w:rsidR="00C4497D" w:rsidRPr="0047558B" w:rsidRDefault="00C4497D" w:rsidP="00C4497D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เงินกู้ยืมระยะสั้นจากบริษัทร่วม</w:t>
            </w:r>
          </w:p>
        </w:tc>
        <w:tc>
          <w:tcPr>
            <w:tcW w:w="447" w:type="pct"/>
          </w:tcPr>
          <w:p w14:paraId="704E2CD1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97" w:type="pct"/>
            <w:vAlign w:val="bottom"/>
          </w:tcPr>
          <w:p w14:paraId="021A36AE" w14:textId="2378E418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131" w:type="pct"/>
          </w:tcPr>
          <w:p w14:paraId="42B0624A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2" w:type="pct"/>
            <w:vAlign w:val="bottom"/>
          </w:tcPr>
          <w:p w14:paraId="03B789C1" w14:textId="6F551FB0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131" w:type="pct"/>
          </w:tcPr>
          <w:p w14:paraId="332C6590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2" w:type="pct"/>
            <w:vAlign w:val="bottom"/>
          </w:tcPr>
          <w:p w14:paraId="494124D9" w14:textId="34A693BC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131" w:type="pct"/>
          </w:tcPr>
          <w:p w14:paraId="632F6302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06" w:type="pct"/>
            <w:vAlign w:val="bottom"/>
          </w:tcPr>
          <w:p w14:paraId="2BF63D30" w14:textId="31AC212C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</w:tr>
      <w:tr w:rsidR="00C4497D" w:rsidRPr="0047558B" w14:paraId="26755832" w14:textId="77777777" w:rsidTr="00A243DE">
        <w:tc>
          <w:tcPr>
            <w:tcW w:w="1734" w:type="pct"/>
          </w:tcPr>
          <w:p w14:paraId="02FA912E" w14:textId="77777777" w:rsidR="00C4497D" w:rsidRPr="0047558B" w:rsidRDefault="00C4497D" w:rsidP="00C4497D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</w:p>
          <w:p w14:paraId="3A275E95" w14:textId="38251DF2" w:rsidR="00C4497D" w:rsidRPr="0047558B" w:rsidRDefault="00C4497D" w:rsidP="00C4497D">
            <w:pPr>
              <w:spacing w:line="240" w:lineRule="auto"/>
              <w:ind w:left="252" w:hanging="252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558B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(2563: หนี้สินตามสัญญาเช่าการเงิน)</w:t>
            </w:r>
          </w:p>
        </w:tc>
        <w:tc>
          <w:tcPr>
            <w:tcW w:w="447" w:type="pct"/>
          </w:tcPr>
          <w:p w14:paraId="13644D01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DDC17F7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  <w:p w14:paraId="09EACECC" w14:textId="11FE1404" w:rsidR="00C4497D" w:rsidRPr="0047558B" w:rsidRDefault="00E10B82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19,037</w:t>
            </w:r>
          </w:p>
        </w:tc>
        <w:tc>
          <w:tcPr>
            <w:tcW w:w="131" w:type="pct"/>
          </w:tcPr>
          <w:p w14:paraId="100C1AC4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539CB5F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  <w:p w14:paraId="3B6B7C96" w14:textId="1F90131C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990</w:t>
            </w:r>
          </w:p>
        </w:tc>
        <w:tc>
          <w:tcPr>
            <w:tcW w:w="131" w:type="pct"/>
          </w:tcPr>
          <w:p w14:paraId="259766DA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57E668A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  <w:p w14:paraId="3C51834D" w14:textId="5B5289F6" w:rsidR="00C4497D" w:rsidRPr="0047558B" w:rsidRDefault="00E10B82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17,934</w:t>
            </w:r>
          </w:p>
        </w:tc>
        <w:tc>
          <w:tcPr>
            <w:tcW w:w="131" w:type="pct"/>
          </w:tcPr>
          <w:p w14:paraId="1E26ED1A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2779C125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  <w:p w14:paraId="5662C6E6" w14:textId="453BF02D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990</w:t>
            </w:r>
          </w:p>
        </w:tc>
      </w:tr>
      <w:tr w:rsidR="00C4497D" w:rsidRPr="0047558B" w14:paraId="37BE425B" w14:textId="77777777" w:rsidTr="00A243DE">
        <w:tc>
          <w:tcPr>
            <w:tcW w:w="1734" w:type="pct"/>
          </w:tcPr>
          <w:p w14:paraId="7EC54C8E" w14:textId="77777777" w:rsidR="00C4497D" w:rsidRPr="0047558B" w:rsidRDefault="00C4497D" w:rsidP="00C4497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447" w:type="pct"/>
          </w:tcPr>
          <w:p w14:paraId="7216CDFB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FE913B0" w14:textId="0883782A" w:rsidR="00C4497D" w:rsidRPr="0047558B" w:rsidRDefault="00E10B82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83,037</w:t>
            </w:r>
          </w:p>
        </w:tc>
        <w:tc>
          <w:tcPr>
            <w:tcW w:w="131" w:type="pct"/>
          </w:tcPr>
          <w:p w14:paraId="5BA52A5E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A57337C" w14:textId="59B320DB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54,990</w:t>
            </w:r>
          </w:p>
        </w:tc>
        <w:tc>
          <w:tcPr>
            <w:tcW w:w="131" w:type="pct"/>
          </w:tcPr>
          <w:p w14:paraId="2E5F05FF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E75DB56" w14:textId="36A595E9" w:rsidR="00C4497D" w:rsidRPr="0047558B" w:rsidRDefault="00E10B82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81,934</w:t>
            </w:r>
          </w:p>
        </w:tc>
        <w:tc>
          <w:tcPr>
            <w:tcW w:w="131" w:type="pct"/>
          </w:tcPr>
          <w:p w14:paraId="5A6C2198" w14:textId="77777777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151BCA2" w14:textId="3E452D83" w:rsidR="00C4497D" w:rsidRPr="0047558B" w:rsidRDefault="00C4497D" w:rsidP="00C4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54,990</w:t>
            </w:r>
          </w:p>
        </w:tc>
      </w:tr>
    </w:tbl>
    <w:p w14:paraId="19047D0C" w14:textId="77777777" w:rsidR="0013758C" w:rsidRPr="0047558B" w:rsidRDefault="0013758C" w:rsidP="00C3717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C3DE816" w14:textId="5430508F" w:rsidR="001C6C54" w:rsidRPr="0047558B" w:rsidRDefault="00257543" w:rsidP="00A243DE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>ณ วันที่</w:t>
      </w:r>
      <w:r w:rsidR="00BE1BAC"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 30 </w:t>
      </w:r>
      <w:r w:rsidR="00BE1BAC"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 xml:space="preserve">กันยายน </w:t>
      </w:r>
      <w:r w:rsidR="003057D6"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25</w:t>
      </w:r>
      <w:r w:rsidR="003F267C"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6</w:t>
      </w:r>
      <w:r w:rsidR="005F2502"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4</w:t>
      </w:r>
      <w:r w:rsidR="00186780"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 </w:t>
      </w:r>
      <w:r w:rsidR="00D61E08"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>กลุ่มบริษัท</w:t>
      </w:r>
      <w:r w:rsidR="00373FD7"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>และบริษัท</w:t>
      </w:r>
      <w:r w:rsidR="003057D6"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>มีวงเงินสินเชื่อซึ่งยังมิได้เบิกใช้เป็นจำนวนเงิน</w:t>
      </w:r>
      <w:r w:rsidR="009E6364"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>รวม</w:t>
      </w:r>
      <w:r w:rsidR="007E1195"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 </w:t>
      </w:r>
      <w:r w:rsidR="00186780"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1,0</w:t>
      </w:r>
      <w:r w:rsidR="00823624" w:rsidRPr="00DB694F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4</w:t>
      </w:r>
      <w:r w:rsidR="00186780"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5</w:t>
      </w:r>
      <w:r w:rsidR="00141CB5"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 xml:space="preserve"> </w:t>
      </w:r>
      <w:r w:rsidR="00AF7FF0"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>ล้านบาท</w:t>
      </w:r>
      <w:r w:rsidR="00373FD7"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 xml:space="preserve">และ </w:t>
      </w:r>
      <w:r w:rsidR="00823624" w:rsidRPr="00DB694F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980</w:t>
      </w:r>
      <w:r w:rsidR="00373FD7"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 </w:t>
      </w:r>
      <w:r w:rsidR="00373FD7"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>ล้านบาท ตามลำดับ</w:t>
      </w:r>
      <w:r w:rsidR="00A06296" w:rsidRPr="0047558B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 xml:space="preserve"> </w:t>
      </w:r>
      <w:r w:rsidR="001C6C54" w:rsidRPr="0047558B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(</w:t>
      </w:r>
      <w:r w:rsidR="001C6C54" w:rsidRPr="0047558B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>25</w:t>
      </w:r>
      <w:r w:rsidR="001C6C54" w:rsidRPr="0047558B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6</w:t>
      </w:r>
      <w:r w:rsidR="005F2502" w:rsidRPr="0047558B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3</w:t>
      </w:r>
      <w:r w:rsidR="001C6C54" w:rsidRPr="0047558B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 xml:space="preserve">: </w:t>
      </w:r>
      <w:r w:rsidR="00120CD4" w:rsidRPr="0047558B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1,0</w:t>
      </w:r>
      <w:r w:rsidR="005F2502" w:rsidRPr="0047558B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5</w:t>
      </w:r>
      <w:r w:rsidR="00120CD4" w:rsidRPr="0047558B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5</w:t>
      </w:r>
      <w:r w:rsidR="001C6C54" w:rsidRPr="0047558B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 xml:space="preserve"> ล้านบาท</w:t>
      </w:r>
      <w:r w:rsidR="00373FD7" w:rsidRPr="0047558B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 xml:space="preserve"> และ </w:t>
      </w:r>
      <w:r w:rsidR="005F2502" w:rsidRPr="0047558B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990</w:t>
      </w:r>
      <w:r w:rsidR="00373FD7" w:rsidRPr="0047558B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 xml:space="preserve"> </w:t>
      </w:r>
      <w:r w:rsidR="00373FD7" w:rsidRPr="0047558B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>ล้านบาท ตามลำดับ</w:t>
      </w:r>
      <w:r w:rsidR="00F72DE5" w:rsidRPr="0047558B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)</w:t>
      </w:r>
    </w:p>
    <w:p w14:paraId="4DFD6CB5" w14:textId="77777777" w:rsidR="00AA3A75" w:rsidRPr="0047558B" w:rsidRDefault="00AA3A75" w:rsidP="00373FD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530"/>
        <w:gridCol w:w="270"/>
        <w:gridCol w:w="1350"/>
        <w:gridCol w:w="270"/>
        <w:gridCol w:w="1710"/>
      </w:tblGrid>
      <w:tr w:rsidR="00F67285" w:rsidRPr="0047558B" w14:paraId="60A471E8" w14:textId="77777777" w:rsidTr="00A243DE">
        <w:trPr>
          <w:trHeight w:val="432"/>
          <w:tblHeader/>
        </w:trPr>
        <w:tc>
          <w:tcPr>
            <w:tcW w:w="3870" w:type="dxa"/>
            <w:shd w:val="clear" w:color="auto" w:fill="auto"/>
          </w:tcPr>
          <w:p w14:paraId="50E9F148" w14:textId="0F609209" w:rsidR="00F67285" w:rsidRPr="0047558B" w:rsidRDefault="00F67285" w:rsidP="003A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FF"/>
                <w:spacing w:val="-12"/>
                <w:sz w:val="30"/>
                <w:szCs w:val="30"/>
                <w:cs/>
              </w:rPr>
            </w:pPr>
            <w:bookmarkStart w:id="10" w:name="OLE_LINK1"/>
          </w:p>
        </w:tc>
        <w:tc>
          <w:tcPr>
            <w:tcW w:w="5130" w:type="dxa"/>
            <w:gridSpan w:val="5"/>
            <w:shd w:val="clear" w:color="auto" w:fill="auto"/>
            <w:vAlign w:val="bottom"/>
          </w:tcPr>
          <w:p w14:paraId="39A8A99E" w14:textId="3E3D79A5" w:rsidR="00F67285" w:rsidRPr="0047558B" w:rsidRDefault="00F67285" w:rsidP="003A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7285" w:rsidRPr="0047558B" w14:paraId="4BCB240D" w14:textId="77777777" w:rsidTr="00A243DE">
        <w:trPr>
          <w:trHeight w:val="432"/>
          <w:tblHeader/>
        </w:trPr>
        <w:tc>
          <w:tcPr>
            <w:tcW w:w="3870" w:type="dxa"/>
            <w:shd w:val="clear" w:color="auto" w:fill="auto"/>
          </w:tcPr>
          <w:p w14:paraId="05273E9A" w14:textId="3DB84C92" w:rsidR="00F67285" w:rsidRPr="0047558B" w:rsidRDefault="00F67285" w:rsidP="00F6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  <w:p w14:paraId="625E64F6" w14:textId="77777777" w:rsidR="00F67285" w:rsidRPr="0047558B" w:rsidRDefault="00F67285" w:rsidP="00F6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  <w:p w14:paraId="6DD5B14E" w14:textId="7323C137" w:rsidR="00F67285" w:rsidRPr="0047558B" w:rsidRDefault="00F67285" w:rsidP="00F6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FFDE5E" w14:textId="7A7BB18D" w:rsidR="00F67285" w:rsidRPr="0047558B" w:rsidRDefault="00F67285" w:rsidP="004B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  <w:r w:rsidRPr="0047558B">
              <w:rPr>
                <w:rFonts w:ascii="Angsana New" w:hAnsi="Angsana New"/>
                <w:sz w:val="30"/>
                <w:szCs w:val="30"/>
              </w:rPr>
              <w:br/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ขั้นต่ำ</w:t>
            </w:r>
            <w:r w:rsidRPr="0047558B">
              <w:rPr>
                <w:rFonts w:ascii="Angsana New" w:hAnsi="Angsana New"/>
                <w:sz w:val="30"/>
                <w:szCs w:val="30"/>
              </w:rPr>
              <w:br/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029EAE" w14:textId="77777777" w:rsidR="00F67285" w:rsidRPr="0047558B" w:rsidRDefault="00F67285" w:rsidP="00F6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8E4D95" w14:textId="516734B1" w:rsidR="00F67285" w:rsidRPr="0047558B" w:rsidRDefault="00F67285" w:rsidP="00F6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314D5" w14:textId="77777777" w:rsidR="00F67285" w:rsidRPr="0047558B" w:rsidRDefault="00F67285" w:rsidP="00F6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F5D5213" w14:textId="77777777" w:rsidR="00F67285" w:rsidRPr="0047558B" w:rsidRDefault="00F67285" w:rsidP="00F6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มูลค่าปัจจุบัน</w:t>
            </w:r>
          </w:p>
          <w:p w14:paraId="1D832911" w14:textId="3A2292B2" w:rsidR="00F67285" w:rsidRPr="0047558B" w:rsidRDefault="00F67285" w:rsidP="00F6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ของจำนวนเงิน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br/>
              <w:t>ขั้นต่ำที่ต้องจ่าย</w:t>
            </w:r>
          </w:p>
        </w:tc>
      </w:tr>
      <w:tr w:rsidR="00F67285" w:rsidRPr="0047558B" w14:paraId="736C10E6" w14:textId="77777777" w:rsidTr="00DB694F">
        <w:trPr>
          <w:trHeight w:val="101"/>
          <w:tblHeader/>
        </w:trPr>
        <w:tc>
          <w:tcPr>
            <w:tcW w:w="3870" w:type="dxa"/>
            <w:shd w:val="clear" w:color="auto" w:fill="auto"/>
          </w:tcPr>
          <w:p w14:paraId="3971950A" w14:textId="77777777" w:rsidR="00F67285" w:rsidRPr="00DB694F" w:rsidRDefault="00F67285" w:rsidP="00F6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FF"/>
                <w:spacing w:val="-12"/>
                <w:sz w:val="30"/>
                <w:szCs w:val="30"/>
              </w:rPr>
            </w:pPr>
          </w:p>
        </w:tc>
        <w:tc>
          <w:tcPr>
            <w:tcW w:w="5130" w:type="dxa"/>
            <w:gridSpan w:val="5"/>
            <w:shd w:val="clear" w:color="auto" w:fill="auto"/>
            <w:vAlign w:val="bottom"/>
          </w:tcPr>
          <w:p w14:paraId="14AB8853" w14:textId="41E9BD7D" w:rsidR="00F67285" w:rsidRPr="0047558B" w:rsidRDefault="00F67285" w:rsidP="00F6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-20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7285" w:rsidRPr="0047558B" w14:paraId="3E53ACC0" w14:textId="77777777" w:rsidTr="00A243DE">
        <w:trPr>
          <w:trHeight w:val="432"/>
          <w:tblHeader/>
        </w:trPr>
        <w:tc>
          <w:tcPr>
            <w:tcW w:w="9000" w:type="dxa"/>
            <w:gridSpan w:val="6"/>
            <w:shd w:val="clear" w:color="auto" w:fill="auto"/>
          </w:tcPr>
          <w:p w14:paraId="22A022E4" w14:textId="640996DB" w:rsidR="00F67285" w:rsidRPr="0047558B" w:rsidRDefault="00F67285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pacing w:val="-20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ณ วันที่ </w:t>
            </w:r>
            <w:r w:rsidRPr="0047558B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</w:rPr>
              <w:t xml:space="preserve">30 </w:t>
            </w:r>
            <w:r w:rsidRPr="0047558B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กันยายน </w:t>
            </w:r>
            <w:r w:rsidRPr="0047558B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</w:rPr>
              <w:t>2563</w:t>
            </w:r>
          </w:p>
        </w:tc>
      </w:tr>
      <w:tr w:rsidR="00F67285" w:rsidRPr="0047558B" w14:paraId="6E7F9E96" w14:textId="77777777" w:rsidTr="00DB694F">
        <w:tc>
          <w:tcPr>
            <w:tcW w:w="3870" w:type="dxa"/>
          </w:tcPr>
          <w:p w14:paraId="145BF1FC" w14:textId="77777777" w:rsidR="00F67285" w:rsidRPr="0047558B" w:rsidRDefault="00F67285" w:rsidP="00F67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5EFE1B" w14:textId="3649F52F" w:rsidR="00F67285" w:rsidRPr="00621995" w:rsidRDefault="00F67285" w:rsidP="00A243DE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21995">
              <w:rPr>
                <w:rFonts w:ascii="Angsana New" w:hAnsi="Angsana New"/>
                <w:sz w:val="30"/>
                <w:szCs w:val="30"/>
                <w:lang w:bidi="th-TH"/>
              </w:rPr>
              <w:t>1,011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71612" w14:textId="77777777" w:rsidR="00F67285" w:rsidRPr="00621995" w:rsidRDefault="00F67285" w:rsidP="00F672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267639" w14:textId="4E4FE577" w:rsidR="00F67285" w:rsidRPr="00621995" w:rsidRDefault="00F67285" w:rsidP="00A243D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21995">
              <w:rPr>
                <w:rFonts w:ascii="Angsana New" w:hAnsi="Angsana New"/>
                <w:sz w:val="30"/>
                <w:szCs w:val="30"/>
                <w:lang w:bidi="th-TH"/>
              </w:rPr>
              <w:t>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23FB2" w14:textId="77777777" w:rsidR="00F67285" w:rsidRPr="00621995" w:rsidRDefault="00F67285" w:rsidP="00F672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6A28B72" w14:textId="6A22D474" w:rsidR="00F67285" w:rsidRPr="00621995" w:rsidRDefault="00F67285" w:rsidP="00A243D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21995">
              <w:rPr>
                <w:rFonts w:ascii="Angsana New" w:hAnsi="Angsana New"/>
                <w:sz w:val="30"/>
                <w:szCs w:val="30"/>
                <w:lang w:bidi="th-TH"/>
              </w:rPr>
              <w:t>990</w:t>
            </w:r>
          </w:p>
        </w:tc>
      </w:tr>
      <w:tr w:rsidR="00671B12" w:rsidRPr="0047558B" w14:paraId="15758806" w14:textId="77777777" w:rsidTr="00DB694F">
        <w:tc>
          <w:tcPr>
            <w:tcW w:w="3870" w:type="dxa"/>
          </w:tcPr>
          <w:p w14:paraId="79A943F0" w14:textId="4262EF74" w:rsidR="00671B12" w:rsidRPr="0047558B" w:rsidRDefault="00671B12" w:rsidP="0067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E7EA1">
              <w:rPr>
                <w:rFonts w:ascii="Angsana New" w:hAnsi="Angsana New"/>
                <w:sz w:val="30"/>
                <w:szCs w:val="30"/>
              </w:rPr>
              <w:t>1</w:t>
            </w:r>
            <w:r w:rsidRPr="003E7E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E7EA1">
              <w:rPr>
                <w:rFonts w:ascii="Angsana New" w:hAnsi="Angsana New"/>
                <w:sz w:val="30"/>
                <w:szCs w:val="30"/>
              </w:rPr>
              <w:t>-</w:t>
            </w:r>
            <w:r w:rsidRPr="003E7E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E7EA1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3E7EA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04A7E" w14:textId="089A12E4" w:rsidR="00671B12" w:rsidRPr="0047558B" w:rsidRDefault="00671B12" w:rsidP="00DB694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E7EA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6AACD" w14:textId="77777777" w:rsidR="00671B12" w:rsidRPr="0047558B" w:rsidRDefault="00671B12" w:rsidP="00671B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34B05" w14:textId="19D36FB9" w:rsidR="00671B12" w:rsidRPr="0047558B" w:rsidRDefault="00671B12" w:rsidP="00DB694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E7EA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C1E2C5" w14:textId="77777777" w:rsidR="00671B12" w:rsidRPr="0047558B" w:rsidRDefault="00671B12" w:rsidP="00671B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5853F" w14:textId="5F71DD34" w:rsidR="00671B12" w:rsidRPr="0047558B" w:rsidRDefault="00671B12" w:rsidP="00DB694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E7E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1B12" w:rsidRPr="0047558B" w14:paraId="7C56E752" w14:textId="77777777" w:rsidTr="00DB694F">
        <w:tc>
          <w:tcPr>
            <w:tcW w:w="3870" w:type="dxa"/>
          </w:tcPr>
          <w:p w14:paraId="0EDA3BBA" w14:textId="1CBB1F96" w:rsidR="00671B12" w:rsidRPr="00DB694F" w:rsidRDefault="00671B12" w:rsidP="0067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9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31FEAC" w14:textId="2176EC2D" w:rsidR="00671B12" w:rsidRPr="00DB694F" w:rsidRDefault="00671B12" w:rsidP="00671B12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69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03FDDA" w14:textId="77777777" w:rsidR="00671B12" w:rsidRPr="00671B12" w:rsidRDefault="00671B12" w:rsidP="00671B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E6738" w14:textId="7ED698B2" w:rsidR="00671B12" w:rsidRPr="00DB694F" w:rsidRDefault="00671B12" w:rsidP="00671B1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694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A8CB7" w14:textId="77777777" w:rsidR="00671B12" w:rsidRPr="00671B12" w:rsidRDefault="00671B12" w:rsidP="00671B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4F2E4" w14:textId="6E87CF92" w:rsidR="00671B12" w:rsidRPr="00DB694F" w:rsidRDefault="00671B12" w:rsidP="00671B12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94F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</w:tr>
      <w:bookmarkEnd w:id="10"/>
    </w:tbl>
    <w:p w14:paraId="35E5AE7A" w14:textId="77777777" w:rsidR="00516FF1" w:rsidRPr="0047558B" w:rsidRDefault="0051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B38CEC0" w14:textId="570CDC05" w:rsidR="00CF1B98" w:rsidRPr="0047558B" w:rsidRDefault="00CF1B98" w:rsidP="00CF1B9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  <w:r w:rsidRPr="0047558B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23617EC4" w14:textId="77777777" w:rsidR="004B1118" w:rsidRPr="0047558B" w:rsidRDefault="004B1118" w:rsidP="00CF1B9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tbl>
      <w:tblPr>
        <w:tblW w:w="918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530"/>
        <w:gridCol w:w="180"/>
        <w:gridCol w:w="1350"/>
        <w:gridCol w:w="180"/>
        <w:gridCol w:w="1710"/>
        <w:gridCol w:w="180"/>
        <w:gridCol w:w="1260"/>
      </w:tblGrid>
      <w:tr w:rsidR="004B1118" w:rsidRPr="0047558B" w14:paraId="78B60000" w14:textId="77777777" w:rsidTr="00A243DE">
        <w:trPr>
          <w:cantSplit/>
          <w:tblHeader/>
        </w:trPr>
        <w:tc>
          <w:tcPr>
            <w:tcW w:w="2610" w:type="dxa"/>
            <w:shd w:val="clear" w:color="auto" w:fill="auto"/>
          </w:tcPr>
          <w:p w14:paraId="5C093A97" w14:textId="77777777" w:rsidR="004B1118" w:rsidRPr="00DB694F" w:rsidRDefault="004B1118" w:rsidP="00D6369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19A5CB" w14:textId="77777777" w:rsidR="004B1118" w:rsidRPr="0047558B" w:rsidRDefault="004B1118" w:rsidP="00D6369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90" w:type="dxa"/>
            <w:gridSpan w:val="7"/>
            <w:shd w:val="clear" w:color="auto" w:fill="auto"/>
            <w:vAlign w:val="bottom"/>
            <w:hideMark/>
          </w:tcPr>
          <w:p w14:paraId="17FA4F04" w14:textId="2B1E6073" w:rsidR="004B1118" w:rsidRPr="0047558B" w:rsidRDefault="004B1118" w:rsidP="00D6369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4B1118" w:rsidRPr="0047558B" w14:paraId="3EF5A289" w14:textId="77777777" w:rsidTr="00A243DE">
        <w:trPr>
          <w:cantSplit/>
          <w:tblHeader/>
        </w:trPr>
        <w:tc>
          <w:tcPr>
            <w:tcW w:w="2610" w:type="dxa"/>
            <w:shd w:val="clear" w:color="auto" w:fill="auto"/>
          </w:tcPr>
          <w:p w14:paraId="792AFF00" w14:textId="77777777" w:rsidR="004B1118" w:rsidRPr="0047558B" w:rsidRDefault="004B1118" w:rsidP="00D6369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859EB6" w14:textId="77777777" w:rsidR="004B1118" w:rsidRPr="0047558B" w:rsidRDefault="004B1118" w:rsidP="00D6369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7E265B65" w14:textId="77777777" w:rsidR="004B1118" w:rsidRPr="0047558B" w:rsidRDefault="004B1118" w:rsidP="00D6369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eastAsia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8D2323" w14:textId="77777777" w:rsidR="004B1118" w:rsidRPr="0047558B" w:rsidRDefault="004B1118" w:rsidP="00D6369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6189B4E1" w14:textId="77777777" w:rsidR="004B1118" w:rsidRPr="0047558B" w:rsidRDefault="004B1118" w:rsidP="00D636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pacing w:val="-2"/>
                <w:sz w:val="30"/>
                <w:szCs w:val="30"/>
                <w:cs/>
                <w:lang w:val="en-US" w:eastAsia="en-GB" w:bidi="th-TH"/>
              </w:rPr>
            </w:pPr>
            <w:r w:rsidRPr="0047558B">
              <w:rPr>
                <w:rFonts w:ascii="Angsana New" w:eastAsia="Calibri" w:hAnsi="Angsana New"/>
                <w:b w:val="0"/>
                <w:spacing w:val="-2"/>
                <w:sz w:val="30"/>
                <w:szCs w:val="30"/>
                <w:cs/>
                <w:lang w:val="en-US" w:eastAsia="en-GB" w:bidi="th-TH"/>
              </w:rPr>
              <w:t>เงินกู้ยืมระยะสั้นจากบริษัทร่วม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ECFA4B" w14:textId="77777777" w:rsidR="004B1118" w:rsidRPr="0047558B" w:rsidRDefault="004B1118" w:rsidP="00D636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704B184A" w14:textId="77777777" w:rsidR="004B1118" w:rsidRPr="0047558B" w:rsidRDefault="004B1118" w:rsidP="00D636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pacing w:val="-2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eastAsia="Calibri" w:hAnsi="Angsana New"/>
                <w:b w:val="0"/>
                <w:spacing w:val="-2"/>
                <w:sz w:val="30"/>
                <w:szCs w:val="30"/>
                <w:cs/>
                <w:lang w:val="en-US" w:eastAsia="en-GB" w:bidi="th-TH"/>
              </w:rPr>
              <w:t xml:space="preserve">หนี้สินตามสัญญาเช่า </w:t>
            </w:r>
            <w:r w:rsidRPr="0047558B">
              <w:rPr>
                <w:rFonts w:ascii="Angsana New" w:eastAsia="Calibri" w:hAnsi="Angsana New"/>
                <w:b w:val="0"/>
                <w:i/>
                <w:iCs/>
                <w:spacing w:val="-2"/>
                <w:sz w:val="30"/>
                <w:szCs w:val="30"/>
                <w:lang w:val="en-US" w:eastAsia="en-GB" w:bidi="th-TH"/>
              </w:rPr>
              <w:t xml:space="preserve">(2563: </w:t>
            </w:r>
            <w:r w:rsidRPr="0047558B">
              <w:rPr>
                <w:rFonts w:ascii="Angsana New" w:eastAsia="Calibri" w:hAnsi="Angsana New"/>
                <w:b w:val="0"/>
                <w:i/>
                <w:iCs/>
                <w:spacing w:val="-2"/>
                <w:sz w:val="30"/>
                <w:szCs w:val="30"/>
                <w:cs/>
                <w:lang w:val="en-US" w:eastAsia="en-GB" w:bidi="th-TH"/>
              </w:rPr>
              <w:t>หนี้สินตามสัญญาเช่าการเงิน)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EFB144" w14:textId="77777777" w:rsidR="004B1118" w:rsidRPr="0047558B" w:rsidRDefault="004B1118" w:rsidP="00D636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05704437" w14:textId="77777777" w:rsidR="004B1118" w:rsidRPr="0047558B" w:rsidRDefault="004B1118" w:rsidP="00D636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eastAsia="en-GB" w:bidi="th-TH"/>
              </w:rPr>
              <w:t>รวม</w:t>
            </w:r>
          </w:p>
        </w:tc>
      </w:tr>
      <w:tr w:rsidR="004B1118" w:rsidRPr="0047558B" w14:paraId="3B176692" w14:textId="77777777" w:rsidTr="00A243DE">
        <w:trPr>
          <w:cantSplit/>
        </w:trPr>
        <w:tc>
          <w:tcPr>
            <w:tcW w:w="2610" w:type="dxa"/>
            <w:shd w:val="clear" w:color="auto" w:fill="auto"/>
          </w:tcPr>
          <w:p w14:paraId="70693038" w14:textId="77777777" w:rsidR="004B1118" w:rsidRPr="0047558B" w:rsidRDefault="004B1118" w:rsidP="00D6369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6BB501" w14:textId="77777777" w:rsidR="004B1118" w:rsidRPr="0047558B" w:rsidRDefault="004B1118" w:rsidP="00D6369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90" w:type="dxa"/>
            <w:gridSpan w:val="7"/>
            <w:shd w:val="clear" w:color="auto" w:fill="auto"/>
            <w:vAlign w:val="bottom"/>
            <w:hideMark/>
          </w:tcPr>
          <w:p w14:paraId="550BA720" w14:textId="77777777" w:rsidR="004B1118" w:rsidRPr="0047558B" w:rsidRDefault="004B1118" w:rsidP="00D6369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4B1118" w:rsidRPr="0047558B" w14:paraId="3E67D175" w14:textId="77777777" w:rsidTr="00A243DE">
        <w:trPr>
          <w:cantSplit/>
        </w:trPr>
        <w:tc>
          <w:tcPr>
            <w:tcW w:w="2610" w:type="dxa"/>
            <w:hideMark/>
          </w:tcPr>
          <w:p w14:paraId="0BC6B0C1" w14:textId="77777777" w:rsidR="004B1118" w:rsidRPr="0047558B" w:rsidRDefault="004B1118" w:rsidP="00D6369B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256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180" w:type="dxa"/>
            <w:vAlign w:val="bottom"/>
          </w:tcPr>
          <w:p w14:paraId="60779B0D" w14:textId="77777777" w:rsidR="004B1118" w:rsidRPr="0047558B" w:rsidRDefault="004B1118" w:rsidP="00D636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678431BD" w14:textId="77777777" w:rsidR="004B1118" w:rsidRPr="0047558B" w:rsidRDefault="004B1118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5750EB4" w14:textId="77777777" w:rsidR="004B1118" w:rsidRPr="0047558B" w:rsidRDefault="004B1118" w:rsidP="00D6369B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06C1F094" w14:textId="77777777" w:rsidR="004B1118" w:rsidRPr="0047558B" w:rsidRDefault="004B1118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937016E" w14:textId="77777777" w:rsidR="004B1118" w:rsidRPr="0047558B" w:rsidRDefault="004B1118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2E3EC47C" w14:textId="77777777" w:rsidR="004B1118" w:rsidRPr="0047558B" w:rsidRDefault="004B1118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90495A0" w14:textId="77777777" w:rsidR="004B1118" w:rsidRPr="0047558B" w:rsidRDefault="004B1118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7FECE706" w14:textId="77777777" w:rsidR="004B1118" w:rsidRPr="0047558B" w:rsidRDefault="004B1118" w:rsidP="00D6369B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4B1118" w:rsidRPr="0047558B" w14:paraId="6B893656" w14:textId="77777777" w:rsidTr="00A243DE">
        <w:trPr>
          <w:cantSplit/>
        </w:trPr>
        <w:tc>
          <w:tcPr>
            <w:tcW w:w="2610" w:type="dxa"/>
            <w:hideMark/>
          </w:tcPr>
          <w:p w14:paraId="2FDB4E25" w14:textId="77777777" w:rsidR="004B1118" w:rsidRPr="0047558B" w:rsidRDefault="004B1118" w:rsidP="00D6369B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1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ตุลาคม</w:t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2563</w:t>
            </w:r>
          </w:p>
        </w:tc>
        <w:tc>
          <w:tcPr>
            <w:tcW w:w="180" w:type="dxa"/>
            <w:vAlign w:val="bottom"/>
          </w:tcPr>
          <w:p w14:paraId="0B51B6B7" w14:textId="77777777" w:rsidR="004B1118" w:rsidRPr="0047558B" w:rsidRDefault="004B1118" w:rsidP="00D636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58DB32B7" w14:textId="77777777" w:rsidR="004B1118" w:rsidRPr="0047558B" w:rsidRDefault="004B1118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20,000</w:t>
            </w:r>
          </w:p>
        </w:tc>
        <w:tc>
          <w:tcPr>
            <w:tcW w:w="180" w:type="dxa"/>
            <w:vAlign w:val="bottom"/>
          </w:tcPr>
          <w:p w14:paraId="6C358512" w14:textId="77777777" w:rsidR="004B1118" w:rsidRPr="0047558B" w:rsidRDefault="004B1118" w:rsidP="00D6369B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3F07A3" w14:textId="77777777" w:rsidR="004B1118" w:rsidRPr="0047558B" w:rsidRDefault="004B1118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34,000</w:t>
            </w:r>
          </w:p>
        </w:tc>
        <w:tc>
          <w:tcPr>
            <w:tcW w:w="180" w:type="dxa"/>
            <w:vAlign w:val="bottom"/>
          </w:tcPr>
          <w:p w14:paraId="7914DB0B" w14:textId="77777777" w:rsidR="004B1118" w:rsidRPr="0047558B" w:rsidRDefault="004B1118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3024253D" w14:textId="32C0DB2F" w:rsidR="004B1118" w:rsidRPr="0047558B" w:rsidRDefault="0027177F" w:rsidP="00A243DE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26,836</w:t>
            </w:r>
          </w:p>
        </w:tc>
        <w:tc>
          <w:tcPr>
            <w:tcW w:w="180" w:type="dxa"/>
            <w:vAlign w:val="bottom"/>
          </w:tcPr>
          <w:p w14:paraId="75B572E4" w14:textId="77777777" w:rsidR="004B1118" w:rsidRPr="0047558B" w:rsidRDefault="004B1118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4D059DF2" w14:textId="5331D74E" w:rsidR="004B1118" w:rsidRPr="0047558B" w:rsidRDefault="004A6FEE" w:rsidP="00A243DE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80</w:t>
            </w:r>
            <w:r w:rsidR="004B1118" w:rsidRPr="0047558B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836</w:t>
            </w:r>
          </w:p>
        </w:tc>
      </w:tr>
      <w:tr w:rsidR="004B1118" w:rsidRPr="0047558B" w14:paraId="2BB77FDF" w14:textId="77777777" w:rsidTr="00A243DE">
        <w:trPr>
          <w:cantSplit/>
        </w:trPr>
        <w:tc>
          <w:tcPr>
            <w:tcW w:w="2610" w:type="dxa"/>
            <w:hideMark/>
          </w:tcPr>
          <w:p w14:paraId="09F670E4" w14:textId="18EC896C" w:rsidR="004B1118" w:rsidRPr="0047558B" w:rsidRDefault="004B1118" w:rsidP="00D6369B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การเปลี่ยนแปลงจากกระแส</w:t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br/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4E5580D1" w14:textId="77777777" w:rsidR="004B1118" w:rsidRPr="0047558B" w:rsidRDefault="004B1118" w:rsidP="00D636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13BAF49" w14:textId="77777777" w:rsidR="004B1118" w:rsidRPr="0047558B" w:rsidRDefault="004B1118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10,000</w:t>
            </w:r>
          </w:p>
        </w:tc>
        <w:tc>
          <w:tcPr>
            <w:tcW w:w="180" w:type="dxa"/>
            <w:vAlign w:val="bottom"/>
          </w:tcPr>
          <w:p w14:paraId="29C069CC" w14:textId="77777777" w:rsidR="004B1118" w:rsidRPr="0047558B" w:rsidRDefault="004B1118" w:rsidP="00D6369B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A78EA0" w14:textId="77777777" w:rsidR="004B1118" w:rsidRPr="0047558B" w:rsidRDefault="004B1118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18176FF6" w14:textId="77777777" w:rsidR="004B1118" w:rsidRPr="0047558B" w:rsidRDefault="004B1118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562EF00E" w14:textId="47D3C053" w:rsidR="004B1118" w:rsidRPr="0047558B" w:rsidRDefault="0038182F" w:rsidP="00A243DE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4B1118" w:rsidRPr="0047558B">
              <w:rPr>
                <w:rFonts w:ascii="Angsana New" w:hAnsi="Angsana New"/>
                <w:sz w:val="30"/>
                <w:szCs w:val="30"/>
                <w:lang w:eastAsia="en-GB"/>
              </w:rPr>
              <w:t>16,</w:t>
            </w:r>
            <w:r w:rsidR="00855C0A" w:rsidRPr="0047558B">
              <w:rPr>
                <w:rFonts w:ascii="Angsana New" w:hAnsi="Angsana New"/>
                <w:sz w:val="30"/>
                <w:szCs w:val="30"/>
                <w:lang w:eastAsia="en-GB"/>
              </w:rPr>
              <w:t>866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61BC320F" w14:textId="77777777" w:rsidR="004B1118" w:rsidRPr="0047558B" w:rsidRDefault="004B1118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0BD955A6" w14:textId="7ED9E3BF" w:rsidR="004B1118" w:rsidRPr="0047558B" w:rsidRDefault="004A6FEE" w:rsidP="00A243DE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661E88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="004B1118" w:rsidRPr="0047558B">
              <w:rPr>
                <w:rFonts w:ascii="Angsana New" w:hAnsi="Angsana New"/>
                <w:sz w:val="30"/>
                <w:szCs w:val="30"/>
                <w:lang w:eastAsia="en-GB"/>
              </w:rPr>
              <w:t>6,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866)</w:t>
            </w:r>
          </w:p>
        </w:tc>
      </w:tr>
      <w:tr w:rsidR="0080661A" w:rsidRPr="0047558B" w14:paraId="4EE03CA8" w14:textId="77777777" w:rsidTr="00A243DE">
        <w:trPr>
          <w:cantSplit/>
        </w:trPr>
        <w:tc>
          <w:tcPr>
            <w:tcW w:w="2610" w:type="dxa"/>
          </w:tcPr>
          <w:p w14:paraId="5E76850D" w14:textId="07115D9E" w:rsidR="0080661A" w:rsidRPr="0047558B" w:rsidRDefault="0080661A" w:rsidP="0080661A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03DB1B18" w14:textId="77777777" w:rsidR="0080661A" w:rsidRPr="0047558B" w:rsidRDefault="0080661A" w:rsidP="008066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07AB1341" w14:textId="50DC3EE7" w:rsidR="0080661A" w:rsidRPr="0047558B" w:rsidRDefault="0080661A" w:rsidP="00A243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0E6C8B" w14:textId="77777777" w:rsidR="0080661A" w:rsidRPr="0047558B" w:rsidRDefault="0080661A" w:rsidP="00A243DE">
            <w:pPr>
              <w:pStyle w:val="acctfourfigures"/>
              <w:shd w:val="clear" w:color="auto" w:fill="FFFFFF"/>
              <w:tabs>
                <w:tab w:val="decimal" w:pos="641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66F8B9" w14:textId="6646C31F" w:rsidR="0080661A" w:rsidRPr="0047558B" w:rsidRDefault="0080661A" w:rsidP="0080661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0E609E16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2B9D7368" w14:textId="24685D1B" w:rsidR="0080661A" w:rsidRPr="0047558B" w:rsidRDefault="0080661A" w:rsidP="0080661A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9,</w:t>
            </w:r>
            <w:r w:rsidR="00DA3DF6" w:rsidRPr="0047558B">
              <w:rPr>
                <w:rFonts w:ascii="Angsana New" w:hAnsi="Angsana New"/>
                <w:sz w:val="30"/>
                <w:szCs w:val="30"/>
                <w:lang w:eastAsia="en-GB"/>
              </w:rPr>
              <w:t>06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80" w:type="dxa"/>
            <w:vAlign w:val="bottom"/>
          </w:tcPr>
          <w:p w14:paraId="52612636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7403BFC1" w14:textId="3069FA5E" w:rsidR="0080661A" w:rsidRPr="0047558B" w:rsidRDefault="0080661A" w:rsidP="0080661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9,</w:t>
            </w:r>
            <w:r w:rsidR="00DA3DF6" w:rsidRPr="0047558B">
              <w:rPr>
                <w:rFonts w:ascii="Angsana New" w:hAnsi="Angsana New"/>
                <w:sz w:val="30"/>
                <w:szCs w:val="30"/>
                <w:lang w:eastAsia="en-GB"/>
              </w:rPr>
              <w:t>06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7</w:t>
            </w:r>
          </w:p>
        </w:tc>
      </w:tr>
      <w:tr w:rsidR="00A243DE" w:rsidRPr="0047558B" w14:paraId="7B9534BA" w14:textId="77777777" w:rsidTr="00A243DE">
        <w:trPr>
          <w:cantSplit/>
        </w:trPr>
        <w:tc>
          <w:tcPr>
            <w:tcW w:w="2610" w:type="dxa"/>
            <w:hideMark/>
          </w:tcPr>
          <w:p w14:paraId="0A850F37" w14:textId="77777777" w:rsidR="0080661A" w:rsidRPr="0047558B" w:rsidRDefault="0080661A" w:rsidP="0080661A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ณ วันที่ 30 กันยายน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2564</w:t>
            </w:r>
          </w:p>
        </w:tc>
        <w:tc>
          <w:tcPr>
            <w:tcW w:w="180" w:type="dxa"/>
            <w:vAlign w:val="bottom"/>
          </w:tcPr>
          <w:p w14:paraId="2DA5753E" w14:textId="77777777" w:rsidR="0080661A" w:rsidRPr="0047558B" w:rsidRDefault="0080661A" w:rsidP="008066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F9135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30,000</w:t>
            </w:r>
          </w:p>
        </w:tc>
        <w:tc>
          <w:tcPr>
            <w:tcW w:w="180" w:type="dxa"/>
            <w:vAlign w:val="bottom"/>
          </w:tcPr>
          <w:p w14:paraId="01C27540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18C74F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34,000</w:t>
            </w:r>
          </w:p>
        </w:tc>
        <w:tc>
          <w:tcPr>
            <w:tcW w:w="180" w:type="dxa"/>
            <w:vAlign w:val="bottom"/>
          </w:tcPr>
          <w:p w14:paraId="7DA2D7DF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40835D" w14:textId="252115C0" w:rsidR="0080661A" w:rsidRPr="0047558B" w:rsidRDefault="0080661A" w:rsidP="00A243DE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19,037</w:t>
            </w:r>
          </w:p>
        </w:tc>
        <w:tc>
          <w:tcPr>
            <w:tcW w:w="180" w:type="dxa"/>
            <w:vAlign w:val="bottom"/>
          </w:tcPr>
          <w:p w14:paraId="24FC82A5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2CB129" w14:textId="566CA66B" w:rsidR="0080661A" w:rsidRPr="0047558B" w:rsidRDefault="0080661A" w:rsidP="00A243DE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83,037</w:t>
            </w:r>
          </w:p>
        </w:tc>
      </w:tr>
      <w:tr w:rsidR="0080661A" w:rsidRPr="0047558B" w14:paraId="4F5DD1D5" w14:textId="77777777" w:rsidTr="00A243DE">
        <w:trPr>
          <w:cantSplit/>
        </w:trPr>
        <w:tc>
          <w:tcPr>
            <w:tcW w:w="2610" w:type="dxa"/>
          </w:tcPr>
          <w:p w14:paraId="0A880314" w14:textId="77777777" w:rsidR="0080661A" w:rsidRPr="0047558B" w:rsidRDefault="0080661A" w:rsidP="0080661A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1EEAC147" w14:textId="77777777" w:rsidR="0080661A" w:rsidRPr="0047558B" w:rsidRDefault="0080661A" w:rsidP="008066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057E4F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0CB7B6A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4A3567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EEF641E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E0C4FA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9F18688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C2F5D6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80661A" w:rsidRPr="0047558B" w14:paraId="5F1ED8AC" w14:textId="77777777" w:rsidTr="00A243DE">
        <w:trPr>
          <w:cantSplit/>
        </w:trPr>
        <w:tc>
          <w:tcPr>
            <w:tcW w:w="2610" w:type="dxa"/>
          </w:tcPr>
          <w:p w14:paraId="4E284B57" w14:textId="77777777" w:rsidR="0080661A" w:rsidRPr="0047558B" w:rsidRDefault="0080661A" w:rsidP="0080661A">
            <w:pPr>
              <w:shd w:val="clear" w:color="auto" w:fill="FFFFFF"/>
              <w:ind w:left="180" w:right="-7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256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80" w:type="dxa"/>
            <w:vAlign w:val="bottom"/>
          </w:tcPr>
          <w:p w14:paraId="7ADF31E0" w14:textId="77777777" w:rsidR="0080661A" w:rsidRPr="0047558B" w:rsidRDefault="0080661A" w:rsidP="008066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5F896671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52BF7DC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72D08198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40899C8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19006759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F898511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19C2BECF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80661A" w:rsidRPr="0047558B" w14:paraId="245BE1D1" w14:textId="77777777" w:rsidTr="00A243DE">
        <w:trPr>
          <w:cantSplit/>
        </w:trPr>
        <w:tc>
          <w:tcPr>
            <w:tcW w:w="2610" w:type="dxa"/>
          </w:tcPr>
          <w:p w14:paraId="3D6B37A5" w14:textId="77777777" w:rsidR="0080661A" w:rsidRPr="0047558B" w:rsidRDefault="0080661A" w:rsidP="0080661A">
            <w:pPr>
              <w:shd w:val="clear" w:color="auto" w:fill="FFFFFF"/>
              <w:ind w:left="180" w:right="-7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1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ตุลาคม</w:t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2562</w:t>
            </w:r>
          </w:p>
        </w:tc>
        <w:tc>
          <w:tcPr>
            <w:tcW w:w="180" w:type="dxa"/>
            <w:vAlign w:val="bottom"/>
          </w:tcPr>
          <w:p w14:paraId="554283C4" w14:textId="77777777" w:rsidR="0080661A" w:rsidRPr="0047558B" w:rsidRDefault="0080661A" w:rsidP="008066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73C5D356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    -</w:t>
            </w:r>
          </w:p>
        </w:tc>
        <w:tc>
          <w:tcPr>
            <w:tcW w:w="180" w:type="dxa"/>
            <w:vAlign w:val="bottom"/>
          </w:tcPr>
          <w:p w14:paraId="074981FB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2A0C37DA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  <w:tab w:val="decimal" w:pos="118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    -</w:t>
            </w:r>
          </w:p>
        </w:tc>
        <w:tc>
          <w:tcPr>
            <w:tcW w:w="180" w:type="dxa"/>
            <w:vAlign w:val="bottom"/>
          </w:tcPr>
          <w:p w14:paraId="31C76C7B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4A996CB2" w14:textId="77777777" w:rsidR="0080661A" w:rsidRPr="0047558B" w:rsidRDefault="0080661A" w:rsidP="00A243DE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2,756</w:t>
            </w:r>
          </w:p>
        </w:tc>
        <w:tc>
          <w:tcPr>
            <w:tcW w:w="180" w:type="dxa"/>
            <w:vAlign w:val="bottom"/>
          </w:tcPr>
          <w:p w14:paraId="7AEBC379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41B6FEDB" w14:textId="77777777" w:rsidR="0080661A" w:rsidRPr="0047558B" w:rsidRDefault="0080661A" w:rsidP="00A243DE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2,756</w:t>
            </w:r>
          </w:p>
        </w:tc>
      </w:tr>
      <w:tr w:rsidR="0080661A" w:rsidRPr="0047558B" w14:paraId="3C647B52" w14:textId="77777777" w:rsidTr="00A243DE">
        <w:trPr>
          <w:cantSplit/>
        </w:trPr>
        <w:tc>
          <w:tcPr>
            <w:tcW w:w="2610" w:type="dxa"/>
          </w:tcPr>
          <w:p w14:paraId="73F2C2A0" w14:textId="51A74150" w:rsidR="0080661A" w:rsidRPr="0047558B" w:rsidRDefault="0080661A" w:rsidP="0080661A">
            <w:pPr>
              <w:shd w:val="clear" w:color="auto" w:fill="FFFFFF"/>
              <w:ind w:left="180" w:right="-7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การเปลี่ยนแปลงจากกระแส</w:t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br/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43215AB4" w14:textId="77777777" w:rsidR="0080661A" w:rsidRPr="0047558B" w:rsidRDefault="0080661A" w:rsidP="008066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71A1787D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20,000</w:t>
            </w:r>
          </w:p>
        </w:tc>
        <w:tc>
          <w:tcPr>
            <w:tcW w:w="180" w:type="dxa"/>
            <w:vAlign w:val="bottom"/>
          </w:tcPr>
          <w:p w14:paraId="5A985017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204565CA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34,</w:t>
            </w: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15EAB49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47DDCC23" w14:textId="77777777" w:rsidR="0080661A" w:rsidRPr="0047558B" w:rsidRDefault="0080661A" w:rsidP="00A243DE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(1,766)</w:t>
            </w:r>
          </w:p>
        </w:tc>
        <w:tc>
          <w:tcPr>
            <w:tcW w:w="180" w:type="dxa"/>
            <w:vAlign w:val="bottom"/>
          </w:tcPr>
          <w:p w14:paraId="22ED3288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00B860C1" w14:textId="77777777" w:rsidR="0080661A" w:rsidRPr="0047558B" w:rsidRDefault="0080661A" w:rsidP="00A243DE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52,234</w:t>
            </w:r>
          </w:p>
        </w:tc>
      </w:tr>
      <w:tr w:rsidR="0080661A" w:rsidRPr="0047558B" w14:paraId="505BED8D" w14:textId="77777777" w:rsidTr="00A243DE">
        <w:trPr>
          <w:cantSplit/>
        </w:trPr>
        <w:tc>
          <w:tcPr>
            <w:tcW w:w="2610" w:type="dxa"/>
          </w:tcPr>
          <w:p w14:paraId="2F24775E" w14:textId="77777777" w:rsidR="0080661A" w:rsidRPr="0047558B" w:rsidRDefault="0080661A" w:rsidP="0080661A">
            <w:pPr>
              <w:shd w:val="clear" w:color="auto" w:fill="FFFFFF"/>
              <w:ind w:left="180" w:right="-7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ณ วันที่ 30 กันยายน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2563</w:t>
            </w:r>
          </w:p>
        </w:tc>
        <w:tc>
          <w:tcPr>
            <w:tcW w:w="180" w:type="dxa"/>
            <w:vAlign w:val="bottom"/>
          </w:tcPr>
          <w:p w14:paraId="25040DD8" w14:textId="77777777" w:rsidR="0080661A" w:rsidRPr="0047558B" w:rsidRDefault="0080661A" w:rsidP="008066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3CFE4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20,000</w:t>
            </w:r>
          </w:p>
        </w:tc>
        <w:tc>
          <w:tcPr>
            <w:tcW w:w="180" w:type="dxa"/>
            <w:vAlign w:val="bottom"/>
          </w:tcPr>
          <w:p w14:paraId="6C9B2F0C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8DBAB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34,000</w:t>
            </w:r>
          </w:p>
        </w:tc>
        <w:tc>
          <w:tcPr>
            <w:tcW w:w="180" w:type="dxa"/>
            <w:vAlign w:val="bottom"/>
          </w:tcPr>
          <w:p w14:paraId="09BFEFCA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EC27F" w14:textId="77777777" w:rsidR="0080661A" w:rsidRPr="0047558B" w:rsidRDefault="0080661A" w:rsidP="00A243DE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990</w:t>
            </w:r>
          </w:p>
        </w:tc>
        <w:tc>
          <w:tcPr>
            <w:tcW w:w="180" w:type="dxa"/>
            <w:vAlign w:val="bottom"/>
          </w:tcPr>
          <w:p w14:paraId="055838C3" w14:textId="77777777" w:rsidR="0080661A" w:rsidRPr="0047558B" w:rsidRDefault="0080661A" w:rsidP="00806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65447" w14:textId="77777777" w:rsidR="0080661A" w:rsidRPr="0047558B" w:rsidRDefault="0080661A" w:rsidP="00A243DE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54,990</w:t>
            </w:r>
          </w:p>
        </w:tc>
      </w:tr>
    </w:tbl>
    <w:p w14:paraId="25AB1958" w14:textId="21124518" w:rsidR="00F67285" w:rsidRPr="0047558B" w:rsidRDefault="00F67285" w:rsidP="00CF1B9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tbl>
      <w:tblPr>
        <w:tblW w:w="918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530"/>
        <w:gridCol w:w="180"/>
        <w:gridCol w:w="1350"/>
        <w:gridCol w:w="180"/>
        <w:gridCol w:w="1710"/>
        <w:gridCol w:w="180"/>
        <w:gridCol w:w="1260"/>
      </w:tblGrid>
      <w:tr w:rsidR="00B94459" w:rsidRPr="0047558B" w14:paraId="7CF71081" w14:textId="77777777" w:rsidTr="00A243DE">
        <w:trPr>
          <w:cantSplit/>
          <w:tblHeader/>
        </w:trPr>
        <w:tc>
          <w:tcPr>
            <w:tcW w:w="2610" w:type="dxa"/>
            <w:shd w:val="clear" w:color="auto" w:fill="auto"/>
          </w:tcPr>
          <w:p w14:paraId="6D06B18F" w14:textId="77777777" w:rsidR="00B94459" w:rsidRPr="0047558B" w:rsidRDefault="00B94459" w:rsidP="00D6369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D6B23C" w14:textId="77777777" w:rsidR="00B94459" w:rsidRPr="0047558B" w:rsidRDefault="00B94459" w:rsidP="00D6369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90" w:type="dxa"/>
            <w:gridSpan w:val="7"/>
            <w:shd w:val="clear" w:color="auto" w:fill="auto"/>
            <w:vAlign w:val="bottom"/>
            <w:hideMark/>
          </w:tcPr>
          <w:p w14:paraId="2B80883B" w14:textId="60AF7B10" w:rsidR="00B94459" w:rsidRPr="0047558B" w:rsidRDefault="00B94459" w:rsidP="00D6369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B94459" w:rsidRPr="0047558B" w14:paraId="2CD59589" w14:textId="77777777" w:rsidTr="00A243DE">
        <w:trPr>
          <w:cantSplit/>
          <w:tblHeader/>
        </w:trPr>
        <w:tc>
          <w:tcPr>
            <w:tcW w:w="2610" w:type="dxa"/>
            <w:shd w:val="clear" w:color="auto" w:fill="auto"/>
          </w:tcPr>
          <w:p w14:paraId="2D41133C" w14:textId="77777777" w:rsidR="00B94459" w:rsidRPr="0047558B" w:rsidRDefault="00B94459" w:rsidP="00D6369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8BADB4" w14:textId="77777777" w:rsidR="00B94459" w:rsidRPr="0047558B" w:rsidRDefault="00B94459" w:rsidP="00D6369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6D93A21D" w14:textId="77777777" w:rsidR="00B94459" w:rsidRPr="0047558B" w:rsidRDefault="00B94459" w:rsidP="00D6369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eastAsia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BF1690" w14:textId="77777777" w:rsidR="00B94459" w:rsidRPr="0047558B" w:rsidRDefault="00B94459" w:rsidP="00D6369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64D17F08" w14:textId="77777777" w:rsidR="00B94459" w:rsidRPr="0047558B" w:rsidRDefault="00B94459" w:rsidP="00D636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pacing w:val="-2"/>
                <w:sz w:val="30"/>
                <w:szCs w:val="30"/>
                <w:cs/>
                <w:lang w:val="en-US" w:eastAsia="en-GB" w:bidi="th-TH"/>
              </w:rPr>
            </w:pPr>
            <w:r w:rsidRPr="0047558B">
              <w:rPr>
                <w:rFonts w:ascii="Angsana New" w:eastAsia="Calibri" w:hAnsi="Angsana New"/>
                <w:b w:val="0"/>
                <w:spacing w:val="-2"/>
                <w:sz w:val="30"/>
                <w:szCs w:val="30"/>
                <w:cs/>
                <w:lang w:val="en-US" w:eastAsia="en-GB" w:bidi="th-TH"/>
              </w:rPr>
              <w:t>เงินกู้ยืมระยะสั้นจากบริษัทร่วม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034540" w14:textId="77777777" w:rsidR="00B94459" w:rsidRPr="0047558B" w:rsidRDefault="00B94459" w:rsidP="00D636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1C847EF2" w14:textId="77777777" w:rsidR="00B94459" w:rsidRPr="0047558B" w:rsidRDefault="00B94459" w:rsidP="00A243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 w:hanging="1"/>
              <w:jc w:val="center"/>
              <w:rPr>
                <w:rFonts w:ascii="Angsana New" w:eastAsia="Calibri" w:hAnsi="Angsana New"/>
                <w:b/>
                <w:spacing w:val="-2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 w:eastAsia="en-GB" w:bidi="th-TH"/>
              </w:rPr>
              <w:t xml:space="preserve">หนี้สินตามสัญญาเช่า </w:t>
            </w:r>
            <w:r w:rsidRPr="0047558B">
              <w:rPr>
                <w:rFonts w:ascii="Angsana New" w:eastAsia="Calibri" w:hAnsi="Angsana New"/>
                <w:i/>
                <w:iCs/>
                <w:spacing w:val="-2"/>
                <w:sz w:val="30"/>
                <w:szCs w:val="30"/>
                <w:lang w:val="en-US" w:eastAsia="en-GB" w:bidi="th-TH"/>
              </w:rPr>
              <w:t xml:space="preserve">(2563: </w:t>
            </w:r>
            <w:r w:rsidRPr="0047558B">
              <w:rPr>
                <w:rFonts w:ascii="Angsana New" w:eastAsia="Calibri" w:hAnsi="Angsana New"/>
                <w:i/>
                <w:iCs/>
                <w:spacing w:val="-2"/>
                <w:sz w:val="30"/>
                <w:szCs w:val="30"/>
                <w:cs/>
                <w:lang w:val="en-US" w:eastAsia="en-GB" w:bidi="th-TH"/>
              </w:rPr>
              <w:t>หนี้สินตามสัญญาเช่าการเงิน)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06C376" w14:textId="77777777" w:rsidR="00B94459" w:rsidRPr="0047558B" w:rsidRDefault="00B94459" w:rsidP="00D636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8854C85" w14:textId="77777777" w:rsidR="00B94459" w:rsidRPr="0047558B" w:rsidRDefault="00B94459" w:rsidP="00D636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eastAsia="en-GB" w:bidi="th-TH"/>
              </w:rPr>
              <w:t>รวม</w:t>
            </w:r>
          </w:p>
        </w:tc>
      </w:tr>
      <w:tr w:rsidR="00B94459" w:rsidRPr="0047558B" w14:paraId="057A3402" w14:textId="77777777" w:rsidTr="00A243DE">
        <w:trPr>
          <w:cantSplit/>
          <w:tblHeader/>
        </w:trPr>
        <w:tc>
          <w:tcPr>
            <w:tcW w:w="2610" w:type="dxa"/>
            <w:shd w:val="clear" w:color="auto" w:fill="auto"/>
          </w:tcPr>
          <w:p w14:paraId="18D66F21" w14:textId="77777777" w:rsidR="00B94459" w:rsidRPr="0047558B" w:rsidRDefault="00B94459" w:rsidP="00D6369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720DF7" w14:textId="77777777" w:rsidR="00B94459" w:rsidRPr="0047558B" w:rsidRDefault="00B94459" w:rsidP="00D6369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90" w:type="dxa"/>
            <w:gridSpan w:val="7"/>
            <w:shd w:val="clear" w:color="auto" w:fill="auto"/>
            <w:vAlign w:val="bottom"/>
            <w:hideMark/>
          </w:tcPr>
          <w:p w14:paraId="338EB9C9" w14:textId="77777777" w:rsidR="00B94459" w:rsidRPr="0047558B" w:rsidRDefault="00B94459" w:rsidP="00D6369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B94459" w:rsidRPr="0047558B" w14:paraId="225A7094" w14:textId="77777777" w:rsidTr="00A243DE">
        <w:trPr>
          <w:cantSplit/>
        </w:trPr>
        <w:tc>
          <w:tcPr>
            <w:tcW w:w="2610" w:type="dxa"/>
            <w:hideMark/>
          </w:tcPr>
          <w:p w14:paraId="3C29D7FD" w14:textId="77777777" w:rsidR="00B94459" w:rsidRPr="0047558B" w:rsidRDefault="00B94459" w:rsidP="00D6369B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256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180" w:type="dxa"/>
            <w:vAlign w:val="bottom"/>
          </w:tcPr>
          <w:p w14:paraId="2C4FE5A5" w14:textId="77777777" w:rsidR="00B94459" w:rsidRPr="0047558B" w:rsidRDefault="00B94459" w:rsidP="00D636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029B187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A8C3F91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16F6801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9F5CF66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36223826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9D0D734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3BDCD815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B94459" w:rsidRPr="0047558B" w14:paraId="08E86611" w14:textId="77777777" w:rsidTr="00A243DE">
        <w:trPr>
          <w:cantSplit/>
        </w:trPr>
        <w:tc>
          <w:tcPr>
            <w:tcW w:w="2610" w:type="dxa"/>
            <w:hideMark/>
          </w:tcPr>
          <w:p w14:paraId="029D942B" w14:textId="77777777" w:rsidR="00B94459" w:rsidRPr="0047558B" w:rsidRDefault="00B94459" w:rsidP="00D6369B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1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ตุลาคม</w:t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2563</w:t>
            </w:r>
          </w:p>
        </w:tc>
        <w:tc>
          <w:tcPr>
            <w:tcW w:w="180" w:type="dxa"/>
            <w:vAlign w:val="bottom"/>
          </w:tcPr>
          <w:p w14:paraId="7249E426" w14:textId="77777777" w:rsidR="00B94459" w:rsidRPr="0047558B" w:rsidRDefault="00B94459" w:rsidP="00D636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7C27E4B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20,000</w:t>
            </w:r>
          </w:p>
        </w:tc>
        <w:tc>
          <w:tcPr>
            <w:tcW w:w="180" w:type="dxa"/>
            <w:vAlign w:val="bottom"/>
          </w:tcPr>
          <w:p w14:paraId="1B73D0CD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1DFBE0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34,000</w:t>
            </w:r>
          </w:p>
        </w:tc>
        <w:tc>
          <w:tcPr>
            <w:tcW w:w="180" w:type="dxa"/>
            <w:vAlign w:val="bottom"/>
          </w:tcPr>
          <w:p w14:paraId="2A548B15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08685BC8" w14:textId="0474C88D" w:rsidR="00B94459" w:rsidRPr="0047558B" w:rsidRDefault="00B94459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  <w:r w:rsidR="008E5B8E" w:rsidRPr="0047558B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8E5B8E" w:rsidRPr="0047558B">
              <w:rPr>
                <w:rFonts w:ascii="Angsana New" w:hAnsi="Angsana New"/>
                <w:sz w:val="30"/>
                <w:szCs w:val="30"/>
                <w:lang w:eastAsia="en-GB"/>
              </w:rPr>
              <w:t>563</w:t>
            </w:r>
          </w:p>
        </w:tc>
        <w:tc>
          <w:tcPr>
            <w:tcW w:w="180" w:type="dxa"/>
            <w:vAlign w:val="bottom"/>
          </w:tcPr>
          <w:p w14:paraId="2695AF25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576CEDB7" w14:textId="3C319187" w:rsidR="00B94459" w:rsidRPr="0047558B" w:rsidRDefault="003C0DDC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77</w:t>
            </w:r>
            <w:r w:rsidR="00B94459" w:rsidRPr="0047558B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  <w:r w:rsidR="00B94459" w:rsidRPr="0047558B"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</w:tr>
      <w:tr w:rsidR="00B94459" w:rsidRPr="0047558B" w14:paraId="71BA37AC" w14:textId="77777777" w:rsidTr="00A243DE">
        <w:trPr>
          <w:cantSplit/>
        </w:trPr>
        <w:tc>
          <w:tcPr>
            <w:tcW w:w="2610" w:type="dxa"/>
            <w:hideMark/>
          </w:tcPr>
          <w:p w14:paraId="56A052D2" w14:textId="77777777" w:rsidR="00B94459" w:rsidRPr="0047558B" w:rsidRDefault="00B94459" w:rsidP="00D6369B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การเปลี่ยนแปลงจากกระแส</w:t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br/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5F96286A" w14:textId="77777777" w:rsidR="00B94459" w:rsidRPr="0047558B" w:rsidRDefault="00B94459" w:rsidP="00D636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E995A74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10,000</w:t>
            </w:r>
          </w:p>
        </w:tc>
        <w:tc>
          <w:tcPr>
            <w:tcW w:w="180" w:type="dxa"/>
            <w:vAlign w:val="bottom"/>
          </w:tcPr>
          <w:p w14:paraId="7C2FD5D9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2BF17F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ADC8527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78ED1835" w14:textId="6C1A8973" w:rsidR="00B94459" w:rsidRPr="0047558B" w:rsidRDefault="00B94459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(1</w:t>
            </w:r>
            <w:r w:rsidR="008552FA" w:rsidRPr="0047558B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8552FA" w:rsidRPr="0047558B">
              <w:rPr>
                <w:rFonts w:ascii="Angsana New" w:hAnsi="Angsana New"/>
                <w:sz w:val="30"/>
                <w:szCs w:val="30"/>
                <w:lang w:eastAsia="en-GB"/>
              </w:rPr>
              <w:t>701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3AC6B0F3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737F3251" w14:textId="7CA4C181" w:rsidR="00B94459" w:rsidRPr="0047558B" w:rsidRDefault="00B94459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661E8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3C0DDC" w:rsidRPr="0047558B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3C0DDC" w:rsidRPr="0047558B">
              <w:rPr>
                <w:rFonts w:ascii="Angsana New" w:hAnsi="Angsana New"/>
                <w:sz w:val="30"/>
                <w:szCs w:val="30"/>
                <w:lang w:eastAsia="en-GB"/>
              </w:rPr>
              <w:t>701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B94459" w:rsidRPr="0047558B" w14:paraId="6731689A" w14:textId="77777777" w:rsidTr="00A243DE">
        <w:trPr>
          <w:cantSplit/>
        </w:trPr>
        <w:tc>
          <w:tcPr>
            <w:tcW w:w="2610" w:type="dxa"/>
          </w:tcPr>
          <w:p w14:paraId="0FF6B135" w14:textId="77777777" w:rsidR="00B94459" w:rsidRPr="0047558B" w:rsidRDefault="00B94459" w:rsidP="00D6369B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05F8EB24" w14:textId="77777777" w:rsidR="00B94459" w:rsidRPr="0047558B" w:rsidRDefault="00B94459" w:rsidP="00D636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9616FFD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120151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decimal" w:pos="641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97A69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F69DCE4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B4C135D" w14:textId="209854CD" w:rsidR="00B94459" w:rsidRPr="0047558B" w:rsidRDefault="00517862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8</w:t>
            </w:r>
            <w:r w:rsidR="00B94459" w:rsidRPr="0047558B">
              <w:rPr>
                <w:rFonts w:ascii="Angsana New" w:hAnsi="Angsana New"/>
                <w:sz w:val="30"/>
                <w:szCs w:val="30"/>
                <w:lang w:eastAsia="en-GB"/>
              </w:rPr>
              <w:t>,07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80" w:type="dxa"/>
            <w:vAlign w:val="bottom"/>
          </w:tcPr>
          <w:p w14:paraId="508F8610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170541" w14:textId="09ACFB58" w:rsidR="00B94459" w:rsidRPr="0047558B" w:rsidRDefault="00517862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8</w:t>
            </w:r>
            <w:r w:rsidR="00B94459" w:rsidRPr="0047558B">
              <w:rPr>
                <w:rFonts w:ascii="Angsana New" w:hAnsi="Angsana New"/>
                <w:sz w:val="30"/>
                <w:szCs w:val="30"/>
                <w:lang w:eastAsia="en-GB"/>
              </w:rPr>
              <w:t>,07</w:t>
            </w: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</w:p>
        </w:tc>
      </w:tr>
      <w:tr w:rsidR="00B94459" w:rsidRPr="0047558B" w14:paraId="1348C381" w14:textId="77777777" w:rsidTr="00A243DE">
        <w:trPr>
          <w:cantSplit/>
        </w:trPr>
        <w:tc>
          <w:tcPr>
            <w:tcW w:w="2610" w:type="dxa"/>
            <w:hideMark/>
          </w:tcPr>
          <w:p w14:paraId="6D86BB8D" w14:textId="77777777" w:rsidR="00B94459" w:rsidRPr="0047558B" w:rsidRDefault="00B94459" w:rsidP="00D6369B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ณ วันที่ 30 กันยายน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2564</w:t>
            </w:r>
          </w:p>
        </w:tc>
        <w:tc>
          <w:tcPr>
            <w:tcW w:w="180" w:type="dxa"/>
            <w:vAlign w:val="bottom"/>
          </w:tcPr>
          <w:p w14:paraId="64D607BB" w14:textId="77777777" w:rsidR="00B94459" w:rsidRPr="0047558B" w:rsidRDefault="00B94459" w:rsidP="00D636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F3865A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30,000</w:t>
            </w:r>
          </w:p>
        </w:tc>
        <w:tc>
          <w:tcPr>
            <w:tcW w:w="180" w:type="dxa"/>
            <w:vAlign w:val="bottom"/>
          </w:tcPr>
          <w:p w14:paraId="7675D002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B9C81A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34,000</w:t>
            </w:r>
          </w:p>
        </w:tc>
        <w:tc>
          <w:tcPr>
            <w:tcW w:w="180" w:type="dxa"/>
            <w:vAlign w:val="bottom"/>
          </w:tcPr>
          <w:p w14:paraId="123E6317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6C346E" w14:textId="4D048201" w:rsidR="00B94459" w:rsidRPr="0047558B" w:rsidRDefault="008552FA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17,934</w:t>
            </w:r>
          </w:p>
        </w:tc>
        <w:tc>
          <w:tcPr>
            <w:tcW w:w="180" w:type="dxa"/>
            <w:vAlign w:val="bottom"/>
          </w:tcPr>
          <w:p w14:paraId="18246051" w14:textId="77777777" w:rsidR="00B94459" w:rsidRPr="0047558B" w:rsidRDefault="00B94459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8FBCBF" w14:textId="58335C8B" w:rsidR="00B94459" w:rsidRPr="0047558B" w:rsidRDefault="00B94459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</w:t>
            </w:r>
            <w:r w:rsidR="0053378C"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53378C"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9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</w:t>
            </w:r>
            <w:r w:rsidR="0053378C"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</w:t>
            </w:r>
          </w:p>
        </w:tc>
      </w:tr>
    </w:tbl>
    <w:p w14:paraId="5102061F" w14:textId="50979C23" w:rsidR="00661E88" w:rsidRDefault="00661E88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6"/>
          <w:szCs w:val="6"/>
        </w:rPr>
      </w:pPr>
    </w:p>
    <w:p w14:paraId="634DC9A6" w14:textId="77777777" w:rsidR="00661E88" w:rsidRDefault="00661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6"/>
          <w:szCs w:val="6"/>
        </w:rPr>
      </w:pPr>
      <w:r>
        <w:rPr>
          <w:rFonts w:ascii="Angsana New" w:hAnsi="Angsana New"/>
          <w:sz w:val="6"/>
          <w:szCs w:val="6"/>
        </w:rPr>
        <w:br w:type="page"/>
      </w:r>
    </w:p>
    <w:tbl>
      <w:tblPr>
        <w:tblW w:w="918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530"/>
        <w:gridCol w:w="180"/>
        <w:gridCol w:w="1350"/>
        <w:gridCol w:w="180"/>
        <w:gridCol w:w="1710"/>
        <w:gridCol w:w="180"/>
        <w:gridCol w:w="1260"/>
      </w:tblGrid>
      <w:tr w:rsidR="00133F8F" w:rsidRPr="0047558B" w14:paraId="6A1DDEE3" w14:textId="77777777" w:rsidTr="00D6369B">
        <w:trPr>
          <w:cantSplit/>
        </w:trPr>
        <w:tc>
          <w:tcPr>
            <w:tcW w:w="2610" w:type="dxa"/>
          </w:tcPr>
          <w:p w14:paraId="6980F6B7" w14:textId="77777777" w:rsidR="00133F8F" w:rsidRPr="0047558B" w:rsidRDefault="00133F8F" w:rsidP="00D6369B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1385B5EE" w14:textId="77777777" w:rsidR="00133F8F" w:rsidRPr="0047558B" w:rsidRDefault="00133F8F" w:rsidP="00D636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  <w:vAlign w:val="bottom"/>
          </w:tcPr>
          <w:p w14:paraId="408C86D8" w14:textId="380932A4" w:rsidR="00133F8F" w:rsidRPr="0047558B" w:rsidRDefault="00133F8F" w:rsidP="00A243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133F8F" w:rsidRPr="0047558B" w14:paraId="7F3FBC4B" w14:textId="77777777" w:rsidTr="00133F8F">
        <w:trPr>
          <w:cantSplit/>
        </w:trPr>
        <w:tc>
          <w:tcPr>
            <w:tcW w:w="2610" w:type="dxa"/>
          </w:tcPr>
          <w:p w14:paraId="09B542F8" w14:textId="77777777" w:rsidR="00133F8F" w:rsidRPr="0047558B" w:rsidRDefault="00133F8F" w:rsidP="00133F8F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09D6EA74" w14:textId="77777777" w:rsidR="00133F8F" w:rsidRPr="0047558B" w:rsidRDefault="00133F8F" w:rsidP="00133F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4ED2D20" w14:textId="379612E6" w:rsidR="00133F8F" w:rsidRPr="0047558B" w:rsidRDefault="00133F8F" w:rsidP="00A243D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69E8D4F4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E748D" w14:textId="135FD028" w:rsidR="00133F8F" w:rsidRPr="0047558B" w:rsidRDefault="00133F8F" w:rsidP="00A243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 w:hanging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 w:eastAsia="en-GB" w:bidi="th-TH"/>
              </w:rPr>
              <w:t>เงินกู้ยืมระยะสั้นจากบริษัทร่วม</w:t>
            </w:r>
          </w:p>
        </w:tc>
        <w:tc>
          <w:tcPr>
            <w:tcW w:w="180" w:type="dxa"/>
            <w:vAlign w:val="bottom"/>
          </w:tcPr>
          <w:p w14:paraId="0B0A0BE2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1B769B98" w14:textId="0581D706" w:rsidR="00133F8F" w:rsidRPr="0047558B" w:rsidRDefault="00133F8F" w:rsidP="00A243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 w:hanging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 w:eastAsia="en-GB" w:bidi="th-TH"/>
              </w:rPr>
              <w:t>หนี้สินตามสัญญาเช่า</w:t>
            </w:r>
            <w:r w:rsidRPr="0047558B">
              <w:rPr>
                <w:rFonts w:ascii="Angsana New" w:eastAsia="Calibri" w:hAnsi="Angsana New"/>
                <w:i/>
                <w:iCs/>
                <w:spacing w:val="-2"/>
                <w:sz w:val="30"/>
                <w:szCs w:val="30"/>
                <w:lang w:val="en-US" w:eastAsia="en-GB" w:bidi="th-TH"/>
              </w:rPr>
              <w:t xml:space="preserve">(2563: </w:t>
            </w:r>
            <w:r w:rsidRPr="0047558B">
              <w:rPr>
                <w:rFonts w:ascii="Angsana New" w:eastAsia="Calibri" w:hAnsi="Angsana New"/>
                <w:i/>
                <w:iCs/>
                <w:spacing w:val="-2"/>
                <w:sz w:val="30"/>
                <w:szCs w:val="30"/>
                <w:cs/>
                <w:lang w:val="en-US" w:eastAsia="en-GB" w:bidi="th-TH"/>
              </w:rPr>
              <w:t>หนี้สินตามสัญญาเช่าการเงิน)</w:t>
            </w:r>
          </w:p>
        </w:tc>
        <w:tc>
          <w:tcPr>
            <w:tcW w:w="180" w:type="dxa"/>
            <w:vAlign w:val="bottom"/>
          </w:tcPr>
          <w:p w14:paraId="303BDC6E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3842302" w14:textId="5D2A5493" w:rsidR="00133F8F" w:rsidRPr="0047558B" w:rsidRDefault="00133F8F" w:rsidP="00133F8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รวม</w:t>
            </w:r>
          </w:p>
        </w:tc>
      </w:tr>
      <w:tr w:rsidR="00133F8F" w:rsidRPr="0047558B" w14:paraId="60FA7EC2" w14:textId="77777777" w:rsidTr="00D6369B">
        <w:trPr>
          <w:cantSplit/>
        </w:trPr>
        <w:tc>
          <w:tcPr>
            <w:tcW w:w="2610" w:type="dxa"/>
          </w:tcPr>
          <w:p w14:paraId="11AF02BA" w14:textId="77777777" w:rsidR="00133F8F" w:rsidRPr="0047558B" w:rsidRDefault="00133F8F" w:rsidP="00133F8F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02085046" w14:textId="77777777" w:rsidR="00133F8F" w:rsidRPr="0047558B" w:rsidRDefault="00133F8F" w:rsidP="00133F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  <w:vAlign w:val="bottom"/>
          </w:tcPr>
          <w:p w14:paraId="032FEF43" w14:textId="7B9B1325" w:rsidR="00133F8F" w:rsidRPr="0047558B" w:rsidRDefault="00133F8F" w:rsidP="00A243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133F8F" w:rsidRPr="0047558B" w14:paraId="4EA512C9" w14:textId="77777777" w:rsidTr="00A243DE">
        <w:trPr>
          <w:cantSplit/>
        </w:trPr>
        <w:tc>
          <w:tcPr>
            <w:tcW w:w="2610" w:type="dxa"/>
          </w:tcPr>
          <w:p w14:paraId="16FCA32D" w14:textId="77777777" w:rsidR="00133F8F" w:rsidRPr="0047558B" w:rsidRDefault="00133F8F" w:rsidP="00133F8F">
            <w:pPr>
              <w:shd w:val="clear" w:color="auto" w:fill="FFFFFF"/>
              <w:ind w:left="180" w:right="-7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256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80" w:type="dxa"/>
            <w:vAlign w:val="bottom"/>
          </w:tcPr>
          <w:p w14:paraId="750CC0B9" w14:textId="77777777" w:rsidR="00133F8F" w:rsidRPr="0047558B" w:rsidRDefault="00133F8F" w:rsidP="00133F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054A6F13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1393D4BE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29553047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429D08F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1332E3B4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2563D7E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6181E117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133F8F" w:rsidRPr="0047558B" w14:paraId="20ACB5DF" w14:textId="77777777" w:rsidTr="00A243DE">
        <w:trPr>
          <w:cantSplit/>
        </w:trPr>
        <w:tc>
          <w:tcPr>
            <w:tcW w:w="2610" w:type="dxa"/>
          </w:tcPr>
          <w:p w14:paraId="2DCE8449" w14:textId="77777777" w:rsidR="00133F8F" w:rsidRPr="0047558B" w:rsidRDefault="00133F8F" w:rsidP="00133F8F">
            <w:pPr>
              <w:shd w:val="clear" w:color="auto" w:fill="FFFFFF"/>
              <w:ind w:left="180" w:right="-7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1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ตุลาคม</w:t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2562</w:t>
            </w:r>
          </w:p>
        </w:tc>
        <w:tc>
          <w:tcPr>
            <w:tcW w:w="180" w:type="dxa"/>
            <w:vAlign w:val="bottom"/>
          </w:tcPr>
          <w:p w14:paraId="66B5A122" w14:textId="77777777" w:rsidR="00133F8F" w:rsidRPr="0047558B" w:rsidRDefault="00133F8F" w:rsidP="00133F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60F39387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    -</w:t>
            </w:r>
          </w:p>
        </w:tc>
        <w:tc>
          <w:tcPr>
            <w:tcW w:w="180" w:type="dxa"/>
            <w:vAlign w:val="bottom"/>
          </w:tcPr>
          <w:p w14:paraId="7B6F9DBF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0403A452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  <w:tab w:val="decimal" w:pos="118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    -</w:t>
            </w:r>
          </w:p>
        </w:tc>
        <w:tc>
          <w:tcPr>
            <w:tcW w:w="180" w:type="dxa"/>
            <w:vAlign w:val="bottom"/>
          </w:tcPr>
          <w:p w14:paraId="1AC3A20D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5E2C9268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2,756</w:t>
            </w:r>
          </w:p>
        </w:tc>
        <w:tc>
          <w:tcPr>
            <w:tcW w:w="180" w:type="dxa"/>
            <w:vAlign w:val="bottom"/>
          </w:tcPr>
          <w:p w14:paraId="6EF976C5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734E5F58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2,756</w:t>
            </w:r>
          </w:p>
        </w:tc>
      </w:tr>
      <w:tr w:rsidR="00133F8F" w:rsidRPr="0047558B" w14:paraId="1D092658" w14:textId="77777777" w:rsidTr="00A243DE">
        <w:trPr>
          <w:cantSplit/>
        </w:trPr>
        <w:tc>
          <w:tcPr>
            <w:tcW w:w="2610" w:type="dxa"/>
          </w:tcPr>
          <w:p w14:paraId="1CC9EC14" w14:textId="77777777" w:rsidR="00133F8F" w:rsidRPr="0047558B" w:rsidRDefault="00133F8F" w:rsidP="00133F8F">
            <w:pPr>
              <w:shd w:val="clear" w:color="auto" w:fill="FFFFFF"/>
              <w:ind w:left="180" w:right="-7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การเปลี่ยนแปลงจากกระแส</w:t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br/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09727A5C" w14:textId="77777777" w:rsidR="00133F8F" w:rsidRPr="0047558B" w:rsidRDefault="00133F8F" w:rsidP="00133F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07CCCCA7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20,000</w:t>
            </w:r>
          </w:p>
        </w:tc>
        <w:tc>
          <w:tcPr>
            <w:tcW w:w="180" w:type="dxa"/>
            <w:vAlign w:val="bottom"/>
          </w:tcPr>
          <w:p w14:paraId="56D3E31B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19BC64BE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34,</w:t>
            </w: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B719002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7EAE8566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(1,766)</w:t>
            </w:r>
          </w:p>
        </w:tc>
        <w:tc>
          <w:tcPr>
            <w:tcW w:w="180" w:type="dxa"/>
            <w:vAlign w:val="bottom"/>
          </w:tcPr>
          <w:p w14:paraId="084090D2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30007805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52,234</w:t>
            </w:r>
          </w:p>
        </w:tc>
      </w:tr>
      <w:tr w:rsidR="00133F8F" w:rsidRPr="0047558B" w14:paraId="0365F252" w14:textId="77777777" w:rsidTr="00A243DE">
        <w:trPr>
          <w:cantSplit/>
        </w:trPr>
        <w:tc>
          <w:tcPr>
            <w:tcW w:w="2610" w:type="dxa"/>
          </w:tcPr>
          <w:p w14:paraId="7C646145" w14:textId="77777777" w:rsidR="00133F8F" w:rsidRPr="0047558B" w:rsidRDefault="00133F8F" w:rsidP="00133F8F">
            <w:pPr>
              <w:shd w:val="clear" w:color="auto" w:fill="FFFFFF"/>
              <w:ind w:left="180" w:right="-7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ณ วันที่ 30 กันยายน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2563</w:t>
            </w:r>
          </w:p>
        </w:tc>
        <w:tc>
          <w:tcPr>
            <w:tcW w:w="180" w:type="dxa"/>
            <w:vAlign w:val="bottom"/>
          </w:tcPr>
          <w:p w14:paraId="31F48210" w14:textId="77777777" w:rsidR="00133F8F" w:rsidRPr="0047558B" w:rsidRDefault="00133F8F" w:rsidP="00133F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E6C2B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20,000</w:t>
            </w:r>
          </w:p>
        </w:tc>
        <w:tc>
          <w:tcPr>
            <w:tcW w:w="180" w:type="dxa"/>
            <w:vAlign w:val="bottom"/>
          </w:tcPr>
          <w:p w14:paraId="6BF8649E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8E7AD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34,000</w:t>
            </w:r>
          </w:p>
        </w:tc>
        <w:tc>
          <w:tcPr>
            <w:tcW w:w="180" w:type="dxa"/>
            <w:vAlign w:val="bottom"/>
          </w:tcPr>
          <w:p w14:paraId="291CAF71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3427D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990</w:t>
            </w:r>
          </w:p>
        </w:tc>
        <w:tc>
          <w:tcPr>
            <w:tcW w:w="180" w:type="dxa"/>
            <w:vAlign w:val="bottom"/>
          </w:tcPr>
          <w:p w14:paraId="629A9757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CCDF4" w14:textId="77777777" w:rsidR="00133F8F" w:rsidRPr="0047558B" w:rsidRDefault="00133F8F" w:rsidP="00133F8F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54,990</w:t>
            </w:r>
          </w:p>
        </w:tc>
      </w:tr>
    </w:tbl>
    <w:p w14:paraId="7C8A3DC5" w14:textId="387FDE01" w:rsidR="00F67285" w:rsidRPr="0047558B" w:rsidRDefault="00133F8F" w:rsidP="005F2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47558B">
        <w:rPr>
          <w:rFonts w:ascii="Angsana New" w:hAnsi="Angsana New"/>
          <w:sz w:val="30"/>
          <w:szCs w:val="30"/>
        </w:rPr>
        <w:tab/>
      </w:r>
      <w:r w:rsidRPr="0047558B">
        <w:rPr>
          <w:rFonts w:ascii="Angsana New" w:hAnsi="Angsana New"/>
          <w:sz w:val="30"/>
          <w:szCs w:val="30"/>
        </w:rPr>
        <w:tab/>
      </w:r>
    </w:p>
    <w:p w14:paraId="0DDC96E9" w14:textId="01812C63" w:rsidR="005A73B8" w:rsidRPr="0047558B" w:rsidRDefault="00E91AFB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5A73B8" w:rsidRPr="0047558B">
        <w:rPr>
          <w:rFonts w:ascii="Angsana New" w:hAnsi="Angsana New"/>
          <w:b/>
          <w:bCs/>
          <w:sz w:val="30"/>
          <w:szCs w:val="30"/>
          <w:cs/>
        </w:rPr>
        <w:t xml:space="preserve">ผลประโยชน์พนักงาน </w:t>
      </w:r>
    </w:p>
    <w:p w14:paraId="629620C4" w14:textId="77777777" w:rsidR="005A73B8" w:rsidRPr="0047558B" w:rsidRDefault="005A73B8" w:rsidP="00EF126C">
      <w:pPr>
        <w:jc w:val="both"/>
        <w:rPr>
          <w:rFonts w:ascii="Angsana New" w:hAnsi="Angsana New"/>
          <w:sz w:val="30"/>
          <w:szCs w:val="30"/>
        </w:rPr>
      </w:pPr>
    </w:p>
    <w:tbl>
      <w:tblPr>
        <w:tblW w:w="4797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90"/>
        <w:gridCol w:w="258"/>
        <w:gridCol w:w="1151"/>
        <w:gridCol w:w="258"/>
        <w:gridCol w:w="1056"/>
        <w:gridCol w:w="274"/>
        <w:gridCol w:w="1056"/>
        <w:gridCol w:w="264"/>
        <w:gridCol w:w="1081"/>
      </w:tblGrid>
      <w:tr w:rsidR="005271D8" w:rsidRPr="0047558B" w14:paraId="63D0F5FA" w14:textId="77777777" w:rsidTr="00DC243F">
        <w:trPr>
          <w:tblHeader/>
        </w:trPr>
        <w:tc>
          <w:tcPr>
            <w:tcW w:w="2030" w:type="pct"/>
          </w:tcPr>
          <w:p w14:paraId="3473DAEB" w14:textId="77777777" w:rsidR="0079698D" w:rsidRPr="0047558B" w:rsidRDefault="0079698D" w:rsidP="00102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BA2296F" w14:textId="77777777" w:rsidR="0079698D" w:rsidRPr="0047558B" w:rsidRDefault="0079698D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07" w:type="pct"/>
            <w:gridSpan w:val="4"/>
          </w:tcPr>
          <w:p w14:paraId="771C6CC6" w14:textId="77777777" w:rsidR="0079698D" w:rsidRPr="0047558B" w:rsidRDefault="0079698D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21" w:type="pct"/>
            <w:gridSpan w:val="3"/>
          </w:tcPr>
          <w:p w14:paraId="1885E5E3" w14:textId="77777777" w:rsidR="0079698D" w:rsidRPr="0047558B" w:rsidRDefault="0079698D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7765C" w:rsidRPr="0047558B" w14:paraId="58BA67F4" w14:textId="77777777" w:rsidTr="00A243DE">
        <w:trPr>
          <w:tblHeader/>
        </w:trPr>
        <w:tc>
          <w:tcPr>
            <w:tcW w:w="2030" w:type="pct"/>
          </w:tcPr>
          <w:p w14:paraId="627960B8" w14:textId="77777777" w:rsidR="0079698D" w:rsidRPr="0047558B" w:rsidRDefault="0079698D" w:rsidP="006E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5805812" w14:textId="77777777" w:rsidR="0079698D" w:rsidRPr="0047558B" w:rsidRDefault="0079698D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07BF9398" w14:textId="0A97D305" w:rsidR="0079698D" w:rsidRPr="0047558B" w:rsidRDefault="005F2502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  <w:shd w:val="clear" w:color="auto" w:fill="auto"/>
          </w:tcPr>
          <w:p w14:paraId="5B8DD4A8" w14:textId="77777777" w:rsidR="0079698D" w:rsidRPr="0047558B" w:rsidRDefault="0079698D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B2411D6" w14:textId="44C99A23" w:rsidR="0079698D" w:rsidRPr="0047558B" w:rsidRDefault="005F2502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61CD32A8" w14:textId="77777777" w:rsidR="0079698D" w:rsidRPr="0047558B" w:rsidRDefault="0079698D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81D30DF" w14:textId="0F14A870" w:rsidR="0079698D" w:rsidRPr="0047558B" w:rsidRDefault="005F2502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32E8ACAF" w14:textId="77777777" w:rsidR="0079698D" w:rsidRPr="0047558B" w:rsidRDefault="0079698D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3358EF7" w14:textId="08EBFE54" w:rsidR="0079698D" w:rsidRPr="0047558B" w:rsidRDefault="005F2502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8222E" w:rsidRPr="0047558B" w14:paraId="7CEA17B3" w14:textId="77777777" w:rsidTr="00A243DE">
        <w:trPr>
          <w:tblHeader/>
        </w:trPr>
        <w:tc>
          <w:tcPr>
            <w:tcW w:w="2030" w:type="pct"/>
          </w:tcPr>
          <w:p w14:paraId="0232EDC3" w14:textId="77777777" w:rsidR="0079698D" w:rsidRPr="0047558B" w:rsidRDefault="0079698D" w:rsidP="0077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6D7F773" w14:textId="77777777" w:rsidR="0079698D" w:rsidRPr="0047558B" w:rsidRDefault="0079698D" w:rsidP="0077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828" w:type="pct"/>
            <w:gridSpan w:val="7"/>
            <w:tcBorders>
              <w:bottom w:val="nil"/>
            </w:tcBorders>
          </w:tcPr>
          <w:p w14:paraId="563CFE06" w14:textId="77777777" w:rsidR="0079698D" w:rsidRPr="0047558B" w:rsidRDefault="0079698D" w:rsidP="0077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A7765C" w:rsidRPr="0047558B" w14:paraId="3ECDA68C" w14:textId="77777777" w:rsidTr="00A243DE">
        <w:tc>
          <w:tcPr>
            <w:tcW w:w="2030" w:type="pct"/>
          </w:tcPr>
          <w:p w14:paraId="3B9C20F8" w14:textId="77777777" w:rsidR="005F2502" w:rsidRPr="0047558B" w:rsidRDefault="005F2502" w:rsidP="005F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9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/>
              </w:rPr>
              <w:t>โครงการ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142" w:type="pct"/>
          </w:tcPr>
          <w:p w14:paraId="6FA99625" w14:textId="77777777" w:rsidR="005F2502" w:rsidRPr="0047558B" w:rsidRDefault="005F2502" w:rsidP="005F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</w:tcPr>
          <w:p w14:paraId="57F1F14A" w14:textId="5B4C5FAC" w:rsidR="005F2502" w:rsidRPr="0047558B" w:rsidRDefault="006C7F5B" w:rsidP="005F250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88,824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77C29ACA" w14:textId="77777777" w:rsidR="005F2502" w:rsidRPr="0047558B" w:rsidRDefault="005F2502" w:rsidP="005F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14:paraId="7FB941B2" w14:textId="1530E616" w:rsidR="005F2502" w:rsidRPr="0047558B" w:rsidRDefault="005F2502" w:rsidP="005F250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92,579</w:t>
            </w:r>
          </w:p>
        </w:tc>
        <w:tc>
          <w:tcPr>
            <w:tcW w:w="151" w:type="pct"/>
            <w:tcBorders>
              <w:top w:val="nil"/>
              <w:bottom w:val="nil"/>
            </w:tcBorders>
          </w:tcPr>
          <w:p w14:paraId="011A55DC" w14:textId="77777777" w:rsidR="005F2502" w:rsidRPr="0047558B" w:rsidRDefault="005F2502" w:rsidP="005F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14:paraId="6A5C86B3" w14:textId="43B018FC" w:rsidR="005F2502" w:rsidRPr="0047558B" w:rsidRDefault="006C7F5B" w:rsidP="005F2502">
            <w:pPr>
              <w:pStyle w:val="acctfourfigures"/>
              <w:tabs>
                <w:tab w:val="left" w:pos="720"/>
              </w:tabs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84,949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7AA8808E" w14:textId="77777777" w:rsidR="005F2502" w:rsidRPr="0047558B" w:rsidRDefault="005F2502" w:rsidP="005F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2D58B2BC" w14:textId="718F4081" w:rsidR="005F2502" w:rsidRPr="0047558B" w:rsidRDefault="005F2502" w:rsidP="005F2502">
            <w:pPr>
              <w:pStyle w:val="acctfourfigures"/>
              <w:tabs>
                <w:tab w:val="left" w:pos="720"/>
              </w:tabs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89,362</w:t>
            </w:r>
          </w:p>
        </w:tc>
      </w:tr>
      <w:tr w:rsidR="00A7765C" w:rsidRPr="0047558B" w14:paraId="6BD7F163" w14:textId="77777777" w:rsidTr="00A243DE">
        <w:tc>
          <w:tcPr>
            <w:tcW w:w="2030" w:type="pct"/>
          </w:tcPr>
          <w:p w14:paraId="727B10F0" w14:textId="77777777" w:rsidR="005F2502" w:rsidRPr="0047558B" w:rsidRDefault="005F2502" w:rsidP="005F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2" w:type="pct"/>
            <w:tcBorders>
              <w:bottom w:val="nil"/>
            </w:tcBorders>
          </w:tcPr>
          <w:p w14:paraId="7645BD59" w14:textId="77777777" w:rsidR="005F2502" w:rsidRPr="0047558B" w:rsidRDefault="005F2502" w:rsidP="005F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</w:tcPr>
          <w:p w14:paraId="6C7DEA67" w14:textId="4B0231B6" w:rsidR="005F2502" w:rsidRPr="0047558B" w:rsidRDefault="006C7F5B" w:rsidP="005F250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4,465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359660FD" w14:textId="77777777" w:rsidR="005F2502" w:rsidRPr="0047558B" w:rsidRDefault="005F2502" w:rsidP="005F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14:paraId="65138F38" w14:textId="27B8BDBB" w:rsidR="005F2502" w:rsidRPr="0047558B" w:rsidRDefault="005F2502" w:rsidP="005F250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5,448</w:t>
            </w:r>
          </w:p>
        </w:tc>
        <w:tc>
          <w:tcPr>
            <w:tcW w:w="151" w:type="pct"/>
            <w:tcBorders>
              <w:top w:val="nil"/>
              <w:bottom w:val="nil"/>
            </w:tcBorders>
          </w:tcPr>
          <w:p w14:paraId="3A6A31DC" w14:textId="77777777" w:rsidR="005F2502" w:rsidRPr="0047558B" w:rsidRDefault="005F2502" w:rsidP="005F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14:paraId="17078896" w14:textId="74385F22" w:rsidR="005F2502" w:rsidRPr="0047558B" w:rsidRDefault="006C7F5B" w:rsidP="005F2502">
            <w:pPr>
              <w:pStyle w:val="acctfourfigures"/>
              <w:tabs>
                <w:tab w:val="left" w:pos="720"/>
              </w:tabs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4,465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170F96CC" w14:textId="77777777" w:rsidR="005F2502" w:rsidRPr="0047558B" w:rsidRDefault="005F2502" w:rsidP="005F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4C18BB58" w14:textId="6A096E41" w:rsidR="005F2502" w:rsidRPr="0047558B" w:rsidRDefault="005F2502" w:rsidP="005F2502">
            <w:pPr>
              <w:pStyle w:val="acctfourfigures"/>
              <w:tabs>
                <w:tab w:val="left" w:pos="720"/>
              </w:tabs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5,448</w:t>
            </w:r>
          </w:p>
        </w:tc>
      </w:tr>
      <w:tr w:rsidR="00A243DE" w:rsidRPr="0047558B" w14:paraId="36441F71" w14:textId="77777777" w:rsidTr="00A243DE">
        <w:tc>
          <w:tcPr>
            <w:tcW w:w="2030" w:type="pct"/>
            <w:tcBorders>
              <w:bottom w:val="nil"/>
            </w:tcBorders>
            <w:vAlign w:val="bottom"/>
          </w:tcPr>
          <w:p w14:paraId="56545BAC" w14:textId="77777777" w:rsidR="005F2502" w:rsidRPr="0047558B" w:rsidRDefault="005F2502" w:rsidP="005F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2" w:type="pct"/>
            <w:tcBorders>
              <w:bottom w:val="nil"/>
            </w:tcBorders>
          </w:tcPr>
          <w:p w14:paraId="7D4DC74C" w14:textId="77777777" w:rsidR="005F2502" w:rsidRPr="0047558B" w:rsidRDefault="005F2502" w:rsidP="005F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3AB71" w14:textId="43D69244" w:rsidR="005F2502" w:rsidRPr="0047558B" w:rsidRDefault="006C7F5B" w:rsidP="005F250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93,289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5834D934" w14:textId="77777777" w:rsidR="005F2502" w:rsidRPr="0047558B" w:rsidRDefault="005F2502" w:rsidP="005F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E7D80D8" w14:textId="201D6C54" w:rsidR="005F2502" w:rsidRPr="0047558B" w:rsidRDefault="005F2502" w:rsidP="005F250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98,027</w:t>
            </w:r>
          </w:p>
        </w:tc>
        <w:tc>
          <w:tcPr>
            <w:tcW w:w="151" w:type="pct"/>
            <w:tcBorders>
              <w:top w:val="nil"/>
              <w:bottom w:val="nil"/>
            </w:tcBorders>
            <w:vAlign w:val="bottom"/>
          </w:tcPr>
          <w:p w14:paraId="2FC4E052" w14:textId="77777777" w:rsidR="005F2502" w:rsidRPr="0047558B" w:rsidRDefault="005F2502" w:rsidP="005F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E7B63" w14:textId="01435D0F" w:rsidR="005F2502" w:rsidRPr="0047558B" w:rsidRDefault="006C7F5B" w:rsidP="005F2502">
            <w:pPr>
              <w:pStyle w:val="acctfourfigures"/>
              <w:tabs>
                <w:tab w:val="left" w:pos="720"/>
              </w:tabs>
              <w:spacing w:line="240" w:lineRule="atLeast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89,414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28305763" w14:textId="77777777" w:rsidR="005F2502" w:rsidRPr="0047558B" w:rsidRDefault="005F2502" w:rsidP="005F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5434F" w14:textId="19262C9D" w:rsidR="005F2502" w:rsidRPr="0047558B" w:rsidRDefault="005F2502" w:rsidP="005F2502">
            <w:pPr>
              <w:pStyle w:val="acctfourfigures"/>
              <w:tabs>
                <w:tab w:val="left" w:pos="720"/>
              </w:tabs>
              <w:spacing w:line="240" w:lineRule="atLeast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94,810</w:t>
            </w:r>
          </w:p>
        </w:tc>
      </w:tr>
    </w:tbl>
    <w:p w14:paraId="6E77018C" w14:textId="4095BEF2" w:rsidR="00074028" w:rsidRPr="0047558B" w:rsidRDefault="00074028" w:rsidP="00872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6834D58" w14:textId="06B180BF" w:rsidR="005A73B8" w:rsidRPr="0047558B" w:rsidRDefault="00BC7BBC" w:rsidP="00DC2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63B21FA" w14:textId="77777777" w:rsidR="005A73B8" w:rsidRPr="0047558B" w:rsidRDefault="005A73B8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</w:rPr>
      </w:pPr>
    </w:p>
    <w:p w14:paraId="35935B13" w14:textId="6168BBA8" w:rsidR="00235C99" w:rsidRPr="0047558B" w:rsidRDefault="005A73B8" w:rsidP="001E3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</w:t>
      </w:r>
      <w:r w:rsidR="00BC7BBC" w:rsidRPr="0047558B">
        <w:rPr>
          <w:rFonts w:ascii="Angsana New" w:hAnsi="Angsana New"/>
          <w:sz w:val="30"/>
          <w:szCs w:val="30"/>
          <w:cs/>
        </w:rPr>
        <w:t>ผลประโยชน์ที่กำหนดไว้</w:t>
      </w:r>
      <w:r w:rsidRPr="0047558B">
        <w:rPr>
          <w:rFonts w:ascii="Angsana New" w:hAnsi="Angsana New"/>
          <w:sz w:val="30"/>
          <w:szCs w:val="30"/>
          <w:cs/>
        </w:rPr>
        <w:t>ตามข้อกำหนดของพระราชบัญญัติคุ้มครองแรงงาน</w:t>
      </w:r>
      <w:r w:rsidRPr="0047558B">
        <w:rPr>
          <w:rFonts w:ascii="Angsana New" w:hAnsi="Angsana New"/>
          <w:sz w:val="30"/>
          <w:szCs w:val="30"/>
        </w:rPr>
        <w:t xml:space="preserve">  </w:t>
      </w:r>
      <w:r w:rsidR="0068222E"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พ.ศ.</w:t>
      </w:r>
      <w:r w:rsidR="00D61042"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</w:rPr>
        <w:t xml:space="preserve">2541 </w:t>
      </w:r>
      <w:r w:rsidRPr="0047558B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B51A9B" w:rsidRPr="0047558B">
        <w:rPr>
          <w:rFonts w:ascii="Angsana New" w:hAnsi="Angsana New"/>
          <w:sz w:val="30"/>
          <w:szCs w:val="30"/>
        </w:rPr>
        <w:t xml:space="preserve"> </w:t>
      </w:r>
      <w:r w:rsidR="00284FA7" w:rsidRPr="0047558B">
        <w:rPr>
          <w:rFonts w:ascii="Angsana New" w:hAnsi="Angsana New"/>
          <w:sz w:val="30"/>
          <w:szCs w:val="30"/>
          <w:cs/>
        </w:rPr>
        <w:t>โครงการผลประโยชน์ที่</w:t>
      </w:r>
      <w:r w:rsidR="00BC7BBC" w:rsidRPr="0047558B">
        <w:rPr>
          <w:rFonts w:ascii="Angsana New" w:hAnsi="Angsana New"/>
          <w:sz w:val="30"/>
          <w:szCs w:val="30"/>
          <w:cs/>
        </w:rPr>
        <w:t>กำหนดไว้</w:t>
      </w:r>
      <w:r w:rsidR="00DC243F" w:rsidRPr="0047558B">
        <w:rPr>
          <w:rFonts w:ascii="Angsana New" w:hAnsi="Angsana New"/>
          <w:sz w:val="30"/>
          <w:szCs w:val="30"/>
        </w:rPr>
        <w:br/>
      </w:r>
      <w:r w:rsidR="00235C99" w:rsidRPr="0047558B">
        <w:rPr>
          <w:rFonts w:ascii="Angsana New" w:hAnsi="Angsana New"/>
          <w:sz w:val="30"/>
          <w:szCs w:val="30"/>
          <w:cs/>
        </w:rPr>
        <w:t>มีความเสี่ยงจากการประม</w:t>
      </w:r>
      <w:r w:rsidR="00E77373" w:rsidRPr="0047558B">
        <w:rPr>
          <w:rFonts w:ascii="Angsana New" w:hAnsi="Angsana New"/>
          <w:sz w:val="30"/>
          <w:szCs w:val="30"/>
          <w:cs/>
        </w:rPr>
        <w:t xml:space="preserve">าณการตามหลักคณิตศาสตร์ประกันภัย </w:t>
      </w:r>
      <w:r w:rsidR="00235C99" w:rsidRPr="0047558B">
        <w:rPr>
          <w:rFonts w:ascii="Angsana New" w:hAnsi="Angsana New"/>
          <w:sz w:val="30"/>
          <w:szCs w:val="30"/>
          <w:cs/>
        </w:rPr>
        <w:t>ได้แก่ ความเสี่ยงของช่วงชีวิต และความเสี่ยงจากอัตราดอกเบี้ย</w:t>
      </w:r>
    </w:p>
    <w:p w14:paraId="7119A6EA" w14:textId="43365E36" w:rsidR="0025140A" w:rsidRPr="0047558B" w:rsidRDefault="0025140A" w:rsidP="001E3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0"/>
          <w:szCs w:val="20"/>
        </w:rPr>
      </w:pPr>
    </w:p>
    <w:p w14:paraId="17C92087" w14:textId="4382F23E" w:rsidR="00A7765C" w:rsidRPr="0047558B" w:rsidRDefault="00A7765C" w:rsidP="001E3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0"/>
          <w:szCs w:val="20"/>
        </w:rPr>
      </w:pPr>
    </w:p>
    <w:p w14:paraId="1194170F" w14:textId="48BF83AF" w:rsidR="00A7765C" w:rsidRPr="0047558B" w:rsidRDefault="00A7765C" w:rsidP="001E3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62BB62D" w14:textId="77777777" w:rsidR="00A7765C" w:rsidRPr="0047558B" w:rsidRDefault="00A7765C" w:rsidP="001E3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116" w:type="dxa"/>
        <w:tblInd w:w="450" w:type="dxa"/>
        <w:tblLook w:val="01E0" w:firstRow="1" w:lastRow="1" w:firstColumn="1" w:lastColumn="1" w:noHBand="0" w:noVBand="0"/>
      </w:tblPr>
      <w:tblGrid>
        <w:gridCol w:w="3870"/>
        <w:gridCol w:w="242"/>
        <w:gridCol w:w="1052"/>
        <w:gridCol w:w="268"/>
        <w:gridCol w:w="1062"/>
        <w:gridCol w:w="268"/>
        <w:gridCol w:w="1052"/>
        <w:gridCol w:w="250"/>
        <w:gridCol w:w="1052"/>
      </w:tblGrid>
      <w:tr w:rsidR="00D8327C" w:rsidRPr="0047558B" w14:paraId="62270873" w14:textId="77777777" w:rsidTr="00A243DE">
        <w:trPr>
          <w:tblHeader/>
        </w:trPr>
        <w:tc>
          <w:tcPr>
            <w:tcW w:w="3870" w:type="dxa"/>
            <w:vMerge w:val="restart"/>
            <w:shd w:val="clear" w:color="auto" w:fill="auto"/>
          </w:tcPr>
          <w:p w14:paraId="00255600" w14:textId="77777777" w:rsidR="001E3AA1" w:rsidRPr="0047558B" w:rsidRDefault="001E3AA1" w:rsidP="00396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3360DC32" w14:textId="77777777" w:rsidR="008D260D" w:rsidRPr="0047558B" w:rsidRDefault="001E3AA1" w:rsidP="00396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396D6C"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42" w:type="dxa"/>
          </w:tcPr>
          <w:p w14:paraId="25EC4BB9" w14:textId="77777777" w:rsidR="008D260D" w:rsidRPr="0047558B" w:rsidRDefault="008D260D" w:rsidP="008D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82" w:type="dxa"/>
            <w:gridSpan w:val="3"/>
          </w:tcPr>
          <w:p w14:paraId="7521CD19" w14:textId="77777777" w:rsidR="008D260D" w:rsidRPr="0047558B" w:rsidRDefault="008D260D" w:rsidP="008D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2CC63091" w14:textId="77777777" w:rsidR="008D260D" w:rsidRPr="0047558B" w:rsidRDefault="008D260D" w:rsidP="008D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4" w:type="dxa"/>
            <w:gridSpan w:val="3"/>
          </w:tcPr>
          <w:p w14:paraId="4A420783" w14:textId="77777777" w:rsidR="008D260D" w:rsidRPr="0047558B" w:rsidRDefault="008D260D" w:rsidP="008D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2502" w:rsidRPr="0047558B" w14:paraId="461A927D" w14:textId="77777777" w:rsidTr="00A243DE">
        <w:trPr>
          <w:tblHeader/>
        </w:trPr>
        <w:tc>
          <w:tcPr>
            <w:tcW w:w="3870" w:type="dxa"/>
            <w:vMerge/>
          </w:tcPr>
          <w:p w14:paraId="0E7C1825" w14:textId="77777777" w:rsidR="005F2502" w:rsidRPr="0047558B" w:rsidRDefault="005F2502" w:rsidP="005F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" w:type="dxa"/>
          </w:tcPr>
          <w:p w14:paraId="49B6FA4A" w14:textId="77777777" w:rsidR="005F2502" w:rsidRPr="0047558B" w:rsidRDefault="005F2502" w:rsidP="005F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0"/>
              </w:tabs>
              <w:spacing w:line="240" w:lineRule="auto"/>
              <w:ind w:left="-108" w:right="-90" w:firstLine="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52" w:type="dxa"/>
          </w:tcPr>
          <w:p w14:paraId="0BACC13A" w14:textId="68567224" w:rsidR="005F2502" w:rsidRPr="0047558B" w:rsidRDefault="005F2502" w:rsidP="005F2502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7D7D8776" w14:textId="77777777" w:rsidR="005F2502" w:rsidRPr="0047558B" w:rsidRDefault="005F2502" w:rsidP="005F2502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3C2BF50" w14:textId="762D0194" w:rsidR="005F2502" w:rsidRPr="0047558B" w:rsidRDefault="005F2502" w:rsidP="005F2502">
            <w:pPr>
              <w:pStyle w:val="BodyText"/>
              <w:tabs>
                <w:tab w:val="clear" w:pos="227"/>
                <w:tab w:val="clear" w:pos="454"/>
                <w:tab w:val="left" w:pos="432"/>
              </w:tabs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71324D3B" w14:textId="77777777" w:rsidR="005F2502" w:rsidRPr="0047558B" w:rsidRDefault="005F2502" w:rsidP="005F2502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31C9C33A" w14:textId="6F391A9A" w:rsidR="005F2502" w:rsidRPr="0047558B" w:rsidRDefault="005F2502" w:rsidP="005F2502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0" w:type="dxa"/>
          </w:tcPr>
          <w:p w14:paraId="2453460A" w14:textId="77777777" w:rsidR="005F2502" w:rsidRPr="0047558B" w:rsidRDefault="005F2502" w:rsidP="005F2502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29B2A96D" w14:textId="33D9D561" w:rsidR="005F2502" w:rsidRPr="0047558B" w:rsidRDefault="005F2502" w:rsidP="005F2502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A59B9" w:rsidRPr="0047558B" w14:paraId="276AAE8B" w14:textId="77777777" w:rsidTr="00A243DE">
        <w:trPr>
          <w:tblHeader/>
        </w:trPr>
        <w:tc>
          <w:tcPr>
            <w:tcW w:w="3870" w:type="dxa"/>
          </w:tcPr>
          <w:p w14:paraId="0472A1BA" w14:textId="77777777" w:rsidR="008A59B9" w:rsidRPr="0047558B" w:rsidRDefault="008A59B9" w:rsidP="008A59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CB307A8" w14:textId="77777777" w:rsidR="008A59B9" w:rsidRPr="0047558B" w:rsidRDefault="008A59B9" w:rsidP="008A59B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04" w:type="dxa"/>
            <w:gridSpan w:val="7"/>
          </w:tcPr>
          <w:p w14:paraId="3B397C84" w14:textId="77777777" w:rsidR="008A59B9" w:rsidRPr="0047558B" w:rsidRDefault="008A59B9" w:rsidP="008A59B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F2502" w:rsidRPr="0047558B" w14:paraId="4C4682F1" w14:textId="77777777" w:rsidTr="00A243DE">
        <w:tc>
          <w:tcPr>
            <w:tcW w:w="3870" w:type="dxa"/>
          </w:tcPr>
          <w:p w14:paraId="61DC59B5" w14:textId="62A4D70F" w:rsidR="005F2502" w:rsidRPr="0047558B" w:rsidRDefault="005F2502" w:rsidP="005F2502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ณ วันต้น</w:t>
            </w:r>
            <w:r w:rsidR="00DC243F" w:rsidRPr="004755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42" w:type="dxa"/>
          </w:tcPr>
          <w:p w14:paraId="5D6A65F8" w14:textId="77777777" w:rsidR="005F2502" w:rsidRPr="0047558B" w:rsidRDefault="005F2502" w:rsidP="005F25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</w:tcPr>
          <w:p w14:paraId="55D6C68A" w14:textId="1C7DABEB" w:rsidR="005F2502" w:rsidRPr="0047558B" w:rsidRDefault="009C63FA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98,027</w:t>
            </w:r>
          </w:p>
        </w:tc>
        <w:tc>
          <w:tcPr>
            <w:tcW w:w="268" w:type="dxa"/>
          </w:tcPr>
          <w:p w14:paraId="2B8B881B" w14:textId="77777777" w:rsidR="005F2502" w:rsidRPr="0047558B" w:rsidRDefault="005F2502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2F143D6" w14:textId="3389AD98" w:rsidR="005F2502" w:rsidRPr="0047558B" w:rsidRDefault="005F25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103,690</w:t>
            </w:r>
          </w:p>
        </w:tc>
        <w:tc>
          <w:tcPr>
            <w:tcW w:w="268" w:type="dxa"/>
          </w:tcPr>
          <w:p w14:paraId="1CC41BEC" w14:textId="77777777" w:rsidR="005F2502" w:rsidRPr="0047558B" w:rsidRDefault="005F2502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2A6FE289" w14:textId="7F6DEBB3" w:rsidR="005F2502" w:rsidRPr="0047558B" w:rsidRDefault="009C63FA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94,810</w:t>
            </w:r>
          </w:p>
        </w:tc>
        <w:tc>
          <w:tcPr>
            <w:tcW w:w="250" w:type="dxa"/>
          </w:tcPr>
          <w:p w14:paraId="21526548" w14:textId="77777777" w:rsidR="005F2502" w:rsidRPr="0047558B" w:rsidRDefault="005F2502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710447E1" w14:textId="6E06FFA6" w:rsidR="005F2502" w:rsidRPr="0047558B" w:rsidRDefault="005F25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99,561</w:t>
            </w:r>
          </w:p>
        </w:tc>
      </w:tr>
      <w:tr w:rsidR="005F2502" w:rsidRPr="0047558B" w14:paraId="44662F91" w14:textId="77777777" w:rsidTr="00A243DE">
        <w:tc>
          <w:tcPr>
            <w:tcW w:w="3870" w:type="dxa"/>
          </w:tcPr>
          <w:p w14:paraId="481A294C" w14:textId="77777777" w:rsidR="005F2502" w:rsidRPr="0047558B" w:rsidRDefault="005F2502" w:rsidP="005F2502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</w:tcPr>
          <w:p w14:paraId="2EAF28F8" w14:textId="77777777" w:rsidR="005F2502" w:rsidRPr="0047558B" w:rsidRDefault="005F2502" w:rsidP="005F25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52" w:type="dxa"/>
          </w:tcPr>
          <w:p w14:paraId="10C37C33" w14:textId="77777777" w:rsidR="005F2502" w:rsidRPr="0047558B" w:rsidRDefault="005F25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36807CA8" w14:textId="77777777" w:rsidR="005F2502" w:rsidRPr="0047558B" w:rsidRDefault="005F2502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3B017C" w14:textId="77777777" w:rsidR="005F2502" w:rsidRPr="0047558B" w:rsidRDefault="005F25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44B4E4B0" w14:textId="77777777" w:rsidR="005F2502" w:rsidRPr="0047558B" w:rsidRDefault="005F2502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6AB60A7A" w14:textId="77777777" w:rsidR="005F2502" w:rsidRPr="0047558B" w:rsidRDefault="005F25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0" w:type="dxa"/>
          </w:tcPr>
          <w:p w14:paraId="64BCE2A7" w14:textId="77777777" w:rsidR="005F2502" w:rsidRPr="0047558B" w:rsidRDefault="005F2502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3D5015EE" w14:textId="77777777" w:rsidR="005F2502" w:rsidRPr="0047558B" w:rsidRDefault="005F25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F2502" w:rsidRPr="0047558B" w14:paraId="7969BA26" w14:textId="77777777" w:rsidTr="00A243DE">
        <w:tc>
          <w:tcPr>
            <w:tcW w:w="3870" w:type="dxa"/>
          </w:tcPr>
          <w:p w14:paraId="1F3B9AEE" w14:textId="77777777" w:rsidR="005F2502" w:rsidRPr="0047558B" w:rsidRDefault="005F2502" w:rsidP="005F2502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42" w:type="dxa"/>
          </w:tcPr>
          <w:p w14:paraId="4CB35A5A" w14:textId="77777777" w:rsidR="005F2502" w:rsidRPr="0047558B" w:rsidRDefault="005F2502" w:rsidP="005F25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52" w:type="dxa"/>
          </w:tcPr>
          <w:p w14:paraId="179E09E3" w14:textId="77777777" w:rsidR="005F2502" w:rsidRPr="0047558B" w:rsidRDefault="005F25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24EDFF1E" w14:textId="77777777" w:rsidR="005F2502" w:rsidRPr="0047558B" w:rsidRDefault="005F2502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5960D779" w14:textId="77777777" w:rsidR="005F2502" w:rsidRPr="0047558B" w:rsidRDefault="005F25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733711EC" w14:textId="77777777" w:rsidR="005F2502" w:rsidRPr="0047558B" w:rsidRDefault="005F2502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22B78A31" w14:textId="77777777" w:rsidR="005F2502" w:rsidRPr="0047558B" w:rsidRDefault="005F25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0" w:type="dxa"/>
          </w:tcPr>
          <w:p w14:paraId="763D2C39" w14:textId="77777777" w:rsidR="005F2502" w:rsidRPr="0047558B" w:rsidRDefault="005F2502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23D69047" w14:textId="77777777" w:rsidR="005F2502" w:rsidRPr="0047558B" w:rsidRDefault="005F25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F2502" w:rsidRPr="0047558B" w14:paraId="3A89A210" w14:textId="77777777" w:rsidTr="00A243DE">
        <w:tc>
          <w:tcPr>
            <w:tcW w:w="3870" w:type="dxa"/>
          </w:tcPr>
          <w:p w14:paraId="68173325" w14:textId="77777777" w:rsidR="005F2502" w:rsidRPr="0047558B" w:rsidRDefault="005F2502" w:rsidP="005F2502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42" w:type="dxa"/>
          </w:tcPr>
          <w:p w14:paraId="5D120FA5" w14:textId="77777777" w:rsidR="005F2502" w:rsidRPr="0047558B" w:rsidRDefault="005F2502" w:rsidP="005F25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52" w:type="dxa"/>
          </w:tcPr>
          <w:p w14:paraId="18EF1ACA" w14:textId="68DB32B6" w:rsidR="005F2502" w:rsidRPr="0047558B" w:rsidRDefault="00F322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5,77</w:t>
            </w:r>
            <w:r w:rsidR="004F2EFF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8" w:type="dxa"/>
          </w:tcPr>
          <w:p w14:paraId="27E375CD" w14:textId="77777777" w:rsidR="005F2502" w:rsidRPr="0047558B" w:rsidRDefault="005F2502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C2AF8B6" w14:textId="6BDB8F9B" w:rsidR="005F2502" w:rsidRPr="0047558B" w:rsidRDefault="005F25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6,959</w:t>
            </w:r>
          </w:p>
        </w:tc>
        <w:tc>
          <w:tcPr>
            <w:tcW w:w="268" w:type="dxa"/>
          </w:tcPr>
          <w:p w14:paraId="779443A4" w14:textId="77777777" w:rsidR="005F2502" w:rsidRPr="0047558B" w:rsidRDefault="005F2502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0DF3EF81" w14:textId="3C356F45" w:rsidR="005F2502" w:rsidRPr="0047558B" w:rsidRDefault="00F322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5,2</w:t>
            </w:r>
            <w:r w:rsidR="008B1D9F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50" w:type="dxa"/>
          </w:tcPr>
          <w:p w14:paraId="6237E454" w14:textId="77777777" w:rsidR="005F2502" w:rsidRPr="0047558B" w:rsidRDefault="005F2502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153F5AC3" w14:textId="61F8B12E" w:rsidR="005F2502" w:rsidRPr="0047558B" w:rsidRDefault="005F25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6,263</w:t>
            </w:r>
          </w:p>
        </w:tc>
      </w:tr>
      <w:tr w:rsidR="005F2502" w:rsidRPr="0047558B" w14:paraId="58F769A4" w14:textId="77777777" w:rsidTr="00A243DE">
        <w:tc>
          <w:tcPr>
            <w:tcW w:w="3870" w:type="dxa"/>
          </w:tcPr>
          <w:p w14:paraId="0AE9A9F3" w14:textId="77777777" w:rsidR="005F2502" w:rsidRPr="0047558B" w:rsidRDefault="005F2502" w:rsidP="005F2502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42" w:type="dxa"/>
          </w:tcPr>
          <w:p w14:paraId="41298C0B" w14:textId="77777777" w:rsidR="005F2502" w:rsidRPr="0047558B" w:rsidRDefault="005F2502" w:rsidP="005F25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71EE67BF" w14:textId="2B6DEF93" w:rsidR="005F2502" w:rsidRPr="0047558B" w:rsidRDefault="00F322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1,713</w:t>
            </w:r>
          </w:p>
        </w:tc>
        <w:tc>
          <w:tcPr>
            <w:tcW w:w="268" w:type="dxa"/>
          </w:tcPr>
          <w:p w14:paraId="620EFDD9" w14:textId="77777777" w:rsidR="005F2502" w:rsidRPr="0047558B" w:rsidRDefault="005F2502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42D6A96" w14:textId="59AF7AF7" w:rsidR="005F2502" w:rsidRPr="0047558B" w:rsidRDefault="005F25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2,596</w:t>
            </w:r>
          </w:p>
        </w:tc>
        <w:tc>
          <w:tcPr>
            <w:tcW w:w="268" w:type="dxa"/>
          </w:tcPr>
          <w:p w14:paraId="0D5EE6E5" w14:textId="77777777" w:rsidR="005F2502" w:rsidRPr="0047558B" w:rsidRDefault="005F2502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0CCC8FF9" w14:textId="39CEA679" w:rsidR="005F2502" w:rsidRPr="0047558B" w:rsidRDefault="00F322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1,589</w:t>
            </w:r>
          </w:p>
        </w:tc>
        <w:tc>
          <w:tcPr>
            <w:tcW w:w="250" w:type="dxa"/>
          </w:tcPr>
          <w:p w14:paraId="1EBC0073" w14:textId="77777777" w:rsidR="005F2502" w:rsidRPr="0047558B" w:rsidRDefault="005F2502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2D6A1013" w14:textId="2D5FA4BF" w:rsidR="005F2502" w:rsidRPr="0047558B" w:rsidRDefault="005F25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2,433</w:t>
            </w:r>
          </w:p>
        </w:tc>
      </w:tr>
      <w:tr w:rsidR="005F2502" w:rsidRPr="0047558B" w14:paraId="71E0CBB5" w14:textId="77777777" w:rsidTr="00A243DE">
        <w:tc>
          <w:tcPr>
            <w:tcW w:w="3870" w:type="dxa"/>
          </w:tcPr>
          <w:p w14:paraId="269C9005" w14:textId="77777777" w:rsidR="005F2502" w:rsidRPr="0047558B" w:rsidRDefault="005F2502" w:rsidP="005F2502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</w:tcPr>
          <w:p w14:paraId="5F4DE8AE" w14:textId="77777777" w:rsidR="005F2502" w:rsidRPr="0047558B" w:rsidRDefault="005F2502" w:rsidP="005F25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4AE44562" w14:textId="68FA8D45" w:rsidR="005F2502" w:rsidRPr="0047558B" w:rsidRDefault="00F322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7,48</w:t>
            </w:r>
            <w:r w:rsidR="00BA0CC8"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8" w:type="dxa"/>
          </w:tcPr>
          <w:p w14:paraId="3246A934" w14:textId="77777777" w:rsidR="005F2502" w:rsidRPr="0047558B" w:rsidRDefault="005F2502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BD5F93E" w14:textId="632E4B75" w:rsidR="005F2502" w:rsidRPr="0047558B" w:rsidRDefault="005F25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9,555</w:t>
            </w:r>
          </w:p>
        </w:tc>
        <w:tc>
          <w:tcPr>
            <w:tcW w:w="268" w:type="dxa"/>
          </w:tcPr>
          <w:p w14:paraId="3AC7B90F" w14:textId="77777777" w:rsidR="005F2502" w:rsidRPr="0047558B" w:rsidRDefault="005F2502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1B133FC1" w14:textId="6F0A7CC9" w:rsidR="005F2502" w:rsidRPr="0047558B" w:rsidRDefault="00F322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6,82</w:t>
            </w:r>
            <w:r w:rsidR="0034550A"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0" w:type="dxa"/>
          </w:tcPr>
          <w:p w14:paraId="4C8197A5" w14:textId="77777777" w:rsidR="005F2502" w:rsidRPr="0047558B" w:rsidRDefault="005F2502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22A36830" w14:textId="39ACD737" w:rsidR="005F2502" w:rsidRPr="0047558B" w:rsidRDefault="005F2502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8,696</w:t>
            </w:r>
          </w:p>
        </w:tc>
      </w:tr>
      <w:tr w:rsidR="00FC2EEA" w:rsidRPr="0047558B" w14:paraId="0D833DA3" w14:textId="77777777" w:rsidTr="00A243DE">
        <w:tc>
          <w:tcPr>
            <w:tcW w:w="3870" w:type="dxa"/>
          </w:tcPr>
          <w:p w14:paraId="08DD2686" w14:textId="6A53908F" w:rsidR="00FC2EEA" w:rsidRPr="0047558B" w:rsidRDefault="00FC2EEA" w:rsidP="00FC2EEA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42" w:type="dxa"/>
          </w:tcPr>
          <w:p w14:paraId="271B8692" w14:textId="77777777" w:rsidR="00FC2EEA" w:rsidRPr="0047558B" w:rsidRDefault="00FC2EEA" w:rsidP="00FC2E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52" w:type="dxa"/>
          </w:tcPr>
          <w:p w14:paraId="6606691A" w14:textId="77777777" w:rsidR="00FC2EEA" w:rsidRPr="0047558B" w:rsidRDefault="00FC2EEA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1EFAF106" w14:textId="77777777" w:rsidR="00FC2EEA" w:rsidRPr="0047558B" w:rsidRDefault="00FC2EEA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1BFD4035" w14:textId="77777777" w:rsidR="00FC2EEA" w:rsidRPr="0047558B" w:rsidRDefault="00FC2EEA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5D95009A" w14:textId="77777777" w:rsidR="00FC2EEA" w:rsidRPr="0047558B" w:rsidRDefault="00FC2EEA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3844FB7F" w14:textId="77777777" w:rsidR="00FC2EEA" w:rsidRPr="0047558B" w:rsidRDefault="00FC2EEA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9711206" w14:textId="77777777" w:rsidR="00FC2EEA" w:rsidRPr="0047558B" w:rsidRDefault="00FC2EEA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11CD56AF" w14:textId="77777777" w:rsidR="00FC2EEA" w:rsidRPr="0047558B" w:rsidRDefault="00FC2EEA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2EEA" w:rsidRPr="0047558B" w14:paraId="091A2297" w14:textId="77777777" w:rsidTr="00A243DE">
        <w:tc>
          <w:tcPr>
            <w:tcW w:w="3870" w:type="dxa"/>
          </w:tcPr>
          <w:p w14:paraId="4FE38069" w14:textId="2E6E4F2C" w:rsidR="00FC2EEA" w:rsidRPr="0047558B" w:rsidRDefault="00FC2EEA" w:rsidP="00FC2EEA">
            <w:pPr>
              <w:tabs>
                <w:tab w:val="clear" w:pos="227"/>
                <w:tab w:val="left" w:pos="324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กำไรจากการประมาณการตามหลัก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42" w:type="dxa"/>
          </w:tcPr>
          <w:p w14:paraId="65C22EEF" w14:textId="77777777" w:rsidR="00FC2EEA" w:rsidRPr="0047558B" w:rsidRDefault="00FC2EEA" w:rsidP="00FC2E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</w:tcPr>
          <w:p w14:paraId="658F6B27" w14:textId="77777777" w:rsidR="00FC2EEA" w:rsidRPr="0047558B" w:rsidRDefault="00FC2EEA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8" w:type="dxa"/>
          </w:tcPr>
          <w:p w14:paraId="4A0E9953" w14:textId="77777777" w:rsidR="00FC2EEA" w:rsidRPr="0047558B" w:rsidRDefault="00FC2EEA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D1CDD0B" w14:textId="77777777" w:rsidR="00FC2EEA" w:rsidRPr="0047558B" w:rsidRDefault="00FC2EEA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8" w:type="dxa"/>
          </w:tcPr>
          <w:p w14:paraId="4758CB4F" w14:textId="77777777" w:rsidR="00FC2EEA" w:rsidRPr="0047558B" w:rsidRDefault="00FC2EEA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347C6726" w14:textId="77777777" w:rsidR="00FC2EEA" w:rsidRPr="0047558B" w:rsidRDefault="00FC2EEA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" w:type="dxa"/>
          </w:tcPr>
          <w:p w14:paraId="238DE14B" w14:textId="77777777" w:rsidR="00FC2EEA" w:rsidRPr="0047558B" w:rsidRDefault="00FC2EEA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1508AE79" w14:textId="77777777" w:rsidR="00FC2EEA" w:rsidRPr="0047558B" w:rsidRDefault="00FC2EEA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90E51" w:rsidRPr="0047558B" w14:paraId="450EC756" w14:textId="77777777" w:rsidTr="00A243DE">
        <w:tc>
          <w:tcPr>
            <w:tcW w:w="3870" w:type="dxa"/>
          </w:tcPr>
          <w:p w14:paraId="4AADAB09" w14:textId="77777777" w:rsidR="00590E51" w:rsidRPr="0047558B" w:rsidRDefault="00590E51" w:rsidP="00590E5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7558B">
              <w:rPr>
                <w:rFonts w:ascii="Angsana New" w:eastAsia="Calibri" w:hAnsi="Angsana New"/>
                <w:sz w:val="30"/>
                <w:szCs w:val="30"/>
              </w:rPr>
              <w:t xml:space="preserve">   - </w:t>
            </w:r>
            <w:r w:rsidRPr="0047558B">
              <w:rPr>
                <w:rFonts w:ascii="Angsana New" w:eastAsia="Calibri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42" w:type="dxa"/>
          </w:tcPr>
          <w:p w14:paraId="03874A3F" w14:textId="77777777" w:rsidR="00590E51" w:rsidRPr="0047558B" w:rsidRDefault="00590E51" w:rsidP="00590E5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</w:tcPr>
          <w:p w14:paraId="7837FB6B" w14:textId="58E013E3" w:rsidR="00590E51" w:rsidRPr="0047558B" w:rsidRDefault="00590E51" w:rsidP="00590E5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(10,27</w:t>
            </w:r>
            <w:r w:rsidR="00A14A0F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16B54257" w14:textId="77777777" w:rsidR="00590E51" w:rsidRPr="0047558B" w:rsidRDefault="00590E51" w:rsidP="0059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42BED0DB" w14:textId="6ECA00C1" w:rsidR="00590E51" w:rsidRPr="0047558B" w:rsidRDefault="00590E51" w:rsidP="00590E51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D5F45D0" w14:textId="77777777" w:rsidR="00590E51" w:rsidRPr="0047558B" w:rsidRDefault="00590E51" w:rsidP="0059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3B0617C0" w14:textId="2767E18E" w:rsidR="00590E51" w:rsidRPr="0047558B" w:rsidRDefault="00590E51" w:rsidP="00590E5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(10,27</w:t>
            </w:r>
            <w:r w:rsidR="002A0F43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</w:tcPr>
          <w:p w14:paraId="73C9FCC2" w14:textId="77777777" w:rsidR="00590E51" w:rsidRPr="0047558B" w:rsidRDefault="00590E51" w:rsidP="0059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26F2A0C7" w14:textId="4F0187AD" w:rsidR="00590E51" w:rsidRPr="0047558B" w:rsidRDefault="00590E51" w:rsidP="00590E5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90E51" w:rsidRPr="0047558B" w14:paraId="741F5A97" w14:textId="77777777" w:rsidTr="00A243DE">
        <w:tc>
          <w:tcPr>
            <w:tcW w:w="3870" w:type="dxa"/>
          </w:tcPr>
          <w:p w14:paraId="63020E4C" w14:textId="77777777" w:rsidR="00590E51" w:rsidRPr="0047558B" w:rsidRDefault="00590E51" w:rsidP="00590E5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42" w:type="dxa"/>
          </w:tcPr>
          <w:p w14:paraId="60EB7491" w14:textId="77777777" w:rsidR="00590E51" w:rsidRPr="0047558B" w:rsidRDefault="00590E51" w:rsidP="00590E5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</w:tcPr>
          <w:p w14:paraId="43E3BB4A" w14:textId="49102FD5" w:rsidR="00590E51" w:rsidRPr="0047558B" w:rsidRDefault="00590E51" w:rsidP="00590E5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3,036</w:t>
            </w:r>
          </w:p>
        </w:tc>
        <w:tc>
          <w:tcPr>
            <w:tcW w:w="268" w:type="dxa"/>
          </w:tcPr>
          <w:p w14:paraId="1294CCD8" w14:textId="77777777" w:rsidR="00590E51" w:rsidRPr="0047558B" w:rsidRDefault="00590E51" w:rsidP="0059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71832E77" w14:textId="1AB307CB" w:rsidR="00590E51" w:rsidRPr="0047558B" w:rsidRDefault="00590E51" w:rsidP="00590E51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09A8DAE" w14:textId="77777777" w:rsidR="00590E51" w:rsidRPr="0047558B" w:rsidRDefault="00590E51" w:rsidP="0059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543A2F31" w14:textId="0AEC597B" w:rsidR="00590E51" w:rsidRPr="0047558B" w:rsidRDefault="00590E51" w:rsidP="00590E5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3,036</w:t>
            </w:r>
          </w:p>
        </w:tc>
        <w:tc>
          <w:tcPr>
            <w:tcW w:w="250" w:type="dxa"/>
          </w:tcPr>
          <w:p w14:paraId="5731429E" w14:textId="77777777" w:rsidR="00590E51" w:rsidRPr="0047558B" w:rsidRDefault="00590E51" w:rsidP="0059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17D57CBF" w14:textId="3F9E95A4" w:rsidR="00590E51" w:rsidRPr="0047558B" w:rsidRDefault="00590E51" w:rsidP="00590E5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90E51" w:rsidRPr="0047558B" w14:paraId="3BC2BBDB" w14:textId="77777777" w:rsidTr="00A243DE">
        <w:tc>
          <w:tcPr>
            <w:tcW w:w="3870" w:type="dxa"/>
          </w:tcPr>
          <w:p w14:paraId="71E33D53" w14:textId="77777777" w:rsidR="00590E51" w:rsidRPr="0047558B" w:rsidRDefault="00590E51" w:rsidP="00590E5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7558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  - </w:t>
            </w:r>
            <w:r w:rsidRPr="0047558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242" w:type="dxa"/>
          </w:tcPr>
          <w:p w14:paraId="35B49DB4" w14:textId="77777777" w:rsidR="00590E51" w:rsidRPr="0047558B" w:rsidRDefault="00590E51" w:rsidP="00590E5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6D12C24D" w14:textId="5744C240" w:rsidR="00590E51" w:rsidRPr="0047558B" w:rsidRDefault="00590E51" w:rsidP="00590E5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3,52</w:t>
            </w:r>
            <w:r w:rsidR="00A14A0F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8" w:type="dxa"/>
          </w:tcPr>
          <w:p w14:paraId="03B501DB" w14:textId="77777777" w:rsidR="00590E51" w:rsidRPr="0047558B" w:rsidRDefault="00590E51" w:rsidP="0059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214E807" w14:textId="35D8A819" w:rsidR="00590E51" w:rsidRPr="0047558B" w:rsidRDefault="00590E51" w:rsidP="00590E5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2,852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07163A99" w14:textId="77777777" w:rsidR="00590E51" w:rsidRPr="0047558B" w:rsidRDefault="00590E51" w:rsidP="0059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7AD2C231" w14:textId="03DCFDE6" w:rsidR="00590E51" w:rsidRPr="0047558B" w:rsidRDefault="00590E51" w:rsidP="00590E5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3,52</w:t>
            </w:r>
            <w:r w:rsidR="002A0F43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0" w:type="dxa"/>
          </w:tcPr>
          <w:p w14:paraId="0270BE00" w14:textId="77777777" w:rsidR="00590E51" w:rsidRPr="0047558B" w:rsidRDefault="00590E51" w:rsidP="0059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3A35C491" w14:textId="4A6ACD79" w:rsidR="00590E51" w:rsidRPr="0047558B" w:rsidRDefault="00590E51" w:rsidP="00590E5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2,852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90E51" w:rsidRPr="0047558B" w14:paraId="4416C933" w14:textId="77777777" w:rsidTr="00A243DE">
        <w:tc>
          <w:tcPr>
            <w:tcW w:w="3870" w:type="dxa"/>
          </w:tcPr>
          <w:p w14:paraId="38AD8E7C" w14:textId="50052291" w:rsidR="00590E51" w:rsidRPr="0047558B" w:rsidRDefault="00590E51" w:rsidP="00590E51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75400149" w14:textId="77777777" w:rsidR="00590E51" w:rsidRPr="0047558B" w:rsidRDefault="00590E51" w:rsidP="00590E5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337E5058" w14:textId="775A9E7A" w:rsidR="00590E51" w:rsidRPr="0047558B" w:rsidRDefault="00590E51" w:rsidP="00590E5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(3,718)</w:t>
            </w:r>
          </w:p>
        </w:tc>
        <w:tc>
          <w:tcPr>
            <w:tcW w:w="268" w:type="dxa"/>
          </w:tcPr>
          <w:p w14:paraId="0FDD1F81" w14:textId="77777777" w:rsidR="00590E51" w:rsidRPr="0047558B" w:rsidRDefault="00590E51" w:rsidP="0059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310E620B" w14:textId="58A741F7" w:rsidR="00590E51" w:rsidRPr="0047558B" w:rsidRDefault="00590E51" w:rsidP="00590E5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2,852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8" w:type="dxa"/>
          </w:tcPr>
          <w:p w14:paraId="0FD41318" w14:textId="77777777" w:rsidR="00590E51" w:rsidRPr="0047558B" w:rsidRDefault="00590E51" w:rsidP="0059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55ED440D" w14:textId="0ED19942" w:rsidR="00590E51" w:rsidRPr="0047558B" w:rsidRDefault="00590E51" w:rsidP="00590E5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(3,718)</w:t>
            </w:r>
          </w:p>
        </w:tc>
        <w:tc>
          <w:tcPr>
            <w:tcW w:w="250" w:type="dxa"/>
          </w:tcPr>
          <w:p w14:paraId="0A5899BE" w14:textId="77777777" w:rsidR="00590E51" w:rsidRPr="0047558B" w:rsidRDefault="00590E51" w:rsidP="0059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040EBA89" w14:textId="0D69057B" w:rsidR="00590E51" w:rsidRPr="0047558B" w:rsidRDefault="00590E51" w:rsidP="00590E5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2,852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90E51" w:rsidRPr="0047558B" w14:paraId="10638059" w14:textId="77777777" w:rsidTr="00A243DE">
        <w:tc>
          <w:tcPr>
            <w:tcW w:w="3870" w:type="dxa"/>
          </w:tcPr>
          <w:p w14:paraId="3931828B" w14:textId="77777777" w:rsidR="00590E51" w:rsidRPr="0047558B" w:rsidRDefault="00590E51" w:rsidP="00590E51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2"/>
                <w:szCs w:val="32"/>
                <w:cs/>
              </w:rPr>
              <w:t>ผลประโยชน์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242" w:type="dxa"/>
          </w:tcPr>
          <w:p w14:paraId="3B69E03E" w14:textId="77777777" w:rsidR="00590E51" w:rsidRPr="0047558B" w:rsidRDefault="00590E51" w:rsidP="00590E5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67CC8AE1" w14:textId="700BEF7C" w:rsidR="00590E51" w:rsidRPr="0047558B" w:rsidRDefault="00590E51" w:rsidP="00590E5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(8,50</w:t>
            </w:r>
            <w:r w:rsidR="00A14A0F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2CF8CA35" w14:textId="77777777" w:rsidR="00590E51" w:rsidRPr="0047558B" w:rsidRDefault="00590E51" w:rsidP="0059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F721F61" w14:textId="77D5EAC9" w:rsidR="00590E51" w:rsidRPr="0047558B" w:rsidRDefault="00590E51" w:rsidP="00590E5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12,366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382ABB0F" w14:textId="77777777" w:rsidR="00590E51" w:rsidRPr="0047558B" w:rsidRDefault="00590E51" w:rsidP="0059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5A56FABA" w14:textId="14EF6DF2" w:rsidR="00590E51" w:rsidRPr="0047558B" w:rsidRDefault="00590E51" w:rsidP="00590E5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(8,50</w:t>
            </w:r>
            <w:r w:rsidR="008B1D9F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</w:tcPr>
          <w:p w14:paraId="55DD87F6" w14:textId="77777777" w:rsidR="00590E51" w:rsidRPr="0047558B" w:rsidRDefault="00590E51" w:rsidP="0059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2EB5D2C4" w14:textId="5DB9F2E7" w:rsidR="00590E51" w:rsidRPr="0047558B" w:rsidRDefault="00590E51" w:rsidP="00590E5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10,595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C2EEA" w:rsidRPr="0047558B" w14:paraId="12930106" w14:textId="77777777" w:rsidTr="00A243DE">
        <w:trPr>
          <w:trHeight w:val="20"/>
        </w:trPr>
        <w:tc>
          <w:tcPr>
            <w:tcW w:w="3870" w:type="dxa"/>
          </w:tcPr>
          <w:p w14:paraId="54984A7A" w14:textId="64473B1E" w:rsidR="00FC2EEA" w:rsidRPr="0047558B" w:rsidRDefault="00FC2EEA" w:rsidP="00FC2EE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</w:t>
            </w:r>
            <w:r w:rsidR="000F42D2"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242" w:type="dxa"/>
          </w:tcPr>
          <w:p w14:paraId="716E1A43" w14:textId="77777777" w:rsidR="00FC2EEA" w:rsidRPr="0047558B" w:rsidRDefault="00FC2EEA" w:rsidP="00FC2E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27F2646B" w14:textId="2F0C14FA" w:rsidR="00FC2EEA" w:rsidRPr="0047558B" w:rsidRDefault="00590E51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93,289</w:t>
            </w:r>
          </w:p>
        </w:tc>
        <w:tc>
          <w:tcPr>
            <w:tcW w:w="268" w:type="dxa"/>
          </w:tcPr>
          <w:p w14:paraId="19031BE3" w14:textId="77777777" w:rsidR="00FC2EEA" w:rsidRPr="0047558B" w:rsidRDefault="00FC2EEA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2751A417" w14:textId="3865317F" w:rsidR="00FC2EEA" w:rsidRPr="0047558B" w:rsidRDefault="00FC2EEA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98,027</w:t>
            </w:r>
          </w:p>
        </w:tc>
        <w:tc>
          <w:tcPr>
            <w:tcW w:w="268" w:type="dxa"/>
          </w:tcPr>
          <w:p w14:paraId="0210CAEB" w14:textId="77777777" w:rsidR="00FC2EEA" w:rsidRPr="0047558B" w:rsidRDefault="00FC2EEA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59455490" w14:textId="121BDFD4" w:rsidR="00FC2EEA" w:rsidRPr="0047558B" w:rsidRDefault="00590E51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89,414</w:t>
            </w:r>
          </w:p>
        </w:tc>
        <w:tc>
          <w:tcPr>
            <w:tcW w:w="250" w:type="dxa"/>
          </w:tcPr>
          <w:p w14:paraId="53CA052F" w14:textId="77777777" w:rsidR="00FC2EEA" w:rsidRPr="0047558B" w:rsidRDefault="00FC2EEA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0835C9FF" w14:textId="098B0E8D" w:rsidR="00FC2EEA" w:rsidRPr="0047558B" w:rsidRDefault="00FC2EEA" w:rsidP="00FC2E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94,810</w:t>
            </w:r>
          </w:p>
        </w:tc>
      </w:tr>
    </w:tbl>
    <w:p w14:paraId="30DA87B6" w14:textId="77777777" w:rsidR="00241D27" w:rsidRPr="0047558B" w:rsidRDefault="00241D27" w:rsidP="008D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260"/>
        <w:gridCol w:w="243"/>
        <w:gridCol w:w="1107"/>
        <w:gridCol w:w="270"/>
        <w:gridCol w:w="1080"/>
      </w:tblGrid>
      <w:tr w:rsidR="008D260D" w:rsidRPr="0047558B" w14:paraId="377703A6" w14:textId="77777777" w:rsidTr="00A243DE">
        <w:tc>
          <w:tcPr>
            <w:tcW w:w="3510" w:type="dxa"/>
          </w:tcPr>
          <w:p w14:paraId="42C74190" w14:textId="77777777" w:rsidR="008D260D" w:rsidRPr="0047558B" w:rsidRDefault="008B3D24" w:rsidP="008D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47558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880" w:type="dxa"/>
            <w:gridSpan w:val="3"/>
          </w:tcPr>
          <w:p w14:paraId="712B157E" w14:textId="77777777" w:rsidR="008D260D" w:rsidRPr="0047558B" w:rsidRDefault="008D260D" w:rsidP="008D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1CE46E00" w14:textId="77777777" w:rsidR="008D260D" w:rsidRPr="0047558B" w:rsidRDefault="008D260D" w:rsidP="008D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14:paraId="025CA6C8" w14:textId="77777777" w:rsidR="008D260D" w:rsidRPr="0047558B" w:rsidRDefault="008D260D" w:rsidP="008D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348" w:rsidRPr="0047558B" w14:paraId="1B9C3734" w14:textId="77777777" w:rsidTr="00A243DE">
        <w:tc>
          <w:tcPr>
            <w:tcW w:w="3510" w:type="dxa"/>
          </w:tcPr>
          <w:p w14:paraId="6BD3CB99" w14:textId="77777777" w:rsidR="006E6348" w:rsidRPr="0047558B" w:rsidRDefault="003A3689" w:rsidP="006E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558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B3D24" w:rsidRPr="0047558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</w:tcPr>
          <w:p w14:paraId="3736AAB0" w14:textId="10154191" w:rsidR="006E6348" w:rsidRPr="0047558B" w:rsidRDefault="00FC2EEA" w:rsidP="00C4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73EF063" w14:textId="77777777" w:rsidR="006E6348" w:rsidRPr="0047558B" w:rsidRDefault="006E6348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98E69F" w14:textId="609FFADF" w:rsidR="006E6348" w:rsidRPr="0047558B" w:rsidRDefault="00FC2EEA" w:rsidP="00C444FB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08D447BE" w14:textId="77777777" w:rsidR="006E6348" w:rsidRPr="0047558B" w:rsidRDefault="006E6348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2D0FFAA" w14:textId="4C142B73" w:rsidR="006E6348" w:rsidRPr="0047558B" w:rsidRDefault="00FC2EEA" w:rsidP="00C4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6ED0D14" w14:textId="77777777" w:rsidR="006E6348" w:rsidRPr="0047558B" w:rsidRDefault="006E6348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B7675" w14:textId="559F5EE7" w:rsidR="006E6348" w:rsidRPr="0047558B" w:rsidRDefault="00FC2EEA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A59B9" w:rsidRPr="0047558B" w14:paraId="08A90496" w14:textId="77777777" w:rsidTr="00A243DE">
        <w:tc>
          <w:tcPr>
            <w:tcW w:w="3510" w:type="dxa"/>
          </w:tcPr>
          <w:p w14:paraId="52FE916B" w14:textId="77777777" w:rsidR="008A59B9" w:rsidRPr="0047558B" w:rsidRDefault="008A59B9" w:rsidP="008A59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0B1D934F" w14:textId="77777777" w:rsidR="008A59B9" w:rsidRPr="0047558B" w:rsidRDefault="008A59B9" w:rsidP="008A59B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FC2EEA" w:rsidRPr="0047558B" w14:paraId="42E08EBA" w14:textId="77777777" w:rsidTr="00A243DE">
        <w:tc>
          <w:tcPr>
            <w:tcW w:w="3510" w:type="dxa"/>
          </w:tcPr>
          <w:p w14:paraId="57219B86" w14:textId="77777777" w:rsidR="00FC2EEA" w:rsidRPr="0047558B" w:rsidRDefault="00FC2EEA" w:rsidP="00FC2E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50" w:type="dxa"/>
          </w:tcPr>
          <w:p w14:paraId="3F5843E3" w14:textId="14B04A34" w:rsidR="00FC2EEA" w:rsidRPr="0047558B" w:rsidRDefault="00590E51" w:rsidP="00FC2EEA">
            <w:pPr>
              <w:pStyle w:val="acctfourfigures"/>
              <w:tabs>
                <w:tab w:val="clear" w:pos="765"/>
                <w:tab w:val="left" w:pos="16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1.97 </w:t>
            </w:r>
            <w:r w:rsidR="00186780"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และ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3.34</w:t>
            </w:r>
          </w:p>
        </w:tc>
        <w:tc>
          <w:tcPr>
            <w:tcW w:w="270" w:type="dxa"/>
          </w:tcPr>
          <w:p w14:paraId="38313DFF" w14:textId="77777777" w:rsidR="00FC2EEA" w:rsidRPr="0047558B" w:rsidRDefault="00FC2EEA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243401" w14:textId="627534CE" w:rsidR="00FC2EEA" w:rsidRPr="0047558B" w:rsidRDefault="00FC2EEA" w:rsidP="00A243DE">
            <w:pPr>
              <w:pStyle w:val="acctfourfigures"/>
              <w:tabs>
                <w:tab w:val="clear" w:pos="765"/>
                <w:tab w:val="left" w:pos="162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2.53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3.34</w:t>
            </w:r>
          </w:p>
        </w:tc>
        <w:tc>
          <w:tcPr>
            <w:tcW w:w="243" w:type="dxa"/>
          </w:tcPr>
          <w:p w14:paraId="0BEBF870" w14:textId="77777777" w:rsidR="00FC2EEA" w:rsidRPr="0047558B" w:rsidRDefault="00FC2EEA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76A68DA4" w14:textId="35164F4E" w:rsidR="00FC2EEA" w:rsidRPr="0047558B" w:rsidRDefault="00590E51" w:rsidP="00FC2E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1.97</w:t>
            </w:r>
          </w:p>
        </w:tc>
        <w:tc>
          <w:tcPr>
            <w:tcW w:w="270" w:type="dxa"/>
          </w:tcPr>
          <w:p w14:paraId="6E94CC2E" w14:textId="77777777" w:rsidR="00FC2EEA" w:rsidRPr="0047558B" w:rsidRDefault="00FC2EEA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9E770" w14:textId="5FAAC555" w:rsidR="00FC2EEA" w:rsidRPr="0047558B" w:rsidRDefault="00FC2EEA" w:rsidP="00FC2E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2.53</w:t>
            </w:r>
          </w:p>
        </w:tc>
      </w:tr>
      <w:tr w:rsidR="00FC2EEA" w:rsidRPr="0047558B" w14:paraId="30955F34" w14:textId="77777777" w:rsidTr="00A243DE">
        <w:trPr>
          <w:trHeight w:val="75"/>
        </w:trPr>
        <w:tc>
          <w:tcPr>
            <w:tcW w:w="3510" w:type="dxa"/>
          </w:tcPr>
          <w:p w14:paraId="3BD043A5" w14:textId="77777777" w:rsidR="00FC2EEA" w:rsidRPr="0047558B" w:rsidRDefault="00FC2EEA" w:rsidP="00FC2E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50" w:type="dxa"/>
          </w:tcPr>
          <w:p w14:paraId="3FBFF51F" w14:textId="6C6F3C67" w:rsidR="00FC2EEA" w:rsidRPr="0047558B" w:rsidRDefault="00590E51" w:rsidP="00FC2EEA">
            <w:pPr>
              <w:pStyle w:val="acctfourfigures"/>
              <w:tabs>
                <w:tab w:val="clear" w:pos="765"/>
                <w:tab w:val="left" w:pos="16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1.50 </w:t>
            </w:r>
            <w:r w:rsidR="00186780"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และ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5.00</w:t>
            </w:r>
          </w:p>
        </w:tc>
        <w:tc>
          <w:tcPr>
            <w:tcW w:w="270" w:type="dxa"/>
          </w:tcPr>
          <w:p w14:paraId="422B7A7B" w14:textId="77777777" w:rsidR="00FC2EEA" w:rsidRPr="0047558B" w:rsidRDefault="00FC2EEA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06A0D2" w14:textId="1AFE70C9" w:rsidR="00FC2EEA" w:rsidRPr="0047558B" w:rsidRDefault="00FC2EEA" w:rsidP="00A243DE">
            <w:pPr>
              <w:pStyle w:val="acctfourfigures"/>
              <w:tabs>
                <w:tab w:val="clear" w:pos="765"/>
                <w:tab w:val="left" w:pos="162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4.00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43" w:type="dxa"/>
          </w:tcPr>
          <w:p w14:paraId="2E544D7D" w14:textId="77777777" w:rsidR="00FC2EEA" w:rsidRPr="0047558B" w:rsidRDefault="00FC2EEA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732D8CE6" w14:textId="3FB8D521" w:rsidR="00FC2EEA" w:rsidRPr="0047558B" w:rsidRDefault="00590E51" w:rsidP="00FC2E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1.50 - 3.00</w:t>
            </w:r>
          </w:p>
        </w:tc>
        <w:tc>
          <w:tcPr>
            <w:tcW w:w="270" w:type="dxa"/>
          </w:tcPr>
          <w:p w14:paraId="35834140" w14:textId="77777777" w:rsidR="00FC2EEA" w:rsidRPr="0047558B" w:rsidRDefault="00FC2EEA" w:rsidP="00F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B0B18" w14:textId="703F95D5" w:rsidR="00FC2EEA" w:rsidRPr="0047558B" w:rsidRDefault="00FC2EEA" w:rsidP="00FC2E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4.00</w:t>
            </w:r>
          </w:p>
        </w:tc>
      </w:tr>
      <w:tr w:rsidR="00590E51" w:rsidRPr="0047558B" w14:paraId="37DA4F3A" w14:textId="77777777" w:rsidTr="00A243DE">
        <w:trPr>
          <w:trHeight w:val="75"/>
        </w:trPr>
        <w:tc>
          <w:tcPr>
            <w:tcW w:w="3510" w:type="dxa"/>
          </w:tcPr>
          <w:p w14:paraId="6D720C4E" w14:textId="77777777" w:rsidR="00590E51" w:rsidRPr="0047558B" w:rsidRDefault="00590E51" w:rsidP="00590E5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</w:tcPr>
          <w:p w14:paraId="4B4EF1F0" w14:textId="12614960" w:rsidR="00590E51" w:rsidRPr="0047558B" w:rsidRDefault="00590E51" w:rsidP="00590E51">
            <w:pPr>
              <w:pStyle w:val="acctfourfigures"/>
              <w:tabs>
                <w:tab w:val="clear" w:pos="765"/>
                <w:tab w:val="left" w:pos="69"/>
              </w:tabs>
              <w:spacing w:line="240" w:lineRule="auto"/>
              <w:ind w:left="-111" w:right="-108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186780"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0.00 </w:t>
            </w:r>
            <w:r w:rsidR="00186780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186780"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70" w:type="dxa"/>
          </w:tcPr>
          <w:p w14:paraId="2EA469B7" w14:textId="77777777" w:rsidR="00590E51" w:rsidRPr="0047558B" w:rsidRDefault="00590E51" w:rsidP="0059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787009" w14:textId="72D3CB54" w:rsidR="00590E51" w:rsidRPr="0047558B" w:rsidRDefault="00590E51" w:rsidP="00A243DE">
            <w:pPr>
              <w:pStyle w:val="acctfourfigures"/>
              <w:tabs>
                <w:tab w:val="clear" w:pos="765"/>
                <w:tab w:val="left" w:pos="162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0.00 - 20.00</w:t>
            </w:r>
          </w:p>
        </w:tc>
        <w:tc>
          <w:tcPr>
            <w:tcW w:w="243" w:type="dxa"/>
          </w:tcPr>
          <w:p w14:paraId="4B6F1250" w14:textId="77777777" w:rsidR="00590E51" w:rsidRPr="0047558B" w:rsidRDefault="00590E51" w:rsidP="0059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7F1E6971" w14:textId="69BA0C48" w:rsidR="00590E51" w:rsidRPr="0047558B" w:rsidRDefault="00590E51" w:rsidP="00590E51">
            <w:pPr>
              <w:pStyle w:val="acctfourfigures"/>
              <w:tabs>
                <w:tab w:val="clear" w:pos="765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t>0.00 - 14.00</w:t>
            </w:r>
          </w:p>
        </w:tc>
        <w:tc>
          <w:tcPr>
            <w:tcW w:w="270" w:type="dxa"/>
          </w:tcPr>
          <w:p w14:paraId="4CC000D9" w14:textId="77777777" w:rsidR="00590E51" w:rsidRPr="0047558B" w:rsidRDefault="00590E51" w:rsidP="0059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CED54C7" w14:textId="63B67CB3" w:rsidR="00590E51" w:rsidRPr="0047558B" w:rsidRDefault="00590E51" w:rsidP="00590E51">
            <w:pPr>
              <w:pStyle w:val="acctfourfigures"/>
              <w:tabs>
                <w:tab w:val="clear" w:pos="765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t xml:space="preserve"> 0.00 - 20.00</w:t>
            </w:r>
          </w:p>
        </w:tc>
      </w:tr>
    </w:tbl>
    <w:p w14:paraId="4D1E4481" w14:textId="77777777" w:rsidR="001B18B2" w:rsidRPr="0047558B" w:rsidRDefault="001B18B2" w:rsidP="001C0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36D9F0" w14:textId="77777777" w:rsidR="001C053D" w:rsidRPr="0047558B" w:rsidRDefault="00EC49F3" w:rsidP="001C0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47558B">
        <w:rPr>
          <w:rFonts w:ascii="Angsana New" w:hAnsi="Angsana New"/>
          <w:sz w:val="30"/>
          <w:szCs w:val="30"/>
          <w:cs/>
        </w:rPr>
        <w:t>ข้อสมมติเกี่ยวกับอัตรา</w:t>
      </w:r>
      <w:r w:rsidR="001C053D" w:rsidRPr="0047558B">
        <w:rPr>
          <w:rFonts w:ascii="Angsana New" w:hAnsi="Angsana New"/>
          <w:sz w:val="30"/>
          <w:szCs w:val="30"/>
          <w:cs/>
        </w:rPr>
        <w:t>มรณะในอนาคต</w:t>
      </w:r>
      <w:r w:rsidR="004A2451" w:rsidRPr="0047558B">
        <w:rPr>
          <w:rFonts w:ascii="Angsana New" w:hAnsi="Angsana New"/>
          <w:sz w:val="30"/>
          <w:szCs w:val="30"/>
          <w:cs/>
        </w:rPr>
        <w:t>ถือ</w:t>
      </w:r>
      <w:r w:rsidR="001C053D" w:rsidRPr="0047558B">
        <w:rPr>
          <w:rFonts w:ascii="Angsana New" w:hAnsi="Angsana New"/>
          <w:sz w:val="30"/>
          <w:szCs w:val="30"/>
          <w:cs/>
        </w:rPr>
        <w:t>ตามข้อมูลทางสถิติที่เผยแพร่ทั่วไปและตารางมรณะ</w:t>
      </w:r>
    </w:p>
    <w:p w14:paraId="5C539431" w14:textId="77777777" w:rsidR="001C053D" w:rsidRPr="0047558B" w:rsidRDefault="001C053D" w:rsidP="00BC7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D690AFF" w14:textId="756404BB" w:rsidR="008D260D" w:rsidRPr="0047558B" w:rsidRDefault="008D260D" w:rsidP="00773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8A59B9" w:rsidRPr="0047558B">
        <w:rPr>
          <w:rFonts w:ascii="Angsana New" w:hAnsi="Angsana New"/>
          <w:spacing w:val="-6"/>
          <w:sz w:val="30"/>
          <w:szCs w:val="30"/>
        </w:rPr>
        <w:t xml:space="preserve">30 </w:t>
      </w:r>
      <w:r w:rsidR="008A59B9" w:rsidRPr="0047558B">
        <w:rPr>
          <w:rFonts w:ascii="Angsana New" w:hAnsi="Angsana New"/>
          <w:spacing w:val="-6"/>
          <w:sz w:val="30"/>
          <w:szCs w:val="30"/>
          <w:cs/>
        </w:rPr>
        <w:t xml:space="preserve">กันยายน </w:t>
      </w:r>
      <w:r w:rsidR="00881E48" w:rsidRPr="0047558B">
        <w:rPr>
          <w:rFonts w:ascii="Angsana New" w:hAnsi="Angsana New"/>
          <w:spacing w:val="-6"/>
          <w:sz w:val="30"/>
          <w:szCs w:val="30"/>
        </w:rPr>
        <w:t>256</w:t>
      </w:r>
      <w:r w:rsidR="00FC2EEA" w:rsidRPr="0047558B">
        <w:rPr>
          <w:rFonts w:ascii="Angsana New" w:hAnsi="Angsana New"/>
          <w:spacing w:val="-6"/>
          <w:sz w:val="30"/>
          <w:szCs w:val="30"/>
        </w:rPr>
        <w:t>4</w:t>
      </w:r>
      <w:r w:rsidRPr="0047558B">
        <w:rPr>
          <w:rFonts w:ascii="Angsana New" w:hAnsi="Angsana New"/>
          <w:spacing w:val="-6"/>
          <w:sz w:val="30"/>
          <w:szCs w:val="30"/>
        </w:rPr>
        <w:t xml:space="preserve"> </w:t>
      </w:r>
      <w:r w:rsidRPr="0047558B">
        <w:rPr>
          <w:rFonts w:ascii="Angsana New" w:hAnsi="Angsana New"/>
          <w:spacing w:val="-6"/>
          <w:sz w:val="30"/>
          <w:szCs w:val="30"/>
          <w:cs/>
        </w:rPr>
        <w:t>ระยะเวลาถัวเฉลี่ยถ่วงน้ำหนักของภาระ</w:t>
      </w:r>
      <w:r w:rsidR="009F54CD" w:rsidRPr="0047558B">
        <w:rPr>
          <w:rFonts w:ascii="Angsana New" w:hAnsi="Angsana New"/>
          <w:spacing w:val="-6"/>
          <w:sz w:val="30"/>
          <w:szCs w:val="30"/>
          <w:cs/>
        </w:rPr>
        <w:t>ผูกพันผลประโยชน์ที่กำหนดไว้เป็น</w:t>
      </w:r>
      <w:r w:rsidR="00F15A24" w:rsidRPr="0047558B">
        <w:rPr>
          <w:rFonts w:ascii="Angsana New" w:hAnsi="Angsana New"/>
          <w:spacing w:val="-6"/>
          <w:sz w:val="30"/>
          <w:szCs w:val="30"/>
        </w:rPr>
        <w:t xml:space="preserve"> </w:t>
      </w:r>
      <w:r w:rsidR="00590E51" w:rsidRPr="0047558B">
        <w:rPr>
          <w:rFonts w:ascii="Angsana New" w:hAnsi="Angsana New"/>
          <w:spacing w:val="-6"/>
          <w:sz w:val="30"/>
          <w:szCs w:val="30"/>
        </w:rPr>
        <w:t>10</w:t>
      </w:r>
      <w:r w:rsidR="00F65FF1" w:rsidRPr="0047558B">
        <w:rPr>
          <w:rFonts w:ascii="Angsana New" w:hAnsi="Angsana New"/>
          <w:spacing w:val="-6"/>
          <w:sz w:val="30"/>
          <w:szCs w:val="30"/>
          <w:cs/>
        </w:rPr>
        <w:t xml:space="preserve"> ปี </w:t>
      </w:r>
      <w:r w:rsidR="00977E51" w:rsidRPr="0047558B">
        <w:rPr>
          <w:rFonts w:ascii="Angsana New" w:hAnsi="Angsana New"/>
          <w:spacing w:val="-6"/>
          <w:sz w:val="30"/>
          <w:szCs w:val="30"/>
          <w:cs/>
        </w:rPr>
        <w:t xml:space="preserve">ถึง </w:t>
      </w:r>
      <w:r w:rsidR="00590E51" w:rsidRPr="0047558B">
        <w:rPr>
          <w:rFonts w:ascii="Angsana New" w:hAnsi="Angsana New"/>
          <w:spacing w:val="-6"/>
          <w:sz w:val="30"/>
          <w:szCs w:val="30"/>
        </w:rPr>
        <w:t>14</w:t>
      </w:r>
      <w:r w:rsidR="00160FCA" w:rsidRPr="0047558B">
        <w:rPr>
          <w:rFonts w:ascii="Angsana New" w:hAnsi="Angsana New"/>
          <w:spacing w:val="-6"/>
          <w:sz w:val="30"/>
          <w:szCs w:val="30"/>
        </w:rPr>
        <w:t xml:space="preserve"> </w:t>
      </w:r>
      <w:r w:rsidRPr="0047558B">
        <w:rPr>
          <w:rFonts w:ascii="Angsana New" w:hAnsi="Angsana New"/>
          <w:spacing w:val="-6"/>
          <w:sz w:val="30"/>
          <w:szCs w:val="30"/>
          <w:cs/>
        </w:rPr>
        <w:t>ปี</w:t>
      </w:r>
      <w:r w:rsidRPr="004755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A59B9" w:rsidRPr="0047558B">
        <w:rPr>
          <w:rFonts w:ascii="Angsana New" w:hAnsi="Angsana New"/>
          <w:i/>
          <w:iCs/>
          <w:sz w:val="30"/>
          <w:szCs w:val="30"/>
          <w:cs/>
        </w:rPr>
        <w:br/>
      </w:r>
      <w:r w:rsidRPr="0047558B">
        <w:rPr>
          <w:rFonts w:ascii="Angsana New" w:hAnsi="Angsana New"/>
          <w:i/>
          <w:iCs/>
          <w:sz w:val="30"/>
          <w:szCs w:val="30"/>
          <w:cs/>
        </w:rPr>
        <w:t>(</w:t>
      </w:r>
      <w:r w:rsidR="00881E48" w:rsidRPr="0047558B">
        <w:rPr>
          <w:rFonts w:ascii="Angsana New" w:hAnsi="Angsana New"/>
          <w:i/>
          <w:iCs/>
          <w:sz w:val="30"/>
          <w:szCs w:val="30"/>
        </w:rPr>
        <w:t>256</w:t>
      </w:r>
      <w:r w:rsidR="00FC2EEA" w:rsidRPr="0047558B">
        <w:rPr>
          <w:rFonts w:ascii="Angsana New" w:hAnsi="Angsana New"/>
          <w:i/>
          <w:iCs/>
          <w:sz w:val="30"/>
          <w:szCs w:val="30"/>
        </w:rPr>
        <w:t>3</w:t>
      </w:r>
      <w:r w:rsidRPr="0047558B">
        <w:rPr>
          <w:rFonts w:ascii="Angsana New" w:hAnsi="Angsana New"/>
          <w:i/>
          <w:iCs/>
          <w:sz w:val="30"/>
          <w:szCs w:val="30"/>
        </w:rPr>
        <w:t xml:space="preserve">: </w:t>
      </w:r>
      <w:r w:rsidR="008B3D24" w:rsidRPr="0047558B">
        <w:rPr>
          <w:rFonts w:ascii="Angsana New" w:hAnsi="Angsana New"/>
          <w:i/>
          <w:iCs/>
          <w:sz w:val="30"/>
          <w:szCs w:val="30"/>
        </w:rPr>
        <w:t>10</w:t>
      </w:r>
      <w:r w:rsidR="00977E51" w:rsidRPr="004755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65FF1" w:rsidRPr="0047558B">
        <w:rPr>
          <w:rFonts w:ascii="Angsana New" w:hAnsi="Angsana New"/>
          <w:i/>
          <w:iCs/>
          <w:sz w:val="30"/>
          <w:szCs w:val="30"/>
          <w:cs/>
        </w:rPr>
        <w:t xml:space="preserve">ปี </w:t>
      </w:r>
      <w:r w:rsidR="00977E51" w:rsidRPr="0047558B">
        <w:rPr>
          <w:rFonts w:ascii="Angsana New" w:hAnsi="Angsana New"/>
          <w:i/>
          <w:iCs/>
          <w:sz w:val="30"/>
          <w:szCs w:val="30"/>
          <w:cs/>
        </w:rPr>
        <w:t xml:space="preserve">ถึง </w:t>
      </w:r>
      <w:r w:rsidR="00977E51" w:rsidRPr="0047558B">
        <w:rPr>
          <w:rFonts w:ascii="Angsana New" w:hAnsi="Angsana New"/>
          <w:i/>
          <w:iCs/>
          <w:sz w:val="30"/>
          <w:szCs w:val="30"/>
        </w:rPr>
        <w:t>1</w:t>
      </w:r>
      <w:r w:rsidR="008B3D24" w:rsidRPr="0047558B">
        <w:rPr>
          <w:rFonts w:ascii="Angsana New" w:hAnsi="Angsana New"/>
          <w:i/>
          <w:iCs/>
          <w:sz w:val="30"/>
          <w:szCs w:val="30"/>
        </w:rPr>
        <w:t>4</w:t>
      </w:r>
      <w:r w:rsidRPr="0047558B">
        <w:rPr>
          <w:rFonts w:ascii="Angsana New" w:hAnsi="Angsana New"/>
          <w:i/>
          <w:iCs/>
          <w:sz w:val="30"/>
          <w:szCs w:val="30"/>
        </w:rPr>
        <w:t xml:space="preserve"> </w:t>
      </w:r>
      <w:r w:rsidRPr="0047558B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20304ED9" w14:textId="77777777" w:rsidR="009430F8" w:rsidRPr="0047558B" w:rsidRDefault="009430F8" w:rsidP="00D35858">
      <w:pPr>
        <w:spacing w:line="240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20"/>
          <w:szCs w:val="20"/>
        </w:rPr>
      </w:pPr>
    </w:p>
    <w:p w14:paraId="35631E7D" w14:textId="77777777" w:rsidR="00642EFB" w:rsidRDefault="00642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1857617B" w14:textId="1A6BD1FA" w:rsidR="008D260D" w:rsidRPr="0047558B" w:rsidRDefault="008D260D" w:rsidP="00D35858">
      <w:pPr>
        <w:spacing w:line="240" w:lineRule="auto"/>
        <w:ind w:firstLine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47558B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="00D35858" w:rsidRPr="0047558B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</w:p>
    <w:p w14:paraId="156999C1" w14:textId="77777777" w:rsidR="001B18B2" w:rsidRPr="0047558B" w:rsidRDefault="00570EAF" w:rsidP="003B0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8D260D" w:rsidRPr="0047558B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</w:t>
      </w:r>
      <w:r w:rsidRPr="0047558B">
        <w:rPr>
          <w:rFonts w:ascii="Angsana New" w:hAnsi="Angsana New"/>
          <w:sz w:val="30"/>
          <w:szCs w:val="30"/>
          <w:cs/>
        </w:rPr>
        <w:t>อสมมติ</w:t>
      </w:r>
      <w:r w:rsidR="008D260D" w:rsidRPr="0047558B">
        <w:rPr>
          <w:rFonts w:ascii="Angsana New" w:hAnsi="Angsana New"/>
          <w:sz w:val="30"/>
          <w:szCs w:val="30"/>
          <w:cs/>
        </w:rPr>
        <w:t xml:space="preserve">อื่นๆ คงที่ </w:t>
      </w:r>
    </w:p>
    <w:p w14:paraId="0F3C4A2C" w14:textId="77777777" w:rsidR="001B18B2" w:rsidRPr="0047558B" w:rsidRDefault="001B18B2" w:rsidP="003B0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00"/>
        <w:gridCol w:w="270"/>
        <w:gridCol w:w="992"/>
        <w:gridCol w:w="268"/>
        <w:gridCol w:w="909"/>
        <w:gridCol w:w="265"/>
        <w:gridCol w:w="950"/>
      </w:tblGrid>
      <w:tr w:rsidR="004C7975" w:rsidRPr="0047558B" w14:paraId="3764CDDA" w14:textId="77777777" w:rsidTr="00A243DE">
        <w:trPr>
          <w:tblHeader/>
        </w:trPr>
        <w:tc>
          <w:tcPr>
            <w:tcW w:w="4500" w:type="dxa"/>
          </w:tcPr>
          <w:p w14:paraId="4DBF74F2" w14:textId="0F017BD0" w:rsidR="004C7975" w:rsidRPr="0047558B" w:rsidRDefault="004C7975" w:rsidP="003A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54" w:type="dxa"/>
            <w:gridSpan w:val="7"/>
          </w:tcPr>
          <w:p w14:paraId="44F6493F" w14:textId="77777777" w:rsidR="004C7975" w:rsidRPr="0047558B" w:rsidRDefault="004C7975" w:rsidP="003A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47558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6175E2" w:rsidRPr="0047558B" w14:paraId="06AC538B" w14:textId="77777777" w:rsidTr="00A243DE">
        <w:trPr>
          <w:tblHeader/>
        </w:trPr>
        <w:tc>
          <w:tcPr>
            <w:tcW w:w="4500" w:type="dxa"/>
          </w:tcPr>
          <w:p w14:paraId="313A077A" w14:textId="6B506A30" w:rsidR="006175E2" w:rsidRPr="0047558B" w:rsidRDefault="006175E2" w:rsidP="006175E2">
            <w:pPr>
              <w:tabs>
                <w:tab w:val="left" w:pos="18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sz w:val="30"/>
                <w:szCs w:val="30"/>
              </w:rPr>
              <w:br w:type="page"/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755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162" w:type="dxa"/>
            <w:gridSpan w:val="3"/>
          </w:tcPr>
          <w:p w14:paraId="1A3DA0A6" w14:textId="77777777" w:rsidR="006175E2" w:rsidRPr="0047558B" w:rsidRDefault="006175E2" w:rsidP="00A243D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8" w:type="dxa"/>
          </w:tcPr>
          <w:p w14:paraId="4948C52A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4" w:type="dxa"/>
            <w:gridSpan w:val="3"/>
          </w:tcPr>
          <w:p w14:paraId="07C0B354" w14:textId="77777777" w:rsidR="006175E2" w:rsidRPr="0047558B" w:rsidRDefault="006175E2" w:rsidP="00A243DE">
            <w:pPr>
              <w:pStyle w:val="acctfourfigures"/>
              <w:tabs>
                <w:tab w:val="clear" w:pos="765"/>
              </w:tabs>
              <w:spacing w:line="240" w:lineRule="auto"/>
              <w:ind w:left="-79" w:right="-144" w:hanging="29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12"/>
                <w:sz w:val="30"/>
                <w:szCs w:val="30"/>
                <w:cs/>
                <w:lang w:val="en-US" w:bidi="th-TH"/>
              </w:rPr>
              <w:t>ข้อสมมติลดลงร้อยละ</w:t>
            </w:r>
            <w:r w:rsidRPr="0047558B">
              <w:rPr>
                <w:rFonts w:ascii="Angsana New" w:hAnsi="Angsana New"/>
                <w:spacing w:val="-12"/>
                <w:sz w:val="30"/>
                <w:szCs w:val="30"/>
                <w:lang w:val="en-US" w:bidi="th-TH"/>
              </w:rPr>
              <w:t>1</w:t>
            </w:r>
          </w:p>
        </w:tc>
      </w:tr>
      <w:tr w:rsidR="006175E2" w:rsidRPr="0047558B" w14:paraId="4AF3D8DD" w14:textId="77777777" w:rsidTr="00A243DE">
        <w:tc>
          <w:tcPr>
            <w:tcW w:w="4500" w:type="dxa"/>
          </w:tcPr>
          <w:p w14:paraId="1C0DAD8D" w14:textId="2B337B7A" w:rsidR="006175E2" w:rsidRPr="0047558B" w:rsidRDefault="006175E2" w:rsidP="006175E2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900" w:type="dxa"/>
          </w:tcPr>
          <w:p w14:paraId="53C7BA96" w14:textId="339FB28F" w:rsidR="006175E2" w:rsidRPr="0047558B" w:rsidRDefault="006175E2" w:rsidP="006175E2">
            <w:pPr>
              <w:pStyle w:val="acctfourfigures"/>
              <w:tabs>
                <w:tab w:val="clear" w:pos="765"/>
              </w:tabs>
              <w:spacing w:line="240" w:lineRule="auto"/>
              <w:ind w:left="-79" w:right="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04DE775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7B53A9D" w14:textId="1E78E230" w:rsidR="006175E2" w:rsidRPr="0047558B" w:rsidRDefault="006175E2" w:rsidP="006175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3E965AF9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</w:tcPr>
          <w:p w14:paraId="292CD64E" w14:textId="73D1BEAD" w:rsidR="006175E2" w:rsidRPr="0047558B" w:rsidRDefault="006175E2" w:rsidP="006175E2">
            <w:pPr>
              <w:pStyle w:val="acctfourfigures"/>
              <w:tabs>
                <w:tab w:val="clear" w:pos="765"/>
              </w:tabs>
              <w:spacing w:line="240" w:lineRule="auto"/>
              <w:ind w:left="-79" w:right="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5" w:type="dxa"/>
          </w:tcPr>
          <w:p w14:paraId="38262BA1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0" w:type="dxa"/>
          </w:tcPr>
          <w:p w14:paraId="2B64894B" w14:textId="1952F8C4" w:rsidR="006175E2" w:rsidRPr="0047558B" w:rsidRDefault="006175E2" w:rsidP="006175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175E2" w:rsidRPr="0047558B" w14:paraId="31323F50" w14:textId="77777777" w:rsidTr="00A243DE">
        <w:tc>
          <w:tcPr>
            <w:tcW w:w="4500" w:type="dxa"/>
          </w:tcPr>
          <w:p w14:paraId="07D36F3B" w14:textId="77777777" w:rsidR="006175E2" w:rsidRPr="0047558B" w:rsidRDefault="006175E2" w:rsidP="006175E2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54" w:type="dxa"/>
            <w:gridSpan w:val="7"/>
          </w:tcPr>
          <w:p w14:paraId="555ECED9" w14:textId="77777777" w:rsidR="006175E2" w:rsidRPr="0047558B" w:rsidRDefault="006175E2" w:rsidP="006175E2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175E2" w:rsidRPr="0047558B" w14:paraId="724F3844" w14:textId="77777777" w:rsidTr="00A243DE">
        <w:tc>
          <w:tcPr>
            <w:tcW w:w="4500" w:type="dxa"/>
          </w:tcPr>
          <w:p w14:paraId="6FB3A9CA" w14:textId="77777777" w:rsidR="006175E2" w:rsidRPr="0047558B" w:rsidRDefault="006175E2" w:rsidP="006175E2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5A85A065" w14:textId="070696B9" w:rsidR="006175E2" w:rsidRPr="0047558B" w:rsidRDefault="006175E2" w:rsidP="006175E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(8,65</w:t>
            </w:r>
            <w:r w:rsidR="002F5BBF" w:rsidRPr="0047558B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3671FD4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63CD964" w14:textId="21D86AC2" w:rsidR="006175E2" w:rsidRPr="0047558B" w:rsidRDefault="006175E2" w:rsidP="006175E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10,472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576C8ED8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  <w:vAlign w:val="center"/>
          </w:tcPr>
          <w:p w14:paraId="7AB0D32D" w14:textId="324E204A" w:rsidR="006175E2" w:rsidRPr="0047558B" w:rsidRDefault="006175E2" w:rsidP="006175E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3,629</w:t>
            </w:r>
          </w:p>
        </w:tc>
        <w:tc>
          <w:tcPr>
            <w:tcW w:w="265" w:type="dxa"/>
            <w:vAlign w:val="center"/>
          </w:tcPr>
          <w:p w14:paraId="6CA255F6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0" w:type="dxa"/>
            <w:vAlign w:val="center"/>
          </w:tcPr>
          <w:p w14:paraId="2AC8BEDF" w14:textId="6ECBDEFC" w:rsidR="006175E2" w:rsidRPr="0047558B" w:rsidRDefault="006175E2" w:rsidP="006175E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2,934</w:t>
            </w:r>
          </w:p>
        </w:tc>
      </w:tr>
      <w:tr w:rsidR="006175E2" w:rsidRPr="0047558B" w14:paraId="01FF204A" w14:textId="77777777" w:rsidTr="00A243DE">
        <w:tc>
          <w:tcPr>
            <w:tcW w:w="4500" w:type="dxa"/>
          </w:tcPr>
          <w:p w14:paraId="642E7EF0" w14:textId="77777777" w:rsidR="006175E2" w:rsidRPr="0047558B" w:rsidRDefault="006175E2" w:rsidP="006175E2">
            <w:pPr>
              <w:spacing w:line="240" w:lineRule="auto"/>
              <w:ind w:left="234" w:hanging="23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00" w:type="dxa"/>
            <w:vAlign w:val="center"/>
          </w:tcPr>
          <w:p w14:paraId="66C8AF4D" w14:textId="448D18FE" w:rsidR="006175E2" w:rsidRPr="0047558B" w:rsidRDefault="006175E2" w:rsidP="006175E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3,551</w:t>
            </w:r>
          </w:p>
        </w:tc>
        <w:tc>
          <w:tcPr>
            <w:tcW w:w="270" w:type="dxa"/>
            <w:vAlign w:val="center"/>
          </w:tcPr>
          <w:p w14:paraId="3BFA0F50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center"/>
          </w:tcPr>
          <w:p w14:paraId="032A50F3" w14:textId="6712DD5E" w:rsidR="006175E2" w:rsidRPr="0047558B" w:rsidRDefault="006175E2" w:rsidP="006175E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3,761</w:t>
            </w:r>
          </w:p>
        </w:tc>
        <w:tc>
          <w:tcPr>
            <w:tcW w:w="268" w:type="dxa"/>
            <w:vAlign w:val="center"/>
          </w:tcPr>
          <w:p w14:paraId="09702870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center"/>
          </w:tcPr>
          <w:p w14:paraId="2ECBFFF9" w14:textId="1B1460B8" w:rsidR="006175E2" w:rsidRPr="0047558B" w:rsidRDefault="006175E2" w:rsidP="006175E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(8,675)</w:t>
            </w:r>
          </w:p>
        </w:tc>
        <w:tc>
          <w:tcPr>
            <w:tcW w:w="265" w:type="dxa"/>
          </w:tcPr>
          <w:p w14:paraId="6327AF2A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50" w:type="dxa"/>
            <w:vAlign w:val="center"/>
          </w:tcPr>
          <w:p w14:paraId="0477C64D" w14:textId="4623DEA5" w:rsidR="006175E2" w:rsidRPr="0047558B" w:rsidRDefault="006175E2" w:rsidP="006175E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11,317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175E2" w:rsidRPr="0047558B" w14:paraId="4AF550B5" w14:textId="77777777" w:rsidTr="00A243DE">
        <w:tc>
          <w:tcPr>
            <w:tcW w:w="4500" w:type="dxa"/>
          </w:tcPr>
          <w:p w14:paraId="33865FB8" w14:textId="77777777" w:rsidR="006175E2" w:rsidRPr="0047558B" w:rsidRDefault="006175E2" w:rsidP="006175E2">
            <w:pPr>
              <w:tabs>
                <w:tab w:val="clear" w:pos="4451"/>
                <w:tab w:val="clear" w:pos="4678"/>
                <w:tab w:val="left" w:pos="4032"/>
                <w:tab w:val="left" w:pos="4302"/>
              </w:tabs>
              <w:spacing w:line="240" w:lineRule="auto"/>
              <w:ind w:left="234" w:right="-44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00" w:type="dxa"/>
            <w:vAlign w:val="center"/>
          </w:tcPr>
          <w:p w14:paraId="4512EF76" w14:textId="2A0B7C15" w:rsidR="006175E2" w:rsidRPr="0047558B" w:rsidRDefault="006175E2" w:rsidP="006175E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(6,674)</w:t>
            </w:r>
          </w:p>
        </w:tc>
        <w:tc>
          <w:tcPr>
            <w:tcW w:w="270" w:type="dxa"/>
            <w:vAlign w:val="center"/>
          </w:tcPr>
          <w:p w14:paraId="027955A4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3D72AE8" w14:textId="7D73F215" w:rsidR="006175E2" w:rsidRPr="0047558B" w:rsidRDefault="006175E2" w:rsidP="006175E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8,833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7095ADD8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  <w:vAlign w:val="center"/>
          </w:tcPr>
          <w:p w14:paraId="393B24B5" w14:textId="22D0DE3F" w:rsidR="006175E2" w:rsidRPr="0047558B" w:rsidRDefault="006175E2" w:rsidP="006175E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1,26</w:t>
            </w:r>
            <w:r w:rsidR="00492C49" w:rsidRPr="0047558B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65" w:type="dxa"/>
            <w:vAlign w:val="center"/>
          </w:tcPr>
          <w:p w14:paraId="2CFBF804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0" w:type="dxa"/>
            <w:vAlign w:val="center"/>
          </w:tcPr>
          <w:p w14:paraId="59667723" w14:textId="392E70CA" w:rsidR="006175E2" w:rsidRPr="0047558B" w:rsidRDefault="006175E2" w:rsidP="006175E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949</w:t>
            </w:r>
          </w:p>
        </w:tc>
      </w:tr>
      <w:tr w:rsidR="006175E2" w:rsidRPr="0047558B" w14:paraId="051EEE52" w14:textId="77777777" w:rsidTr="00A243DE">
        <w:tc>
          <w:tcPr>
            <w:tcW w:w="4500" w:type="dxa"/>
          </w:tcPr>
          <w:p w14:paraId="4026052C" w14:textId="77777777" w:rsidR="006175E2" w:rsidRPr="0047558B" w:rsidRDefault="006175E2" w:rsidP="006175E2">
            <w:pPr>
              <w:tabs>
                <w:tab w:val="clear" w:pos="4451"/>
                <w:tab w:val="clear" w:pos="4678"/>
                <w:tab w:val="left" w:pos="4032"/>
                <w:tab w:val="left" w:pos="4302"/>
              </w:tabs>
              <w:spacing w:line="240" w:lineRule="auto"/>
              <w:ind w:right="-4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14:paraId="0DA14586" w14:textId="77777777" w:rsidR="006175E2" w:rsidRPr="0047558B" w:rsidRDefault="006175E2" w:rsidP="006175E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EF4E5AA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center"/>
          </w:tcPr>
          <w:p w14:paraId="141BAF9C" w14:textId="77777777" w:rsidR="006175E2" w:rsidRPr="0047558B" w:rsidRDefault="006175E2" w:rsidP="006175E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14:paraId="052CA91A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</w:tcPr>
          <w:p w14:paraId="1D5FEB1E" w14:textId="77777777" w:rsidR="006175E2" w:rsidRPr="0047558B" w:rsidRDefault="006175E2" w:rsidP="006175E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3CB98DF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50" w:type="dxa"/>
            <w:vAlign w:val="center"/>
          </w:tcPr>
          <w:p w14:paraId="34B4549E" w14:textId="77777777" w:rsidR="006175E2" w:rsidRPr="0047558B" w:rsidRDefault="006175E2" w:rsidP="006175E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75E2" w:rsidRPr="0047558B" w14:paraId="56C62D86" w14:textId="77777777" w:rsidTr="00A243DE">
        <w:trPr>
          <w:tblHeader/>
        </w:trPr>
        <w:tc>
          <w:tcPr>
            <w:tcW w:w="4500" w:type="dxa"/>
          </w:tcPr>
          <w:p w14:paraId="0EA966C1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54" w:type="dxa"/>
            <w:gridSpan w:val="7"/>
          </w:tcPr>
          <w:p w14:paraId="13D7BEFA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75E2" w:rsidRPr="0047558B" w14:paraId="672ECFD3" w14:textId="77777777" w:rsidTr="00A243DE">
        <w:trPr>
          <w:tblHeader/>
        </w:trPr>
        <w:tc>
          <w:tcPr>
            <w:tcW w:w="4500" w:type="dxa"/>
          </w:tcPr>
          <w:p w14:paraId="0BCD4A12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162" w:type="dxa"/>
            <w:gridSpan w:val="3"/>
          </w:tcPr>
          <w:p w14:paraId="5D9F4697" w14:textId="77777777" w:rsidR="006175E2" w:rsidRPr="0047558B" w:rsidRDefault="006175E2" w:rsidP="006175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8" w:type="dxa"/>
          </w:tcPr>
          <w:p w14:paraId="4263F595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4" w:type="dxa"/>
            <w:gridSpan w:val="3"/>
          </w:tcPr>
          <w:p w14:paraId="0FD13018" w14:textId="77777777" w:rsidR="006175E2" w:rsidRPr="0047558B" w:rsidRDefault="006175E2" w:rsidP="006175E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12"/>
                <w:sz w:val="30"/>
                <w:szCs w:val="30"/>
                <w:cs/>
                <w:lang w:val="en-US" w:bidi="th-TH"/>
              </w:rPr>
              <w:t>ข้อสมมติลดลงร้อยละ</w:t>
            </w:r>
            <w:r w:rsidRPr="0047558B">
              <w:rPr>
                <w:rFonts w:ascii="Angsana New" w:hAnsi="Angsana New"/>
                <w:spacing w:val="-12"/>
                <w:sz w:val="30"/>
                <w:szCs w:val="30"/>
                <w:lang w:val="en-US" w:bidi="th-TH"/>
              </w:rPr>
              <w:t>1</w:t>
            </w:r>
          </w:p>
        </w:tc>
      </w:tr>
      <w:tr w:rsidR="006175E2" w:rsidRPr="0047558B" w14:paraId="60472DA5" w14:textId="77777777" w:rsidTr="00A243DE">
        <w:tc>
          <w:tcPr>
            <w:tcW w:w="4500" w:type="dxa"/>
          </w:tcPr>
          <w:p w14:paraId="09E7B9F5" w14:textId="77777777" w:rsidR="006175E2" w:rsidRPr="0047558B" w:rsidRDefault="006175E2" w:rsidP="006175E2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900" w:type="dxa"/>
          </w:tcPr>
          <w:p w14:paraId="19D5997D" w14:textId="564B8170" w:rsidR="006175E2" w:rsidRPr="0047558B" w:rsidRDefault="006175E2" w:rsidP="006175E2">
            <w:pPr>
              <w:pStyle w:val="acctfourfigures"/>
              <w:tabs>
                <w:tab w:val="clear" w:pos="765"/>
              </w:tabs>
              <w:spacing w:line="240" w:lineRule="atLeast"/>
              <w:ind w:left="-79" w:right="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26E0DB4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43107C32" w14:textId="1C3F0FA5" w:rsidR="006175E2" w:rsidRPr="0047558B" w:rsidRDefault="006175E2" w:rsidP="006175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6A7960C7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</w:tcPr>
          <w:p w14:paraId="4D82B198" w14:textId="7478E385" w:rsidR="006175E2" w:rsidRPr="0047558B" w:rsidRDefault="006175E2" w:rsidP="006175E2">
            <w:pPr>
              <w:pStyle w:val="acctfourfigures"/>
              <w:tabs>
                <w:tab w:val="clear" w:pos="765"/>
              </w:tabs>
              <w:spacing w:line="240" w:lineRule="atLeast"/>
              <w:ind w:left="-79" w:right="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5" w:type="dxa"/>
          </w:tcPr>
          <w:p w14:paraId="29E4055D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0" w:type="dxa"/>
          </w:tcPr>
          <w:p w14:paraId="2BAE7EE7" w14:textId="6828F9DB" w:rsidR="006175E2" w:rsidRPr="0047558B" w:rsidRDefault="006175E2" w:rsidP="006175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175E2" w:rsidRPr="0047558B" w14:paraId="199FA4CC" w14:textId="77777777" w:rsidTr="00A243DE">
        <w:tc>
          <w:tcPr>
            <w:tcW w:w="4500" w:type="dxa"/>
          </w:tcPr>
          <w:p w14:paraId="25AF08F5" w14:textId="77777777" w:rsidR="006175E2" w:rsidRPr="0047558B" w:rsidRDefault="006175E2" w:rsidP="006175E2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54" w:type="dxa"/>
            <w:gridSpan w:val="7"/>
          </w:tcPr>
          <w:p w14:paraId="46F755B4" w14:textId="77777777" w:rsidR="006175E2" w:rsidRPr="0047558B" w:rsidRDefault="006175E2" w:rsidP="006175E2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175E2" w:rsidRPr="0047558B" w14:paraId="3706D38D" w14:textId="77777777" w:rsidTr="00A243DE">
        <w:tc>
          <w:tcPr>
            <w:tcW w:w="4500" w:type="dxa"/>
          </w:tcPr>
          <w:p w14:paraId="1C81E7C0" w14:textId="77777777" w:rsidR="006175E2" w:rsidRPr="0047558B" w:rsidRDefault="006175E2" w:rsidP="006175E2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3EA468B9" w14:textId="241FDF2B" w:rsidR="006175E2" w:rsidRPr="0047558B" w:rsidRDefault="006175E2" w:rsidP="006175E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(8,255)</w:t>
            </w:r>
          </w:p>
        </w:tc>
        <w:tc>
          <w:tcPr>
            <w:tcW w:w="270" w:type="dxa"/>
            <w:vAlign w:val="center"/>
          </w:tcPr>
          <w:p w14:paraId="44524EFC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4ACE1DB" w14:textId="1B821A16" w:rsidR="006175E2" w:rsidRPr="0047558B" w:rsidRDefault="006175E2" w:rsidP="006175E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10,126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17614CE7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  <w:vAlign w:val="center"/>
          </w:tcPr>
          <w:p w14:paraId="0ACFF231" w14:textId="0D5BA2A1" w:rsidR="006175E2" w:rsidRPr="0047558B" w:rsidRDefault="006175E2" w:rsidP="006175E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3,151</w:t>
            </w:r>
          </w:p>
        </w:tc>
        <w:tc>
          <w:tcPr>
            <w:tcW w:w="265" w:type="dxa"/>
            <w:vAlign w:val="center"/>
          </w:tcPr>
          <w:p w14:paraId="668B0516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0" w:type="dxa"/>
            <w:vAlign w:val="center"/>
          </w:tcPr>
          <w:p w14:paraId="7E4EFB2C" w14:textId="4384EBA9" w:rsidR="006175E2" w:rsidRPr="0047558B" w:rsidRDefault="006175E2" w:rsidP="006175E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2,519</w:t>
            </w:r>
          </w:p>
        </w:tc>
      </w:tr>
      <w:tr w:rsidR="006175E2" w:rsidRPr="0047558B" w14:paraId="526CE18E" w14:textId="77777777" w:rsidTr="00A243DE">
        <w:tc>
          <w:tcPr>
            <w:tcW w:w="4500" w:type="dxa"/>
          </w:tcPr>
          <w:p w14:paraId="1BEE98C6" w14:textId="77777777" w:rsidR="006175E2" w:rsidRPr="0047558B" w:rsidRDefault="006175E2" w:rsidP="006175E2">
            <w:pPr>
              <w:ind w:left="234" w:hanging="23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00" w:type="dxa"/>
            <w:vAlign w:val="center"/>
          </w:tcPr>
          <w:p w14:paraId="2B67A186" w14:textId="07960E58" w:rsidR="006175E2" w:rsidRPr="0047558B" w:rsidRDefault="006175E2" w:rsidP="006175E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2,958</w:t>
            </w:r>
          </w:p>
        </w:tc>
        <w:tc>
          <w:tcPr>
            <w:tcW w:w="270" w:type="dxa"/>
            <w:vAlign w:val="center"/>
          </w:tcPr>
          <w:p w14:paraId="41AC50FF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center"/>
          </w:tcPr>
          <w:p w14:paraId="0AAC0CC6" w14:textId="1DF50D76" w:rsidR="006175E2" w:rsidRPr="0047558B" w:rsidRDefault="006175E2" w:rsidP="006175E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3,288</w:t>
            </w:r>
          </w:p>
        </w:tc>
        <w:tc>
          <w:tcPr>
            <w:tcW w:w="268" w:type="dxa"/>
            <w:vAlign w:val="center"/>
          </w:tcPr>
          <w:p w14:paraId="0572BC02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center"/>
          </w:tcPr>
          <w:p w14:paraId="1DA3556C" w14:textId="50C6DB43" w:rsidR="006175E2" w:rsidRPr="0047558B" w:rsidRDefault="006175E2" w:rsidP="006175E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(8,180)</w:t>
            </w:r>
          </w:p>
        </w:tc>
        <w:tc>
          <w:tcPr>
            <w:tcW w:w="265" w:type="dxa"/>
          </w:tcPr>
          <w:p w14:paraId="1E10C8A8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50" w:type="dxa"/>
            <w:vAlign w:val="center"/>
          </w:tcPr>
          <w:p w14:paraId="04EEA642" w14:textId="39CE535C" w:rsidR="006175E2" w:rsidRPr="0047558B" w:rsidRDefault="006175E2" w:rsidP="006175E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10,921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175E2" w:rsidRPr="0047558B" w14:paraId="06BFFBE1" w14:textId="77777777" w:rsidTr="00A243DE">
        <w:tc>
          <w:tcPr>
            <w:tcW w:w="4500" w:type="dxa"/>
          </w:tcPr>
          <w:p w14:paraId="3615EB8A" w14:textId="77777777" w:rsidR="006175E2" w:rsidRPr="0047558B" w:rsidRDefault="006175E2" w:rsidP="006175E2">
            <w:pPr>
              <w:tabs>
                <w:tab w:val="clear" w:pos="4451"/>
                <w:tab w:val="clear" w:pos="4678"/>
                <w:tab w:val="left" w:pos="4032"/>
                <w:tab w:val="left" w:pos="4302"/>
              </w:tabs>
              <w:ind w:left="234" w:right="-44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00" w:type="dxa"/>
            <w:vAlign w:val="center"/>
          </w:tcPr>
          <w:p w14:paraId="01F9D6A4" w14:textId="4B8FA545" w:rsidR="006175E2" w:rsidRPr="0047558B" w:rsidRDefault="006175E2" w:rsidP="006175E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(6,427)</w:t>
            </w:r>
          </w:p>
        </w:tc>
        <w:tc>
          <w:tcPr>
            <w:tcW w:w="270" w:type="dxa"/>
            <w:vAlign w:val="center"/>
          </w:tcPr>
          <w:p w14:paraId="68AC0C52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B618F38" w14:textId="0D76F223" w:rsidR="006175E2" w:rsidRPr="0047558B" w:rsidRDefault="006175E2" w:rsidP="006175E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8,633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58C01143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  <w:vAlign w:val="center"/>
          </w:tcPr>
          <w:p w14:paraId="5B6320D6" w14:textId="1A48A216" w:rsidR="006175E2" w:rsidRPr="0047558B" w:rsidRDefault="006175E2" w:rsidP="006175E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982</w:t>
            </w:r>
          </w:p>
        </w:tc>
        <w:tc>
          <w:tcPr>
            <w:tcW w:w="265" w:type="dxa"/>
            <w:vAlign w:val="center"/>
          </w:tcPr>
          <w:p w14:paraId="04EFA85C" w14:textId="77777777" w:rsidR="006175E2" w:rsidRPr="0047558B" w:rsidRDefault="006175E2" w:rsidP="006175E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0" w:type="dxa"/>
            <w:vAlign w:val="center"/>
          </w:tcPr>
          <w:p w14:paraId="791A7323" w14:textId="7E089243" w:rsidR="006175E2" w:rsidRPr="0047558B" w:rsidRDefault="006175E2" w:rsidP="006175E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719</w:t>
            </w:r>
          </w:p>
        </w:tc>
      </w:tr>
    </w:tbl>
    <w:p w14:paraId="0AACDD89" w14:textId="77777777" w:rsidR="00241D27" w:rsidRPr="0047558B" w:rsidRDefault="00241D27" w:rsidP="00ED1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2F7423E9" w14:textId="04C61A4B" w:rsidR="00CD3536" w:rsidRPr="0047558B" w:rsidRDefault="00CB4F4E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15925FEA" w14:textId="77777777" w:rsidR="008B3D24" w:rsidRPr="0047558B" w:rsidRDefault="008B3D24" w:rsidP="00ED1311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B764550" w14:textId="77777777" w:rsidR="00F53290" w:rsidRPr="0047558B" w:rsidRDefault="0036388A" w:rsidP="00CB4F4E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Pr="0047558B">
        <w:rPr>
          <w:rFonts w:ascii="Angsana New" w:hAnsi="Angsana New"/>
          <w:sz w:val="30"/>
          <w:szCs w:val="30"/>
          <w:cs/>
        </w:rPr>
        <w:br/>
        <w:t>หนึ่งเสียงต่อหนึ่งหุ้นในที่ประชุมของบริษัท</w:t>
      </w:r>
    </w:p>
    <w:p w14:paraId="734DD577" w14:textId="77777777" w:rsidR="001B18B2" w:rsidRPr="0047558B" w:rsidRDefault="001B18B2" w:rsidP="00CB4F4E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C033A68" w14:textId="77777777" w:rsidR="00CB4F4E" w:rsidRPr="0047558B" w:rsidRDefault="00CB4F4E" w:rsidP="00CB4F4E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3FEF293B" w14:textId="754AF99B" w:rsidR="00662F97" w:rsidRPr="0047558B" w:rsidRDefault="00CD3536" w:rsidP="00E43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 w:rsidRPr="0047558B">
        <w:rPr>
          <w:rFonts w:ascii="Angsana New" w:hAnsi="Angsana New"/>
          <w:spacing w:val="-4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47558B">
        <w:rPr>
          <w:rFonts w:ascii="Angsana New" w:hAnsi="Angsana New"/>
          <w:spacing w:val="-4"/>
          <w:sz w:val="30"/>
          <w:szCs w:val="30"/>
        </w:rPr>
        <w:t>2535</w:t>
      </w:r>
      <w:r w:rsidRPr="0047558B">
        <w:rPr>
          <w:rFonts w:ascii="Angsana New" w:hAnsi="Angsana New"/>
          <w:spacing w:val="-4"/>
          <w:sz w:val="30"/>
          <w:szCs w:val="30"/>
          <w:cs/>
        </w:rPr>
        <w:t xml:space="preserve"> มาตรา </w:t>
      </w:r>
      <w:r w:rsidRPr="0047558B">
        <w:rPr>
          <w:rFonts w:ascii="Angsana New" w:hAnsi="Angsana New"/>
          <w:spacing w:val="-4"/>
          <w:sz w:val="30"/>
          <w:szCs w:val="30"/>
        </w:rPr>
        <w:t>51</w:t>
      </w:r>
      <w:r w:rsidRPr="0047558B">
        <w:rPr>
          <w:rFonts w:ascii="Angsana New" w:hAnsi="Angsana New"/>
          <w:spacing w:val="-4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47558B">
        <w:rPr>
          <w:rFonts w:ascii="Angsana New" w:hAnsi="Angsana New"/>
          <w:spacing w:val="-4"/>
          <w:sz w:val="30"/>
          <w:szCs w:val="30"/>
        </w:rPr>
        <w:t>“</w:t>
      </w:r>
      <w:r w:rsidRPr="0047558B">
        <w:rPr>
          <w:rFonts w:ascii="Angsana New" w:hAnsi="Angsana New"/>
          <w:spacing w:val="-4"/>
          <w:sz w:val="30"/>
          <w:szCs w:val="30"/>
          <w:cs/>
        </w:rPr>
        <w:t>ส่วนเกินมูลค่าหุ้น</w:t>
      </w:r>
      <w:r w:rsidRPr="0047558B">
        <w:rPr>
          <w:rFonts w:ascii="Angsana New" w:hAnsi="Angsana New"/>
          <w:spacing w:val="-4"/>
          <w:sz w:val="30"/>
          <w:szCs w:val="30"/>
        </w:rPr>
        <w:t>”</w:t>
      </w:r>
      <w:r w:rsidRPr="0047558B">
        <w:rPr>
          <w:rFonts w:ascii="Angsana New" w:hAnsi="Angsana New"/>
          <w:spacing w:val="-4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5856A04D" w14:textId="046CA1E0" w:rsidR="006175E2" w:rsidRPr="0047558B" w:rsidRDefault="00617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</w:rPr>
      </w:pPr>
      <w:r w:rsidRPr="0047558B">
        <w:rPr>
          <w:rFonts w:ascii="Angsana New" w:hAnsi="Angsana New"/>
          <w:spacing w:val="-4"/>
          <w:sz w:val="20"/>
          <w:szCs w:val="20"/>
        </w:rPr>
        <w:br w:type="page"/>
      </w:r>
    </w:p>
    <w:p w14:paraId="068CBE9F" w14:textId="1F767181" w:rsidR="00FB5192" w:rsidRPr="0047558B" w:rsidRDefault="00FB5192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lastRenderedPageBreak/>
        <w:t>สำรอง</w:t>
      </w:r>
    </w:p>
    <w:p w14:paraId="60798B96" w14:textId="77777777" w:rsidR="008506CE" w:rsidRPr="0047558B" w:rsidRDefault="008506CE" w:rsidP="00850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548C289" w14:textId="4C938214" w:rsidR="003057D6" w:rsidRPr="0047558B" w:rsidRDefault="003057D6" w:rsidP="00FB5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435BDFCE" w14:textId="77777777" w:rsidR="003057D6" w:rsidRPr="0047558B" w:rsidRDefault="003057D6" w:rsidP="0066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47558B">
        <w:rPr>
          <w:rFonts w:ascii="Angsana New" w:hAnsi="Angsana New"/>
          <w:sz w:val="30"/>
          <w:szCs w:val="30"/>
        </w:rPr>
        <w:t>2535</w:t>
      </w:r>
      <w:r w:rsidRPr="0047558B">
        <w:rPr>
          <w:rFonts w:ascii="Angsana New" w:hAnsi="Angsana New"/>
          <w:sz w:val="30"/>
          <w:szCs w:val="30"/>
          <w:cs/>
        </w:rPr>
        <w:t xml:space="preserve"> มาตรา </w:t>
      </w:r>
      <w:r w:rsidRPr="0047558B">
        <w:rPr>
          <w:rFonts w:ascii="Angsana New" w:hAnsi="Angsana New"/>
          <w:sz w:val="30"/>
          <w:szCs w:val="30"/>
        </w:rPr>
        <w:t>116</w:t>
      </w:r>
      <w:r w:rsidRPr="0047558B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บริษัทจะต้องจัดสรรทุนสำรอง(</w:t>
      </w:r>
      <w:r w:rsidRPr="0047558B">
        <w:rPr>
          <w:rFonts w:ascii="Angsana New" w:hAnsi="Angsana New"/>
          <w:sz w:val="30"/>
          <w:szCs w:val="30"/>
        </w:rPr>
        <w:t>“</w:t>
      </w:r>
      <w:r w:rsidRPr="0047558B">
        <w:rPr>
          <w:rFonts w:ascii="Angsana New" w:hAnsi="Angsana New"/>
          <w:sz w:val="30"/>
          <w:szCs w:val="30"/>
          <w:cs/>
        </w:rPr>
        <w:t>สำรองตามกฎหมาย</w:t>
      </w:r>
      <w:r w:rsidRPr="0047558B">
        <w:rPr>
          <w:rFonts w:ascii="Angsana New" w:hAnsi="Angsana New"/>
          <w:sz w:val="30"/>
          <w:szCs w:val="30"/>
        </w:rPr>
        <w:t>”</w:t>
      </w:r>
      <w:r w:rsidR="004B6534" w:rsidRPr="0047558B">
        <w:rPr>
          <w:rFonts w:ascii="Angsana New" w:hAnsi="Angsana New"/>
          <w:sz w:val="30"/>
          <w:szCs w:val="30"/>
          <w:cs/>
        </w:rPr>
        <w:t xml:space="preserve">) </w:t>
      </w:r>
      <w:r w:rsidRPr="0047558B">
        <w:rPr>
          <w:rFonts w:ascii="Angsana New" w:hAnsi="Angsana New"/>
          <w:sz w:val="30"/>
          <w:szCs w:val="30"/>
          <w:cs/>
        </w:rPr>
        <w:t xml:space="preserve">อย่างน้อยร้อยละ </w:t>
      </w:r>
      <w:r w:rsidRPr="0047558B">
        <w:rPr>
          <w:rFonts w:ascii="Angsana New" w:hAnsi="Angsana New"/>
          <w:sz w:val="30"/>
          <w:szCs w:val="30"/>
        </w:rPr>
        <w:t xml:space="preserve">5 </w:t>
      </w:r>
      <w:r w:rsidRPr="0047558B">
        <w:rPr>
          <w:rFonts w:ascii="Angsana New" w:hAnsi="Angsana New"/>
          <w:sz w:val="30"/>
          <w:szCs w:val="30"/>
          <w:cs/>
        </w:rPr>
        <w:t>ของกำไรสุทธิ</w:t>
      </w:r>
      <w:r w:rsidR="006530B2" w:rsidRPr="0047558B">
        <w:rPr>
          <w:rFonts w:ascii="Angsana New" w:hAnsi="Angsana New"/>
          <w:sz w:val="30"/>
          <w:szCs w:val="30"/>
          <w:cs/>
        </w:rPr>
        <w:t>ประจำปีหลังจากหักขาดทุนสะสมยกมา</w:t>
      </w:r>
      <w:r w:rsidR="006530B2"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(ถ้ามี)</w:t>
      </w:r>
      <w:r w:rsidR="006530B2"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จนกว่า</w:t>
      </w:r>
      <w:r w:rsidRPr="0047558B">
        <w:rPr>
          <w:rFonts w:ascii="Angsana New" w:hAnsi="Angsana New"/>
          <w:spacing w:val="-6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47558B">
        <w:rPr>
          <w:rFonts w:ascii="Angsana New" w:hAnsi="Angsana New"/>
          <w:spacing w:val="-6"/>
          <w:sz w:val="30"/>
          <w:szCs w:val="30"/>
        </w:rPr>
        <w:t xml:space="preserve">10 </w:t>
      </w:r>
      <w:r w:rsidRPr="0047558B">
        <w:rPr>
          <w:rFonts w:ascii="Angsana New" w:hAnsi="Angsana New"/>
          <w:spacing w:val="-6"/>
          <w:sz w:val="30"/>
          <w:szCs w:val="30"/>
          <w:cs/>
        </w:rPr>
        <w:t>ของทุนจดทะเบียน</w:t>
      </w:r>
      <w:r w:rsidR="003A5E31" w:rsidRPr="0047558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pacing w:val="-6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36A5BA1A" w14:textId="77777777" w:rsidR="00870FB7" w:rsidRPr="0047558B" w:rsidRDefault="00870FB7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038F6A" w14:textId="4BCDEA11" w:rsidR="00CF1B98" w:rsidRPr="0047558B" w:rsidRDefault="00CF1B98" w:rsidP="00CF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1" w:name="_Hlk86748160"/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23A0C099" w14:textId="77777777" w:rsidR="00CF1B98" w:rsidRPr="0047558B" w:rsidRDefault="00CF1B98" w:rsidP="00CF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5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2" w:name="_Hlk54294682"/>
      <w:r w:rsidRPr="0047558B">
        <w:rPr>
          <w:rFonts w:ascii="Angsana New" w:hAnsi="Angsana New"/>
          <w:b/>
          <w:bCs/>
          <w:sz w:val="30"/>
          <w:szCs w:val="30"/>
          <w:cs/>
        </w:rPr>
        <w:t>สำรองการป้องกันความเสี่ยงกระแสเงินสด</w:t>
      </w:r>
    </w:p>
    <w:p w14:paraId="69097F54" w14:textId="77777777" w:rsidR="00CF1B98" w:rsidRPr="0047558B" w:rsidRDefault="00CF1B98" w:rsidP="00CF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5"/>
        <w:jc w:val="thaiDistribute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t>สำรองการป้องกันความเสี่ยงกระแสเงินสดประกอบด้วย</w:t>
      </w:r>
    </w:p>
    <w:p w14:paraId="2C6699E0" w14:textId="6F7C748B" w:rsidR="00CF1B98" w:rsidRPr="0047558B" w:rsidRDefault="00CF1B98" w:rsidP="00432CA1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7"/>
        </w:tabs>
        <w:spacing w:line="240" w:lineRule="auto"/>
        <w:ind w:left="887" w:right="5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7729F07A" w14:textId="62D0F034" w:rsidR="00CF1B98" w:rsidRPr="0047558B" w:rsidRDefault="00CF1B98" w:rsidP="00432CA1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7"/>
        </w:tabs>
        <w:spacing w:line="240" w:lineRule="auto"/>
        <w:ind w:left="887" w:right="5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สำรองต้นทุนการป้องกันความเสี่ยงสะท้อนถึงกำไรหรือขาดทุนของส่วนที่ไม่รวมในเครื่องมือที่ใช้ในการป้องกันความเสี่ยงที่กำหนดไว้ ซึ่งเกี่ยวข้องกับองค์ประกอบราคาล่วงหน้าของสัญญาฟอร์เวิร์ดโดยรับรู้</w:t>
      </w:r>
      <w:r w:rsidR="00D56C9C"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เมื่อเริ่มแรกในกำไรขาดทุนเบ็ดเสร็จอื่นและบันทึกบัญชีเช่นเดียวกับกำไรหรือขาดทุนในสำรองการป้องกันความเสี่ยง</w:t>
      </w:r>
    </w:p>
    <w:bookmarkEnd w:id="12"/>
    <w:p w14:paraId="1EFB6AD0" w14:textId="77777777" w:rsidR="00CF1B98" w:rsidRPr="0047558B" w:rsidRDefault="00CF1B98" w:rsidP="00CF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5"/>
        <w:jc w:val="thaiDistribute"/>
        <w:rPr>
          <w:rFonts w:ascii="Angsana New" w:hAnsi="Angsana New"/>
          <w:sz w:val="30"/>
          <w:szCs w:val="30"/>
        </w:rPr>
      </w:pPr>
    </w:p>
    <w:p w14:paraId="2E3D7605" w14:textId="77777777" w:rsidR="00CF1B98" w:rsidRPr="0047558B" w:rsidRDefault="00CF1B98" w:rsidP="00CF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5"/>
        <w:jc w:val="thaiDistribute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 xml:space="preserve">สำรองการเปลี่ยนแปลงในมูลค่ายุติธรรมของปี </w:t>
      </w:r>
      <w:r w:rsidRPr="0047558B">
        <w:rPr>
          <w:rFonts w:ascii="Angsana New" w:hAnsi="Angsana New"/>
          <w:b/>
          <w:bCs/>
          <w:sz w:val="30"/>
          <w:szCs w:val="30"/>
        </w:rPr>
        <w:t>2564</w:t>
      </w:r>
    </w:p>
    <w:p w14:paraId="06E56A19" w14:textId="77777777" w:rsidR="00CF1B98" w:rsidRPr="0047558B" w:rsidRDefault="00CF1B98" w:rsidP="00CF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5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2A23F11D" w14:textId="0BB6901B" w:rsidR="00CF1B98" w:rsidRPr="0047558B" w:rsidRDefault="00CF1B98" w:rsidP="00432CA1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7"/>
        </w:tabs>
        <w:spacing w:line="240" w:lineRule="auto"/>
        <w:ind w:left="887" w:right="5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68A71D2E" w14:textId="77777777" w:rsidR="00CF1B98" w:rsidRPr="0047558B" w:rsidRDefault="00CF1B98" w:rsidP="00CF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5"/>
        <w:jc w:val="thaiDistribute"/>
        <w:rPr>
          <w:rFonts w:ascii="Angsana New" w:hAnsi="Angsana New"/>
          <w:sz w:val="30"/>
          <w:szCs w:val="30"/>
        </w:rPr>
      </w:pPr>
    </w:p>
    <w:p w14:paraId="6E175110" w14:textId="77777777" w:rsidR="00CF1B98" w:rsidRPr="0047558B" w:rsidRDefault="00CF1B98" w:rsidP="00CF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5"/>
        <w:jc w:val="thaiDistribute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 xml:space="preserve">สำรองการเปลี่ยนแปลงในมูลค่ายุติธรรมของปี </w:t>
      </w:r>
      <w:r w:rsidRPr="0047558B">
        <w:rPr>
          <w:rFonts w:ascii="Angsana New" w:hAnsi="Angsana New"/>
          <w:b/>
          <w:bCs/>
          <w:sz w:val="30"/>
          <w:szCs w:val="30"/>
        </w:rPr>
        <w:t>2563</w:t>
      </w:r>
    </w:p>
    <w:p w14:paraId="0F8DCD79" w14:textId="0C549EA7" w:rsidR="00CF1B98" w:rsidRPr="0047558B" w:rsidRDefault="00CF1B98" w:rsidP="00CF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5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bookmarkEnd w:id="11"/>
    <w:p w14:paraId="52C6A025" w14:textId="6433EFDF" w:rsidR="00D56C9C" w:rsidRPr="0047558B" w:rsidRDefault="00D56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A743DA" w14:textId="77777777" w:rsidR="00BB40C7" w:rsidRPr="0047558B" w:rsidRDefault="00BB4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</w:rPr>
        <w:br w:type="page"/>
      </w:r>
    </w:p>
    <w:p w14:paraId="5CF292C9" w14:textId="495FA09A" w:rsidR="001F3925" w:rsidRPr="0047558B" w:rsidRDefault="00BF2527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</w:t>
      </w:r>
      <w:r w:rsidR="00E4767D" w:rsidRPr="0047558B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60F6166A" w14:textId="77777777" w:rsidR="001F3925" w:rsidRPr="0047558B" w:rsidRDefault="001F3925" w:rsidP="00363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BC6C1D7" w14:textId="480D9D76" w:rsidR="000371D1" w:rsidRPr="0047558B" w:rsidRDefault="000F43F7" w:rsidP="00236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5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ผู้บริหาร</w:t>
      </w:r>
      <w:r w:rsidR="00A061D9" w:rsidRPr="0047558B">
        <w:rPr>
          <w:rFonts w:ascii="Angsana New" w:hAnsi="Angsana New"/>
          <w:sz w:val="30"/>
          <w:szCs w:val="30"/>
          <w:cs/>
        </w:rPr>
        <w:t>พิจารณา</w:t>
      </w:r>
      <w:r w:rsidRPr="0047558B">
        <w:rPr>
          <w:rFonts w:ascii="Angsana New" w:hAnsi="Angsana New"/>
          <w:sz w:val="30"/>
          <w:szCs w:val="30"/>
          <w:cs/>
        </w:rPr>
        <w:t>ว่า</w:t>
      </w:r>
      <w:r w:rsidR="000371D1" w:rsidRPr="0047558B">
        <w:rPr>
          <w:rFonts w:ascii="Angsana New" w:hAnsi="Angsana New"/>
          <w:sz w:val="30"/>
          <w:szCs w:val="30"/>
          <w:cs/>
        </w:rPr>
        <w:t>กลุ่มบริษัท</w:t>
      </w:r>
      <w:r w:rsidR="00B01227" w:rsidRPr="0047558B">
        <w:rPr>
          <w:rFonts w:ascii="Angsana New" w:hAnsi="Angsana New"/>
          <w:sz w:val="30"/>
          <w:szCs w:val="30"/>
          <w:cs/>
        </w:rPr>
        <w:t>ดำเนินกิจการในส่วนงาน</w:t>
      </w:r>
      <w:r w:rsidR="008506CE" w:rsidRPr="0047558B">
        <w:rPr>
          <w:rFonts w:ascii="Angsana New" w:hAnsi="Angsana New"/>
          <w:sz w:val="30"/>
          <w:szCs w:val="30"/>
          <w:cs/>
        </w:rPr>
        <w:t>เดียวคือธุรกิจ</w:t>
      </w:r>
      <w:r w:rsidR="000371D1" w:rsidRPr="0047558B">
        <w:rPr>
          <w:rFonts w:ascii="Angsana New" w:hAnsi="Angsana New"/>
          <w:sz w:val="30"/>
          <w:szCs w:val="30"/>
          <w:cs/>
        </w:rPr>
        <w:t>สับปะรด</w:t>
      </w:r>
      <w:r w:rsidR="000371D1" w:rsidRPr="0047558B">
        <w:rPr>
          <w:rFonts w:ascii="Angsana New" w:hAnsi="Angsana New"/>
          <w:sz w:val="30"/>
          <w:szCs w:val="30"/>
        </w:rPr>
        <w:t xml:space="preserve"> </w:t>
      </w:r>
      <w:r w:rsidR="000371D1" w:rsidRPr="0047558B">
        <w:rPr>
          <w:rFonts w:ascii="Angsana New" w:hAnsi="Angsana New"/>
          <w:sz w:val="30"/>
          <w:szCs w:val="30"/>
          <w:cs/>
        </w:rPr>
        <w:t>ดังนั้นจึงมีส่วนงาน</w:t>
      </w:r>
      <w:r w:rsidR="00E16516" w:rsidRPr="0047558B">
        <w:rPr>
          <w:rFonts w:ascii="Angsana New" w:hAnsi="Angsana New"/>
          <w:sz w:val="30"/>
          <w:szCs w:val="30"/>
          <w:cs/>
        </w:rPr>
        <w:t>ที่รายงาน</w:t>
      </w:r>
      <w:r w:rsidR="000371D1" w:rsidRPr="0047558B">
        <w:rPr>
          <w:rFonts w:ascii="Angsana New" w:hAnsi="Angsana New"/>
          <w:sz w:val="30"/>
          <w:szCs w:val="30"/>
          <w:cs/>
        </w:rPr>
        <w:t>เพียงส่วนงานเดียว</w:t>
      </w:r>
    </w:p>
    <w:p w14:paraId="4D5E9467" w14:textId="77777777" w:rsidR="00007901" w:rsidRPr="0047558B" w:rsidRDefault="00007901" w:rsidP="00236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5"/>
        <w:jc w:val="thaiDistribute"/>
        <w:rPr>
          <w:rFonts w:ascii="Angsana New" w:hAnsi="Angsana New"/>
          <w:sz w:val="28"/>
          <w:szCs w:val="28"/>
        </w:rPr>
      </w:pPr>
    </w:p>
    <w:p w14:paraId="7558EED1" w14:textId="1CCB0C53" w:rsidR="001657CB" w:rsidRPr="0047558B" w:rsidRDefault="001657CB" w:rsidP="00A243D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080"/>
        </w:tabs>
        <w:spacing w:line="0" w:lineRule="atLeast"/>
        <w:ind w:hanging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69034133" w14:textId="3005ED30" w:rsidR="004F13A5" w:rsidRPr="0047558B" w:rsidRDefault="001657CB" w:rsidP="00236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"/>
        <w:jc w:val="thaiDistribute"/>
        <w:rPr>
          <w:sz w:val="30"/>
          <w:szCs w:val="30"/>
        </w:rPr>
      </w:pPr>
      <w:r w:rsidRPr="0047558B">
        <w:rPr>
          <w:sz w:val="30"/>
          <w:szCs w:val="30"/>
          <w:cs/>
        </w:rPr>
        <w:t>กลุ</w:t>
      </w:r>
      <w:r w:rsidR="008506CE" w:rsidRPr="0047558B">
        <w:rPr>
          <w:sz w:val="30"/>
          <w:szCs w:val="30"/>
          <w:cs/>
        </w:rPr>
        <w:t>่มบริษัทมีฐานการดำเนินธุรกิจ</w:t>
      </w:r>
      <w:r w:rsidRPr="0047558B">
        <w:rPr>
          <w:sz w:val="30"/>
          <w:szCs w:val="30"/>
          <w:cs/>
        </w:rPr>
        <w:t>ในประเทศไทย</w:t>
      </w:r>
      <w:r w:rsidRPr="0047558B">
        <w:rPr>
          <w:sz w:val="30"/>
          <w:szCs w:val="30"/>
        </w:rPr>
        <w:t xml:space="preserve"> </w:t>
      </w:r>
      <w:r w:rsidRPr="0047558B">
        <w:rPr>
          <w:sz w:val="30"/>
          <w:szCs w:val="30"/>
          <w:cs/>
        </w:rPr>
        <w:t>โดยส่วนใหญ่สินค้าที่ผลิตได้จะส่งไปจำหน่ายโดยตรงที่ต่างประเทศให้กับลูกค้าภายนอก</w:t>
      </w:r>
    </w:p>
    <w:p w14:paraId="0E8EA081" w14:textId="10B034B5" w:rsidR="00E512C1" w:rsidRPr="0047558B" w:rsidRDefault="00E512C1" w:rsidP="00236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"/>
        <w:jc w:val="thaiDistribute"/>
        <w:rPr>
          <w:rFonts w:asciiTheme="majorBidi" w:hAnsiTheme="majorBidi" w:cstheme="majorBidi"/>
          <w:sz w:val="28"/>
          <w:szCs w:val="28"/>
        </w:rPr>
      </w:pPr>
    </w:p>
    <w:p w14:paraId="3A622BCF" w14:textId="4EF2426E" w:rsidR="00E512C1" w:rsidRPr="0047558B" w:rsidRDefault="001657CB" w:rsidP="00942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  <w:r w:rsidR="00852BE4" w:rsidRPr="0047558B">
        <w:rPr>
          <w:rFonts w:ascii="Angsana New" w:hAnsi="Angsana New"/>
          <w:sz w:val="30"/>
          <w:szCs w:val="30"/>
          <w:cs/>
        </w:rPr>
        <w:t xml:space="preserve"> สินทรัพย์ตามส่วนงานแยกตามสถานที่</w:t>
      </w:r>
      <w:r w:rsidR="00373FD7" w:rsidRPr="0047558B">
        <w:rPr>
          <w:rFonts w:ascii="Angsana New" w:hAnsi="Angsana New"/>
          <w:sz w:val="30"/>
          <w:szCs w:val="30"/>
          <w:cs/>
        </w:rPr>
        <w:t>ตั้</w:t>
      </w:r>
      <w:r w:rsidR="00852BE4" w:rsidRPr="0047558B">
        <w:rPr>
          <w:rFonts w:ascii="Angsana New" w:hAnsi="Angsana New"/>
          <w:sz w:val="30"/>
          <w:szCs w:val="30"/>
          <w:cs/>
        </w:rPr>
        <w:t>งทางภูมิศาตร์ของ</w:t>
      </w:r>
      <w:r w:rsidR="000539FF" w:rsidRPr="0047558B">
        <w:rPr>
          <w:rFonts w:ascii="Angsana New" w:hAnsi="Angsana New"/>
          <w:sz w:val="30"/>
          <w:szCs w:val="30"/>
          <w:cs/>
        </w:rPr>
        <w:t>สินทรัพย์</w:t>
      </w:r>
      <w:r w:rsidR="00852BE4" w:rsidRPr="0047558B">
        <w:rPr>
          <w:rFonts w:ascii="Angsana New" w:hAnsi="Angsana New"/>
          <w:sz w:val="30"/>
          <w:szCs w:val="30"/>
        </w:rPr>
        <w:t xml:space="preserve"> </w:t>
      </w:r>
    </w:p>
    <w:p w14:paraId="3EEB5A37" w14:textId="77777777" w:rsidR="00942ACE" w:rsidRPr="0047558B" w:rsidRDefault="00942ACE" w:rsidP="00942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"/>
        <w:jc w:val="thaiDistribute"/>
        <w:rPr>
          <w:rFonts w:ascii="Angsana New" w:hAnsi="Angsana New"/>
          <w:sz w:val="28"/>
          <w:szCs w:val="28"/>
        </w:rPr>
      </w:pPr>
    </w:p>
    <w:p w14:paraId="282FDB06" w14:textId="77777777" w:rsidR="00942ACE" w:rsidRPr="0047558B" w:rsidRDefault="00942ACE" w:rsidP="00942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"/>
        <w:jc w:val="thaiDistribute"/>
        <w:rPr>
          <w:sz w:val="2"/>
          <w:szCs w:val="2"/>
        </w:rPr>
      </w:pPr>
    </w:p>
    <w:tbl>
      <w:tblPr>
        <w:tblW w:w="90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289"/>
        <w:gridCol w:w="236"/>
        <w:gridCol w:w="1404"/>
        <w:gridCol w:w="245"/>
        <w:gridCol w:w="1331"/>
        <w:gridCol w:w="245"/>
        <w:gridCol w:w="1374"/>
      </w:tblGrid>
      <w:tr w:rsidR="00066578" w:rsidRPr="0047558B" w14:paraId="467F68AE" w14:textId="77777777" w:rsidTr="00A243DE">
        <w:tc>
          <w:tcPr>
            <w:tcW w:w="2880" w:type="dxa"/>
          </w:tcPr>
          <w:p w14:paraId="39CF3CA9" w14:textId="6E8689D2" w:rsidR="00E92239" w:rsidRPr="0047558B" w:rsidRDefault="00E92239" w:rsidP="005A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24" w:type="dxa"/>
            <w:gridSpan w:val="7"/>
          </w:tcPr>
          <w:p w14:paraId="5E56E441" w14:textId="77777777" w:rsidR="00E92239" w:rsidRPr="0047558B" w:rsidRDefault="00E92239" w:rsidP="005A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66578" w:rsidRPr="0047558B" w14:paraId="3A4BF3DC" w14:textId="77777777" w:rsidTr="00A243DE">
        <w:tc>
          <w:tcPr>
            <w:tcW w:w="2880" w:type="dxa"/>
          </w:tcPr>
          <w:p w14:paraId="20DFB79A" w14:textId="77777777" w:rsidR="00E92239" w:rsidRPr="0047558B" w:rsidRDefault="00870FB7" w:rsidP="00870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2929" w:type="dxa"/>
            <w:gridSpan w:val="3"/>
          </w:tcPr>
          <w:p w14:paraId="419340FF" w14:textId="77777777" w:rsidR="00E92239" w:rsidRPr="0047558B" w:rsidRDefault="00E92239" w:rsidP="005A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45" w:type="dxa"/>
          </w:tcPr>
          <w:p w14:paraId="49315D5D" w14:textId="77777777" w:rsidR="00E92239" w:rsidRPr="0047558B" w:rsidRDefault="00E92239" w:rsidP="005A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50" w:type="dxa"/>
            <w:gridSpan w:val="3"/>
            <w:shd w:val="clear" w:color="auto" w:fill="auto"/>
          </w:tcPr>
          <w:p w14:paraId="05D793C1" w14:textId="77777777" w:rsidR="00E92239" w:rsidRPr="0047558B" w:rsidRDefault="00E92239" w:rsidP="005A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066578" w:rsidRPr="0047558B" w14:paraId="1D3E858E" w14:textId="77777777" w:rsidTr="00A243DE">
        <w:tc>
          <w:tcPr>
            <w:tcW w:w="2880" w:type="dxa"/>
          </w:tcPr>
          <w:p w14:paraId="0ED700DD" w14:textId="6E6905DA" w:rsidR="00E92239" w:rsidRPr="0047558B" w:rsidRDefault="00E92239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14:paraId="6948CBC4" w14:textId="6ADFD727" w:rsidR="00E92239" w:rsidRPr="0047558B" w:rsidRDefault="003A28CD" w:rsidP="00E4767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28BE01DC" w14:textId="77777777" w:rsidR="00E92239" w:rsidRPr="0047558B" w:rsidRDefault="00E92239" w:rsidP="00E4767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14:paraId="1C5A1EBB" w14:textId="56A77687" w:rsidR="00E92239" w:rsidRPr="0047558B" w:rsidRDefault="003A28CD" w:rsidP="00E4767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5" w:type="dxa"/>
          </w:tcPr>
          <w:p w14:paraId="48599C30" w14:textId="77777777" w:rsidR="00E92239" w:rsidRPr="0047558B" w:rsidRDefault="00E92239" w:rsidP="00E4767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1" w:type="dxa"/>
          </w:tcPr>
          <w:p w14:paraId="30C9B661" w14:textId="4973702A" w:rsidR="00E92239" w:rsidRPr="0047558B" w:rsidRDefault="003A28CD" w:rsidP="00E4767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45" w:type="dxa"/>
          </w:tcPr>
          <w:p w14:paraId="45667204" w14:textId="77777777" w:rsidR="00E92239" w:rsidRPr="0047558B" w:rsidRDefault="00E92239" w:rsidP="00E4767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630E7F0" w14:textId="57DC995A" w:rsidR="00E92239" w:rsidRPr="0047558B" w:rsidRDefault="003A28CD" w:rsidP="00A243DE">
            <w:pPr>
              <w:pStyle w:val="acctfourfigures"/>
              <w:tabs>
                <w:tab w:val="clear" w:pos="765"/>
              </w:tabs>
              <w:spacing w:line="240" w:lineRule="auto"/>
              <w:ind w:left="-134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66578" w:rsidRPr="0047558B" w14:paraId="5B599C54" w14:textId="77777777" w:rsidTr="00A243DE">
        <w:tc>
          <w:tcPr>
            <w:tcW w:w="2880" w:type="dxa"/>
          </w:tcPr>
          <w:p w14:paraId="0296683D" w14:textId="4E127DF8" w:rsidR="00AE74DC" w:rsidRPr="0047558B" w:rsidRDefault="00AE74DC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6124" w:type="dxa"/>
            <w:gridSpan w:val="7"/>
          </w:tcPr>
          <w:p w14:paraId="5F29A2DB" w14:textId="77777777" w:rsidR="00AE74DC" w:rsidRPr="0047558B" w:rsidRDefault="00AE74DC" w:rsidP="00A243DE">
            <w:pPr>
              <w:pStyle w:val="acctfourfigures"/>
              <w:tabs>
                <w:tab w:val="clear" w:pos="765"/>
              </w:tabs>
              <w:spacing w:line="240" w:lineRule="auto"/>
              <w:ind w:left="-134" w:right="-111" w:firstLine="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6578" w:rsidRPr="0047558B" w14:paraId="51141F2A" w14:textId="77777777" w:rsidTr="00A243DE">
        <w:trPr>
          <w:trHeight w:val="371"/>
        </w:trPr>
        <w:tc>
          <w:tcPr>
            <w:tcW w:w="2880" w:type="dxa"/>
          </w:tcPr>
          <w:p w14:paraId="17CF1B29" w14:textId="77777777" w:rsidR="005A1429" w:rsidRPr="0047558B" w:rsidRDefault="005A1429" w:rsidP="005A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89" w:type="dxa"/>
            <w:shd w:val="clear" w:color="auto" w:fill="auto"/>
          </w:tcPr>
          <w:p w14:paraId="7F51A2CC" w14:textId="54117784" w:rsidR="005A1429" w:rsidRPr="0047558B" w:rsidRDefault="005A1429" w:rsidP="005A14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2,459,126</w:t>
            </w:r>
          </w:p>
        </w:tc>
        <w:tc>
          <w:tcPr>
            <w:tcW w:w="236" w:type="dxa"/>
          </w:tcPr>
          <w:p w14:paraId="79DF6112" w14:textId="77777777" w:rsidR="005A1429" w:rsidRPr="0047558B" w:rsidRDefault="005A1429" w:rsidP="005A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099BDE36" w14:textId="221036AA" w:rsidR="005A1429" w:rsidRPr="0047558B" w:rsidRDefault="005A1429" w:rsidP="00A243D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1,804,347</w:t>
            </w:r>
          </w:p>
        </w:tc>
        <w:tc>
          <w:tcPr>
            <w:tcW w:w="245" w:type="dxa"/>
          </w:tcPr>
          <w:p w14:paraId="3BA87C08" w14:textId="77777777" w:rsidR="005A1429" w:rsidRPr="0047558B" w:rsidRDefault="005A1429" w:rsidP="005A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</w:tcPr>
          <w:p w14:paraId="49AB2482" w14:textId="7408B8D6" w:rsidR="005A1429" w:rsidRPr="0047558B" w:rsidRDefault="005A1429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5A474C1" w14:textId="77777777" w:rsidR="005A1429" w:rsidRPr="0047558B" w:rsidRDefault="005A1429" w:rsidP="005A14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74" w:type="dxa"/>
          </w:tcPr>
          <w:p w14:paraId="511FEEAC" w14:textId="375B086F" w:rsidR="005A1429" w:rsidRPr="0047558B" w:rsidRDefault="005A1429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6578" w:rsidRPr="0047558B" w14:paraId="7FBD207B" w14:textId="77777777" w:rsidTr="00A243DE">
        <w:tc>
          <w:tcPr>
            <w:tcW w:w="2880" w:type="dxa"/>
          </w:tcPr>
          <w:p w14:paraId="0BFC7091" w14:textId="77777777" w:rsidR="005A1429" w:rsidRPr="0047558B" w:rsidRDefault="005A1429" w:rsidP="005A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6E772A23" w14:textId="286A92B9" w:rsidR="005A1429" w:rsidRPr="0047558B" w:rsidRDefault="005A1429" w:rsidP="005A14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146,055</w:t>
            </w:r>
          </w:p>
        </w:tc>
        <w:tc>
          <w:tcPr>
            <w:tcW w:w="236" w:type="dxa"/>
          </w:tcPr>
          <w:p w14:paraId="6C987B25" w14:textId="77777777" w:rsidR="005A1429" w:rsidRPr="0047558B" w:rsidRDefault="005A1429" w:rsidP="005A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0B93327" w14:textId="27210B29" w:rsidR="005A1429" w:rsidRPr="0047558B" w:rsidRDefault="005A1429" w:rsidP="00A243D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136,840</w:t>
            </w:r>
          </w:p>
        </w:tc>
        <w:tc>
          <w:tcPr>
            <w:tcW w:w="245" w:type="dxa"/>
          </w:tcPr>
          <w:p w14:paraId="4BEC2A9F" w14:textId="77777777" w:rsidR="005A1429" w:rsidRPr="0047558B" w:rsidRDefault="005A1429" w:rsidP="005A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3E2BEC3B" w14:textId="440A0EC0" w:rsidR="005A1429" w:rsidRPr="0047558B" w:rsidRDefault="005A1429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1,</w:t>
            </w:r>
            <w:r w:rsidR="001D42E2" w:rsidRPr="0047558B">
              <w:rPr>
                <w:rFonts w:ascii="Angsana New" w:hAnsi="Angsana New"/>
                <w:sz w:val="30"/>
                <w:szCs w:val="30"/>
              </w:rPr>
              <w:t>130,544</w:t>
            </w:r>
          </w:p>
        </w:tc>
        <w:tc>
          <w:tcPr>
            <w:tcW w:w="245" w:type="dxa"/>
          </w:tcPr>
          <w:p w14:paraId="36125E70" w14:textId="77777777" w:rsidR="005A1429" w:rsidRPr="0047558B" w:rsidRDefault="005A1429" w:rsidP="005A14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79BDC1B4" w14:textId="0ADCABD8" w:rsidR="005A1429" w:rsidRPr="0047558B" w:rsidRDefault="00583440" w:rsidP="00A243DE">
            <w:pPr>
              <w:pStyle w:val="acctfourfigures"/>
              <w:tabs>
                <w:tab w:val="clear" w:pos="765"/>
                <w:tab w:val="decimal" w:pos="111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1,102,361</w:t>
            </w:r>
          </w:p>
        </w:tc>
      </w:tr>
      <w:tr w:rsidR="00066578" w:rsidRPr="0047558B" w14:paraId="7CC775BC" w14:textId="77777777" w:rsidTr="00A243DE">
        <w:tc>
          <w:tcPr>
            <w:tcW w:w="2880" w:type="dxa"/>
          </w:tcPr>
          <w:p w14:paraId="159405E6" w14:textId="77777777" w:rsidR="00E42DB3" w:rsidRPr="0047558B" w:rsidRDefault="00E42DB3" w:rsidP="00E4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B2FBBA" w14:textId="63831B27" w:rsidR="00E42DB3" w:rsidRPr="0047558B" w:rsidRDefault="00E42DB3" w:rsidP="00E42D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2,605,181</w:t>
            </w:r>
          </w:p>
        </w:tc>
        <w:tc>
          <w:tcPr>
            <w:tcW w:w="236" w:type="dxa"/>
          </w:tcPr>
          <w:p w14:paraId="6F701118" w14:textId="77777777" w:rsidR="00E42DB3" w:rsidRPr="0047558B" w:rsidRDefault="00E42DB3" w:rsidP="00E4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394CAF98" w14:textId="22965164" w:rsidR="00E42DB3" w:rsidRPr="0047558B" w:rsidRDefault="00E42DB3" w:rsidP="00A243D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1,941,187</w:t>
            </w:r>
          </w:p>
        </w:tc>
        <w:tc>
          <w:tcPr>
            <w:tcW w:w="245" w:type="dxa"/>
          </w:tcPr>
          <w:p w14:paraId="4DF92705" w14:textId="77777777" w:rsidR="00E42DB3" w:rsidRPr="0047558B" w:rsidRDefault="00E42DB3" w:rsidP="00E4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6A5ACB9F" w14:textId="4EB9263B" w:rsidR="00E42DB3" w:rsidRPr="0047558B" w:rsidRDefault="00E42DB3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1,13</w:t>
            </w:r>
            <w:r w:rsidR="001D42E2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0,544</w:t>
            </w:r>
          </w:p>
        </w:tc>
        <w:tc>
          <w:tcPr>
            <w:tcW w:w="245" w:type="dxa"/>
          </w:tcPr>
          <w:p w14:paraId="384286AD" w14:textId="77777777" w:rsidR="00E42DB3" w:rsidRPr="0047558B" w:rsidRDefault="00E42DB3" w:rsidP="00E42D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6B35749C" w14:textId="65DD7354" w:rsidR="00E42DB3" w:rsidRPr="0047558B" w:rsidRDefault="00E42DB3" w:rsidP="00A243DE">
            <w:pPr>
              <w:pStyle w:val="acctfourfigures"/>
              <w:tabs>
                <w:tab w:val="clear" w:pos="765"/>
                <w:tab w:val="decimal" w:pos="111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83440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,102,361</w:t>
            </w:r>
          </w:p>
        </w:tc>
      </w:tr>
    </w:tbl>
    <w:p w14:paraId="00910B95" w14:textId="1085B40B" w:rsidR="0082624F" w:rsidRPr="0047558B" w:rsidRDefault="0082624F" w:rsidP="009430F8">
      <w:pPr>
        <w:spacing w:line="0" w:lineRule="atLeast"/>
        <w:ind w:left="691" w:hanging="144"/>
        <w:rPr>
          <w:rFonts w:ascii="Angsana New" w:hAnsi="Angsana New"/>
          <w:sz w:val="28"/>
          <w:szCs w:val="28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872"/>
        <w:gridCol w:w="1346"/>
        <w:gridCol w:w="271"/>
        <w:gridCol w:w="1345"/>
        <w:gridCol w:w="272"/>
        <w:gridCol w:w="1258"/>
        <w:gridCol w:w="270"/>
        <w:gridCol w:w="1366"/>
      </w:tblGrid>
      <w:tr w:rsidR="00066578" w:rsidRPr="0047558B" w14:paraId="1378D947" w14:textId="77777777" w:rsidTr="00A243DE">
        <w:trPr>
          <w:trHeight w:val="260"/>
        </w:trPr>
        <w:tc>
          <w:tcPr>
            <w:tcW w:w="2880" w:type="dxa"/>
          </w:tcPr>
          <w:p w14:paraId="3FFC1186" w14:textId="77777777" w:rsidR="00545B60" w:rsidRPr="0047558B" w:rsidRDefault="00545B60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2" w:type="dxa"/>
            <w:gridSpan w:val="4"/>
            <w:shd w:val="clear" w:color="auto" w:fill="auto"/>
          </w:tcPr>
          <w:p w14:paraId="443923C3" w14:textId="77777777" w:rsidR="00545B60" w:rsidRPr="0047558B" w:rsidRDefault="00545B60" w:rsidP="00D636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74" w:type="dxa"/>
            <w:gridSpan w:val="3"/>
            <w:shd w:val="clear" w:color="auto" w:fill="auto"/>
          </w:tcPr>
          <w:p w14:paraId="5F1DC0C3" w14:textId="77777777" w:rsidR="00545B60" w:rsidRPr="0047558B" w:rsidRDefault="00545B60" w:rsidP="00D636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45B60" w:rsidRPr="0047558B" w14:paraId="6259C7DB" w14:textId="77777777" w:rsidTr="00A243DE">
        <w:tc>
          <w:tcPr>
            <w:tcW w:w="2880" w:type="dxa"/>
          </w:tcPr>
          <w:p w14:paraId="1E342381" w14:textId="77777777" w:rsidR="00545B60" w:rsidRPr="0047558B" w:rsidRDefault="00545B60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142D3DE" w14:textId="77777777" w:rsidR="00545B60" w:rsidRPr="0047558B" w:rsidRDefault="00545B60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0BC6DAD8" w14:textId="77777777" w:rsidR="00545B60" w:rsidRPr="0047558B" w:rsidRDefault="00545B60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4" w:type="dxa"/>
            <w:gridSpan w:val="3"/>
          </w:tcPr>
          <w:p w14:paraId="66C65939" w14:textId="77777777" w:rsidR="00545B60" w:rsidRPr="0047558B" w:rsidRDefault="00545B60" w:rsidP="00D6369B">
            <w:pPr>
              <w:pStyle w:val="acctfourfigures"/>
              <w:tabs>
                <w:tab w:val="clear" w:pos="765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รายได้</w:t>
            </w:r>
          </w:p>
        </w:tc>
      </w:tr>
      <w:tr w:rsidR="00545B60" w:rsidRPr="0047558B" w14:paraId="091D7CB7" w14:textId="77777777" w:rsidTr="00A243DE">
        <w:tc>
          <w:tcPr>
            <w:tcW w:w="2880" w:type="dxa"/>
          </w:tcPr>
          <w:p w14:paraId="295508D5" w14:textId="77777777" w:rsidR="00545B60" w:rsidRPr="0047558B" w:rsidRDefault="00545B60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E4098EA" w14:textId="77777777" w:rsidR="00545B60" w:rsidRPr="0047558B" w:rsidRDefault="00545B60" w:rsidP="00D6369B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4F371210" w14:textId="77777777" w:rsidR="00545B60" w:rsidRPr="0047558B" w:rsidRDefault="00545B60" w:rsidP="00D6369B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EBCCD7A" w14:textId="77777777" w:rsidR="00545B60" w:rsidRPr="0047558B" w:rsidRDefault="00545B60" w:rsidP="00D6369B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7C2376BE" w14:textId="77777777" w:rsidR="00545B60" w:rsidRPr="0047558B" w:rsidRDefault="00545B60" w:rsidP="00D6369B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</w:tcPr>
          <w:p w14:paraId="778F446A" w14:textId="77777777" w:rsidR="00545B60" w:rsidRPr="0047558B" w:rsidRDefault="00545B60" w:rsidP="00D6369B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4E409E34" w14:textId="77777777" w:rsidR="00545B60" w:rsidRPr="0047558B" w:rsidRDefault="00545B60" w:rsidP="00D6369B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200208EF" w14:textId="77777777" w:rsidR="00545B60" w:rsidRPr="0047558B" w:rsidRDefault="00545B60" w:rsidP="00D6369B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45B60" w:rsidRPr="0047558B" w14:paraId="5FB1A0C1" w14:textId="77777777" w:rsidTr="00A243DE">
        <w:tc>
          <w:tcPr>
            <w:tcW w:w="2880" w:type="dxa"/>
          </w:tcPr>
          <w:p w14:paraId="4B461B52" w14:textId="77777777" w:rsidR="00545B60" w:rsidRPr="0047558B" w:rsidRDefault="00545B60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14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pacing w:val="-14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shd w:val="clear" w:color="auto" w:fill="auto"/>
          </w:tcPr>
          <w:p w14:paraId="5B930462" w14:textId="77777777" w:rsidR="00545B60" w:rsidRPr="0047558B" w:rsidRDefault="00545B60" w:rsidP="00D636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1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321C1D83" w14:textId="77777777" w:rsidR="00545B60" w:rsidRPr="0047558B" w:rsidRDefault="00545B60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</w:tcPr>
          <w:p w14:paraId="7BA4F25E" w14:textId="77777777" w:rsidR="00545B60" w:rsidRPr="0047558B" w:rsidRDefault="00545B60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1F300CE" w14:textId="77777777" w:rsidR="00545B60" w:rsidRPr="0047558B" w:rsidRDefault="00545B60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4" w:type="dxa"/>
            <w:gridSpan w:val="3"/>
          </w:tcPr>
          <w:p w14:paraId="62728DAA" w14:textId="77777777" w:rsidR="00545B60" w:rsidRPr="0047558B" w:rsidRDefault="00545B60" w:rsidP="00D636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07D4" w:rsidRPr="0047558B" w14:paraId="46FB4334" w14:textId="77777777" w:rsidTr="00A243DE">
        <w:tc>
          <w:tcPr>
            <w:tcW w:w="2880" w:type="dxa"/>
          </w:tcPr>
          <w:p w14:paraId="3C70EF78" w14:textId="77777777" w:rsidR="009107D4" w:rsidRPr="0047558B" w:rsidRDefault="009107D4" w:rsidP="00910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50" w:type="dxa"/>
            <w:shd w:val="clear" w:color="auto" w:fill="auto"/>
          </w:tcPr>
          <w:p w14:paraId="539FA2E3" w14:textId="77777777" w:rsidR="009107D4" w:rsidRPr="0047558B" w:rsidRDefault="009107D4" w:rsidP="00910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2E38C591" w14:textId="77777777" w:rsidR="009107D4" w:rsidRPr="0047558B" w:rsidRDefault="009107D4" w:rsidP="00910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</w:tcPr>
          <w:p w14:paraId="5300231E" w14:textId="77777777" w:rsidR="009107D4" w:rsidRPr="0047558B" w:rsidRDefault="009107D4" w:rsidP="00910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47500EC3" w14:textId="77777777" w:rsidR="009107D4" w:rsidRPr="0047558B" w:rsidRDefault="009107D4" w:rsidP="00910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5533903" w14:textId="6E89C828" w:rsidR="009107D4" w:rsidRPr="0047558B" w:rsidRDefault="009107D4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2,605,181</w:t>
            </w:r>
          </w:p>
        </w:tc>
        <w:tc>
          <w:tcPr>
            <w:tcW w:w="270" w:type="dxa"/>
          </w:tcPr>
          <w:p w14:paraId="44BF10B1" w14:textId="77777777" w:rsidR="009107D4" w:rsidRPr="0047558B" w:rsidRDefault="009107D4" w:rsidP="00910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70F01FA7" w14:textId="580D4943" w:rsidR="009107D4" w:rsidRPr="0047558B" w:rsidRDefault="009107D4" w:rsidP="00A243DE">
            <w:pPr>
              <w:pStyle w:val="acctfourfigures"/>
              <w:tabs>
                <w:tab w:val="clear" w:pos="765"/>
                <w:tab w:val="decimal" w:pos="111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1,941,187</w:t>
            </w:r>
          </w:p>
        </w:tc>
      </w:tr>
      <w:tr w:rsidR="009107D4" w:rsidRPr="0047558B" w14:paraId="63960AF3" w14:textId="77777777" w:rsidTr="00A243DE">
        <w:tc>
          <w:tcPr>
            <w:tcW w:w="2880" w:type="dxa"/>
          </w:tcPr>
          <w:p w14:paraId="73B9C312" w14:textId="77777777" w:rsidR="009107D4" w:rsidRPr="0047558B" w:rsidRDefault="009107D4" w:rsidP="00910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shd w:val="clear" w:color="auto" w:fill="auto"/>
          </w:tcPr>
          <w:p w14:paraId="387D8D44" w14:textId="77777777" w:rsidR="009107D4" w:rsidRPr="0047558B" w:rsidRDefault="009107D4" w:rsidP="00910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43A140B2" w14:textId="77777777" w:rsidR="009107D4" w:rsidRPr="0047558B" w:rsidRDefault="009107D4" w:rsidP="00910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</w:tcPr>
          <w:p w14:paraId="1C3BC216" w14:textId="77777777" w:rsidR="009107D4" w:rsidRPr="0047558B" w:rsidRDefault="009107D4" w:rsidP="00910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3B917C2A" w14:textId="77777777" w:rsidR="009107D4" w:rsidRPr="0047558B" w:rsidRDefault="009107D4" w:rsidP="00910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7553D9C" w14:textId="411B00C9" w:rsidR="009107D4" w:rsidRPr="0047558B" w:rsidRDefault="009107D4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2,605,181</w:t>
            </w:r>
          </w:p>
        </w:tc>
        <w:tc>
          <w:tcPr>
            <w:tcW w:w="270" w:type="dxa"/>
          </w:tcPr>
          <w:p w14:paraId="7C296827" w14:textId="77777777" w:rsidR="009107D4" w:rsidRPr="0047558B" w:rsidRDefault="009107D4" w:rsidP="00910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5B8DA23E" w14:textId="4DA18448" w:rsidR="009107D4" w:rsidRPr="0047558B" w:rsidRDefault="009107D4" w:rsidP="00A243DE">
            <w:pPr>
              <w:pStyle w:val="acctfourfigures"/>
              <w:tabs>
                <w:tab w:val="clear" w:pos="765"/>
                <w:tab w:val="decimal" w:pos="111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1,941,187</w:t>
            </w:r>
          </w:p>
        </w:tc>
      </w:tr>
    </w:tbl>
    <w:p w14:paraId="467AD277" w14:textId="77777777" w:rsidR="00022CDC" w:rsidRPr="0047558B" w:rsidRDefault="00022CDC" w:rsidP="009430F8">
      <w:pPr>
        <w:spacing w:line="0" w:lineRule="atLeast"/>
        <w:ind w:left="691" w:hanging="144"/>
        <w:rPr>
          <w:rFonts w:ascii="Angsana New" w:hAnsi="Angsana New"/>
          <w:sz w:val="28"/>
          <w:szCs w:val="28"/>
        </w:rPr>
      </w:pPr>
    </w:p>
    <w:p w14:paraId="5EAA9FD7" w14:textId="6D4517EF" w:rsidR="004160CD" w:rsidRPr="0047558B" w:rsidRDefault="004160CD" w:rsidP="00A243D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080"/>
        </w:tabs>
        <w:spacing w:line="0" w:lineRule="atLeast"/>
        <w:ind w:hanging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>ลูกค้ารายใหญ่</w:t>
      </w:r>
    </w:p>
    <w:p w14:paraId="52C2DEAF" w14:textId="77777777" w:rsidR="00B317C4" w:rsidRPr="0047558B" w:rsidRDefault="00B317C4" w:rsidP="00943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"/>
        <w:jc w:val="thaiDistribute"/>
        <w:rPr>
          <w:rFonts w:ascii="Angsana New" w:hAnsi="Angsana New"/>
          <w:sz w:val="28"/>
          <w:szCs w:val="28"/>
        </w:rPr>
      </w:pPr>
    </w:p>
    <w:p w14:paraId="18E5C8C7" w14:textId="2E8E96F2" w:rsidR="00D83896" w:rsidRPr="0047558B" w:rsidRDefault="00DE2BA5" w:rsidP="0047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"/>
        <w:jc w:val="thaiDistribute"/>
        <w:rPr>
          <w:rFonts w:ascii="Angsana New" w:hAnsi="Angsana New"/>
          <w:spacing w:val="-4"/>
          <w:sz w:val="30"/>
          <w:szCs w:val="30"/>
        </w:rPr>
      </w:pPr>
      <w:r w:rsidRPr="0047558B">
        <w:rPr>
          <w:rFonts w:ascii="Angsana New" w:hAnsi="Angsana New"/>
          <w:spacing w:val="-4"/>
          <w:sz w:val="30"/>
          <w:szCs w:val="30"/>
          <w:cs/>
        </w:rPr>
        <w:t>รายได้จากลูกค้า</w:t>
      </w:r>
      <w:r w:rsidR="00061CCE" w:rsidRPr="0047558B">
        <w:rPr>
          <w:rFonts w:ascii="Angsana New" w:hAnsi="Angsana New"/>
          <w:spacing w:val="-4"/>
          <w:sz w:val="30"/>
          <w:szCs w:val="30"/>
          <w:cs/>
        </w:rPr>
        <w:t>รายใหญ่หลายราย</w:t>
      </w:r>
      <w:r w:rsidR="00DC4CB2" w:rsidRPr="0047558B">
        <w:rPr>
          <w:rFonts w:ascii="Angsana New" w:hAnsi="Angsana New"/>
          <w:spacing w:val="-4"/>
          <w:sz w:val="30"/>
          <w:szCs w:val="30"/>
          <w:cs/>
        </w:rPr>
        <w:t>ของกลุ่มบริษัท</w:t>
      </w:r>
      <w:r w:rsidR="00061CCE" w:rsidRPr="0047558B">
        <w:rPr>
          <w:rFonts w:ascii="Angsana New" w:hAnsi="Angsana New"/>
          <w:spacing w:val="-4"/>
          <w:sz w:val="30"/>
          <w:szCs w:val="30"/>
          <w:cs/>
        </w:rPr>
        <w:t>รวม</w:t>
      </w:r>
      <w:r w:rsidR="004160CD" w:rsidRPr="0047558B">
        <w:rPr>
          <w:rFonts w:ascii="Angsana New" w:hAnsi="Angsana New"/>
          <w:spacing w:val="-4"/>
          <w:sz w:val="30"/>
          <w:szCs w:val="30"/>
          <w:cs/>
        </w:rPr>
        <w:t>เป็น</w:t>
      </w:r>
      <w:r w:rsidR="004B19A5" w:rsidRPr="0047558B">
        <w:rPr>
          <w:rFonts w:ascii="Angsana New" w:hAnsi="Angsana New"/>
          <w:spacing w:val="-4"/>
          <w:sz w:val="30"/>
          <w:szCs w:val="30"/>
          <w:cs/>
        </w:rPr>
        <w:t>เงินประมาณ</w:t>
      </w:r>
      <w:r w:rsidR="00A97CD9" w:rsidRPr="0047558B">
        <w:rPr>
          <w:rFonts w:ascii="Angsana New" w:hAnsi="Angsana New"/>
          <w:spacing w:val="-4"/>
          <w:sz w:val="30"/>
          <w:szCs w:val="30"/>
        </w:rPr>
        <w:t xml:space="preserve"> </w:t>
      </w:r>
      <w:r w:rsidR="002C63AB" w:rsidRPr="0047558B">
        <w:rPr>
          <w:rFonts w:ascii="Angsana New" w:hAnsi="Angsana New"/>
          <w:spacing w:val="-4"/>
          <w:sz w:val="30"/>
          <w:szCs w:val="30"/>
        </w:rPr>
        <w:t>3</w:t>
      </w:r>
      <w:r w:rsidR="009609CD" w:rsidRPr="0047558B">
        <w:rPr>
          <w:rFonts w:ascii="Angsana New" w:hAnsi="Angsana New"/>
          <w:spacing w:val="-4"/>
          <w:sz w:val="30"/>
          <w:szCs w:val="30"/>
        </w:rPr>
        <w:t>1</w:t>
      </w:r>
      <w:r w:rsidR="002C63AB" w:rsidRPr="0047558B">
        <w:rPr>
          <w:rFonts w:ascii="Angsana New" w:hAnsi="Angsana New"/>
          <w:spacing w:val="-4"/>
          <w:sz w:val="30"/>
          <w:szCs w:val="30"/>
        </w:rPr>
        <w:t>6.43</w:t>
      </w:r>
      <w:r w:rsidR="00A97CD9" w:rsidRPr="0047558B">
        <w:rPr>
          <w:rFonts w:ascii="Angsana New" w:hAnsi="Angsana New"/>
          <w:spacing w:val="-4"/>
          <w:sz w:val="30"/>
          <w:szCs w:val="30"/>
        </w:rPr>
        <w:t xml:space="preserve"> </w:t>
      </w:r>
      <w:r w:rsidR="004160CD" w:rsidRPr="0047558B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="00770FE2" w:rsidRPr="0047558B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2B4004" w:rsidRPr="0047558B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FC7B21" w:rsidRPr="0047558B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770FE2" w:rsidRPr="0047558B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FC7B21" w:rsidRPr="0047558B">
        <w:rPr>
          <w:rFonts w:ascii="Angsana New" w:hAnsi="Angsana New"/>
          <w:i/>
          <w:iCs/>
          <w:spacing w:val="-4"/>
          <w:sz w:val="30"/>
          <w:szCs w:val="30"/>
        </w:rPr>
        <w:t>322.49</w:t>
      </w:r>
      <w:r w:rsidR="008B3D24" w:rsidRPr="0047558B">
        <w:rPr>
          <w:rFonts w:ascii="Angsana New" w:hAnsi="Angsana New"/>
          <w:spacing w:val="-4"/>
          <w:sz w:val="30"/>
          <w:szCs w:val="30"/>
        </w:rPr>
        <w:t xml:space="preserve"> </w:t>
      </w:r>
      <w:r w:rsidR="00770FE2" w:rsidRPr="0047558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ล้านบาท) </w:t>
      </w:r>
      <w:r w:rsidR="004160CD" w:rsidRPr="0047558B">
        <w:rPr>
          <w:rFonts w:ascii="Angsana New" w:hAnsi="Angsana New"/>
          <w:spacing w:val="-4"/>
          <w:sz w:val="30"/>
          <w:szCs w:val="30"/>
          <w:cs/>
        </w:rPr>
        <w:t>จากรายได้รวมของกลุ่มบริษัท</w:t>
      </w:r>
    </w:p>
    <w:p w14:paraId="2F6A1164" w14:textId="77777777" w:rsidR="00ED38C4" w:rsidRPr="0047558B" w:rsidRDefault="00ED3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47558B">
        <w:rPr>
          <w:rFonts w:ascii="Angsana New" w:hAnsi="Angsana New"/>
          <w:sz w:val="26"/>
          <w:szCs w:val="26"/>
        </w:rPr>
        <w:br w:type="page"/>
      </w:r>
    </w:p>
    <w:p w14:paraId="328F2EB0" w14:textId="42B6A89B" w:rsidR="00D35858" w:rsidRPr="0047558B" w:rsidRDefault="00A56597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ค่าใช้จ่ายผลประโยชน์</w:t>
      </w:r>
      <w:r w:rsidR="0028561D" w:rsidRPr="0047558B">
        <w:rPr>
          <w:rFonts w:ascii="Angsana New" w:hAnsi="Angsana New"/>
          <w:b/>
          <w:bCs/>
          <w:sz w:val="30"/>
          <w:szCs w:val="30"/>
          <w:cs/>
        </w:rPr>
        <w:t>ของ</w:t>
      </w:r>
      <w:r w:rsidRPr="0047558B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tbl>
      <w:tblPr>
        <w:tblW w:w="90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13"/>
        <w:gridCol w:w="1173"/>
        <w:gridCol w:w="271"/>
        <w:gridCol w:w="1173"/>
        <w:gridCol w:w="271"/>
        <w:gridCol w:w="1171"/>
        <w:gridCol w:w="271"/>
        <w:gridCol w:w="1193"/>
      </w:tblGrid>
      <w:tr w:rsidR="000D20CB" w:rsidRPr="0047558B" w14:paraId="451A1613" w14:textId="77777777" w:rsidTr="00A243DE">
        <w:tc>
          <w:tcPr>
            <w:tcW w:w="1494" w:type="pct"/>
          </w:tcPr>
          <w:p w14:paraId="0286CAE3" w14:textId="77777777" w:rsidR="000D20CB" w:rsidRPr="0047558B" w:rsidRDefault="000D20CB" w:rsidP="0001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pct"/>
          </w:tcPr>
          <w:p w14:paraId="082207F6" w14:textId="77777777" w:rsidR="000D20CB" w:rsidRPr="0047558B" w:rsidRDefault="000D20CB" w:rsidP="0001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8" w:type="pct"/>
            <w:gridSpan w:val="3"/>
          </w:tcPr>
          <w:p w14:paraId="1C982344" w14:textId="77777777" w:rsidR="000D20CB" w:rsidRPr="0047558B" w:rsidRDefault="000D20CB" w:rsidP="0001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38DA956" w14:textId="77777777" w:rsidR="000D20CB" w:rsidRPr="0047558B" w:rsidRDefault="000D20CB" w:rsidP="0001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pct"/>
            <w:gridSpan w:val="3"/>
          </w:tcPr>
          <w:p w14:paraId="3CA5F0F7" w14:textId="77777777" w:rsidR="000D20CB" w:rsidRPr="0047558B" w:rsidRDefault="000D20CB" w:rsidP="0001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D20CB" w:rsidRPr="0047558B" w14:paraId="577C9122" w14:textId="77777777" w:rsidTr="00A243DE">
        <w:tc>
          <w:tcPr>
            <w:tcW w:w="1494" w:type="pct"/>
          </w:tcPr>
          <w:p w14:paraId="14CDAD13" w14:textId="48DBEAA6" w:rsidR="000D20CB" w:rsidRPr="0047558B" w:rsidRDefault="000D20CB" w:rsidP="0028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pct"/>
          </w:tcPr>
          <w:p w14:paraId="31756109" w14:textId="77777777" w:rsidR="000D20CB" w:rsidRPr="0047558B" w:rsidRDefault="000D20CB" w:rsidP="002831F2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649" w:type="pct"/>
          </w:tcPr>
          <w:p w14:paraId="7F185368" w14:textId="29F9DD13" w:rsidR="000D20CB" w:rsidRPr="0047558B" w:rsidRDefault="00474B93" w:rsidP="002831F2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50" w:type="pct"/>
          </w:tcPr>
          <w:p w14:paraId="6344C560" w14:textId="77777777" w:rsidR="000D20CB" w:rsidRPr="0047558B" w:rsidRDefault="000D20CB" w:rsidP="002831F2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vAlign w:val="bottom"/>
          </w:tcPr>
          <w:p w14:paraId="6054D2CF" w14:textId="54219F90" w:rsidR="000D20CB" w:rsidRPr="0047558B" w:rsidRDefault="00474B93" w:rsidP="00AA40D9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31282E5C" w14:textId="77777777" w:rsidR="000D20CB" w:rsidRPr="0047558B" w:rsidRDefault="000D20CB" w:rsidP="0028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D874D1F" w14:textId="1D4F7989" w:rsidR="000D20CB" w:rsidRPr="0047558B" w:rsidRDefault="00474B93" w:rsidP="002831F2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50" w:type="pct"/>
          </w:tcPr>
          <w:p w14:paraId="7AA685F6" w14:textId="77777777" w:rsidR="000D20CB" w:rsidRPr="0047558B" w:rsidRDefault="000D20CB" w:rsidP="002831F2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  <w:vAlign w:val="bottom"/>
          </w:tcPr>
          <w:p w14:paraId="616E1731" w14:textId="4D8A37C0" w:rsidR="000D20CB" w:rsidRPr="0047558B" w:rsidRDefault="00474B93" w:rsidP="00AA40D9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D20CB" w:rsidRPr="0047558B" w14:paraId="7DCB96BA" w14:textId="77777777" w:rsidTr="00A243DE">
        <w:tc>
          <w:tcPr>
            <w:tcW w:w="1494" w:type="pct"/>
          </w:tcPr>
          <w:p w14:paraId="60D8B97D" w14:textId="77777777" w:rsidR="000D20CB" w:rsidRPr="0047558B" w:rsidRDefault="000D20CB" w:rsidP="0028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pct"/>
          </w:tcPr>
          <w:p w14:paraId="7550DF14" w14:textId="77777777" w:rsidR="000D20CB" w:rsidRPr="0047558B" w:rsidRDefault="000D20CB" w:rsidP="0028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6" w:type="pct"/>
            <w:gridSpan w:val="7"/>
          </w:tcPr>
          <w:p w14:paraId="3A8AE6F8" w14:textId="77777777" w:rsidR="000D20CB" w:rsidRPr="0047558B" w:rsidRDefault="000D20CB" w:rsidP="0028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4B93" w:rsidRPr="0047558B" w14:paraId="6E08B505" w14:textId="77777777" w:rsidTr="00A243DE">
        <w:trPr>
          <w:trHeight w:val="290"/>
        </w:trPr>
        <w:tc>
          <w:tcPr>
            <w:tcW w:w="1494" w:type="pct"/>
          </w:tcPr>
          <w:p w14:paraId="06624739" w14:textId="77777777" w:rsidR="00474B93" w:rsidRPr="0047558B" w:rsidRDefault="00474B93" w:rsidP="00474B9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450" w:type="pct"/>
          </w:tcPr>
          <w:p w14:paraId="03530DAF" w14:textId="77777777" w:rsidR="00474B93" w:rsidRPr="0047558B" w:rsidRDefault="00474B93" w:rsidP="00474B93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9" w:type="pct"/>
            <w:shd w:val="clear" w:color="auto" w:fill="auto"/>
          </w:tcPr>
          <w:p w14:paraId="244099FD" w14:textId="7098B3D2" w:rsidR="00474B93" w:rsidRPr="0047558B" w:rsidRDefault="004D30C8" w:rsidP="00474B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445,495</w:t>
            </w:r>
          </w:p>
        </w:tc>
        <w:tc>
          <w:tcPr>
            <w:tcW w:w="150" w:type="pct"/>
            <w:shd w:val="clear" w:color="auto" w:fill="auto"/>
          </w:tcPr>
          <w:p w14:paraId="5D604738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519904B0" w14:textId="2A6BBADA" w:rsidR="00474B93" w:rsidRPr="0047558B" w:rsidRDefault="00474B93" w:rsidP="00474B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418,465</w:t>
            </w:r>
          </w:p>
        </w:tc>
        <w:tc>
          <w:tcPr>
            <w:tcW w:w="150" w:type="pct"/>
          </w:tcPr>
          <w:p w14:paraId="7655A981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101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4F54A456" w14:textId="7D0C283A" w:rsidR="00474B93" w:rsidRPr="0047558B" w:rsidRDefault="004D30C8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381,288</w:t>
            </w:r>
          </w:p>
        </w:tc>
        <w:tc>
          <w:tcPr>
            <w:tcW w:w="150" w:type="pct"/>
          </w:tcPr>
          <w:p w14:paraId="7D31556C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60" w:type="pct"/>
            <w:shd w:val="clear" w:color="auto" w:fill="auto"/>
          </w:tcPr>
          <w:p w14:paraId="68A71CCC" w14:textId="3CA0DC93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356,308</w:t>
            </w:r>
          </w:p>
        </w:tc>
      </w:tr>
      <w:tr w:rsidR="00474B93" w:rsidRPr="0047558B" w14:paraId="2E39F87C" w14:textId="77777777" w:rsidTr="00A243DE">
        <w:trPr>
          <w:trHeight w:val="290"/>
        </w:trPr>
        <w:tc>
          <w:tcPr>
            <w:tcW w:w="1494" w:type="pct"/>
          </w:tcPr>
          <w:p w14:paraId="5F1564C5" w14:textId="77777777" w:rsidR="00474B93" w:rsidRPr="0047558B" w:rsidRDefault="00474B93" w:rsidP="00474B93">
            <w:pPr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โบนัส</w:t>
            </w:r>
          </w:p>
        </w:tc>
        <w:tc>
          <w:tcPr>
            <w:tcW w:w="450" w:type="pct"/>
          </w:tcPr>
          <w:p w14:paraId="52C7BF65" w14:textId="77777777" w:rsidR="00474B93" w:rsidRPr="0047558B" w:rsidRDefault="00474B93" w:rsidP="00474B93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9" w:type="pct"/>
            <w:shd w:val="clear" w:color="auto" w:fill="auto"/>
          </w:tcPr>
          <w:p w14:paraId="540659C3" w14:textId="66D04A9D" w:rsidR="00474B93" w:rsidRPr="0047558B" w:rsidRDefault="004D30C8" w:rsidP="00474B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35,201</w:t>
            </w:r>
          </w:p>
        </w:tc>
        <w:tc>
          <w:tcPr>
            <w:tcW w:w="150" w:type="pct"/>
            <w:shd w:val="clear" w:color="auto" w:fill="auto"/>
          </w:tcPr>
          <w:p w14:paraId="12AE600A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46A71D13" w14:textId="577C1A1D" w:rsidR="00474B93" w:rsidRPr="0047558B" w:rsidRDefault="00474B93" w:rsidP="00474B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17,334</w:t>
            </w:r>
          </w:p>
        </w:tc>
        <w:tc>
          <w:tcPr>
            <w:tcW w:w="150" w:type="pct"/>
          </w:tcPr>
          <w:p w14:paraId="141339A5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101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40973D51" w14:textId="6C454399" w:rsidR="00474B93" w:rsidRPr="0047558B" w:rsidRDefault="004D30C8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32,320</w:t>
            </w:r>
          </w:p>
        </w:tc>
        <w:tc>
          <w:tcPr>
            <w:tcW w:w="150" w:type="pct"/>
          </w:tcPr>
          <w:p w14:paraId="0518261E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60" w:type="pct"/>
            <w:shd w:val="clear" w:color="auto" w:fill="auto"/>
          </w:tcPr>
          <w:p w14:paraId="0A7B10A3" w14:textId="21515E32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16,137</w:t>
            </w:r>
          </w:p>
        </w:tc>
      </w:tr>
      <w:tr w:rsidR="00474B93" w:rsidRPr="0047558B" w14:paraId="3E3A06B5" w14:textId="77777777" w:rsidTr="00A243DE">
        <w:trPr>
          <w:trHeight w:val="290"/>
        </w:trPr>
        <w:tc>
          <w:tcPr>
            <w:tcW w:w="1494" w:type="pct"/>
          </w:tcPr>
          <w:p w14:paraId="00FE7A87" w14:textId="77777777" w:rsidR="00474B93" w:rsidRPr="0047558B" w:rsidRDefault="00474B93" w:rsidP="00A243DE">
            <w:pPr>
              <w:tabs>
                <w:tab w:val="clear" w:pos="2580"/>
              </w:tabs>
              <w:spacing w:line="240" w:lineRule="auto"/>
              <w:ind w:left="18" w:right="-11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เงินสมทบกองทุนประกันสังคม</w:t>
            </w:r>
          </w:p>
        </w:tc>
        <w:tc>
          <w:tcPr>
            <w:tcW w:w="450" w:type="pct"/>
          </w:tcPr>
          <w:p w14:paraId="3DAF397A" w14:textId="77777777" w:rsidR="00474B93" w:rsidRPr="0047558B" w:rsidRDefault="00474B93" w:rsidP="00474B93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063CCC26" w14:textId="6182B809" w:rsidR="00474B93" w:rsidRPr="0047558B" w:rsidRDefault="004D30C8" w:rsidP="00474B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9,027</w:t>
            </w:r>
          </w:p>
        </w:tc>
        <w:tc>
          <w:tcPr>
            <w:tcW w:w="150" w:type="pct"/>
            <w:shd w:val="clear" w:color="auto" w:fill="auto"/>
          </w:tcPr>
          <w:p w14:paraId="6570900A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2A52BF5A" w14:textId="37B2EE26" w:rsidR="00474B93" w:rsidRPr="0047558B" w:rsidRDefault="00474B93" w:rsidP="00474B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12,490</w:t>
            </w:r>
          </w:p>
        </w:tc>
        <w:tc>
          <w:tcPr>
            <w:tcW w:w="150" w:type="pct"/>
          </w:tcPr>
          <w:p w14:paraId="4383B2DE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101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2E71B9F4" w14:textId="3CC73986" w:rsidR="00474B93" w:rsidRPr="0047558B" w:rsidRDefault="004D30C8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7,526</w:t>
            </w:r>
          </w:p>
        </w:tc>
        <w:tc>
          <w:tcPr>
            <w:tcW w:w="150" w:type="pct"/>
          </w:tcPr>
          <w:p w14:paraId="5BF78E2B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14:paraId="4316013B" w14:textId="4E467489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10,329</w:t>
            </w:r>
          </w:p>
        </w:tc>
      </w:tr>
      <w:tr w:rsidR="00474B93" w:rsidRPr="0047558B" w14:paraId="0A4D79EE" w14:textId="77777777" w:rsidTr="00A243DE">
        <w:trPr>
          <w:trHeight w:val="290"/>
        </w:trPr>
        <w:tc>
          <w:tcPr>
            <w:tcW w:w="1494" w:type="pct"/>
          </w:tcPr>
          <w:p w14:paraId="5320122A" w14:textId="77777777" w:rsidR="00474B93" w:rsidRPr="0047558B" w:rsidRDefault="00474B93" w:rsidP="00474B93">
            <w:pPr>
              <w:tabs>
                <w:tab w:val="clear" w:pos="2580"/>
              </w:tabs>
              <w:spacing w:line="240" w:lineRule="auto"/>
              <w:ind w:left="18" w:right="-745" w:hanging="1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10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450" w:type="pct"/>
          </w:tcPr>
          <w:p w14:paraId="1065A8E2" w14:textId="746F2B48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2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9852ED" w:rsidRPr="0047558B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270C8E7D" w14:textId="190DD2A9" w:rsidR="00474B93" w:rsidRPr="0047558B" w:rsidRDefault="004D30C8" w:rsidP="00474B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7,487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27C32794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04D22E43" w14:textId="17161B5E" w:rsidR="00474B93" w:rsidRPr="0047558B" w:rsidRDefault="00474B93" w:rsidP="00474B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9,555</w:t>
            </w:r>
          </w:p>
        </w:tc>
        <w:tc>
          <w:tcPr>
            <w:tcW w:w="150" w:type="pct"/>
            <w:vAlign w:val="bottom"/>
          </w:tcPr>
          <w:p w14:paraId="0E457D7C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101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AEBB9EB" w14:textId="4E756CF5" w:rsidR="00474B93" w:rsidRPr="0047558B" w:rsidRDefault="004D30C8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6,828</w:t>
            </w:r>
          </w:p>
        </w:tc>
        <w:tc>
          <w:tcPr>
            <w:tcW w:w="150" w:type="pct"/>
            <w:vAlign w:val="bottom"/>
          </w:tcPr>
          <w:p w14:paraId="604824DE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14:paraId="4ABB30D7" w14:textId="7279A27E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8,696</w:t>
            </w:r>
          </w:p>
        </w:tc>
      </w:tr>
      <w:tr w:rsidR="00474B93" w:rsidRPr="0047558B" w14:paraId="6C00196F" w14:textId="77777777" w:rsidTr="00A243DE">
        <w:trPr>
          <w:trHeight w:val="290"/>
        </w:trPr>
        <w:tc>
          <w:tcPr>
            <w:tcW w:w="1494" w:type="pct"/>
          </w:tcPr>
          <w:p w14:paraId="594B606C" w14:textId="77777777" w:rsidR="00474B93" w:rsidRPr="0047558B" w:rsidRDefault="00474B93" w:rsidP="00474B93">
            <w:pPr>
              <w:spacing w:line="240" w:lineRule="auto"/>
              <w:ind w:left="18" w:right="-65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</w:t>
            </w:r>
          </w:p>
        </w:tc>
        <w:tc>
          <w:tcPr>
            <w:tcW w:w="450" w:type="pct"/>
          </w:tcPr>
          <w:p w14:paraId="3BBEFB95" w14:textId="77777777" w:rsidR="00474B93" w:rsidRPr="0047558B" w:rsidRDefault="00474B93" w:rsidP="00474B93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9" w:type="pct"/>
            <w:shd w:val="clear" w:color="auto" w:fill="auto"/>
          </w:tcPr>
          <w:p w14:paraId="28C64FA2" w14:textId="0E3F538C" w:rsidR="00474B93" w:rsidRPr="0047558B" w:rsidRDefault="004D30C8" w:rsidP="00474B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7,292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5AE9BEC9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5449030E" w14:textId="083EBE6D" w:rsidR="00474B93" w:rsidRPr="0047558B" w:rsidRDefault="00474B93" w:rsidP="00474B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7,604</w:t>
            </w:r>
          </w:p>
        </w:tc>
        <w:tc>
          <w:tcPr>
            <w:tcW w:w="150" w:type="pct"/>
            <w:vAlign w:val="bottom"/>
          </w:tcPr>
          <w:p w14:paraId="1007085B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8D83D7B" w14:textId="27D19783" w:rsidR="00474B93" w:rsidRPr="0047558B" w:rsidRDefault="004D30C8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7,292</w:t>
            </w:r>
          </w:p>
        </w:tc>
        <w:tc>
          <w:tcPr>
            <w:tcW w:w="150" w:type="pct"/>
            <w:vAlign w:val="bottom"/>
          </w:tcPr>
          <w:p w14:paraId="1ABBA141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60" w:type="pct"/>
            <w:shd w:val="clear" w:color="auto" w:fill="auto"/>
          </w:tcPr>
          <w:p w14:paraId="2B2600F9" w14:textId="3B924B3A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7,604</w:t>
            </w:r>
          </w:p>
        </w:tc>
      </w:tr>
      <w:tr w:rsidR="00474B93" w:rsidRPr="0047558B" w14:paraId="66367392" w14:textId="77777777" w:rsidTr="00A243DE">
        <w:tc>
          <w:tcPr>
            <w:tcW w:w="1494" w:type="pct"/>
          </w:tcPr>
          <w:p w14:paraId="5ADCB461" w14:textId="77777777" w:rsidR="00474B93" w:rsidRPr="0047558B" w:rsidRDefault="00474B93" w:rsidP="00474B93">
            <w:pPr>
              <w:spacing w:line="240" w:lineRule="auto"/>
              <w:ind w:left="1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ค่าเบี้ยประชุมกรรมการ</w:t>
            </w:r>
          </w:p>
        </w:tc>
        <w:tc>
          <w:tcPr>
            <w:tcW w:w="450" w:type="pct"/>
          </w:tcPr>
          <w:p w14:paraId="6000CD38" w14:textId="77777777" w:rsidR="00474B93" w:rsidRPr="0047558B" w:rsidRDefault="00474B93" w:rsidP="00474B93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9" w:type="pct"/>
          </w:tcPr>
          <w:p w14:paraId="19CDD156" w14:textId="0D01CB9E" w:rsidR="00474B93" w:rsidRPr="0047558B" w:rsidRDefault="004D30C8" w:rsidP="00474B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6,305</w:t>
            </w:r>
          </w:p>
        </w:tc>
        <w:tc>
          <w:tcPr>
            <w:tcW w:w="150" w:type="pct"/>
          </w:tcPr>
          <w:p w14:paraId="07E48A9D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5A66F9E" w14:textId="5127C153" w:rsidR="00474B93" w:rsidRPr="0047558B" w:rsidRDefault="00474B93" w:rsidP="00474B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6,285</w:t>
            </w:r>
          </w:p>
        </w:tc>
        <w:tc>
          <w:tcPr>
            <w:tcW w:w="150" w:type="pct"/>
          </w:tcPr>
          <w:p w14:paraId="3D14DE49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4A060D9" w14:textId="150AEBA9" w:rsidR="00474B93" w:rsidRPr="0047558B" w:rsidRDefault="004D30C8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6,305</w:t>
            </w:r>
          </w:p>
        </w:tc>
        <w:tc>
          <w:tcPr>
            <w:tcW w:w="150" w:type="pct"/>
          </w:tcPr>
          <w:p w14:paraId="77B045DC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60" w:type="pct"/>
            <w:shd w:val="clear" w:color="auto" w:fill="auto"/>
          </w:tcPr>
          <w:p w14:paraId="407511BE" w14:textId="5DD8028D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6,285</w:t>
            </w:r>
          </w:p>
        </w:tc>
      </w:tr>
      <w:tr w:rsidR="00474B93" w:rsidRPr="0047558B" w14:paraId="4DAF7E79" w14:textId="77777777" w:rsidTr="00A243DE">
        <w:tc>
          <w:tcPr>
            <w:tcW w:w="1494" w:type="pct"/>
          </w:tcPr>
          <w:p w14:paraId="51FCA82A" w14:textId="77777777" w:rsidR="00474B93" w:rsidRPr="0047558B" w:rsidRDefault="00474B93" w:rsidP="00474B93">
            <w:pPr>
              <w:spacing w:line="240" w:lineRule="auto"/>
              <w:ind w:left="1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50" w:type="pct"/>
          </w:tcPr>
          <w:p w14:paraId="64CC4453" w14:textId="77777777" w:rsidR="00474B93" w:rsidRPr="0047558B" w:rsidRDefault="00474B93" w:rsidP="00474B93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0B6601AB" w14:textId="67DC555A" w:rsidR="00474B93" w:rsidRPr="0047558B" w:rsidRDefault="004D30C8" w:rsidP="00474B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12,59</w:t>
            </w:r>
            <w:r w:rsidR="00564C5B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50" w:type="pct"/>
          </w:tcPr>
          <w:p w14:paraId="635AA49B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2769C3F3" w14:textId="45844917" w:rsidR="00474B93" w:rsidRPr="0047558B" w:rsidRDefault="00474B93" w:rsidP="00474B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9,747</w:t>
            </w:r>
          </w:p>
        </w:tc>
        <w:tc>
          <w:tcPr>
            <w:tcW w:w="150" w:type="pct"/>
          </w:tcPr>
          <w:p w14:paraId="1F8EFB80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B531625" w14:textId="2D7E6AED" w:rsidR="00474B93" w:rsidRPr="0047558B" w:rsidRDefault="004D30C8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12,254</w:t>
            </w:r>
          </w:p>
        </w:tc>
        <w:tc>
          <w:tcPr>
            <w:tcW w:w="150" w:type="pct"/>
          </w:tcPr>
          <w:p w14:paraId="4D856F91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1315FD9F" w14:textId="2B2C90EA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9,626</w:t>
            </w:r>
          </w:p>
        </w:tc>
      </w:tr>
      <w:tr w:rsidR="00474B93" w:rsidRPr="0047558B" w14:paraId="187929E5" w14:textId="77777777" w:rsidTr="00A243DE">
        <w:tc>
          <w:tcPr>
            <w:tcW w:w="1494" w:type="pct"/>
          </w:tcPr>
          <w:p w14:paraId="6093CD42" w14:textId="77777777" w:rsidR="00474B93" w:rsidRPr="0047558B" w:rsidRDefault="00474B93" w:rsidP="00474B93">
            <w:pPr>
              <w:spacing w:line="240" w:lineRule="auto"/>
              <w:ind w:left="18" w:hanging="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pct"/>
          </w:tcPr>
          <w:p w14:paraId="21364CFF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3B349B51" w14:textId="0AC342A1" w:rsidR="00474B93" w:rsidRPr="0047558B" w:rsidRDefault="004D30C8" w:rsidP="00474B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523,40</w:t>
            </w:r>
            <w:r w:rsidR="005868DB"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0" w:type="pct"/>
          </w:tcPr>
          <w:p w14:paraId="6C37539B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95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218F51B4" w14:textId="12BF292E" w:rsidR="00474B93" w:rsidRPr="0047558B" w:rsidRDefault="00474B93" w:rsidP="00474B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481,480</w:t>
            </w:r>
          </w:p>
        </w:tc>
        <w:tc>
          <w:tcPr>
            <w:tcW w:w="150" w:type="pct"/>
          </w:tcPr>
          <w:p w14:paraId="123E2B8D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95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6198CCC" w14:textId="779E7283" w:rsidR="00474B93" w:rsidRPr="0047558B" w:rsidRDefault="004D30C8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453,813</w:t>
            </w:r>
          </w:p>
        </w:tc>
        <w:tc>
          <w:tcPr>
            <w:tcW w:w="150" w:type="pct"/>
          </w:tcPr>
          <w:p w14:paraId="4D3B6060" w14:textId="77777777" w:rsidR="00474B93" w:rsidRPr="0047558B" w:rsidRDefault="00474B93" w:rsidP="004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D1CDC" w14:textId="4F8B22F5" w:rsidR="00474B93" w:rsidRPr="0047558B" w:rsidRDefault="00474B93" w:rsidP="00E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414,985</w:t>
            </w:r>
          </w:p>
        </w:tc>
      </w:tr>
    </w:tbl>
    <w:p w14:paraId="61155289" w14:textId="77777777" w:rsidR="00ED38C4" w:rsidRPr="00DB694F" w:rsidRDefault="00ED38C4" w:rsidP="001024DD">
      <w:pPr>
        <w:spacing w:line="240" w:lineRule="auto"/>
        <w:ind w:left="540"/>
        <w:rPr>
          <w:rFonts w:ascii="Angsana New" w:hAnsi="Angsana New"/>
          <w:sz w:val="8"/>
          <w:szCs w:val="8"/>
        </w:rPr>
      </w:pPr>
    </w:p>
    <w:p w14:paraId="3BAB6395" w14:textId="54BDC7D4" w:rsidR="00CE3CE0" w:rsidRPr="0047558B" w:rsidRDefault="00CE3CE0" w:rsidP="001024DD">
      <w:pPr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6B2A33F9" w14:textId="041C9D6D" w:rsidR="00DB77F1" w:rsidRPr="00DB694F" w:rsidRDefault="0028561D" w:rsidP="00DB6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="Angsana New" w:hAnsi="Angsana New"/>
          <w:spacing w:val="-12"/>
          <w:sz w:val="30"/>
          <w:szCs w:val="30"/>
        </w:rPr>
      </w:pPr>
      <w:r w:rsidRPr="00DB694F">
        <w:rPr>
          <w:rFonts w:ascii="Angsana New" w:hAnsi="Angsana New"/>
          <w:spacing w:val="-12"/>
          <w:sz w:val="30"/>
          <w:szCs w:val="30"/>
          <w:cs/>
        </w:rPr>
        <w:t>กลุ่ม</w:t>
      </w:r>
      <w:r w:rsidR="00554E05" w:rsidRPr="00DB694F">
        <w:rPr>
          <w:rFonts w:ascii="Angsana New" w:hAnsi="Angsana New"/>
          <w:spacing w:val="-12"/>
          <w:sz w:val="30"/>
          <w:szCs w:val="30"/>
          <w:cs/>
        </w:rPr>
        <w:t>บริษัท</w:t>
      </w:r>
      <w:r w:rsidR="00735B4B" w:rsidRPr="00DB694F">
        <w:rPr>
          <w:rFonts w:ascii="Angsana New" w:hAnsi="Angsana New"/>
          <w:spacing w:val="-12"/>
          <w:sz w:val="30"/>
          <w:szCs w:val="30"/>
          <w:cs/>
        </w:rPr>
        <w:t>ได้จัดตั้งกองทุนสำรองเลี้ยงชีพ</w:t>
      </w:r>
      <w:r w:rsidR="00EA49B6" w:rsidRPr="00DB694F">
        <w:rPr>
          <w:rFonts w:ascii="Angsana New" w:hAnsi="Angsana New"/>
          <w:spacing w:val="-12"/>
          <w:sz w:val="30"/>
          <w:szCs w:val="30"/>
          <w:cs/>
        </w:rPr>
        <w:t>สำหรับ</w:t>
      </w:r>
      <w:r w:rsidR="00735B4B" w:rsidRPr="00DB694F">
        <w:rPr>
          <w:rFonts w:ascii="Angsana New" w:hAnsi="Angsana New"/>
          <w:spacing w:val="-12"/>
          <w:sz w:val="30"/>
          <w:szCs w:val="30"/>
          <w:cs/>
        </w:rPr>
        <w:t>พนักงานของ</w:t>
      </w:r>
      <w:r w:rsidRPr="00DB694F">
        <w:rPr>
          <w:rFonts w:ascii="Angsana New" w:hAnsi="Angsana New"/>
          <w:spacing w:val="-12"/>
          <w:sz w:val="30"/>
          <w:szCs w:val="30"/>
          <w:cs/>
        </w:rPr>
        <w:t>กลุ่ม</w:t>
      </w:r>
      <w:r w:rsidR="00554E05" w:rsidRPr="00DB694F">
        <w:rPr>
          <w:rFonts w:ascii="Angsana New" w:hAnsi="Angsana New"/>
          <w:spacing w:val="-12"/>
          <w:sz w:val="30"/>
          <w:szCs w:val="30"/>
          <w:cs/>
        </w:rPr>
        <w:t>บริษัท</w:t>
      </w:r>
      <w:r w:rsidR="00E71B72" w:rsidRPr="00DB694F">
        <w:rPr>
          <w:rFonts w:ascii="Angsana New" w:hAnsi="Angsana New"/>
          <w:spacing w:val="-12"/>
          <w:sz w:val="30"/>
          <w:szCs w:val="30"/>
          <w:cs/>
        </w:rPr>
        <w:t>บนพื้นฐานความสมัครใจของ</w:t>
      </w:r>
      <w:r w:rsidR="00EA49B6" w:rsidRPr="00DB694F">
        <w:rPr>
          <w:rFonts w:ascii="Angsana New" w:hAnsi="Angsana New"/>
          <w:spacing w:val="-12"/>
          <w:sz w:val="30"/>
          <w:szCs w:val="30"/>
          <w:cs/>
        </w:rPr>
        <w:t>พนักงาน</w:t>
      </w:r>
      <w:r w:rsidR="00E71B72" w:rsidRPr="00DB694F">
        <w:rPr>
          <w:rFonts w:ascii="Angsana New" w:hAnsi="Angsana New"/>
          <w:spacing w:val="-12"/>
          <w:sz w:val="30"/>
          <w:szCs w:val="30"/>
          <w:cs/>
        </w:rPr>
        <w:t>ในการ</w:t>
      </w:r>
      <w:r w:rsidR="00EA49B6" w:rsidRPr="00DB694F">
        <w:rPr>
          <w:rFonts w:ascii="Angsana New" w:hAnsi="Angsana New"/>
          <w:spacing w:val="-12"/>
          <w:sz w:val="30"/>
          <w:szCs w:val="30"/>
          <w:cs/>
        </w:rPr>
        <w:t xml:space="preserve">เป็นสมาชิกของกองทุน </w:t>
      </w:r>
      <w:r w:rsidR="00E71B72" w:rsidRPr="00DB694F">
        <w:rPr>
          <w:rFonts w:ascii="Angsana New" w:hAnsi="Angsana New"/>
          <w:spacing w:val="-12"/>
          <w:sz w:val="30"/>
          <w:szCs w:val="30"/>
          <w:cs/>
        </w:rPr>
        <w:t>โดย</w:t>
      </w:r>
      <w:r w:rsidR="00735B4B" w:rsidRPr="00DB694F">
        <w:rPr>
          <w:rFonts w:ascii="Angsana New" w:hAnsi="Angsana New"/>
          <w:spacing w:val="-12"/>
          <w:sz w:val="30"/>
          <w:szCs w:val="30"/>
          <w:cs/>
        </w:rPr>
        <w:t xml:space="preserve">พนักงานจ่ายเงินสะสมในอัตราร้อยละ </w:t>
      </w:r>
      <w:r w:rsidR="001467B9" w:rsidRPr="00DB694F">
        <w:rPr>
          <w:rFonts w:ascii="Angsana New" w:hAnsi="Angsana New"/>
          <w:spacing w:val="-12"/>
          <w:sz w:val="30"/>
          <w:szCs w:val="30"/>
        </w:rPr>
        <w:t>3</w:t>
      </w:r>
      <w:r w:rsidR="00735B4B" w:rsidRPr="00DB694F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C0688B" w:rsidRPr="00DB694F">
        <w:rPr>
          <w:rFonts w:ascii="Angsana New" w:hAnsi="Angsana New"/>
          <w:spacing w:val="-12"/>
          <w:sz w:val="30"/>
          <w:szCs w:val="30"/>
          <w:cs/>
        </w:rPr>
        <w:t>ถึง</w:t>
      </w:r>
      <w:r w:rsidR="00696E33" w:rsidRPr="00DB694F">
        <w:rPr>
          <w:rFonts w:ascii="Angsana New" w:hAnsi="Angsana New"/>
          <w:spacing w:val="-12"/>
          <w:sz w:val="30"/>
          <w:szCs w:val="30"/>
          <w:cs/>
        </w:rPr>
        <w:t>อัตรา</w:t>
      </w:r>
      <w:r w:rsidR="00EA49B6" w:rsidRPr="00DB694F">
        <w:rPr>
          <w:rFonts w:ascii="Angsana New" w:hAnsi="Angsana New"/>
          <w:spacing w:val="-12"/>
          <w:sz w:val="30"/>
          <w:szCs w:val="30"/>
          <w:cs/>
        </w:rPr>
        <w:t xml:space="preserve">ร้อยละ </w:t>
      </w:r>
      <w:r w:rsidR="001467B9" w:rsidRPr="00DB694F">
        <w:rPr>
          <w:rFonts w:ascii="Angsana New" w:hAnsi="Angsana New"/>
          <w:spacing w:val="-12"/>
          <w:sz w:val="30"/>
          <w:szCs w:val="30"/>
        </w:rPr>
        <w:t>5</w:t>
      </w:r>
      <w:r w:rsidR="008942AE" w:rsidRPr="00DB694F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735B4B" w:rsidRPr="00DB694F">
        <w:rPr>
          <w:rFonts w:ascii="Angsana New" w:hAnsi="Angsana New"/>
          <w:spacing w:val="-12"/>
          <w:sz w:val="30"/>
          <w:szCs w:val="30"/>
          <w:cs/>
        </w:rPr>
        <w:t>ของเงินเดือนทุกเดือน และ</w:t>
      </w:r>
      <w:r w:rsidRPr="00DB694F">
        <w:rPr>
          <w:rFonts w:ascii="Angsana New" w:hAnsi="Angsana New"/>
          <w:spacing w:val="-12"/>
          <w:sz w:val="30"/>
          <w:szCs w:val="30"/>
          <w:cs/>
        </w:rPr>
        <w:t>กลุ่ม</w:t>
      </w:r>
      <w:r w:rsidR="004E3BCB" w:rsidRPr="00DB694F">
        <w:rPr>
          <w:rFonts w:ascii="Angsana New" w:hAnsi="Angsana New"/>
          <w:spacing w:val="-12"/>
          <w:sz w:val="30"/>
          <w:szCs w:val="30"/>
          <w:cs/>
        </w:rPr>
        <w:t>บริษัท</w:t>
      </w:r>
      <w:r w:rsidR="00735B4B" w:rsidRPr="00DB694F">
        <w:rPr>
          <w:rFonts w:ascii="Angsana New" w:hAnsi="Angsana New"/>
          <w:spacing w:val="-12"/>
          <w:sz w:val="30"/>
          <w:szCs w:val="30"/>
          <w:cs/>
        </w:rPr>
        <w:t>จ่ายสมทบใน</w:t>
      </w:r>
      <w:r w:rsidR="00EA49B6" w:rsidRPr="00DB694F">
        <w:rPr>
          <w:rFonts w:ascii="Angsana New" w:hAnsi="Angsana New"/>
          <w:spacing w:val="-12"/>
          <w:sz w:val="30"/>
          <w:szCs w:val="30"/>
          <w:cs/>
        </w:rPr>
        <w:t xml:space="preserve">อัตราร้อยละ </w:t>
      </w:r>
      <w:r w:rsidR="001467B9" w:rsidRPr="00DB694F">
        <w:rPr>
          <w:rFonts w:ascii="Angsana New" w:hAnsi="Angsana New"/>
          <w:spacing w:val="-12"/>
          <w:sz w:val="30"/>
          <w:szCs w:val="30"/>
        </w:rPr>
        <w:t>3</w:t>
      </w:r>
      <w:r w:rsidR="008942AE" w:rsidRPr="00DB694F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C0688B" w:rsidRPr="00DB694F">
        <w:rPr>
          <w:rFonts w:ascii="Angsana New" w:hAnsi="Angsana New"/>
          <w:spacing w:val="-12"/>
          <w:sz w:val="30"/>
          <w:szCs w:val="30"/>
          <w:cs/>
        </w:rPr>
        <w:t>ถึง</w:t>
      </w:r>
      <w:r w:rsidR="00696E33" w:rsidRPr="00DB694F">
        <w:rPr>
          <w:rFonts w:ascii="Angsana New" w:hAnsi="Angsana New"/>
          <w:spacing w:val="-12"/>
          <w:sz w:val="30"/>
          <w:szCs w:val="30"/>
          <w:cs/>
        </w:rPr>
        <w:t>อัตรา</w:t>
      </w:r>
      <w:r w:rsidR="00EA49B6" w:rsidRPr="00DB694F">
        <w:rPr>
          <w:rFonts w:ascii="Angsana New" w:hAnsi="Angsana New"/>
          <w:spacing w:val="-12"/>
          <w:sz w:val="30"/>
          <w:szCs w:val="30"/>
          <w:cs/>
        </w:rPr>
        <w:t xml:space="preserve">ร้อยละ </w:t>
      </w:r>
      <w:r w:rsidR="001467B9" w:rsidRPr="00DB694F">
        <w:rPr>
          <w:rFonts w:ascii="Angsana New" w:hAnsi="Angsana New"/>
          <w:spacing w:val="-12"/>
          <w:sz w:val="30"/>
          <w:szCs w:val="30"/>
        </w:rPr>
        <w:t>5</w:t>
      </w:r>
      <w:r w:rsidR="008942AE" w:rsidRPr="00DB694F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AD5F26" w:rsidRPr="00DB694F">
        <w:rPr>
          <w:rFonts w:ascii="Angsana New" w:hAnsi="Angsana New"/>
          <w:spacing w:val="-12"/>
          <w:sz w:val="30"/>
          <w:szCs w:val="30"/>
          <w:cs/>
        </w:rPr>
        <w:t>ของเงินเดือนของพนักงานทุกเดือน</w:t>
      </w:r>
      <w:r w:rsidR="00735B4B" w:rsidRPr="00DB694F">
        <w:rPr>
          <w:rFonts w:ascii="Angsana New" w:hAnsi="Angsana New"/>
          <w:spacing w:val="-12"/>
          <w:sz w:val="30"/>
          <w:szCs w:val="30"/>
          <w:cs/>
        </w:rPr>
        <w:t>กองทุนสำรองเลี้ยงชีพนี้</w:t>
      </w:r>
      <w:r w:rsidR="00EA49B6" w:rsidRPr="00DB694F">
        <w:rPr>
          <w:rFonts w:ascii="Angsana New" w:hAnsi="Angsana New"/>
          <w:spacing w:val="-12"/>
          <w:sz w:val="30"/>
          <w:szCs w:val="30"/>
          <w:cs/>
        </w:rPr>
        <w:t>ได้จดทะเบียน</w:t>
      </w:r>
      <w:r w:rsidR="00735B4B" w:rsidRPr="00DB694F">
        <w:rPr>
          <w:rFonts w:ascii="Angsana New" w:hAnsi="Angsana New"/>
          <w:spacing w:val="-12"/>
          <w:sz w:val="30"/>
          <w:szCs w:val="30"/>
          <w:cs/>
        </w:rPr>
        <w:t>เป็นกองทุนสำรองเลี้ยงชีพตาม</w:t>
      </w:r>
      <w:r w:rsidR="00EA49B6" w:rsidRPr="00DB694F">
        <w:rPr>
          <w:rFonts w:ascii="Angsana New" w:hAnsi="Angsana New"/>
          <w:spacing w:val="-12"/>
          <w:sz w:val="30"/>
          <w:szCs w:val="30"/>
          <w:cs/>
        </w:rPr>
        <w:t>ข้อกำหนดของกระทรวงการคลังและจัดการกองทุนโดยผู้จัดการกองทุนที่ได้รับอนุญาต</w:t>
      </w:r>
    </w:p>
    <w:p w14:paraId="12E76DA6" w14:textId="77777777" w:rsidR="00474B93" w:rsidRPr="00DB694F" w:rsidRDefault="00474B93" w:rsidP="004B2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="Angsana New" w:hAnsi="Angsana New"/>
          <w:sz w:val="8"/>
          <w:szCs w:val="8"/>
        </w:rPr>
      </w:pPr>
    </w:p>
    <w:p w14:paraId="4D18DA35" w14:textId="222BCA0B" w:rsidR="00DE0E99" w:rsidRPr="0047558B" w:rsidRDefault="00770323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810"/>
        <w:gridCol w:w="992"/>
        <w:gridCol w:w="236"/>
        <w:gridCol w:w="986"/>
        <w:gridCol w:w="261"/>
        <w:gridCol w:w="879"/>
        <w:gridCol w:w="236"/>
        <w:gridCol w:w="910"/>
      </w:tblGrid>
      <w:tr w:rsidR="00215520" w:rsidRPr="0047558B" w14:paraId="5B3753E9" w14:textId="77777777" w:rsidTr="00DB694F">
        <w:tc>
          <w:tcPr>
            <w:tcW w:w="3690" w:type="dxa"/>
            <w:shd w:val="clear" w:color="auto" w:fill="FFFFFF"/>
          </w:tcPr>
          <w:p w14:paraId="1F1435EE" w14:textId="77777777" w:rsidR="00215520" w:rsidRPr="0047558B" w:rsidRDefault="00215520" w:rsidP="00A24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587B7EE8" w14:textId="77777777" w:rsidR="00215520" w:rsidRPr="0047558B" w:rsidRDefault="00215520" w:rsidP="00D636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14" w:type="dxa"/>
            <w:gridSpan w:val="3"/>
            <w:shd w:val="clear" w:color="auto" w:fill="FFFFFF"/>
            <w:vAlign w:val="bottom"/>
            <w:hideMark/>
          </w:tcPr>
          <w:p w14:paraId="6565AFCB" w14:textId="2115B2DD" w:rsidR="00215520" w:rsidRPr="0047558B" w:rsidRDefault="00215520" w:rsidP="00D636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shd w:val="clear" w:color="auto" w:fill="FFFFFF"/>
            <w:vAlign w:val="bottom"/>
          </w:tcPr>
          <w:p w14:paraId="0915F1C4" w14:textId="77777777" w:rsidR="00215520" w:rsidRPr="0047558B" w:rsidRDefault="00215520" w:rsidP="00D636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025" w:type="dxa"/>
            <w:gridSpan w:val="3"/>
            <w:shd w:val="clear" w:color="auto" w:fill="FFFFFF"/>
            <w:vAlign w:val="bottom"/>
            <w:hideMark/>
          </w:tcPr>
          <w:p w14:paraId="29E898B6" w14:textId="77777777" w:rsidR="00215520" w:rsidRPr="0047558B" w:rsidRDefault="00215520" w:rsidP="00D636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605" w:rsidRPr="0047558B" w14:paraId="13C2A0B2" w14:textId="77777777" w:rsidTr="00DB694F">
        <w:tc>
          <w:tcPr>
            <w:tcW w:w="3690" w:type="dxa"/>
            <w:shd w:val="clear" w:color="auto" w:fill="FFFFFF"/>
          </w:tcPr>
          <w:p w14:paraId="749AEAA8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44332365" w14:textId="3D99DE29" w:rsidR="00E74605" w:rsidRPr="0047558B" w:rsidRDefault="00E74605" w:rsidP="00E74605">
            <w:pPr>
              <w:pStyle w:val="acctfourfigures"/>
              <w:tabs>
                <w:tab w:val="left" w:pos="720"/>
              </w:tabs>
              <w:spacing w:line="360" w:lineRule="exac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2" w:type="dxa"/>
            <w:shd w:val="clear" w:color="auto" w:fill="FFFFFF"/>
            <w:vAlign w:val="bottom"/>
            <w:hideMark/>
          </w:tcPr>
          <w:p w14:paraId="76292723" w14:textId="398526ED" w:rsidR="00E74605" w:rsidRPr="0047558B" w:rsidRDefault="00E74605" w:rsidP="00E74605">
            <w:pPr>
              <w:pStyle w:val="acctfourfigures"/>
              <w:tabs>
                <w:tab w:val="left" w:pos="720"/>
              </w:tabs>
              <w:spacing w:line="360" w:lineRule="exact"/>
              <w:ind w:left="-134" w:right="-1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3CF7083" w14:textId="77777777" w:rsidR="00E74605" w:rsidRPr="0047558B" w:rsidRDefault="00E74605" w:rsidP="00E74605">
            <w:pPr>
              <w:pStyle w:val="acctfourfigures"/>
              <w:tabs>
                <w:tab w:val="left" w:pos="720"/>
              </w:tabs>
              <w:spacing w:line="360" w:lineRule="exac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6" w:type="dxa"/>
            <w:shd w:val="clear" w:color="auto" w:fill="FFFFFF"/>
            <w:vAlign w:val="bottom"/>
            <w:hideMark/>
          </w:tcPr>
          <w:p w14:paraId="681C22BC" w14:textId="77777777" w:rsidR="00E74605" w:rsidRPr="0047558B" w:rsidRDefault="00E74605" w:rsidP="00E74605">
            <w:pPr>
              <w:pStyle w:val="acctfourfigures"/>
              <w:tabs>
                <w:tab w:val="left" w:pos="720"/>
              </w:tabs>
              <w:spacing w:line="360" w:lineRule="exac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61" w:type="dxa"/>
            <w:shd w:val="clear" w:color="auto" w:fill="FFFFFF"/>
            <w:vAlign w:val="bottom"/>
          </w:tcPr>
          <w:p w14:paraId="1A6D7BA3" w14:textId="77777777" w:rsidR="00E74605" w:rsidRPr="0047558B" w:rsidRDefault="00E74605" w:rsidP="00E74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  <w:shd w:val="clear" w:color="auto" w:fill="FFFFFF"/>
            <w:vAlign w:val="bottom"/>
            <w:hideMark/>
          </w:tcPr>
          <w:p w14:paraId="752CE0EC" w14:textId="77777777" w:rsidR="00E74605" w:rsidRPr="0047558B" w:rsidRDefault="00E74605" w:rsidP="00E74605">
            <w:pPr>
              <w:pStyle w:val="acctfourfigures"/>
              <w:tabs>
                <w:tab w:val="left" w:pos="720"/>
              </w:tabs>
              <w:spacing w:line="360" w:lineRule="exac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55BDAD3A" w14:textId="77777777" w:rsidR="00E74605" w:rsidRPr="0047558B" w:rsidRDefault="00E74605" w:rsidP="00E74605">
            <w:pPr>
              <w:pStyle w:val="acctfourfigures"/>
              <w:tabs>
                <w:tab w:val="left" w:pos="720"/>
              </w:tabs>
              <w:spacing w:line="360" w:lineRule="exac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0" w:type="dxa"/>
            <w:shd w:val="clear" w:color="auto" w:fill="FFFFFF"/>
            <w:vAlign w:val="bottom"/>
            <w:hideMark/>
          </w:tcPr>
          <w:p w14:paraId="68AB6EB2" w14:textId="77777777" w:rsidR="00E74605" w:rsidRPr="0047558B" w:rsidRDefault="00E74605" w:rsidP="00E74605">
            <w:pPr>
              <w:pStyle w:val="acctfourfigures"/>
              <w:tabs>
                <w:tab w:val="left" w:pos="720"/>
              </w:tabs>
              <w:spacing w:line="360" w:lineRule="exact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74605" w:rsidRPr="0047558B" w14:paraId="0D8CC40F" w14:textId="77777777" w:rsidTr="00DB694F">
        <w:tc>
          <w:tcPr>
            <w:tcW w:w="3690" w:type="dxa"/>
          </w:tcPr>
          <w:p w14:paraId="2C9B9412" w14:textId="0C95F463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72BB570" w14:textId="58D019DD" w:rsidR="00E74605" w:rsidRPr="0047558B" w:rsidRDefault="00E74605" w:rsidP="00DB69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12" w:right="-104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7"/>
            <w:hideMark/>
          </w:tcPr>
          <w:p w14:paraId="678C5459" w14:textId="2454E040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605" w:rsidRPr="0047558B" w14:paraId="7730C601" w14:textId="77777777" w:rsidTr="00DB694F">
        <w:tc>
          <w:tcPr>
            <w:tcW w:w="3690" w:type="dxa"/>
            <w:hideMark/>
          </w:tcPr>
          <w:p w14:paraId="6C4A323D" w14:textId="427D2720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78"/>
                <w:tab w:val="left" w:pos="525"/>
              </w:tabs>
              <w:spacing w:line="360" w:lineRule="exact"/>
              <w:ind w:hanging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</w:tcPr>
          <w:p w14:paraId="44C3D451" w14:textId="77777777" w:rsidR="00E74605" w:rsidRPr="0047558B" w:rsidDel="00215520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</w:tcPr>
          <w:p w14:paraId="7576303D" w14:textId="1EB03396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2258B85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056654CC" w14:textId="68B7D2DD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1CFC3AA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</w:tcPr>
          <w:p w14:paraId="5A923B61" w14:textId="537E8559" w:rsidR="00E74605" w:rsidRPr="0047558B" w:rsidRDefault="00E74605" w:rsidP="00E746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FCE449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1ECE9B83" w14:textId="37CE8179" w:rsidR="00E74605" w:rsidRPr="0047558B" w:rsidRDefault="00E74605" w:rsidP="00E746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605" w:rsidRPr="0047558B" w14:paraId="77572B5B" w14:textId="77777777" w:rsidTr="00DB694F">
        <w:tc>
          <w:tcPr>
            <w:tcW w:w="3690" w:type="dxa"/>
          </w:tcPr>
          <w:p w14:paraId="6AA98784" w14:textId="6B81C50D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78"/>
                <w:tab w:val="left" w:pos="525"/>
              </w:tabs>
              <w:spacing w:line="360" w:lineRule="exact"/>
              <w:ind w:hanging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และสินค้ากึ่งสำเร็จรูป</w:t>
            </w:r>
          </w:p>
        </w:tc>
        <w:tc>
          <w:tcPr>
            <w:tcW w:w="810" w:type="dxa"/>
          </w:tcPr>
          <w:p w14:paraId="251C707E" w14:textId="77777777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</w:tcPr>
          <w:p w14:paraId="04C0C91E" w14:textId="5EF62CAA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150,642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72F04888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071B71EF" w14:textId="336F3B9C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69,643</w:t>
            </w:r>
          </w:p>
        </w:tc>
        <w:tc>
          <w:tcPr>
            <w:tcW w:w="261" w:type="dxa"/>
          </w:tcPr>
          <w:p w14:paraId="42EEA049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</w:tcPr>
          <w:p w14:paraId="5787EEC7" w14:textId="4D4E9DE6" w:rsidR="00E74605" w:rsidRPr="0047558B" w:rsidRDefault="00E74605" w:rsidP="00E746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157,257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4E03577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786FE2A7" w14:textId="5C0C4C4E" w:rsidR="00E74605" w:rsidRPr="0047558B" w:rsidRDefault="00E74605" w:rsidP="00E746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52,783</w:t>
            </w:r>
          </w:p>
        </w:tc>
      </w:tr>
      <w:tr w:rsidR="00E74605" w:rsidRPr="0047558B" w14:paraId="63C9C900" w14:textId="77777777" w:rsidTr="00DB694F">
        <w:tc>
          <w:tcPr>
            <w:tcW w:w="3690" w:type="dxa"/>
            <w:hideMark/>
          </w:tcPr>
          <w:p w14:paraId="25291744" w14:textId="77777777" w:rsidR="00E74605" w:rsidRPr="0047558B" w:rsidRDefault="00E74605" w:rsidP="00E74605">
            <w:pPr>
              <w:tabs>
                <w:tab w:val="clear" w:pos="680"/>
                <w:tab w:val="left" w:pos="0"/>
              </w:tabs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45E92C99" w14:textId="77777777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46E4BC5" w14:textId="1CE2DA9B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 w:hanging="2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1,799,597</w:t>
            </w:r>
          </w:p>
        </w:tc>
        <w:tc>
          <w:tcPr>
            <w:tcW w:w="236" w:type="dxa"/>
          </w:tcPr>
          <w:p w14:paraId="065D83A9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  <w:hideMark/>
          </w:tcPr>
          <w:p w14:paraId="4C909B9F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1,434,644</w:t>
            </w:r>
          </w:p>
        </w:tc>
        <w:tc>
          <w:tcPr>
            <w:tcW w:w="261" w:type="dxa"/>
          </w:tcPr>
          <w:p w14:paraId="62AF0990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</w:tcPr>
          <w:p w14:paraId="700EBB3E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1,497,951</w:t>
            </w:r>
          </w:p>
        </w:tc>
        <w:tc>
          <w:tcPr>
            <w:tcW w:w="236" w:type="dxa"/>
          </w:tcPr>
          <w:p w14:paraId="003222E0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hideMark/>
          </w:tcPr>
          <w:p w14:paraId="1E70ADD7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998,506</w:t>
            </w:r>
          </w:p>
        </w:tc>
      </w:tr>
      <w:tr w:rsidR="00E74605" w:rsidRPr="0047558B" w14:paraId="4CD742A9" w14:textId="77777777" w:rsidTr="00DB694F">
        <w:tc>
          <w:tcPr>
            <w:tcW w:w="3690" w:type="dxa"/>
            <w:hideMark/>
          </w:tcPr>
          <w:p w14:paraId="4F31008E" w14:textId="6385B8F3" w:rsidR="00E74605" w:rsidRPr="0047558B" w:rsidRDefault="00E74605" w:rsidP="00E74605">
            <w:pPr>
              <w:tabs>
                <w:tab w:val="clear" w:pos="454"/>
                <w:tab w:val="clear" w:pos="680"/>
                <w:tab w:val="left" w:pos="0"/>
                <w:tab w:val="left" w:pos="522"/>
                <w:tab w:val="left" w:pos="612"/>
              </w:tabs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2280FCE5" w14:textId="4A241386" w:rsidR="00E74605" w:rsidRPr="00DB694F" w:rsidRDefault="00E74605" w:rsidP="00DB694F">
            <w:pPr>
              <w:pStyle w:val="acctfourfigures"/>
              <w:tabs>
                <w:tab w:val="clear" w:pos="765"/>
              </w:tabs>
              <w:spacing w:line="360" w:lineRule="exact"/>
              <w:ind w:left="-110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992" w:type="dxa"/>
          </w:tcPr>
          <w:p w14:paraId="25EF3595" w14:textId="27347533" w:rsidR="00E74605" w:rsidRPr="0047558B" w:rsidRDefault="00E74605" w:rsidP="00DB694F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 w:hanging="20"/>
              <w:rPr>
                <w:rFonts w:ascii="Angsana New" w:hAnsi="Angsana New"/>
                <w:sz w:val="30"/>
                <w:szCs w:val="30"/>
              </w:rPr>
            </w:pPr>
            <w:r w:rsidRPr="00DB694F">
              <w:rPr>
                <w:rFonts w:ascii="Angsana New" w:hAnsi="Angsana New"/>
                <w:sz w:val="30"/>
                <w:szCs w:val="30"/>
              </w:rPr>
              <w:t>523,404</w:t>
            </w:r>
          </w:p>
        </w:tc>
        <w:tc>
          <w:tcPr>
            <w:tcW w:w="236" w:type="dxa"/>
          </w:tcPr>
          <w:p w14:paraId="64E7617B" w14:textId="77777777" w:rsidR="00E74605" w:rsidRPr="00DB694F" w:rsidRDefault="00E74605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 w:hanging="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  <w:hideMark/>
          </w:tcPr>
          <w:p w14:paraId="1B93890C" w14:textId="7F44C573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481,480</w:t>
            </w:r>
          </w:p>
        </w:tc>
        <w:tc>
          <w:tcPr>
            <w:tcW w:w="261" w:type="dxa"/>
          </w:tcPr>
          <w:p w14:paraId="05FD5147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</w:tcPr>
          <w:p w14:paraId="6223C1F2" w14:textId="2A3EA815" w:rsidR="00E74605" w:rsidRPr="0047558B" w:rsidRDefault="00E74605" w:rsidP="00E7460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453,813</w:t>
            </w:r>
          </w:p>
        </w:tc>
        <w:tc>
          <w:tcPr>
            <w:tcW w:w="236" w:type="dxa"/>
          </w:tcPr>
          <w:p w14:paraId="10D440C0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39C4C571" w14:textId="7876B167" w:rsidR="00E74605" w:rsidRPr="0047558B" w:rsidRDefault="00E74605" w:rsidP="00E7460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414,985</w:t>
            </w:r>
          </w:p>
        </w:tc>
      </w:tr>
      <w:tr w:rsidR="00E74605" w:rsidRPr="0047558B" w14:paraId="2B5BC949" w14:textId="77777777" w:rsidTr="00DB694F">
        <w:tc>
          <w:tcPr>
            <w:tcW w:w="3690" w:type="dxa"/>
          </w:tcPr>
          <w:p w14:paraId="79253996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252"/>
                <w:tab w:val="left" w:pos="525"/>
              </w:tabs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4267D943" w14:textId="77777777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41F3AC9" w14:textId="11431BFD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Pr="0047558B">
              <w:rPr>
                <w:rFonts w:ascii="Angsana New" w:hAnsi="Angsana New"/>
                <w:sz w:val="30"/>
                <w:szCs w:val="30"/>
              </w:rPr>
              <w:t>,125</w:t>
            </w:r>
          </w:p>
        </w:tc>
        <w:tc>
          <w:tcPr>
            <w:tcW w:w="236" w:type="dxa"/>
          </w:tcPr>
          <w:p w14:paraId="5D1EFE45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</w:tcPr>
          <w:p w14:paraId="090D8153" w14:textId="3BE7D519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</w:t>
            </w:r>
            <w:r w:rsidRPr="00DB694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47558B">
              <w:rPr>
                <w:rFonts w:ascii="Angsana New" w:hAnsi="Angsana New"/>
                <w:sz w:val="30"/>
                <w:szCs w:val="30"/>
              </w:rPr>
              <w:t>,883</w:t>
            </w:r>
          </w:p>
        </w:tc>
        <w:tc>
          <w:tcPr>
            <w:tcW w:w="261" w:type="dxa"/>
          </w:tcPr>
          <w:p w14:paraId="662701FA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</w:tcPr>
          <w:p w14:paraId="0183AFD6" w14:textId="0020662A" w:rsidR="00E74605" w:rsidRPr="0047558B" w:rsidRDefault="00E74605" w:rsidP="00E7460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48,517</w:t>
            </w:r>
          </w:p>
        </w:tc>
        <w:tc>
          <w:tcPr>
            <w:tcW w:w="236" w:type="dxa"/>
          </w:tcPr>
          <w:p w14:paraId="33FD5A51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197EAA66" w14:textId="61A6B84A" w:rsidR="00E74605" w:rsidRPr="0047558B" w:rsidRDefault="00E74605" w:rsidP="00E7460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47,267</w:t>
            </w:r>
          </w:p>
        </w:tc>
      </w:tr>
      <w:tr w:rsidR="00E74605" w:rsidRPr="0047558B" w14:paraId="4683ABBD" w14:textId="77777777" w:rsidTr="00DB694F">
        <w:trPr>
          <w:trHeight w:val="416"/>
        </w:trPr>
        <w:tc>
          <w:tcPr>
            <w:tcW w:w="3690" w:type="dxa"/>
          </w:tcPr>
          <w:p w14:paraId="7B45B684" w14:textId="0A0B34F4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252"/>
                <w:tab w:val="left" w:pos="525"/>
              </w:tabs>
              <w:spacing w:line="36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กลับรายการขาดทุนจากการปรับมูลค่าสินค้า</w:t>
            </w:r>
          </w:p>
        </w:tc>
        <w:tc>
          <w:tcPr>
            <w:tcW w:w="810" w:type="dxa"/>
          </w:tcPr>
          <w:p w14:paraId="7E570F36" w14:textId="7F06E4C5" w:rsidR="00E74605" w:rsidRPr="00DB694F" w:rsidRDefault="00E74605" w:rsidP="00DB694F">
            <w:pPr>
              <w:pStyle w:val="acctfourfigures"/>
              <w:tabs>
                <w:tab w:val="clear" w:pos="765"/>
              </w:tabs>
              <w:spacing w:line="360" w:lineRule="exact"/>
              <w:ind w:left="-110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B694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92" w:type="dxa"/>
          </w:tcPr>
          <w:p w14:paraId="3C77E8F7" w14:textId="0D4DD7A8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53,340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5F312977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</w:tcPr>
          <w:p w14:paraId="7C109CFC" w14:textId="77777777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32,693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1" w:type="dxa"/>
          </w:tcPr>
          <w:p w14:paraId="246358D3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</w:tcPr>
          <w:p w14:paraId="12535213" w14:textId="77777777" w:rsidR="00E74605" w:rsidRPr="0047558B" w:rsidRDefault="00E74605" w:rsidP="00E7460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52,599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218057F4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53BAF632" w14:textId="77777777" w:rsidR="00E74605" w:rsidRPr="0047558B" w:rsidRDefault="00E74605" w:rsidP="00E7460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33,156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74605" w:rsidRPr="0047558B" w14:paraId="206675B2" w14:textId="77777777" w:rsidTr="00DB694F">
        <w:trPr>
          <w:trHeight w:val="416"/>
        </w:trPr>
        <w:tc>
          <w:tcPr>
            <w:tcW w:w="3690" w:type="dxa"/>
          </w:tcPr>
          <w:p w14:paraId="78178FC2" w14:textId="37D4A620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252"/>
                <w:tab w:val="left" w:pos="525"/>
              </w:tabs>
              <w:spacing w:line="36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ค่าขนส่งและค่าใช้จ่ายส่งออก</w:t>
            </w:r>
          </w:p>
        </w:tc>
        <w:tc>
          <w:tcPr>
            <w:tcW w:w="810" w:type="dxa"/>
          </w:tcPr>
          <w:p w14:paraId="634F7DA3" w14:textId="77777777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AF304A1" w14:textId="09ECFA6A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47,947</w:t>
            </w:r>
          </w:p>
        </w:tc>
        <w:tc>
          <w:tcPr>
            <w:tcW w:w="236" w:type="dxa"/>
          </w:tcPr>
          <w:p w14:paraId="180577C5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</w:tcPr>
          <w:p w14:paraId="24D08DE5" w14:textId="3F2ABB27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42,645</w:t>
            </w:r>
          </w:p>
        </w:tc>
        <w:tc>
          <w:tcPr>
            <w:tcW w:w="261" w:type="dxa"/>
          </w:tcPr>
          <w:p w14:paraId="6FE04F0C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</w:tcPr>
          <w:p w14:paraId="0B457CCB" w14:textId="655A8A87" w:rsidR="00E74605" w:rsidRPr="0047558B" w:rsidRDefault="00E74605" w:rsidP="00E7460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43,056</w:t>
            </w:r>
          </w:p>
        </w:tc>
        <w:tc>
          <w:tcPr>
            <w:tcW w:w="236" w:type="dxa"/>
          </w:tcPr>
          <w:p w14:paraId="03D12DEC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0ADB76BA" w14:textId="6AFB1CE0" w:rsidR="00E74605" w:rsidRPr="0047558B" w:rsidRDefault="00E74605" w:rsidP="00E7460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36,648</w:t>
            </w:r>
          </w:p>
        </w:tc>
      </w:tr>
      <w:tr w:rsidR="00E74605" w:rsidRPr="0047558B" w14:paraId="5CECC271" w14:textId="77777777" w:rsidTr="00DB694F">
        <w:trPr>
          <w:trHeight w:val="416"/>
        </w:trPr>
        <w:tc>
          <w:tcPr>
            <w:tcW w:w="3690" w:type="dxa"/>
          </w:tcPr>
          <w:p w14:paraId="70C35805" w14:textId="28C526D5" w:rsidR="00E74605" w:rsidRPr="00DB694F" w:rsidRDefault="00E74605" w:rsidP="00DB694F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0"/>
                <w:tab w:val="left" w:pos="252"/>
                <w:tab w:val="left" w:pos="525"/>
              </w:tabs>
              <w:spacing w:line="360" w:lineRule="exact"/>
              <w:ind w:right="-104" w:hanging="1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DB694F">
              <w:rPr>
                <w:rFonts w:ascii="Angsana New" w:hAnsi="Angsana New"/>
                <w:spacing w:val="-2"/>
                <w:sz w:val="30"/>
                <w:szCs w:val="30"/>
                <w:cs/>
              </w:rPr>
              <w:t>ค่าเช่าจ่ายและค่าบริการ</w:t>
            </w:r>
          </w:p>
        </w:tc>
        <w:tc>
          <w:tcPr>
            <w:tcW w:w="810" w:type="dxa"/>
          </w:tcPr>
          <w:p w14:paraId="401778E3" w14:textId="77777777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114AAFC" w14:textId="2E6F75C6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9,808</w:t>
            </w:r>
          </w:p>
        </w:tc>
        <w:tc>
          <w:tcPr>
            <w:tcW w:w="236" w:type="dxa"/>
          </w:tcPr>
          <w:p w14:paraId="60F04010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</w:tcPr>
          <w:p w14:paraId="7BD6A0B1" w14:textId="0505EFD8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15,437</w:t>
            </w:r>
          </w:p>
        </w:tc>
        <w:tc>
          <w:tcPr>
            <w:tcW w:w="261" w:type="dxa"/>
          </w:tcPr>
          <w:p w14:paraId="73DFA24E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</w:tcPr>
          <w:p w14:paraId="65627BDA" w14:textId="4FCEECD0" w:rsidR="00E74605" w:rsidRPr="0047558B" w:rsidRDefault="00E74605" w:rsidP="00E7460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8,742</w:t>
            </w:r>
          </w:p>
        </w:tc>
        <w:tc>
          <w:tcPr>
            <w:tcW w:w="236" w:type="dxa"/>
          </w:tcPr>
          <w:p w14:paraId="0E363B3B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518B0286" w14:textId="505FBC02" w:rsidR="00E74605" w:rsidRPr="0047558B" w:rsidRDefault="00E74605" w:rsidP="00E7460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14,212</w:t>
            </w:r>
          </w:p>
        </w:tc>
      </w:tr>
      <w:tr w:rsidR="00E74605" w:rsidRPr="0047558B" w14:paraId="2EF5AE3D" w14:textId="77777777" w:rsidTr="00DB694F">
        <w:tc>
          <w:tcPr>
            <w:tcW w:w="3690" w:type="dxa"/>
            <w:hideMark/>
          </w:tcPr>
          <w:p w14:paraId="446047C1" w14:textId="77777777" w:rsidR="00E74605" w:rsidRPr="0047558B" w:rsidRDefault="00E74605" w:rsidP="00E74605">
            <w:pPr>
              <w:tabs>
                <w:tab w:val="clear" w:pos="680"/>
                <w:tab w:val="left" w:pos="0"/>
              </w:tabs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25A092AA" w14:textId="77777777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D85A3" w14:textId="03BC6768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366,565</w:t>
            </w:r>
          </w:p>
        </w:tc>
        <w:tc>
          <w:tcPr>
            <w:tcW w:w="236" w:type="dxa"/>
          </w:tcPr>
          <w:p w14:paraId="67ECA5D7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30AF5" w14:textId="0592EC04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384,556</w:t>
            </w:r>
          </w:p>
        </w:tc>
        <w:tc>
          <w:tcPr>
            <w:tcW w:w="261" w:type="dxa"/>
          </w:tcPr>
          <w:p w14:paraId="15E861C0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AC943" w14:textId="70751238" w:rsidR="00E74605" w:rsidRPr="0047558B" w:rsidRDefault="00E74605" w:rsidP="00E7460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725,183</w:t>
            </w:r>
          </w:p>
        </w:tc>
        <w:tc>
          <w:tcPr>
            <w:tcW w:w="236" w:type="dxa"/>
          </w:tcPr>
          <w:p w14:paraId="4607BFE5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982A4" w14:textId="42FD9055" w:rsidR="00E74605" w:rsidRPr="0047558B" w:rsidRDefault="00E74605" w:rsidP="00E7460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766,702</w:t>
            </w:r>
          </w:p>
        </w:tc>
      </w:tr>
      <w:tr w:rsidR="00E74605" w:rsidRPr="0047558B" w14:paraId="4B734B2F" w14:textId="77777777" w:rsidTr="00DB694F">
        <w:trPr>
          <w:trHeight w:val="190"/>
        </w:trPr>
        <w:tc>
          <w:tcPr>
            <w:tcW w:w="3690" w:type="dxa"/>
            <w:hideMark/>
          </w:tcPr>
          <w:p w14:paraId="222A19C7" w14:textId="4D7AD7FF" w:rsidR="00E74605" w:rsidRPr="0047558B" w:rsidRDefault="00E74605" w:rsidP="00DB694F">
            <w:pPr>
              <w:tabs>
                <w:tab w:val="clear" w:pos="680"/>
                <w:tab w:val="clear" w:pos="2807"/>
                <w:tab w:val="left" w:pos="0"/>
              </w:tabs>
              <w:spacing w:line="360" w:lineRule="exact"/>
              <w:ind w:right="-104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ต้นทุนขาย ค่าใช้จ่ายในการจัดจำหน่าย  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ค่าใช้จ่ายในการบริหาร และค่าใช้จ่ายกำลัง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8E19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ผลิตว่างเปล่า </w:t>
            </w:r>
          </w:p>
        </w:tc>
        <w:tc>
          <w:tcPr>
            <w:tcW w:w="810" w:type="dxa"/>
          </w:tcPr>
          <w:p w14:paraId="3155ABD0" w14:textId="77777777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0E4E3F" w14:textId="77777777" w:rsidR="00E74605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A16AA6" w14:textId="77777777" w:rsidR="00E74605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42BA2F0" w14:textId="7CDCA48B" w:rsidR="00E74605" w:rsidRPr="0047558B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2,594,464</w:t>
            </w:r>
          </w:p>
        </w:tc>
        <w:tc>
          <w:tcPr>
            <w:tcW w:w="236" w:type="dxa"/>
          </w:tcPr>
          <w:p w14:paraId="59169B24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28971" w14:textId="77777777" w:rsidR="00E74605" w:rsidRDefault="00E74605" w:rsidP="00E74605">
            <w:pPr>
              <w:pStyle w:val="acctfourfigures"/>
              <w:spacing w:line="360" w:lineRule="exact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3BCFDB4" w14:textId="77777777" w:rsidR="00E74605" w:rsidRDefault="00E74605" w:rsidP="00E74605">
            <w:pPr>
              <w:pStyle w:val="acctfourfigures"/>
              <w:spacing w:line="360" w:lineRule="exact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34A98A2" w14:textId="1496F123" w:rsidR="00E74605" w:rsidRPr="0047558B" w:rsidRDefault="00E74605" w:rsidP="00E74605">
            <w:pPr>
              <w:pStyle w:val="acctfourfigures"/>
              <w:spacing w:line="360" w:lineRule="exact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2,445,595</w:t>
            </w:r>
          </w:p>
        </w:tc>
        <w:tc>
          <w:tcPr>
            <w:tcW w:w="261" w:type="dxa"/>
          </w:tcPr>
          <w:p w14:paraId="6FCE4F8C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1C268" w14:textId="77777777" w:rsidR="00E74605" w:rsidRDefault="00E74605" w:rsidP="00E7460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7C8BD04F" w14:textId="77777777" w:rsidR="00E74605" w:rsidRDefault="00E74605" w:rsidP="00E7460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58CE9FC0" w14:textId="4A3C0B56" w:rsidR="00E74605" w:rsidRPr="0047558B" w:rsidRDefault="00E74605" w:rsidP="00E7460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2,567,406</w:t>
            </w:r>
          </w:p>
        </w:tc>
        <w:tc>
          <w:tcPr>
            <w:tcW w:w="236" w:type="dxa"/>
          </w:tcPr>
          <w:p w14:paraId="09D36630" w14:textId="77777777" w:rsidR="00E74605" w:rsidRPr="0047558B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5568D7" w14:textId="77777777" w:rsidR="00E74605" w:rsidRDefault="00E74605" w:rsidP="00E7460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D8747A" w14:textId="77777777" w:rsidR="00E74605" w:rsidRDefault="00E74605" w:rsidP="00E7460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E040653" w14:textId="7DAD8089" w:rsidR="00E74605" w:rsidRPr="0047558B" w:rsidRDefault="00E74605" w:rsidP="00E7460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2,297,947</w:t>
            </w:r>
          </w:p>
        </w:tc>
      </w:tr>
    </w:tbl>
    <w:p w14:paraId="198FC7A9" w14:textId="634EA938" w:rsidR="00976297" w:rsidRPr="0047558B" w:rsidRDefault="00976297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lastRenderedPageBreak/>
        <w:t>ภา</w:t>
      </w:r>
      <w:r w:rsidR="00B03387" w:rsidRPr="0047558B">
        <w:rPr>
          <w:rFonts w:ascii="Angsana New" w:hAnsi="Angsana New"/>
          <w:b/>
          <w:bCs/>
          <w:sz w:val="30"/>
          <w:szCs w:val="30"/>
          <w:cs/>
        </w:rPr>
        <w:t>ษีเงินได้</w:t>
      </w:r>
    </w:p>
    <w:p w14:paraId="611BCFB5" w14:textId="77777777" w:rsidR="00F234DA" w:rsidRPr="0047558B" w:rsidRDefault="00F234DA" w:rsidP="000F0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540"/>
        <w:gridCol w:w="990"/>
        <w:gridCol w:w="253"/>
        <w:gridCol w:w="1097"/>
        <w:gridCol w:w="253"/>
        <w:gridCol w:w="1010"/>
        <w:gridCol w:w="236"/>
        <w:gridCol w:w="1111"/>
      </w:tblGrid>
      <w:tr w:rsidR="00304298" w:rsidRPr="0047558B" w14:paraId="33F644D7" w14:textId="77777777" w:rsidTr="00A243DE">
        <w:trPr>
          <w:tblHeader/>
        </w:trPr>
        <w:tc>
          <w:tcPr>
            <w:tcW w:w="3600" w:type="dxa"/>
          </w:tcPr>
          <w:p w14:paraId="02FC43F9" w14:textId="77777777" w:rsidR="00304298" w:rsidRPr="0047558B" w:rsidRDefault="00213619" w:rsidP="00061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40" w:type="dxa"/>
          </w:tcPr>
          <w:p w14:paraId="22C86C8B" w14:textId="77777777" w:rsidR="00304298" w:rsidRPr="0047558B" w:rsidRDefault="00304298" w:rsidP="00061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DF8D61A" w14:textId="77777777" w:rsidR="00304298" w:rsidRPr="0047558B" w:rsidRDefault="00304298" w:rsidP="00061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4E3AB0D6" w14:textId="77777777" w:rsidR="00304298" w:rsidRPr="0047558B" w:rsidRDefault="00304298" w:rsidP="00061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57" w:type="dxa"/>
            <w:gridSpan w:val="3"/>
          </w:tcPr>
          <w:p w14:paraId="3C9ED24A" w14:textId="77777777" w:rsidR="00304298" w:rsidRPr="0047558B" w:rsidRDefault="00304298" w:rsidP="00061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1F2" w:rsidRPr="0047558B" w14:paraId="2A5FABB3" w14:textId="77777777" w:rsidTr="00A243DE">
        <w:trPr>
          <w:tblHeader/>
        </w:trPr>
        <w:tc>
          <w:tcPr>
            <w:tcW w:w="3600" w:type="dxa"/>
          </w:tcPr>
          <w:p w14:paraId="09BBAB6C" w14:textId="77777777" w:rsidR="002831F2" w:rsidRPr="00DB694F" w:rsidRDefault="002831F2" w:rsidP="00061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FAC145D" w14:textId="77777777" w:rsidR="002831F2" w:rsidRPr="0047558B" w:rsidRDefault="002831F2" w:rsidP="00061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1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963497" w14:textId="07108ED8" w:rsidR="002831F2" w:rsidRPr="0047558B" w:rsidRDefault="000614D7" w:rsidP="000614D7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53" w:type="dxa"/>
            <w:vAlign w:val="bottom"/>
          </w:tcPr>
          <w:p w14:paraId="286C41A0" w14:textId="77777777" w:rsidR="002831F2" w:rsidRPr="0047558B" w:rsidRDefault="002831F2" w:rsidP="000614D7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C1E5683" w14:textId="182702D8" w:rsidR="002831F2" w:rsidRPr="0047558B" w:rsidRDefault="000614D7" w:rsidP="000614D7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3" w:type="dxa"/>
            <w:vAlign w:val="bottom"/>
          </w:tcPr>
          <w:p w14:paraId="12E9D30F" w14:textId="77777777" w:rsidR="002831F2" w:rsidRPr="0047558B" w:rsidRDefault="002831F2" w:rsidP="00061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2F529668" w14:textId="4285ACE8" w:rsidR="002831F2" w:rsidRPr="0047558B" w:rsidRDefault="000614D7" w:rsidP="000614D7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0E60D0DA" w14:textId="77777777" w:rsidR="002831F2" w:rsidRPr="0047558B" w:rsidRDefault="002831F2" w:rsidP="000614D7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14:paraId="3338F019" w14:textId="25FDEEE2" w:rsidR="002831F2" w:rsidRPr="0047558B" w:rsidRDefault="000614D7" w:rsidP="000614D7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831F2" w:rsidRPr="0047558B" w14:paraId="5CD63176" w14:textId="77777777" w:rsidTr="00A243DE">
        <w:trPr>
          <w:tblHeader/>
        </w:trPr>
        <w:tc>
          <w:tcPr>
            <w:tcW w:w="3600" w:type="dxa"/>
          </w:tcPr>
          <w:p w14:paraId="334AC9D8" w14:textId="77777777" w:rsidR="002831F2" w:rsidRPr="0047558B" w:rsidRDefault="002831F2" w:rsidP="00061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14:paraId="572E38D0" w14:textId="77777777" w:rsidR="002831F2" w:rsidRPr="0047558B" w:rsidRDefault="002831F2" w:rsidP="00061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23465922" w14:textId="77777777" w:rsidR="002831F2" w:rsidRPr="0047558B" w:rsidRDefault="002831F2" w:rsidP="00061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4755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614D7" w:rsidRPr="0047558B" w14:paraId="2B99F2C0" w14:textId="77777777" w:rsidTr="00A243DE">
        <w:trPr>
          <w:tblHeader/>
        </w:trPr>
        <w:tc>
          <w:tcPr>
            <w:tcW w:w="3600" w:type="dxa"/>
          </w:tcPr>
          <w:p w14:paraId="203459FB" w14:textId="77777777" w:rsidR="000614D7" w:rsidRPr="0047558B" w:rsidRDefault="000614D7" w:rsidP="00061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40" w:type="dxa"/>
          </w:tcPr>
          <w:p w14:paraId="136CAB0F" w14:textId="77777777" w:rsidR="000614D7" w:rsidRPr="0047558B" w:rsidRDefault="000614D7" w:rsidP="00061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EB0CC1" w14:textId="77777777" w:rsidR="000614D7" w:rsidRPr="0047558B" w:rsidRDefault="000614D7" w:rsidP="000614D7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36552BB2" w14:textId="77777777" w:rsidR="000614D7" w:rsidRPr="0047558B" w:rsidRDefault="000614D7" w:rsidP="000614D7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C7A0E7F" w14:textId="77777777" w:rsidR="000614D7" w:rsidRPr="0047558B" w:rsidRDefault="000614D7" w:rsidP="000614D7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718B1F3C" w14:textId="77777777" w:rsidR="000614D7" w:rsidRPr="0047558B" w:rsidRDefault="000614D7" w:rsidP="000614D7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13A3FCE" w14:textId="77777777" w:rsidR="000614D7" w:rsidRPr="0047558B" w:rsidRDefault="000614D7" w:rsidP="000614D7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2AE70D1" w14:textId="77777777" w:rsidR="000614D7" w:rsidRPr="0047558B" w:rsidRDefault="000614D7" w:rsidP="000614D7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14:paraId="692AD77E" w14:textId="77777777" w:rsidR="000614D7" w:rsidRPr="0047558B" w:rsidRDefault="000614D7" w:rsidP="000614D7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2C63AB" w:rsidRPr="0047558B" w14:paraId="0E71668E" w14:textId="77777777" w:rsidTr="00A243DE">
        <w:trPr>
          <w:tblHeader/>
        </w:trPr>
        <w:tc>
          <w:tcPr>
            <w:tcW w:w="3600" w:type="dxa"/>
          </w:tcPr>
          <w:p w14:paraId="4C02762F" w14:textId="77777777" w:rsidR="002C63AB" w:rsidRPr="0047558B" w:rsidRDefault="002C63AB" w:rsidP="002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540" w:type="dxa"/>
          </w:tcPr>
          <w:p w14:paraId="157CB907" w14:textId="77777777" w:rsidR="002C63AB" w:rsidRPr="0047558B" w:rsidRDefault="002C63AB" w:rsidP="002C6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2EDC0" w14:textId="3ABC1CA4" w:rsidR="002C63AB" w:rsidRPr="0047558B" w:rsidRDefault="002C63AB" w:rsidP="002072E6">
            <w:pPr>
              <w:pStyle w:val="3"/>
              <w:tabs>
                <w:tab w:val="clear" w:pos="360"/>
                <w:tab w:val="clear" w:pos="720"/>
                <w:tab w:val="decimal" w:pos="499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2F7BF08" w14:textId="77777777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87F7B" w14:textId="38997222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540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34EF68FA" w14:textId="77777777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B09BF" w14:textId="4A897A93" w:rsidR="002C63AB" w:rsidRPr="0047558B" w:rsidRDefault="002C63AB" w:rsidP="002072E6">
            <w:pPr>
              <w:pStyle w:val="3"/>
              <w:tabs>
                <w:tab w:val="clear" w:pos="360"/>
                <w:tab w:val="clear" w:pos="720"/>
                <w:tab w:val="decimal" w:pos="424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D1D6CD" w14:textId="77777777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622A5E52" w14:textId="19203AB6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550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2C63AB" w:rsidRPr="0047558B" w14:paraId="3C02853E" w14:textId="77777777" w:rsidTr="00A243DE">
        <w:trPr>
          <w:tblHeader/>
        </w:trPr>
        <w:tc>
          <w:tcPr>
            <w:tcW w:w="3600" w:type="dxa"/>
          </w:tcPr>
          <w:p w14:paraId="2F78053E" w14:textId="77777777" w:rsidR="002C63AB" w:rsidRPr="00DB694F" w:rsidRDefault="002C63AB" w:rsidP="002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A6DE315" w14:textId="77777777" w:rsidR="002C63AB" w:rsidRPr="00DB694F" w:rsidRDefault="002C63AB" w:rsidP="002C6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D6203" w14:textId="77777777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1A95EE93" w14:textId="77777777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E3CF2" w14:textId="77777777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42A4C497" w14:textId="77777777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6A2EE" w14:textId="77777777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7568A3" w14:textId="77777777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C3C2FCC" w14:textId="77777777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C63AB" w:rsidRPr="0047558B" w14:paraId="5AD938F6" w14:textId="77777777" w:rsidTr="00A243DE">
        <w:trPr>
          <w:tblHeader/>
        </w:trPr>
        <w:tc>
          <w:tcPr>
            <w:tcW w:w="3600" w:type="dxa"/>
          </w:tcPr>
          <w:p w14:paraId="47BE7716" w14:textId="77777777" w:rsidR="002C63AB" w:rsidRPr="0047558B" w:rsidRDefault="002C63AB" w:rsidP="002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40" w:type="dxa"/>
          </w:tcPr>
          <w:p w14:paraId="70EB5F7B" w14:textId="77777777" w:rsidR="002C63AB" w:rsidRPr="0047558B" w:rsidRDefault="002C63AB" w:rsidP="002C6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BADF62" w14:textId="77777777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6C186314" w14:textId="77777777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E9DE41B" w14:textId="77777777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0A44EB1B" w14:textId="77777777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0FC11B3" w14:textId="77777777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13FBDEB" w14:textId="77777777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14:paraId="7565BB8E" w14:textId="77777777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C63AB" w:rsidRPr="0047558B" w14:paraId="2D7D96DE" w14:textId="77777777" w:rsidTr="00A243DE">
        <w:trPr>
          <w:tblHeader/>
        </w:trPr>
        <w:tc>
          <w:tcPr>
            <w:tcW w:w="3600" w:type="dxa"/>
          </w:tcPr>
          <w:p w14:paraId="5A6B114E" w14:textId="77777777" w:rsidR="002C63AB" w:rsidRPr="0047558B" w:rsidRDefault="002C63AB" w:rsidP="002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540" w:type="dxa"/>
          </w:tcPr>
          <w:p w14:paraId="5883B24E" w14:textId="77777777" w:rsidR="002C63AB" w:rsidRPr="0047558B" w:rsidRDefault="002C63AB" w:rsidP="002C6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5C336D" w14:textId="5BBEC4C0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(7,</w:t>
            </w:r>
            <w:r w:rsidR="00E10B82" w:rsidRPr="004755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466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1F2DB551" w14:textId="77777777" w:rsidR="002C63AB" w:rsidRPr="0047558B" w:rsidRDefault="002C63AB" w:rsidP="002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7919A4D" w14:textId="607A68DF" w:rsidR="002C63AB" w:rsidRPr="0047558B" w:rsidRDefault="002C63AB" w:rsidP="002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50,557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67D94673" w14:textId="77777777" w:rsidR="002C63AB" w:rsidRPr="0047558B" w:rsidRDefault="002C63AB" w:rsidP="002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57098C0" w14:textId="408ED9CF" w:rsidR="002C63AB" w:rsidRPr="0047558B" w:rsidRDefault="002C63AB" w:rsidP="002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(7,</w:t>
            </w:r>
            <w:r w:rsidR="00E10B82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572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BA0B19A" w14:textId="77777777" w:rsidR="002C63AB" w:rsidRPr="0047558B" w:rsidRDefault="002C63AB" w:rsidP="002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7ECA2F18" w14:textId="3594673D" w:rsidR="002C63AB" w:rsidRPr="0047558B" w:rsidRDefault="002C63AB" w:rsidP="002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45,626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2C63AB" w:rsidRPr="0047558B" w14:paraId="57DAB8DB" w14:textId="77777777" w:rsidTr="00A243DE">
        <w:trPr>
          <w:tblHeader/>
        </w:trPr>
        <w:tc>
          <w:tcPr>
            <w:tcW w:w="3600" w:type="dxa"/>
          </w:tcPr>
          <w:p w14:paraId="461192E6" w14:textId="77777777" w:rsidR="002C63AB" w:rsidRPr="0047558B" w:rsidRDefault="002C63AB" w:rsidP="002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B3D49A3" w14:textId="77777777" w:rsidR="002C63AB" w:rsidRPr="0047558B" w:rsidRDefault="002C63AB" w:rsidP="002C6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EC203" w14:textId="77777777" w:rsidR="002C63AB" w:rsidRPr="0047558B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27A5D817" w14:textId="77777777" w:rsidR="002C63AB" w:rsidRPr="0047558B" w:rsidRDefault="002C63AB" w:rsidP="002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FAC85" w14:textId="77777777" w:rsidR="002C63AB" w:rsidRPr="0047558B" w:rsidRDefault="002C63AB" w:rsidP="002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116A2CB5" w14:textId="77777777" w:rsidR="002C63AB" w:rsidRPr="0047558B" w:rsidRDefault="002C63AB" w:rsidP="002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1CCAF" w14:textId="77777777" w:rsidR="002C63AB" w:rsidRPr="0047558B" w:rsidRDefault="002C63AB" w:rsidP="002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562081" w14:textId="77777777" w:rsidR="002C63AB" w:rsidRPr="0047558B" w:rsidRDefault="002C63AB" w:rsidP="002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729C0EB" w14:textId="77777777" w:rsidR="002C63AB" w:rsidRPr="0047558B" w:rsidRDefault="002C63AB" w:rsidP="002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72E6" w:rsidRPr="0047558B" w14:paraId="40AB2A3B" w14:textId="77777777" w:rsidTr="00A243DE">
        <w:trPr>
          <w:tblHeader/>
        </w:trPr>
        <w:tc>
          <w:tcPr>
            <w:tcW w:w="3600" w:type="dxa"/>
          </w:tcPr>
          <w:p w14:paraId="51780381" w14:textId="25C26D09" w:rsidR="002072E6" w:rsidRPr="0047558B" w:rsidRDefault="002072E6" w:rsidP="0020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รวมรายได้ภาษีเงินได้</w:t>
            </w:r>
          </w:p>
        </w:tc>
        <w:tc>
          <w:tcPr>
            <w:tcW w:w="540" w:type="dxa"/>
          </w:tcPr>
          <w:p w14:paraId="042B4C86" w14:textId="77777777" w:rsidR="002072E6" w:rsidRPr="0047558B" w:rsidRDefault="002072E6" w:rsidP="0020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23704C" w14:textId="2EDDAED0" w:rsidR="002072E6" w:rsidRPr="0047558B" w:rsidRDefault="002072E6" w:rsidP="002072E6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(7,</w:t>
            </w:r>
            <w:r w:rsidR="00E10B82" w:rsidRPr="004755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466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4697CF41" w14:textId="77777777" w:rsidR="002072E6" w:rsidRPr="0047558B" w:rsidRDefault="002072E6" w:rsidP="0020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F6BA91" w14:textId="33040B17" w:rsidR="002072E6" w:rsidRPr="0047558B" w:rsidRDefault="002072E6" w:rsidP="0020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50,557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C60313B" w14:textId="77777777" w:rsidR="002072E6" w:rsidRPr="0047558B" w:rsidRDefault="002072E6" w:rsidP="0020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4D7521" w14:textId="0988326A" w:rsidR="002072E6" w:rsidRPr="0047558B" w:rsidRDefault="002072E6" w:rsidP="0020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(7,</w:t>
            </w:r>
            <w:r w:rsidR="00E10B82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572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9364E2" w14:textId="77777777" w:rsidR="002072E6" w:rsidRPr="0047558B" w:rsidRDefault="002072E6" w:rsidP="0020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6891E92C" w14:textId="1739664B" w:rsidR="002072E6" w:rsidRPr="0047558B" w:rsidRDefault="002072E6" w:rsidP="0020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45,626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7A7B9943" w14:textId="168A7465" w:rsidR="00744EF7" w:rsidRPr="0047558B" w:rsidRDefault="00744EF7">
      <w:pPr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54"/>
        <w:gridCol w:w="846"/>
        <w:gridCol w:w="180"/>
        <w:gridCol w:w="945"/>
        <w:gridCol w:w="178"/>
        <w:gridCol w:w="947"/>
        <w:gridCol w:w="180"/>
        <w:gridCol w:w="900"/>
        <w:gridCol w:w="180"/>
        <w:gridCol w:w="900"/>
        <w:gridCol w:w="180"/>
        <w:gridCol w:w="900"/>
      </w:tblGrid>
      <w:tr w:rsidR="00DC493C" w:rsidRPr="0047558B" w14:paraId="491BDD30" w14:textId="77777777" w:rsidTr="00A243DE">
        <w:trPr>
          <w:cantSplit/>
          <w:tblHeader/>
        </w:trPr>
        <w:tc>
          <w:tcPr>
            <w:tcW w:w="2754" w:type="dxa"/>
          </w:tcPr>
          <w:p w14:paraId="72B3A575" w14:textId="1B64F91C" w:rsidR="00DC493C" w:rsidRPr="0047558B" w:rsidRDefault="00D75DF9" w:rsidP="000614D7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ภาษีเงินได้รับรู้ใน</w:t>
            </w:r>
          </w:p>
        </w:tc>
        <w:tc>
          <w:tcPr>
            <w:tcW w:w="6336" w:type="dxa"/>
            <w:gridSpan w:val="11"/>
            <w:hideMark/>
          </w:tcPr>
          <w:p w14:paraId="70DF7F19" w14:textId="77777777" w:rsidR="00DC493C" w:rsidRPr="0047558B" w:rsidRDefault="00DC493C" w:rsidP="000614D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2831F2" w:rsidRPr="0047558B" w14:paraId="286F2052" w14:textId="77777777" w:rsidTr="00A243DE">
        <w:trPr>
          <w:cantSplit/>
        </w:trPr>
        <w:tc>
          <w:tcPr>
            <w:tcW w:w="2754" w:type="dxa"/>
          </w:tcPr>
          <w:p w14:paraId="4D01650F" w14:textId="58AF89C2" w:rsidR="002831F2" w:rsidRPr="0047558B" w:rsidRDefault="00D75DF9" w:rsidP="000614D7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กำไรขาดทุนเบ็ดเสร็จอื่น</w:t>
            </w:r>
          </w:p>
        </w:tc>
        <w:tc>
          <w:tcPr>
            <w:tcW w:w="3096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498EDC7F" w14:textId="7AF382BC" w:rsidR="002831F2" w:rsidRPr="0047558B" w:rsidRDefault="000614D7" w:rsidP="00C75B11">
            <w:pPr>
              <w:pStyle w:val="acctfourfigures"/>
              <w:tabs>
                <w:tab w:val="clear" w:pos="765"/>
              </w:tabs>
              <w:spacing w:line="240" w:lineRule="atLeast"/>
              <w:ind w:left="-94" w:right="-47" w:hanging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8ADCB22" w14:textId="77777777" w:rsidR="002831F2" w:rsidRPr="0047558B" w:rsidRDefault="002831F2" w:rsidP="000614D7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5"/>
            <w:tcBorders>
              <w:top w:val="nil"/>
              <w:left w:val="nil"/>
              <w:right w:val="nil"/>
            </w:tcBorders>
            <w:vAlign w:val="bottom"/>
            <w:hideMark/>
          </w:tcPr>
          <w:p w14:paraId="0E568669" w14:textId="76D3BF00" w:rsidR="002831F2" w:rsidRPr="0047558B" w:rsidRDefault="000614D7" w:rsidP="000614D7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2563</w:t>
            </w:r>
          </w:p>
        </w:tc>
      </w:tr>
      <w:tr w:rsidR="001B6689" w:rsidRPr="0047558B" w14:paraId="5FC34CC4" w14:textId="77777777" w:rsidTr="00A243DE">
        <w:trPr>
          <w:cantSplit/>
        </w:trPr>
        <w:tc>
          <w:tcPr>
            <w:tcW w:w="2754" w:type="dxa"/>
          </w:tcPr>
          <w:p w14:paraId="0E00D427" w14:textId="77777777" w:rsidR="001B6689" w:rsidRPr="0047558B" w:rsidRDefault="001B6689" w:rsidP="001B668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  <w:p w14:paraId="4A37A9C7" w14:textId="35770961" w:rsidR="001B6689" w:rsidRPr="0047558B" w:rsidRDefault="00D75DF9" w:rsidP="001B6689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br/>
            </w: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47915C7" w14:textId="77777777" w:rsidR="001B6689" w:rsidRPr="0047558B" w:rsidRDefault="001B6689" w:rsidP="001B6689">
            <w:pPr>
              <w:pStyle w:val="acctfourfigures"/>
              <w:tabs>
                <w:tab w:val="clear" w:pos="765"/>
                <w:tab w:val="left" w:pos="720"/>
                <w:tab w:val="decimal" w:pos="821"/>
              </w:tabs>
              <w:spacing w:line="240" w:lineRule="atLeast"/>
              <w:ind w:left="-94" w:right="-47" w:hanging="40"/>
              <w:jc w:val="center"/>
              <w:rPr>
                <w:rFonts w:ascii="Angsana New" w:hAnsi="Angsana New"/>
                <w:spacing w:val="-6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Pr="0047558B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4454F01" w14:textId="77777777" w:rsidR="001B6689" w:rsidRPr="0047558B" w:rsidRDefault="001B6689" w:rsidP="001B6689">
            <w:pPr>
              <w:pStyle w:val="acctfourfigures"/>
              <w:spacing w:line="240" w:lineRule="atLeast"/>
              <w:ind w:left="-94" w:right="-47" w:hanging="4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57F94A5" w14:textId="77777777" w:rsidR="001B6689" w:rsidRPr="0047558B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4C5EB29F" w14:textId="1200CB57" w:rsidR="001B6689" w:rsidRPr="0047558B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47558B">
              <w:rPr>
                <w:rFonts w:ascii="Angsana New" w:hAnsi="Angsana New"/>
                <w:sz w:val="30"/>
                <w:szCs w:val="30"/>
                <w:lang w:eastAsia="en-GB" w:bidi="th-TH"/>
              </w:rPr>
              <w:t>)</w:t>
            </w:r>
          </w:p>
          <w:p w14:paraId="156E8DD7" w14:textId="77777777" w:rsidR="001B6689" w:rsidRPr="0047558B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78" w:type="dxa"/>
            <w:tcBorders>
              <w:left w:val="nil"/>
              <w:bottom w:val="nil"/>
              <w:right w:val="nil"/>
            </w:tcBorders>
            <w:vAlign w:val="bottom"/>
          </w:tcPr>
          <w:p w14:paraId="4D442255" w14:textId="77777777" w:rsidR="001B6689" w:rsidRPr="0047558B" w:rsidRDefault="001B6689" w:rsidP="001B6689">
            <w:pPr>
              <w:pStyle w:val="acctfourfigures"/>
              <w:spacing w:line="240" w:lineRule="atLeast"/>
              <w:ind w:left="-94" w:right="-47" w:hanging="4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9E5FDAE" w14:textId="77777777" w:rsidR="001B6689" w:rsidRPr="0047558B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hanging="40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1741DE25" w14:textId="77777777" w:rsidR="001B6689" w:rsidRPr="0047558B" w:rsidRDefault="001B6689" w:rsidP="001B6689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79" w:hanging="40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4F3F46D" w14:textId="77777777" w:rsidR="001B6689" w:rsidRPr="0047558B" w:rsidRDefault="001B6689" w:rsidP="001B6689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2DF4E246" w14:textId="77777777" w:rsidR="001B6689" w:rsidRPr="0047558B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  <w:t>ภาษีเงินได้</w:t>
            </w:r>
          </w:p>
        </w:tc>
        <w:tc>
          <w:tcPr>
            <w:tcW w:w="180" w:type="dxa"/>
            <w:vAlign w:val="bottom"/>
          </w:tcPr>
          <w:p w14:paraId="269967C1" w14:textId="77777777" w:rsidR="001B6689" w:rsidRPr="0047558B" w:rsidRDefault="001B6689" w:rsidP="001B6689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0DDC2635" w14:textId="77777777" w:rsidR="001B6689" w:rsidRPr="0047558B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51B2872F" w14:textId="77777777" w:rsidR="001B6689" w:rsidRPr="0047558B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47558B">
              <w:rPr>
                <w:rFonts w:ascii="Angsana New" w:hAnsi="Angsana New"/>
                <w:sz w:val="30"/>
                <w:szCs w:val="30"/>
                <w:lang w:eastAsia="en-GB" w:bidi="th-TH"/>
              </w:rPr>
              <w:t>)</w:t>
            </w:r>
          </w:p>
          <w:p w14:paraId="662E2629" w14:textId="325E4448" w:rsidR="001B6689" w:rsidRPr="0047558B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37AE4F0" w14:textId="77777777" w:rsidR="001B6689" w:rsidRPr="0047558B" w:rsidRDefault="001B6689" w:rsidP="001B6689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6CAD9032" w14:textId="77777777" w:rsidR="001B6689" w:rsidRPr="0047558B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5981B32B" w14:textId="77777777" w:rsidR="001B6689" w:rsidRPr="0047558B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1B6689" w:rsidRPr="0047558B" w14:paraId="5204387E" w14:textId="77777777" w:rsidTr="00A243DE">
        <w:trPr>
          <w:cantSplit/>
        </w:trPr>
        <w:tc>
          <w:tcPr>
            <w:tcW w:w="2754" w:type="dxa"/>
          </w:tcPr>
          <w:p w14:paraId="6264D45E" w14:textId="77777777" w:rsidR="001B6689" w:rsidRPr="0047558B" w:rsidRDefault="001B6689" w:rsidP="001B6689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36" w:type="dxa"/>
            <w:gridSpan w:val="11"/>
            <w:hideMark/>
          </w:tcPr>
          <w:p w14:paraId="5133F9D5" w14:textId="77777777" w:rsidR="001B6689" w:rsidRPr="0047558B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hanging="40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1B6689" w:rsidRPr="0047558B" w14:paraId="25418407" w14:textId="77777777" w:rsidTr="00A243DE">
        <w:trPr>
          <w:cantSplit/>
        </w:trPr>
        <w:tc>
          <w:tcPr>
            <w:tcW w:w="2754" w:type="dxa"/>
            <w:hideMark/>
          </w:tcPr>
          <w:p w14:paraId="06F82AFE" w14:textId="53F26B9B" w:rsidR="001B6689" w:rsidRPr="0047558B" w:rsidRDefault="001B6689" w:rsidP="001B6689">
            <w:pPr>
              <w:ind w:left="191" w:hanging="19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สำรองการป้องกันความเสี่ยง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eastAsia="en-GB"/>
              </w:rPr>
              <w:br/>
              <w:t>กระแสเงินสด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996175B" w14:textId="532D3A96" w:rsidR="001B6689" w:rsidRPr="0047558B" w:rsidRDefault="001B6689" w:rsidP="001B6689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(19,24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0AEA09" w14:textId="77777777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3C10501" w14:textId="092D72C6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3,850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E9D7DF" w14:textId="77777777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5C0B5E0D" w14:textId="131A5077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(15,398)</w:t>
            </w:r>
          </w:p>
        </w:tc>
        <w:tc>
          <w:tcPr>
            <w:tcW w:w="180" w:type="dxa"/>
            <w:vAlign w:val="bottom"/>
          </w:tcPr>
          <w:p w14:paraId="3B2402F9" w14:textId="77777777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92D3A9" w14:textId="675B5D44" w:rsidR="001B6689" w:rsidRPr="0047558B" w:rsidRDefault="001B6689" w:rsidP="001B668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CEE5FD" w14:textId="77777777" w:rsidR="001B6689" w:rsidRPr="0047558B" w:rsidRDefault="001B6689" w:rsidP="001B668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5A14D2" w14:textId="3715EC0B" w:rsidR="001B6689" w:rsidRPr="0047558B" w:rsidRDefault="001B6689" w:rsidP="001B668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4DD8426" w14:textId="77777777" w:rsidR="001B6689" w:rsidRPr="0047558B" w:rsidRDefault="001B6689" w:rsidP="001B668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2360B2" w14:textId="5F0D42E0" w:rsidR="001B6689" w:rsidRPr="0047558B" w:rsidRDefault="001B6689" w:rsidP="001B668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B6689" w:rsidRPr="0047558B" w14:paraId="19F19C9C" w14:textId="77777777" w:rsidTr="00A243DE">
        <w:trPr>
          <w:cantSplit/>
        </w:trPr>
        <w:tc>
          <w:tcPr>
            <w:tcW w:w="2754" w:type="dxa"/>
          </w:tcPr>
          <w:p w14:paraId="6327D8A3" w14:textId="1BFCB459" w:rsidR="001B6689" w:rsidRPr="00DB694F" w:rsidRDefault="001B6689" w:rsidP="00DB694F">
            <w:pPr>
              <w:tabs>
                <w:tab w:val="clear" w:pos="2580"/>
                <w:tab w:val="left" w:pos="2357"/>
              </w:tabs>
              <w:spacing w:line="260" w:lineRule="atLeast"/>
              <w:ind w:left="191" w:right="-76" w:hanging="191"/>
              <w:rPr>
                <w:rFonts w:ascii="Angsana New" w:hAnsi="Angsana New"/>
                <w:spacing w:val="-6"/>
                <w:sz w:val="30"/>
                <w:szCs w:val="30"/>
                <w:cs/>
                <w:lang w:eastAsia="en-GB"/>
              </w:rPr>
            </w:pPr>
            <w:r w:rsidRPr="00DB694F">
              <w:rPr>
                <w:rFonts w:ascii="Angsana New" w:hAnsi="Angsana New"/>
                <w:spacing w:val="-6"/>
                <w:sz w:val="30"/>
                <w:szCs w:val="30"/>
                <w:cs/>
                <w:lang w:eastAsia="en-GB"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AAED337" w14:textId="7A2864D7" w:rsidR="001B6689" w:rsidRPr="0047558B" w:rsidRDefault="001B6689" w:rsidP="001B6689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3,718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E98AF7" w14:textId="77777777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D852974" w14:textId="17C82216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(744)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942D92" w14:textId="77777777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57A4F934" w14:textId="483DA377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2,974</w:t>
            </w:r>
          </w:p>
        </w:tc>
        <w:tc>
          <w:tcPr>
            <w:tcW w:w="180" w:type="dxa"/>
            <w:vAlign w:val="bottom"/>
          </w:tcPr>
          <w:p w14:paraId="6EF91E73" w14:textId="77777777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120475" w14:textId="37E2FCFE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2,852</w:t>
            </w:r>
          </w:p>
        </w:tc>
        <w:tc>
          <w:tcPr>
            <w:tcW w:w="180" w:type="dxa"/>
            <w:vAlign w:val="bottom"/>
          </w:tcPr>
          <w:p w14:paraId="5C41DEE2" w14:textId="77777777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1070E5" w14:textId="1A107969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570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FC7F781" w14:textId="77777777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6EE26F" w14:textId="050E8285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2,282</w:t>
            </w:r>
          </w:p>
        </w:tc>
      </w:tr>
      <w:tr w:rsidR="001B6689" w:rsidRPr="0047558B" w14:paraId="155A51D3" w14:textId="77777777" w:rsidTr="00A243DE">
        <w:trPr>
          <w:cantSplit/>
        </w:trPr>
        <w:tc>
          <w:tcPr>
            <w:tcW w:w="2754" w:type="dxa"/>
          </w:tcPr>
          <w:p w14:paraId="55DB9A72" w14:textId="77777777" w:rsidR="001B6689" w:rsidRPr="0047558B" w:rsidRDefault="001B6689" w:rsidP="001B6689">
            <w:pPr>
              <w:tabs>
                <w:tab w:val="left" w:pos="2351"/>
              </w:tabs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C0D99C" w14:textId="30062A86" w:rsidR="001B6689" w:rsidRPr="0047558B" w:rsidRDefault="001B6689" w:rsidP="001B6689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(15,530)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69197A" w14:textId="77777777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033510" w14:textId="7194AC5D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3,106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177530" w14:textId="77777777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78C21" w14:textId="7233C7AE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69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(12,424)</w:t>
            </w:r>
          </w:p>
        </w:tc>
        <w:tc>
          <w:tcPr>
            <w:tcW w:w="180" w:type="dxa"/>
            <w:vAlign w:val="bottom"/>
          </w:tcPr>
          <w:p w14:paraId="0BC791BA" w14:textId="77777777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E47D8" w14:textId="67272DE6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,852</w:t>
            </w:r>
          </w:p>
        </w:tc>
        <w:tc>
          <w:tcPr>
            <w:tcW w:w="180" w:type="dxa"/>
            <w:vAlign w:val="bottom"/>
          </w:tcPr>
          <w:p w14:paraId="4486D095" w14:textId="77777777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CB6EE" w14:textId="00CBD9A8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570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40287ED" w14:textId="77777777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5632B" w14:textId="1E340497" w:rsidR="001B6689" w:rsidRPr="0047558B" w:rsidRDefault="001B6689" w:rsidP="001B668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69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282</w:t>
            </w:r>
          </w:p>
        </w:tc>
      </w:tr>
    </w:tbl>
    <w:p w14:paraId="7D57294D" w14:textId="13D86C2E" w:rsidR="008F36B8" w:rsidRPr="0047558B" w:rsidRDefault="008F36B8" w:rsidP="009864A2">
      <w:pPr>
        <w:tabs>
          <w:tab w:val="left" w:pos="720"/>
        </w:tabs>
        <w:ind w:right="-43"/>
        <w:jc w:val="both"/>
        <w:rPr>
          <w:rFonts w:ascii="Angsana New" w:hAnsi="Angsana New"/>
          <w:sz w:val="30"/>
          <w:szCs w:val="30"/>
        </w:rPr>
      </w:pPr>
    </w:p>
    <w:p w14:paraId="70BAE844" w14:textId="4D6D6473" w:rsidR="008F36B8" w:rsidRPr="0047558B" w:rsidRDefault="008F36B8" w:rsidP="009864A2">
      <w:pPr>
        <w:tabs>
          <w:tab w:val="left" w:pos="720"/>
        </w:tabs>
        <w:ind w:right="-43"/>
        <w:jc w:val="both"/>
        <w:rPr>
          <w:rFonts w:ascii="Angsana New" w:hAnsi="Angsana New"/>
          <w:sz w:val="30"/>
          <w:szCs w:val="30"/>
        </w:rPr>
      </w:pPr>
    </w:p>
    <w:p w14:paraId="78B37168" w14:textId="171296A0" w:rsidR="008F36B8" w:rsidRPr="0047558B" w:rsidRDefault="008F36B8" w:rsidP="009864A2">
      <w:pPr>
        <w:tabs>
          <w:tab w:val="left" w:pos="720"/>
        </w:tabs>
        <w:ind w:right="-43"/>
        <w:jc w:val="both"/>
        <w:rPr>
          <w:rFonts w:ascii="Angsana New" w:hAnsi="Angsana New"/>
          <w:sz w:val="30"/>
          <w:szCs w:val="30"/>
        </w:rPr>
      </w:pPr>
    </w:p>
    <w:p w14:paraId="3F2924B5" w14:textId="28721084" w:rsidR="008F36B8" w:rsidRPr="0047558B" w:rsidRDefault="008F36B8" w:rsidP="009864A2">
      <w:pPr>
        <w:tabs>
          <w:tab w:val="left" w:pos="720"/>
        </w:tabs>
        <w:ind w:right="-43"/>
        <w:jc w:val="both"/>
        <w:rPr>
          <w:rFonts w:ascii="Angsana New" w:hAnsi="Angsana New"/>
          <w:sz w:val="30"/>
          <w:szCs w:val="30"/>
        </w:rPr>
      </w:pPr>
    </w:p>
    <w:p w14:paraId="3AF06CD9" w14:textId="348C92F4" w:rsidR="008F36B8" w:rsidRPr="0047558B" w:rsidRDefault="008F36B8" w:rsidP="009864A2">
      <w:pPr>
        <w:tabs>
          <w:tab w:val="left" w:pos="720"/>
        </w:tabs>
        <w:ind w:right="-43"/>
        <w:jc w:val="both"/>
        <w:rPr>
          <w:rFonts w:ascii="Angsana New" w:hAnsi="Angsana New"/>
          <w:sz w:val="30"/>
          <w:szCs w:val="30"/>
        </w:rPr>
      </w:pPr>
    </w:p>
    <w:p w14:paraId="0FEE777B" w14:textId="77777777" w:rsidR="008F36B8" w:rsidRPr="0047558B" w:rsidRDefault="008F36B8" w:rsidP="009864A2">
      <w:pPr>
        <w:tabs>
          <w:tab w:val="left" w:pos="720"/>
        </w:tabs>
        <w:ind w:right="-43"/>
        <w:jc w:val="both"/>
        <w:rPr>
          <w:rFonts w:ascii="Angsana New" w:hAnsi="Angsana New"/>
          <w:sz w:val="30"/>
          <w:szCs w:val="30"/>
        </w:rPr>
      </w:pPr>
    </w:p>
    <w:p w14:paraId="7A7802BA" w14:textId="77777777" w:rsidR="009B28E7" w:rsidRPr="0047558B" w:rsidRDefault="009B28E7" w:rsidP="009864A2">
      <w:pPr>
        <w:tabs>
          <w:tab w:val="left" w:pos="720"/>
        </w:tabs>
        <w:ind w:right="-43"/>
        <w:jc w:val="both"/>
        <w:rPr>
          <w:rFonts w:ascii="Angsana New" w:hAnsi="Angsana New"/>
          <w:sz w:val="30"/>
          <w:szCs w:val="30"/>
        </w:rPr>
      </w:pPr>
    </w:p>
    <w:p w14:paraId="7A6A3FA4" w14:textId="278D1CDD" w:rsidR="000614D7" w:rsidRPr="0047558B" w:rsidRDefault="000614D7" w:rsidP="00C75B11">
      <w:pPr>
        <w:spacing w:line="240" w:lineRule="auto"/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00"/>
        <w:gridCol w:w="180"/>
        <w:gridCol w:w="900"/>
        <w:gridCol w:w="180"/>
        <w:gridCol w:w="900"/>
        <w:gridCol w:w="180"/>
        <w:gridCol w:w="910"/>
        <w:gridCol w:w="179"/>
        <w:gridCol w:w="891"/>
        <w:gridCol w:w="180"/>
        <w:gridCol w:w="900"/>
      </w:tblGrid>
      <w:tr w:rsidR="008F36B8" w:rsidRPr="0047558B" w14:paraId="484E81C1" w14:textId="77777777" w:rsidTr="00A243DE">
        <w:trPr>
          <w:cantSplit/>
        </w:trPr>
        <w:tc>
          <w:tcPr>
            <w:tcW w:w="2790" w:type="dxa"/>
          </w:tcPr>
          <w:p w14:paraId="6F30A51B" w14:textId="63EEEBD1" w:rsidR="008F36B8" w:rsidRPr="0047558B" w:rsidRDefault="008F36B8" w:rsidP="008F36B8">
            <w:pPr>
              <w:rPr>
                <w:rFonts w:ascii="Angsana New" w:hAnsi="Angsana New"/>
                <w:sz w:val="30"/>
                <w:szCs w:val="30"/>
              </w:rPr>
            </w:pPr>
            <w:r w:rsidRPr="00DB69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>ภาษีเงินได้รับรู้ใน</w:t>
            </w:r>
          </w:p>
        </w:tc>
        <w:tc>
          <w:tcPr>
            <w:tcW w:w="6300" w:type="dxa"/>
            <w:gridSpan w:val="11"/>
            <w:hideMark/>
          </w:tcPr>
          <w:p w14:paraId="383AF179" w14:textId="77777777" w:rsidR="008F36B8" w:rsidRPr="0047558B" w:rsidRDefault="008F36B8" w:rsidP="008F36B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F36B8" w:rsidRPr="0047558B" w14:paraId="2BA1D8A9" w14:textId="77777777" w:rsidTr="00A243DE">
        <w:trPr>
          <w:cantSplit/>
        </w:trPr>
        <w:tc>
          <w:tcPr>
            <w:tcW w:w="2790" w:type="dxa"/>
          </w:tcPr>
          <w:p w14:paraId="06D497F1" w14:textId="5FD997A7" w:rsidR="008F36B8" w:rsidRPr="0047558B" w:rsidRDefault="008F36B8" w:rsidP="008F36B8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B69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กำไรขาดทุนเบ็ดเสร็จอื่น</w:t>
            </w:r>
          </w:p>
        </w:tc>
        <w:tc>
          <w:tcPr>
            <w:tcW w:w="306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24D5AF53" w14:textId="392A5A95" w:rsidR="008F36B8" w:rsidRPr="0047558B" w:rsidRDefault="008F36B8" w:rsidP="008F36B8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</w:tcPr>
          <w:p w14:paraId="34B3D487" w14:textId="77777777" w:rsidR="008F36B8" w:rsidRPr="0047558B" w:rsidRDefault="008F36B8" w:rsidP="008F36B8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5"/>
            <w:tcBorders>
              <w:top w:val="nil"/>
              <w:left w:val="nil"/>
              <w:right w:val="nil"/>
            </w:tcBorders>
            <w:vAlign w:val="bottom"/>
            <w:hideMark/>
          </w:tcPr>
          <w:p w14:paraId="71ECFC8E" w14:textId="3DF8B787" w:rsidR="008F36B8" w:rsidRPr="0047558B" w:rsidRDefault="008F36B8" w:rsidP="008F36B8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2D27A8" w:rsidRPr="0047558B" w14:paraId="55DD394B" w14:textId="77777777" w:rsidTr="00A243DE">
        <w:trPr>
          <w:cantSplit/>
        </w:trPr>
        <w:tc>
          <w:tcPr>
            <w:tcW w:w="2790" w:type="dxa"/>
          </w:tcPr>
          <w:p w14:paraId="5B20FD7A" w14:textId="77777777" w:rsidR="002D27A8" w:rsidRPr="0047558B" w:rsidRDefault="002D27A8" w:rsidP="002D27A8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1F193CB" w14:textId="77777777" w:rsidR="002D27A8" w:rsidRPr="0047558B" w:rsidRDefault="002D27A8" w:rsidP="002D27A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B0195A5" w14:textId="32AFA335" w:rsidR="002D27A8" w:rsidRPr="0047558B" w:rsidRDefault="002D27A8" w:rsidP="002D27A8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6D6DB5F" w14:textId="2BD04DA6" w:rsidR="002D27A8" w:rsidRPr="0047558B" w:rsidRDefault="002D27A8" w:rsidP="00DB694F">
            <w:pPr>
              <w:pStyle w:val="acctfourfigures"/>
              <w:tabs>
                <w:tab w:val="clear" w:pos="765"/>
                <w:tab w:val="left" w:pos="720"/>
                <w:tab w:val="decimal" w:pos="821"/>
              </w:tabs>
              <w:spacing w:line="240" w:lineRule="atLeast"/>
              <w:ind w:left="-94" w:right="-47" w:firstLine="1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Pr="0047558B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7BAA8BDF" w14:textId="77777777" w:rsidR="002D27A8" w:rsidRPr="0047558B" w:rsidRDefault="002D27A8" w:rsidP="002D27A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38417DB" w14:textId="77777777" w:rsidR="002D27A8" w:rsidRPr="0047558B" w:rsidRDefault="002D27A8" w:rsidP="002D27A8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6D94026D" w14:textId="77777777" w:rsidR="002D27A8" w:rsidRPr="0047558B" w:rsidRDefault="002D27A8" w:rsidP="002D27A8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47558B">
              <w:rPr>
                <w:rFonts w:ascii="Angsana New" w:hAnsi="Angsana New"/>
                <w:sz w:val="30"/>
                <w:szCs w:val="30"/>
                <w:lang w:eastAsia="en-GB" w:bidi="th-TH"/>
              </w:rPr>
              <w:t>)</w:t>
            </w:r>
          </w:p>
          <w:p w14:paraId="15852FDD" w14:textId="788126A3" w:rsidR="002D27A8" w:rsidRPr="0047558B" w:rsidRDefault="002D27A8" w:rsidP="00A243DE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318A0129" w14:textId="77777777" w:rsidR="002D27A8" w:rsidRPr="0047558B" w:rsidRDefault="002D27A8" w:rsidP="002D27A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98D3FAC" w14:textId="77777777" w:rsidR="002D27A8" w:rsidRPr="0047558B" w:rsidRDefault="002D27A8" w:rsidP="00A243DE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47B8E58A" w14:textId="32217F1A" w:rsidR="002D27A8" w:rsidRPr="0047558B" w:rsidRDefault="002D27A8" w:rsidP="002D27A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B4AC843" w14:textId="77777777" w:rsidR="002D27A8" w:rsidRPr="0047558B" w:rsidRDefault="002D27A8" w:rsidP="002D27A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10" w:type="dxa"/>
            <w:vAlign w:val="bottom"/>
            <w:hideMark/>
          </w:tcPr>
          <w:p w14:paraId="1EF15FC0" w14:textId="4A15CE47" w:rsidR="002D27A8" w:rsidRPr="0047558B" w:rsidRDefault="002D27A8" w:rsidP="002D27A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  <w:t>ภาษีเงินได้</w:t>
            </w:r>
          </w:p>
        </w:tc>
        <w:tc>
          <w:tcPr>
            <w:tcW w:w="179" w:type="dxa"/>
            <w:vAlign w:val="bottom"/>
          </w:tcPr>
          <w:p w14:paraId="2CF2FF13" w14:textId="77777777" w:rsidR="002D27A8" w:rsidRPr="0047558B" w:rsidRDefault="002D27A8" w:rsidP="002D27A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1" w:type="dxa"/>
            <w:vAlign w:val="bottom"/>
            <w:hideMark/>
          </w:tcPr>
          <w:p w14:paraId="4A1E780D" w14:textId="77777777" w:rsidR="002D27A8" w:rsidRPr="0047558B" w:rsidRDefault="002D27A8" w:rsidP="002D27A8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0DF068E9" w14:textId="77777777" w:rsidR="002D27A8" w:rsidRPr="0047558B" w:rsidRDefault="002D27A8" w:rsidP="002D27A8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47558B">
              <w:rPr>
                <w:rFonts w:ascii="Angsana New" w:hAnsi="Angsana New"/>
                <w:sz w:val="30"/>
                <w:szCs w:val="30"/>
                <w:lang w:eastAsia="en-GB" w:bidi="th-TH"/>
              </w:rPr>
              <w:t>)</w:t>
            </w:r>
          </w:p>
          <w:p w14:paraId="013049D5" w14:textId="41975EB9" w:rsidR="002D27A8" w:rsidRPr="0047558B" w:rsidRDefault="002D27A8" w:rsidP="002D27A8">
            <w:pPr>
              <w:pStyle w:val="acctfourfigures"/>
              <w:tabs>
                <w:tab w:val="left" w:pos="67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48D2042" w14:textId="77777777" w:rsidR="002D27A8" w:rsidRPr="0047558B" w:rsidRDefault="002D27A8" w:rsidP="002D27A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1FCDF6E5" w14:textId="77777777" w:rsidR="002D27A8" w:rsidRPr="0047558B" w:rsidRDefault="002D27A8" w:rsidP="002D27A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264F9393" w14:textId="0D1A0823" w:rsidR="002D27A8" w:rsidRPr="0047558B" w:rsidRDefault="002D27A8" w:rsidP="002D27A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2D27A8" w:rsidRPr="0047558B" w14:paraId="0513044C" w14:textId="77777777" w:rsidTr="00A243DE">
        <w:trPr>
          <w:cantSplit/>
        </w:trPr>
        <w:tc>
          <w:tcPr>
            <w:tcW w:w="2790" w:type="dxa"/>
          </w:tcPr>
          <w:p w14:paraId="22EBCDFF" w14:textId="77777777" w:rsidR="009B28E7" w:rsidRPr="0047558B" w:rsidRDefault="009B28E7" w:rsidP="009B28E7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00" w:type="dxa"/>
            <w:gridSpan w:val="11"/>
            <w:hideMark/>
          </w:tcPr>
          <w:p w14:paraId="4B4A8667" w14:textId="77777777" w:rsidR="009B28E7" w:rsidRPr="0047558B" w:rsidRDefault="009B28E7" w:rsidP="009B28E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D27A8" w:rsidRPr="0047558B" w14:paraId="1DC190FC" w14:textId="77777777" w:rsidTr="00A243DE">
        <w:trPr>
          <w:cantSplit/>
        </w:trPr>
        <w:tc>
          <w:tcPr>
            <w:tcW w:w="2790" w:type="dxa"/>
            <w:hideMark/>
          </w:tcPr>
          <w:p w14:paraId="45989A25" w14:textId="2D0E8BBD" w:rsidR="009B28E7" w:rsidRPr="0047558B" w:rsidRDefault="009B28E7" w:rsidP="00A243DE">
            <w:pPr>
              <w:ind w:left="191" w:hanging="19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สำรองการป้องกันความเสี่ยง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eastAsia="en-GB"/>
              </w:rPr>
              <w:br/>
              <w:t>กระแสเงินสด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5E62AC" w14:textId="3AB6E9ED" w:rsidR="009B28E7" w:rsidRPr="0047558B" w:rsidRDefault="009B28E7" w:rsidP="009B28E7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(19,248)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FC232B" w14:textId="77777777" w:rsidR="009B28E7" w:rsidRPr="0047558B" w:rsidRDefault="009B28E7" w:rsidP="009B28E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DE1BCA" w14:textId="16390051" w:rsidR="009B28E7" w:rsidRPr="0047558B" w:rsidRDefault="009B28E7" w:rsidP="00A243DE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3,850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DCCED5" w14:textId="77777777" w:rsidR="009B28E7" w:rsidRPr="0047558B" w:rsidRDefault="009B28E7" w:rsidP="009B28E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F76891" w14:textId="23CDE763" w:rsidR="009B28E7" w:rsidRPr="0047558B" w:rsidRDefault="009B28E7" w:rsidP="009B28E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(15,398)</w:t>
            </w:r>
          </w:p>
        </w:tc>
        <w:tc>
          <w:tcPr>
            <w:tcW w:w="180" w:type="dxa"/>
            <w:vAlign w:val="bottom"/>
          </w:tcPr>
          <w:p w14:paraId="56735C70" w14:textId="77777777" w:rsidR="009B28E7" w:rsidRPr="0047558B" w:rsidRDefault="009B28E7" w:rsidP="009B28E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  <w:hideMark/>
          </w:tcPr>
          <w:p w14:paraId="22AE25C2" w14:textId="643BD68D" w:rsidR="009B28E7" w:rsidRPr="0047558B" w:rsidRDefault="009B28E7" w:rsidP="009B28E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0DEB3AA1" w14:textId="77777777" w:rsidR="009B28E7" w:rsidRPr="0047558B" w:rsidRDefault="009B28E7" w:rsidP="009B28E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vAlign w:val="bottom"/>
            <w:hideMark/>
          </w:tcPr>
          <w:p w14:paraId="1434D9FA" w14:textId="0CC62F66" w:rsidR="009B28E7" w:rsidRPr="0047558B" w:rsidRDefault="009B28E7" w:rsidP="009B28E7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120" w:right="-17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A9B1B18" w14:textId="77777777" w:rsidR="009B28E7" w:rsidRPr="0047558B" w:rsidRDefault="009B28E7" w:rsidP="009B28E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3B6B484D" w14:textId="06045A71" w:rsidR="009B28E7" w:rsidRPr="0047558B" w:rsidRDefault="009B28E7" w:rsidP="009B28E7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D27A8" w:rsidRPr="0047558B" w14:paraId="7BB38566" w14:textId="77777777" w:rsidTr="00A243DE">
        <w:trPr>
          <w:cantSplit/>
        </w:trPr>
        <w:tc>
          <w:tcPr>
            <w:tcW w:w="2790" w:type="dxa"/>
          </w:tcPr>
          <w:p w14:paraId="28EA3008" w14:textId="2D329124" w:rsidR="009B28E7" w:rsidRPr="0047558B" w:rsidRDefault="009B28E7" w:rsidP="00A243DE">
            <w:pPr>
              <w:tabs>
                <w:tab w:val="clear" w:pos="2580"/>
                <w:tab w:val="left" w:pos="2357"/>
              </w:tabs>
              <w:spacing w:line="260" w:lineRule="atLeast"/>
              <w:ind w:left="191" w:right="-76" w:hanging="191"/>
              <w:rPr>
                <w:rFonts w:ascii="Angsana New" w:hAnsi="Angsana New"/>
                <w:spacing w:val="-12"/>
                <w:sz w:val="30"/>
                <w:szCs w:val="30"/>
                <w:cs/>
                <w:lang w:eastAsia="en-GB"/>
              </w:rPr>
            </w:pPr>
            <w:r w:rsidRPr="00DB694F">
              <w:rPr>
                <w:rFonts w:ascii="Angsana New" w:hAnsi="Angsana New"/>
                <w:spacing w:val="-6"/>
                <w:sz w:val="30"/>
                <w:szCs w:val="30"/>
                <w:cs/>
                <w:lang w:eastAsia="en-GB"/>
              </w:rPr>
              <w:t>กำไรจากการประมาณการตามหลัก</w:t>
            </w:r>
            <w:r w:rsidRPr="00DB694F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16212" w14:textId="315B5230" w:rsidR="009B28E7" w:rsidRPr="0047558B" w:rsidRDefault="009B28E7" w:rsidP="009B28E7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3,718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5C2B19" w14:textId="77777777" w:rsidR="009B28E7" w:rsidRPr="0047558B" w:rsidRDefault="009B28E7" w:rsidP="009B28E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E40C4" w14:textId="54F8798D" w:rsidR="009B28E7" w:rsidRPr="0047558B" w:rsidRDefault="009B28E7" w:rsidP="00A243DE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(744)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375B25" w14:textId="77777777" w:rsidR="009B28E7" w:rsidRPr="0047558B" w:rsidRDefault="009B28E7" w:rsidP="009B28E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08046" w14:textId="64EE2850" w:rsidR="009B28E7" w:rsidRPr="0047558B" w:rsidRDefault="009B28E7" w:rsidP="009B28E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2,974</w:t>
            </w:r>
          </w:p>
        </w:tc>
        <w:tc>
          <w:tcPr>
            <w:tcW w:w="180" w:type="dxa"/>
            <w:vAlign w:val="bottom"/>
          </w:tcPr>
          <w:p w14:paraId="6B35AB22" w14:textId="77777777" w:rsidR="009B28E7" w:rsidRPr="0047558B" w:rsidRDefault="009B28E7" w:rsidP="009B28E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04F32FEB" w14:textId="0AF380EB" w:rsidR="009B28E7" w:rsidRPr="0047558B" w:rsidRDefault="009B28E7" w:rsidP="009B28E7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>2,852</w:t>
            </w:r>
          </w:p>
        </w:tc>
        <w:tc>
          <w:tcPr>
            <w:tcW w:w="179" w:type="dxa"/>
            <w:vAlign w:val="bottom"/>
          </w:tcPr>
          <w:p w14:paraId="0081F875" w14:textId="77777777" w:rsidR="009B28E7" w:rsidRPr="0047558B" w:rsidRDefault="009B28E7" w:rsidP="009B28E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152548D1" w14:textId="3AA57EB4" w:rsidR="009B28E7" w:rsidRPr="0047558B" w:rsidRDefault="009B28E7" w:rsidP="00A243D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120" w:right="-1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570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2674920" w14:textId="77777777" w:rsidR="009B28E7" w:rsidRPr="0047558B" w:rsidRDefault="009B28E7" w:rsidP="009B28E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F6D35BD" w14:textId="79FA963B" w:rsidR="009B28E7" w:rsidRPr="0047558B" w:rsidRDefault="009B28E7" w:rsidP="009B28E7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2,282</w:t>
            </w:r>
          </w:p>
        </w:tc>
      </w:tr>
      <w:tr w:rsidR="002D27A8" w:rsidRPr="0047558B" w14:paraId="1B21DEAE" w14:textId="77777777" w:rsidTr="00A243DE">
        <w:trPr>
          <w:cantSplit/>
        </w:trPr>
        <w:tc>
          <w:tcPr>
            <w:tcW w:w="2790" w:type="dxa"/>
          </w:tcPr>
          <w:p w14:paraId="2CA0983A" w14:textId="1D959876" w:rsidR="009B28E7" w:rsidRPr="0047558B" w:rsidRDefault="009B28E7" w:rsidP="009B28E7">
            <w:pPr>
              <w:spacing w:line="260" w:lineRule="atLeast"/>
              <w:ind w:left="191" w:hanging="191"/>
              <w:rPr>
                <w:rFonts w:ascii="Angsana New" w:hAnsi="Angsana New"/>
                <w:spacing w:val="-12"/>
                <w:sz w:val="30"/>
                <w:szCs w:val="30"/>
                <w:cs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CAD55" w14:textId="07F6D332" w:rsidR="009B28E7" w:rsidRPr="0047558B" w:rsidRDefault="009B28E7" w:rsidP="009B28E7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(15,530)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925B90" w14:textId="77777777" w:rsidR="009B28E7" w:rsidRPr="0047558B" w:rsidRDefault="009B28E7" w:rsidP="009B28E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F7A4E" w14:textId="2310D2B9" w:rsidR="009B28E7" w:rsidRPr="0047558B" w:rsidRDefault="009B28E7" w:rsidP="00A243DE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3,106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3D7C0" w14:textId="77777777" w:rsidR="009B28E7" w:rsidRPr="0047558B" w:rsidRDefault="009B28E7" w:rsidP="009B28E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C8E3A7" w14:textId="5770C777" w:rsidR="009B28E7" w:rsidRPr="0047558B" w:rsidRDefault="009B28E7" w:rsidP="009B28E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69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(12,424)</w:t>
            </w:r>
          </w:p>
        </w:tc>
        <w:tc>
          <w:tcPr>
            <w:tcW w:w="180" w:type="dxa"/>
            <w:vAlign w:val="bottom"/>
          </w:tcPr>
          <w:p w14:paraId="31D23DBC" w14:textId="77777777" w:rsidR="009B28E7" w:rsidRPr="0047558B" w:rsidRDefault="009B28E7" w:rsidP="009B28E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71462" w14:textId="34D71BF7" w:rsidR="009B28E7" w:rsidRPr="0047558B" w:rsidRDefault="009B28E7" w:rsidP="009B28E7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2,852</w:t>
            </w:r>
          </w:p>
        </w:tc>
        <w:tc>
          <w:tcPr>
            <w:tcW w:w="179" w:type="dxa"/>
            <w:vAlign w:val="bottom"/>
          </w:tcPr>
          <w:p w14:paraId="63F5F18E" w14:textId="77777777" w:rsidR="009B28E7" w:rsidRPr="0047558B" w:rsidRDefault="009B28E7" w:rsidP="009B28E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0BB63" w14:textId="41EE626D" w:rsidR="009B28E7" w:rsidRPr="0047558B" w:rsidRDefault="009B28E7" w:rsidP="00A243D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120" w:right="-17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(570)</w:t>
            </w:r>
          </w:p>
        </w:tc>
        <w:tc>
          <w:tcPr>
            <w:tcW w:w="180" w:type="dxa"/>
            <w:vAlign w:val="bottom"/>
          </w:tcPr>
          <w:p w14:paraId="6761A6E5" w14:textId="77777777" w:rsidR="009B28E7" w:rsidRPr="0047558B" w:rsidRDefault="009B28E7" w:rsidP="009B28E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C889E" w14:textId="140B7514" w:rsidR="009B28E7" w:rsidRPr="0047558B" w:rsidRDefault="009B28E7" w:rsidP="009B28E7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2,282</w:t>
            </w:r>
          </w:p>
        </w:tc>
      </w:tr>
    </w:tbl>
    <w:p w14:paraId="3A92506B" w14:textId="6711C3FB" w:rsidR="00C75B11" w:rsidRPr="0047558B" w:rsidRDefault="00C75B11">
      <w:pPr>
        <w:rPr>
          <w:rFonts w:ascii="Angsana New" w:hAnsi="Angsana New"/>
          <w:sz w:val="30"/>
          <w:szCs w:val="30"/>
        </w:rPr>
      </w:pPr>
    </w:p>
    <w:tbl>
      <w:tblPr>
        <w:tblW w:w="90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990"/>
        <w:gridCol w:w="236"/>
        <w:gridCol w:w="1086"/>
      </w:tblGrid>
      <w:tr w:rsidR="00304298" w:rsidRPr="0047558B" w14:paraId="003114A8" w14:textId="77777777" w:rsidTr="00DB694F">
        <w:trPr>
          <w:tblHeader/>
        </w:trPr>
        <w:tc>
          <w:tcPr>
            <w:tcW w:w="4050" w:type="dxa"/>
            <w:shd w:val="clear" w:color="auto" w:fill="FFFFFF"/>
          </w:tcPr>
          <w:p w14:paraId="25E3D350" w14:textId="1EC3048D" w:rsidR="00304298" w:rsidRPr="0047558B" w:rsidRDefault="00D5143E" w:rsidP="003C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12" w:type="dxa"/>
            <w:gridSpan w:val="7"/>
            <w:shd w:val="clear" w:color="auto" w:fill="FFFFFF"/>
          </w:tcPr>
          <w:p w14:paraId="302E6DA5" w14:textId="77777777" w:rsidR="00304298" w:rsidRPr="0047558B" w:rsidRDefault="00304298" w:rsidP="003C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31F2" w:rsidRPr="0047558B" w14:paraId="722AF72F" w14:textId="77777777" w:rsidTr="00DB694F">
        <w:trPr>
          <w:tblHeader/>
        </w:trPr>
        <w:tc>
          <w:tcPr>
            <w:tcW w:w="4050" w:type="dxa"/>
            <w:shd w:val="clear" w:color="auto" w:fill="FFFFFF"/>
          </w:tcPr>
          <w:p w14:paraId="75F22FF8" w14:textId="77777777" w:rsidR="002831F2" w:rsidRPr="0047558B" w:rsidRDefault="002831F2" w:rsidP="0028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14:paraId="67272D1C" w14:textId="75FCCE1D" w:rsidR="002831F2" w:rsidRPr="0047558B" w:rsidRDefault="000E3703" w:rsidP="00AA40D9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FFFFFF"/>
          </w:tcPr>
          <w:p w14:paraId="64FA88AD" w14:textId="77777777" w:rsidR="002831F2" w:rsidRPr="0047558B" w:rsidRDefault="002831F2" w:rsidP="002831F2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12" w:type="dxa"/>
            <w:gridSpan w:val="3"/>
            <w:shd w:val="clear" w:color="auto" w:fill="FFFFFF"/>
            <w:vAlign w:val="bottom"/>
          </w:tcPr>
          <w:p w14:paraId="7A5A3833" w14:textId="07903B63" w:rsidR="002831F2" w:rsidRPr="0047558B" w:rsidRDefault="000E3703" w:rsidP="00C622B9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2831F2" w:rsidRPr="0047558B" w14:paraId="410E1365" w14:textId="77777777" w:rsidTr="00DB694F">
        <w:trPr>
          <w:tblHeader/>
        </w:trPr>
        <w:tc>
          <w:tcPr>
            <w:tcW w:w="4050" w:type="dxa"/>
            <w:shd w:val="clear" w:color="auto" w:fill="FFFFFF"/>
          </w:tcPr>
          <w:p w14:paraId="7559AD3F" w14:textId="77777777" w:rsidR="002831F2" w:rsidRPr="0047558B" w:rsidRDefault="002831F2" w:rsidP="0028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C584EBD" w14:textId="77777777" w:rsidR="00BC7130" w:rsidRPr="0047558B" w:rsidRDefault="00BC7130" w:rsidP="0028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32D15E16" w14:textId="1CE0E58F" w:rsidR="002831F2" w:rsidRPr="0047558B" w:rsidRDefault="002831F2" w:rsidP="00167F0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5133907" w14:textId="7AD35545" w:rsidR="002831F2" w:rsidRPr="0047558B" w:rsidRDefault="002831F2" w:rsidP="00DB694F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left="-79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FFFFFF"/>
          </w:tcPr>
          <w:p w14:paraId="6D7F7C82" w14:textId="77777777" w:rsidR="002831F2" w:rsidRPr="0047558B" w:rsidRDefault="002831F2" w:rsidP="0028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4ED8858E" w14:textId="77777777" w:rsidR="002831F2" w:rsidRPr="0047558B" w:rsidRDefault="002831F2" w:rsidP="002831F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3887C04" w14:textId="77777777" w:rsidR="002831F2" w:rsidRPr="0047558B" w:rsidRDefault="002831F2" w:rsidP="002831F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FFFFFF"/>
          </w:tcPr>
          <w:p w14:paraId="060A80B8" w14:textId="77777777" w:rsidR="002831F2" w:rsidRPr="0047558B" w:rsidRDefault="002831F2" w:rsidP="0028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5BF8CF76" w14:textId="187B2C5C" w:rsidR="002831F2" w:rsidRPr="0047558B" w:rsidRDefault="002831F2" w:rsidP="002831F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33BB9AE" w14:textId="77777777" w:rsidR="002831F2" w:rsidRPr="0047558B" w:rsidRDefault="002831F2" w:rsidP="002831F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FFFFFF"/>
          </w:tcPr>
          <w:p w14:paraId="554F43EB" w14:textId="77777777" w:rsidR="002831F2" w:rsidRPr="0047558B" w:rsidRDefault="002831F2" w:rsidP="0028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</w:tcPr>
          <w:p w14:paraId="5CED6403" w14:textId="77777777" w:rsidR="002831F2" w:rsidRPr="0047558B" w:rsidRDefault="002831F2" w:rsidP="002831F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A22B889" w14:textId="77777777" w:rsidR="002831F2" w:rsidRPr="0047558B" w:rsidRDefault="002831F2" w:rsidP="002831F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6187" w:rsidRPr="0047558B" w14:paraId="65B892C1" w14:textId="77777777" w:rsidTr="00DB694F">
        <w:tc>
          <w:tcPr>
            <w:tcW w:w="4050" w:type="dxa"/>
            <w:shd w:val="clear" w:color="auto" w:fill="FFFFFF"/>
          </w:tcPr>
          <w:p w14:paraId="540AE94D" w14:textId="544CC021" w:rsidR="00606187" w:rsidRPr="0047558B" w:rsidRDefault="002072E6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1A5A8B" w:rsidRPr="004755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06187" w:rsidRPr="0047558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1A5A8B" w:rsidRPr="004755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06187" w:rsidRPr="0047558B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41A5001F" w14:textId="421F8441" w:rsidR="00606187" w:rsidRPr="0047558B" w:rsidRDefault="00606187" w:rsidP="00606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02743C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320CDE" w14:textId="595631EF" w:rsidR="00606187" w:rsidRPr="0047558B" w:rsidRDefault="00E10B82" w:rsidP="00606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FF23EE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F23EE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270" w:type="dxa"/>
            <w:shd w:val="clear" w:color="auto" w:fill="auto"/>
          </w:tcPr>
          <w:p w14:paraId="12249038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BD7994" w14:textId="77777777" w:rsidR="00606187" w:rsidRPr="0047558B" w:rsidRDefault="00606187" w:rsidP="00606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42EDF650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FFFFF"/>
          </w:tcPr>
          <w:p w14:paraId="3E0F22D8" w14:textId="6E7FFF8A" w:rsidR="00606187" w:rsidRPr="0047558B" w:rsidRDefault="00606187" w:rsidP="00606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(297,128)</w:t>
            </w:r>
          </w:p>
        </w:tc>
      </w:tr>
      <w:tr w:rsidR="00606187" w:rsidRPr="0047558B" w14:paraId="61498875" w14:textId="77777777" w:rsidTr="00DB694F">
        <w:tc>
          <w:tcPr>
            <w:tcW w:w="4050" w:type="dxa"/>
            <w:shd w:val="clear" w:color="auto" w:fill="FFFFFF"/>
          </w:tcPr>
          <w:p w14:paraId="74E2F198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15B3B3F" w14:textId="7867D33B" w:rsidR="00606187" w:rsidRPr="0047558B" w:rsidRDefault="002072E6" w:rsidP="00606187">
            <w:pPr>
              <w:pStyle w:val="acctfourfigures"/>
              <w:tabs>
                <w:tab w:val="clear" w:pos="765"/>
                <w:tab w:val="decimal" w:pos="136"/>
                <w:tab w:val="left" w:pos="738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63FCB06F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097647" w14:textId="151C36FE" w:rsidR="00606187" w:rsidRPr="0047558B" w:rsidRDefault="002072E6" w:rsidP="00606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F23EE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E10B82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F23EE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360B6779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8D532A" w14:textId="74E9F03B" w:rsidR="00606187" w:rsidRPr="0047558B" w:rsidRDefault="00606187" w:rsidP="000E370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36" w:type="dxa"/>
            <w:shd w:val="clear" w:color="auto" w:fill="FFFFFF"/>
          </w:tcPr>
          <w:p w14:paraId="3EBC53AA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FFFFF"/>
          </w:tcPr>
          <w:p w14:paraId="59E27FB1" w14:textId="4023FDD3" w:rsidR="00606187" w:rsidRPr="0047558B" w:rsidRDefault="00606187" w:rsidP="00606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(59,426)</w:t>
            </w:r>
          </w:p>
        </w:tc>
      </w:tr>
      <w:tr w:rsidR="00606187" w:rsidRPr="0047558B" w14:paraId="48627302" w14:textId="77777777" w:rsidTr="00DB694F">
        <w:tc>
          <w:tcPr>
            <w:tcW w:w="4050" w:type="dxa"/>
            <w:shd w:val="clear" w:color="auto" w:fill="FFFFFF"/>
          </w:tcPr>
          <w:p w14:paraId="5D04E491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080" w:type="dxa"/>
            <w:shd w:val="clear" w:color="auto" w:fill="auto"/>
          </w:tcPr>
          <w:p w14:paraId="1FC17661" w14:textId="77777777" w:rsidR="00606187" w:rsidRPr="0047558B" w:rsidRDefault="00606187" w:rsidP="00606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E729B3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379649" w14:textId="77777777" w:rsidR="00606187" w:rsidRPr="0047558B" w:rsidRDefault="00606187" w:rsidP="00606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8D5BB1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0361BA" w14:textId="77777777" w:rsidR="00606187" w:rsidRPr="0047558B" w:rsidRDefault="00606187" w:rsidP="000E370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2BC900E7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</w:tcPr>
          <w:p w14:paraId="593459B6" w14:textId="77777777" w:rsidR="00606187" w:rsidRPr="0047558B" w:rsidRDefault="00606187" w:rsidP="00606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06187" w:rsidRPr="0047558B" w14:paraId="229723F2" w14:textId="77777777" w:rsidTr="00DB694F">
        <w:tc>
          <w:tcPr>
            <w:tcW w:w="4050" w:type="dxa"/>
            <w:shd w:val="clear" w:color="auto" w:fill="FFFFFF"/>
          </w:tcPr>
          <w:p w14:paraId="03E2F00B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  - สุทธิจากภาษีเงินได้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41F8115" w14:textId="77777777" w:rsidR="00606187" w:rsidRPr="0047558B" w:rsidRDefault="00606187" w:rsidP="00606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A7C71D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8E7E20" w14:textId="17150159" w:rsidR="00606187" w:rsidRPr="0047558B" w:rsidRDefault="002072E6" w:rsidP="00606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30BB6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9,998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895C42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A50028" w14:textId="77777777" w:rsidR="00606187" w:rsidRPr="0047558B" w:rsidRDefault="00606187" w:rsidP="000E370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4403D081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</w:tcPr>
          <w:p w14:paraId="6162B3C3" w14:textId="43E89E8B" w:rsidR="00606187" w:rsidRPr="0047558B" w:rsidRDefault="00606187" w:rsidP="00606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(13,496)</w:t>
            </w:r>
          </w:p>
        </w:tc>
      </w:tr>
      <w:tr w:rsidR="00606187" w:rsidRPr="0047558B" w14:paraId="14BF9BC5" w14:textId="77777777" w:rsidTr="00DB694F">
        <w:tc>
          <w:tcPr>
            <w:tcW w:w="4050" w:type="dxa"/>
            <w:shd w:val="clear" w:color="auto" w:fill="FFFFFF"/>
          </w:tcPr>
          <w:p w14:paraId="1B4AC82B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รายได้เงินปันผลที่ได้รับการยกเว้นภาษี</w:t>
            </w:r>
          </w:p>
        </w:tc>
        <w:tc>
          <w:tcPr>
            <w:tcW w:w="1080" w:type="dxa"/>
            <w:shd w:val="clear" w:color="auto" w:fill="auto"/>
          </w:tcPr>
          <w:p w14:paraId="1EEDD784" w14:textId="77777777" w:rsidR="00606187" w:rsidRPr="0047558B" w:rsidRDefault="00606187" w:rsidP="00606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7197C8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D8894F" w14:textId="56A49957" w:rsidR="00606187" w:rsidRPr="0047558B" w:rsidRDefault="002072E6" w:rsidP="006061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(1,195)</w:t>
            </w:r>
          </w:p>
        </w:tc>
        <w:tc>
          <w:tcPr>
            <w:tcW w:w="270" w:type="dxa"/>
            <w:shd w:val="clear" w:color="auto" w:fill="auto"/>
          </w:tcPr>
          <w:p w14:paraId="3B185146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F2BF66" w14:textId="77777777" w:rsidR="00606187" w:rsidRPr="0047558B" w:rsidRDefault="00606187" w:rsidP="000E370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31A58525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</w:tcPr>
          <w:p w14:paraId="35F1B528" w14:textId="64B66CF5" w:rsidR="00606187" w:rsidRPr="0047558B" w:rsidRDefault="00606187" w:rsidP="006061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(1,826)</w:t>
            </w:r>
          </w:p>
        </w:tc>
      </w:tr>
      <w:tr w:rsidR="00606187" w:rsidRPr="0047558B" w14:paraId="538B2F5A" w14:textId="77777777" w:rsidTr="00DB694F">
        <w:tc>
          <w:tcPr>
            <w:tcW w:w="4050" w:type="dxa"/>
            <w:shd w:val="clear" w:color="auto" w:fill="FFFFFF"/>
          </w:tcPr>
          <w:p w14:paraId="15C79F0C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ค่าใช้จ่ายทางภาษีที่ถือเป็นรายจ่ายได้เพิ่มขึ้น</w:t>
            </w:r>
          </w:p>
        </w:tc>
        <w:tc>
          <w:tcPr>
            <w:tcW w:w="1080" w:type="dxa"/>
            <w:shd w:val="clear" w:color="auto" w:fill="auto"/>
          </w:tcPr>
          <w:p w14:paraId="262D57F7" w14:textId="77777777" w:rsidR="00606187" w:rsidRPr="0047558B" w:rsidRDefault="00606187" w:rsidP="00606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9478F2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F0AA11" w14:textId="1BE165B0" w:rsidR="00606187" w:rsidRPr="0047558B" w:rsidRDefault="002072E6" w:rsidP="00606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E259A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912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B912F6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193778" w14:textId="77777777" w:rsidR="00606187" w:rsidRPr="0047558B" w:rsidRDefault="00606187" w:rsidP="000E370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7671B0BC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</w:tcPr>
          <w:p w14:paraId="02961AB4" w14:textId="303141DA" w:rsidR="00606187" w:rsidRPr="0047558B" w:rsidRDefault="00606187" w:rsidP="00606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(975)</w:t>
            </w:r>
          </w:p>
        </w:tc>
      </w:tr>
      <w:tr w:rsidR="00606187" w:rsidRPr="0047558B" w14:paraId="501A4F35" w14:textId="77777777" w:rsidTr="00DB694F">
        <w:tc>
          <w:tcPr>
            <w:tcW w:w="4050" w:type="dxa"/>
            <w:shd w:val="clear" w:color="auto" w:fill="FFFFFF"/>
          </w:tcPr>
          <w:p w14:paraId="1DA45FE0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45FEC621" w14:textId="77777777" w:rsidR="00606187" w:rsidRPr="0047558B" w:rsidRDefault="00606187" w:rsidP="00606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03AAD7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BDE58D" w14:textId="3106C6D0" w:rsidR="00606187" w:rsidRPr="0047558B" w:rsidRDefault="002072E6" w:rsidP="00606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(10,</w:t>
            </w:r>
            <w:r w:rsidR="00952D89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="00E10B82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1C3E31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8AD431" w14:textId="77777777" w:rsidR="00606187" w:rsidRPr="0047558B" w:rsidRDefault="00606187" w:rsidP="000E370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73FB0EF9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</w:tcPr>
          <w:p w14:paraId="017A68FC" w14:textId="6E326E1F" w:rsidR="00606187" w:rsidRPr="0047558B" w:rsidRDefault="00606187" w:rsidP="00606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(6,466)</w:t>
            </w:r>
          </w:p>
        </w:tc>
      </w:tr>
      <w:tr w:rsidR="00606187" w:rsidRPr="0047558B" w14:paraId="617ED27C" w14:textId="77777777" w:rsidTr="00DB694F">
        <w:tc>
          <w:tcPr>
            <w:tcW w:w="4050" w:type="dxa"/>
            <w:shd w:val="clear" w:color="auto" w:fill="FFFFFF"/>
          </w:tcPr>
          <w:p w14:paraId="1C5D7EEC" w14:textId="77777777" w:rsidR="00606187" w:rsidRPr="0047558B" w:rsidRDefault="00606187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"/>
                <w:tab w:val="left" w:pos="29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ขาดทุนทางภาษีในงวดก่อนที่รับรู้เป็นสินทรัพย์</w:t>
            </w:r>
            <w:r w:rsidRPr="0047558B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ภาษีเงินได้รอการตัดบัญชีในงวดปัจจุบัน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49DADA6F" w14:textId="77777777" w:rsidR="00606187" w:rsidRPr="0047558B" w:rsidRDefault="00606187" w:rsidP="00606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FA9EBA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FC4215" w14:textId="77777777" w:rsidR="00606187" w:rsidRPr="0047558B" w:rsidRDefault="00606187" w:rsidP="00606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6E91860" w14:textId="5E08ABBE" w:rsidR="002072E6" w:rsidRPr="0047558B" w:rsidRDefault="00AD4D2F" w:rsidP="00606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(7,805)</w:t>
            </w:r>
          </w:p>
        </w:tc>
        <w:tc>
          <w:tcPr>
            <w:tcW w:w="270" w:type="dxa"/>
            <w:shd w:val="clear" w:color="auto" w:fill="auto"/>
          </w:tcPr>
          <w:p w14:paraId="2758E8A7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E216FA" w14:textId="77777777" w:rsidR="00606187" w:rsidRPr="0047558B" w:rsidRDefault="00606187" w:rsidP="000E370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34983329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</w:tcPr>
          <w:p w14:paraId="5FA08F53" w14:textId="77777777" w:rsidR="00606187" w:rsidRPr="0047558B" w:rsidRDefault="00606187" w:rsidP="00606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9A246B0" w14:textId="2DA7459C" w:rsidR="00606187" w:rsidRPr="0047558B" w:rsidRDefault="00606187" w:rsidP="000E37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(53,464)</w:t>
            </w:r>
          </w:p>
        </w:tc>
      </w:tr>
      <w:tr w:rsidR="00606187" w:rsidRPr="0047558B" w14:paraId="542739F0" w14:textId="77777777" w:rsidTr="00DB694F">
        <w:tc>
          <w:tcPr>
            <w:tcW w:w="4050" w:type="dxa"/>
            <w:shd w:val="clear" w:color="auto" w:fill="FFFFFF"/>
          </w:tcPr>
          <w:p w14:paraId="595DC553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ผลขาดทุนในงวดปัจจุบันที่ไม่รับรู้เป็น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br/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7D67D8AA" w14:textId="77777777" w:rsidR="00606187" w:rsidRPr="0047558B" w:rsidRDefault="00606187" w:rsidP="00606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EFF7F5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DBF765" w14:textId="77777777" w:rsidR="00606187" w:rsidRPr="0047558B" w:rsidRDefault="00606187" w:rsidP="00DB69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D6A1C25" w14:textId="6BE2B786" w:rsidR="002072E6" w:rsidRPr="0047558B" w:rsidRDefault="00F30BB6" w:rsidP="00DB69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EE259A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,688</w:t>
            </w:r>
          </w:p>
        </w:tc>
        <w:tc>
          <w:tcPr>
            <w:tcW w:w="270" w:type="dxa"/>
            <w:shd w:val="clear" w:color="auto" w:fill="auto"/>
          </w:tcPr>
          <w:p w14:paraId="1AC69FAB" w14:textId="77777777" w:rsidR="00606187" w:rsidRPr="00DB694F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E83012" w14:textId="77777777" w:rsidR="00606187" w:rsidRPr="0047558B" w:rsidRDefault="00606187" w:rsidP="000E370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76891148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</w:tcPr>
          <w:p w14:paraId="274E87BB" w14:textId="77777777" w:rsidR="00606187" w:rsidRPr="0047558B" w:rsidRDefault="00606187" w:rsidP="0060618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D2B99A" w14:textId="0AB9E3E2" w:rsidR="00606187" w:rsidRPr="0047558B" w:rsidRDefault="00606187" w:rsidP="0060618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85,096</w:t>
            </w:r>
          </w:p>
        </w:tc>
      </w:tr>
      <w:tr w:rsidR="006B7251" w:rsidRPr="0047558B" w14:paraId="5B826BE1" w14:textId="77777777" w:rsidTr="006B7251">
        <w:tc>
          <w:tcPr>
            <w:tcW w:w="4050" w:type="dxa"/>
            <w:shd w:val="clear" w:color="auto" w:fill="FFFFFF"/>
          </w:tcPr>
          <w:p w14:paraId="2C3A1ADA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4F53C" w14:textId="7B454581" w:rsidR="00606187" w:rsidRPr="0047558B" w:rsidRDefault="001C7878" w:rsidP="00606187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69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61E77"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E10B82"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B61E77"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Pr="00DB69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E0E90C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93A91" w14:textId="2AA6FC05" w:rsidR="00606187" w:rsidRPr="0047558B" w:rsidRDefault="001C7878" w:rsidP="006061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10B82"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7,466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2891E8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26B30" w14:textId="4C24C75F" w:rsidR="00606187" w:rsidRPr="0047558B" w:rsidRDefault="00606187" w:rsidP="000E370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17.02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6886FEA8" w14:textId="77777777" w:rsidR="00606187" w:rsidRPr="0047558B" w:rsidRDefault="00606187" w:rsidP="00606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DE4544A" w14:textId="6281E58C" w:rsidR="00606187" w:rsidRPr="0047558B" w:rsidRDefault="00606187" w:rsidP="0060618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50,557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78E82676" w14:textId="53F9FF91" w:rsidR="0082624F" w:rsidRPr="0047558B" w:rsidRDefault="0082624F" w:rsidP="00167F06">
      <w:pPr>
        <w:spacing w:line="240" w:lineRule="auto"/>
        <w:rPr>
          <w:sz w:val="30"/>
          <w:szCs w:val="30"/>
        </w:rPr>
      </w:pPr>
    </w:p>
    <w:p w14:paraId="38CE3917" w14:textId="4F514797" w:rsidR="003F54E1" w:rsidRPr="0047558B" w:rsidRDefault="003F54E1" w:rsidP="00167F06">
      <w:pPr>
        <w:spacing w:line="240" w:lineRule="auto"/>
        <w:rPr>
          <w:sz w:val="30"/>
          <w:szCs w:val="30"/>
        </w:rPr>
      </w:pPr>
    </w:p>
    <w:p w14:paraId="7C344D09" w14:textId="77777777" w:rsidR="00B61E77" w:rsidRPr="0047558B" w:rsidRDefault="00B61E77" w:rsidP="00167F06">
      <w:pPr>
        <w:spacing w:line="240" w:lineRule="auto"/>
        <w:rPr>
          <w:sz w:val="30"/>
          <w:szCs w:val="30"/>
        </w:rPr>
      </w:pPr>
    </w:p>
    <w:p w14:paraId="42D12332" w14:textId="77777777" w:rsidR="003F54E1" w:rsidRPr="0047558B" w:rsidRDefault="003F54E1" w:rsidP="00167F06">
      <w:pPr>
        <w:spacing w:line="240" w:lineRule="auto"/>
        <w:rPr>
          <w:sz w:val="30"/>
          <w:szCs w:val="30"/>
        </w:rPr>
      </w:pPr>
    </w:p>
    <w:p w14:paraId="46C8B666" w14:textId="0B4687DE" w:rsidR="00606187" w:rsidRPr="0047558B" w:rsidRDefault="00606187" w:rsidP="00167F06">
      <w:pPr>
        <w:spacing w:line="240" w:lineRule="auto"/>
        <w:rPr>
          <w:sz w:val="2"/>
          <w:szCs w:val="2"/>
        </w:rPr>
      </w:pPr>
    </w:p>
    <w:tbl>
      <w:tblPr>
        <w:tblW w:w="91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36"/>
        <w:gridCol w:w="1024"/>
        <w:gridCol w:w="270"/>
        <w:gridCol w:w="1101"/>
      </w:tblGrid>
      <w:tr w:rsidR="00BB4F91" w:rsidRPr="0047558B" w14:paraId="40743E57" w14:textId="77777777" w:rsidTr="00DB694F">
        <w:trPr>
          <w:trHeight w:val="20"/>
        </w:trPr>
        <w:tc>
          <w:tcPr>
            <w:tcW w:w="4050" w:type="dxa"/>
            <w:shd w:val="clear" w:color="auto" w:fill="FFFFFF"/>
          </w:tcPr>
          <w:p w14:paraId="11AAA9C7" w14:textId="08191F0C" w:rsidR="00BB4F91" w:rsidRPr="0047558B" w:rsidRDefault="00BB4F91" w:rsidP="00B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061" w:type="dxa"/>
            <w:gridSpan w:val="7"/>
            <w:shd w:val="clear" w:color="auto" w:fill="FFFFFF"/>
          </w:tcPr>
          <w:p w14:paraId="5B3FFA5A" w14:textId="77777777" w:rsidR="00BB4F91" w:rsidRPr="0047558B" w:rsidRDefault="00BB4F91" w:rsidP="00B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4F91" w:rsidRPr="0047558B" w14:paraId="7909058E" w14:textId="77777777" w:rsidTr="00DB694F">
        <w:trPr>
          <w:trHeight w:val="20"/>
        </w:trPr>
        <w:tc>
          <w:tcPr>
            <w:tcW w:w="4050" w:type="dxa"/>
            <w:shd w:val="clear" w:color="auto" w:fill="FFFFFF"/>
          </w:tcPr>
          <w:p w14:paraId="46885BCF" w14:textId="77777777" w:rsidR="00BB4F91" w:rsidRPr="0047558B" w:rsidRDefault="00BB4F91" w:rsidP="00B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14:paraId="7836E39F" w14:textId="4C74ADB9" w:rsidR="00BB4F91" w:rsidRPr="0047558B" w:rsidRDefault="00167F06" w:rsidP="00BB4F91">
            <w:pPr>
              <w:pStyle w:val="acctfourfigures"/>
              <w:tabs>
                <w:tab w:val="clear" w:pos="765"/>
              </w:tabs>
              <w:spacing w:line="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FFFFFF"/>
          </w:tcPr>
          <w:p w14:paraId="6CC73947" w14:textId="77777777" w:rsidR="00BB4F91" w:rsidRPr="0047558B" w:rsidRDefault="00BB4F91" w:rsidP="00BB4F91">
            <w:pPr>
              <w:pStyle w:val="acctfourfigures"/>
              <w:tabs>
                <w:tab w:val="clear" w:pos="765"/>
              </w:tabs>
              <w:spacing w:line="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5" w:type="dxa"/>
            <w:gridSpan w:val="3"/>
            <w:shd w:val="clear" w:color="auto" w:fill="FFFFFF"/>
            <w:vAlign w:val="bottom"/>
          </w:tcPr>
          <w:p w14:paraId="31ED5600" w14:textId="0C1C75E7" w:rsidR="00BB4F91" w:rsidRPr="0047558B" w:rsidRDefault="00167F06" w:rsidP="00BB4F91">
            <w:pPr>
              <w:pStyle w:val="acctfourfigures"/>
              <w:tabs>
                <w:tab w:val="clear" w:pos="765"/>
              </w:tabs>
              <w:spacing w:line="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C53DED" w:rsidRPr="0047558B" w14:paraId="4B8AD50B" w14:textId="77777777" w:rsidTr="00C53DED">
        <w:trPr>
          <w:trHeight w:val="20"/>
        </w:trPr>
        <w:tc>
          <w:tcPr>
            <w:tcW w:w="4050" w:type="dxa"/>
            <w:shd w:val="clear" w:color="auto" w:fill="FFFFFF"/>
          </w:tcPr>
          <w:p w14:paraId="6A270455" w14:textId="77777777" w:rsidR="00BB4F91" w:rsidRPr="0047558B" w:rsidRDefault="00BB4F91" w:rsidP="00B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75DE1282" w14:textId="77777777" w:rsidR="00BB4F91" w:rsidRPr="0047558B" w:rsidRDefault="00BB4F91" w:rsidP="00BB4F9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378F910" w14:textId="77777777" w:rsidR="00BB4F91" w:rsidRPr="0047558B" w:rsidRDefault="00BB4F91" w:rsidP="00BB4F9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FFFFFF"/>
          </w:tcPr>
          <w:p w14:paraId="32F7D41F" w14:textId="77777777" w:rsidR="00BB4F91" w:rsidRPr="0047558B" w:rsidRDefault="00BB4F91" w:rsidP="00B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68918605" w14:textId="77777777" w:rsidR="00BB4F91" w:rsidRPr="0047558B" w:rsidRDefault="00BB4F91" w:rsidP="00BB4F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1CF6913" w14:textId="77777777" w:rsidR="00BB4F91" w:rsidRPr="0047558B" w:rsidRDefault="00BB4F91" w:rsidP="00BB4F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FFFFFF"/>
          </w:tcPr>
          <w:p w14:paraId="7CFED005" w14:textId="77777777" w:rsidR="00BB4F91" w:rsidRPr="0047558B" w:rsidRDefault="00BB4F91" w:rsidP="00B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567F5304" w14:textId="77777777" w:rsidR="00BB4F91" w:rsidRPr="0047558B" w:rsidRDefault="00BB4F91" w:rsidP="00BB4F9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DA09C63" w14:textId="77777777" w:rsidR="00BB4F91" w:rsidRPr="0047558B" w:rsidRDefault="00BB4F91" w:rsidP="00BB4F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FFFFFF"/>
          </w:tcPr>
          <w:p w14:paraId="459C7D4C" w14:textId="77777777" w:rsidR="00BB4F91" w:rsidRPr="0047558B" w:rsidRDefault="00BB4F91" w:rsidP="00B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FFFFFF"/>
          </w:tcPr>
          <w:p w14:paraId="1F7FA5DA" w14:textId="77777777" w:rsidR="00BB4F91" w:rsidRPr="0047558B" w:rsidRDefault="00BB4F91" w:rsidP="00BB4F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0A5C7B" w14:textId="77777777" w:rsidR="00BB4F91" w:rsidRPr="0047558B" w:rsidRDefault="00BB4F91" w:rsidP="00BB4F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61E77" w:rsidRPr="0047558B" w14:paraId="4B47963B" w14:textId="77777777" w:rsidTr="00DB694F">
        <w:trPr>
          <w:trHeight w:val="20"/>
        </w:trPr>
        <w:tc>
          <w:tcPr>
            <w:tcW w:w="4050" w:type="dxa"/>
            <w:shd w:val="clear" w:color="auto" w:fill="FFFFFF"/>
          </w:tcPr>
          <w:p w14:paraId="281BD24D" w14:textId="2B886492" w:rsidR="00B61E77" w:rsidRPr="0047558B" w:rsidRDefault="00B61E77" w:rsidP="00B6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694F">
              <w:rPr>
                <w:rFonts w:ascii="Angsana New" w:hAnsi="Angsana New"/>
                <w:sz w:val="30"/>
                <w:szCs w:val="30"/>
                <w:cs/>
              </w:rPr>
              <w:t>กำไร (ขาดทุน) 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4E5F9C81" w14:textId="77777777" w:rsidR="00B61E77" w:rsidRPr="0047558B" w:rsidRDefault="00B61E77" w:rsidP="00B61E77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03D41C" w14:textId="77777777" w:rsidR="00B61E77" w:rsidRPr="0047558B" w:rsidRDefault="00B61E77" w:rsidP="00B6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ED0872" w14:textId="2BD710D6" w:rsidR="00B61E77" w:rsidRPr="0047558B" w:rsidRDefault="00B61E77" w:rsidP="00B61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111,657</w:t>
            </w:r>
          </w:p>
        </w:tc>
        <w:tc>
          <w:tcPr>
            <w:tcW w:w="236" w:type="dxa"/>
            <w:shd w:val="clear" w:color="auto" w:fill="auto"/>
          </w:tcPr>
          <w:p w14:paraId="2669C1D3" w14:textId="77777777" w:rsidR="00B61E77" w:rsidRPr="0047558B" w:rsidRDefault="00B61E77" w:rsidP="00B6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423D8F46" w14:textId="77777777" w:rsidR="00B61E77" w:rsidRPr="0047558B" w:rsidRDefault="00B61E77" w:rsidP="00B61E77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14:paraId="4EAE3F2E" w14:textId="77777777" w:rsidR="00B61E77" w:rsidRPr="0047558B" w:rsidRDefault="00B61E77" w:rsidP="00B6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FFFFFF"/>
          </w:tcPr>
          <w:p w14:paraId="0DBA9DE2" w14:textId="4B992ADE" w:rsidR="00B61E77" w:rsidRPr="0047558B" w:rsidRDefault="00B61E77" w:rsidP="00DB69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276,998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67F06" w:rsidRPr="0047558B" w14:paraId="5B6C5B5E" w14:textId="77777777" w:rsidTr="00DB694F">
        <w:trPr>
          <w:trHeight w:val="20"/>
        </w:trPr>
        <w:tc>
          <w:tcPr>
            <w:tcW w:w="4050" w:type="dxa"/>
            <w:shd w:val="clear" w:color="auto" w:fill="FFFFFF"/>
          </w:tcPr>
          <w:p w14:paraId="145B38F1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AA4316C" w14:textId="0F0C0ADA" w:rsidR="00167F06" w:rsidRPr="0047558B" w:rsidRDefault="00167F06" w:rsidP="00167F06">
            <w:pPr>
              <w:pStyle w:val="acctfourfigures"/>
              <w:tabs>
                <w:tab w:val="clear" w:pos="765"/>
                <w:tab w:val="decimal" w:pos="136"/>
                <w:tab w:val="left" w:pos="543"/>
                <w:tab w:val="left" w:pos="723"/>
                <w:tab w:val="left" w:pos="82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BE524C" w:rsidRPr="0047558B">
              <w:rPr>
                <w:rFonts w:ascii="Angsana New" w:hAnsi="Angsana New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5808B4BB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0A421F" w14:textId="74ADBCA1" w:rsidR="00167F06" w:rsidRPr="0047558B" w:rsidRDefault="00E10B82" w:rsidP="00167F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22,331</w:t>
            </w:r>
          </w:p>
        </w:tc>
        <w:tc>
          <w:tcPr>
            <w:tcW w:w="236" w:type="dxa"/>
            <w:shd w:val="clear" w:color="auto" w:fill="auto"/>
          </w:tcPr>
          <w:p w14:paraId="61979772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0F99D7BE" w14:textId="77777777" w:rsidR="00167F06" w:rsidRPr="0047558B" w:rsidRDefault="00167F06" w:rsidP="00167F06">
            <w:pPr>
              <w:pStyle w:val="acctfourfigures"/>
              <w:tabs>
                <w:tab w:val="clear" w:pos="765"/>
                <w:tab w:val="decimal" w:pos="136"/>
                <w:tab w:val="left" w:pos="543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70" w:type="dxa"/>
            <w:shd w:val="clear" w:color="auto" w:fill="FFFFFF"/>
          </w:tcPr>
          <w:p w14:paraId="1BF65A02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FFFFFF"/>
          </w:tcPr>
          <w:p w14:paraId="54E7CB3A" w14:textId="1B784BFA" w:rsidR="00167F06" w:rsidRPr="0047558B" w:rsidRDefault="00167F06" w:rsidP="00DB69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55,400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67F06" w:rsidRPr="0047558B" w14:paraId="3DB0DE37" w14:textId="77777777" w:rsidTr="00DB694F">
        <w:trPr>
          <w:trHeight w:val="20"/>
        </w:trPr>
        <w:tc>
          <w:tcPr>
            <w:tcW w:w="4050" w:type="dxa"/>
            <w:shd w:val="clear" w:color="auto" w:fill="FFFFFF"/>
          </w:tcPr>
          <w:p w14:paraId="66FA032E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รายได้เงินปันผลที่ได้รับการยกเว้นภาษี</w:t>
            </w:r>
          </w:p>
        </w:tc>
        <w:tc>
          <w:tcPr>
            <w:tcW w:w="1080" w:type="dxa"/>
            <w:shd w:val="clear" w:color="auto" w:fill="auto"/>
          </w:tcPr>
          <w:p w14:paraId="2058FA58" w14:textId="77777777" w:rsidR="00167F06" w:rsidRPr="0047558B" w:rsidRDefault="00167F06" w:rsidP="00167F0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88B466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7D69E5" w14:textId="482A52FD" w:rsidR="00167F06" w:rsidRPr="0047558B" w:rsidRDefault="00BE524C" w:rsidP="00167F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(10,</w:t>
            </w:r>
            <w:r w:rsidR="00E10B82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796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15462E9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2D6373FD" w14:textId="77777777" w:rsidR="00167F06" w:rsidRPr="0047558B" w:rsidRDefault="00167F06" w:rsidP="00167F0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5B65879A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FFFFFF"/>
          </w:tcPr>
          <w:p w14:paraId="610FFEDA" w14:textId="472DF9F3" w:rsidR="00167F06" w:rsidRPr="0047558B" w:rsidRDefault="00167F06" w:rsidP="00DB69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14,146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67F06" w:rsidRPr="0047558B" w14:paraId="17CD5439" w14:textId="77777777" w:rsidTr="00DB694F">
        <w:trPr>
          <w:trHeight w:val="20"/>
        </w:trPr>
        <w:tc>
          <w:tcPr>
            <w:tcW w:w="4050" w:type="dxa"/>
            <w:shd w:val="clear" w:color="auto" w:fill="FFFFFF"/>
          </w:tcPr>
          <w:p w14:paraId="4549C8D5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ค่าใช้จ่ายทางภาษีที่ถือเป็นรายจ่ายได้เพิ่มขึ้น</w:t>
            </w:r>
          </w:p>
        </w:tc>
        <w:tc>
          <w:tcPr>
            <w:tcW w:w="1080" w:type="dxa"/>
            <w:shd w:val="clear" w:color="auto" w:fill="auto"/>
          </w:tcPr>
          <w:p w14:paraId="3AAA7FF3" w14:textId="77777777" w:rsidR="00167F06" w:rsidRPr="0047558B" w:rsidRDefault="00167F06" w:rsidP="00167F0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FB6EAF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D20E81" w14:textId="50C8D231" w:rsidR="00167F06" w:rsidRPr="0047558B" w:rsidRDefault="00BE524C" w:rsidP="00167F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(822)</w:t>
            </w:r>
          </w:p>
        </w:tc>
        <w:tc>
          <w:tcPr>
            <w:tcW w:w="236" w:type="dxa"/>
            <w:shd w:val="clear" w:color="auto" w:fill="auto"/>
          </w:tcPr>
          <w:p w14:paraId="7E837062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137B53D2" w14:textId="77777777" w:rsidR="00167F06" w:rsidRPr="0047558B" w:rsidRDefault="00167F06" w:rsidP="00167F0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7D4B4845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FFFFFF"/>
          </w:tcPr>
          <w:p w14:paraId="4C208CFB" w14:textId="67BFFCC6" w:rsidR="00167F06" w:rsidRPr="0047558B" w:rsidRDefault="00167F06" w:rsidP="00DB69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879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67F06" w:rsidRPr="0047558B" w14:paraId="202A3637" w14:textId="77777777" w:rsidTr="00DB694F">
        <w:trPr>
          <w:trHeight w:val="20"/>
        </w:trPr>
        <w:tc>
          <w:tcPr>
            <w:tcW w:w="4050" w:type="dxa"/>
            <w:shd w:val="clear" w:color="auto" w:fill="FFFFFF"/>
          </w:tcPr>
          <w:p w14:paraId="3B24DCC8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036C8D7" w14:textId="77777777" w:rsidR="00167F06" w:rsidRPr="0047558B" w:rsidRDefault="00167F06" w:rsidP="00167F0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C38DF7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29F681" w14:textId="7C2D02C9" w:rsidR="00167F06" w:rsidRPr="0047558B" w:rsidRDefault="00BE524C" w:rsidP="00167F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(10,480)</w:t>
            </w:r>
          </w:p>
        </w:tc>
        <w:tc>
          <w:tcPr>
            <w:tcW w:w="236" w:type="dxa"/>
            <w:shd w:val="clear" w:color="auto" w:fill="auto"/>
          </w:tcPr>
          <w:p w14:paraId="29E26810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6DBF064D" w14:textId="77777777" w:rsidR="00167F06" w:rsidRPr="0047558B" w:rsidRDefault="00167F06" w:rsidP="00167F0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5461A5AB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FFFFFF"/>
          </w:tcPr>
          <w:p w14:paraId="411D67F7" w14:textId="041196FA" w:rsidR="00167F06" w:rsidRPr="0047558B" w:rsidRDefault="00167F06" w:rsidP="00DB69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17,937</w:t>
            </w:r>
          </w:p>
        </w:tc>
      </w:tr>
      <w:tr w:rsidR="00167F06" w:rsidRPr="0047558B" w14:paraId="519AFFCC" w14:textId="77777777" w:rsidTr="00DB694F">
        <w:trPr>
          <w:trHeight w:val="659"/>
        </w:trPr>
        <w:tc>
          <w:tcPr>
            <w:tcW w:w="4050" w:type="dxa"/>
            <w:shd w:val="clear" w:color="auto" w:fill="auto"/>
          </w:tcPr>
          <w:p w14:paraId="0E6E9A66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ขาดทุนทางภาษีในงวดก่อนที่รับรู้เป็นสินทรัพย์ภาษีเงินได้รอการตัดบัญชีในงวดปัจจุบัน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4425FA4B" w14:textId="77777777" w:rsidR="00167F06" w:rsidRPr="0047558B" w:rsidRDefault="00167F06" w:rsidP="00167F0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FFF4C5" w14:textId="0ED334B6" w:rsidR="00167F06" w:rsidRPr="0047558B" w:rsidRDefault="00167F06" w:rsidP="00167F06">
            <w:pPr>
              <w:pStyle w:val="acctfourfigures"/>
              <w:tabs>
                <w:tab w:val="clear" w:pos="765"/>
                <w:tab w:val="left" w:pos="770"/>
                <w:tab w:val="left" w:pos="870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95E2E7E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74EE18" w14:textId="77777777" w:rsidR="00167F06" w:rsidRPr="0047558B" w:rsidRDefault="00167F06" w:rsidP="00167F06">
            <w:pPr>
              <w:pStyle w:val="acctfourfigures"/>
              <w:tabs>
                <w:tab w:val="clear" w:pos="765"/>
                <w:tab w:val="left" w:pos="770"/>
                <w:tab w:val="left" w:pos="870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BEE9866" w14:textId="6499DD15" w:rsidR="00BE524C" w:rsidRPr="0047558B" w:rsidRDefault="00BE524C" w:rsidP="00BE52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(7,805)</w:t>
            </w:r>
          </w:p>
        </w:tc>
        <w:tc>
          <w:tcPr>
            <w:tcW w:w="236" w:type="dxa"/>
            <w:shd w:val="clear" w:color="auto" w:fill="auto"/>
          </w:tcPr>
          <w:p w14:paraId="3B598501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74504C41" w14:textId="77777777" w:rsidR="00167F06" w:rsidRPr="0047558B" w:rsidRDefault="00167F06" w:rsidP="00167F0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478A5219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FFFFFF"/>
          </w:tcPr>
          <w:p w14:paraId="0859236B" w14:textId="77777777" w:rsidR="00167F06" w:rsidRPr="0047558B" w:rsidRDefault="00167F06" w:rsidP="00DB69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  <w:p w14:paraId="5F5EC43B" w14:textId="4C6FEFD1" w:rsidR="00167F06" w:rsidRPr="0047558B" w:rsidRDefault="00167F06" w:rsidP="00DB69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64,927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67F06" w:rsidRPr="0047558B" w14:paraId="1F02B0F4" w14:textId="77777777" w:rsidTr="00DB694F">
        <w:trPr>
          <w:trHeight w:val="20"/>
        </w:trPr>
        <w:tc>
          <w:tcPr>
            <w:tcW w:w="4050" w:type="dxa"/>
            <w:shd w:val="clear" w:color="auto" w:fill="auto"/>
          </w:tcPr>
          <w:p w14:paraId="42541252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ผลขาดทุนในงวดปัจจุบันที่ไม่รับรู้เป็น</w:t>
            </w:r>
          </w:p>
          <w:p w14:paraId="2E4FAC22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418B4DBF" w14:textId="77777777" w:rsidR="00167F06" w:rsidRPr="0047558B" w:rsidRDefault="00167F06" w:rsidP="00167F0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327779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DBBA8A" w14:textId="77777777" w:rsidR="00167F06" w:rsidRPr="0047558B" w:rsidRDefault="00167F06" w:rsidP="00167F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64C02C3" w14:textId="58900584" w:rsidR="00BE524C" w:rsidRPr="0047558B" w:rsidRDefault="00BE524C" w:rsidP="00BE524C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12B4EC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51B3C9E1" w14:textId="77777777" w:rsidR="00167F06" w:rsidRPr="0047558B" w:rsidRDefault="00167F06" w:rsidP="00167F0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79549839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FFFFFF"/>
          </w:tcPr>
          <w:p w14:paraId="62E58A8B" w14:textId="77777777" w:rsidR="00167F06" w:rsidRPr="0047558B" w:rsidRDefault="00167F06" w:rsidP="00DB69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2E324AC" w14:textId="1B00D8A8" w:rsidR="00167F06" w:rsidRPr="0047558B" w:rsidRDefault="00167F06" w:rsidP="00DB69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60,326</w:t>
            </w:r>
          </w:p>
        </w:tc>
      </w:tr>
      <w:tr w:rsidR="00167F06" w:rsidRPr="0047558B" w14:paraId="2304ACBD" w14:textId="77777777" w:rsidTr="00DB694F">
        <w:trPr>
          <w:trHeight w:val="20"/>
        </w:trPr>
        <w:tc>
          <w:tcPr>
            <w:tcW w:w="4050" w:type="dxa"/>
            <w:shd w:val="clear" w:color="auto" w:fill="auto"/>
          </w:tcPr>
          <w:p w14:paraId="1A41CB9F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144" w:hanging="1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ตัดผลขาดทุนในงวดก่อนที่รับรู้เป็น</w:t>
            </w:r>
          </w:p>
          <w:p w14:paraId="692D4629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14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17851E2" w14:textId="77777777" w:rsidR="00167F06" w:rsidRPr="0047558B" w:rsidRDefault="00167F06" w:rsidP="00167F0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E9F296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2C106A" w14:textId="77777777" w:rsidR="00167F06" w:rsidRPr="0047558B" w:rsidRDefault="00167F06" w:rsidP="00167F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DEA901B" w14:textId="227EA17B" w:rsidR="00E10B82" w:rsidRPr="0047558B" w:rsidRDefault="00E10B82" w:rsidP="00A243DE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A76021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5A596F18" w14:textId="77777777" w:rsidR="00167F06" w:rsidRPr="0047558B" w:rsidRDefault="00167F06" w:rsidP="00167F0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88D81F4" w14:textId="77777777" w:rsidR="00167F06" w:rsidRPr="0047558B" w:rsidRDefault="00167F06" w:rsidP="00167F0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FFFFFF"/>
          </w:tcPr>
          <w:p w14:paraId="67BF6E97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FFFFFF"/>
          </w:tcPr>
          <w:p w14:paraId="28E2543E" w14:textId="77777777" w:rsidR="00167F06" w:rsidRPr="0047558B" w:rsidRDefault="00167F06" w:rsidP="00DB69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A25463F" w14:textId="089BED1D" w:rsidR="00167F06" w:rsidRPr="0047558B" w:rsidRDefault="00167F06" w:rsidP="00DB69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11,463</w:t>
            </w:r>
          </w:p>
        </w:tc>
      </w:tr>
      <w:tr w:rsidR="00167F06" w:rsidRPr="0047558B" w14:paraId="11392B82" w14:textId="77777777" w:rsidTr="00DB694F">
        <w:trPr>
          <w:trHeight w:val="20"/>
        </w:trPr>
        <w:tc>
          <w:tcPr>
            <w:tcW w:w="4050" w:type="dxa"/>
            <w:shd w:val="clear" w:color="auto" w:fill="FFFFFF"/>
          </w:tcPr>
          <w:p w14:paraId="05639DF0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EBA68" w14:textId="590A7E4D" w:rsidR="00167F06" w:rsidRPr="0047558B" w:rsidRDefault="001C7878" w:rsidP="00167F06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10B82"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6.78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3206CB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B5982" w14:textId="41D1B2A3" w:rsidR="00167F06" w:rsidRPr="0047558B" w:rsidRDefault="00C46BE4" w:rsidP="00167F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E524C"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</w:t>
            </w:r>
            <w:r w:rsidR="00E10B82"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572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8E5C02B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10A19B3" w14:textId="4AA801CE" w:rsidR="00167F06" w:rsidRPr="0047558B" w:rsidRDefault="00167F06" w:rsidP="00167F06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16.47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B88A6F7" w14:textId="77777777" w:rsidR="00167F06" w:rsidRPr="0047558B" w:rsidRDefault="00167F06" w:rsidP="0016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47A41BF" w14:textId="321F7EE3" w:rsidR="00167F06" w:rsidRPr="0047558B" w:rsidRDefault="00167F06" w:rsidP="00DB69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45,626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5946DC16" w14:textId="77777777" w:rsidR="003F7C25" w:rsidRPr="0047558B" w:rsidRDefault="003F7C25">
      <w:pPr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ook w:val="01E0" w:firstRow="1" w:lastRow="1" w:firstColumn="1" w:lastColumn="1" w:noHBand="0" w:noVBand="0"/>
      </w:tblPr>
      <w:tblGrid>
        <w:gridCol w:w="3870"/>
        <w:gridCol w:w="1132"/>
        <w:gridCol w:w="256"/>
        <w:gridCol w:w="1132"/>
        <w:gridCol w:w="256"/>
        <w:gridCol w:w="1132"/>
        <w:gridCol w:w="256"/>
        <w:gridCol w:w="1132"/>
      </w:tblGrid>
      <w:tr w:rsidR="006B7251" w:rsidRPr="0047558B" w14:paraId="5402C2AE" w14:textId="77777777" w:rsidTr="00DB694F">
        <w:trPr>
          <w:tblHeader/>
        </w:trPr>
        <w:tc>
          <w:tcPr>
            <w:tcW w:w="3870" w:type="dxa"/>
          </w:tcPr>
          <w:p w14:paraId="0E762B3C" w14:textId="77777777" w:rsidR="00390570" w:rsidRPr="0047558B" w:rsidRDefault="00390570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</w:tcPr>
          <w:p w14:paraId="66655E35" w14:textId="77777777" w:rsidR="00390570" w:rsidRPr="0047558B" w:rsidRDefault="00F478BB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59DC070C" w14:textId="77777777" w:rsidR="00390570" w:rsidRPr="0047558B" w:rsidRDefault="00390570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907317F" w14:textId="77777777" w:rsidR="00390570" w:rsidRPr="0047558B" w:rsidRDefault="00F478BB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7251" w:rsidRPr="0047558B" w14:paraId="54C588AF" w14:textId="77777777" w:rsidTr="00DB694F">
        <w:trPr>
          <w:tblHeader/>
        </w:trPr>
        <w:tc>
          <w:tcPr>
            <w:tcW w:w="3870" w:type="dxa"/>
          </w:tcPr>
          <w:p w14:paraId="08F37C7C" w14:textId="77777777" w:rsidR="00390570" w:rsidRPr="0047558B" w:rsidRDefault="00390570" w:rsidP="003921FE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11915"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11915"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2" w:type="dxa"/>
            <w:vAlign w:val="center"/>
          </w:tcPr>
          <w:p w14:paraId="7FFB4A67" w14:textId="2ED21356" w:rsidR="00390570" w:rsidRPr="0047558B" w:rsidRDefault="0097463B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256" w:type="dxa"/>
            <w:vAlign w:val="center"/>
          </w:tcPr>
          <w:p w14:paraId="66625BCF" w14:textId="77777777" w:rsidR="00390570" w:rsidRPr="0047558B" w:rsidRDefault="00390570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center"/>
          </w:tcPr>
          <w:p w14:paraId="666900EB" w14:textId="17A33878" w:rsidR="00390570" w:rsidRPr="0047558B" w:rsidRDefault="0097463B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256" w:type="dxa"/>
          </w:tcPr>
          <w:p w14:paraId="655526B6" w14:textId="77777777" w:rsidR="00390570" w:rsidRPr="0047558B" w:rsidRDefault="00390570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center"/>
          </w:tcPr>
          <w:p w14:paraId="0EBB112D" w14:textId="0FC94362" w:rsidR="00390570" w:rsidRPr="0047558B" w:rsidRDefault="0097463B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256" w:type="dxa"/>
            <w:vAlign w:val="center"/>
          </w:tcPr>
          <w:p w14:paraId="398EA4E5" w14:textId="77777777" w:rsidR="00390570" w:rsidRPr="0047558B" w:rsidRDefault="00390570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center"/>
          </w:tcPr>
          <w:p w14:paraId="3058ABDA" w14:textId="5C6CD29E" w:rsidR="00390570" w:rsidRPr="0047558B" w:rsidRDefault="0097463B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</w:tr>
      <w:tr w:rsidR="006B7251" w:rsidRPr="0047558B" w14:paraId="51CD1DC4" w14:textId="77777777" w:rsidTr="00DB694F">
        <w:trPr>
          <w:tblHeader/>
        </w:trPr>
        <w:tc>
          <w:tcPr>
            <w:tcW w:w="3870" w:type="dxa"/>
          </w:tcPr>
          <w:p w14:paraId="39198E25" w14:textId="77777777" w:rsidR="00390570" w:rsidRPr="0047558B" w:rsidRDefault="00390570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96" w:type="dxa"/>
            <w:gridSpan w:val="7"/>
          </w:tcPr>
          <w:p w14:paraId="246F02DA" w14:textId="77777777" w:rsidR="00390570" w:rsidRPr="0047558B" w:rsidRDefault="00390570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211915" w:rsidRPr="004755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</w:t>
            </w:r>
            <w:r w:rsidRPr="004755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B7251" w:rsidRPr="0047558B" w14:paraId="4F50A85B" w14:textId="77777777" w:rsidTr="00DB694F">
        <w:tc>
          <w:tcPr>
            <w:tcW w:w="3870" w:type="dxa"/>
          </w:tcPr>
          <w:p w14:paraId="44FBC75D" w14:textId="77777777" w:rsidR="0097463B" w:rsidRPr="0047558B" w:rsidRDefault="0097463B" w:rsidP="0097463B">
            <w:pPr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32" w:type="dxa"/>
          </w:tcPr>
          <w:p w14:paraId="0A1C087D" w14:textId="24BEEBF6" w:rsidR="0097463B" w:rsidRPr="0047558B" w:rsidRDefault="00C46BE4" w:rsidP="0097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10</w:t>
            </w:r>
            <w:r w:rsidR="00CF48C1" w:rsidRPr="0047558B">
              <w:rPr>
                <w:rFonts w:ascii="Angsana New" w:hAnsi="Angsana New"/>
                <w:sz w:val="30"/>
                <w:szCs w:val="30"/>
              </w:rPr>
              <w:t>2</w:t>
            </w:r>
            <w:r w:rsidRPr="0047558B">
              <w:rPr>
                <w:rFonts w:ascii="Angsana New" w:hAnsi="Angsana New"/>
                <w:sz w:val="30"/>
                <w:szCs w:val="30"/>
              </w:rPr>
              <w:t>,</w:t>
            </w:r>
            <w:r w:rsidR="00E10B82" w:rsidRPr="0047558B">
              <w:rPr>
                <w:rFonts w:ascii="Angsana New" w:hAnsi="Angsana New"/>
                <w:sz w:val="30"/>
                <w:szCs w:val="30"/>
              </w:rPr>
              <w:t>61</w:t>
            </w:r>
            <w:r w:rsidR="00865AB8" w:rsidRPr="0047558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6" w:type="dxa"/>
          </w:tcPr>
          <w:p w14:paraId="707E64BF" w14:textId="77777777" w:rsidR="0097463B" w:rsidRPr="0047558B" w:rsidRDefault="0097463B" w:rsidP="0097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BEBDC36" w14:textId="664C76DC" w:rsidR="0097463B" w:rsidRPr="0047558B" w:rsidRDefault="0097463B" w:rsidP="0097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100,243</w:t>
            </w:r>
          </w:p>
        </w:tc>
        <w:tc>
          <w:tcPr>
            <w:tcW w:w="256" w:type="dxa"/>
          </w:tcPr>
          <w:p w14:paraId="626BE1F3" w14:textId="77777777" w:rsidR="0097463B" w:rsidRPr="0047558B" w:rsidRDefault="0097463B" w:rsidP="0097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FC81B6A" w14:textId="0F7F0220" w:rsidR="0097463B" w:rsidRPr="0047558B" w:rsidRDefault="007F7B5B" w:rsidP="0097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90</w:t>
            </w:r>
            <w:r w:rsidR="00C46BE4" w:rsidRPr="0047558B">
              <w:rPr>
                <w:rFonts w:ascii="Angsana New" w:hAnsi="Angsana New"/>
                <w:sz w:val="30"/>
                <w:szCs w:val="30"/>
              </w:rPr>
              <w:t>,</w:t>
            </w:r>
            <w:r w:rsidRPr="0047558B"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56" w:type="dxa"/>
          </w:tcPr>
          <w:p w14:paraId="1AD0A02E" w14:textId="77777777" w:rsidR="0097463B" w:rsidRPr="0047558B" w:rsidRDefault="0097463B" w:rsidP="0097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09DC30D" w14:textId="7EA7CF1F" w:rsidR="0097463B" w:rsidRPr="0047558B" w:rsidRDefault="0097463B" w:rsidP="0097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87,431</w:t>
            </w:r>
          </w:p>
        </w:tc>
      </w:tr>
      <w:tr w:rsidR="006B7251" w:rsidRPr="0047558B" w14:paraId="03BED06B" w14:textId="77777777" w:rsidTr="00DB694F">
        <w:tc>
          <w:tcPr>
            <w:tcW w:w="3870" w:type="dxa"/>
          </w:tcPr>
          <w:p w14:paraId="645794B5" w14:textId="77777777" w:rsidR="0097463B" w:rsidRPr="0047558B" w:rsidRDefault="0097463B" w:rsidP="0097463B">
            <w:pPr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EF0C1F1" w14:textId="4B6F008D" w:rsidR="0097463B" w:rsidRPr="0047558B" w:rsidRDefault="00C46BE4" w:rsidP="0097463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(2,94</w:t>
            </w:r>
            <w:r w:rsidR="00865AB8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6" w:type="dxa"/>
          </w:tcPr>
          <w:p w14:paraId="454CFA64" w14:textId="77777777" w:rsidR="0097463B" w:rsidRPr="0047558B" w:rsidRDefault="0097463B" w:rsidP="0097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352E9EE1" w14:textId="1A2918EA" w:rsidR="0097463B" w:rsidRPr="0047558B" w:rsidRDefault="0097463B" w:rsidP="0097463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11,143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6" w:type="dxa"/>
          </w:tcPr>
          <w:p w14:paraId="5891DB54" w14:textId="77777777" w:rsidR="0097463B" w:rsidRPr="0047558B" w:rsidRDefault="0097463B" w:rsidP="0097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6E980B31" w14:textId="7C75064C" w:rsidR="0097463B" w:rsidRPr="0047558B" w:rsidRDefault="00C46BE4" w:rsidP="0097463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(2,94</w:t>
            </w:r>
            <w:r w:rsidR="00865AB8" w:rsidRPr="0047558B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6" w:type="dxa"/>
          </w:tcPr>
          <w:p w14:paraId="59F2434C" w14:textId="77777777" w:rsidR="0097463B" w:rsidRPr="0047558B" w:rsidRDefault="0097463B" w:rsidP="0097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3E0C950C" w14:textId="524FE4F2" w:rsidR="0097463B" w:rsidRPr="0047558B" w:rsidRDefault="0097463B" w:rsidP="0097463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10,463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B7251" w:rsidRPr="0047558B" w14:paraId="53981F0E" w14:textId="77777777" w:rsidTr="00DB694F">
        <w:tc>
          <w:tcPr>
            <w:tcW w:w="3870" w:type="dxa"/>
          </w:tcPr>
          <w:p w14:paraId="4A4E514B" w14:textId="77777777" w:rsidR="0097463B" w:rsidRPr="0047558B" w:rsidRDefault="0097463B" w:rsidP="0097463B">
            <w:pPr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39917B78" w14:textId="307F9316" w:rsidR="0097463B" w:rsidRPr="0047558B" w:rsidRDefault="00C46BE4" w:rsidP="0097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7F7B5B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F7B5B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10B82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56" w:type="dxa"/>
          </w:tcPr>
          <w:p w14:paraId="1D3A808A" w14:textId="77777777" w:rsidR="0097463B" w:rsidRPr="0047558B" w:rsidRDefault="0097463B" w:rsidP="0097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6861EEB8" w14:textId="5EEEABCA" w:rsidR="0097463B" w:rsidRPr="0047558B" w:rsidRDefault="0097463B" w:rsidP="0097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89,100</w:t>
            </w:r>
          </w:p>
        </w:tc>
        <w:tc>
          <w:tcPr>
            <w:tcW w:w="256" w:type="dxa"/>
          </w:tcPr>
          <w:p w14:paraId="100FF8B7" w14:textId="77777777" w:rsidR="0097463B" w:rsidRPr="0047558B" w:rsidRDefault="0097463B" w:rsidP="0097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4FC53F39" w14:textId="293A880A" w:rsidR="0097463B" w:rsidRPr="0047558B" w:rsidRDefault="00C46BE4" w:rsidP="0097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7F7B5B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F7B5B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865AB8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6" w:type="dxa"/>
          </w:tcPr>
          <w:p w14:paraId="5D175721" w14:textId="77777777" w:rsidR="0097463B" w:rsidRPr="0047558B" w:rsidRDefault="0097463B" w:rsidP="0097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63767CA1" w14:textId="7D5D764B" w:rsidR="0097463B" w:rsidRPr="0047558B" w:rsidRDefault="0097463B" w:rsidP="0097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76,968</w:t>
            </w:r>
          </w:p>
        </w:tc>
      </w:tr>
    </w:tbl>
    <w:p w14:paraId="0DEC2B83" w14:textId="48099FE2" w:rsidR="00744EF7" w:rsidRPr="0047558B" w:rsidRDefault="00744EF7" w:rsidP="008A4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3A92E82" w14:textId="7C69F449" w:rsidR="00667B18" w:rsidRPr="0047558B" w:rsidRDefault="00667B18" w:rsidP="00167F06">
      <w:pPr>
        <w:spacing w:line="240" w:lineRule="auto"/>
        <w:rPr>
          <w:rFonts w:ascii="Angsana New" w:hAnsi="Angsana New"/>
          <w:sz w:val="30"/>
          <w:szCs w:val="30"/>
        </w:rPr>
      </w:pPr>
    </w:p>
    <w:p w14:paraId="07CD842B" w14:textId="4102D4BC" w:rsidR="00667B18" w:rsidRPr="0047558B" w:rsidRDefault="00667B18" w:rsidP="00167F06">
      <w:pPr>
        <w:spacing w:line="240" w:lineRule="auto"/>
        <w:rPr>
          <w:rFonts w:ascii="Angsana New" w:hAnsi="Angsana New"/>
          <w:sz w:val="30"/>
          <w:szCs w:val="30"/>
        </w:rPr>
      </w:pPr>
    </w:p>
    <w:p w14:paraId="24A7FCBA" w14:textId="77777777" w:rsidR="00667B18" w:rsidRPr="0047558B" w:rsidRDefault="00667B18" w:rsidP="00167F06">
      <w:pPr>
        <w:spacing w:line="240" w:lineRule="auto"/>
        <w:rPr>
          <w:rFonts w:ascii="Angsana New" w:hAnsi="Angsana New"/>
          <w:sz w:val="30"/>
          <w:szCs w:val="30"/>
        </w:rPr>
      </w:pPr>
    </w:p>
    <w:p w14:paraId="12D684A9" w14:textId="1ED356C9" w:rsidR="00167F06" w:rsidRPr="0047558B" w:rsidRDefault="00167F06" w:rsidP="00167F06">
      <w:pPr>
        <w:spacing w:line="240" w:lineRule="auto"/>
      </w:pPr>
    </w:p>
    <w:p w14:paraId="266405D0" w14:textId="77777777" w:rsidR="00667B18" w:rsidRPr="0047558B" w:rsidRDefault="00667B18" w:rsidP="00167F06">
      <w:pPr>
        <w:spacing w:line="240" w:lineRule="auto"/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9"/>
        <w:gridCol w:w="1153"/>
        <w:gridCol w:w="271"/>
        <w:gridCol w:w="1169"/>
        <w:gridCol w:w="273"/>
        <w:gridCol w:w="14"/>
        <w:gridCol w:w="1260"/>
        <w:gridCol w:w="270"/>
        <w:gridCol w:w="1431"/>
      </w:tblGrid>
      <w:tr w:rsidR="0062495C" w:rsidRPr="0047558B" w14:paraId="69D2E50B" w14:textId="77777777" w:rsidTr="00DB694F">
        <w:trPr>
          <w:trHeight w:val="139"/>
          <w:tblHeader/>
        </w:trPr>
        <w:tc>
          <w:tcPr>
            <w:tcW w:w="3339" w:type="dxa"/>
          </w:tcPr>
          <w:p w14:paraId="384E08BF" w14:textId="390513D4" w:rsidR="0062495C" w:rsidRPr="0047558B" w:rsidRDefault="0062495C" w:rsidP="00E31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sz w:val="30"/>
                <w:szCs w:val="30"/>
                <w:shd w:val="clear" w:color="auto" w:fill="E6E6E6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841" w:type="dxa"/>
            <w:gridSpan w:val="8"/>
            <w:vAlign w:val="bottom"/>
          </w:tcPr>
          <w:p w14:paraId="24B25E28" w14:textId="77777777" w:rsidR="0062495C" w:rsidRPr="0047558B" w:rsidRDefault="0062495C" w:rsidP="00E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47558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62495C" w:rsidRPr="0047558B" w14:paraId="5ED27614" w14:textId="77777777" w:rsidTr="00DB694F">
        <w:trPr>
          <w:trHeight w:val="139"/>
          <w:tblHeader/>
        </w:trPr>
        <w:tc>
          <w:tcPr>
            <w:tcW w:w="3339" w:type="dxa"/>
          </w:tcPr>
          <w:p w14:paraId="5AA9BFE5" w14:textId="77777777" w:rsidR="0062495C" w:rsidRPr="0047558B" w:rsidRDefault="0062495C" w:rsidP="00E31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53" w:type="dxa"/>
            <w:vAlign w:val="bottom"/>
          </w:tcPr>
          <w:p w14:paraId="3D33996C" w14:textId="77777777" w:rsidR="0062495C" w:rsidRPr="0047558B" w:rsidRDefault="0062495C" w:rsidP="00E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F9186EB" w14:textId="77777777" w:rsidR="0062495C" w:rsidRPr="0047558B" w:rsidRDefault="0062495C" w:rsidP="00E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6" w:type="dxa"/>
            <w:gridSpan w:val="4"/>
            <w:tcBorders>
              <w:bottom w:val="single" w:sz="4" w:space="0" w:color="auto"/>
            </w:tcBorders>
            <w:vAlign w:val="bottom"/>
          </w:tcPr>
          <w:p w14:paraId="0CF1D88A" w14:textId="77777777" w:rsidR="0062495C" w:rsidRPr="0047558B" w:rsidRDefault="0062495C" w:rsidP="00E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(รายจ่าย) </w:t>
            </w:r>
            <w:r w:rsidRPr="0047558B">
              <w:rPr>
                <w:rFonts w:ascii="Angsana New" w:hAnsi="Angsana New"/>
                <w:sz w:val="30"/>
                <w:szCs w:val="30"/>
              </w:rPr>
              <w:t>/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350CE0A7" w14:textId="77777777" w:rsidR="0062495C" w:rsidRPr="0047558B" w:rsidRDefault="0062495C" w:rsidP="00E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4A133B30" w14:textId="77777777" w:rsidR="0062495C" w:rsidRPr="0047558B" w:rsidRDefault="0062495C" w:rsidP="00E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AE4" w:rsidRPr="0047558B" w14:paraId="60B676B8" w14:textId="77777777" w:rsidTr="00DB694F">
        <w:trPr>
          <w:trHeight w:val="139"/>
          <w:tblHeader/>
        </w:trPr>
        <w:tc>
          <w:tcPr>
            <w:tcW w:w="3339" w:type="dxa"/>
          </w:tcPr>
          <w:p w14:paraId="4B08CEB5" w14:textId="77777777" w:rsidR="00535AE4" w:rsidRPr="0047558B" w:rsidRDefault="00535AE4" w:rsidP="00535A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2BEECFBF" w14:textId="77777777" w:rsidR="00535AE4" w:rsidRPr="0047558B" w:rsidRDefault="00535AE4" w:rsidP="0053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03A48BA3" w14:textId="77777777" w:rsidR="00535AE4" w:rsidRPr="0047558B" w:rsidRDefault="00535AE4" w:rsidP="0053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A8D96FF" w14:textId="77777777" w:rsidR="00535AE4" w:rsidRPr="0047558B" w:rsidRDefault="00535AE4" w:rsidP="0053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3" w:type="dxa"/>
            <w:vAlign w:val="bottom"/>
          </w:tcPr>
          <w:p w14:paraId="04E6A9FA" w14:textId="77777777" w:rsidR="00535AE4" w:rsidRPr="0047558B" w:rsidRDefault="00535AE4" w:rsidP="0053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2013A088" w14:textId="77777777" w:rsidR="00535AE4" w:rsidRPr="0047558B" w:rsidRDefault="00535AE4" w:rsidP="0053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2C024A8A" w14:textId="77777777" w:rsidR="00535AE4" w:rsidRPr="0047558B" w:rsidRDefault="00535AE4" w:rsidP="0053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6EF24E65" w14:textId="77777777" w:rsidR="00535AE4" w:rsidRPr="0047558B" w:rsidRDefault="00535AE4" w:rsidP="0053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B7251" w:rsidRPr="0047558B" w14:paraId="4D045627" w14:textId="77777777" w:rsidTr="00DB694F">
        <w:trPr>
          <w:trHeight w:val="139"/>
          <w:tblHeader/>
        </w:trPr>
        <w:tc>
          <w:tcPr>
            <w:tcW w:w="3339" w:type="dxa"/>
          </w:tcPr>
          <w:p w14:paraId="52F55EC3" w14:textId="6A1F6C02" w:rsidR="006B7251" w:rsidRPr="0047558B" w:rsidRDefault="006B7251" w:rsidP="006B72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94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53" w:type="dxa"/>
            <w:vAlign w:val="bottom"/>
          </w:tcPr>
          <w:p w14:paraId="2A414A97" w14:textId="2A86EE83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71" w:type="dxa"/>
            <w:vAlign w:val="bottom"/>
          </w:tcPr>
          <w:p w14:paraId="25D73DFA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gridSpan w:val="3"/>
            <w:vAlign w:val="bottom"/>
          </w:tcPr>
          <w:p w14:paraId="4D715F5C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11642777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4A4AA7F1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2D19ACBB" w14:textId="1578D748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วันสิ้นปี</w:t>
            </w:r>
          </w:p>
        </w:tc>
      </w:tr>
      <w:tr w:rsidR="006B7251" w:rsidRPr="0047558B" w14:paraId="33CC3743" w14:textId="77777777" w:rsidTr="00DB694F">
        <w:trPr>
          <w:trHeight w:val="139"/>
          <w:tblHeader/>
        </w:trPr>
        <w:tc>
          <w:tcPr>
            <w:tcW w:w="3339" w:type="dxa"/>
          </w:tcPr>
          <w:p w14:paraId="3A69F64D" w14:textId="57E7A7C4" w:rsidR="006B7251" w:rsidRPr="0047558B" w:rsidRDefault="006B7251" w:rsidP="006B72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41" w:type="dxa"/>
            <w:gridSpan w:val="8"/>
            <w:vAlign w:val="bottom"/>
          </w:tcPr>
          <w:p w14:paraId="0E1AC38A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7251" w:rsidRPr="0047558B" w14:paraId="1A9E9C0E" w14:textId="77777777" w:rsidTr="00DB694F">
        <w:trPr>
          <w:trHeight w:val="139"/>
          <w:tblHeader/>
        </w:trPr>
        <w:tc>
          <w:tcPr>
            <w:tcW w:w="3339" w:type="dxa"/>
          </w:tcPr>
          <w:p w14:paraId="591D65BC" w14:textId="6390D72F" w:rsidR="006B7251" w:rsidRPr="0047558B" w:rsidRDefault="006B7251" w:rsidP="006B72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5841" w:type="dxa"/>
            <w:gridSpan w:val="8"/>
            <w:vAlign w:val="bottom"/>
          </w:tcPr>
          <w:p w14:paraId="57D4D28F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B7251" w:rsidRPr="0047558B" w14:paraId="54B2384A" w14:textId="77777777" w:rsidTr="00DB694F">
        <w:trPr>
          <w:trHeight w:val="139"/>
          <w:tblHeader/>
        </w:trPr>
        <w:tc>
          <w:tcPr>
            <w:tcW w:w="3339" w:type="dxa"/>
          </w:tcPr>
          <w:p w14:paraId="3C70CCAC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3" w:type="dxa"/>
          </w:tcPr>
          <w:p w14:paraId="4E68B953" w14:textId="2BAD518E" w:rsidR="006B7251" w:rsidRPr="0047558B" w:rsidRDefault="006B7251" w:rsidP="006B72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229A9300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1F06256B" w14:textId="08F7F637" w:rsidR="006B7251" w:rsidRPr="0047558B" w:rsidRDefault="006B7251" w:rsidP="006B725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49D6391C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4" w:type="dxa"/>
            <w:gridSpan w:val="2"/>
          </w:tcPr>
          <w:p w14:paraId="3A59CCB3" w14:textId="711D37F0" w:rsidR="006B7251" w:rsidRPr="0047558B" w:rsidRDefault="006B7251" w:rsidP="006B725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20ECD97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1" w:type="dxa"/>
          </w:tcPr>
          <w:p w14:paraId="2CF1D62D" w14:textId="1BF7163F" w:rsidR="006B7251" w:rsidRPr="0047558B" w:rsidRDefault="006B7251" w:rsidP="006B72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B7251" w:rsidRPr="0047558B" w14:paraId="3910DE3F" w14:textId="77777777" w:rsidTr="00DB694F">
        <w:trPr>
          <w:trHeight w:val="348"/>
          <w:tblHeader/>
        </w:trPr>
        <w:tc>
          <w:tcPr>
            <w:tcW w:w="3339" w:type="dxa"/>
          </w:tcPr>
          <w:p w14:paraId="01FA2C19" w14:textId="351CDCA6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53" w:type="dxa"/>
            <w:shd w:val="clear" w:color="auto" w:fill="auto"/>
          </w:tcPr>
          <w:p w14:paraId="757A74EC" w14:textId="55648DF1" w:rsidR="006B7251" w:rsidRPr="0047558B" w:rsidRDefault="006B7251" w:rsidP="006B72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5E48AA1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BA72DDC" w14:textId="6D1BF666" w:rsidR="006B7251" w:rsidRPr="0047558B" w:rsidRDefault="006B7251" w:rsidP="00DB69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50424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3" w:type="dxa"/>
            <w:shd w:val="clear" w:color="auto" w:fill="auto"/>
          </w:tcPr>
          <w:p w14:paraId="37973600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3EFF791D" w14:textId="3EABFAB2" w:rsidR="006B7251" w:rsidRPr="0047558B" w:rsidRDefault="006B7251" w:rsidP="006B725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D62294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56F967D3" w14:textId="64C88BFB" w:rsidR="006B7251" w:rsidRPr="0047558B" w:rsidRDefault="006B7251" w:rsidP="006B725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50424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6B7251" w:rsidRPr="0047558B" w14:paraId="10DB386E" w14:textId="77777777" w:rsidTr="00DB694F">
        <w:trPr>
          <w:trHeight w:val="348"/>
          <w:tblHeader/>
        </w:trPr>
        <w:tc>
          <w:tcPr>
            <w:tcW w:w="3339" w:type="dxa"/>
          </w:tcPr>
          <w:p w14:paraId="542654B6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หนี้สินผลประโยชน์พนักงาน </w:t>
            </w:r>
          </w:p>
        </w:tc>
        <w:tc>
          <w:tcPr>
            <w:tcW w:w="1153" w:type="dxa"/>
            <w:shd w:val="clear" w:color="auto" w:fill="auto"/>
          </w:tcPr>
          <w:p w14:paraId="5D8C9E2F" w14:textId="3A5FBEDE" w:rsidR="006B7251" w:rsidRPr="0047558B" w:rsidRDefault="006B7251" w:rsidP="006B72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19,606</w:t>
            </w:r>
          </w:p>
        </w:tc>
        <w:tc>
          <w:tcPr>
            <w:tcW w:w="271" w:type="dxa"/>
            <w:shd w:val="clear" w:color="auto" w:fill="auto"/>
          </w:tcPr>
          <w:p w14:paraId="769D69A1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FEA4FA9" w14:textId="5820534C" w:rsidR="006B7251" w:rsidRPr="0047558B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(204)</w:t>
            </w:r>
          </w:p>
        </w:tc>
        <w:tc>
          <w:tcPr>
            <w:tcW w:w="273" w:type="dxa"/>
            <w:shd w:val="clear" w:color="auto" w:fill="auto"/>
          </w:tcPr>
          <w:p w14:paraId="2AFEB7C6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08DCF54F" w14:textId="0A3A60C3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(744)</w:t>
            </w:r>
          </w:p>
        </w:tc>
        <w:tc>
          <w:tcPr>
            <w:tcW w:w="270" w:type="dxa"/>
            <w:shd w:val="clear" w:color="auto" w:fill="auto"/>
          </w:tcPr>
          <w:p w14:paraId="1FBB8B07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78D14F46" w14:textId="1451DDBC" w:rsidR="006B7251" w:rsidRPr="0047558B" w:rsidRDefault="006B7251" w:rsidP="006B725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18,658</w:t>
            </w:r>
          </w:p>
        </w:tc>
      </w:tr>
      <w:tr w:rsidR="006B7251" w:rsidRPr="0047558B" w14:paraId="0BC03E74" w14:textId="77777777" w:rsidTr="00DB694F">
        <w:trPr>
          <w:trHeight w:val="348"/>
          <w:tblHeader/>
        </w:trPr>
        <w:tc>
          <w:tcPr>
            <w:tcW w:w="3339" w:type="dxa"/>
          </w:tcPr>
          <w:p w14:paraId="45107B26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  <w:p w14:paraId="24513A92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  (ตัดรายการกำไรจากการจำหน่าย</w:t>
            </w:r>
          </w:p>
          <w:p w14:paraId="5B40BDBE" w14:textId="7CAF0FCB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เครื่องจักรและอุปกรณ์ระหว่างกัน)</w:t>
            </w:r>
          </w:p>
        </w:tc>
        <w:tc>
          <w:tcPr>
            <w:tcW w:w="1153" w:type="dxa"/>
            <w:shd w:val="clear" w:color="auto" w:fill="auto"/>
          </w:tcPr>
          <w:p w14:paraId="6E1B5007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34B5499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DBCBB0A" w14:textId="2ADFA2F0" w:rsidR="006B7251" w:rsidRPr="0047558B" w:rsidRDefault="006B7251" w:rsidP="006B72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12,169</w:t>
            </w:r>
          </w:p>
        </w:tc>
        <w:tc>
          <w:tcPr>
            <w:tcW w:w="271" w:type="dxa"/>
            <w:shd w:val="clear" w:color="auto" w:fill="auto"/>
          </w:tcPr>
          <w:p w14:paraId="1C6028DB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86E11D9" w14:textId="77777777" w:rsidR="006B7251" w:rsidRPr="0047558B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AA18837" w14:textId="77777777" w:rsidR="006B7251" w:rsidRPr="0047558B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49BF866" w14:textId="2E3BE41D" w:rsidR="006B7251" w:rsidRPr="0047558B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(935)</w:t>
            </w:r>
          </w:p>
        </w:tc>
        <w:tc>
          <w:tcPr>
            <w:tcW w:w="273" w:type="dxa"/>
            <w:shd w:val="clear" w:color="auto" w:fill="auto"/>
          </w:tcPr>
          <w:p w14:paraId="3E9522C4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19D09436" w14:textId="77777777" w:rsidR="006B7251" w:rsidRPr="0047558B" w:rsidRDefault="006B7251" w:rsidP="006B7251">
            <w:pPr>
              <w:pStyle w:val="30"/>
              <w:tabs>
                <w:tab w:val="clear" w:pos="360"/>
                <w:tab w:val="clear" w:pos="720"/>
                <w:tab w:val="decimal" w:pos="275"/>
                <w:tab w:val="decimal" w:pos="698"/>
              </w:tabs>
              <w:ind w:right="2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7270D9D" w14:textId="77777777" w:rsidR="006B7251" w:rsidRPr="0047558B" w:rsidRDefault="006B7251" w:rsidP="006B7251">
            <w:pPr>
              <w:pStyle w:val="30"/>
              <w:tabs>
                <w:tab w:val="clear" w:pos="360"/>
                <w:tab w:val="clear" w:pos="720"/>
                <w:tab w:val="decimal" w:pos="275"/>
                <w:tab w:val="decimal" w:pos="698"/>
              </w:tabs>
              <w:ind w:right="2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5DC68DB" w14:textId="70421560" w:rsidR="006B7251" w:rsidRPr="0047558B" w:rsidRDefault="006B7251" w:rsidP="006B7251">
            <w:pPr>
              <w:pStyle w:val="30"/>
              <w:tabs>
                <w:tab w:val="clear" w:pos="360"/>
                <w:tab w:val="clear" w:pos="720"/>
                <w:tab w:val="decimal" w:pos="698"/>
              </w:tabs>
              <w:ind w:right="2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AF81B6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1C746C76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98EE837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5C40352" w14:textId="008D4AB9" w:rsidR="006B7251" w:rsidRPr="0047558B" w:rsidRDefault="006B7251" w:rsidP="006B725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11,234</w:t>
            </w:r>
          </w:p>
        </w:tc>
      </w:tr>
      <w:tr w:rsidR="004C0A48" w:rsidRPr="0047558B" w14:paraId="629CA145" w14:textId="77777777" w:rsidTr="00DB694F">
        <w:trPr>
          <w:trHeight w:val="348"/>
          <w:tblHeader/>
        </w:trPr>
        <w:tc>
          <w:tcPr>
            <w:tcW w:w="3339" w:type="dxa"/>
          </w:tcPr>
          <w:p w14:paraId="4DC02C88" w14:textId="24159940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B694F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53" w:type="dxa"/>
            <w:shd w:val="clear" w:color="auto" w:fill="auto"/>
          </w:tcPr>
          <w:p w14:paraId="60792BC8" w14:textId="711A4A58" w:rsidR="004C0A48" w:rsidRPr="0047558B" w:rsidRDefault="004C0A48" w:rsidP="004C0A4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71" w:type="dxa"/>
            <w:shd w:val="clear" w:color="auto" w:fill="auto"/>
          </w:tcPr>
          <w:p w14:paraId="23917159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1DB62712" w14:textId="725E985C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2,415</w:t>
            </w:r>
          </w:p>
        </w:tc>
        <w:tc>
          <w:tcPr>
            <w:tcW w:w="273" w:type="dxa"/>
            <w:shd w:val="clear" w:color="auto" w:fill="auto"/>
          </w:tcPr>
          <w:p w14:paraId="700598CE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21C40AAD" w14:textId="4BE65C3A" w:rsidR="004C0A48" w:rsidRPr="00DB694F" w:rsidRDefault="004C0A48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694F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DB694F">
              <w:rPr>
                <w:rFonts w:ascii="Angsana New" w:hAnsi="Angsana New"/>
                <w:sz w:val="30"/>
                <w:szCs w:val="30"/>
              </w:rPr>
              <w:t>,</w:t>
            </w:r>
            <w:r w:rsidRPr="00DB694F">
              <w:rPr>
                <w:rFonts w:ascii="Angsana New" w:hAnsi="Angsana New"/>
                <w:sz w:val="30"/>
                <w:szCs w:val="30"/>
                <w:cs/>
              </w:rPr>
              <w:t>850</w:t>
            </w:r>
          </w:p>
        </w:tc>
        <w:tc>
          <w:tcPr>
            <w:tcW w:w="270" w:type="dxa"/>
            <w:shd w:val="clear" w:color="auto" w:fill="auto"/>
          </w:tcPr>
          <w:p w14:paraId="78DA61CA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6CE68581" w14:textId="5E472A1B" w:rsidR="004C0A48" w:rsidRPr="0047558B" w:rsidRDefault="004C0A48" w:rsidP="004C0A4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6,493</w:t>
            </w:r>
          </w:p>
        </w:tc>
      </w:tr>
      <w:tr w:rsidR="004C0A48" w:rsidRPr="0047558B" w14:paraId="093F498A" w14:textId="77777777" w:rsidTr="00DB694F">
        <w:trPr>
          <w:trHeight w:val="334"/>
          <w:tblHeader/>
        </w:trPr>
        <w:tc>
          <w:tcPr>
            <w:tcW w:w="3339" w:type="dxa"/>
          </w:tcPr>
          <w:p w14:paraId="69289D90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53" w:type="dxa"/>
            <w:shd w:val="clear" w:color="auto" w:fill="auto"/>
          </w:tcPr>
          <w:p w14:paraId="56318AB5" w14:textId="62FDE95D" w:rsidR="004C0A48" w:rsidRPr="0047558B" w:rsidRDefault="004C0A48" w:rsidP="004C0A4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1" w:type="dxa"/>
            <w:shd w:val="clear" w:color="auto" w:fill="auto"/>
          </w:tcPr>
          <w:p w14:paraId="45A32316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1E85DAF6" w14:textId="41EE701F" w:rsidR="004C0A48" w:rsidRPr="0047558B" w:rsidRDefault="004C0A48" w:rsidP="00DB69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3" w:type="dxa"/>
            <w:shd w:val="clear" w:color="auto" w:fill="auto"/>
          </w:tcPr>
          <w:p w14:paraId="102DCC4A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4802D9D8" w14:textId="73503F35" w:rsidR="004C0A48" w:rsidRPr="00DB694F" w:rsidRDefault="004C0A48" w:rsidP="00DB694F">
            <w:pPr>
              <w:pStyle w:val="30"/>
              <w:tabs>
                <w:tab w:val="clear" w:pos="360"/>
                <w:tab w:val="clear" w:pos="720"/>
                <w:tab w:val="decimal" w:pos="686"/>
              </w:tabs>
              <w:ind w:left="-108" w:right="220" w:firstLine="11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6C1EB1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3EE2435E" w14:textId="6895CE4F" w:rsidR="004C0A48" w:rsidRPr="0047558B" w:rsidRDefault="004C0A48" w:rsidP="004C0A4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</w:p>
        </w:tc>
      </w:tr>
      <w:tr w:rsidR="004C0A48" w:rsidRPr="0047558B" w14:paraId="1540C845" w14:textId="77777777" w:rsidTr="00DD0537">
        <w:trPr>
          <w:trHeight w:val="334"/>
          <w:tblHeader/>
        </w:trPr>
        <w:tc>
          <w:tcPr>
            <w:tcW w:w="3339" w:type="dxa"/>
          </w:tcPr>
          <w:p w14:paraId="5BF4E52F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5D0922CD" w14:textId="36C101B4" w:rsidR="004C0A48" w:rsidRPr="0047558B" w:rsidRDefault="004C0A48" w:rsidP="004C0A4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68,080</w:t>
            </w:r>
          </w:p>
        </w:tc>
        <w:tc>
          <w:tcPr>
            <w:tcW w:w="271" w:type="dxa"/>
            <w:shd w:val="clear" w:color="auto" w:fill="auto"/>
          </w:tcPr>
          <w:p w14:paraId="4288ED70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A09A8CC" w14:textId="1A52A109" w:rsidR="004C0A48" w:rsidRPr="0047558B" w:rsidRDefault="004C0A48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(2,094)</w:t>
            </w:r>
          </w:p>
        </w:tc>
        <w:tc>
          <w:tcPr>
            <w:tcW w:w="273" w:type="dxa"/>
            <w:shd w:val="clear" w:color="auto" w:fill="auto"/>
          </w:tcPr>
          <w:p w14:paraId="7F9D5C0B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10C34" w14:textId="6EF899B4" w:rsidR="004C0A48" w:rsidRPr="0047558B" w:rsidRDefault="004C0A48" w:rsidP="004C0A48">
            <w:pPr>
              <w:pStyle w:val="30"/>
              <w:tabs>
                <w:tab w:val="clear" w:pos="360"/>
                <w:tab w:val="clear" w:pos="720"/>
                <w:tab w:val="decimal" w:pos="686"/>
              </w:tabs>
              <w:ind w:left="-108" w:right="220" w:firstLine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9E0A9F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300A4689" w14:textId="2523642B" w:rsidR="004C0A48" w:rsidRPr="0047558B" w:rsidRDefault="004C0A48" w:rsidP="004C0A4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65,986</w:t>
            </w:r>
          </w:p>
        </w:tc>
      </w:tr>
      <w:tr w:rsidR="004C0A48" w:rsidRPr="0047558B" w14:paraId="27AFAD49" w14:textId="77777777" w:rsidTr="00DD0537">
        <w:trPr>
          <w:trHeight w:val="334"/>
          <w:tblHeader/>
        </w:trPr>
        <w:tc>
          <w:tcPr>
            <w:tcW w:w="3339" w:type="dxa"/>
          </w:tcPr>
          <w:p w14:paraId="714FB204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D3113" w14:textId="7FEE582B" w:rsidR="004C0A48" w:rsidRPr="0047558B" w:rsidRDefault="004C0A48" w:rsidP="004C0A4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100,243</w:t>
            </w:r>
          </w:p>
        </w:tc>
        <w:tc>
          <w:tcPr>
            <w:tcW w:w="271" w:type="dxa"/>
            <w:shd w:val="clear" w:color="auto" w:fill="auto"/>
          </w:tcPr>
          <w:p w14:paraId="0D0075DB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5FEC4" w14:textId="6670CF29" w:rsidR="004C0A48" w:rsidRPr="0047558B" w:rsidRDefault="004C0A48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(731)</w:t>
            </w:r>
          </w:p>
        </w:tc>
        <w:tc>
          <w:tcPr>
            <w:tcW w:w="273" w:type="dxa"/>
            <w:shd w:val="clear" w:color="auto" w:fill="auto"/>
          </w:tcPr>
          <w:p w14:paraId="11FB857D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CCF8B" w14:textId="10C83ACE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3,106</w:t>
            </w:r>
          </w:p>
        </w:tc>
        <w:tc>
          <w:tcPr>
            <w:tcW w:w="270" w:type="dxa"/>
            <w:shd w:val="clear" w:color="auto" w:fill="auto"/>
          </w:tcPr>
          <w:p w14:paraId="2CF2FE1C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B4055" w14:textId="2014AE7A" w:rsidR="004C0A48" w:rsidRPr="0047558B" w:rsidRDefault="004C0A48" w:rsidP="004C0A4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102,618</w:t>
            </w:r>
          </w:p>
        </w:tc>
      </w:tr>
      <w:tr w:rsidR="004C0A48" w:rsidRPr="0047558B" w14:paraId="694A3B48" w14:textId="77777777" w:rsidTr="00DD0537">
        <w:trPr>
          <w:trHeight w:val="217"/>
          <w:tblHeader/>
        </w:trPr>
        <w:tc>
          <w:tcPr>
            <w:tcW w:w="3339" w:type="dxa"/>
          </w:tcPr>
          <w:p w14:paraId="7C65DC14" w14:textId="03CB4E92" w:rsidR="004C0A48" w:rsidRPr="00DB694F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6AB8DCA1" w14:textId="77777777" w:rsidR="004C0A48" w:rsidRPr="0047558B" w:rsidRDefault="004C0A48" w:rsidP="004C0A4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50F505F2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62F1FF9C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78E7F6AF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EF90CE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932B25" w14:textId="77777777" w:rsidR="004C0A48" w:rsidRPr="0047558B" w:rsidRDefault="004C0A48" w:rsidP="004C0A48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62EAEB1A" w14:textId="77777777" w:rsidR="004C0A48" w:rsidRPr="0047558B" w:rsidRDefault="004C0A48" w:rsidP="004C0A4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C0A48" w:rsidRPr="0047558B" w14:paraId="15438DBD" w14:textId="77777777" w:rsidTr="00DB694F">
        <w:trPr>
          <w:trHeight w:val="217"/>
          <w:tblHeader/>
        </w:trPr>
        <w:tc>
          <w:tcPr>
            <w:tcW w:w="3339" w:type="dxa"/>
          </w:tcPr>
          <w:p w14:paraId="72D3CEE6" w14:textId="47A19344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3" w:type="dxa"/>
            <w:shd w:val="clear" w:color="auto" w:fill="auto"/>
          </w:tcPr>
          <w:p w14:paraId="42B54285" w14:textId="77777777" w:rsidR="004C0A48" w:rsidRPr="0047558B" w:rsidRDefault="004C0A48" w:rsidP="004C0A4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3EC5B09F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115A877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76ECBBDD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72EFF6EE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E10D28" w14:textId="77777777" w:rsidR="004C0A48" w:rsidRPr="0047558B" w:rsidRDefault="004C0A48" w:rsidP="004C0A48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  <w:shd w:val="clear" w:color="auto" w:fill="auto"/>
          </w:tcPr>
          <w:p w14:paraId="26C2ABBF" w14:textId="77777777" w:rsidR="004C0A48" w:rsidRPr="0047558B" w:rsidRDefault="004C0A48" w:rsidP="004C0A4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C0A48" w:rsidRPr="0047558B" w14:paraId="5BA7AC0D" w14:textId="77777777" w:rsidTr="00DB694F">
        <w:trPr>
          <w:trHeight w:val="217"/>
          <w:tblHeader/>
        </w:trPr>
        <w:tc>
          <w:tcPr>
            <w:tcW w:w="3339" w:type="dxa"/>
          </w:tcPr>
          <w:p w14:paraId="5FD12D25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53" w:type="dxa"/>
            <w:shd w:val="clear" w:color="auto" w:fill="auto"/>
          </w:tcPr>
          <w:p w14:paraId="76BDC52C" w14:textId="20920049" w:rsidR="004C0A48" w:rsidRPr="0047558B" w:rsidRDefault="004C0A48" w:rsidP="004C0A4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(680)</w:t>
            </w:r>
          </w:p>
        </w:tc>
        <w:tc>
          <w:tcPr>
            <w:tcW w:w="271" w:type="dxa"/>
            <w:shd w:val="clear" w:color="auto" w:fill="auto"/>
          </w:tcPr>
          <w:p w14:paraId="694215EE" w14:textId="77777777" w:rsidR="004C0A48" w:rsidRPr="0047558B" w:rsidRDefault="004C0A48" w:rsidP="004C0A48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2750297F" w14:textId="4B464A9B" w:rsidR="004C0A48" w:rsidRPr="0047558B" w:rsidRDefault="004C0A48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273" w:type="dxa"/>
            <w:shd w:val="clear" w:color="auto" w:fill="auto"/>
          </w:tcPr>
          <w:p w14:paraId="4954C567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5425D935" w14:textId="20A6DC83" w:rsidR="004C0A48" w:rsidRPr="0047558B" w:rsidRDefault="004C0A48" w:rsidP="004C0A48">
            <w:pPr>
              <w:pStyle w:val="30"/>
              <w:tabs>
                <w:tab w:val="clear" w:pos="360"/>
                <w:tab w:val="clear" w:pos="720"/>
                <w:tab w:val="decimal" w:pos="686"/>
              </w:tabs>
              <w:ind w:left="-108" w:right="220" w:firstLine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0AA975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7313DA39" w14:textId="3D6396C2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0A48" w:rsidRPr="0047558B" w14:paraId="617DFF12" w14:textId="77777777" w:rsidTr="00DB694F">
        <w:trPr>
          <w:trHeight w:val="334"/>
          <w:tblHeader/>
        </w:trPr>
        <w:tc>
          <w:tcPr>
            <w:tcW w:w="3339" w:type="dxa"/>
          </w:tcPr>
          <w:p w14:paraId="4A804590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153" w:type="dxa"/>
            <w:shd w:val="clear" w:color="auto" w:fill="auto"/>
          </w:tcPr>
          <w:p w14:paraId="35F99329" w14:textId="45AC4745" w:rsidR="004C0A48" w:rsidRPr="0047558B" w:rsidRDefault="004C0A48" w:rsidP="004C0A4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(8,775)</w:t>
            </w:r>
          </w:p>
        </w:tc>
        <w:tc>
          <w:tcPr>
            <w:tcW w:w="271" w:type="dxa"/>
            <w:shd w:val="clear" w:color="auto" w:fill="auto"/>
          </w:tcPr>
          <w:p w14:paraId="428F4A4F" w14:textId="77777777" w:rsidR="004C0A48" w:rsidRPr="0047558B" w:rsidRDefault="004C0A48" w:rsidP="004C0A48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0E229E4E" w14:textId="24437609" w:rsidR="004C0A48" w:rsidRPr="0047558B" w:rsidRDefault="004C0A48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8,201</w:t>
            </w:r>
          </w:p>
        </w:tc>
        <w:tc>
          <w:tcPr>
            <w:tcW w:w="273" w:type="dxa"/>
            <w:shd w:val="clear" w:color="auto" w:fill="auto"/>
          </w:tcPr>
          <w:p w14:paraId="611FD580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1D4E6E10" w14:textId="3C665200" w:rsidR="004C0A48" w:rsidRPr="0047558B" w:rsidRDefault="004C0A48" w:rsidP="004C0A48">
            <w:pPr>
              <w:pStyle w:val="30"/>
              <w:tabs>
                <w:tab w:val="clear" w:pos="360"/>
                <w:tab w:val="clear" w:pos="720"/>
                <w:tab w:val="decimal" w:pos="686"/>
              </w:tabs>
              <w:ind w:left="-108" w:right="220" w:firstLine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E11821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2A678C4C" w14:textId="6E6D9529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(574)</w:t>
            </w:r>
          </w:p>
        </w:tc>
      </w:tr>
      <w:tr w:rsidR="004C0A48" w:rsidRPr="0047558B" w14:paraId="22C4E27C" w14:textId="77777777" w:rsidTr="00DD0537">
        <w:trPr>
          <w:trHeight w:val="334"/>
          <w:tblHeader/>
        </w:trPr>
        <w:tc>
          <w:tcPr>
            <w:tcW w:w="3339" w:type="dxa"/>
          </w:tcPr>
          <w:p w14:paraId="39AF4FF9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159BD5A8" w14:textId="2C53AA99" w:rsidR="004C0A48" w:rsidRPr="0047558B" w:rsidRDefault="004C0A48" w:rsidP="004C0A4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(1,688)</w:t>
            </w:r>
          </w:p>
        </w:tc>
        <w:tc>
          <w:tcPr>
            <w:tcW w:w="271" w:type="dxa"/>
            <w:shd w:val="clear" w:color="auto" w:fill="auto"/>
          </w:tcPr>
          <w:p w14:paraId="16604B7A" w14:textId="77777777" w:rsidR="004C0A48" w:rsidRPr="0047558B" w:rsidRDefault="004C0A48" w:rsidP="004C0A48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073C38B4" w14:textId="6C849B51" w:rsidR="004C0A48" w:rsidRPr="0047558B" w:rsidRDefault="004C0A48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(684)</w:t>
            </w:r>
          </w:p>
        </w:tc>
        <w:tc>
          <w:tcPr>
            <w:tcW w:w="273" w:type="dxa"/>
            <w:shd w:val="clear" w:color="auto" w:fill="auto"/>
          </w:tcPr>
          <w:p w14:paraId="2C57F967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07BE1B" w14:textId="3C649D9F" w:rsidR="004C0A48" w:rsidRPr="0047558B" w:rsidRDefault="004C0A48" w:rsidP="004C0A48">
            <w:pPr>
              <w:pStyle w:val="30"/>
              <w:tabs>
                <w:tab w:val="clear" w:pos="360"/>
                <w:tab w:val="clear" w:pos="720"/>
                <w:tab w:val="decimal" w:pos="686"/>
              </w:tabs>
              <w:ind w:left="-108" w:right="220" w:firstLine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14FBE9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A10D4E9" w14:textId="36477241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(2,372)</w:t>
            </w:r>
          </w:p>
        </w:tc>
      </w:tr>
      <w:tr w:rsidR="004C0A48" w:rsidRPr="0047558B" w14:paraId="30800231" w14:textId="77777777" w:rsidTr="00DD0537">
        <w:trPr>
          <w:trHeight w:val="334"/>
          <w:tblHeader/>
        </w:trPr>
        <w:tc>
          <w:tcPr>
            <w:tcW w:w="3339" w:type="dxa"/>
          </w:tcPr>
          <w:p w14:paraId="763181D7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F0A4B" w14:textId="43AB4E17" w:rsidR="004C0A48" w:rsidRPr="0047558B" w:rsidRDefault="004C0A48" w:rsidP="004C0A4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(11,143)</w:t>
            </w:r>
          </w:p>
        </w:tc>
        <w:tc>
          <w:tcPr>
            <w:tcW w:w="271" w:type="dxa"/>
            <w:shd w:val="clear" w:color="auto" w:fill="auto"/>
          </w:tcPr>
          <w:p w14:paraId="474ABC62" w14:textId="77777777" w:rsidR="004C0A48" w:rsidRPr="0047558B" w:rsidRDefault="004C0A48" w:rsidP="004C0A48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9CCFA" w14:textId="6DF6FCF4" w:rsidR="004C0A48" w:rsidRPr="0047558B" w:rsidRDefault="004C0A48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8,197</w:t>
            </w:r>
          </w:p>
        </w:tc>
        <w:tc>
          <w:tcPr>
            <w:tcW w:w="273" w:type="dxa"/>
            <w:shd w:val="clear" w:color="auto" w:fill="auto"/>
          </w:tcPr>
          <w:p w14:paraId="73A95055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BD1F4" w14:textId="7AFFAB82" w:rsidR="004C0A48" w:rsidRPr="00DB694F" w:rsidRDefault="004C0A48" w:rsidP="004C0A48">
            <w:pPr>
              <w:pStyle w:val="30"/>
              <w:tabs>
                <w:tab w:val="clear" w:pos="360"/>
                <w:tab w:val="clear" w:pos="720"/>
                <w:tab w:val="decimal" w:pos="686"/>
              </w:tabs>
              <w:ind w:left="-108" w:right="220" w:firstLine="1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69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3247E5" w14:textId="77777777" w:rsidR="004C0A48" w:rsidRPr="0047558B" w:rsidRDefault="004C0A48" w:rsidP="004C0A48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CF642" w14:textId="37531893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(2,946)</w:t>
            </w:r>
          </w:p>
        </w:tc>
      </w:tr>
      <w:tr w:rsidR="004C0A48" w:rsidRPr="0047558B" w14:paraId="102A1D6C" w14:textId="77777777" w:rsidTr="00DD0537">
        <w:trPr>
          <w:trHeight w:val="334"/>
          <w:tblHeader/>
        </w:trPr>
        <w:tc>
          <w:tcPr>
            <w:tcW w:w="3339" w:type="dxa"/>
          </w:tcPr>
          <w:p w14:paraId="39E0DED4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02D13A5E" w14:textId="77777777" w:rsidR="004C0A48" w:rsidRPr="0047558B" w:rsidRDefault="004C0A48" w:rsidP="004C0A48">
            <w:pPr>
              <w:pStyle w:val="acctfourfigures"/>
              <w:tabs>
                <w:tab w:val="clear" w:pos="765"/>
                <w:tab w:val="decimal" w:pos="830"/>
                <w:tab w:val="decimal" w:pos="880"/>
              </w:tabs>
              <w:spacing w:line="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FB8E956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63DC6321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18D3E67F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3E5322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07ED49" w14:textId="77777777" w:rsidR="004C0A48" w:rsidRPr="0047558B" w:rsidRDefault="004C0A48" w:rsidP="004C0A48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6926CA41" w14:textId="77777777" w:rsidR="004C0A48" w:rsidRPr="0047558B" w:rsidRDefault="004C0A48" w:rsidP="004C0A48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A48" w:rsidRPr="0047558B" w14:paraId="646E06EB" w14:textId="77777777" w:rsidTr="00DB694F">
        <w:trPr>
          <w:trHeight w:val="334"/>
          <w:tblHeader/>
        </w:trPr>
        <w:tc>
          <w:tcPr>
            <w:tcW w:w="3339" w:type="dxa"/>
          </w:tcPr>
          <w:p w14:paraId="3AB76ABD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3" w:type="dxa"/>
            <w:tcBorders>
              <w:bottom w:val="double" w:sz="4" w:space="0" w:color="auto"/>
            </w:tcBorders>
            <w:shd w:val="clear" w:color="auto" w:fill="auto"/>
          </w:tcPr>
          <w:p w14:paraId="29869879" w14:textId="602A0662" w:rsidR="004C0A48" w:rsidRPr="0047558B" w:rsidRDefault="004C0A48" w:rsidP="004C0A4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89,100</w:t>
            </w:r>
          </w:p>
        </w:tc>
        <w:tc>
          <w:tcPr>
            <w:tcW w:w="271" w:type="dxa"/>
            <w:shd w:val="clear" w:color="auto" w:fill="auto"/>
          </w:tcPr>
          <w:p w14:paraId="2B941C32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</w:tcPr>
          <w:p w14:paraId="6C0A7384" w14:textId="5618A8DB" w:rsidR="004C0A48" w:rsidRPr="0047558B" w:rsidRDefault="004C0A48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7,4</w:t>
            </w:r>
            <w:r w:rsidR="006E6D70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3" w:type="dxa"/>
            <w:shd w:val="clear" w:color="auto" w:fill="auto"/>
          </w:tcPr>
          <w:p w14:paraId="67FE887C" w14:textId="77777777" w:rsidR="004C0A48" w:rsidRPr="0047558B" w:rsidRDefault="004C0A48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AC6EEDD" w14:textId="51E1D671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3,106</w:t>
            </w:r>
          </w:p>
        </w:tc>
        <w:tc>
          <w:tcPr>
            <w:tcW w:w="270" w:type="dxa"/>
            <w:shd w:val="clear" w:color="auto" w:fill="auto"/>
          </w:tcPr>
          <w:p w14:paraId="2CC66AC1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</w:tcPr>
          <w:p w14:paraId="52FA391E" w14:textId="5FEC840A" w:rsidR="004C0A48" w:rsidRPr="0047558B" w:rsidRDefault="004C0A48" w:rsidP="004C0A4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99,672</w:t>
            </w:r>
          </w:p>
        </w:tc>
      </w:tr>
      <w:tr w:rsidR="004C0A48" w:rsidRPr="0047558B" w14:paraId="40ECF2E1" w14:textId="77777777" w:rsidTr="00DB694F">
        <w:trPr>
          <w:trHeight w:val="334"/>
          <w:tblHeader/>
        </w:trPr>
        <w:tc>
          <w:tcPr>
            <w:tcW w:w="3339" w:type="dxa"/>
          </w:tcPr>
          <w:p w14:paraId="6C0C4919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3" w:type="dxa"/>
            <w:shd w:val="clear" w:color="auto" w:fill="auto"/>
          </w:tcPr>
          <w:p w14:paraId="2E5D3B38" w14:textId="77777777" w:rsidR="004C0A48" w:rsidRPr="0047558B" w:rsidRDefault="004C0A48" w:rsidP="004C0A4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49B5A5FD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8ADC229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1CFE8446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6B25420D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F63D7A6" w14:textId="77777777" w:rsidR="004C0A48" w:rsidRPr="0047558B" w:rsidRDefault="004C0A48" w:rsidP="004C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0454B694" w14:textId="77777777" w:rsidR="004C0A48" w:rsidRPr="0047558B" w:rsidRDefault="004C0A48" w:rsidP="004C0A4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22980F37" w14:textId="77777777" w:rsidR="00EB1B3B" w:rsidRPr="0047558B" w:rsidRDefault="00167F06" w:rsidP="00EB1B3B">
      <w:pPr>
        <w:spacing w:line="240" w:lineRule="auto"/>
        <w:rPr>
          <w:sz w:val="2"/>
          <w:szCs w:val="2"/>
        </w:rPr>
      </w:pPr>
      <w:r w:rsidRPr="0047558B">
        <w:br w:type="page"/>
      </w: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9"/>
        <w:gridCol w:w="1153"/>
        <w:gridCol w:w="271"/>
        <w:gridCol w:w="1169"/>
        <w:gridCol w:w="273"/>
        <w:gridCol w:w="14"/>
        <w:gridCol w:w="1260"/>
        <w:gridCol w:w="270"/>
        <w:gridCol w:w="1440"/>
      </w:tblGrid>
      <w:tr w:rsidR="00EB1B3B" w:rsidRPr="0047558B" w14:paraId="7BA6A4F9" w14:textId="77777777" w:rsidTr="00DB694F">
        <w:trPr>
          <w:trHeight w:val="139"/>
          <w:tblHeader/>
        </w:trPr>
        <w:tc>
          <w:tcPr>
            <w:tcW w:w="3339" w:type="dxa"/>
          </w:tcPr>
          <w:p w14:paraId="3E8C6E92" w14:textId="77777777" w:rsidR="00EB1B3B" w:rsidRPr="0047558B" w:rsidRDefault="00EB1B3B" w:rsidP="00191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sz w:val="30"/>
                <w:szCs w:val="30"/>
                <w:shd w:val="clear" w:color="auto" w:fill="E6E6E6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850" w:type="dxa"/>
            <w:gridSpan w:val="8"/>
            <w:vAlign w:val="bottom"/>
          </w:tcPr>
          <w:p w14:paraId="2C7ABCB8" w14:textId="77777777" w:rsidR="00EB1B3B" w:rsidRPr="0047558B" w:rsidRDefault="00EB1B3B" w:rsidP="0019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47558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B1B3B" w:rsidRPr="0047558B" w14:paraId="01FF914D" w14:textId="77777777" w:rsidTr="00DB694F">
        <w:trPr>
          <w:trHeight w:val="139"/>
          <w:tblHeader/>
        </w:trPr>
        <w:tc>
          <w:tcPr>
            <w:tcW w:w="3339" w:type="dxa"/>
          </w:tcPr>
          <w:p w14:paraId="4313E542" w14:textId="77777777" w:rsidR="00EB1B3B" w:rsidRPr="0047558B" w:rsidRDefault="00EB1B3B" w:rsidP="00191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53" w:type="dxa"/>
            <w:vAlign w:val="bottom"/>
          </w:tcPr>
          <w:p w14:paraId="6D4EF81B" w14:textId="77777777" w:rsidR="00EB1B3B" w:rsidRPr="0047558B" w:rsidRDefault="00EB1B3B" w:rsidP="0019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09910991" w14:textId="77777777" w:rsidR="00EB1B3B" w:rsidRPr="0047558B" w:rsidRDefault="00EB1B3B" w:rsidP="0019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6" w:type="dxa"/>
            <w:gridSpan w:val="4"/>
            <w:tcBorders>
              <w:bottom w:val="single" w:sz="4" w:space="0" w:color="auto"/>
            </w:tcBorders>
            <w:vAlign w:val="bottom"/>
          </w:tcPr>
          <w:p w14:paraId="1C28A691" w14:textId="77777777" w:rsidR="00EB1B3B" w:rsidRPr="0047558B" w:rsidRDefault="00EB1B3B" w:rsidP="0019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(รายจ่าย) </w:t>
            </w:r>
            <w:r w:rsidRPr="0047558B">
              <w:rPr>
                <w:rFonts w:ascii="Angsana New" w:hAnsi="Angsana New"/>
                <w:sz w:val="30"/>
                <w:szCs w:val="30"/>
              </w:rPr>
              <w:t>/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5E8AC691" w14:textId="77777777" w:rsidR="00EB1B3B" w:rsidRPr="0047558B" w:rsidRDefault="00EB1B3B" w:rsidP="0019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F083DE" w14:textId="77777777" w:rsidR="00EB1B3B" w:rsidRPr="0047558B" w:rsidRDefault="00EB1B3B" w:rsidP="0019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B3B" w:rsidRPr="0047558B" w14:paraId="2D0AD082" w14:textId="77777777" w:rsidTr="00DB694F">
        <w:trPr>
          <w:trHeight w:val="139"/>
          <w:tblHeader/>
        </w:trPr>
        <w:tc>
          <w:tcPr>
            <w:tcW w:w="3339" w:type="dxa"/>
          </w:tcPr>
          <w:p w14:paraId="4475EC8C" w14:textId="77777777" w:rsidR="00EB1B3B" w:rsidRPr="0047558B" w:rsidRDefault="00EB1B3B" w:rsidP="001914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7B008BD4" w14:textId="77777777" w:rsidR="00EB1B3B" w:rsidRPr="0047558B" w:rsidRDefault="00EB1B3B" w:rsidP="0019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5F01341B" w14:textId="77777777" w:rsidR="00EB1B3B" w:rsidRPr="0047558B" w:rsidRDefault="00EB1B3B" w:rsidP="0019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C38E5D2" w14:textId="77777777" w:rsidR="00EB1B3B" w:rsidRPr="0047558B" w:rsidRDefault="00EB1B3B" w:rsidP="0019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3" w:type="dxa"/>
            <w:vAlign w:val="bottom"/>
          </w:tcPr>
          <w:p w14:paraId="3DD5865A" w14:textId="77777777" w:rsidR="00EB1B3B" w:rsidRPr="0047558B" w:rsidRDefault="00EB1B3B" w:rsidP="0019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438FF519" w14:textId="77777777" w:rsidR="00EB1B3B" w:rsidRPr="0047558B" w:rsidRDefault="00EB1B3B" w:rsidP="0019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04BAA816" w14:textId="77777777" w:rsidR="00EB1B3B" w:rsidRPr="0047558B" w:rsidRDefault="00EB1B3B" w:rsidP="0019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CF0BF8" w14:textId="77777777" w:rsidR="00EB1B3B" w:rsidRPr="0047558B" w:rsidRDefault="00EB1B3B" w:rsidP="0019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B7251" w:rsidRPr="0047558B" w14:paraId="765026DE" w14:textId="77777777" w:rsidTr="00DB694F">
        <w:trPr>
          <w:trHeight w:val="139"/>
          <w:tblHeader/>
        </w:trPr>
        <w:tc>
          <w:tcPr>
            <w:tcW w:w="3339" w:type="dxa"/>
          </w:tcPr>
          <w:p w14:paraId="12EDD389" w14:textId="3CFDC28D" w:rsidR="006B7251" w:rsidRPr="0047558B" w:rsidRDefault="006B7251" w:rsidP="006B72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94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53" w:type="dxa"/>
            <w:vAlign w:val="bottom"/>
          </w:tcPr>
          <w:p w14:paraId="48D8ED1C" w14:textId="0B12B294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71" w:type="dxa"/>
            <w:vAlign w:val="bottom"/>
          </w:tcPr>
          <w:p w14:paraId="450D29CE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gridSpan w:val="3"/>
            <w:vAlign w:val="bottom"/>
          </w:tcPr>
          <w:p w14:paraId="2509AD7D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7F514C3A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6CE659A2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C0992C3" w14:textId="67598326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วันสิ้นปี</w:t>
            </w:r>
          </w:p>
        </w:tc>
      </w:tr>
      <w:tr w:rsidR="006B7251" w:rsidRPr="0047558B" w14:paraId="48201664" w14:textId="77777777" w:rsidTr="00DB694F">
        <w:trPr>
          <w:trHeight w:val="139"/>
          <w:tblHeader/>
        </w:trPr>
        <w:tc>
          <w:tcPr>
            <w:tcW w:w="3339" w:type="dxa"/>
          </w:tcPr>
          <w:p w14:paraId="7BEFFF4B" w14:textId="70092929" w:rsidR="006B7251" w:rsidRPr="0047558B" w:rsidRDefault="006B7251" w:rsidP="006B72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50" w:type="dxa"/>
            <w:gridSpan w:val="8"/>
            <w:vAlign w:val="bottom"/>
          </w:tcPr>
          <w:p w14:paraId="4121C8C5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7251" w:rsidRPr="0047558B" w14:paraId="1F97E1E1" w14:textId="77777777" w:rsidTr="00DB694F">
        <w:trPr>
          <w:trHeight w:val="139"/>
          <w:tblHeader/>
        </w:trPr>
        <w:tc>
          <w:tcPr>
            <w:tcW w:w="3339" w:type="dxa"/>
          </w:tcPr>
          <w:p w14:paraId="752CA5D1" w14:textId="1F7CABA2" w:rsidR="006B7251" w:rsidRPr="0047558B" w:rsidRDefault="006B7251" w:rsidP="006B72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5850" w:type="dxa"/>
            <w:gridSpan w:val="8"/>
            <w:vAlign w:val="bottom"/>
          </w:tcPr>
          <w:p w14:paraId="4CE245AD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B7251" w:rsidRPr="0047558B" w14:paraId="7BF011F1" w14:textId="77777777" w:rsidTr="00DB694F">
        <w:trPr>
          <w:trHeight w:val="139"/>
          <w:tblHeader/>
        </w:trPr>
        <w:tc>
          <w:tcPr>
            <w:tcW w:w="3339" w:type="dxa"/>
          </w:tcPr>
          <w:p w14:paraId="1207D897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3" w:type="dxa"/>
          </w:tcPr>
          <w:p w14:paraId="520CDFA9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52ED492F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741D7466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29077593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4" w:type="dxa"/>
            <w:gridSpan w:val="2"/>
          </w:tcPr>
          <w:p w14:paraId="1E366072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71EB94D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0B7882D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B7251" w:rsidRPr="0047558B" w14:paraId="7EA86C8D" w14:textId="77777777" w:rsidTr="00DB694F">
        <w:trPr>
          <w:trHeight w:val="348"/>
          <w:tblHeader/>
        </w:trPr>
        <w:tc>
          <w:tcPr>
            <w:tcW w:w="3339" w:type="dxa"/>
          </w:tcPr>
          <w:p w14:paraId="43ED4476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หนี้สินผลประโยชน์พนักงาน </w:t>
            </w:r>
          </w:p>
        </w:tc>
        <w:tc>
          <w:tcPr>
            <w:tcW w:w="1153" w:type="dxa"/>
            <w:shd w:val="clear" w:color="auto" w:fill="auto"/>
          </w:tcPr>
          <w:p w14:paraId="00682ABA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20,738</w:t>
            </w:r>
          </w:p>
        </w:tc>
        <w:tc>
          <w:tcPr>
            <w:tcW w:w="271" w:type="dxa"/>
            <w:shd w:val="clear" w:color="auto" w:fill="auto"/>
          </w:tcPr>
          <w:p w14:paraId="373BDC77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E85923C" w14:textId="77777777" w:rsidR="006B7251" w:rsidRPr="0047558B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562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3547B0DC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1A58B015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570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67C608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32507C8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19,606</w:t>
            </w:r>
          </w:p>
        </w:tc>
      </w:tr>
      <w:tr w:rsidR="006B7251" w:rsidRPr="0047558B" w14:paraId="3C3103F3" w14:textId="77777777" w:rsidTr="00DB694F">
        <w:trPr>
          <w:trHeight w:val="348"/>
          <w:tblHeader/>
        </w:trPr>
        <w:tc>
          <w:tcPr>
            <w:tcW w:w="3339" w:type="dxa"/>
          </w:tcPr>
          <w:p w14:paraId="1E5968D1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  <w:p w14:paraId="6716DCAF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  (ตัดรายการกำไรจากการจำหน่าย</w:t>
            </w:r>
          </w:p>
          <w:p w14:paraId="731D1FB4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    เครื่องจักรและอุปกรณ์ระหว่างกัน)</w:t>
            </w:r>
          </w:p>
        </w:tc>
        <w:tc>
          <w:tcPr>
            <w:tcW w:w="1153" w:type="dxa"/>
            <w:shd w:val="clear" w:color="auto" w:fill="auto"/>
          </w:tcPr>
          <w:p w14:paraId="3F563F71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ACCA00D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724EFEF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13,111</w:t>
            </w:r>
          </w:p>
        </w:tc>
        <w:tc>
          <w:tcPr>
            <w:tcW w:w="271" w:type="dxa"/>
            <w:shd w:val="clear" w:color="auto" w:fill="auto"/>
          </w:tcPr>
          <w:p w14:paraId="6F157C2A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6493705" w14:textId="77777777" w:rsidR="006B7251" w:rsidRPr="0047558B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1D073AF" w14:textId="77777777" w:rsidR="006B7251" w:rsidRPr="0047558B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4F2FB9C" w14:textId="77777777" w:rsidR="006B7251" w:rsidRPr="0047558B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942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48AB4CE3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6EB189A9" w14:textId="77777777" w:rsidR="006B7251" w:rsidRPr="0047558B" w:rsidRDefault="006B7251" w:rsidP="006B7251">
            <w:pPr>
              <w:pStyle w:val="30"/>
              <w:tabs>
                <w:tab w:val="clear" w:pos="360"/>
                <w:tab w:val="clear" w:pos="720"/>
                <w:tab w:val="decimal" w:pos="275"/>
                <w:tab w:val="decimal" w:pos="698"/>
              </w:tabs>
              <w:ind w:left="-108" w:right="2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BFB197F" w14:textId="77777777" w:rsidR="006B7251" w:rsidRPr="0047558B" w:rsidRDefault="006B7251" w:rsidP="006B7251">
            <w:pPr>
              <w:pStyle w:val="30"/>
              <w:tabs>
                <w:tab w:val="clear" w:pos="360"/>
                <w:tab w:val="clear" w:pos="720"/>
                <w:tab w:val="decimal" w:pos="275"/>
                <w:tab w:val="decimal" w:pos="698"/>
              </w:tabs>
              <w:ind w:left="-108" w:right="2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B0DF5C7" w14:textId="77777777" w:rsidR="006B7251" w:rsidRPr="0047558B" w:rsidRDefault="006B7251" w:rsidP="006B7251">
            <w:pPr>
              <w:pStyle w:val="30"/>
              <w:tabs>
                <w:tab w:val="clear" w:pos="360"/>
                <w:tab w:val="clear" w:pos="720"/>
                <w:tab w:val="decimal" w:pos="275"/>
                <w:tab w:val="decimal" w:pos="698"/>
              </w:tabs>
              <w:ind w:right="2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419AA890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5416AE9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9AF5B3E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74C10E4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12,169</w:t>
            </w:r>
          </w:p>
        </w:tc>
      </w:tr>
      <w:tr w:rsidR="00BF12C6" w:rsidRPr="0047558B" w14:paraId="245FF90C" w14:textId="77777777" w:rsidTr="00DB694F">
        <w:trPr>
          <w:trHeight w:val="348"/>
          <w:tblHeader/>
        </w:trPr>
        <w:tc>
          <w:tcPr>
            <w:tcW w:w="3339" w:type="dxa"/>
          </w:tcPr>
          <w:p w14:paraId="77F51ECB" w14:textId="34CBBE11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B694F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53" w:type="dxa"/>
            <w:shd w:val="clear" w:color="auto" w:fill="auto"/>
          </w:tcPr>
          <w:p w14:paraId="11AB448A" w14:textId="72B1D4A4" w:rsidR="00BF12C6" w:rsidRPr="0047558B" w:rsidRDefault="00BF12C6" w:rsidP="00DB694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2712019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8E9413C" w14:textId="3FE3DBB3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73" w:type="dxa"/>
            <w:shd w:val="clear" w:color="auto" w:fill="auto"/>
          </w:tcPr>
          <w:p w14:paraId="27789934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589A23D9" w14:textId="68503EE5" w:rsidR="00BF12C6" w:rsidRPr="0047558B" w:rsidRDefault="00BF12C6" w:rsidP="00DB694F">
            <w:pPr>
              <w:pStyle w:val="30"/>
              <w:tabs>
                <w:tab w:val="clear" w:pos="360"/>
                <w:tab w:val="clear" w:pos="720"/>
                <w:tab w:val="decimal" w:pos="275"/>
                <w:tab w:val="decimal" w:pos="640"/>
              </w:tabs>
              <w:ind w:left="-108" w:right="220" w:firstLine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-   </w:t>
            </w:r>
          </w:p>
        </w:tc>
        <w:tc>
          <w:tcPr>
            <w:tcW w:w="270" w:type="dxa"/>
            <w:shd w:val="clear" w:color="auto" w:fill="auto"/>
          </w:tcPr>
          <w:p w14:paraId="2C5E325F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BF27A0" w14:textId="4AE8D72A" w:rsidR="00BF12C6" w:rsidRPr="0047558B" w:rsidRDefault="00BF12C6" w:rsidP="00BF12C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228</w:t>
            </w:r>
          </w:p>
        </w:tc>
      </w:tr>
      <w:tr w:rsidR="00BF12C6" w:rsidRPr="0047558B" w14:paraId="295A9A2E" w14:textId="77777777" w:rsidTr="00DB694F">
        <w:trPr>
          <w:trHeight w:val="334"/>
          <w:tblHeader/>
        </w:trPr>
        <w:tc>
          <w:tcPr>
            <w:tcW w:w="3339" w:type="dxa"/>
          </w:tcPr>
          <w:p w14:paraId="3F714457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53" w:type="dxa"/>
            <w:shd w:val="clear" w:color="auto" w:fill="auto"/>
          </w:tcPr>
          <w:p w14:paraId="775786E2" w14:textId="2A7CFA5D" w:rsidR="00BF12C6" w:rsidRPr="0047558B" w:rsidRDefault="00BF12C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1" w:type="dxa"/>
            <w:shd w:val="clear" w:color="auto" w:fill="auto"/>
          </w:tcPr>
          <w:p w14:paraId="73DE7EAA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9AE359F" w14:textId="179D8DFD" w:rsidR="00BF12C6" w:rsidRPr="0047558B" w:rsidRDefault="00BF12C6" w:rsidP="00DB69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-   </w:t>
            </w:r>
          </w:p>
        </w:tc>
        <w:tc>
          <w:tcPr>
            <w:tcW w:w="273" w:type="dxa"/>
            <w:shd w:val="clear" w:color="auto" w:fill="auto"/>
          </w:tcPr>
          <w:p w14:paraId="6B4BE3F5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59752DFB" w14:textId="77777777" w:rsidR="00BF12C6" w:rsidRPr="0047558B" w:rsidRDefault="00BF12C6" w:rsidP="00BF12C6">
            <w:pPr>
              <w:pStyle w:val="30"/>
              <w:tabs>
                <w:tab w:val="clear" w:pos="360"/>
                <w:tab w:val="clear" w:pos="720"/>
                <w:tab w:val="decimal" w:pos="275"/>
                <w:tab w:val="decimal" w:pos="640"/>
              </w:tabs>
              <w:ind w:left="-108" w:right="220" w:firstLine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-   </w:t>
            </w:r>
          </w:p>
        </w:tc>
        <w:tc>
          <w:tcPr>
            <w:tcW w:w="270" w:type="dxa"/>
            <w:shd w:val="clear" w:color="auto" w:fill="auto"/>
          </w:tcPr>
          <w:p w14:paraId="7F71D94F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DAAB7D1" w14:textId="125CF256" w:rsidR="00BF12C6" w:rsidRPr="0047558B" w:rsidRDefault="00BF12C6" w:rsidP="00BF12C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</w:tr>
      <w:tr w:rsidR="00BF12C6" w:rsidRPr="0047558B" w14:paraId="1237A9C1" w14:textId="77777777" w:rsidTr="00DB694F">
        <w:trPr>
          <w:trHeight w:val="334"/>
          <w:tblHeader/>
        </w:trPr>
        <w:tc>
          <w:tcPr>
            <w:tcW w:w="3339" w:type="dxa"/>
          </w:tcPr>
          <w:p w14:paraId="13D9949B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1D26B323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14,616</w:t>
            </w:r>
          </w:p>
        </w:tc>
        <w:tc>
          <w:tcPr>
            <w:tcW w:w="271" w:type="dxa"/>
            <w:shd w:val="clear" w:color="auto" w:fill="auto"/>
          </w:tcPr>
          <w:p w14:paraId="70B2FB5C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D61FABA" w14:textId="77777777" w:rsidR="00BF12C6" w:rsidRPr="0047558B" w:rsidRDefault="00BF12C6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53,464</w:t>
            </w:r>
          </w:p>
        </w:tc>
        <w:tc>
          <w:tcPr>
            <w:tcW w:w="273" w:type="dxa"/>
            <w:shd w:val="clear" w:color="auto" w:fill="auto"/>
          </w:tcPr>
          <w:p w14:paraId="52DC6040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65574E" w14:textId="77777777" w:rsidR="00BF12C6" w:rsidRPr="0047558B" w:rsidRDefault="00BF12C6" w:rsidP="00BF12C6">
            <w:pPr>
              <w:pStyle w:val="30"/>
              <w:tabs>
                <w:tab w:val="clear" w:pos="360"/>
                <w:tab w:val="clear" w:pos="720"/>
                <w:tab w:val="decimal" w:pos="275"/>
              </w:tabs>
              <w:ind w:left="-108" w:right="220" w:firstLine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-   </w:t>
            </w:r>
          </w:p>
        </w:tc>
        <w:tc>
          <w:tcPr>
            <w:tcW w:w="270" w:type="dxa"/>
            <w:shd w:val="clear" w:color="auto" w:fill="auto"/>
          </w:tcPr>
          <w:p w14:paraId="29D3464C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3C87EF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68,080</w:t>
            </w:r>
          </w:p>
        </w:tc>
      </w:tr>
      <w:tr w:rsidR="00BF12C6" w:rsidRPr="0047558B" w14:paraId="3FA27967" w14:textId="77777777" w:rsidTr="00DB694F">
        <w:trPr>
          <w:trHeight w:val="334"/>
          <w:tblHeader/>
        </w:trPr>
        <w:tc>
          <w:tcPr>
            <w:tcW w:w="3339" w:type="dxa"/>
          </w:tcPr>
          <w:p w14:paraId="7C7800FD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AECBD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48,625</w:t>
            </w:r>
          </w:p>
        </w:tc>
        <w:tc>
          <w:tcPr>
            <w:tcW w:w="271" w:type="dxa"/>
            <w:shd w:val="clear" w:color="auto" w:fill="auto"/>
          </w:tcPr>
          <w:p w14:paraId="5DE8C7D4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7008F" w14:textId="77777777" w:rsidR="00BF12C6" w:rsidRPr="0047558B" w:rsidRDefault="00BF12C6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52,188</w:t>
            </w:r>
          </w:p>
        </w:tc>
        <w:tc>
          <w:tcPr>
            <w:tcW w:w="273" w:type="dxa"/>
            <w:shd w:val="clear" w:color="auto" w:fill="auto"/>
          </w:tcPr>
          <w:p w14:paraId="2CED410C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52DB2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16D252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F404D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100,243</w:t>
            </w:r>
          </w:p>
        </w:tc>
      </w:tr>
      <w:tr w:rsidR="00BF12C6" w:rsidRPr="0047558B" w14:paraId="40750A53" w14:textId="77777777" w:rsidTr="00DB694F">
        <w:trPr>
          <w:trHeight w:val="217"/>
          <w:tblHeader/>
        </w:trPr>
        <w:tc>
          <w:tcPr>
            <w:tcW w:w="3339" w:type="dxa"/>
          </w:tcPr>
          <w:p w14:paraId="729584E9" w14:textId="48F3F540" w:rsidR="00BF12C6" w:rsidRPr="00DB694F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6D18D182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6C2A5399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2ED5F9A9" w14:textId="77777777" w:rsidR="00BF12C6" w:rsidRPr="0047558B" w:rsidRDefault="00BF12C6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61D7A395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AB6725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A0AC04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F3EA6B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F12C6" w:rsidRPr="0047558B" w14:paraId="79B39306" w14:textId="77777777" w:rsidTr="00DB694F">
        <w:trPr>
          <w:trHeight w:val="217"/>
          <w:tblHeader/>
        </w:trPr>
        <w:tc>
          <w:tcPr>
            <w:tcW w:w="3339" w:type="dxa"/>
          </w:tcPr>
          <w:p w14:paraId="6DA1298C" w14:textId="351CFA4B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3" w:type="dxa"/>
            <w:shd w:val="clear" w:color="auto" w:fill="auto"/>
          </w:tcPr>
          <w:p w14:paraId="5AC3E0BC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27917652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12750275" w14:textId="77777777" w:rsidR="00BF12C6" w:rsidRPr="0047558B" w:rsidRDefault="00BF12C6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2DEBEDBD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4F0C3E15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B67DFA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B0BAB33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F12C6" w:rsidRPr="0047558B" w14:paraId="5AB2CDDE" w14:textId="77777777" w:rsidTr="00DB694F">
        <w:trPr>
          <w:trHeight w:val="217"/>
          <w:tblHeader/>
        </w:trPr>
        <w:tc>
          <w:tcPr>
            <w:tcW w:w="3339" w:type="dxa"/>
          </w:tcPr>
          <w:p w14:paraId="6519EAF1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53" w:type="dxa"/>
            <w:shd w:val="clear" w:color="auto" w:fill="auto"/>
          </w:tcPr>
          <w:p w14:paraId="2E5702C2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(6,735)</w:t>
            </w:r>
          </w:p>
        </w:tc>
        <w:tc>
          <w:tcPr>
            <w:tcW w:w="271" w:type="dxa"/>
            <w:shd w:val="clear" w:color="auto" w:fill="auto"/>
          </w:tcPr>
          <w:p w14:paraId="5B1192D5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4C3AE4B9" w14:textId="77777777" w:rsidR="00BF12C6" w:rsidRPr="0047558B" w:rsidRDefault="00BF12C6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6,055</w:t>
            </w:r>
          </w:p>
        </w:tc>
        <w:tc>
          <w:tcPr>
            <w:tcW w:w="273" w:type="dxa"/>
            <w:shd w:val="clear" w:color="auto" w:fill="auto"/>
          </w:tcPr>
          <w:p w14:paraId="0A6563E7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6EB64E76" w14:textId="77777777" w:rsidR="00BF12C6" w:rsidRPr="0047558B" w:rsidRDefault="00BF12C6" w:rsidP="00BF12C6">
            <w:pPr>
              <w:pStyle w:val="30"/>
              <w:tabs>
                <w:tab w:val="clear" w:pos="360"/>
                <w:tab w:val="clear" w:pos="720"/>
                <w:tab w:val="decimal" w:pos="275"/>
                <w:tab w:val="decimal" w:pos="640"/>
              </w:tabs>
              <w:ind w:left="-108" w:right="220" w:firstLine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-   </w:t>
            </w:r>
          </w:p>
        </w:tc>
        <w:tc>
          <w:tcPr>
            <w:tcW w:w="270" w:type="dxa"/>
            <w:shd w:val="clear" w:color="auto" w:fill="auto"/>
          </w:tcPr>
          <w:p w14:paraId="62ECF1E3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7087665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680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F12C6" w:rsidRPr="0047558B" w14:paraId="45A1597B" w14:textId="77777777" w:rsidTr="00DB694F">
        <w:trPr>
          <w:trHeight w:val="334"/>
          <w:tblHeader/>
        </w:trPr>
        <w:tc>
          <w:tcPr>
            <w:tcW w:w="3339" w:type="dxa"/>
          </w:tcPr>
          <w:p w14:paraId="18909AF0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153" w:type="dxa"/>
            <w:shd w:val="clear" w:color="auto" w:fill="auto"/>
          </w:tcPr>
          <w:p w14:paraId="7E94A221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(1,899)</w:t>
            </w:r>
          </w:p>
        </w:tc>
        <w:tc>
          <w:tcPr>
            <w:tcW w:w="271" w:type="dxa"/>
            <w:shd w:val="clear" w:color="auto" w:fill="auto"/>
          </w:tcPr>
          <w:p w14:paraId="271CCDFE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17174272" w14:textId="77777777" w:rsidR="00BF12C6" w:rsidRPr="0047558B" w:rsidRDefault="00BF12C6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6,876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725CD997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6F146F50" w14:textId="77777777" w:rsidR="00BF12C6" w:rsidRPr="0047558B" w:rsidRDefault="00BF12C6" w:rsidP="00BF12C6">
            <w:pPr>
              <w:pStyle w:val="30"/>
              <w:tabs>
                <w:tab w:val="clear" w:pos="360"/>
                <w:tab w:val="clear" w:pos="720"/>
                <w:tab w:val="decimal" w:pos="275"/>
              </w:tabs>
              <w:ind w:left="-108" w:right="220" w:firstLine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-   </w:t>
            </w:r>
          </w:p>
        </w:tc>
        <w:tc>
          <w:tcPr>
            <w:tcW w:w="270" w:type="dxa"/>
            <w:shd w:val="clear" w:color="auto" w:fill="auto"/>
          </w:tcPr>
          <w:p w14:paraId="7DFF3AD5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380F770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8,775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F12C6" w:rsidRPr="0047558B" w14:paraId="2CC1DD4B" w14:textId="77777777" w:rsidTr="00DB694F">
        <w:trPr>
          <w:trHeight w:val="334"/>
          <w:tblHeader/>
        </w:trPr>
        <w:tc>
          <w:tcPr>
            <w:tcW w:w="3339" w:type="dxa"/>
          </w:tcPr>
          <w:p w14:paraId="59F29CB2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4B7250C6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(878)</w:t>
            </w:r>
          </w:p>
        </w:tc>
        <w:tc>
          <w:tcPr>
            <w:tcW w:w="271" w:type="dxa"/>
            <w:shd w:val="clear" w:color="auto" w:fill="auto"/>
          </w:tcPr>
          <w:p w14:paraId="7B919C49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C258CFD" w14:textId="77777777" w:rsidR="00BF12C6" w:rsidRPr="0047558B" w:rsidRDefault="00BF12C6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810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679E921C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5831F5" w14:textId="77777777" w:rsidR="00BF12C6" w:rsidRPr="0047558B" w:rsidRDefault="00BF12C6" w:rsidP="00BF12C6">
            <w:pPr>
              <w:pStyle w:val="30"/>
              <w:tabs>
                <w:tab w:val="clear" w:pos="360"/>
                <w:tab w:val="clear" w:pos="720"/>
                <w:tab w:val="decimal" w:pos="275"/>
              </w:tabs>
              <w:ind w:left="-108" w:right="220" w:firstLine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-   </w:t>
            </w:r>
          </w:p>
        </w:tc>
        <w:tc>
          <w:tcPr>
            <w:tcW w:w="270" w:type="dxa"/>
            <w:shd w:val="clear" w:color="auto" w:fill="auto"/>
          </w:tcPr>
          <w:p w14:paraId="57817286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135573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1,688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F12C6" w:rsidRPr="0047558B" w14:paraId="18579723" w14:textId="77777777" w:rsidTr="00DB694F">
        <w:trPr>
          <w:trHeight w:val="334"/>
          <w:tblHeader/>
        </w:trPr>
        <w:tc>
          <w:tcPr>
            <w:tcW w:w="3339" w:type="dxa"/>
          </w:tcPr>
          <w:p w14:paraId="245348C9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C05E3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(9,512)</w:t>
            </w:r>
          </w:p>
        </w:tc>
        <w:tc>
          <w:tcPr>
            <w:tcW w:w="271" w:type="dxa"/>
            <w:shd w:val="clear" w:color="auto" w:fill="auto"/>
          </w:tcPr>
          <w:p w14:paraId="101A9827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BDCF8" w14:textId="77777777" w:rsidR="00BF12C6" w:rsidRPr="0047558B" w:rsidRDefault="00BF12C6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6468F6E6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4C978" w14:textId="77777777" w:rsidR="00BF12C6" w:rsidRPr="0047558B" w:rsidRDefault="00BF12C6" w:rsidP="00BF12C6">
            <w:pPr>
              <w:pStyle w:val="30"/>
              <w:tabs>
                <w:tab w:val="clear" w:pos="360"/>
                <w:tab w:val="clear" w:pos="720"/>
                <w:tab w:val="decimal" w:pos="275"/>
              </w:tabs>
              <w:ind w:left="-108" w:right="220" w:firstLine="1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      -   </w:t>
            </w:r>
          </w:p>
        </w:tc>
        <w:tc>
          <w:tcPr>
            <w:tcW w:w="270" w:type="dxa"/>
            <w:shd w:val="clear" w:color="auto" w:fill="auto"/>
          </w:tcPr>
          <w:p w14:paraId="6341DA5B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2C61F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11,143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BF12C6" w:rsidRPr="0047558B" w14:paraId="5F4A501F" w14:textId="77777777" w:rsidTr="00DB694F">
        <w:trPr>
          <w:trHeight w:val="334"/>
          <w:tblHeader/>
        </w:trPr>
        <w:tc>
          <w:tcPr>
            <w:tcW w:w="3339" w:type="dxa"/>
          </w:tcPr>
          <w:p w14:paraId="734DE790" w14:textId="77777777" w:rsidR="00BF12C6" w:rsidRPr="00DB694F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0EB974F4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830"/>
                <w:tab w:val="decimal" w:pos="880"/>
              </w:tabs>
              <w:spacing w:line="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BC86F02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53578CAC" w14:textId="77777777" w:rsidR="00BF12C6" w:rsidRPr="0047558B" w:rsidRDefault="00BF12C6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60BC8085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9B4695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EF9AEB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170C94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12C6" w:rsidRPr="0047558B" w14:paraId="744253C0" w14:textId="77777777" w:rsidTr="00DB694F">
        <w:trPr>
          <w:trHeight w:val="334"/>
          <w:tblHeader/>
        </w:trPr>
        <w:tc>
          <w:tcPr>
            <w:tcW w:w="3339" w:type="dxa"/>
          </w:tcPr>
          <w:p w14:paraId="40F0A49B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3" w:type="dxa"/>
            <w:tcBorders>
              <w:bottom w:val="double" w:sz="4" w:space="0" w:color="auto"/>
            </w:tcBorders>
            <w:shd w:val="clear" w:color="auto" w:fill="auto"/>
          </w:tcPr>
          <w:p w14:paraId="6AE7A500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39,113</w:t>
            </w:r>
          </w:p>
        </w:tc>
        <w:tc>
          <w:tcPr>
            <w:tcW w:w="271" w:type="dxa"/>
            <w:shd w:val="clear" w:color="auto" w:fill="auto"/>
          </w:tcPr>
          <w:p w14:paraId="53B1D0E8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</w:tcPr>
          <w:p w14:paraId="67A8414D" w14:textId="761DAA9D" w:rsidR="00BF12C6" w:rsidRPr="0047558B" w:rsidRDefault="00BF12C6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50,557</w:t>
            </w:r>
          </w:p>
        </w:tc>
        <w:tc>
          <w:tcPr>
            <w:tcW w:w="273" w:type="dxa"/>
            <w:shd w:val="clear" w:color="auto" w:fill="auto"/>
          </w:tcPr>
          <w:p w14:paraId="3CDE0BD4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D788A3A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5B8E1E" w14:textId="77777777" w:rsidR="00BF12C6" w:rsidRPr="0047558B" w:rsidRDefault="00BF12C6" w:rsidP="00BF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767CD78" w14:textId="77777777" w:rsidR="00BF12C6" w:rsidRPr="0047558B" w:rsidRDefault="00BF12C6" w:rsidP="00BF12C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89,100</w:t>
            </w:r>
          </w:p>
        </w:tc>
      </w:tr>
    </w:tbl>
    <w:p w14:paraId="49B733E9" w14:textId="10954A9E" w:rsidR="00167F06" w:rsidRPr="0047558B" w:rsidRDefault="00167F06"/>
    <w:p w14:paraId="778D50A7" w14:textId="77777777" w:rsidR="000E3703" w:rsidRPr="0047558B" w:rsidRDefault="000E3703" w:rsidP="00EB1B3B">
      <w:pPr>
        <w:spacing w:line="240" w:lineRule="auto"/>
        <w:rPr>
          <w:sz w:val="2"/>
          <w:szCs w:val="2"/>
        </w:rPr>
      </w:pPr>
      <w:r w:rsidRPr="0047558B"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170"/>
        <w:gridCol w:w="270"/>
        <w:gridCol w:w="1260"/>
        <w:gridCol w:w="270"/>
        <w:gridCol w:w="1440"/>
      </w:tblGrid>
      <w:tr w:rsidR="0062495C" w:rsidRPr="0047558B" w14:paraId="64E11057" w14:textId="77777777" w:rsidTr="00DB694F">
        <w:trPr>
          <w:trHeight w:val="362"/>
        </w:trPr>
        <w:tc>
          <w:tcPr>
            <w:tcW w:w="3510" w:type="dxa"/>
            <w:shd w:val="clear" w:color="auto" w:fill="auto"/>
          </w:tcPr>
          <w:p w14:paraId="3B5B44D7" w14:textId="3A695FCF" w:rsidR="0062495C" w:rsidRPr="0047558B" w:rsidRDefault="007B320F" w:rsidP="00EB1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F478BB" w:rsidRPr="0047558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62495C" w:rsidRPr="0047558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376CD2D5" w14:textId="77777777" w:rsidR="0062495C" w:rsidRPr="0047558B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495C" w:rsidRPr="0047558B" w14:paraId="6A90AAA0" w14:textId="77777777" w:rsidTr="00DB694F">
        <w:trPr>
          <w:trHeight w:val="139"/>
        </w:trPr>
        <w:tc>
          <w:tcPr>
            <w:tcW w:w="3510" w:type="dxa"/>
            <w:shd w:val="clear" w:color="auto" w:fill="auto"/>
          </w:tcPr>
          <w:p w14:paraId="293CC714" w14:textId="77777777" w:rsidR="0062495C" w:rsidRPr="0047558B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AE0C34" w14:textId="77777777" w:rsidR="0062495C" w:rsidRPr="0047558B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16FABB" w14:textId="77777777" w:rsidR="0062495C" w:rsidRPr="0047558B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DE1F4" w14:textId="77777777" w:rsidR="0062495C" w:rsidRPr="0047558B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(รายจ่าย) </w:t>
            </w:r>
            <w:r w:rsidRPr="0047558B">
              <w:rPr>
                <w:rFonts w:ascii="Angsana New" w:hAnsi="Angsana New"/>
                <w:sz w:val="30"/>
                <w:szCs w:val="30"/>
              </w:rPr>
              <w:t>/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F21798" w14:textId="77777777" w:rsidR="0062495C" w:rsidRPr="0047558B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8006C6" w14:textId="77777777" w:rsidR="0062495C" w:rsidRPr="0047558B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2495C" w:rsidRPr="0047558B" w14:paraId="336B9E4D" w14:textId="77777777" w:rsidTr="00DB694F">
        <w:trPr>
          <w:trHeight w:val="139"/>
        </w:trPr>
        <w:tc>
          <w:tcPr>
            <w:tcW w:w="3510" w:type="dxa"/>
            <w:shd w:val="clear" w:color="auto" w:fill="auto"/>
          </w:tcPr>
          <w:p w14:paraId="4AEEAE04" w14:textId="77777777" w:rsidR="0062495C" w:rsidRPr="0047558B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96ACE4" w14:textId="77777777" w:rsidR="0062495C" w:rsidRPr="0047558B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736DB6" w14:textId="77777777" w:rsidR="0062495C" w:rsidRPr="0047558B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44B284" w14:textId="77777777" w:rsidR="0062495C" w:rsidRPr="0047558B" w:rsidRDefault="00AE1B3A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812BCB" w14:textId="77777777" w:rsidR="0062495C" w:rsidRPr="0047558B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7A13A4" w14:textId="77777777" w:rsidR="0062495C" w:rsidRPr="0047558B" w:rsidRDefault="00535AE4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065F3" w14:textId="77777777" w:rsidR="0062495C" w:rsidRPr="0047558B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640048" w14:textId="77777777" w:rsidR="0062495C" w:rsidRPr="0047558B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35AE4" w:rsidRPr="0047558B" w14:paraId="402ED729" w14:textId="77777777" w:rsidTr="00DB694F">
        <w:trPr>
          <w:trHeight w:val="139"/>
        </w:trPr>
        <w:tc>
          <w:tcPr>
            <w:tcW w:w="3510" w:type="dxa"/>
            <w:shd w:val="clear" w:color="auto" w:fill="auto"/>
          </w:tcPr>
          <w:p w14:paraId="42A4C923" w14:textId="3D68A0F6" w:rsidR="00535AE4" w:rsidRPr="0047558B" w:rsidRDefault="00902C11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94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C52366" w14:textId="12C99567" w:rsidR="00535AE4" w:rsidRPr="0047558B" w:rsidRDefault="0034208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วันต้น</w:t>
            </w:r>
            <w:r w:rsidR="00862E90"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EBD82C" w14:textId="77777777" w:rsidR="00535AE4" w:rsidRPr="0047558B" w:rsidRDefault="00535AE4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9D0DAD6" w14:textId="77777777" w:rsidR="00535AE4" w:rsidRPr="0047558B" w:rsidRDefault="00AE1B3A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="00535AE4" w:rsidRPr="0047558B">
              <w:rPr>
                <w:rFonts w:ascii="Angsana New" w:hAnsi="Angsana New"/>
                <w:sz w:val="30"/>
                <w:szCs w:val="30"/>
                <w:cs/>
              </w:rPr>
              <w:t>ข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682F31" w14:textId="77777777" w:rsidR="00535AE4" w:rsidRPr="0047558B" w:rsidRDefault="00535AE4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E7306A" w14:textId="77777777" w:rsidR="00535AE4" w:rsidRPr="0047558B" w:rsidRDefault="00535AE4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38FC2B" w14:textId="5A7540D2" w:rsidR="00535AE4" w:rsidRPr="0047558B" w:rsidRDefault="0034208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</w:t>
            </w:r>
            <w:r w:rsidR="00862E90"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</w:t>
            </w:r>
          </w:p>
        </w:tc>
      </w:tr>
      <w:tr w:rsidR="0062495C" w:rsidRPr="0047558B" w14:paraId="407C6018" w14:textId="77777777" w:rsidTr="00DB694F">
        <w:trPr>
          <w:trHeight w:val="139"/>
        </w:trPr>
        <w:tc>
          <w:tcPr>
            <w:tcW w:w="3510" w:type="dxa"/>
            <w:shd w:val="clear" w:color="auto" w:fill="auto"/>
          </w:tcPr>
          <w:p w14:paraId="60011C0E" w14:textId="5F449F2A" w:rsidR="0062495C" w:rsidRPr="0047558B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259E2EF6" w14:textId="77777777" w:rsidR="0062495C" w:rsidRPr="0047558B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2C11" w:rsidRPr="0047558B" w14:paraId="3BA1A106" w14:textId="77777777" w:rsidTr="00DB694F">
        <w:trPr>
          <w:trHeight w:val="139"/>
        </w:trPr>
        <w:tc>
          <w:tcPr>
            <w:tcW w:w="3510" w:type="dxa"/>
            <w:shd w:val="clear" w:color="auto" w:fill="auto"/>
          </w:tcPr>
          <w:p w14:paraId="2FDDA27E" w14:textId="713D4590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2564</w:t>
            </w: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64AF7ED5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02C11" w:rsidRPr="0047558B" w14:paraId="1B538577" w14:textId="77777777" w:rsidTr="00DB694F">
        <w:trPr>
          <w:trHeight w:val="139"/>
        </w:trPr>
        <w:tc>
          <w:tcPr>
            <w:tcW w:w="3510" w:type="dxa"/>
            <w:shd w:val="clear" w:color="auto" w:fill="auto"/>
          </w:tcPr>
          <w:p w14:paraId="7E7F528E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58F099E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70F24E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70C5037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6DF218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AED71B0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2F4739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ACC5130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02C11" w:rsidRPr="0047558B" w14:paraId="43555F1A" w14:textId="77777777" w:rsidTr="00DB694F">
        <w:trPr>
          <w:trHeight w:val="334"/>
        </w:trPr>
        <w:tc>
          <w:tcPr>
            <w:tcW w:w="3510" w:type="dxa"/>
            <w:shd w:val="clear" w:color="auto" w:fill="auto"/>
          </w:tcPr>
          <w:p w14:paraId="6E33F6B3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หนี้สินผลประโยชน์พนักงาน </w:t>
            </w:r>
          </w:p>
        </w:tc>
        <w:tc>
          <w:tcPr>
            <w:tcW w:w="1170" w:type="dxa"/>
            <w:shd w:val="clear" w:color="auto" w:fill="auto"/>
          </w:tcPr>
          <w:p w14:paraId="5A8C3460" w14:textId="0DE18561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18,963</w:t>
            </w:r>
          </w:p>
        </w:tc>
        <w:tc>
          <w:tcPr>
            <w:tcW w:w="270" w:type="dxa"/>
            <w:shd w:val="clear" w:color="auto" w:fill="auto"/>
          </w:tcPr>
          <w:p w14:paraId="4FC230BF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D50279" w14:textId="55481690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(336)</w:t>
            </w:r>
          </w:p>
        </w:tc>
        <w:tc>
          <w:tcPr>
            <w:tcW w:w="270" w:type="dxa"/>
            <w:shd w:val="clear" w:color="auto" w:fill="auto"/>
          </w:tcPr>
          <w:p w14:paraId="71CCDC28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26E291" w14:textId="581449A2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(744)</w:t>
            </w:r>
          </w:p>
        </w:tc>
        <w:tc>
          <w:tcPr>
            <w:tcW w:w="270" w:type="dxa"/>
            <w:shd w:val="clear" w:color="auto" w:fill="auto"/>
          </w:tcPr>
          <w:p w14:paraId="7DCEAE36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CFE5024" w14:textId="32341761" w:rsidR="00902C11" w:rsidRPr="0047558B" w:rsidRDefault="00902C11" w:rsidP="00902C11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right="16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17,883</w:t>
            </w:r>
          </w:p>
        </w:tc>
      </w:tr>
      <w:tr w:rsidR="00902C11" w:rsidRPr="0047558B" w14:paraId="4447B0FB" w14:textId="77777777" w:rsidTr="00DB694F">
        <w:trPr>
          <w:trHeight w:val="334"/>
        </w:trPr>
        <w:tc>
          <w:tcPr>
            <w:tcW w:w="3510" w:type="dxa"/>
            <w:shd w:val="clear" w:color="auto" w:fill="auto"/>
          </w:tcPr>
          <w:p w14:paraId="1C7722C8" w14:textId="19FC3D71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shd w:val="clear" w:color="auto" w:fill="auto"/>
          </w:tcPr>
          <w:p w14:paraId="217E1DF6" w14:textId="4E1CFB5B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14:paraId="7E502EE5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2400CC" w14:textId="45266B48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2,415</w:t>
            </w:r>
          </w:p>
        </w:tc>
        <w:tc>
          <w:tcPr>
            <w:tcW w:w="270" w:type="dxa"/>
            <w:shd w:val="clear" w:color="auto" w:fill="auto"/>
          </w:tcPr>
          <w:p w14:paraId="313F8AD2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BD65AA" w14:textId="5D8F1AD3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3,850</w:t>
            </w:r>
          </w:p>
        </w:tc>
        <w:tc>
          <w:tcPr>
            <w:tcW w:w="270" w:type="dxa"/>
            <w:shd w:val="clear" w:color="auto" w:fill="auto"/>
          </w:tcPr>
          <w:p w14:paraId="15F2209F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4DA42F7" w14:textId="0EE20AC9" w:rsidR="00902C11" w:rsidRPr="0047558B" w:rsidRDefault="00902C11" w:rsidP="00902C11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right="16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6,493</w:t>
            </w:r>
          </w:p>
        </w:tc>
      </w:tr>
      <w:tr w:rsidR="00902C11" w:rsidRPr="0047558B" w14:paraId="76CEB1C7" w14:textId="77777777" w:rsidTr="00DB694F">
        <w:trPr>
          <w:trHeight w:val="334"/>
        </w:trPr>
        <w:tc>
          <w:tcPr>
            <w:tcW w:w="3510" w:type="dxa"/>
            <w:shd w:val="clear" w:color="auto" w:fill="auto"/>
          </w:tcPr>
          <w:p w14:paraId="3D2E432F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32D43AA4" w14:textId="669AF728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12DA73E2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19C5175" w14:textId="62089EC2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44EDE3B9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461176" w14:textId="7FBF6186" w:rsidR="00902C11" w:rsidRPr="0047558B" w:rsidRDefault="00902C1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18D33B" w14:textId="77777777" w:rsidR="00902C11" w:rsidRPr="00DB694F" w:rsidRDefault="00902C11" w:rsidP="00DB694F">
            <w:pPr>
              <w:pStyle w:val="acctfourfigures"/>
              <w:tabs>
                <w:tab w:val="clear" w:pos="765"/>
                <w:tab w:val="decimal" w:pos="633"/>
                <w:tab w:val="decimal" w:pos="689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F6C3F8B" w14:textId="0F82984B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902C11" w:rsidRPr="0047558B" w14:paraId="36A35156" w14:textId="77777777" w:rsidTr="00DB694F">
        <w:trPr>
          <w:trHeight w:val="334"/>
        </w:trPr>
        <w:tc>
          <w:tcPr>
            <w:tcW w:w="3510" w:type="dxa"/>
            <w:shd w:val="clear" w:color="auto" w:fill="auto"/>
          </w:tcPr>
          <w:p w14:paraId="728709EA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944221" w14:textId="10B483C3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68,080</w:t>
            </w:r>
          </w:p>
        </w:tc>
        <w:tc>
          <w:tcPr>
            <w:tcW w:w="270" w:type="dxa"/>
            <w:shd w:val="clear" w:color="auto" w:fill="auto"/>
          </w:tcPr>
          <w:p w14:paraId="6FB9CA05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882072" w14:textId="454E41BD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(2,094)</w:t>
            </w:r>
          </w:p>
        </w:tc>
        <w:tc>
          <w:tcPr>
            <w:tcW w:w="270" w:type="dxa"/>
            <w:shd w:val="clear" w:color="auto" w:fill="auto"/>
          </w:tcPr>
          <w:p w14:paraId="12518E5B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CF03D6" w14:textId="4A3B270F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D30D38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AF0D6F" w14:textId="383DFF49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65,986</w:t>
            </w:r>
          </w:p>
        </w:tc>
      </w:tr>
      <w:tr w:rsidR="00902C11" w:rsidRPr="0047558B" w14:paraId="5ECBD6B3" w14:textId="77777777" w:rsidTr="00DB694F">
        <w:trPr>
          <w:trHeight w:val="334"/>
        </w:trPr>
        <w:tc>
          <w:tcPr>
            <w:tcW w:w="3510" w:type="dxa"/>
            <w:shd w:val="clear" w:color="auto" w:fill="auto"/>
          </w:tcPr>
          <w:p w14:paraId="32742D4E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AD3BE" w14:textId="72C727C5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87,431</w:t>
            </w:r>
          </w:p>
        </w:tc>
        <w:tc>
          <w:tcPr>
            <w:tcW w:w="270" w:type="dxa"/>
            <w:shd w:val="clear" w:color="auto" w:fill="auto"/>
          </w:tcPr>
          <w:p w14:paraId="0A99E1AA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2EEBB" w14:textId="709B546D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703D49B5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935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1936B" w14:textId="0F79411B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3,106</w:t>
            </w:r>
          </w:p>
        </w:tc>
        <w:tc>
          <w:tcPr>
            <w:tcW w:w="270" w:type="dxa"/>
            <w:shd w:val="clear" w:color="auto" w:fill="auto"/>
          </w:tcPr>
          <w:p w14:paraId="40C17B03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907C4" w14:textId="11F286EB" w:rsidR="00902C11" w:rsidRPr="0047558B" w:rsidRDefault="00902C11" w:rsidP="00902C11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90,592</w:t>
            </w:r>
          </w:p>
        </w:tc>
      </w:tr>
      <w:tr w:rsidR="00902C11" w:rsidRPr="0047558B" w14:paraId="435DB7C4" w14:textId="77777777" w:rsidTr="00DB694F">
        <w:trPr>
          <w:trHeight w:val="161"/>
        </w:trPr>
        <w:tc>
          <w:tcPr>
            <w:tcW w:w="3510" w:type="dxa"/>
            <w:shd w:val="clear" w:color="auto" w:fill="auto"/>
          </w:tcPr>
          <w:p w14:paraId="4CF86B77" w14:textId="77777777" w:rsidR="00902C11" w:rsidRPr="00DB694F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13F9748" w14:textId="77777777" w:rsidR="00902C11" w:rsidRPr="00DB694F" w:rsidRDefault="00902C11" w:rsidP="00902C11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9BAA4E" w14:textId="77777777" w:rsidR="00902C11" w:rsidRPr="00DB694F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E143A3" w14:textId="77777777" w:rsidR="00902C11" w:rsidRPr="00DB694F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9EC7AC3" w14:textId="77777777" w:rsidR="00902C11" w:rsidRPr="00DB694F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02E6DAC" w14:textId="77777777" w:rsidR="00902C11" w:rsidRPr="00DB694F" w:rsidRDefault="00902C11" w:rsidP="00902C1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32405E" w14:textId="77777777" w:rsidR="00902C11" w:rsidRPr="00DB694F" w:rsidRDefault="00902C11" w:rsidP="00902C1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DC2AAB" w14:textId="77777777" w:rsidR="00902C11" w:rsidRPr="00DB694F" w:rsidRDefault="00902C11" w:rsidP="00902C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02C11" w:rsidRPr="0047558B" w14:paraId="32DB8187" w14:textId="77777777" w:rsidTr="00DB694F">
        <w:trPr>
          <w:trHeight w:val="139"/>
        </w:trPr>
        <w:tc>
          <w:tcPr>
            <w:tcW w:w="3510" w:type="dxa"/>
          </w:tcPr>
          <w:p w14:paraId="7D5FA547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9549525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EA8C21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0E7FBD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766E0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428AE6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76622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775F240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left" w:pos="792"/>
                <w:tab w:val="decimal" w:pos="106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02C11" w:rsidRPr="0047558B" w14:paraId="770136CA" w14:textId="77777777" w:rsidTr="00DB694F">
        <w:trPr>
          <w:trHeight w:val="139"/>
        </w:trPr>
        <w:tc>
          <w:tcPr>
            <w:tcW w:w="3510" w:type="dxa"/>
          </w:tcPr>
          <w:p w14:paraId="2A04F0AF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170" w:type="dxa"/>
          </w:tcPr>
          <w:p w14:paraId="1A923ED8" w14:textId="2A084E58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(8,775)</w:t>
            </w:r>
          </w:p>
        </w:tc>
        <w:tc>
          <w:tcPr>
            <w:tcW w:w="270" w:type="dxa"/>
          </w:tcPr>
          <w:p w14:paraId="7781B311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F81C5" w14:textId="5E9FE00D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8,201</w:t>
            </w:r>
          </w:p>
        </w:tc>
        <w:tc>
          <w:tcPr>
            <w:tcW w:w="270" w:type="dxa"/>
          </w:tcPr>
          <w:p w14:paraId="5EE2404D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C9ACBB" w14:textId="567F376D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F444D8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01F42D" w14:textId="43BC1B86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(574)</w:t>
            </w:r>
          </w:p>
        </w:tc>
      </w:tr>
      <w:tr w:rsidR="00902C11" w:rsidRPr="0047558B" w14:paraId="62B55603" w14:textId="77777777" w:rsidTr="00DB694F">
        <w:trPr>
          <w:trHeight w:val="139"/>
        </w:trPr>
        <w:tc>
          <w:tcPr>
            <w:tcW w:w="3510" w:type="dxa"/>
          </w:tcPr>
          <w:p w14:paraId="049FD86D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3E7696" w14:textId="6A94804E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(1,688)</w:t>
            </w:r>
          </w:p>
        </w:tc>
        <w:tc>
          <w:tcPr>
            <w:tcW w:w="270" w:type="dxa"/>
          </w:tcPr>
          <w:p w14:paraId="0E5819AF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DE0319" w14:textId="39C36859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(684)</w:t>
            </w:r>
          </w:p>
        </w:tc>
        <w:tc>
          <w:tcPr>
            <w:tcW w:w="270" w:type="dxa"/>
          </w:tcPr>
          <w:p w14:paraId="3429D397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A704D9" w14:textId="697E3CB8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71CD20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D72BBB" w14:textId="1886F95F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(2,372)</w:t>
            </w:r>
          </w:p>
        </w:tc>
      </w:tr>
      <w:tr w:rsidR="00902C11" w:rsidRPr="0047558B" w14:paraId="148AE924" w14:textId="77777777" w:rsidTr="00DB694F">
        <w:trPr>
          <w:trHeight w:val="139"/>
        </w:trPr>
        <w:tc>
          <w:tcPr>
            <w:tcW w:w="3510" w:type="dxa"/>
          </w:tcPr>
          <w:p w14:paraId="61B189F4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063FD0" w14:textId="390CBF4F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(10,463)</w:t>
            </w:r>
          </w:p>
        </w:tc>
        <w:tc>
          <w:tcPr>
            <w:tcW w:w="270" w:type="dxa"/>
          </w:tcPr>
          <w:p w14:paraId="51CAF729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78CF9C" w14:textId="0D197F9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7,517</w:t>
            </w:r>
          </w:p>
        </w:tc>
        <w:tc>
          <w:tcPr>
            <w:tcW w:w="270" w:type="dxa"/>
          </w:tcPr>
          <w:p w14:paraId="1FC18D35" w14:textId="77777777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52F5B5" w14:textId="43E57C22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A8F73A" w14:textId="77777777" w:rsidR="00902C11" w:rsidRPr="0047558B" w:rsidRDefault="00902C11" w:rsidP="00902C1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2110B6" w14:textId="264081AC" w:rsidR="00902C11" w:rsidRPr="0047558B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(2,946)</w:t>
            </w:r>
          </w:p>
        </w:tc>
      </w:tr>
      <w:tr w:rsidR="00C53DED" w:rsidRPr="0047558B" w14:paraId="201CD409" w14:textId="77777777" w:rsidTr="00C53DED">
        <w:trPr>
          <w:trHeight w:val="139"/>
        </w:trPr>
        <w:tc>
          <w:tcPr>
            <w:tcW w:w="3510" w:type="dxa"/>
          </w:tcPr>
          <w:p w14:paraId="5F3B01EA" w14:textId="20192B7F" w:rsidR="00421420" w:rsidRPr="0047558B" w:rsidRDefault="00421420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C55269" w14:textId="00A66E19" w:rsidR="00421420" w:rsidRPr="00DB694F" w:rsidRDefault="00421420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76F45" w14:textId="77777777" w:rsidR="00421420" w:rsidRPr="00DB694F" w:rsidRDefault="00421420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747DEA" w14:textId="0BDA6916" w:rsidR="00421420" w:rsidRPr="00DB694F" w:rsidRDefault="00421420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0F374C" w14:textId="77777777" w:rsidR="00421420" w:rsidRPr="00DB694F" w:rsidRDefault="00421420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C94EC6" w14:textId="54FE26B7" w:rsidR="00421420" w:rsidRPr="00DB694F" w:rsidRDefault="00421420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DFFEFD" w14:textId="77777777" w:rsidR="00421420" w:rsidRPr="00DB694F" w:rsidRDefault="00421420" w:rsidP="00DB694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45E989" w14:textId="352028E3" w:rsidR="00421420" w:rsidRPr="00DB694F" w:rsidRDefault="00421420" w:rsidP="00DB694F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21420" w:rsidRPr="0047558B" w14:paraId="3B8C06A2" w14:textId="77777777" w:rsidTr="00DB694F">
        <w:trPr>
          <w:trHeight w:val="139"/>
        </w:trPr>
        <w:tc>
          <w:tcPr>
            <w:tcW w:w="3510" w:type="dxa"/>
          </w:tcPr>
          <w:p w14:paraId="4E38CF16" w14:textId="1E2003E7" w:rsidR="00421420" w:rsidRPr="0047558B" w:rsidRDefault="00421420" w:rsidP="00421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6D5801" w14:textId="4D427A27" w:rsidR="00421420" w:rsidRPr="0047558B" w:rsidRDefault="00421420" w:rsidP="00421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76,968</w:t>
            </w:r>
          </w:p>
        </w:tc>
        <w:tc>
          <w:tcPr>
            <w:tcW w:w="270" w:type="dxa"/>
          </w:tcPr>
          <w:p w14:paraId="21D6167A" w14:textId="77777777" w:rsidR="00421420" w:rsidRPr="0047558B" w:rsidRDefault="00421420" w:rsidP="00421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290064" w14:textId="0A54FDB7" w:rsidR="00421420" w:rsidRPr="0047558B" w:rsidRDefault="00421420" w:rsidP="00421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7,572</w:t>
            </w:r>
          </w:p>
        </w:tc>
        <w:tc>
          <w:tcPr>
            <w:tcW w:w="270" w:type="dxa"/>
          </w:tcPr>
          <w:p w14:paraId="1900CD67" w14:textId="77777777" w:rsidR="00421420" w:rsidRPr="0047558B" w:rsidRDefault="00421420" w:rsidP="00421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D4B06C" w14:textId="79961D42" w:rsidR="00421420" w:rsidRPr="0047558B" w:rsidRDefault="00421420" w:rsidP="00421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3,106</w:t>
            </w:r>
          </w:p>
        </w:tc>
        <w:tc>
          <w:tcPr>
            <w:tcW w:w="270" w:type="dxa"/>
          </w:tcPr>
          <w:p w14:paraId="50810E6D" w14:textId="77777777" w:rsidR="00421420" w:rsidRPr="0047558B" w:rsidRDefault="00421420" w:rsidP="00421420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2135AB8" w14:textId="0EED6DA2" w:rsidR="00421420" w:rsidRPr="0047558B" w:rsidRDefault="00421420">
            <w:pPr>
              <w:pStyle w:val="acctfourfigures"/>
              <w:tabs>
                <w:tab w:val="clear" w:pos="765"/>
                <w:tab w:val="decimal" w:pos="1096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87,646</w:t>
            </w:r>
          </w:p>
        </w:tc>
      </w:tr>
    </w:tbl>
    <w:p w14:paraId="1378165B" w14:textId="65298D50" w:rsidR="0034208C" w:rsidRPr="00DB694F" w:rsidRDefault="0034208C" w:rsidP="00F40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350"/>
        <w:gridCol w:w="236"/>
        <w:gridCol w:w="1018"/>
        <w:gridCol w:w="6"/>
        <w:gridCol w:w="264"/>
        <w:gridCol w:w="6"/>
        <w:gridCol w:w="270"/>
        <w:gridCol w:w="1260"/>
      </w:tblGrid>
      <w:tr w:rsidR="00C53DED" w:rsidRPr="0047558B" w14:paraId="1A80D40A" w14:textId="77777777" w:rsidTr="00C53DED">
        <w:trPr>
          <w:trHeight w:val="362"/>
        </w:trPr>
        <w:tc>
          <w:tcPr>
            <w:tcW w:w="3510" w:type="dxa"/>
            <w:shd w:val="clear" w:color="auto" w:fill="auto"/>
          </w:tcPr>
          <w:p w14:paraId="573E7047" w14:textId="77777777" w:rsidR="00EB1B3B" w:rsidRPr="0047558B" w:rsidRDefault="00EB1B3B" w:rsidP="00EB1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7558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850" w:type="dxa"/>
            <w:gridSpan w:val="10"/>
            <w:shd w:val="clear" w:color="auto" w:fill="auto"/>
            <w:vAlign w:val="bottom"/>
          </w:tcPr>
          <w:p w14:paraId="11663EB8" w14:textId="77777777" w:rsidR="00EB1B3B" w:rsidRPr="0047558B" w:rsidRDefault="00EB1B3B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3DED" w:rsidRPr="0047558B" w14:paraId="43DCD136" w14:textId="77777777" w:rsidTr="00C53DED">
        <w:trPr>
          <w:trHeight w:val="139"/>
        </w:trPr>
        <w:tc>
          <w:tcPr>
            <w:tcW w:w="3510" w:type="dxa"/>
            <w:shd w:val="clear" w:color="auto" w:fill="auto"/>
          </w:tcPr>
          <w:p w14:paraId="5B534A24" w14:textId="77777777" w:rsidR="00EB1B3B" w:rsidRPr="0047558B" w:rsidRDefault="00EB1B3B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501DFF" w14:textId="77777777" w:rsidR="00EB1B3B" w:rsidRPr="0047558B" w:rsidRDefault="00EB1B3B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9B8E17" w14:textId="77777777" w:rsidR="00EB1B3B" w:rsidRPr="0047558B" w:rsidRDefault="00EB1B3B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6C2A7" w14:textId="77777777" w:rsidR="00EB1B3B" w:rsidRPr="0047558B" w:rsidRDefault="00EB1B3B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(รายจ่าย) </w:t>
            </w:r>
            <w:r w:rsidRPr="0047558B">
              <w:rPr>
                <w:rFonts w:ascii="Angsana New" w:hAnsi="Angsana New"/>
                <w:sz w:val="30"/>
                <w:szCs w:val="30"/>
              </w:rPr>
              <w:t>/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864048" w14:textId="77777777" w:rsidR="00EB1B3B" w:rsidRPr="0047558B" w:rsidRDefault="00EB1B3B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gridSpan w:val="3"/>
            <w:shd w:val="clear" w:color="auto" w:fill="auto"/>
            <w:vAlign w:val="bottom"/>
          </w:tcPr>
          <w:p w14:paraId="6C5CEC29" w14:textId="77777777" w:rsidR="00EB1B3B" w:rsidRPr="0047558B" w:rsidRDefault="00EB1B3B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B1B3B" w:rsidRPr="0047558B" w14:paraId="701BB6E9" w14:textId="77777777" w:rsidTr="00DB694F">
        <w:trPr>
          <w:trHeight w:val="139"/>
        </w:trPr>
        <w:tc>
          <w:tcPr>
            <w:tcW w:w="3510" w:type="dxa"/>
            <w:shd w:val="clear" w:color="auto" w:fill="auto"/>
          </w:tcPr>
          <w:p w14:paraId="0952E940" w14:textId="77777777" w:rsidR="00EB1B3B" w:rsidRPr="0047558B" w:rsidRDefault="00EB1B3B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CAED8D" w14:textId="77777777" w:rsidR="00EB1B3B" w:rsidRPr="0047558B" w:rsidRDefault="00EB1B3B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0827FF" w14:textId="77777777" w:rsidR="00EB1B3B" w:rsidRPr="0047558B" w:rsidRDefault="00EB1B3B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F31915" w14:textId="77777777" w:rsidR="00EB1B3B" w:rsidRPr="0047558B" w:rsidRDefault="00EB1B3B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16245A" w14:textId="77777777" w:rsidR="00EB1B3B" w:rsidRPr="0047558B" w:rsidRDefault="00EB1B3B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4"/>
            <w:shd w:val="clear" w:color="auto" w:fill="auto"/>
            <w:vAlign w:val="bottom"/>
          </w:tcPr>
          <w:p w14:paraId="7C7D75EC" w14:textId="77777777" w:rsidR="00EB1B3B" w:rsidRPr="0047558B" w:rsidRDefault="00EB1B3B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1C7C8" w14:textId="77777777" w:rsidR="00EB1B3B" w:rsidRPr="0047558B" w:rsidRDefault="00EB1B3B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FA36F8" w14:textId="77777777" w:rsidR="00EB1B3B" w:rsidRPr="0047558B" w:rsidRDefault="00EB1B3B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53DED" w:rsidRPr="0047558B" w14:paraId="4F95C83B" w14:textId="77777777" w:rsidTr="00C53DED">
        <w:trPr>
          <w:trHeight w:val="139"/>
        </w:trPr>
        <w:tc>
          <w:tcPr>
            <w:tcW w:w="3510" w:type="dxa"/>
            <w:shd w:val="clear" w:color="auto" w:fill="auto"/>
          </w:tcPr>
          <w:p w14:paraId="7244FB48" w14:textId="64B7EFED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94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68F60F" w14:textId="2DCD6BED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B495DB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E5EEC9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     ขาดทุน</w:t>
            </w: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56069B5D" w14:textId="5F404649" w:rsidR="006B7251" w:rsidRPr="0047558B" w:rsidRDefault="00C53DED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6B7251" w:rsidRPr="0047558B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68332D9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2429689" w14:textId="3CB2264F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วันสิ้นปี</w:t>
            </w:r>
          </w:p>
        </w:tc>
      </w:tr>
      <w:tr w:rsidR="00C53DED" w:rsidRPr="0047558B" w14:paraId="16D132AF" w14:textId="77777777" w:rsidTr="00C53DED">
        <w:trPr>
          <w:trHeight w:val="139"/>
        </w:trPr>
        <w:tc>
          <w:tcPr>
            <w:tcW w:w="3510" w:type="dxa"/>
            <w:shd w:val="clear" w:color="auto" w:fill="auto"/>
          </w:tcPr>
          <w:p w14:paraId="402F5DB2" w14:textId="19747BEB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10"/>
            <w:shd w:val="clear" w:color="auto" w:fill="auto"/>
            <w:vAlign w:val="bottom"/>
          </w:tcPr>
          <w:p w14:paraId="742A5379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7251" w:rsidRPr="0047558B" w14:paraId="448024D3" w14:textId="77777777" w:rsidTr="00DB694F">
        <w:trPr>
          <w:trHeight w:val="139"/>
        </w:trPr>
        <w:tc>
          <w:tcPr>
            <w:tcW w:w="3510" w:type="dxa"/>
            <w:shd w:val="clear" w:color="auto" w:fill="auto"/>
          </w:tcPr>
          <w:p w14:paraId="65DC916C" w14:textId="26BD0956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850" w:type="dxa"/>
            <w:gridSpan w:val="10"/>
            <w:shd w:val="clear" w:color="auto" w:fill="auto"/>
            <w:vAlign w:val="bottom"/>
          </w:tcPr>
          <w:p w14:paraId="59C3B83F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53DED" w:rsidRPr="0047558B" w14:paraId="0B9B7017" w14:textId="77777777" w:rsidTr="00C53DED">
        <w:trPr>
          <w:trHeight w:val="139"/>
        </w:trPr>
        <w:tc>
          <w:tcPr>
            <w:tcW w:w="3510" w:type="dxa"/>
            <w:shd w:val="clear" w:color="auto" w:fill="auto"/>
          </w:tcPr>
          <w:p w14:paraId="72922270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B400BBC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0F1E9D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616357E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0EEF0D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4"/>
            <w:shd w:val="clear" w:color="auto" w:fill="auto"/>
          </w:tcPr>
          <w:p w14:paraId="20F59C1E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72EEF0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9451DF8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53DED" w:rsidRPr="0047558B" w14:paraId="29850CDD" w14:textId="77777777" w:rsidTr="00C53DED">
        <w:trPr>
          <w:trHeight w:val="334"/>
        </w:trPr>
        <w:tc>
          <w:tcPr>
            <w:tcW w:w="3510" w:type="dxa"/>
            <w:shd w:val="clear" w:color="auto" w:fill="auto"/>
          </w:tcPr>
          <w:p w14:paraId="6527D049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หนี้สินผลประโยชน์พนักงาน </w:t>
            </w:r>
          </w:p>
        </w:tc>
        <w:tc>
          <w:tcPr>
            <w:tcW w:w="1170" w:type="dxa"/>
            <w:shd w:val="clear" w:color="auto" w:fill="auto"/>
          </w:tcPr>
          <w:p w14:paraId="436E679F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19,913</w:t>
            </w:r>
          </w:p>
        </w:tc>
        <w:tc>
          <w:tcPr>
            <w:tcW w:w="270" w:type="dxa"/>
            <w:shd w:val="clear" w:color="auto" w:fill="auto"/>
          </w:tcPr>
          <w:p w14:paraId="7D8A1633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582A1C2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380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F84536F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4"/>
            <w:shd w:val="clear" w:color="auto" w:fill="auto"/>
          </w:tcPr>
          <w:p w14:paraId="4281BFDC" w14:textId="77777777" w:rsidR="006B7251" w:rsidRPr="0047558B" w:rsidRDefault="006B7251" w:rsidP="006B7251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 xml:space="preserve">        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570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6AA428D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C7D6B7" w14:textId="77777777" w:rsidR="006B7251" w:rsidRPr="00DB694F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694F">
              <w:rPr>
                <w:rFonts w:ascii="Angsana New" w:hAnsi="Angsana New"/>
                <w:sz w:val="30"/>
                <w:szCs w:val="30"/>
              </w:rPr>
              <w:t>18,963</w:t>
            </w:r>
          </w:p>
        </w:tc>
      </w:tr>
      <w:tr w:rsidR="006B7251" w:rsidRPr="0047558B" w14:paraId="39A1FD87" w14:textId="77777777" w:rsidTr="00DB694F">
        <w:trPr>
          <w:trHeight w:val="334"/>
        </w:trPr>
        <w:tc>
          <w:tcPr>
            <w:tcW w:w="3510" w:type="dxa"/>
            <w:shd w:val="clear" w:color="auto" w:fill="auto"/>
          </w:tcPr>
          <w:p w14:paraId="626FB283" w14:textId="79DED4E4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shd w:val="clear" w:color="auto" w:fill="auto"/>
          </w:tcPr>
          <w:p w14:paraId="72203337" w14:textId="275BF1D4" w:rsidR="006B7251" w:rsidRPr="0047558B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59A6D6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2624247" w14:textId="257C4DB3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36" w:type="dxa"/>
            <w:shd w:val="clear" w:color="auto" w:fill="auto"/>
          </w:tcPr>
          <w:p w14:paraId="0E954BCD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4"/>
            <w:shd w:val="clear" w:color="auto" w:fill="auto"/>
          </w:tcPr>
          <w:p w14:paraId="1089BF2F" w14:textId="6E86E97E" w:rsidR="006B7251" w:rsidRPr="00DB694F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B694F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270" w:type="dxa"/>
            <w:shd w:val="clear" w:color="auto" w:fill="auto"/>
          </w:tcPr>
          <w:p w14:paraId="0F78320A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245372" w14:textId="494834A6" w:rsidR="006B7251" w:rsidRPr="00DB694F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694F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C53DED" w:rsidRPr="0047558B" w14:paraId="1DDF9DCE" w14:textId="77777777" w:rsidTr="00C53DED">
        <w:trPr>
          <w:trHeight w:val="334"/>
        </w:trPr>
        <w:tc>
          <w:tcPr>
            <w:tcW w:w="3510" w:type="dxa"/>
            <w:shd w:val="clear" w:color="auto" w:fill="auto"/>
          </w:tcPr>
          <w:p w14:paraId="704B40B7" w14:textId="24C2AA55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11FEA2CC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70B81864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18C9B94" w14:textId="5B0D4F0D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236" w:type="dxa"/>
            <w:shd w:val="clear" w:color="auto" w:fill="auto"/>
          </w:tcPr>
          <w:p w14:paraId="6A39624B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4"/>
            <w:shd w:val="clear" w:color="auto" w:fill="auto"/>
          </w:tcPr>
          <w:p w14:paraId="367CB5CE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270" w:type="dxa"/>
            <w:shd w:val="clear" w:color="auto" w:fill="auto"/>
          </w:tcPr>
          <w:p w14:paraId="69578284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D36E442" w14:textId="289E8D33" w:rsidR="006B7251" w:rsidRPr="00306D0D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06D0D"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C53DED" w:rsidRPr="0047558B" w14:paraId="15F76BCC" w14:textId="77777777" w:rsidTr="00DB694F">
        <w:trPr>
          <w:trHeight w:val="334"/>
        </w:trPr>
        <w:tc>
          <w:tcPr>
            <w:tcW w:w="3510" w:type="dxa"/>
            <w:shd w:val="clear" w:color="auto" w:fill="auto"/>
          </w:tcPr>
          <w:p w14:paraId="26B5BBE8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F6857B" w14:textId="77777777" w:rsidR="006B7251" w:rsidRPr="0047558B" w:rsidRDefault="006B7251" w:rsidP="006B7251">
            <w:pPr>
              <w:pStyle w:val="acctfourfigures"/>
              <w:tabs>
                <w:tab w:val="clear" w:pos="765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14,616</w:t>
            </w:r>
          </w:p>
        </w:tc>
        <w:tc>
          <w:tcPr>
            <w:tcW w:w="270" w:type="dxa"/>
            <w:shd w:val="clear" w:color="auto" w:fill="auto"/>
          </w:tcPr>
          <w:p w14:paraId="206B7D21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6AC0C5D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53,464</w:t>
            </w:r>
          </w:p>
        </w:tc>
        <w:tc>
          <w:tcPr>
            <w:tcW w:w="236" w:type="dxa"/>
            <w:shd w:val="clear" w:color="auto" w:fill="auto"/>
          </w:tcPr>
          <w:p w14:paraId="21634087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AF2E5E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270" w:type="dxa"/>
            <w:shd w:val="clear" w:color="auto" w:fill="auto"/>
          </w:tcPr>
          <w:p w14:paraId="1692B640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667085" w14:textId="77777777" w:rsidR="006B7251" w:rsidRPr="00306D0D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06D0D">
              <w:rPr>
                <w:rFonts w:ascii="Angsana New" w:hAnsi="Angsana New"/>
                <w:sz w:val="30"/>
                <w:szCs w:val="30"/>
              </w:rPr>
              <w:t>68,080</w:t>
            </w:r>
          </w:p>
        </w:tc>
      </w:tr>
      <w:tr w:rsidR="00C53DED" w:rsidRPr="0047558B" w14:paraId="6A58F5C3" w14:textId="77777777" w:rsidTr="00DB694F">
        <w:trPr>
          <w:trHeight w:val="334"/>
        </w:trPr>
        <w:tc>
          <w:tcPr>
            <w:tcW w:w="3510" w:type="dxa"/>
            <w:shd w:val="clear" w:color="auto" w:fill="auto"/>
          </w:tcPr>
          <w:p w14:paraId="4FEF1D8B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D2C53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left" w:pos="970"/>
              </w:tabs>
              <w:spacing w:line="380" w:lineRule="exac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       34,689</w:t>
            </w:r>
          </w:p>
        </w:tc>
        <w:tc>
          <w:tcPr>
            <w:tcW w:w="270" w:type="dxa"/>
            <w:shd w:val="clear" w:color="auto" w:fill="auto"/>
          </w:tcPr>
          <w:p w14:paraId="62AA22EC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AAF79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53,312</w:t>
            </w:r>
          </w:p>
        </w:tc>
        <w:tc>
          <w:tcPr>
            <w:tcW w:w="236" w:type="dxa"/>
            <w:shd w:val="clear" w:color="auto" w:fill="auto"/>
          </w:tcPr>
          <w:p w14:paraId="18FA727A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935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66AAA" w14:textId="77777777" w:rsidR="006B7251" w:rsidRPr="0047558B" w:rsidRDefault="006B7251" w:rsidP="006B7251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        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570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36EC61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6F8F0" w14:textId="77777777" w:rsidR="006B7251" w:rsidRPr="00306D0D" w:rsidRDefault="006B7251" w:rsidP="00DB694F">
            <w:pPr>
              <w:pStyle w:val="acctfourfigures"/>
              <w:tabs>
                <w:tab w:val="clear" w:pos="765"/>
                <w:tab w:val="decimal" w:pos="878"/>
              </w:tabs>
              <w:spacing w:line="380" w:lineRule="exact"/>
              <w:ind w:right="-2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06D0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87,</w:t>
            </w:r>
            <w:r w:rsidRPr="00DB694F">
              <w:rPr>
                <w:rFonts w:ascii="Angsana New" w:hAnsi="Angsana New"/>
                <w:b/>
                <w:bCs/>
                <w:sz w:val="30"/>
                <w:szCs w:val="30"/>
              </w:rPr>
              <w:t>431</w:t>
            </w:r>
          </w:p>
        </w:tc>
      </w:tr>
    </w:tbl>
    <w:p w14:paraId="24C266B3" w14:textId="50EAAA4E" w:rsidR="005911C8" w:rsidRPr="0047558B" w:rsidRDefault="005911C8"/>
    <w:p w14:paraId="559464E6" w14:textId="38EFC158" w:rsidR="005911C8" w:rsidRPr="0047558B" w:rsidRDefault="005911C8"/>
    <w:p w14:paraId="60D9151F" w14:textId="030C4365" w:rsidR="005911C8" w:rsidRPr="0047558B" w:rsidRDefault="005911C8"/>
    <w:tbl>
      <w:tblPr>
        <w:tblW w:w="889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42"/>
        <w:gridCol w:w="1170"/>
        <w:gridCol w:w="270"/>
        <w:gridCol w:w="1170"/>
        <w:gridCol w:w="270"/>
        <w:gridCol w:w="1260"/>
        <w:gridCol w:w="270"/>
        <w:gridCol w:w="1440"/>
      </w:tblGrid>
      <w:tr w:rsidR="005911C8" w:rsidRPr="0047558B" w14:paraId="51178A06" w14:textId="77777777" w:rsidTr="00DB694F">
        <w:trPr>
          <w:trHeight w:val="362"/>
        </w:trPr>
        <w:tc>
          <w:tcPr>
            <w:tcW w:w="3042" w:type="dxa"/>
            <w:shd w:val="clear" w:color="auto" w:fill="auto"/>
          </w:tcPr>
          <w:p w14:paraId="0E39923E" w14:textId="77777777" w:rsidR="005911C8" w:rsidRPr="0047558B" w:rsidRDefault="005911C8" w:rsidP="00D63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7558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51AC1111" w14:textId="77777777" w:rsidR="005911C8" w:rsidRPr="0047558B" w:rsidRDefault="005911C8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11C8" w:rsidRPr="0047558B" w14:paraId="3DEA29B4" w14:textId="77777777" w:rsidTr="00DB694F">
        <w:trPr>
          <w:trHeight w:val="139"/>
        </w:trPr>
        <w:tc>
          <w:tcPr>
            <w:tcW w:w="3042" w:type="dxa"/>
            <w:shd w:val="clear" w:color="auto" w:fill="auto"/>
          </w:tcPr>
          <w:p w14:paraId="0F16E1A6" w14:textId="77777777" w:rsidR="005911C8" w:rsidRPr="0047558B" w:rsidRDefault="005911C8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DB4C22" w14:textId="77777777" w:rsidR="005911C8" w:rsidRPr="0047558B" w:rsidRDefault="005911C8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04A259" w14:textId="77777777" w:rsidR="005911C8" w:rsidRPr="0047558B" w:rsidRDefault="005911C8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4FCAE" w14:textId="77777777" w:rsidR="005911C8" w:rsidRPr="0047558B" w:rsidRDefault="005911C8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(รายจ่าย) </w:t>
            </w:r>
            <w:r w:rsidRPr="0047558B">
              <w:rPr>
                <w:rFonts w:ascii="Angsana New" w:hAnsi="Angsana New"/>
                <w:sz w:val="30"/>
                <w:szCs w:val="30"/>
              </w:rPr>
              <w:t>/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EA2EF" w14:textId="77777777" w:rsidR="005911C8" w:rsidRPr="0047558B" w:rsidRDefault="005911C8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ED9141" w14:textId="77777777" w:rsidR="005911C8" w:rsidRPr="0047558B" w:rsidRDefault="005911C8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911C8" w:rsidRPr="0047558B" w14:paraId="6504BE80" w14:textId="77777777" w:rsidTr="00DB694F">
        <w:trPr>
          <w:trHeight w:val="139"/>
        </w:trPr>
        <w:tc>
          <w:tcPr>
            <w:tcW w:w="3042" w:type="dxa"/>
            <w:shd w:val="clear" w:color="auto" w:fill="auto"/>
          </w:tcPr>
          <w:p w14:paraId="5B4EB5FB" w14:textId="77777777" w:rsidR="005911C8" w:rsidRPr="0047558B" w:rsidRDefault="005911C8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A844FB" w14:textId="77777777" w:rsidR="005911C8" w:rsidRPr="0047558B" w:rsidRDefault="005911C8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6B597A" w14:textId="77777777" w:rsidR="005911C8" w:rsidRPr="0047558B" w:rsidRDefault="005911C8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5486BE" w14:textId="77777777" w:rsidR="005911C8" w:rsidRPr="0047558B" w:rsidRDefault="005911C8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216AB" w14:textId="77777777" w:rsidR="005911C8" w:rsidRPr="0047558B" w:rsidRDefault="005911C8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EC6A52" w14:textId="77777777" w:rsidR="005911C8" w:rsidRPr="0047558B" w:rsidRDefault="005911C8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B7C193" w14:textId="77777777" w:rsidR="005911C8" w:rsidRPr="0047558B" w:rsidRDefault="005911C8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8A12EB" w14:textId="77777777" w:rsidR="005911C8" w:rsidRPr="0047558B" w:rsidRDefault="005911C8" w:rsidP="00D6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B7251" w:rsidRPr="0047558B" w14:paraId="34985C4B" w14:textId="77777777" w:rsidTr="00DB694F">
        <w:trPr>
          <w:trHeight w:val="139"/>
        </w:trPr>
        <w:tc>
          <w:tcPr>
            <w:tcW w:w="3042" w:type="dxa"/>
            <w:shd w:val="clear" w:color="auto" w:fill="auto"/>
          </w:tcPr>
          <w:p w14:paraId="020D1B88" w14:textId="6D0669B8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94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E5DA84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วันต้น</w:t>
            </w:r>
            <w:r w:rsidRPr="00DB69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FCD6F1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DCEB5FD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     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288DF7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DB1B84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BB682D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</w:t>
            </w:r>
            <w:r w:rsidRPr="00DB69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</w:t>
            </w:r>
          </w:p>
        </w:tc>
      </w:tr>
      <w:tr w:rsidR="006B7251" w:rsidRPr="0047558B" w14:paraId="445C51FE" w14:textId="77777777" w:rsidTr="00DB694F">
        <w:trPr>
          <w:trHeight w:val="139"/>
        </w:trPr>
        <w:tc>
          <w:tcPr>
            <w:tcW w:w="3042" w:type="dxa"/>
            <w:shd w:val="clear" w:color="auto" w:fill="auto"/>
          </w:tcPr>
          <w:p w14:paraId="541969D5" w14:textId="2922AC0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6DFE003F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7251" w:rsidRPr="0047558B" w14:paraId="277AFA1A" w14:textId="77777777" w:rsidTr="00DB694F">
        <w:trPr>
          <w:trHeight w:val="139"/>
        </w:trPr>
        <w:tc>
          <w:tcPr>
            <w:tcW w:w="3042" w:type="dxa"/>
            <w:shd w:val="clear" w:color="auto" w:fill="auto"/>
          </w:tcPr>
          <w:p w14:paraId="1E6A575A" w14:textId="2D7D46CD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70A5E625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B7251" w:rsidRPr="0047558B" w14:paraId="4A0FCC81" w14:textId="77777777" w:rsidTr="00DB694F">
        <w:trPr>
          <w:trHeight w:val="139"/>
        </w:trPr>
        <w:tc>
          <w:tcPr>
            <w:tcW w:w="3042" w:type="dxa"/>
          </w:tcPr>
          <w:p w14:paraId="700D2277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2F01C1A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2E871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4BE61C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C77659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13F452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0CC46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1F97525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left" w:pos="792"/>
                <w:tab w:val="decimal" w:pos="106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B7251" w:rsidRPr="0047558B" w14:paraId="42FD7988" w14:textId="77777777" w:rsidTr="00DB694F">
        <w:trPr>
          <w:trHeight w:val="139"/>
        </w:trPr>
        <w:tc>
          <w:tcPr>
            <w:tcW w:w="3042" w:type="dxa"/>
          </w:tcPr>
          <w:p w14:paraId="5B255651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170" w:type="dxa"/>
          </w:tcPr>
          <w:p w14:paraId="426D3904" w14:textId="20F34D0A" w:rsidR="006B7251" w:rsidRPr="0047558B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1,899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3313540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D4E08B" w14:textId="30DF3E51" w:rsidR="006B7251" w:rsidRPr="0047558B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6,876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EB71DEC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03B003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270" w:type="dxa"/>
          </w:tcPr>
          <w:p w14:paraId="128455A9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D6DD87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</w:rPr>
              <w:t>8,775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B7251" w:rsidRPr="0047558B" w14:paraId="2427EB3D" w14:textId="77777777" w:rsidTr="00DB694F">
        <w:trPr>
          <w:trHeight w:val="139"/>
        </w:trPr>
        <w:tc>
          <w:tcPr>
            <w:tcW w:w="3042" w:type="dxa"/>
          </w:tcPr>
          <w:p w14:paraId="112C290E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2FBEF9" w14:textId="7F66806A" w:rsidR="006B7251" w:rsidRPr="0047558B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(878)</w:t>
            </w:r>
          </w:p>
        </w:tc>
        <w:tc>
          <w:tcPr>
            <w:tcW w:w="270" w:type="dxa"/>
          </w:tcPr>
          <w:p w14:paraId="50BE3BD6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0A515E" w14:textId="1A595E4B" w:rsidR="006B7251" w:rsidRPr="0047558B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(810)</w:t>
            </w:r>
          </w:p>
        </w:tc>
        <w:tc>
          <w:tcPr>
            <w:tcW w:w="270" w:type="dxa"/>
          </w:tcPr>
          <w:p w14:paraId="7FE047B4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2BCC4F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270" w:type="dxa"/>
          </w:tcPr>
          <w:p w14:paraId="5D49DFB8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87AB2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(1,688)</w:t>
            </w:r>
          </w:p>
        </w:tc>
      </w:tr>
      <w:tr w:rsidR="006B7251" w:rsidRPr="0047558B" w14:paraId="026D3852" w14:textId="77777777" w:rsidTr="00DB694F">
        <w:trPr>
          <w:trHeight w:val="139"/>
        </w:trPr>
        <w:tc>
          <w:tcPr>
            <w:tcW w:w="3042" w:type="dxa"/>
          </w:tcPr>
          <w:p w14:paraId="2A783E48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FA0FB2" w14:textId="7183196B" w:rsidR="006B7251" w:rsidRPr="0047558B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(2,777)</w:t>
            </w:r>
          </w:p>
        </w:tc>
        <w:tc>
          <w:tcPr>
            <w:tcW w:w="270" w:type="dxa"/>
          </w:tcPr>
          <w:p w14:paraId="5138FAB4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F69978" w14:textId="4D730439" w:rsidR="006B7251" w:rsidRPr="0047558B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(7,686)</w:t>
            </w:r>
          </w:p>
        </w:tc>
        <w:tc>
          <w:tcPr>
            <w:tcW w:w="270" w:type="dxa"/>
          </w:tcPr>
          <w:p w14:paraId="3C6A4E69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4EE65D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-</w:t>
            </w:r>
          </w:p>
        </w:tc>
        <w:tc>
          <w:tcPr>
            <w:tcW w:w="270" w:type="dxa"/>
          </w:tcPr>
          <w:p w14:paraId="4EE85DEB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67DBEF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(10,463)</w:t>
            </w:r>
          </w:p>
        </w:tc>
      </w:tr>
      <w:tr w:rsidR="006B7251" w:rsidRPr="0047558B" w14:paraId="2EF395F9" w14:textId="77777777" w:rsidTr="00DB694F">
        <w:trPr>
          <w:trHeight w:val="50"/>
        </w:trPr>
        <w:tc>
          <w:tcPr>
            <w:tcW w:w="3042" w:type="dxa"/>
          </w:tcPr>
          <w:p w14:paraId="331642C2" w14:textId="77777777" w:rsidR="006B7251" w:rsidRPr="00DB694F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0BE351" w14:textId="77777777" w:rsidR="006B7251" w:rsidRPr="00DB694F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160" w:right="-108" w:hanging="2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C9F45" w14:textId="77777777" w:rsidR="006B7251" w:rsidRPr="00DB694F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171C38" w14:textId="77777777" w:rsidR="006B7251" w:rsidRPr="00DB694F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A25773" w14:textId="77777777" w:rsidR="006B7251" w:rsidRPr="00DB694F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01BF14" w14:textId="77777777" w:rsidR="006B7251" w:rsidRPr="00DB694F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C361C" w14:textId="77777777" w:rsidR="006B7251" w:rsidRPr="00DB694F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84B3D3" w14:textId="77777777" w:rsidR="006B7251" w:rsidRPr="00DB694F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B7251" w:rsidRPr="0047558B" w14:paraId="5B3403D2" w14:textId="77777777" w:rsidTr="00DB694F">
        <w:trPr>
          <w:trHeight w:val="139"/>
        </w:trPr>
        <w:tc>
          <w:tcPr>
            <w:tcW w:w="3042" w:type="dxa"/>
          </w:tcPr>
          <w:p w14:paraId="51CD2FA6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7A9C401" w14:textId="54B93C41" w:rsidR="006B7251" w:rsidRPr="00DB694F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9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31,912</w:t>
            </w:r>
          </w:p>
        </w:tc>
        <w:tc>
          <w:tcPr>
            <w:tcW w:w="270" w:type="dxa"/>
          </w:tcPr>
          <w:p w14:paraId="56D125E4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A77944" w14:textId="581FE34F" w:rsidR="006B7251" w:rsidRPr="00DB694F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94F">
              <w:rPr>
                <w:rFonts w:ascii="Angsana New" w:hAnsi="Angsana New"/>
                <w:b/>
                <w:bCs/>
                <w:sz w:val="30"/>
                <w:szCs w:val="30"/>
              </w:rPr>
              <w:t>45,626</w:t>
            </w:r>
          </w:p>
        </w:tc>
        <w:tc>
          <w:tcPr>
            <w:tcW w:w="270" w:type="dxa"/>
          </w:tcPr>
          <w:p w14:paraId="23E3EC96" w14:textId="77777777" w:rsidR="006B7251" w:rsidRPr="0047558B" w:rsidRDefault="006B7251" w:rsidP="006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9F809E2" w14:textId="5A60449C" w:rsidR="006B7251" w:rsidRPr="00DB694F" w:rsidRDefault="006B725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94F">
              <w:rPr>
                <w:rFonts w:ascii="Angsana New" w:hAnsi="Angsana New"/>
                <w:b/>
                <w:bCs/>
                <w:sz w:val="30"/>
                <w:szCs w:val="30"/>
              </w:rPr>
              <w:t>(570)</w:t>
            </w:r>
          </w:p>
        </w:tc>
        <w:tc>
          <w:tcPr>
            <w:tcW w:w="270" w:type="dxa"/>
          </w:tcPr>
          <w:p w14:paraId="3BA029AC" w14:textId="77777777" w:rsidR="006B7251" w:rsidRPr="0047558B" w:rsidRDefault="006B7251" w:rsidP="006B725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A6B8E05" w14:textId="77777777" w:rsidR="006B7251" w:rsidRPr="0047558B" w:rsidRDefault="006B7251">
            <w:pPr>
              <w:pStyle w:val="acctfourfigures"/>
              <w:tabs>
                <w:tab w:val="clear" w:pos="765"/>
                <w:tab w:val="decimal" w:pos="1096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76,968</w:t>
            </w:r>
          </w:p>
        </w:tc>
      </w:tr>
    </w:tbl>
    <w:p w14:paraId="00665F1D" w14:textId="77777777" w:rsidR="006B7251" w:rsidRPr="0047558B" w:rsidRDefault="006B7251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0FE5C42" w14:textId="1D32F7CE" w:rsidR="00F40BB7" w:rsidRPr="0047558B" w:rsidRDefault="00F40BB7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ขาดทุนทางภาษีจะสิ้นอายุในปี </w:t>
      </w:r>
      <w:r w:rsidRPr="0047558B">
        <w:rPr>
          <w:rFonts w:ascii="Angsana New" w:hAnsi="Angsana New"/>
          <w:sz w:val="30"/>
          <w:szCs w:val="30"/>
        </w:rPr>
        <w:t>256</w:t>
      </w:r>
      <w:r w:rsidR="0082624F" w:rsidRPr="0047558B">
        <w:rPr>
          <w:rFonts w:ascii="Angsana New" w:hAnsi="Angsana New"/>
          <w:sz w:val="30"/>
          <w:szCs w:val="30"/>
        </w:rPr>
        <w:t>7</w:t>
      </w:r>
      <w:r w:rsidRPr="0047558B">
        <w:rPr>
          <w:rFonts w:ascii="Angsana New" w:hAnsi="Angsana New"/>
          <w:sz w:val="30"/>
          <w:szCs w:val="30"/>
          <w:cs/>
        </w:rPr>
        <w:t xml:space="preserve"> </w:t>
      </w:r>
      <w:r w:rsidR="00EA30F1" w:rsidRPr="0047558B">
        <w:rPr>
          <w:rFonts w:ascii="Angsana New" w:hAnsi="Angsana New"/>
          <w:sz w:val="30"/>
          <w:szCs w:val="30"/>
          <w:cs/>
        </w:rPr>
        <w:t>และปี</w:t>
      </w:r>
      <w:r w:rsidR="002F3CA1"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</w:rPr>
        <w:t>256</w:t>
      </w:r>
      <w:r w:rsidR="0082624F" w:rsidRPr="0047558B">
        <w:rPr>
          <w:rFonts w:ascii="Angsana New" w:hAnsi="Angsana New"/>
          <w:sz w:val="30"/>
          <w:szCs w:val="30"/>
        </w:rPr>
        <w:t>8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บริษัทได้รับรู้ผลขาดทุนทางภาษีเป็นสินทรัพย์ภาษีเงินได้รอการตัดบัญชี เนื่องจากเชื่อว่าจะมีกำไรทางภาษีเพียงพอที่จะนำผลขาดทุนทางภาษีที่ยังไม่ได้ใช้มาใช้ประโยชน์ได้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โดยฝ่ายบริหารได้มีการกำหนดแผนธุรกิจเพื่อลดผลขาดทุนดังกล่าวและเพิ่มประสิทธิภาพในการดำเนินงานให้มากขึ้น ซึ่งเป็นไปตามแผนธุรกิจของกลุ่มบริษัทที่กำไรจากการดำเนินงานของกลุ่มบริษัทจะเพิ่มขึ้นในอนาคต</w:t>
      </w:r>
    </w:p>
    <w:p w14:paraId="38191812" w14:textId="77777777" w:rsidR="00703E90" w:rsidRPr="00DB694F" w:rsidRDefault="00703E90" w:rsidP="00F40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0B4EED" w:rsidRPr="0047558B" w14:paraId="7B6CF44A" w14:textId="77777777" w:rsidTr="00DB694F">
        <w:tc>
          <w:tcPr>
            <w:tcW w:w="3870" w:type="dxa"/>
          </w:tcPr>
          <w:p w14:paraId="35BD48BA" w14:textId="0A612571" w:rsidR="000B4EED" w:rsidRPr="0047558B" w:rsidRDefault="000B4EED" w:rsidP="000B4EE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47558B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eastAsia="en-GB"/>
              </w:rPr>
              <w:t xml:space="preserve">ที่ยังไม่ได้รับรู้  </w:t>
            </w:r>
          </w:p>
        </w:tc>
        <w:tc>
          <w:tcPr>
            <w:tcW w:w="2430" w:type="dxa"/>
            <w:gridSpan w:val="3"/>
          </w:tcPr>
          <w:p w14:paraId="399BC769" w14:textId="77777777" w:rsidR="000B4EED" w:rsidRPr="0047558B" w:rsidRDefault="000B4EED" w:rsidP="000B4EE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83DD7B2" w14:textId="77777777" w:rsidR="000B4EED" w:rsidRPr="0047558B" w:rsidRDefault="000B4EED" w:rsidP="000B4EED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</w:tcPr>
          <w:p w14:paraId="67888541" w14:textId="77777777" w:rsidR="000B4EED" w:rsidRPr="0047558B" w:rsidRDefault="000B4EED" w:rsidP="000B4EE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B4EED" w:rsidRPr="0047558B" w14:paraId="16436EBF" w14:textId="77777777" w:rsidTr="00DB694F">
        <w:tc>
          <w:tcPr>
            <w:tcW w:w="3870" w:type="dxa"/>
          </w:tcPr>
          <w:p w14:paraId="616693FA" w14:textId="4AC38788" w:rsidR="000B4EED" w:rsidRPr="00DB694F" w:rsidRDefault="000B4EED" w:rsidP="000B4EE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747C4C6" w14:textId="556BBA44" w:rsidR="000B4EED" w:rsidRPr="0047558B" w:rsidRDefault="000B4EED" w:rsidP="000B4EED">
            <w:pPr>
              <w:pStyle w:val="acctfourfigures"/>
              <w:tabs>
                <w:tab w:val="clear" w:pos="765"/>
              </w:tabs>
              <w:spacing w:line="240" w:lineRule="auto"/>
              <w:ind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754A96F" w14:textId="77777777" w:rsidR="000B4EED" w:rsidRPr="0047558B" w:rsidRDefault="000B4EED" w:rsidP="000B4EE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5F4E86E" w14:textId="4215D892" w:rsidR="000B4EED" w:rsidRPr="0047558B" w:rsidRDefault="000B4EED" w:rsidP="000B4EED">
            <w:pPr>
              <w:pStyle w:val="acctfourfigures"/>
              <w:tabs>
                <w:tab w:val="clear" w:pos="765"/>
              </w:tabs>
              <w:spacing w:line="240" w:lineRule="auto"/>
              <w:ind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F85AD62" w14:textId="77777777" w:rsidR="000B4EED" w:rsidRPr="0047558B" w:rsidRDefault="000B4EED" w:rsidP="000B4EED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659783F" w14:textId="1713733E" w:rsidR="000B4EED" w:rsidRPr="0047558B" w:rsidRDefault="000B4EED" w:rsidP="000B4EED">
            <w:pPr>
              <w:pStyle w:val="acctfourfigures"/>
              <w:tabs>
                <w:tab w:val="clear" w:pos="765"/>
              </w:tabs>
              <w:spacing w:line="240" w:lineRule="auto"/>
              <w:ind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7166D53C" w14:textId="77777777" w:rsidR="000B4EED" w:rsidRPr="0047558B" w:rsidRDefault="000B4EED" w:rsidP="000B4EE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10F6286" w14:textId="5C96173C" w:rsidR="000B4EED" w:rsidRPr="0047558B" w:rsidRDefault="000B4EED" w:rsidP="000B4EED">
            <w:pPr>
              <w:pStyle w:val="acctfourfigures"/>
              <w:tabs>
                <w:tab w:val="clear" w:pos="765"/>
              </w:tabs>
              <w:spacing w:line="240" w:lineRule="auto"/>
              <w:ind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B4EED" w:rsidRPr="0047558B" w14:paraId="5B3A0872" w14:textId="77777777" w:rsidTr="00DB694F">
        <w:tc>
          <w:tcPr>
            <w:tcW w:w="3870" w:type="dxa"/>
          </w:tcPr>
          <w:p w14:paraId="33FC547A" w14:textId="77777777" w:rsidR="000B4EED" w:rsidRPr="0047558B" w:rsidRDefault="000B4EED" w:rsidP="000B4EE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5130" w:type="dxa"/>
            <w:gridSpan w:val="7"/>
            <w:hideMark/>
          </w:tcPr>
          <w:p w14:paraId="7241A3E9" w14:textId="77777777" w:rsidR="000B4EED" w:rsidRPr="0047558B" w:rsidRDefault="000B4EED" w:rsidP="000B4EE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4EED" w:rsidRPr="0047558B" w14:paraId="699CEE77" w14:textId="77777777" w:rsidTr="00DB694F">
        <w:trPr>
          <w:trHeight w:val="434"/>
        </w:trPr>
        <w:tc>
          <w:tcPr>
            <w:tcW w:w="3870" w:type="dxa"/>
          </w:tcPr>
          <w:p w14:paraId="5C62DF58" w14:textId="77777777" w:rsidR="000B4EED" w:rsidRPr="0047558B" w:rsidRDefault="000B4EED" w:rsidP="000B4EED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สินค้าคงเหลือ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81F1C51" w14:textId="75F32C48" w:rsidR="000B4EED" w:rsidRPr="0047558B" w:rsidRDefault="000B4EED" w:rsidP="000B4EE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204</w:t>
            </w:r>
          </w:p>
        </w:tc>
        <w:tc>
          <w:tcPr>
            <w:tcW w:w="270" w:type="dxa"/>
            <w:shd w:val="clear" w:color="auto" w:fill="auto"/>
          </w:tcPr>
          <w:p w14:paraId="3C8E381A" w14:textId="77777777" w:rsidR="000B4EED" w:rsidRPr="0047558B" w:rsidRDefault="000B4EED" w:rsidP="000B4EED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70B0DC5" w14:textId="3EE51871" w:rsidR="000B4EED" w:rsidRPr="0047558B" w:rsidRDefault="000B4EED" w:rsidP="000B4EE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10,867</w:t>
            </w:r>
          </w:p>
        </w:tc>
        <w:tc>
          <w:tcPr>
            <w:tcW w:w="270" w:type="dxa"/>
            <w:shd w:val="clear" w:color="auto" w:fill="auto"/>
          </w:tcPr>
          <w:p w14:paraId="3E1C0D9E" w14:textId="77777777" w:rsidR="000B4EED" w:rsidRPr="0047558B" w:rsidRDefault="000B4EED" w:rsidP="000B4EED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433213" w14:textId="7E054F8B" w:rsidR="000B4EED" w:rsidRPr="0047558B" w:rsidRDefault="000B4EED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0DE4EE47" w14:textId="77777777" w:rsidR="000B4EED" w:rsidRPr="0047558B" w:rsidRDefault="000B4EED" w:rsidP="000B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295D86F" w14:textId="4A334F76" w:rsidR="000B4EED" w:rsidRPr="0047558B" w:rsidRDefault="000B4EED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 10,609</w:t>
            </w:r>
          </w:p>
        </w:tc>
      </w:tr>
      <w:tr w:rsidR="000B4EED" w:rsidRPr="0047558B" w14:paraId="42C7C921" w14:textId="77777777" w:rsidTr="00DB694F">
        <w:trPr>
          <w:trHeight w:val="434"/>
        </w:trPr>
        <w:tc>
          <w:tcPr>
            <w:tcW w:w="3870" w:type="dxa"/>
          </w:tcPr>
          <w:p w14:paraId="44754AC2" w14:textId="77777777" w:rsidR="000B4EED" w:rsidRPr="0047558B" w:rsidRDefault="000B4EED" w:rsidP="000B4EED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เงินลงทุนในบริษัทย่อย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2C1D428" w14:textId="6F827531" w:rsidR="000B4EED" w:rsidRPr="0047558B" w:rsidRDefault="000B4EED" w:rsidP="000B4EED">
            <w:pPr>
              <w:pStyle w:val="acctfourfigures"/>
              <w:tabs>
                <w:tab w:val="clear" w:pos="765"/>
                <w:tab w:val="left" w:pos="439"/>
                <w:tab w:val="decimal" w:pos="650"/>
              </w:tabs>
              <w:spacing w:line="240" w:lineRule="atLeast"/>
              <w:ind w:left="-79" w:right="157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      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40F50103" w14:textId="77777777" w:rsidR="000B4EED" w:rsidRPr="0047558B" w:rsidRDefault="000B4EED" w:rsidP="000B4EED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2349AF2" w14:textId="2D7C40A7" w:rsidR="000B4EED" w:rsidRPr="0047558B" w:rsidRDefault="000B4EED" w:rsidP="00DB694F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79" w:right="12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       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28FB00" w14:textId="77777777" w:rsidR="000B4EED" w:rsidRPr="0047558B" w:rsidRDefault="000B4EED" w:rsidP="000B4EED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A31F49C" w14:textId="0F7C86FE" w:rsidR="000B4EED" w:rsidRPr="0047558B" w:rsidRDefault="000B4EED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65,099</w:t>
            </w:r>
          </w:p>
        </w:tc>
        <w:tc>
          <w:tcPr>
            <w:tcW w:w="270" w:type="dxa"/>
            <w:shd w:val="clear" w:color="auto" w:fill="auto"/>
          </w:tcPr>
          <w:p w14:paraId="7981D4B1" w14:textId="77777777" w:rsidR="000B4EED" w:rsidRPr="0047558B" w:rsidRDefault="000B4EED" w:rsidP="000B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4C98A35" w14:textId="5BE3E16F" w:rsidR="000B4EED" w:rsidRPr="0047558B" w:rsidRDefault="000B4EED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65,099</w:t>
            </w:r>
          </w:p>
        </w:tc>
      </w:tr>
      <w:tr w:rsidR="000B4EED" w:rsidRPr="0047558B" w14:paraId="1E253159" w14:textId="77777777" w:rsidTr="00DB694F">
        <w:trPr>
          <w:trHeight w:val="434"/>
        </w:trPr>
        <w:tc>
          <w:tcPr>
            <w:tcW w:w="3870" w:type="dxa"/>
          </w:tcPr>
          <w:p w14:paraId="057BC179" w14:textId="77777777" w:rsidR="000B4EED" w:rsidRPr="0047558B" w:rsidRDefault="000B4EED" w:rsidP="000B4EED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ยอดขาดทุนยกไป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9E132" w14:textId="2EBC676C" w:rsidR="000B4EED" w:rsidRPr="0047558B" w:rsidRDefault="000B4EED" w:rsidP="000B4EE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124,314</w:t>
            </w:r>
          </w:p>
        </w:tc>
        <w:tc>
          <w:tcPr>
            <w:tcW w:w="270" w:type="dxa"/>
            <w:shd w:val="clear" w:color="auto" w:fill="auto"/>
          </w:tcPr>
          <w:p w14:paraId="31013BBE" w14:textId="77777777" w:rsidR="000B4EED" w:rsidRPr="0047558B" w:rsidRDefault="000B4EED" w:rsidP="000B4EED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DB62D" w14:textId="40C2D6C1" w:rsidR="000B4EED" w:rsidRPr="0047558B" w:rsidRDefault="000B4EED" w:rsidP="000B4EE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130,935</w:t>
            </w:r>
          </w:p>
        </w:tc>
        <w:tc>
          <w:tcPr>
            <w:tcW w:w="270" w:type="dxa"/>
            <w:shd w:val="clear" w:color="auto" w:fill="auto"/>
          </w:tcPr>
          <w:p w14:paraId="0122A123" w14:textId="77777777" w:rsidR="000B4EED" w:rsidRPr="0047558B" w:rsidRDefault="000B4EED" w:rsidP="000B4EED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C6574" w14:textId="33AB80F7" w:rsidR="000B4EED" w:rsidRPr="0047558B" w:rsidRDefault="000B4EED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62,178</w:t>
            </w:r>
          </w:p>
        </w:tc>
        <w:tc>
          <w:tcPr>
            <w:tcW w:w="270" w:type="dxa"/>
            <w:shd w:val="clear" w:color="auto" w:fill="auto"/>
          </w:tcPr>
          <w:p w14:paraId="2D1CCD4A" w14:textId="77777777" w:rsidR="000B4EED" w:rsidRPr="0047558B" w:rsidRDefault="000B4EED" w:rsidP="000B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C4D10" w14:textId="16F1F52A" w:rsidR="000B4EED" w:rsidRPr="0047558B" w:rsidRDefault="000B4EED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69,983</w:t>
            </w:r>
          </w:p>
        </w:tc>
      </w:tr>
      <w:tr w:rsidR="000B4EED" w:rsidRPr="0047558B" w14:paraId="1BD55D44" w14:textId="77777777" w:rsidTr="00DB694F">
        <w:trPr>
          <w:trHeight w:val="434"/>
        </w:trPr>
        <w:tc>
          <w:tcPr>
            <w:tcW w:w="3870" w:type="dxa"/>
          </w:tcPr>
          <w:p w14:paraId="13E2ECEA" w14:textId="77777777" w:rsidR="000B4EED" w:rsidRPr="0047558B" w:rsidRDefault="000B4EED" w:rsidP="000B4EED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A78EB9" w14:textId="0CD856B4" w:rsidR="000B4EED" w:rsidRPr="0047558B" w:rsidRDefault="000B4EED" w:rsidP="000B4EE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124,518</w:t>
            </w:r>
          </w:p>
        </w:tc>
        <w:tc>
          <w:tcPr>
            <w:tcW w:w="270" w:type="dxa"/>
            <w:shd w:val="clear" w:color="auto" w:fill="auto"/>
          </w:tcPr>
          <w:p w14:paraId="4E1B0E25" w14:textId="77777777" w:rsidR="000B4EED" w:rsidRPr="0047558B" w:rsidRDefault="000B4EED" w:rsidP="000B4EE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FA9175" w14:textId="0754BC29" w:rsidR="000B4EED" w:rsidRPr="0047558B" w:rsidRDefault="000B4EED" w:rsidP="000B4EE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141,802</w:t>
            </w:r>
          </w:p>
        </w:tc>
        <w:tc>
          <w:tcPr>
            <w:tcW w:w="270" w:type="dxa"/>
            <w:shd w:val="clear" w:color="auto" w:fill="auto"/>
          </w:tcPr>
          <w:p w14:paraId="6DAB248C" w14:textId="77777777" w:rsidR="000B4EED" w:rsidRPr="0047558B" w:rsidRDefault="000B4EED" w:rsidP="000B4EE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A5F031" w14:textId="18928A6D" w:rsidR="000B4EED" w:rsidRPr="0047558B" w:rsidRDefault="000B4EED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127,371</w:t>
            </w:r>
          </w:p>
        </w:tc>
        <w:tc>
          <w:tcPr>
            <w:tcW w:w="270" w:type="dxa"/>
            <w:shd w:val="clear" w:color="auto" w:fill="auto"/>
          </w:tcPr>
          <w:p w14:paraId="4DFC5FD7" w14:textId="77777777" w:rsidR="000B4EED" w:rsidRPr="0047558B" w:rsidRDefault="000B4EED" w:rsidP="000B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F5A55A" w14:textId="377D545A" w:rsidR="000B4EED" w:rsidRPr="0047558B" w:rsidRDefault="000B4EED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145,691</w:t>
            </w:r>
          </w:p>
        </w:tc>
      </w:tr>
    </w:tbl>
    <w:p w14:paraId="6367BEEF" w14:textId="77777777" w:rsidR="00F40BB7" w:rsidRPr="00DB694F" w:rsidRDefault="00F40BB7" w:rsidP="0061189E">
      <w:pPr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</w:p>
    <w:p w14:paraId="1E14D0BC" w14:textId="47A65BC5" w:rsidR="0062495C" w:rsidRPr="0047558B" w:rsidRDefault="0062495C" w:rsidP="0061189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pacing w:val="-10"/>
          <w:sz w:val="30"/>
          <w:szCs w:val="30"/>
          <w:cs/>
        </w:rPr>
        <w:t>ขาดทุนทางภาษีของ</w:t>
      </w:r>
      <w:r w:rsidR="00FC45BE" w:rsidRPr="0047558B">
        <w:rPr>
          <w:rFonts w:ascii="Angsana New" w:hAnsi="Angsana New"/>
          <w:spacing w:val="-10"/>
          <w:sz w:val="30"/>
          <w:szCs w:val="30"/>
          <w:cs/>
        </w:rPr>
        <w:t>กลุ่ม</w:t>
      </w:r>
      <w:r w:rsidRPr="0047558B">
        <w:rPr>
          <w:rFonts w:ascii="Angsana New" w:hAnsi="Angsana New"/>
          <w:spacing w:val="-10"/>
          <w:sz w:val="30"/>
          <w:szCs w:val="30"/>
          <w:cs/>
        </w:rPr>
        <w:t>บริษัทจะสิ้นอายุในปี</w:t>
      </w:r>
      <w:r w:rsidRPr="0047558B">
        <w:rPr>
          <w:rFonts w:ascii="Angsana New" w:hAnsi="Angsana New"/>
          <w:spacing w:val="-10"/>
          <w:sz w:val="30"/>
          <w:szCs w:val="30"/>
        </w:rPr>
        <w:t xml:space="preserve"> </w:t>
      </w:r>
      <w:r w:rsidR="00D64E70" w:rsidRPr="0047558B">
        <w:rPr>
          <w:rFonts w:ascii="Angsana New" w:hAnsi="Angsana New"/>
          <w:spacing w:val="-10"/>
          <w:sz w:val="30"/>
          <w:szCs w:val="30"/>
        </w:rPr>
        <w:t>256</w:t>
      </w:r>
      <w:r w:rsidR="0025683F" w:rsidRPr="0047558B">
        <w:rPr>
          <w:rFonts w:ascii="Angsana New" w:hAnsi="Angsana New"/>
          <w:spacing w:val="-10"/>
          <w:sz w:val="30"/>
          <w:szCs w:val="30"/>
        </w:rPr>
        <w:t>5</w:t>
      </w:r>
      <w:r w:rsidRPr="0047558B">
        <w:rPr>
          <w:rFonts w:ascii="Angsana New" w:hAnsi="Angsana New"/>
          <w:spacing w:val="-10"/>
          <w:sz w:val="30"/>
          <w:szCs w:val="30"/>
          <w:cs/>
        </w:rPr>
        <w:t xml:space="preserve"> ถึง</w:t>
      </w:r>
      <w:r w:rsidR="007B320F" w:rsidRPr="0047558B">
        <w:rPr>
          <w:rFonts w:ascii="Angsana New" w:hAnsi="Angsana New"/>
          <w:spacing w:val="-10"/>
          <w:sz w:val="30"/>
          <w:szCs w:val="30"/>
          <w:cs/>
        </w:rPr>
        <w:t>ปี</w:t>
      </w:r>
      <w:r w:rsidRPr="0047558B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pacing w:val="-10"/>
          <w:sz w:val="30"/>
          <w:szCs w:val="30"/>
        </w:rPr>
        <w:t>256</w:t>
      </w:r>
      <w:r w:rsidR="00607E18" w:rsidRPr="0047558B">
        <w:rPr>
          <w:rFonts w:ascii="Angsana New" w:hAnsi="Angsana New"/>
          <w:spacing w:val="-10"/>
          <w:sz w:val="30"/>
          <w:szCs w:val="30"/>
        </w:rPr>
        <w:t>9</w:t>
      </w:r>
      <w:r w:rsidRPr="0047558B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98303B" w:rsidRPr="0047558B">
        <w:rPr>
          <w:rFonts w:ascii="Angsana New" w:hAnsi="Angsana New"/>
          <w:spacing w:val="-10"/>
          <w:sz w:val="30"/>
          <w:szCs w:val="30"/>
          <w:cs/>
        </w:rPr>
        <w:t>ผลแตกต่างชั่วคราวนี้ใช้หักภาษีที่ยังไม่สิ้นอายุ</w:t>
      </w:r>
      <w:r w:rsidR="000C0E6F" w:rsidRPr="0047558B">
        <w:rPr>
          <w:rFonts w:ascii="Angsana New" w:hAnsi="Angsana New"/>
          <w:spacing w:val="-10"/>
          <w:sz w:val="30"/>
          <w:szCs w:val="30"/>
          <w:cs/>
        </w:rPr>
        <w:br/>
      </w:r>
      <w:r w:rsidR="0098303B" w:rsidRPr="0047558B">
        <w:rPr>
          <w:rFonts w:ascii="Angsana New" w:hAnsi="Angsana New"/>
          <w:spacing w:val="-10"/>
          <w:sz w:val="30"/>
          <w:szCs w:val="30"/>
          <w:cs/>
        </w:rPr>
        <w:t>ตามกฎหมาย</w:t>
      </w:r>
      <w:r w:rsidR="0098303B" w:rsidRPr="0047558B">
        <w:rPr>
          <w:rFonts w:ascii="Angsana New" w:hAnsi="Angsana New"/>
          <w:sz w:val="30"/>
          <w:szCs w:val="30"/>
          <w:cs/>
        </w:rPr>
        <w:t>เกี่ยวกับภาษีเงินได้ปัจจุบันนั้น</w:t>
      </w:r>
      <w:r w:rsidR="00B74E35"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</w:t>
      </w:r>
      <w:r w:rsidR="00B74E35"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ทางภาษีดังกล่าว</w:t>
      </w:r>
    </w:p>
    <w:p w14:paraId="1F988415" w14:textId="31254B9B" w:rsidR="00FC45BE" w:rsidRPr="0047558B" w:rsidRDefault="00FC45BE" w:rsidP="0061189E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ED24C1A" w14:textId="77777777" w:rsidR="006B7251" w:rsidRPr="0047558B" w:rsidRDefault="006B7251" w:rsidP="0061189E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19E7B83" w14:textId="77777777" w:rsidR="006B7251" w:rsidRPr="0047558B" w:rsidRDefault="006B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90FCD8E" w14:textId="2529DA0A" w:rsidR="00EB4EBC" w:rsidRPr="0047558B" w:rsidRDefault="0032546D" w:rsidP="00DB694F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กำไร (ขาดทุน) </w:t>
      </w:r>
      <w:r w:rsidR="00490D88" w:rsidRPr="0047558B">
        <w:rPr>
          <w:rFonts w:ascii="Angsana New" w:hAnsi="Angsana New"/>
          <w:b/>
          <w:bCs/>
          <w:sz w:val="30"/>
          <w:szCs w:val="30"/>
          <w:cs/>
        </w:rPr>
        <w:t>ทุน</w:t>
      </w:r>
      <w:r w:rsidR="007647D2" w:rsidRPr="0047558B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990"/>
        <w:gridCol w:w="270"/>
        <w:gridCol w:w="1008"/>
      </w:tblGrid>
      <w:tr w:rsidR="001C6AFC" w:rsidRPr="0047558B" w14:paraId="671454BD" w14:textId="77777777" w:rsidTr="00DB694F">
        <w:trPr>
          <w:trHeight w:val="173"/>
        </w:trPr>
        <w:tc>
          <w:tcPr>
            <w:tcW w:w="4050" w:type="dxa"/>
            <w:shd w:val="clear" w:color="auto" w:fill="FFFFFF"/>
          </w:tcPr>
          <w:p w14:paraId="7175016A" w14:textId="77777777" w:rsidR="001C6AFC" w:rsidRPr="0047558B" w:rsidRDefault="001C6AFC" w:rsidP="00A56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FFFFFF"/>
            <w:vAlign w:val="bottom"/>
          </w:tcPr>
          <w:p w14:paraId="30C43658" w14:textId="77777777" w:rsidR="001C6AFC" w:rsidRPr="0047558B" w:rsidRDefault="001C6AFC" w:rsidP="00FE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265AB1A" w14:textId="77777777" w:rsidR="001C6AFC" w:rsidRPr="0047558B" w:rsidRDefault="001C6AFC" w:rsidP="00FE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FFFFFF"/>
            <w:vAlign w:val="bottom"/>
          </w:tcPr>
          <w:p w14:paraId="4161FC2E" w14:textId="77777777" w:rsidR="001C6AFC" w:rsidRPr="0047558B" w:rsidRDefault="001C6AFC" w:rsidP="00FE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50DC" w:rsidRPr="0047558B" w14:paraId="1362426E" w14:textId="77777777" w:rsidTr="005D50DC">
        <w:tc>
          <w:tcPr>
            <w:tcW w:w="4050" w:type="dxa"/>
            <w:shd w:val="clear" w:color="auto" w:fill="FFFFFF"/>
          </w:tcPr>
          <w:p w14:paraId="1203C34F" w14:textId="77777777" w:rsidR="002831F2" w:rsidRPr="0047558B" w:rsidRDefault="00AB21C4" w:rsidP="00AB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08" w:hanging="11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  <w:shd w:val="clear" w:color="auto" w:fill="FFFFFF"/>
          </w:tcPr>
          <w:p w14:paraId="35686FB6" w14:textId="18480E1B" w:rsidR="002831F2" w:rsidRPr="0047558B" w:rsidRDefault="0061189E" w:rsidP="002831F2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FFFFFF"/>
          </w:tcPr>
          <w:p w14:paraId="029273EF" w14:textId="77777777" w:rsidR="002831F2" w:rsidRPr="0047558B" w:rsidRDefault="002831F2" w:rsidP="002831F2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77650FF" w14:textId="4E264075" w:rsidR="002831F2" w:rsidRPr="0047558B" w:rsidRDefault="0061189E" w:rsidP="00012AC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FFFFFF"/>
          </w:tcPr>
          <w:p w14:paraId="210E10D2" w14:textId="77777777" w:rsidR="002831F2" w:rsidRPr="0047558B" w:rsidRDefault="002831F2" w:rsidP="0028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33A80C06" w14:textId="2BBE17EA" w:rsidR="002831F2" w:rsidRPr="0047558B" w:rsidRDefault="0061189E" w:rsidP="002831F2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FFFFFF"/>
          </w:tcPr>
          <w:p w14:paraId="50E223CF" w14:textId="77777777" w:rsidR="002831F2" w:rsidRPr="0047558B" w:rsidRDefault="002831F2" w:rsidP="002831F2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FFFFFF"/>
            <w:vAlign w:val="bottom"/>
          </w:tcPr>
          <w:p w14:paraId="0E84B00B" w14:textId="0A6F85FF" w:rsidR="002831F2" w:rsidRPr="0047558B" w:rsidRDefault="0061189E" w:rsidP="00012AC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66C2F" w:rsidRPr="0047558B" w14:paraId="0534BFE8" w14:textId="77777777" w:rsidTr="00DB694F">
        <w:trPr>
          <w:trHeight w:val="308"/>
        </w:trPr>
        <w:tc>
          <w:tcPr>
            <w:tcW w:w="4050" w:type="dxa"/>
          </w:tcPr>
          <w:p w14:paraId="3B9B44C9" w14:textId="74BCF58B" w:rsidR="00D66C2F" w:rsidRPr="0047558B" w:rsidRDefault="00D66C2F" w:rsidP="00D6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08" w:hanging="11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="0032546D" w:rsidRPr="004755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กำไร (</w:t>
            </w:r>
            <w:r w:rsidR="00351944" w:rsidRPr="004755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="0032546D" w:rsidRPr="004755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) </w:t>
            </w:r>
            <w:r w:rsidR="00351944" w:rsidRPr="004755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4968" w:type="dxa"/>
            <w:gridSpan w:val="7"/>
          </w:tcPr>
          <w:p w14:paraId="4EAAB028" w14:textId="77777777" w:rsidR="00D66C2F" w:rsidRPr="0047558B" w:rsidRDefault="00D66C2F" w:rsidP="00D6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47558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4755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1189E" w:rsidRPr="0047558B" w14:paraId="33C2C7E8" w14:textId="77777777" w:rsidTr="00DB694F">
        <w:tc>
          <w:tcPr>
            <w:tcW w:w="4050" w:type="dxa"/>
          </w:tcPr>
          <w:p w14:paraId="536B0C8F" w14:textId="541B7B84" w:rsidR="0061189E" w:rsidRPr="00DB694F" w:rsidRDefault="0032546D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60" w:right="-110" w:hanging="180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B694F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กำไร (</w:t>
            </w:r>
            <w:r w:rsidR="0061189E" w:rsidRPr="00DB694F">
              <w:rPr>
                <w:rFonts w:ascii="Angsana New" w:hAnsi="Angsana New"/>
                <w:spacing w:val="-8"/>
                <w:sz w:val="30"/>
                <w:szCs w:val="30"/>
                <w:cs/>
              </w:rPr>
              <w:t>ขาดทุน</w:t>
            </w:r>
            <w:r w:rsidRPr="00DB694F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) </w:t>
            </w:r>
            <w:r w:rsidR="0061189E" w:rsidRPr="00DB694F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สำหรับปีที่เป็นส่วนของ</w:t>
            </w:r>
            <w:r w:rsidR="004103B4" w:rsidRPr="0047558B">
              <w:rPr>
                <w:rFonts w:ascii="Angsana New" w:hAnsi="Angsana New"/>
                <w:spacing w:val="-8"/>
                <w:sz w:val="30"/>
                <w:szCs w:val="30"/>
              </w:rPr>
              <w:br/>
            </w:r>
            <w:r w:rsidR="0061189E" w:rsidRPr="00DB694F">
              <w:rPr>
                <w:rFonts w:ascii="Angsana New" w:hAnsi="Angsana New"/>
                <w:spacing w:val="-8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CDB087" w14:textId="1250EB46" w:rsidR="0061189E" w:rsidRPr="0047558B" w:rsidRDefault="0025683F" w:rsidP="007112A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  <w:r w:rsidR="007112A4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66D7C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70" w:type="dxa"/>
            <w:shd w:val="clear" w:color="auto" w:fill="auto"/>
          </w:tcPr>
          <w:p w14:paraId="09F9F813" w14:textId="77777777" w:rsidR="0061189E" w:rsidRPr="0047558B" w:rsidRDefault="0061189E" w:rsidP="0061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816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AE99E3" w14:textId="404FE070" w:rsidR="0061189E" w:rsidRPr="0047558B" w:rsidRDefault="0061189E" w:rsidP="00DB694F">
            <w:pPr>
              <w:pStyle w:val="acctfourfigures"/>
              <w:tabs>
                <w:tab w:val="clear" w:pos="765"/>
                <w:tab w:val="left" w:pos="520"/>
                <w:tab w:val="left" w:pos="700"/>
              </w:tabs>
              <w:spacing w:line="240" w:lineRule="auto"/>
              <w:ind w:left="-79" w:right="-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246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,570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528105" w14:textId="77777777" w:rsidR="0061189E" w:rsidRPr="0047558B" w:rsidRDefault="0061189E" w:rsidP="0061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2C5157" w14:textId="455E918E" w:rsidR="0061189E" w:rsidRPr="0047558B" w:rsidRDefault="004D30C8">
            <w:pPr>
              <w:pStyle w:val="acctfourfigures"/>
              <w:tabs>
                <w:tab w:val="clear" w:pos="765"/>
                <w:tab w:val="left" w:pos="520"/>
                <w:tab w:val="left" w:pos="810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5683F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66D7C"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70" w:type="dxa"/>
            <w:shd w:val="clear" w:color="auto" w:fill="auto"/>
          </w:tcPr>
          <w:p w14:paraId="2D395D1C" w14:textId="77777777" w:rsidR="0061189E" w:rsidRPr="0047558B" w:rsidRDefault="0061189E" w:rsidP="0061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B5C13C" w14:textId="427834AD" w:rsidR="0061189E" w:rsidRPr="0047558B" w:rsidRDefault="0061189E" w:rsidP="0061189E">
            <w:pPr>
              <w:pStyle w:val="acctfourfigures"/>
              <w:tabs>
                <w:tab w:val="clear" w:pos="765"/>
                <w:tab w:val="left" w:pos="520"/>
                <w:tab w:val="left" w:pos="810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231,372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1189E" w:rsidRPr="0047558B" w14:paraId="26A3FB5B" w14:textId="77777777" w:rsidTr="00DB694F">
        <w:tc>
          <w:tcPr>
            <w:tcW w:w="4050" w:type="dxa"/>
          </w:tcPr>
          <w:p w14:paraId="527BD018" w14:textId="3D5E66D2" w:rsidR="0061189E" w:rsidRPr="00DB694F" w:rsidRDefault="0061189E" w:rsidP="0061189E">
            <w:pPr>
              <w:tabs>
                <w:tab w:val="clear" w:pos="3515"/>
              </w:tabs>
              <w:spacing w:line="240" w:lineRule="auto"/>
              <w:ind w:left="-85" w:right="-110" w:hanging="1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694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 จำนวนหุ้นสามัญที่ออกจำหน่ายแล้ว ณ วันสิ้น</w:t>
            </w:r>
            <w:r w:rsidR="00D920D6" w:rsidRPr="0047558B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EB0720" w14:textId="529D846F" w:rsidR="0061189E" w:rsidRPr="0047558B" w:rsidRDefault="007112A4" w:rsidP="0061189E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21,000</w:t>
            </w:r>
          </w:p>
        </w:tc>
        <w:tc>
          <w:tcPr>
            <w:tcW w:w="270" w:type="dxa"/>
            <w:shd w:val="clear" w:color="auto" w:fill="auto"/>
          </w:tcPr>
          <w:p w14:paraId="3D7D51BC" w14:textId="77777777" w:rsidR="0061189E" w:rsidRPr="0047558B" w:rsidRDefault="0061189E" w:rsidP="0061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B55D8F" w14:textId="74242E66" w:rsidR="0061189E" w:rsidRPr="0047558B" w:rsidRDefault="0061189E" w:rsidP="00DB694F">
            <w:pPr>
              <w:pStyle w:val="acctfourfigures"/>
              <w:tabs>
                <w:tab w:val="clear" w:pos="765"/>
                <w:tab w:val="left" w:pos="520"/>
                <w:tab w:val="left" w:pos="700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21,000</w:t>
            </w:r>
          </w:p>
        </w:tc>
        <w:tc>
          <w:tcPr>
            <w:tcW w:w="270" w:type="dxa"/>
            <w:shd w:val="clear" w:color="auto" w:fill="auto"/>
          </w:tcPr>
          <w:p w14:paraId="47D2FCA2" w14:textId="77777777" w:rsidR="0061189E" w:rsidRPr="0047558B" w:rsidRDefault="0061189E" w:rsidP="0061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32A9D9" w14:textId="2F44DC61" w:rsidR="0061189E" w:rsidRPr="0047558B" w:rsidRDefault="00621995" w:rsidP="00DB694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1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</w:t>
            </w:r>
            <w:r w:rsidR="00BA7CF2" w:rsidRPr="0047558B">
              <w:rPr>
                <w:rFonts w:ascii="Angsana New" w:hAnsi="Angsana New"/>
                <w:sz w:val="30"/>
                <w:szCs w:val="30"/>
                <w:lang w:bidi="th-TH"/>
              </w:rPr>
              <w:t>21,000</w:t>
            </w:r>
          </w:p>
        </w:tc>
        <w:tc>
          <w:tcPr>
            <w:tcW w:w="270" w:type="dxa"/>
            <w:shd w:val="clear" w:color="auto" w:fill="auto"/>
          </w:tcPr>
          <w:p w14:paraId="26AA98E4" w14:textId="77777777" w:rsidR="0061189E" w:rsidRPr="0047558B" w:rsidRDefault="0061189E" w:rsidP="0061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B81900" w14:textId="7485922F" w:rsidR="0061189E" w:rsidRPr="0047558B" w:rsidRDefault="0061189E" w:rsidP="0061189E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>21,000</w:t>
            </w:r>
          </w:p>
        </w:tc>
      </w:tr>
      <w:tr w:rsidR="0061189E" w:rsidRPr="0047558B" w14:paraId="30BF2AE7" w14:textId="77777777" w:rsidTr="00DB694F">
        <w:tc>
          <w:tcPr>
            <w:tcW w:w="4050" w:type="dxa"/>
          </w:tcPr>
          <w:p w14:paraId="7BEE8A54" w14:textId="501E3FC7" w:rsidR="0061189E" w:rsidRPr="0047558B" w:rsidRDefault="0061189E" w:rsidP="0061189E">
            <w:pPr>
              <w:spacing w:line="240" w:lineRule="auto"/>
              <w:ind w:left="-85" w:hanging="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</w:t>
            </w:r>
            <w:r w:rsidR="0032546D"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 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="0032546D"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3DA22B" w14:textId="5802C61B" w:rsidR="0061189E" w:rsidRPr="0047558B" w:rsidRDefault="0025683F" w:rsidP="00B46389">
            <w:pPr>
              <w:pStyle w:val="acctfourfigures"/>
              <w:tabs>
                <w:tab w:val="clear" w:pos="765"/>
                <w:tab w:val="left" w:pos="52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7112A4"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66D7C"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C830398" w14:textId="77777777" w:rsidR="0061189E" w:rsidRPr="0047558B" w:rsidRDefault="0061189E" w:rsidP="00B4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2DABFE" w14:textId="5E60A66E" w:rsidR="0061189E" w:rsidRPr="0047558B" w:rsidRDefault="0061189E" w:rsidP="00DB694F">
            <w:pPr>
              <w:pStyle w:val="acctfourfigures"/>
              <w:tabs>
                <w:tab w:val="clear" w:pos="765"/>
                <w:tab w:val="left" w:pos="522"/>
                <w:tab w:val="left" w:pos="700"/>
              </w:tabs>
              <w:spacing w:line="240" w:lineRule="auto"/>
              <w:ind w:left="-79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11.74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2C1DF2" w14:textId="77777777" w:rsidR="0061189E" w:rsidRPr="0047558B" w:rsidRDefault="0061189E" w:rsidP="0061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858B40" w14:textId="7D76EB9F" w:rsidR="0061189E" w:rsidRPr="0047558B" w:rsidRDefault="0025683F" w:rsidP="006118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  <w:r w:rsidR="00BA7CF2"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.</w:t>
            </w:r>
            <w:r w:rsidR="00766D7C" w:rsidRPr="004755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713C1B3F" w14:textId="77777777" w:rsidR="0061189E" w:rsidRPr="0047558B" w:rsidRDefault="0061189E" w:rsidP="0061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EE299D" w14:textId="718E8344" w:rsidR="0061189E" w:rsidRPr="0047558B" w:rsidRDefault="0061189E" w:rsidP="006118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11.02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30DDA29B" w14:textId="3AB28E76" w:rsidR="004A7CE0" w:rsidRPr="00DB694F" w:rsidRDefault="004A7CE0" w:rsidP="00A24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rPr>
          <w:rFonts w:ascii="Angsana New" w:hAnsi="Angsana New"/>
          <w:sz w:val="12"/>
          <w:szCs w:val="12"/>
        </w:rPr>
      </w:pPr>
    </w:p>
    <w:p w14:paraId="7CA11644" w14:textId="77777777" w:rsidR="00C1605D" w:rsidRPr="0047558B" w:rsidRDefault="00C1605D" w:rsidP="00C1605D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4AE03653" w14:textId="77777777" w:rsidR="00C1605D" w:rsidRPr="00DB694F" w:rsidRDefault="00C1605D" w:rsidP="00C1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1690DF4D" w14:textId="0B6CAB6F" w:rsidR="00C1605D" w:rsidRPr="0047558B" w:rsidRDefault="00C1605D" w:rsidP="003F7B87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ED35BF2" w14:textId="06B843F3" w:rsidR="00C1605D" w:rsidRPr="0047558B" w:rsidRDefault="00C1605D" w:rsidP="00DB6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6137E61" w14:textId="65AF9720" w:rsidR="00C1605D" w:rsidRPr="00DB694F" w:rsidRDefault="00C1605D" w:rsidP="00C1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2"/>
          <w:szCs w:val="1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360"/>
        <w:gridCol w:w="180"/>
        <w:gridCol w:w="360"/>
        <w:gridCol w:w="180"/>
        <w:gridCol w:w="1080"/>
        <w:gridCol w:w="180"/>
        <w:gridCol w:w="270"/>
        <w:gridCol w:w="180"/>
        <w:gridCol w:w="801"/>
        <w:gridCol w:w="9"/>
        <w:gridCol w:w="169"/>
        <w:gridCol w:w="11"/>
        <w:gridCol w:w="720"/>
        <w:gridCol w:w="162"/>
        <w:gridCol w:w="18"/>
        <w:gridCol w:w="9"/>
        <w:gridCol w:w="261"/>
        <w:gridCol w:w="450"/>
        <w:gridCol w:w="178"/>
        <w:gridCol w:w="236"/>
        <w:gridCol w:w="315"/>
        <w:gridCol w:w="171"/>
        <w:gridCol w:w="180"/>
        <w:gridCol w:w="720"/>
        <w:gridCol w:w="90"/>
      </w:tblGrid>
      <w:tr w:rsidR="007D2BFB" w:rsidRPr="0047558B" w14:paraId="44313CCD" w14:textId="77777777" w:rsidTr="00DD0537">
        <w:trPr>
          <w:trHeight w:val="363"/>
        </w:trPr>
        <w:tc>
          <w:tcPr>
            <w:tcW w:w="1980" w:type="dxa"/>
            <w:shd w:val="clear" w:color="auto" w:fill="auto"/>
            <w:vAlign w:val="bottom"/>
          </w:tcPr>
          <w:p w14:paraId="0A56C4CA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02F96839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76FFAAC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10" w:type="dxa"/>
            <w:gridSpan w:val="21"/>
          </w:tcPr>
          <w:p w14:paraId="3DC831F4" w14:textId="5629AA1D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4755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/</w:t>
            </w:r>
            <w:r w:rsidRPr="004755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D2BFB" w:rsidRPr="0047558B" w14:paraId="28A1343C" w14:textId="77777777" w:rsidTr="00DD0537">
        <w:trPr>
          <w:trHeight w:val="363"/>
        </w:trPr>
        <w:tc>
          <w:tcPr>
            <w:tcW w:w="1980" w:type="dxa"/>
            <w:shd w:val="clear" w:color="auto" w:fill="auto"/>
            <w:vAlign w:val="bottom"/>
          </w:tcPr>
          <w:p w14:paraId="2FF6522D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3F76B434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6D41C12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420" w:type="dxa"/>
            <w:gridSpan w:val="9"/>
          </w:tcPr>
          <w:p w14:paraId="17BB49B0" w14:textId="42725282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14:paraId="0706A767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10"/>
            <w:shd w:val="clear" w:color="auto" w:fill="auto"/>
          </w:tcPr>
          <w:p w14:paraId="2550D251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D2BFB" w:rsidRPr="0047558B" w14:paraId="1DFBA612" w14:textId="77777777" w:rsidTr="00DD0537">
        <w:trPr>
          <w:trHeight w:val="363"/>
        </w:trPr>
        <w:tc>
          <w:tcPr>
            <w:tcW w:w="1980" w:type="dxa"/>
            <w:shd w:val="clear" w:color="auto" w:fill="auto"/>
            <w:vAlign w:val="bottom"/>
          </w:tcPr>
          <w:p w14:paraId="4B5DAE39" w14:textId="7568818F" w:rsidR="00EE7CCD" w:rsidRPr="00DB694F" w:rsidRDefault="00EE7CCD" w:rsidP="00DB694F">
            <w:pPr>
              <w:pStyle w:val="acctfourfigures"/>
              <w:tabs>
                <w:tab w:val="clear" w:pos="765"/>
              </w:tabs>
              <w:spacing w:line="240" w:lineRule="atLeast"/>
              <w:ind w:right="-81"/>
              <w:rPr>
                <w:rFonts w:ascii="Angsana New" w:hAnsi="Angsana New"/>
                <w:spacing w:val="-4"/>
                <w:sz w:val="28"/>
                <w:szCs w:val="35"/>
                <w:lang w:val="en-US" w:bidi="th-TH"/>
              </w:rPr>
            </w:pPr>
            <w:r w:rsidRPr="00DB694F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B694F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  <w:t xml:space="preserve">30 </w:t>
            </w:r>
            <w:r w:rsidRPr="00DB694F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  <w:lang w:bidi="th-TH"/>
              </w:rPr>
              <w:t xml:space="preserve">กันยายน </w:t>
            </w:r>
            <w:r w:rsidRPr="00DB694F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900" w:type="dxa"/>
            <w:gridSpan w:val="3"/>
          </w:tcPr>
          <w:p w14:paraId="639D8403" w14:textId="77777777" w:rsidR="007D2BFB" w:rsidRPr="00DB694F" w:rsidRDefault="007D2BFB" w:rsidP="007D2BF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CDE46ED" w14:textId="77777777" w:rsidR="007D2BFB" w:rsidRPr="00DB694F" w:rsidRDefault="007D2BFB" w:rsidP="007D2BF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B694F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</w:t>
            </w:r>
          </w:p>
          <w:p w14:paraId="6653B1C9" w14:textId="77777777" w:rsidR="007D2BFB" w:rsidRPr="00DB694F" w:rsidRDefault="007D2BFB" w:rsidP="007D2BF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B694F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ที่ใช้ใน</w:t>
            </w:r>
          </w:p>
          <w:p w14:paraId="57B1040B" w14:textId="4E85C1DB" w:rsidR="00EE7CCD" w:rsidRPr="0047558B" w:rsidRDefault="007D2BFB" w:rsidP="007D2B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B694F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180" w:type="dxa"/>
          </w:tcPr>
          <w:p w14:paraId="357FF2D2" w14:textId="77777777" w:rsidR="00EE7CCD" w:rsidRPr="0047558B" w:rsidDel="00EE7CCD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8552C6D" w14:textId="591876ED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DB694F">
              <w:rPr>
                <w:rFonts w:ascii="Angsana New" w:hAnsi="Angsana New"/>
                <w:spacing w:val="-2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0696297E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4"/>
          </w:tcPr>
          <w:p w14:paraId="49C27CB9" w14:textId="2EA9C4F8" w:rsidR="00EE7CCD" w:rsidRPr="00DB694F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</w:pPr>
            <w:r w:rsidRPr="00DB694F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เครื่องมือทาง</w:t>
            </w:r>
            <w:r w:rsidRPr="00DB694F">
              <w:rPr>
                <w:rFonts w:ascii="Angsana New" w:hAnsi="Angsana New"/>
                <w:spacing w:val="-14"/>
                <w:sz w:val="28"/>
                <w:szCs w:val="28"/>
                <w:cs/>
                <w:lang w:bidi="th-TH"/>
              </w:rPr>
              <w:t>การเงินที่วัดมูลค่า</w:t>
            </w:r>
            <w:r w:rsidRPr="00DB694F">
              <w:rPr>
                <w:rFonts w:ascii="Angsana New" w:hAnsi="Angsana New"/>
                <w:spacing w:val="-12"/>
                <w:sz w:val="28"/>
                <w:szCs w:val="28"/>
                <w:cs/>
                <w:lang w:bidi="th-TH"/>
              </w:rPr>
              <w:t>ยุติธรรมผ่าน</w:t>
            </w:r>
            <w:r w:rsidRPr="00DB694F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กำไรหรือขาดทุ</w:t>
            </w:r>
            <w:r w:rsidR="007D2BFB" w:rsidRPr="0047558B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น</w:t>
            </w:r>
            <w:r w:rsidR="007D2BFB" w:rsidRPr="00DB694F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เ</w:t>
            </w:r>
            <w:r w:rsidRPr="00DB694F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บ็ดเสร็จอื่น</w:t>
            </w:r>
          </w:p>
        </w:tc>
        <w:tc>
          <w:tcPr>
            <w:tcW w:w="180" w:type="dxa"/>
            <w:gridSpan w:val="2"/>
          </w:tcPr>
          <w:p w14:paraId="453796A7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09B6F85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611F58A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A05A020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4DCCDA2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5C989CE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gridSpan w:val="2"/>
          </w:tcPr>
          <w:p w14:paraId="5FB88863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3"/>
            <w:shd w:val="clear" w:color="auto" w:fill="auto"/>
          </w:tcPr>
          <w:p w14:paraId="45553507" w14:textId="77777777" w:rsidR="00EE7CCD" w:rsidRPr="0047558B" w:rsidRDefault="00EE7CCD" w:rsidP="00CB3A27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ab/>
            </w:r>
          </w:p>
          <w:p w14:paraId="70E01911" w14:textId="77777777" w:rsidR="00EE7CCD" w:rsidRPr="0047558B" w:rsidRDefault="00EE7CCD" w:rsidP="00CB3A27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02EA4F9" w14:textId="77777777" w:rsidR="00EE7CCD" w:rsidRPr="0047558B" w:rsidRDefault="00EE7CCD" w:rsidP="00CB3A27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87BD1C6" w14:textId="77777777" w:rsidR="00EE7CCD" w:rsidRPr="0047558B" w:rsidRDefault="00EE7CCD" w:rsidP="00CB3A27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12B99A8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40B29E45" w14:textId="77777777" w:rsidR="00EE7CCD" w:rsidRPr="0047558B" w:rsidRDefault="00EE7CCD" w:rsidP="00CB3A2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14:paraId="1F6E878C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E52CE76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9C78571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6573490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A88638A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7558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D5F55EA" w14:textId="77777777" w:rsidR="00EE7CCD" w:rsidRPr="0047558B" w:rsidRDefault="00EE7CCD" w:rsidP="00CB3A2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D6FAF00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099674C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81C8F5A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AB420C7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B5A304D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7558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D2BFB" w:rsidRPr="0047558B" w14:paraId="60859AE9" w14:textId="77777777" w:rsidTr="00DD0537">
        <w:trPr>
          <w:trHeight w:val="363"/>
        </w:trPr>
        <w:tc>
          <w:tcPr>
            <w:tcW w:w="1980" w:type="dxa"/>
            <w:shd w:val="clear" w:color="auto" w:fill="auto"/>
            <w:vAlign w:val="bottom"/>
          </w:tcPr>
          <w:p w14:paraId="5A1EC330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499D5C33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3F0047B" w14:textId="77777777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210" w:type="dxa"/>
            <w:gridSpan w:val="21"/>
          </w:tcPr>
          <w:p w14:paraId="6932E4EF" w14:textId="4A7E2220" w:rsidR="00EE7CCD" w:rsidRPr="0047558B" w:rsidRDefault="00EE7CCD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7558B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(</w:t>
            </w:r>
            <w:r w:rsidRPr="0047558B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7D2BFB" w:rsidRPr="0047558B" w14:paraId="0C571166" w14:textId="77777777" w:rsidTr="00DD0537">
        <w:tc>
          <w:tcPr>
            <w:tcW w:w="1980" w:type="dxa"/>
            <w:shd w:val="clear" w:color="auto" w:fill="auto"/>
          </w:tcPr>
          <w:p w14:paraId="3107EAE6" w14:textId="77777777" w:rsidR="00EE7CCD" w:rsidRPr="0047558B" w:rsidRDefault="00EE7CCD" w:rsidP="00DB694F">
            <w:pPr>
              <w:tabs>
                <w:tab w:val="clear" w:pos="1871"/>
                <w:tab w:val="left" w:pos="1613"/>
              </w:tabs>
              <w:ind w:right="-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gridSpan w:val="3"/>
          </w:tcPr>
          <w:p w14:paraId="4FFE86BC" w14:textId="77777777" w:rsidR="00EE7CCD" w:rsidRPr="0047558B" w:rsidRDefault="00EE7CCD" w:rsidP="00DB694F">
            <w:pPr>
              <w:pStyle w:val="acctfourfigures"/>
              <w:tabs>
                <w:tab w:val="clear" w:pos="765"/>
                <w:tab w:val="left" w:pos="37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851D92" w14:textId="77777777" w:rsidR="00EE7CCD" w:rsidRPr="0047558B" w:rsidRDefault="00EE7CCD" w:rsidP="00CB3A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CB4011" w14:textId="49802E82" w:rsidR="00EE7CCD" w:rsidRPr="0047558B" w:rsidRDefault="00EE7CCD" w:rsidP="00CB3A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657CBA" w14:textId="77777777" w:rsidR="00EE7CCD" w:rsidRPr="0047558B" w:rsidRDefault="00EE7CCD" w:rsidP="00CB3A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2F6EE063" w14:textId="77777777" w:rsidR="00EE7CCD" w:rsidRPr="0047558B" w:rsidRDefault="00EE7CCD" w:rsidP="00CB3A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BA2F055" w14:textId="77777777" w:rsidR="00EE7CCD" w:rsidRPr="0047558B" w:rsidRDefault="00EE7CCD" w:rsidP="00CB3A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44EAD9D3" w14:textId="77777777" w:rsidR="00EE7CCD" w:rsidRPr="0047558B" w:rsidRDefault="00EE7CCD" w:rsidP="00CB3A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  <w:gridSpan w:val="3"/>
          </w:tcPr>
          <w:p w14:paraId="00B3518B" w14:textId="77777777" w:rsidR="00EE7CCD" w:rsidRPr="0047558B" w:rsidRDefault="00EE7CCD" w:rsidP="00CB3A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14:paraId="7A4BE575" w14:textId="77777777" w:rsidR="00EE7CCD" w:rsidRPr="0047558B" w:rsidRDefault="00EE7CCD" w:rsidP="00CB3A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CAEC0E6" w14:textId="77777777" w:rsidR="00EE7CCD" w:rsidRPr="0047558B" w:rsidRDefault="00EE7CCD" w:rsidP="00CB3A2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14:paraId="672B259F" w14:textId="77777777" w:rsidR="00EE7CCD" w:rsidRPr="0047558B" w:rsidRDefault="00EE7CCD" w:rsidP="00CB3A2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4F3E71" w14:textId="77777777" w:rsidR="00EE7CCD" w:rsidRPr="0047558B" w:rsidRDefault="00EE7CCD" w:rsidP="00CB3A2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41B74A7" w14:textId="77777777" w:rsidR="00EE7CCD" w:rsidRPr="0047558B" w:rsidRDefault="00EE7CCD" w:rsidP="00CB3A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3137" w:rsidRPr="0047558B" w14:paraId="4E37A0D0" w14:textId="77777777" w:rsidTr="00DD0537">
        <w:tc>
          <w:tcPr>
            <w:tcW w:w="1980" w:type="dxa"/>
            <w:shd w:val="clear" w:color="auto" w:fill="auto"/>
          </w:tcPr>
          <w:p w14:paraId="462FC7FC" w14:textId="1D35E590" w:rsidR="003E3137" w:rsidRPr="00DB694F" w:rsidRDefault="003E3137" w:rsidP="00DB694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DB694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900" w:type="dxa"/>
            <w:gridSpan w:val="3"/>
          </w:tcPr>
          <w:p w14:paraId="3217EB02" w14:textId="77777777" w:rsidR="003E3137" w:rsidRPr="0047558B" w:rsidRDefault="003E3137" w:rsidP="00900558">
            <w:pPr>
              <w:pStyle w:val="acctfourfigures"/>
              <w:tabs>
                <w:tab w:val="clear" w:pos="765"/>
                <w:tab w:val="left" w:pos="37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9F8B1C" w14:textId="77777777" w:rsidR="003E3137" w:rsidRPr="0047558B" w:rsidRDefault="003E3137" w:rsidP="00CB3A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A893C7" w14:textId="77777777" w:rsidR="003E3137" w:rsidRPr="0047558B" w:rsidRDefault="003E3137" w:rsidP="00CB3A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3A14A2" w14:textId="77777777" w:rsidR="003E3137" w:rsidRPr="0047558B" w:rsidRDefault="003E3137" w:rsidP="00CB3A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12364E71" w14:textId="77777777" w:rsidR="003E3137" w:rsidRPr="0047558B" w:rsidRDefault="003E3137" w:rsidP="00CB3A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86BF262" w14:textId="77777777" w:rsidR="003E3137" w:rsidRPr="0047558B" w:rsidRDefault="003E3137" w:rsidP="00CB3A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703E6F51" w14:textId="77777777" w:rsidR="003E3137" w:rsidRPr="0047558B" w:rsidRDefault="003E3137" w:rsidP="00CB3A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  <w:gridSpan w:val="3"/>
          </w:tcPr>
          <w:p w14:paraId="26416ED6" w14:textId="77777777" w:rsidR="003E3137" w:rsidRPr="0047558B" w:rsidRDefault="003E3137" w:rsidP="00CB3A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14:paraId="3745DDB0" w14:textId="77777777" w:rsidR="003E3137" w:rsidRPr="0047558B" w:rsidRDefault="003E3137" w:rsidP="00CB3A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E566987" w14:textId="77777777" w:rsidR="003E3137" w:rsidRPr="0047558B" w:rsidRDefault="003E3137" w:rsidP="00CB3A2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14:paraId="241B298D" w14:textId="77777777" w:rsidR="003E3137" w:rsidRPr="0047558B" w:rsidRDefault="003E3137" w:rsidP="00CB3A2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115C0F7" w14:textId="77777777" w:rsidR="003E3137" w:rsidRPr="0047558B" w:rsidRDefault="003E3137" w:rsidP="00CB3A2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A98AD27" w14:textId="77777777" w:rsidR="003E3137" w:rsidRPr="0047558B" w:rsidRDefault="003E3137" w:rsidP="00CB3A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0558" w:rsidRPr="0047558B" w14:paraId="1CF28820" w14:textId="77777777" w:rsidTr="00DD0537">
        <w:tc>
          <w:tcPr>
            <w:tcW w:w="1980" w:type="dxa"/>
            <w:shd w:val="clear" w:color="auto" w:fill="auto"/>
          </w:tcPr>
          <w:p w14:paraId="03432AA9" w14:textId="77777777" w:rsidR="00900558" w:rsidRPr="00DB694F" w:rsidRDefault="00900558" w:rsidP="00900558">
            <w:pPr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B694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หน่วยลงทุน </w:t>
            </w:r>
            <w:r w:rsidRPr="00DB694F">
              <w:rPr>
                <w:rFonts w:ascii="Angsana New" w:hAnsi="Angsana New"/>
                <w:spacing w:val="-8"/>
                <w:sz w:val="28"/>
                <w:szCs w:val="28"/>
              </w:rPr>
              <w:t xml:space="preserve">- </w:t>
            </w:r>
            <w:r w:rsidRPr="00DB694F">
              <w:rPr>
                <w:rFonts w:ascii="Angsana New" w:hAnsi="Angsana New"/>
                <w:spacing w:val="-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00" w:type="dxa"/>
            <w:gridSpan w:val="3"/>
            <w:tcBorders>
              <w:bottom w:val="double" w:sz="4" w:space="0" w:color="auto"/>
            </w:tcBorders>
            <w:vAlign w:val="bottom"/>
          </w:tcPr>
          <w:p w14:paraId="3E6E7A17" w14:textId="793443B6" w:rsidR="00900558" w:rsidRPr="00DB694F" w:rsidRDefault="00900558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694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35FAB8" w14:textId="77777777" w:rsidR="00900558" w:rsidRPr="00DB694F" w:rsidRDefault="00900558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C83623" w14:textId="0C101D05" w:rsidR="00900558" w:rsidRPr="00DB694F" w:rsidRDefault="00900558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694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D1C505" w14:textId="77777777" w:rsidR="00900558" w:rsidRPr="00DB694F" w:rsidRDefault="00900558" w:rsidP="009005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80154D" w14:textId="2BFF53A4" w:rsidR="00900558" w:rsidRPr="00DB694F" w:rsidRDefault="00900558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694F">
              <w:rPr>
                <w:rFonts w:ascii="Angsana New" w:hAnsi="Angsana New"/>
                <w:b/>
                <w:bCs/>
                <w:sz w:val="28"/>
                <w:szCs w:val="28"/>
              </w:rPr>
              <w:t>148,654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BBE058F" w14:textId="77777777" w:rsidR="00900558" w:rsidRPr="00DB694F" w:rsidRDefault="00900558" w:rsidP="009005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E82FF0" w14:textId="55629988" w:rsidR="00900558" w:rsidRPr="00DB694F" w:rsidRDefault="00900558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694F">
              <w:rPr>
                <w:rFonts w:ascii="Angsana New" w:hAnsi="Angsana New"/>
                <w:b/>
                <w:bCs/>
                <w:sz w:val="28"/>
                <w:szCs w:val="28"/>
              </w:rPr>
              <w:t>148,654</w:t>
            </w:r>
          </w:p>
        </w:tc>
        <w:tc>
          <w:tcPr>
            <w:tcW w:w="189" w:type="dxa"/>
            <w:gridSpan w:val="3"/>
            <w:shd w:val="clear" w:color="auto" w:fill="auto"/>
            <w:vAlign w:val="bottom"/>
          </w:tcPr>
          <w:p w14:paraId="2D840718" w14:textId="77777777" w:rsidR="00900558" w:rsidRPr="00DB694F" w:rsidRDefault="00900558" w:rsidP="009005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14:paraId="3D10F5C4" w14:textId="7857B4DA" w:rsidR="00900558" w:rsidRPr="00DB694F" w:rsidRDefault="00900558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DB694F">
              <w:rPr>
                <w:rFonts w:ascii="Angsana New" w:hAnsi="Angsana New"/>
                <w:sz w:val="28"/>
                <w:szCs w:val="28"/>
              </w:rPr>
              <w:t>148,654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B13612" w14:textId="77777777" w:rsidR="00900558" w:rsidRPr="00DB694F" w:rsidRDefault="00900558" w:rsidP="00900558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bottom"/>
          </w:tcPr>
          <w:p w14:paraId="7F743085" w14:textId="57C1F83E" w:rsidR="00900558" w:rsidRPr="00DB694F" w:rsidRDefault="00900558" w:rsidP="009005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9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76524F" w14:textId="77777777" w:rsidR="00900558" w:rsidRPr="00DB694F" w:rsidRDefault="00900558" w:rsidP="0090055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1405B13" w14:textId="54D9B1D8" w:rsidR="00900558" w:rsidRPr="00DB694F" w:rsidRDefault="00900558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DB694F">
              <w:rPr>
                <w:rFonts w:ascii="Angsana New" w:hAnsi="Angsana New"/>
                <w:sz w:val="28"/>
                <w:szCs w:val="28"/>
              </w:rPr>
              <w:t>148,654</w:t>
            </w:r>
          </w:p>
        </w:tc>
      </w:tr>
      <w:tr w:rsidR="00900558" w:rsidRPr="0047558B" w14:paraId="7F2C0429" w14:textId="77777777" w:rsidTr="00DD0537">
        <w:trPr>
          <w:trHeight w:val="60"/>
        </w:trPr>
        <w:tc>
          <w:tcPr>
            <w:tcW w:w="1980" w:type="dxa"/>
            <w:shd w:val="clear" w:color="auto" w:fill="auto"/>
          </w:tcPr>
          <w:p w14:paraId="1F5CEB26" w14:textId="77777777" w:rsidR="00900558" w:rsidRPr="00DB694F" w:rsidRDefault="00900558" w:rsidP="00900558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</w:tcBorders>
          </w:tcPr>
          <w:p w14:paraId="698362A6" w14:textId="77777777" w:rsidR="00900558" w:rsidRPr="00DB694F" w:rsidRDefault="00900558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197CA2D" w14:textId="77777777" w:rsidR="00900558" w:rsidRPr="00DB694F" w:rsidRDefault="00900558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B5E6A2" w14:textId="19E42CCF" w:rsidR="00900558" w:rsidRPr="00DB694F" w:rsidRDefault="00900558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5DC488" w14:textId="77777777" w:rsidR="00900558" w:rsidRPr="00DB694F" w:rsidRDefault="00900558" w:rsidP="009005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497851" w14:textId="77777777" w:rsidR="00900558" w:rsidRPr="00DB694F" w:rsidRDefault="00900558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2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C9965EA" w14:textId="77777777" w:rsidR="00900558" w:rsidRPr="00DB694F" w:rsidRDefault="00900558" w:rsidP="009005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E7751C" w14:textId="77777777" w:rsidR="00900558" w:rsidRPr="00DB694F" w:rsidRDefault="00900558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" w:type="dxa"/>
            <w:gridSpan w:val="3"/>
            <w:shd w:val="clear" w:color="auto" w:fill="auto"/>
            <w:vAlign w:val="bottom"/>
          </w:tcPr>
          <w:p w14:paraId="2184885E" w14:textId="77777777" w:rsidR="00900558" w:rsidRPr="00DB694F" w:rsidRDefault="00900558" w:rsidP="009005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14:paraId="747045C7" w14:textId="77777777" w:rsidR="00900558" w:rsidRPr="00DB694F" w:rsidRDefault="00900558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231D603" w14:textId="77777777" w:rsidR="00900558" w:rsidRPr="00DB694F" w:rsidRDefault="00900558" w:rsidP="00900558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bottom"/>
          </w:tcPr>
          <w:p w14:paraId="1CEBE82A" w14:textId="77777777" w:rsidR="00900558" w:rsidRPr="00DB694F" w:rsidRDefault="00900558" w:rsidP="009005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365A24" w14:textId="77777777" w:rsidR="00900558" w:rsidRPr="00DB694F" w:rsidRDefault="00900558" w:rsidP="0090055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D2CEA79" w14:textId="77777777" w:rsidR="00900558" w:rsidRPr="00DB694F" w:rsidRDefault="00900558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72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0558" w:rsidRPr="0047558B" w14:paraId="13B633C0" w14:textId="77777777" w:rsidTr="00DD0537">
        <w:tc>
          <w:tcPr>
            <w:tcW w:w="1980" w:type="dxa"/>
            <w:shd w:val="clear" w:color="auto" w:fill="auto"/>
          </w:tcPr>
          <w:p w14:paraId="56A8A1CA" w14:textId="32255DFA" w:rsidR="00900558" w:rsidRPr="0047558B" w:rsidRDefault="00900558" w:rsidP="0090055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gridSpan w:val="3"/>
          </w:tcPr>
          <w:p w14:paraId="1FD84CC0" w14:textId="77777777" w:rsidR="00900558" w:rsidRPr="0047558B" w:rsidRDefault="00900558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51DDD6" w14:textId="77777777" w:rsidR="00900558" w:rsidRPr="0047558B" w:rsidRDefault="00900558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5396D4" w14:textId="7C6FD52B" w:rsidR="00900558" w:rsidRPr="0047558B" w:rsidRDefault="00900558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CE11B2" w14:textId="77777777" w:rsidR="00900558" w:rsidRPr="0047558B" w:rsidRDefault="00900558" w:rsidP="009005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shd w:val="clear" w:color="auto" w:fill="auto"/>
            <w:vAlign w:val="bottom"/>
          </w:tcPr>
          <w:p w14:paraId="07898281" w14:textId="77777777" w:rsidR="00900558" w:rsidRPr="0047558B" w:rsidRDefault="00900558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160421D" w14:textId="77777777" w:rsidR="00900558" w:rsidRPr="0047558B" w:rsidRDefault="00900558" w:rsidP="009005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D535AB" w14:textId="77777777" w:rsidR="00900558" w:rsidRPr="0047558B" w:rsidRDefault="00900558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gridSpan w:val="3"/>
            <w:shd w:val="clear" w:color="auto" w:fill="auto"/>
            <w:vAlign w:val="bottom"/>
          </w:tcPr>
          <w:p w14:paraId="2278A083" w14:textId="77777777" w:rsidR="00900558" w:rsidRPr="0047558B" w:rsidRDefault="00900558" w:rsidP="009005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14:paraId="08B28EB2" w14:textId="77777777" w:rsidR="00900558" w:rsidRPr="0047558B" w:rsidRDefault="00900558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518F29E" w14:textId="77777777" w:rsidR="00900558" w:rsidRPr="0047558B" w:rsidRDefault="00900558" w:rsidP="00900558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bottom"/>
          </w:tcPr>
          <w:p w14:paraId="69207AD3" w14:textId="77777777" w:rsidR="00900558" w:rsidRPr="0047558B" w:rsidRDefault="00900558" w:rsidP="009005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14F248" w14:textId="77777777" w:rsidR="00900558" w:rsidRPr="0047558B" w:rsidRDefault="00900558" w:rsidP="0090055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49F70C6" w14:textId="77777777" w:rsidR="00900558" w:rsidRPr="0047558B" w:rsidRDefault="00900558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D34" w:rsidRPr="0047558B" w14:paraId="01725B41" w14:textId="77777777" w:rsidTr="00DD0537">
        <w:tc>
          <w:tcPr>
            <w:tcW w:w="1980" w:type="dxa"/>
            <w:shd w:val="clear" w:color="auto" w:fill="auto"/>
          </w:tcPr>
          <w:p w14:paraId="1AA2D8E9" w14:textId="4D33959D" w:rsidR="00961D34" w:rsidRPr="00DB694F" w:rsidRDefault="00961D34" w:rsidP="0090055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B694F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900" w:type="dxa"/>
            <w:gridSpan w:val="3"/>
          </w:tcPr>
          <w:p w14:paraId="74681E8C" w14:textId="77777777" w:rsidR="00961D34" w:rsidRPr="0047558B" w:rsidRDefault="00961D34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68D662" w14:textId="77777777" w:rsidR="00961D34" w:rsidRPr="0047558B" w:rsidRDefault="00961D34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F55707" w14:textId="77777777" w:rsidR="00961D34" w:rsidRPr="0047558B" w:rsidRDefault="00961D34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1870D2" w14:textId="77777777" w:rsidR="00961D34" w:rsidRPr="0047558B" w:rsidRDefault="00961D34" w:rsidP="009005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shd w:val="clear" w:color="auto" w:fill="auto"/>
            <w:vAlign w:val="bottom"/>
          </w:tcPr>
          <w:p w14:paraId="54AD1ADA" w14:textId="77777777" w:rsidR="00961D34" w:rsidRPr="0047558B" w:rsidRDefault="00961D34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FEC12FC" w14:textId="77777777" w:rsidR="00961D34" w:rsidRPr="0047558B" w:rsidRDefault="00961D34" w:rsidP="009005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A115B3" w14:textId="77777777" w:rsidR="00961D34" w:rsidRPr="0047558B" w:rsidRDefault="00961D34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gridSpan w:val="3"/>
            <w:shd w:val="clear" w:color="auto" w:fill="auto"/>
            <w:vAlign w:val="bottom"/>
          </w:tcPr>
          <w:p w14:paraId="34CA7129" w14:textId="77777777" w:rsidR="00961D34" w:rsidRPr="0047558B" w:rsidRDefault="00961D34" w:rsidP="009005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14:paraId="5563F28F" w14:textId="77777777" w:rsidR="00961D34" w:rsidRPr="0047558B" w:rsidRDefault="00961D34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65D286B" w14:textId="77777777" w:rsidR="00961D34" w:rsidRPr="0047558B" w:rsidRDefault="00961D34" w:rsidP="00900558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bottom"/>
          </w:tcPr>
          <w:p w14:paraId="6EE49438" w14:textId="77777777" w:rsidR="00961D34" w:rsidRPr="0047558B" w:rsidRDefault="00961D34" w:rsidP="009005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171237" w14:textId="77777777" w:rsidR="00961D34" w:rsidRPr="0047558B" w:rsidRDefault="00961D34" w:rsidP="0090055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A22BB25" w14:textId="77777777" w:rsidR="00961D34" w:rsidRPr="0047558B" w:rsidRDefault="00961D34" w:rsidP="009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0E1" w:rsidRPr="0047558B" w14:paraId="19847B5C" w14:textId="77777777" w:rsidTr="00DD0537">
        <w:trPr>
          <w:trHeight w:val="266"/>
        </w:trPr>
        <w:tc>
          <w:tcPr>
            <w:tcW w:w="1980" w:type="dxa"/>
            <w:shd w:val="clear" w:color="auto" w:fill="auto"/>
          </w:tcPr>
          <w:p w14:paraId="2B250A81" w14:textId="59E6F18D" w:rsidR="008550E1" w:rsidRPr="0047558B" w:rsidRDefault="00961D34" w:rsidP="00DB694F">
            <w:pPr>
              <w:tabs>
                <w:tab w:val="clear" w:pos="227"/>
                <w:tab w:val="left" w:pos="370"/>
              </w:tabs>
              <w:ind w:left="100" w:right="-76" w:hanging="9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</w:t>
            </w:r>
            <w:r w:rsidR="008550E1" w:rsidRPr="00DB694F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สัญญาขายเงินตรา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</w:t>
            </w:r>
            <w:r w:rsidR="008550E1" w:rsidRPr="00DB694F">
              <w:rPr>
                <w:rFonts w:ascii="Angsana New" w:hAnsi="Angsana New"/>
                <w:spacing w:val="-10"/>
                <w:sz w:val="28"/>
                <w:szCs w:val="28"/>
                <w:cs/>
              </w:rPr>
              <w:t>ต่างประเทศล่วงหน้าที่ใช้</w:t>
            </w:r>
            <w:r w:rsidR="008550E1" w:rsidRPr="00DB694F">
              <w:rPr>
                <w:rFonts w:ascii="Angsana New" w:hAnsi="Angsana New"/>
                <w:spacing w:val="-8"/>
                <w:sz w:val="28"/>
                <w:szCs w:val="28"/>
                <w:cs/>
              </w:rPr>
              <w:t>ในการป้องกันความเสี่ยง</w:t>
            </w:r>
          </w:p>
        </w:tc>
        <w:tc>
          <w:tcPr>
            <w:tcW w:w="900" w:type="dxa"/>
            <w:gridSpan w:val="3"/>
            <w:vAlign w:val="bottom"/>
          </w:tcPr>
          <w:p w14:paraId="0D396F49" w14:textId="28DD1A04" w:rsidR="008550E1" w:rsidRPr="00DB694F" w:rsidRDefault="008550E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DB694F">
              <w:rPr>
                <w:rFonts w:ascii="Angsana New" w:hAnsi="Angsana New"/>
                <w:sz w:val="28"/>
                <w:szCs w:val="28"/>
              </w:rPr>
              <w:t>(19,248)</w:t>
            </w:r>
          </w:p>
        </w:tc>
        <w:tc>
          <w:tcPr>
            <w:tcW w:w="180" w:type="dxa"/>
          </w:tcPr>
          <w:p w14:paraId="68C89D9B" w14:textId="77777777" w:rsidR="008550E1" w:rsidRPr="00DB694F" w:rsidRDefault="008550E1" w:rsidP="0085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10BAF9" w14:textId="0BCD87FE" w:rsidR="008550E1" w:rsidRPr="00DB694F" w:rsidRDefault="008550E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E1C091" w14:textId="77777777" w:rsidR="008550E1" w:rsidRPr="00DB694F" w:rsidRDefault="008550E1" w:rsidP="008550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shd w:val="clear" w:color="auto" w:fill="auto"/>
            <w:vAlign w:val="bottom"/>
          </w:tcPr>
          <w:p w14:paraId="5AA559E9" w14:textId="66E6BF9D" w:rsidR="008550E1" w:rsidRPr="00DB694F" w:rsidRDefault="008550E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771451" w14:textId="77777777" w:rsidR="008550E1" w:rsidRPr="00DB694F" w:rsidRDefault="008550E1" w:rsidP="008550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5324A5" w14:textId="3D51C78C" w:rsidR="008550E1" w:rsidRPr="00DB694F" w:rsidRDefault="008550E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(19,248)</w:t>
            </w:r>
          </w:p>
        </w:tc>
        <w:tc>
          <w:tcPr>
            <w:tcW w:w="189" w:type="dxa"/>
            <w:gridSpan w:val="3"/>
            <w:shd w:val="clear" w:color="auto" w:fill="auto"/>
            <w:vAlign w:val="bottom"/>
          </w:tcPr>
          <w:p w14:paraId="0BB190C8" w14:textId="77777777" w:rsidR="008550E1" w:rsidRPr="00DB694F" w:rsidRDefault="008550E1" w:rsidP="008550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14:paraId="360BFD08" w14:textId="0BD9AF53" w:rsidR="008550E1" w:rsidRPr="00DB694F" w:rsidRDefault="008550E1" w:rsidP="008550E1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9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F6F47A" w14:textId="77777777" w:rsidR="008550E1" w:rsidRPr="00DB694F" w:rsidRDefault="008550E1" w:rsidP="008550E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bottom"/>
          </w:tcPr>
          <w:p w14:paraId="110D9443" w14:textId="056113B7" w:rsidR="008550E1" w:rsidRPr="00DB694F" w:rsidRDefault="008550E1" w:rsidP="0085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(19,248)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FD7AB2" w14:textId="77777777" w:rsidR="008550E1" w:rsidRPr="00DB694F" w:rsidRDefault="008550E1" w:rsidP="008550E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758ECE3" w14:textId="783DFC63" w:rsidR="008550E1" w:rsidRPr="00DB694F" w:rsidRDefault="008550E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(19,248)</w:t>
            </w:r>
          </w:p>
        </w:tc>
      </w:tr>
      <w:tr w:rsidR="008550E1" w:rsidRPr="0047558B" w14:paraId="714F5C3B" w14:textId="77777777" w:rsidTr="00DD0537">
        <w:trPr>
          <w:trHeight w:val="266"/>
        </w:trPr>
        <w:tc>
          <w:tcPr>
            <w:tcW w:w="1980" w:type="dxa"/>
            <w:shd w:val="clear" w:color="auto" w:fill="auto"/>
          </w:tcPr>
          <w:p w14:paraId="723F6F5E" w14:textId="2D0A5116" w:rsidR="008550E1" w:rsidRPr="0047558B" w:rsidRDefault="00961D34" w:rsidP="008550E1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  </w:t>
            </w:r>
            <w:r w:rsidR="008550E1" w:rsidRPr="00DB694F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อนุพันธ์อื่น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bottom"/>
          </w:tcPr>
          <w:p w14:paraId="06A06755" w14:textId="23D02F7F" w:rsidR="008550E1" w:rsidRPr="00DB694F" w:rsidRDefault="008550E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B69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A8D6DC" w14:textId="77777777" w:rsidR="008550E1" w:rsidRPr="00DB694F" w:rsidRDefault="008550E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9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78B7E" w14:textId="5A75BC18" w:rsidR="008550E1" w:rsidRPr="00DB694F" w:rsidRDefault="008550E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DB694F">
              <w:rPr>
                <w:rFonts w:ascii="Angsana New" w:hAnsi="Angsana New"/>
                <w:sz w:val="28"/>
                <w:szCs w:val="28"/>
              </w:rPr>
              <w:t>(13,21</w:t>
            </w:r>
            <w:r w:rsidR="005D50DC" w:rsidRPr="0047558B">
              <w:rPr>
                <w:rFonts w:ascii="Angsana New" w:hAnsi="Angsana New"/>
                <w:sz w:val="28"/>
                <w:szCs w:val="28"/>
              </w:rPr>
              <w:t>5</w:t>
            </w:r>
            <w:r w:rsidRPr="00DB69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BF24E1" w14:textId="77777777" w:rsidR="008550E1" w:rsidRPr="00DB694F" w:rsidRDefault="008550E1" w:rsidP="008550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6D037" w14:textId="1FD10FAB" w:rsidR="008550E1" w:rsidRPr="00DB694F" w:rsidRDefault="008550E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F9E86DA" w14:textId="77777777" w:rsidR="008550E1" w:rsidRPr="00DB694F" w:rsidRDefault="008550E1" w:rsidP="008550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82DDE" w14:textId="52342D97" w:rsidR="008550E1" w:rsidRPr="00DB694F" w:rsidRDefault="008550E1" w:rsidP="0085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(13,21</w:t>
            </w:r>
            <w:r w:rsidR="005D50DC" w:rsidRPr="0047558B">
              <w:rPr>
                <w:rFonts w:ascii="Angsana New" w:hAnsi="Angsana New"/>
                <w:sz w:val="28"/>
                <w:szCs w:val="28"/>
              </w:rPr>
              <w:t>5</w:t>
            </w:r>
            <w:r w:rsidRPr="004755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9" w:type="dxa"/>
            <w:gridSpan w:val="3"/>
            <w:shd w:val="clear" w:color="auto" w:fill="auto"/>
            <w:vAlign w:val="bottom"/>
          </w:tcPr>
          <w:p w14:paraId="11F45ADE" w14:textId="77777777" w:rsidR="008550E1" w:rsidRPr="00DB694F" w:rsidRDefault="008550E1" w:rsidP="008550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14:paraId="664EB97C" w14:textId="065AE86C" w:rsidR="008550E1" w:rsidRPr="00DB694F" w:rsidRDefault="008550E1" w:rsidP="008550E1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2EA4C8" w14:textId="77777777" w:rsidR="008550E1" w:rsidRPr="00DB694F" w:rsidRDefault="008550E1" w:rsidP="008550E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bottom"/>
          </w:tcPr>
          <w:p w14:paraId="19748B96" w14:textId="7D0868E8" w:rsidR="008550E1" w:rsidRPr="00DB694F" w:rsidRDefault="008550E1" w:rsidP="0085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(13,21</w:t>
            </w:r>
            <w:r w:rsidR="00C332F9" w:rsidRPr="0047558B">
              <w:rPr>
                <w:rFonts w:ascii="Angsana New" w:hAnsi="Angsana New"/>
                <w:sz w:val="28"/>
                <w:szCs w:val="28"/>
              </w:rPr>
              <w:t>5</w:t>
            </w:r>
            <w:r w:rsidRPr="004755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1BC7F2" w14:textId="77777777" w:rsidR="008550E1" w:rsidRPr="00DB694F" w:rsidRDefault="008550E1" w:rsidP="008550E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FD24935" w14:textId="46AD91BA" w:rsidR="008550E1" w:rsidRPr="00DB694F" w:rsidRDefault="008550E1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47558B">
              <w:rPr>
                <w:rFonts w:ascii="Angsana New" w:hAnsi="Angsana New"/>
                <w:sz w:val="28"/>
                <w:szCs w:val="28"/>
              </w:rPr>
              <w:t>(13,21</w:t>
            </w:r>
            <w:r w:rsidR="00C332F9" w:rsidRPr="0047558B">
              <w:rPr>
                <w:rFonts w:ascii="Angsana New" w:hAnsi="Angsana New"/>
                <w:sz w:val="28"/>
                <w:szCs w:val="28"/>
              </w:rPr>
              <w:t>5</w:t>
            </w:r>
            <w:r w:rsidRPr="004755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50DC" w:rsidRPr="0047558B" w14:paraId="2E87F485" w14:textId="77777777" w:rsidTr="00DD0537">
        <w:trPr>
          <w:trHeight w:val="266"/>
        </w:trPr>
        <w:tc>
          <w:tcPr>
            <w:tcW w:w="1980" w:type="dxa"/>
            <w:shd w:val="clear" w:color="auto" w:fill="auto"/>
          </w:tcPr>
          <w:p w14:paraId="3136D723" w14:textId="5E29ED68" w:rsidR="005D50DC" w:rsidRPr="0047558B" w:rsidRDefault="005D50DC" w:rsidP="005D50DC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B694F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826F8" w14:textId="663E1E13" w:rsidR="005D50DC" w:rsidRPr="00DB694F" w:rsidRDefault="005D50DC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694F">
              <w:rPr>
                <w:rFonts w:ascii="Angsana New" w:hAnsi="Angsana New"/>
                <w:b/>
                <w:bCs/>
                <w:sz w:val="28"/>
                <w:szCs w:val="28"/>
              </w:rPr>
              <w:t>(19,248)</w:t>
            </w:r>
          </w:p>
        </w:tc>
        <w:tc>
          <w:tcPr>
            <w:tcW w:w="180" w:type="dxa"/>
          </w:tcPr>
          <w:p w14:paraId="282BB5FC" w14:textId="77777777" w:rsidR="005D50DC" w:rsidRPr="0047558B" w:rsidRDefault="005D50DC" w:rsidP="005D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9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15FBC" w14:textId="18807766" w:rsidR="005D50DC" w:rsidRPr="00DB694F" w:rsidRDefault="005D50DC" w:rsidP="005D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694F">
              <w:rPr>
                <w:rFonts w:ascii="Angsana New" w:hAnsi="Angsana New"/>
                <w:b/>
                <w:bCs/>
                <w:sz w:val="28"/>
                <w:szCs w:val="28"/>
              </w:rPr>
              <w:t>(13,215)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F28B4F" w14:textId="77777777" w:rsidR="005D50DC" w:rsidRPr="00DB694F" w:rsidRDefault="005D50DC" w:rsidP="005D50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D731A3" w14:textId="5B6200DC" w:rsidR="005D50DC" w:rsidRPr="00DB694F" w:rsidRDefault="005D50DC" w:rsidP="005D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694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2980F30" w14:textId="77777777" w:rsidR="005D50DC" w:rsidRPr="00DB694F" w:rsidRDefault="005D50DC" w:rsidP="005D50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B572B" w14:textId="00022D9A" w:rsidR="005D50DC" w:rsidRPr="00DB694F" w:rsidRDefault="005D50DC" w:rsidP="005D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</w:rPr>
              <w:t>(32,463)</w:t>
            </w:r>
          </w:p>
        </w:tc>
        <w:tc>
          <w:tcPr>
            <w:tcW w:w="189" w:type="dxa"/>
            <w:gridSpan w:val="3"/>
            <w:shd w:val="clear" w:color="auto" w:fill="auto"/>
            <w:vAlign w:val="bottom"/>
          </w:tcPr>
          <w:p w14:paraId="629BBEF9" w14:textId="77777777" w:rsidR="005D50DC" w:rsidRPr="00DB694F" w:rsidRDefault="005D50DC" w:rsidP="005D50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14:paraId="0BFA49B3" w14:textId="0BBC79BF" w:rsidR="005D50DC" w:rsidRPr="0047558B" w:rsidRDefault="005D50DC" w:rsidP="005D50DC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EA1971" w14:textId="77777777" w:rsidR="005D50DC" w:rsidRPr="0047558B" w:rsidRDefault="005D50DC" w:rsidP="005D50DC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bottom"/>
          </w:tcPr>
          <w:p w14:paraId="7EDECD7A" w14:textId="58973A73" w:rsidR="005D50DC" w:rsidRPr="0047558B" w:rsidRDefault="005D50DC" w:rsidP="005D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7DC1D3" w14:textId="77777777" w:rsidR="005D50DC" w:rsidRPr="0047558B" w:rsidRDefault="005D50DC" w:rsidP="005D50D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78182E9" w14:textId="3CAA321B" w:rsidR="005D50DC" w:rsidRPr="0047558B" w:rsidRDefault="005D50DC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952" w:rsidRPr="0047558B" w14:paraId="769A3A0C" w14:textId="77777777" w:rsidTr="00DD0537">
        <w:trPr>
          <w:gridAfter w:val="1"/>
          <w:wAfter w:w="90" w:type="dxa"/>
          <w:trHeight w:val="363"/>
        </w:trPr>
        <w:tc>
          <w:tcPr>
            <w:tcW w:w="2340" w:type="dxa"/>
            <w:gridSpan w:val="2"/>
            <w:shd w:val="clear" w:color="auto" w:fill="auto"/>
            <w:vAlign w:val="bottom"/>
          </w:tcPr>
          <w:p w14:paraId="3BFC914D" w14:textId="29F22E83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lastRenderedPageBreak/>
              <w:br w:type="page"/>
            </w:r>
          </w:p>
        </w:tc>
        <w:tc>
          <w:tcPr>
            <w:tcW w:w="180" w:type="dxa"/>
          </w:tcPr>
          <w:p w14:paraId="635F1920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60" w:type="dxa"/>
            <w:gridSpan w:val="22"/>
          </w:tcPr>
          <w:p w14:paraId="5253DEE1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B69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B69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DB69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42952" w:rsidRPr="0047558B" w14:paraId="423C522A" w14:textId="77777777" w:rsidTr="00DD0537">
        <w:trPr>
          <w:gridAfter w:val="1"/>
          <w:wAfter w:w="90" w:type="dxa"/>
          <w:trHeight w:val="363"/>
        </w:trPr>
        <w:tc>
          <w:tcPr>
            <w:tcW w:w="2340" w:type="dxa"/>
            <w:gridSpan w:val="2"/>
            <w:shd w:val="clear" w:color="auto" w:fill="auto"/>
            <w:vAlign w:val="bottom"/>
          </w:tcPr>
          <w:p w14:paraId="15B1D62C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721A8B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5"/>
          </w:tcPr>
          <w:p w14:paraId="4E71280D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69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61A6797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16"/>
            <w:shd w:val="clear" w:color="auto" w:fill="auto"/>
          </w:tcPr>
          <w:p w14:paraId="1E050923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69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42952" w:rsidRPr="0047558B" w14:paraId="3E4BC4DD" w14:textId="77777777" w:rsidTr="00DD0537">
        <w:trPr>
          <w:gridAfter w:val="1"/>
          <w:wAfter w:w="90" w:type="dxa"/>
          <w:trHeight w:val="363"/>
        </w:trPr>
        <w:tc>
          <w:tcPr>
            <w:tcW w:w="2340" w:type="dxa"/>
            <w:gridSpan w:val="2"/>
            <w:shd w:val="clear" w:color="auto" w:fill="auto"/>
            <w:vAlign w:val="bottom"/>
          </w:tcPr>
          <w:p w14:paraId="1F28F5EB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6EF7FD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5"/>
          </w:tcPr>
          <w:p w14:paraId="192C608E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680F18A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01" w:type="dxa"/>
            <w:shd w:val="clear" w:color="auto" w:fill="auto"/>
          </w:tcPr>
          <w:p w14:paraId="2BBF2B31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DB69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5FE8AFBF" w14:textId="77777777" w:rsidR="00842952" w:rsidRPr="00DB694F" w:rsidRDefault="00842952" w:rsidP="00CB3A2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gridSpan w:val="3"/>
            <w:shd w:val="clear" w:color="auto" w:fill="auto"/>
          </w:tcPr>
          <w:p w14:paraId="7CAB0E05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DB69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4945DBA3" w14:textId="77777777" w:rsidR="00842952" w:rsidRPr="00DB694F" w:rsidRDefault="00842952" w:rsidP="00CB3A2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gridSpan w:val="3"/>
            <w:shd w:val="clear" w:color="auto" w:fill="auto"/>
          </w:tcPr>
          <w:p w14:paraId="1807E5F1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DB69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15" w:type="dxa"/>
            <w:shd w:val="clear" w:color="auto" w:fill="auto"/>
          </w:tcPr>
          <w:p w14:paraId="020D0D58" w14:textId="77777777" w:rsidR="00842952" w:rsidRPr="00DB694F" w:rsidRDefault="00842952" w:rsidP="00CB3A2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gridSpan w:val="3"/>
            <w:shd w:val="clear" w:color="auto" w:fill="auto"/>
          </w:tcPr>
          <w:p w14:paraId="49C5A4B0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42952" w:rsidRPr="0047558B" w14:paraId="20255060" w14:textId="77777777" w:rsidTr="00DD0537">
        <w:trPr>
          <w:gridAfter w:val="1"/>
          <w:wAfter w:w="90" w:type="dxa"/>
          <w:trHeight w:val="363"/>
        </w:trPr>
        <w:tc>
          <w:tcPr>
            <w:tcW w:w="2340" w:type="dxa"/>
            <w:gridSpan w:val="2"/>
            <w:shd w:val="clear" w:color="auto" w:fill="auto"/>
            <w:vAlign w:val="bottom"/>
          </w:tcPr>
          <w:p w14:paraId="7BCC235B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75486D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60" w:type="dxa"/>
            <w:gridSpan w:val="22"/>
          </w:tcPr>
          <w:p w14:paraId="6B686CDD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694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DB69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42952" w:rsidRPr="0047558B" w14:paraId="7D66854D" w14:textId="77777777" w:rsidTr="00DD0537">
        <w:trPr>
          <w:gridAfter w:val="1"/>
          <w:wAfter w:w="90" w:type="dxa"/>
          <w:trHeight w:val="266"/>
        </w:trPr>
        <w:tc>
          <w:tcPr>
            <w:tcW w:w="2340" w:type="dxa"/>
            <w:gridSpan w:val="2"/>
            <w:shd w:val="clear" w:color="auto" w:fill="auto"/>
          </w:tcPr>
          <w:p w14:paraId="5289308A" w14:textId="77777777" w:rsidR="00842952" w:rsidRPr="00DB694F" w:rsidRDefault="00842952" w:rsidP="00CB3A27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B6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DB69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DB6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74180AC7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gridSpan w:val="5"/>
            <w:vAlign w:val="bottom"/>
          </w:tcPr>
          <w:p w14:paraId="59625CAB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89E703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E701E3B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E44837E" w14:textId="77777777" w:rsidR="00842952" w:rsidRPr="00DB694F" w:rsidRDefault="00842952" w:rsidP="00CB3A27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gridSpan w:val="3"/>
            <w:shd w:val="clear" w:color="auto" w:fill="auto"/>
            <w:vAlign w:val="bottom"/>
          </w:tcPr>
          <w:p w14:paraId="35754C3F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3"/>
            <w:shd w:val="clear" w:color="auto" w:fill="auto"/>
            <w:vAlign w:val="bottom"/>
          </w:tcPr>
          <w:p w14:paraId="6FFACDB2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03B22A71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6512DF6E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bottom"/>
          </w:tcPr>
          <w:p w14:paraId="20126983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2952" w:rsidRPr="0047558B" w14:paraId="1C4185ED" w14:textId="77777777" w:rsidTr="00DD0537">
        <w:trPr>
          <w:gridAfter w:val="1"/>
          <w:wAfter w:w="90" w:type="dxa"/>
          <w:trHeight w:val="266"/>
        </w:trPr>
        <w:tc>
          <w:tcPr>
            <w:tcW w:w="2340" w:type="dxa"/>
            <w:gridSpan w:val="2"/>
            <w:shd w:val="clear" w:color="auto" w:fill="auto"/>
          </w:tcPr>
          <w:p w14:paraId="6114DC72" w14:textId="77777777" w:rsidR="00842952" w:rsidRPr="00DB694F" w:rsidRDefault="00842952" w:rsidP="00CB3A27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</w:t>
            </w:r>
            <w:r w:rsidRPr="00DB69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หนี้สินทางการเงินที่วัด</w:t>
            </w:r>
          </w:p>
          <w:p w14:paraId="7859FCD1" w14:textId="77777777" w:rsidR="00842952" w:rsidRPr="00DB694F" w:rsidRDefault="00842952" w:rsidP="00CB3A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B69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มูลค่าด้วยมูลค่ายุติธรรม</w:t>
            </w:r>
          </w:p>
        </w:tc>
        <w:tc>
          <w:tcPr>
            <w:tcW w:w="180" w:type="dxa"/>
            <w:vAlign w:val="bottom"/>
          </w:tcPr>
          <w:p w14:paraId="2F44E459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gridSpan w:val="5"/>
            <w:vAlign w:val="bottom"/>
          </w:tcPr>
          <w:p w14:paraId="00F8FF15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5E6673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F8D2EDC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064B6E4A" w14:textId="77777777" w:rsidR="00842952" w:rsidRPr="00DB694F" w:rsidRDefault="00842952" w:rsidP="00CB3A27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gridSpan w:val="3"/>
            <w:shd w:val="clear" w:color="auto" w:fill="auto"/>
            <w:vAlign w:val="bottom"/>
          </w:tcPr>
          <w:p w14:paraId="16D2C17C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3"/>
            <w:shd w:val="clear" w:color="auto" w:fill="auto"/>
            <w:vAlign w:val="bottom"/>
          </w:tcPr>
          <w:p w14:paraId="2E557928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2015B578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7BDF906F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bottom"/>
          </w:tcPr>
          <w:p w14:paraId="4AB4FC58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2952" w:rsidRPr="0047558B" w14:paraId="7E1DF366" w14:textId="77777777" w:rsidTr="00DD0537">
        <w:trPr>
          <w:gridAfter w:val="1"/>
          <w:wAfter w:w="90" w:type="dxa"/>
          <w:trHeight w:val="266"/>
        </w:trPr>
        <w:tc>
          <w:tcPr>
            <w:tcW w:w="2340" w:type="dxa"/>
            <w:gridSpan w:val="2"/>
            <w:shd w:val="clear" w:color="auto" w:fill="auto"/>
          </w:tcPr>
          <w:p w14:paraId="18BB934A" w14:textId="77777777" w:rsidR="00842952" w:rsidRPr="00DB694F" w:rsidRDefault="00842952" w:rsidP="00CB3A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ตราสารทุนที่เป็น </w:t>
            </w:r>
          </w:p>
          <w:p w14:paraId="6F0E4E94" w14:textId="77777777" w:rsidR="00842952" w:rsidRPr="00DB694F" w:rsidRDefault="00842952" w:rsidP="00CB3A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หลักทรัพย์เผื่อขาย</w:t>
            </w:r>
          </w:p>
        </w:tc>
        <w:tc>
          <w:tcPr>
            <w:tcW w:w="180" w:type="dxa"/>
          </w:tcPr>
          <w:p w14:paraId="12E975A9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gridSpan w:val="5"/>
          </w:tcPr>
          <w:p w14:paraId="21538B78" w14:textId="77777777" w:rsidR="00842952" w:rsidRPr="00DB694F" w:rsidRDefault="00842952" w:rsidP="00CB3A27">
            <w:pPr>
              <w:tabs>
                <w:tab w:val="decimal" w:pos="680"/>
              </w:tabs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1A417A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151,239</w:t>
            </w:r>
          </w:p>
        </w:tc>
        <w:tc>
          <w:tcPr>
            <w:tcW w:w="180" w:type="dxa"/>
            <w:vAlign w:val="bottom"/>
          </w:tcPr>
          <w:p w14:paraId="134EB8B8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</w:tcPr>
          <w:p w14:paraId="4E1124B0" w14:textId="77777777" w:rsidR="00842952" w:rsidRPr="00DB694F" w:rsidRDefault="00842952" w:rsidP="00CB3A27">
            <w:pPr>
              <w:tabs>
                <w:tab w:val="decimal" w:pos="680"/>
              </w:tabs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B95679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151,239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1B370DF7" w14:textId="77777777" w:rsidR="00842952" w:rsidRPr="00DB694F" w:rsidRDefault="00842952" w:rsidP="00CB3A27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gridSpan w:val="3"/>
            <w:shd w:val="clear" w:color="auto" w:fill="auto"/>
            <w:vAlign w:val="bottom"/>
          </w:tcPr>
          <w:p w14:paraId="2A1F8471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1628A703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309BEE44" w14:textId="77777777" w:rsidR="00842952" w:rsidRPr="00DB694F" w:rsidRDefault="00842952" w:rsidP="00CB3A27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691067D0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3"/>
            <w:shd w:val="clear" w:color="auto" w:fill="auto"/>
          </w:tcPr>
          <w:p w14:paraId="356B90D9" w14:textId="77777777" w:rsidR="00842952" w:rsidRPr="00DB694F" w:rsidRDefault="00842952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A09917" w14:textId="77777777" w:rsidR="00842952" w:rsidRPr="00DB694F" w:rsidRDefault="00842952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151,239</w:t>
            </w:r>
          </w:p>
        </w:tc>
      </w:tr>
      <w:tr w:rsidR="00842952" w:rsidRPr="0047558B" w14:paraId="3DA036E6" w14:textId="77777777" w:rsidTr="00DD0537">
        <w:trPr>
          <w:gridAfter w:val="1"/>
          <w:wAfter w:w="90" w:type="dxa"/>
          <w:trHeight w:val="266"/>
        </w:trPr>
        <w:tc>
          <w:tcPr>
            <w:tcW w:w="2340" w:type="dxa"/>
            <w:gridSpan w:val="2"/>
            <w:shd w:val="clear" w:color="auto" w:fill="auto"/>
          </w:tcPr>
          <w:p w14:paraId="5E0F8D8F" w14:textId="77777777" w:rsidR="00842952" w:rsidRPr="00DB694F" w:rsidRDefault="00842952" w:rsidP="00CB3A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</w:t>
            </w:r>
          </w:p>
          <w:p w14:paraId="15B68A62" w14:textId="77777777" w:rsidR="00842952" w:rsidRPr="00DB694F" w:rsidRDefault="00842952" w:rsidP="00CB3A27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B694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80" w:type="dxa"/>
          </w:tcPr>
          <w:p w14:paraId="16E78681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gridSpan w:val="5"/>
            <w:vAlign w:val="bottom"/>
          </w:tcPr>
          <w:p w14:paraId="4B1FBF7B" w14:textId="77777777" w:rsidR="00842952" w:rsidRPr="00DB694F" w:rsidRDefault="0084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(1,141)</w:t>
            </w:r>
          </w:p>
        </w:tc>
        <w:tc>
          <w:tcPr>
            <w:tcW w:w="180" w:type="dxa"/>
            <w:vAlign w:val="bottom"/>
          </w:tcPr>
          <w:p w14:paraId="1C01A981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6D068D9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0452FC0A" w14:textId="77777777" w:rsidR="00842952" w:rsidRPr="00DB694F" w:rsidRDefault="00842952" w:rsidP="00CB3A27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gridSpan w:val="3"/>
            <w:shd w:val="clear" w:color="auto" w:fill="auto"/>
            <w:vAlign w:val="bottom"/>
          </w:tcPr>
          <w:p w14:paraId="7E9BCFBD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(1,141)</w:t>
            </w:r>
          </w:p>
        </w:tc>
        <w:tc>
          <w:tcPr>
            <w:tcW w:w="288" w:type="dxa"/>
            <w:gridSpan w:val="3"/>
            <w:shd w:val="clear" w:color="auto" w:fill="auto"/>
            <w:vAlign w:val="bottom"/>
          </w:tcPr>
          <w:p w14:paraId="3A7D8A22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7D291995" w14:textId="77777777" w:rsidR="00842952" w:rsidRPr="00DB694F" w:rsidRDefault="00842952" w:rsidP="00CB3A27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2CC7642A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bottom"/>
          </w:tcPr>
          <w:p w14:paraId="785A5C9F" w14:textId="77777777" w:rsidR="00842952" w:rsidRPr="00DB694F" w:rsidRDefault="00842952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 xml:space="preserve">  (1,141)</w:t>
            </w:r>
          </w:p>
        </w:tc>
      </w:tr>
      <w:tr w:rsidR="002D5BE6" w:rsidRPr="0047558B" w14:paraId="33A4D49F" w14:textId="77777777" w:rsidTr="00DD0537">
        <w:trPr>
          <w:gridAfter w:val="1"/>
          <w:wAfter w:w="90" w:type="dxa"/>
          <w:trHeight w:val="266"/>
        </w:trPr>
        <w:tc>
          <w:tcPr>
            <w:tcW w:w="2340" w:type="dxa"/>
            <w:gridSpan w:val="2"/>
            <w:shd w:val="clear" w:color="auto" w:fill="auto"/>
          </w:tcPr>
          <w:p w14:paraId="6F113D01" w14:textId="77777777" w:rsidR="002D5BE6" w:rsidRPr="00DB694F" w:rsidRDefault="002D5BE6" w:rsidP="00CB3A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35E52A4" w14:textId="77777777" w:rsidR="002D5BE6" w:rsidRPr="00DB694F" w:rsidRDefault="002D5BE6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gridSpan w:val="5"/>
            <w:vAlign w:val="bottom"/>
          </w:tcPr>
          <w:p w14:paraId="54951A0B" w14:textId="77777777" w:rsidR="002D5BE6" w:rsidRPr="00DB694F" w:rsidRDefault="002D5BE6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15083C" w14:textId="77777777" w:rsidR="002D5BE6" w:rsidRPr="00DB694F" w:rsidRDefault="002D5BE6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CE9E9BE" w14:textId="77777777" w:rsidR="002D5BE6" w:rsidRPr="00DB694F" w:rsidRDefault="002D5BE6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34B91948" w14:textId="77777777" w:rsidR="002D5BE6" w:rsidRPr="00DB694F" w:rsidRDefault="002D5BE6" w:rsidP="00CB3A27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gridSpan w:val="3"/>
            <w:shd w:val="clear" w:color="auto" w:fill="auto"/>
            <w:vAlign w:val="bottom"/>
          </w:tcPr>
          <w:p w14:paraId="3C0BB15A" w14:textId="77777777" w:rsidR="002D5BE6" w:rsidRPr="00DB694F" w:rsidRDefault="002D5BE6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3"/>
            <w:shd w:val="clear" w:color="auto" w:fill="auto"/>
            <w:vAlign w:val="bottom"/>
          </w:tcPr>
          <w:p w14:paraId="279FAD80" w14:textId="77777777" w:rsidR="002D5BE6" w:rsidRPr="00DB694F" w:rsidRDefault="002D5BE6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33CFDF3E" w14:textId="77777777" w:rsidR="002D5BE6" w:rsidRPr="00DB694F" w:rsidRDefault="002D5BE6" w:rsidP="00CB3A27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  <w:shd w:val="clear" w:color="auto" w:fill="auto"/>
          </w:tcPr>
          <w:p w14:paraId="48B41BE6" w14:textId="77777777" w:rsidR="002D5BE6" w:rsidRPr="00DB694F" w:rsidRDefault="002D5BE6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bottom"/>
          </w:tcPr>
          <w:p w14:paraId="409F203F" w14:textId="77777777" w:rsidR="002D5BE6" w:rsidRPr="00DB694F" w:rsidRDefault="002D5BE6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2952" w:rsidRPr="0047558B" w14:paraId="5809B97C" w14:textId="77777777" w:rsidTr="00DD0537">
        <w:trPr>
          <w:gridAfter w:val="1"/>
          <w:wAfter w:w="90" w:type="dxa"/>
          <w:trHeight w:val="266"/>
        </w:trPr>
        <w:tc>
          <w:tcPr>
            <w:tcW w:w="2340" w:type="dxa"/>
            <w:gridSpan w:val="2"/>
            <w:shd w:val="clear" w:color="auto" w:fill="auto"/>
          </w:tcPr>
          <w:p w14:paraId="0D4D0135" w14:textId="7EB931F7" w:rsidR="00842952" w:rsidRPr="00DB694F" w:rsidRDefault="00842952" w:rsidP="00CB3A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94F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หนี้สินทางการเงินที่ไม่ได้วัด</w:t>
            </w:r>
            <w:r w:rsidRPr="00DB69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DB69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มูลค่าด้วยมูลค่ายุติธรรม</w:t>
            </w:r>
          </w:p>
        </w:tc>
        <w:tc>
          <w:tcPr>
            <w:tcW w:w="180" w:type="dxa"/>
            <w:vAlign w:val="bottom"/>
          </w:tcPr>
          <w:p w14:paraId="5E340121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gridSpan w:val="5"/>
            <w:vAlign w:val="bottom"/>
          </w:tcPr>
          <w:p w14:paraId="0C1C35A5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42A893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549DAA1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5D553A6A" w14:textId="77777777" w:rsidR="00842952" w:rsidRPr="00DB694F" w:rsidRDefault="00842952" w:rsidP="00CB3A27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gridSpan w:val="3"/>
            <w:shd w:val="clear" w:color="auto" w:fill="auto"/>
            <w:vAlign w:val="bottom"/>
          </w:tcPr>
          <w:p w14:paraId="29AECBE0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3"/>
            <w:shd w:val="clear" w:color="auto" w:fill="auto"/>
            <w:vAlign w:val="bottom"/>
          </w:tcPr>
          <w:p w14:paraId="31D02246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18BF9F5D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0A5174A7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bottom"/>
          </w:tcPr>
          <w:p w14:paraId="71F4D12E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2952" w:rsidRPr="0047558B" w14:paraId="2ABFBF51" w14:textId="77777777" w:rsidTr="00DD0537">
        <w:trPr>
          <w:gridAfter w:val="1"/>
          <w:wAfter w:w="90" w:type="dxa"/>
          <w:trHeight w:val="266"/>
        </w:trPr>
        <w:tc>
          <w:tcPr>
            <w:tcW w:w="2340" w:type="dxa"/>
            <w:gridSpan w:val="2"/>
            <w:shd w:val="clear" w:color="auto" w:fill="auto"/>
          </w:tcPr>
          <w:p w14:paraId="081DB9EB" w14:textId="77777777" w:rsidR="00842952" w:rsidRPr="00DB694F" w:rsidRDefault="00842952" w:rsidP="00CB3A27">
            <w:pPr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DB694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</w:tcPr>
          <w:p w14:paraId="7772271D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gridSpan w:val="5"/>
            <w:shd w:val="clear" w:color="auto" w:fill="auto"/>
            <w:vAlign w:val="bottom"/>
          </w:tcPr>
          <w:p w14:paraId="71536CF5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(990)</w:t>
            </w:r>
          </w:p>
        </w:tc>
        <w:tc>
          <w:tcPr>
            <w:tcW w:w="180" w:type="dxa"/>
            <w:vAlign w:val="bottom"/>
          </w:tcPr>
          <w:p w14:paraId="2887E2B9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011A675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402B826A" w14:textId="77777777" w:rsidR="00842952" w:rsidRPr="00DB694F" w:rsidRDefault="00842952" w:rsidP="00CB3A27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gridSpan w:val="3"/>
            <w:shd w:val="clear" w:color="auto" w:fill="auto"/>
            <w:vAlign w:val="bottom"/>
          </w:tcPr>
          <w:p w14:paraId="6036E0EB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345F78A1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4DA3897C" w14:textId="77777777" w:rsidR="00842952" w:rsidRPr="00DB694F" w:rsidRDefault="00842952" w:rsidP="00C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(1,058)</w:t>
            </w:r>
          </w:p>
        </w:tc>
        <w:tc>
          <w:tcPr>
            <w:tcW w:w="315" w:type="dxa"/>
            <w:shd w:val="clear" w:color="auto" w:fill="auto"/>
          </w:tcPr>
          <w:p w14:paraId="15DE4173" w14:textId="77777777" w:rsidR="00842952" w:rsidRPr="00DB694F" w:rsidRDefault="00842952" w:rsidP="00CB3A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bottom"/>
          </w:tcPr>
          <w:p w14:paraId="0A81A5BB" w14:textId="77777777" w:rsidR="00842952" w:rsidRPr="00DB694F" w:rsidRDefault="00842952" w:rsidP="00DB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(1,058)</w:t>
            </w:r>
          </w:p>
        </w:tc>
      </w:tr>
    </w:tbl>
    <w:p w14:paraId="2F8C7F4E" w14:textId="65703E27" w:rsidR="00842952" w:rsidRPr="00DB694F" w:rsidRDefault="00842952" w:rsidP="00011257">
      <w:pPr>
        <w:pStyle w:val="block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20F2A36" w14:textId="4ABC8B50" w:rsidR="00842952" w:rsidRPr="00DB694F" w:rsidRDefault="00842952" w:rsidP="00DB694F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DB694F">
        <w:rPr>
          <w:rFonts w:ascii="Angsana New" w:hAnsi="Angsana New"/>
          <w:b/>
          <w:bCs/>
          <w:sz w:val="30"/>
          <w:szCs w:val="30"/>
          <w:cs/>
          <w:lang w:bidi="th-TH"/>
        </w:rPr>
        <w:t>เ</w:t>
      </w:r>
      <w:r w:rsidRPr="0047558B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ครื่องมือทางการเงินที่วัดมูลค่าด้วยมูลค่ายุติธรรมระดับ </w:t>
      </w:r>
      <w:r w:rsidRPr="00DB694F">
        <w:rPr>
          <w:rFonts w:ascii="Angsana New" w:hAnsi="Angsana New"/>
          <w:b/>
          <w:bCs/>
          <w:sz w:val="30"/>
          <w:szCs w:val="30"/>
          <w:lang w:bidi="th-TH"/>
        </w:rPr>
        <w:t>2</w:t>
      </w:r>
    </w:p>
    <w:p w14:paraId="5A499680" w14:textId="77777777" w:rsidR="00842952" w:rsidRPr="00DB694F" w:rsidRDefault="00842952" w:rsidP="00842952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25" w:type="dxa"/>
        <w:tblInd w:w="450" w:type="dxa"/>
        <w:tblLook w:val="04A0" w:firstRow="1" w:lastRow="0" w:firstColumn="1" w:lastColumn="0" w:noHBand="0" w:noVBand="1"/>
      </w:tblPr>
      <w:tblGrid>
        <w:gridCol w:w="2331"/>
        <w:gridCol w:w="236"/>
        <w:gridCol w:w="6658"/>
      </w:tblGrid>
      <w:tr w:rsidR="00842952" w:rsidRPr="0047558B" w14:paraId="54698244" w14:textId="77777777" w:rsidTr="00DB694F">
        <w:trPr>
          <w:tblHeader/>
        </w:trPr>
        <w:tc>
          <w:tcPr>
            <w:tcW w:w="2331" w:type="dxa"/>
            <w:shd w:val="clear" w:color="auto" w:fill="auto"/>
            <w:vAlign w:val="bottom"/>
          </w:tcPr>
          <w:p w14:paraId="541F800B" w14:textId="77777777" w:rsidR="00842952" w:rsidRPr="0047558B" w:rsidRDefault="00842952" w:rsidP="00CB3A27">
            <w:pPr>
              <w:pStyle w:val="block"/>
              <w:spacing w:after="0" w:line="240" w:lineRule="atLeast"/>
              <w:ind w:left="0" w:right="-108" w:firstLine="1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801424" w14:textId="77777777" w:rsidR="00842952" w:rsidRPr="0047558B" w:rsidRDefault="00842952" w:rsidP="00CB3A2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658" w:type="dxa"/>
            <w:shd w:val="clear" w:color="auto" w:fill="auto"/>
            <w:vAlign w:val="bottom"/>
          </w:tcPr>
          <w:p w14:paraId="6791835D" w14:textId="77777777" w:rsidR="00842952" w:rsidRPr="0047558B" w:rsidRDefault="00842952" w:rsidP="00CB3A27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842952" w:rsidRPr="0047558B" w14:paraId="21BD1DB4" w14:textId="77777777" w:rsidTr="00DB694F">
        <w:tc>
          <w:tcPr>
            <w:tcW w:w="2331" w:type="dxa"/>
            <w:shd w:val="clear" w:color="auto" w:fill="auto"/>
          </w:tcPr>
          <w:p w14:paraId="6EB751BA" w14:textId="77777777" w:rsidR="00842952" w:rsidRPr="0047558B" w:rsidRDefault="00842952" w:rsidP="00CB3A27">
            <w:pPr>
              <w:pStyle w:val="block"/>
              <w:spacing w:after="0" w:line="240" w:lineRule="atLeast"/>
              <w:ind w:left="0" w:right="-108" w:hanging="2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สัญญาขายเงินตรา</w:t>
            </w:r>
          </w:p>
          <w:p w14:paraId="09C74369" w14:textId="0AFE4E52" w:rsidR="00842952" w:rsidRPr="0047558B" w:rsidRDefault="001012BD" w:rsidP="00CB3A27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="00842952"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  <w:p w14:paraId="3C71C9EB" w14:textId="77777777" w:rsidR="00842952" w:rsidRPr="00DB694F" w:rsidRDefault="00842952" w:rsidP="00CB3A27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5C0DBE" w14:textId="77777777" w:rsidR="00842952" w:rsidRPr="0047558B" w:rsidRDefault="00842952" w:rsidP="00CB3A27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58" w:type="dxa"/>
            <w:shd w:val="clear" w:color="auto" w:fill="auto"/>
          </w:tcPr>
          <w:p w14:paraId="0A8815E8" w14:textId="2D9F8CFC" w:rsidR="00842952" w:rsidRPr="0047558B" w:rsidRDefault="00DE28EB" w:rsidP="00DB694F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การกำหนดราคาสัญญาขายล่วงหน้า มูลค่ายุติธรรมอ้างอิงราคาขายสัญญาขายเงินตราต่างประเทศล่วงหน้า ณ วันที่รายงานและมูลค่าปัจจุบันคำนวนโดยอ้างอิงจาก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6F29539C" w14:textId="77777777" w:rsidR="00842952" w:rsidRPr="00DB694F" w:rsidRDefault="00842952" w:rsidP="00842952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F7983FB" w14:textId="77777777" w:rsidR="00842952" w:rsidRPr="0047558B" w:rsidRDefault="00842952" w:rsidP="00DB694F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47558B">
        <w:rPr>
          <w:rFonts w:ascii="Angsana New" w:hAnsi="Angsana New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13C8F4DA" w14:textId="77777777" w:rsidR="00842952" w:rsidRPr="00DB694F" w:rsidRDefault="00842952" w:rsidP="0084295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123"/>
        <w:gridCol w:w="2637"/>
        <w:gridCol w:w="3510"/>
      </w:tblGrid>
      <w:tr w:rsidR="00842952" w:rsidRPr="0047558B" w14:paraId="4CC27F9D" w14:textId="77777777" w:rsidTr="00DB694F">
        <w:trPr>
          <w:tblHeader/>
        </w:trPr>
        <w:tc>
          <w:tcPr>
            <w:tcW w:w="3123" w:type="dxa"/>
            <w:shd w:val="clear" w:color="auto" w:fill="auto"/>
            <w:vAlign w:val="bottom"/>
          </w:tcPr>
          <w:p w14:paraId="1F65F94F" w14:textId="77777777" w:rsidR="00842952" w:rsidRPr="0047558B" w:rsidRDefault="00842952" w:rsidP="00CB3A27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637" w:type="dxa"/>
            <w:shd w:val="clear" w:color="auto" w:fill="auto"/>
            <w:vAlign w:val="bottom"/>
          </w:tcPr>
          <w:p w14:paraId="261A0253" w14:textId="77777777" w:rsidR="00842952" w:rsidRPr="0047558B" w:rsidRDefault="00842952" w:rsidP="00CB3A2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4ED7ED96" w14:textId="77777777" w:rsidR="00842952" w:rsidRPr="0047558B" w:rsidRDefault="00842952" w:rsidP="00DB694F">
            <w:pPr>
              <w:pStyle w:val="block"/>
              <w:tabs>
                <w:tab w:val="left" w:pos="3100"/>
              </w:tabs>
              <w:spacing w:after="0" w:line="240" w:lineRule="atLeast"/>
              <w:ind w:left="0"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842952" w:rsidRPr="0047558B" w14:paraId="237A0A21" w14:textId="77777777" w:rsidTr="00DB694F">
        <w:tc>
          <w:tcPr>
            <w:tcW w:w="3123" w:type="dxa"/>
            <w:shd w:val="clear" w:color="auto" w:fill="auto"/>
          </w:tcPr>
          <w:p w14:paraId="5CA687FE" w14:textId="77777777" w:rsidR="00842952" w:rsidRPr="0047558B" w:rsidRDefault="00842952" w:rsidP="00CB3A27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637" w:type="dxa"/>
            <w:shd w:val="clear" w:color="auto" w:fill="auto"/>
          </w:tcPr>
          <w:p w14:paraId="7BBC12EE" w14:textId="77777777" w:rsidR="00842952" w:rsidRPr="0047558B" w:rsidRDefault="00842952" w:rsidP="00CB3A2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510" w:type="dxa"/>
            <w:shd w:val="clear" w:color="auto" w:fill="auto"/>
          </w:tcPr>
          <w:p w14:paraId="792F37BB" w14:textId="77777777" w:rsidR="00842952" w:rsidRPr="0047558B" w:rsidRDefault="00842952" w:rsidP="00CB3A27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1E0D486B" w14:textId="77777777" w:rsidR="00842952" w:rsidRPr="0047558B" w:rsidRDefault="00842952" w:rsidP="00011257">
      <w:pPr>
        <w:pStyle w:val="block"/>
        <w:spacing w:after="0" w:line="240" w:lineRule="auto"/>
        <w:ind w:left="540"/>
        <w:jc w:val="both"/>
        <w:rPr>
          <w:rFonts w:ascii="Angsana New" w:hAnsi="Angsana New"/>
          <w:sz w:val="20"/>
          <w:lang w:val="en-US" w:bidi="th-TH"/>
        </w:rPr>
      </w:pPr>
    </w:p>
    <w:p w14:paraId="6D4ED8F4" w14:textId="77777777" w:rsidR="002D5BE6" w:rsidRPr="0047558B" w:rsidRDefault="002D5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EAB1D49" w14:textId="5B5F2D04" w:rsidR="00275BA5" w:rsidRPr="0047558B" w:rsidRDefault="00275BA5" w:rsidP="00A243DE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รายการเคลื่อนไหวของตราสารทุนที่อยู่ในความต้องการของตลาด </w:t>
      </w:r>
    </w:p>
    <w:p w14:paraId="354646A5" w14:textId="77777777" w:rsidR="00275BA5" w:rsidRPr="00DB694F" w:rsidRDefault="00275BA5" w:rsidP="00275B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5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5"/>
        <w:gridCol w:w="1080"/>
        <w:gridCol w:w="270"/>
        <w:gridCol w:w="1350"/>
        <w:gridCol w:w="270"/>
        <w:gridCol w:w="1170"/>
        <w:gridCol w:w="270"/>
        <w:gridCol w:w="1080"/>
      </w:tblGrid>
      <w:tr w:rsidR="00275BA5" w:rsidRPr="0047558B" w14:paraId="1E3A9869" w14:textId="77777777" w:rsidTr="00DB694F">
        <w:tc>
          <w:tcPr>
            <w:tcW w:w="3695" w:type="dxa"/>
          </w:tcPr>
          <w:p w14:paraId="258F3A7C" w14:textId="77777777" w:rsidR="00275BA5" w:rsidRPr="0047558B" w:rsidRDefault="00275BA5" w:rsidP="00432C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490" w:type="dxa"/>
            <w:gridSpan w:val="7"/>
            <w:hideMark/>
          </w:tcPr>
          <w:p w14:paraId="02C36D09" w14:textId="5BEEC7E4" w:rsidR="00275BA5" w:rsidRPr="0047558B" w:rsidRDefault="00275BA5" w:rsidP="00432CA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7558B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  <w:r w:rsidRPr="0047558B">
              <w:rPr>
                <w:rFonts w:ascii="Angsana New" w:eastAsia="AngsanaNew" w:hAnsi="Angsana New"/>
                <w:b/>
                <w:bCs/>
                <w:sz w:val="30"/>
                <w:szCs w:val="30"/>
                <w:lang w:val="en-GB" w:eastAsia="en-GB"/>
              </w:rPr>
              <w:t>/</w:t>
            </w:r>
            <w:r w:rsidRPr="0047558B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915B9" w:rsidRPr="0047558B" w14:paraId="588780A3" w14:textId="77777777" w:rsidTr="00DB694F">
        <w:tc>
          <w:tcPr>
            <w:tcW w:w="3695" w:type="dxa"/>
            <w:hideMark/>
          </w:tcPr>
          <w:p w14:paraId="4D6DD378" w14:textId="77777777" w:rsidR="00C25A88" w:rsidRPr="00DB694F" w:rsidRDefault="00C25A88" w:rsidP="00432CA1">
            <w:pPr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8F5B915" w14:textId="09567C96" w:rsidR="008B0EA3" w:rsidRPr="0047558B" w:rsidRDefault="008B0EA3" w:rsidP="00432CA1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ตราสารทุนที่อยู่ในความต้องการของตลาด</w:t>
            </w:r>
          </w:p>
        </w:tc>
        <w:tc>
          <w:tcPr>
            <w:tcW w:w="1080" w:type="dxa"/>
            <w:hideMark/>
          </w:tcPr>
          <w:p w14:paraId="56C5DCD7" w14:textId="77777777" w:rsidR="00C915B9" w:rsidRPr="0047558B" w:rsidRDefault="00C915B9" w:rsidP="00432CA1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5CA294E" w14:textId="56B7730F" w:rsidR="008B0EA3" w:rsidRPr="0047558B" w:rsidRDefault="008B0EA3" w:rsidP="00DB694F">
            <w:pPr>
              <w:spacing w:line="240" w:lineRule="auto"/>
              <w:ind w:left="-107" w:right="-106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ณ วันต้นปี</w:t>
            </w:r>
          </w:p>
        </w:tc>
        <w:tc>
          <w:tcPr>
            <w:tcW w:w="270" w:type="dxa"/>
          </w:tcPr>
          <w:p w14:paraId="2F9B53BC" w14:textId="47EEE12F" w:rsidR="008B0EA3" w:rsidRPr="0047558B" w:rsidRDefault="008B0EA3" w:rsidP="00432CA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350" w:type="dxa"/>
            <w:hideMark/>
          </w:tcPr>
          <w:p w14:paraId="03BF8FD4" w14:textId="19A640D7" w:rsidR="008B0EA3" w:rsidRPr="0047558B" w:rsidRDefault="008B0EA3" w:rsidP="00432CA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ลดมูลค่า</w:t>
            </w:r>
          </w:p>
          <w:p w14:paraId="74E812AF" w14:textId="2DD4472E" w:rsidR="008B0EA3" w:rsidRPr="00DB694F" w:rsidRDefault="008B0EA3" w:rsidP="00DB694F">
            <w:pPr>
              <w:spacing w:line="240" w:lineRule="auto"/>
              <w:ind w:left="-103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  <w:lang w:val="en-GB" w:eastAsia="en-GB"/>
              </w:rPr>
            </w:pPr>
            <w:r w:rsidRPr="00DB694F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ของหน่ว</w:t>
            </w:r>
            <w:r w:rsidR="008D1E3A" w:rsidRPr="00DB694F">
              <w:rPr>
                <w:rFonts w:ascii="Angsana New" w:hAnsi="Angsana New"/>
                <w:spacing w:val="-6"/>
                <w:sz w:val="30"/>
                <w:szCs w:val="30"/>
                <w:cs/>
              </w:rPr>
              <w:t>ย</w:t>
            </w:r>
            <w:r w:rsidRPr="00DB694F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ลงทุน</w:t>
            </w:r>
          </w:p>
        </w:tc>
        <w:tc>
          <w:tcPr>
            <w:tcW w:w="270" w:type="dxa"/>
          </w:tcPr>
          <w:p w14:paraId="0621B70B" w14:textId="77777777" w:rsidR="008B0EA3" w:rsidRPr="0047558B" w:rsidRDefault="008B0EA3" w:rsidP="00432CA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70" w:type="dxa"/>
            <w:hideMark/>
          </w:tcPr>
          <w:p w14:paraId="30F3523B" w14:textId="38F00614" w:rsidR="00C915B9" w:rsidRPr="0047558B" w:rsidRDefault="008B0EA3" w:rsidP="00432CA1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ปรับปรุง</w:t>
            </w:r>
          </w:p>
          <w:p w14:paraId="5677D106" w14:textId="44BEE9C8" w:rsidR="008B0EA3" w:rsidRPr="0047558B" w:rsidRDefault="008B0EA3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270" w:type="dxa"/>
          </w:tcPr>
          <w:p w14:paraId="4D9ABD94" w14:textId="77777777" w:rsidR="008B0EA3" w:rsidRPr="0047558B" w:rsidRDefault="008B0EA3" w:rsidP="00432CA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80" w:type="dxa"/>
            <w:hideMark/>
          </w:tcPr>
          <w:p w14:paraId="5A144567" w14:textId="77777777" w:rsidR="00C915B9" w:rsidRPr="0047558B" w:rsidRDefault="00C915B9" w:rsidP="00432CA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467ADE8" w14:textId="639B5B8E" w:rsidR="008B0EA3" w:rsidRPr="0047558B" w:rsidRDefault="008B0EA3" w:rsidP="00432CA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ณ วันสิ้นปี </w:t>
            </w:r>
          </w:p>
        </w:tc>
      </w:tr>
      <w:tr w:rsidR="00275BA5" w:rsidRPr="0047558B" w14:paraId="2B4B90F5" w14:textId="77777777" w:rsidTr="00DB694F">
        <w:tc>
          <w:tcPr>
            <w:tcW w:w="3695" w:type="dxa"/>
          </w:tcPr>
          <w:p w14:paraId="615EC182" w14:textId="77777777" w:rsidR="00275BA5" w:rsidRPr="0047558B" w:rsidRDefault="00275BA5" w:rsidP="00432C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5490" w:type="dxa"/>
            <w:gridSpan w:val="7"/>
            <w:hideMark/>
          </w:tcPr>
          <w:p w14:paraId="0B327F55" w14:textId="36FA70D6" w:rsidR="00275BA5" w:rsidRPr="0047558B" w:rsidRDefault="00275BA5" w:rsidP="00432CA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8B0EA3"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บาท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C915B9" w:rsidRPr="0047558B" w14:paraId="3FB5065A" w14:textId="77777777" w:rsidTr="00DB694F">
        <w:tc>
          <w:tcPr>
            <w:tcW w:w="3695" w:type="dxa"/>
            <w:hideMark/>
          </w:tcPr>
          <w:p w14:paraId="0D04DFDF" w14:textId="77777777" w:rsidR="008B0EA3" w:rsidRPr="0047558B" w:rsidRDefault="008B0EA3" w:rsidP="00432CA1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2564</w:t>
            </w:r>
          </w:p>
        </w:tc>
        <w:tc>
          <w:tcPr>
            <w:tcW w:w="1080" w:type="dxa"/>
          </w:tcPr>
          <w:p w14:paraId="0F0D31D3" w14:textId="77777777" w:rsidR="008B0EA3" w:rsidRPr="0047558B" w:rsidRDefault="008B0EA3" w:rsidP="00432CA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89BD73F" w14:textId="77777777" w:rsidR="008B0EA3" w:rsidRPr="0047558B" w:rsidRDefault="008B0EA3" w:rsidP="00432C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7D9D5730" w14:textId="77777777" w:rsidR="008B0EA3" w:rsidRPr="0047558B" w:rsidRDefault="008B0EA3" w:rsidP="00432CA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1826BB56" w14:textId="77777777" w:rsidR="008B0EA3" w:rsidRPr="0047558B" w:rsidRDefault="008B0EA3" w:rsidP="00432C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0ED7F20" w14:textId="77777777" w:rsidR="008B0EA3" w:rsidRPr="0047558B" w:rsidRDefault="008B0EA3" w:rsidP="00432CA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5232C0E5" w14:textId="77777777" w:rsidR="008B0EA3" w:rsidRPr="0047558B" w:rsidRDefault="008B0EA3" w:rsidP="00432C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001EFBF8" w14:textId="77777777" w:rsidR="008B0EA3" w:rsidRPr="0047558B" w:rsidRDefault="008B0EA3" w:rsidP="00432CA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C915B9" w:rsidRPr="0047558B" w14:paraId="586E073E" w14:textId="77777777" w:rsidTr="00DB694F">
        <w:tc>
          <w:tcPr>
            <w:tcW w:w="3695" w:type="dxa"/>
            <w:hideMark/>
          </w:tcPr>
          <w:p w14:paraId="32E8A965" w14:textId="77777777" w:rsidR="008B0EA3" w:rsidRPr="0047558B" w:rsidRDefault="008B0EA3" w:rsidP="00432CA1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22B76521" w14:textId="77777777" w:rsidR="008B0EA3" w:rsidRPr="0047558B" w:rsidRDefault="008B0EA3" w:rsidP="00432C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95B6D11" w14:textId="77777777" w:rsidR="008B0EA3" w:rsidRPr="0047558B" w:rsidRDefault="008B0EA3" w:rsidP="00432CA1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3373E850" w14:textId="77777777" w:rsidR="008B0EA3" w:rsidRPr="0047558B" w:rsidRDefault="008B0EA3" w:rsidP="00432C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00A41551" w14:textId="77777777" w:rsidR="008B0EA3" w:rsidRPr="0047558B" w:rsidRDefault="008B0EA3" w:rsidP="00432CA1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31D26625" w14:textId="77777777" w:rsidR="008B0EA3" w:rsidRPr="0047558B" w:rsidRDefault="008B0EA3" w:rsidP="00432C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6FA5693D" w14:textId="77777777" w:rsidR="008B0EA3" w:rsidRPr="0047558B" w:rsidRDefault="008B0EA3" w:rsidP="00432CA1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37C33FA9" w14:textId="77777777" w:rsidR="008B0EA3" w:rsidRPr="0047558B" w:rsidRDefault="008B0EA3" w:rsidP="00432C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C915B9" w:rsidRPr="0047558B" w14:paraId="3B6FC1F3" w14:textId="77777777" w:rsidTr="00DB694F">
        <w:tc>
          <w:tcPr>
            <w:tcW w:w="3695" w:type="dxa"/>
            <w:hideMark/>
          </w:tcPr>
          <w:p w14:paraId="1018AEFE" w14:textId="6B25CC30" w:rsidR="008B0EA3" w:rsidRPr="0047558B" w:rsidRDefault="008B0EA3" w:rsidP="00432CA1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ตราสารทุนที่วัดมูลค่าด้วย</w:t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     </w:t>
            </w:r>
          </w:p>
        </w:tc>
        <w:tc>
          <w:tcPr>
            <w:tcW w:w="1080" w:type="dxa"/>
          </w:tcPr>
          <w:p w14:paraId="1DFDF51B" w14:textId="77777777" w:rsidR="008B0EA3" w:rsidRPr="0047558B" w:rsidRDefault="008B0EA3" w:rsidP="00432CA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 w:bidi="ar-SA"/>
              </w:rPr>
            </w:pPr>
          </w:p>
        </w:tc>
        <w:tc>
          <w:tcPr>
            <w:tcW w:w="270" w:type="dxa"/>
          </w:tcPr>
          <w:p w14:paraId="6405AFC7" w14:textId="77777777" w:rsidR="008B0EA3" w:rsidRPr="0047558B" w:rsidRDefault="008B0EA3" w:rsidP="00432C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49354B92" w14:textId="77777777" w:rsidR="008B0EA3" w:rsidRPr="0047558B" w:rsidRDefault="008B0EA3" w:rsidP="00432CA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1CA0F78F" w14:textId="77777777" w:rsidR="008B0EA3" w:rsidRPr="0047558B" w:rsidRDefault="008B0EA3" w:rsidP="00432C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645E26B" w14:textId="77777777" w:rsidR="008B0EA3" w:rsidRPr="0047558B" w:rsidRDefault="008B0EA3" w:rsidP="00432CA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20C08ED" w14:textId="77777777" w:rsidR="008B0EA3" w:rsidRPr="0047558B" w:rsidRDefault="008B0EA3" w:rsidP="00432C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42BF2EB6" w14:textId="77777777" w:rsidR="008B0EA3" w:rsidRPr="0047558B" w:rsidRDefault="008B0EA3" w:rsidP="00432CA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AC3385" w:rsidRPr="0047558B" w14:paraId="03E8EC1A" w14:textId="77777777" w:rsidTr="00DB694F">
        <w:tc>
          <w:tcPr>
            <w:tcW w:w="3695" w:type="dxa"/>
            <w:hideMark/>
          </w:tcPr>
          <w:p w14:paraId="312D1F71" w14:textId="6B1B8A00" w:rsidR="00AC3385" w:rsidRPr="0047558B" w:rsidRDefault="00AC3385" w:rsidP="00DB694F">
            <w:pPr>
              <w:pStyle w:val="ListParagraph"/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3515"/>
                <w:tab w:val="left" w:pos="611"/>
                <w:tab w:val="left" w:pos="3322"/>
              </w:tabs>
              <w:spacing w:line="240" w:lineRule="auto"/>
              <w:ind w:left="251" w:right="-112" w:hanging="27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มูลค่ายุติธรรมผ่านกำไรขาดทุเบ็ดเสร็จอื่น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1BFFAE" w14:textId="39BABDFF" w:rsidR="00AC3385" w:rsidRPr="0047558B" w:rsidRDefault="00AC3385" w:rsidP="00AC33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151,239</w:t>
            </w:r>
          </w:p>
        </w:tc>
        <w:tc>
          <w:tcPr>
            <w:tcW w:w="270" w:type="dxa"/>
          </w:tcPr>
          <w:p w14:paraId="7A588626" w14:textId="77777777" w:rsidR="00AC3385" w:rsidRPr="0047558B" w:rsidRDefault="00AC3385" w:rsidP="00AC338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11F5E82" w14:textId="1108D5A8" w:rsidR="00AC3385" w:rsidRPr="0047558B" w:rsidRDefault="008D1E3A" w:rsidP="00AC33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AC3385"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6,948</w:t>
            </w:r>
            <w:r w:rsidR="00AC3385"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1B798110" w14:textId="77777777" w:rsidR="00AC3385" w:rsidRPr="0047558B" w:rsidRDefault="00AC3385" w:rsidP="00AC338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590281" w14:textId="033A212C" w:rsidR="00AC3385" w:rsidRPr="0047558B" w:rsidRDefault="00AC3385" w:rsidP="00AC33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4,363</w:t>
            </w:r>
          </w:p>
        </w:tc>
        <w:tc>
          <w:tcPr>
            <w:tcW w:w="270" w:type="dxa"/>
          </w:tcPr>
          <w:p w14:paraId="34C1D17A" w14:textId="77777777" w:rsidR="00AC3385" w:rsidRPr="0047558B" w:rsidRDefault="00AC3385" w:rsidP="00AC33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8DFB28" w14:textId="681746BC" w:rsidR="00AC3385" w:rsidRPr="0047558B" w:rsidRDefault="00AC33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148,65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</w:t>
            </w:r>
          </w:p>
        </w:tc>
      </w:tr>
      <w:tr w:rsidR="00C915B9" w:rsidRPr="0047558B" w14:paraId="72065F02" w14:textId="77777777" w:rsidTr="00DB694F">
        <w:trPr>
          <w:trHeight w:val="161"/>
        </w:trPr>
        <w:tc>
          <w:tcPr>
            <w:tcW w:w="3695" w:type="dxa"/>
          </w:tcPr>
          <w:p w14:paraId="02A8FF52" w14:textId="3498C488" w:rsidR="008C0C7E" w:rsidRPr="0047558B" w:rsidRDefault="008C0C7E" w:rsidP="008B0EA3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8579E05" w14:textId="77777777" w:rsidR="008B0EA3" w:rsidRPr="0047558B" w:rsidRDefault="008B0EA3" w:rsidP="008B0EA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7DA58F24" w14:textId="77777777" w:rsidR="008B0EA3" w:rsidRPr="0047558B" w:rsidRDefault="008B0EA3" w:rsidP="008B0E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3714194" w14:textId="77777777" w:rsidR="008B0EA3" w:rsidRPr="0047558B" w:rsidRDefault="008B0EA3" w:rsidP="008B0EA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3AED9B04" w14:textId="77777777" w:rsidR="008B0EA3" w:rsidRPr="0047558B" w:rsidRDefault="008B0EA3" w:rsidP="008B0E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860B089" w14:textId="77777777" w:rsidR="008B0EA3" w:rsidRPr="0047558B" w:rsidRDefault="008B0EA3" w:rsidP="008B0EA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0614792" w14:textId="77777777" w:rsidR="008B0EA3" w:rsidRPr="0047558B" w:rsidRDefault="008B0EA3" w:rsidP="008B0E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0370AC" w14:textId="77777777" w:rsidR="008B0EA3" w:rsidRPr="0047558B" w:rsidRDefault="008B0EA3" w:rsidP="008B0EA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110F3C" w:rsidRPr="0047558B" w14:paraId="5926CC0A" w14:textId="77777777" w:rsidTr="00DB694F">
        <w:tc>
          <w:tcPr>
            <w:tcW w:w="3695" w:type="dxa"/>
          </w:tcPr>
          <w:p w14:paraId="164F0DB0" w14:textId="77777777" w:rsidR="00110F3C" w:rsidRPr="0047558B" w:rsidRDefault="00110F3C" w:rsidP="00BE5E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490" w:type="dxa"/>
            <w:gridSpan w:val="7"/>
            <w:hideMark/>
          </w:tcPr>
          <w:p w14:paraId="71CCCECF" w14:textId="77777777" w:rsidR="00110F3C" w:rsidRPr="0047558B" w:rsidRDefault="00110F3C" w:rsidP="00BE5EB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7558B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  <w:r w:rsidRPr="0047558B">
              <w:rPr>
                <w:rFonts w:ascii="Angsana New" w:eastAsia="AngsanaNew" w:hAnsi="Angsana New"/>
                <w:b/>
                <w:bCs/>
                <w:sz w:val="30"/>
                <w:szCs w:val="30"/>
                <w:lang w:val="en-GB" w:eastAsia="en-GB"/>
              </w:rPr>
              <w:t>/</w:t>
            </w:r>
            <w:r w:rsidRPr="0047558B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915B9" w:rsidRPr="0047558B" w14:paraId="2A62E36D" w14:textId="77777777" w:rsidTr="00DB694F">
        <w:tc>
          <w:tcPr>
            <w:tcW w:w="3695" w:type="dxa"/>
            <w:hideMark/>
          </w:tcPr>
          <w:p w14:paraId="2B1364CC" w14:textId="77777777" w:rsidR="00C915B9" w:rsidRPr="00DB694F" w:rsidRDefault="00C915B9" w:rsidP="00DB694F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06E8AC0" w14:textId="16ADF818" w:rsidR="00110F3C" w:rsidRPr="0047558B" w:rsidRDefault="00110F3C" w:rsidP="00BE5EB5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ตราสารทุนที่อยู่ในความต้องการของตลาด</w:t>
            </w:r>
          </w:p>
        </w:tc>
        <w:tc>
          <w:tcPr>
            <w:tcW w:w="1080" w:type="dxa"/>
            <w:hideMark/>
          </w:tcPr>
          <w:p w14:paraId="256E61E3" w14:textId="77777777" w:rsidR="00C915B9" w:rsidRPr="0047558B" w:rsidRDefault="00C915B9" w:rsidP="00BE5EB5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6BCDCFE6" w14:textId="0230CE7E" w:rsidR="00110F3C" w:rsidRPr="0047558B" w:rsidRDefault="00110F3C" w:rsidP="00BE5EB5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ณ วันต้นปี</w:t>
            </w:r>
          </w:p>
        </w:tc>
        <w:tc>
          <w:tcPr>
            <w:tcW w:w="270" w:type="dxa"/>
          </w:tcPr>
          <w:p w14:paraId="51AD96D3" w14:textId="77777777" w:rsidR="00110F3C" w:rsidRPr="0047558B" w:rsidRDefault="00110F3C" w:rsidP="00BE5E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350" w:type="dxa"/>
            <w:hideMark/>
          </w:tcPr>
          <w:p w14:paraId="0B8008A1" w14:textId="77777777" w:rsidR="00110F3C" w:rsidRPr="0047558B" w:rsidRDefault="00110F3C" w:rsidP="00BE5E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ลดมูลค่า</w:t>
            </w:r>
          </w:p>
          <w:p w14:paraId="49D7B226" w14:textId="60018B84" w:rsidR="00110F3C" w:rsidRPr="0047558B" w:rsidRDefault="00110F3C" w:rsidP="00A243DE">
            <w:pPr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ของหน่วลงทุน</w:t>
            </w:r>
          </w:p>
        </w:tc>
        <w:tc>
          <w:tcPr>
            <w:tcW w:w="270" w:type="dxa"/>
          </w:tcPr>
          <w:p w14:paraId="72DA3557" w14:textId="77777777" w:rsidR="00110F3C" w:rsidRPr="0047558B" w:rsidRDefault="00110F3C" w:rsidP="00BE5E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70" w:type="dxa"/>
            <w:hideMark/>
          </w:tcPr>
          <w:p w14:paraId="383D4D22" w14:textId="77777777" w:rsidR="00110F3C" w:rsidRPr="0047558B" w:rsidRDefault="00110F3C" w:rsidP="00BE5EB5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ปรับปรุง</w:t>
            </w:r>
          </w:p>
          <w:p w14:paraId="742CAEC0" w14:textId="793B93FA" w:rsidR="00110F3C" w:rsidRPr="0047558B" w:rsidRDefault="00110F3C" w:rsidP="00A243DE">
            <w:pPr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270" w:type="dxa"/>
          </w:tcPr>
          <w:p w14:paraId="7138F3B5" w14:textId="77777777" w:rsidR="00110F3C" w:rsidRPr="0047558B" w:rsidRDefault="00110F3C" w:rsidP="00BE5E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80" w:type="dxa"/>
            <w:hideMark/>
          </w:tcPr>
          <w:p w14:paraId="7F2B0EAB" w14:textId="77777777" w:rsidR="00C915B9" w:rsidRPr="0047558B" w:rsidRDefault="00C915B9" w:rsidP="00BE5E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30EA5F9D" w14:textId="4F1BF8F8" w:rsidR="00110F3C" w:rsidRPr="0047558B" w:rsidRDefault="00110F3C" w:rsidP="00BE5E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ณ วันสิ้นปี </w:t>
            </w:r>
          </w:p>
        </w:tc>
      </w:tr>
      <w:tr w:rsidR="00110F3C" w:rsidRPr="0047558B" w14:paraId="29F8CDC3" w14:textId="77777777" w:rsidTr="00DB694F">
        <w:tc>
          <w:tcPr>
            <w:tcW w:w="3695" w:type="dxa"/>
          </w:tcPr>
          <w:p w14:paraId="2EBB9AD3" w14:textId="77777777" w:rsidR="00110F3C" w:rsidRPr="0047558B" w:rsidRDefault="00110F3C" w:rsidP="00BE5E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5490" w:type="dxa"/>
            <w:gridSpan w:val="7"/>
            <w:hideMark/>
          </w:tcPr>
          <w:p w14:paraId="6E2F5C67" w14:textId="77777777" w:rsidR="00110F3C" w:rsidRPr="0047558B" w:rsidRDefault="00110F3C" w:rsidP="00BE5EB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บาท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C915B9" w:rsidRPr="0047558B" w14:paraId="43CBE2C1" w14:textId="77777777" w:rsidTr="00DB694F">
        <w:tc>
          <w:tcPr>
            <w:tcW w:w="3695" w:type="dxa"/>
            <w:hideMark/>
          </w:tcPr>
          <w:p w14:paraId="7977B88C" w14:textId="77777777" w:rsidR="008B0EA3" w:rsidRPr="0047558B" w:rsidRDefault="008B0EA3" w:rsidP="008B0EA3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1080" w:type="dxa"/>
          </w:tcPr>
          <w:p w14:paraId="00EFD790" w14:textId="77777777" w:rsidR="008B0EA3" w:rsidRPr="0047558B" w:rsidRDefault="008B0EA3" w:rsidP="008B0EA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21A1C79" w14:textId="77777777" w:rsidR="008B0EA3" w:rsidRPr="0047558B" w:rsidRDefault="008B0EA3" w:rsidP="008B0E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5EC3154A" w14:textId="77777777" w:rsidR="008B0EA3" w:rsidRPr="0047558B" w:rsidRDefault="008B0EA3" w:rsidP="008B0EA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7D148EB9" w14:textId="77777777" w:rsidR="008B0EA3" w:rsidRPr="0047558B" w:rsidRDefault="008B0EA3" w:rsidP="008B0E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18B43D0E" w14:textId="77777777" w:rsidR="008B0EA3" w:rsidRPr="0047558B" w:rsidRDefault="008B0EA3" w:rsidP="008B0EA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559700A6" w14:textId="77777777" w:rsidR="008B0EA3" w:rsidRPr="0047558B" w:rsidRDefault="008B0EA3" w:rsidP="008B0E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1D00D3D9" w14:textId="77777777" w:rsidR="008B0EA3" w:rsidRPr="0047558B" w:rsidRDefault="008B0EA3" w:rsidP="008B0EA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C915B9" w:rsidRPr="0047558B" w14:paraId="1B19328D" w14:textId="77777777" w:rsidTr="00DB694F">
        <w:tc>
          <w:tcPr>
            <w:tcW w:w="3695" w:type="dxa"/>
            <w:hideMark/>
          </w:tcPr>
          <w:p w14:paraId="0D6E314E" w14:textId="77777777" w:rsidR="008B0EA3" w:rsidRPr="0047558B" w:rsidRDefault="008B0EA3" w:rsidP="008B0EA3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เงินลงทุนระยะยาวอื่น </w:t>
            </w:r>
          </w:p>
        </w:tc>
        <w:tc>
          <w:tcPr>
            <w:tcW w:w="1080" w:type="dxa"/>
          </w:tcPr>
          <w:p w14:paraId="5766409F" w14:textId="77777777" w:rsidR="008B0EA3" w:rsidRPr="0047558B" w:rsidRDefault="008B0EA3" w:rsidP="008B0EA3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14A4CA73" w14:textId="77777777" w:rsidR="008B0EA3" w:rsidRPr="0047558B" w:rsidRDefault="008B0EA3" w:rsidP="008B0EA3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10F75B5F" w14:textId="77777777" w:rsidR="008B0EA3" w:rsidRPr="0047558B" w:rsidRDefault="008B0EA3" w:rsidP="008B0EA3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7C790AD3" w14:textId="77777777" w:rsidR="008B0EA3" w:rsidRPr="0047558B" w:rsidRDefault="008B0EA3" w:rsidP="008B0EA3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AA12D26" w14:textId="77777777" w:rsidR="008B0EA3" w:rsidRPr="0047558B" w:rsidRDefault="008B0EA3" w:rsidP="008B0EA3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44DE53F" w14:textId="77777777" w:rsidR="008B0EA3" w:rsidRPr="0047558B" w:rsidRDefault="008B0EA3" w:rsidP="008B0EA3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5B605E94" w14:textId="77777777" w:rsidR="008B0EA3" w:rsidRPr="0047558B" w:rsidRDefault="008B0EA3" w:rsidP="008B0EA3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C915B9" w:rsidRPr="0047558B" w14:paraId="252D8A10" w14:textId="77777777" w:rsidTr="00DB694F">
        <w:tc>
          <w:tcPr>
            <w:tcW w:w="3695" w:type="dxa"/>
            <w:hideMark/>
          </w:tcPr>
          <w:p w14:paraId="30B51C72" w14:textId="16E8EED5" w:rsidR="008B0EA3" w:rsidRPr="0047558B" w:rsidRDefault="008B0EA3" w:rsidP="008B0EA3">
            <w:pPr>
              <w:spacing w:line="240" w:lineRule="auto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hAnsi="Angsana New"/>
                <w:spacing w:val="-4"/>
                <w:sz w:val="30"/>
                <w:szCs w:val="30"/>
                <w:cs/>
                <w:lang w:val="en-GB" w:eastAsia="en-GB"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11175C" w14:textId="4F8E705C" w:rsidR="008B0EA3" w:rsidRPr="0047558B" w:rsidRDefault="008B0EA3" w:rsidP="008B0EA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159,641</w:t>
            </w:r>
          </w:p>
        </w:tc>
        <w:tc>
          <w:tcPr>
            <w:tcW w:w="270" w:type="dxa"/>
          </w:tcPr>
          <w:p w14:paraId="75E04153" w14:textId="77777777" w:rsidR="008B0EA3" w:rsidRPr="0047558B" w:rsidRDefault="008B0EA3" w:rsidP="008B0EA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736F694" w14:textId="473F0A42" w:rsidR="008B0EA3" w:rsidRPr="0047558B" w:rsidRDefault="00110F3C" w:rsidP="008B0EA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3,942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529E551F" w14:textId="77777777" w:rsidR="008B0EA3" w:rsidRPr="0047558B" w:rsidRDefault="008B0EA3" w:rsidP="008B0EA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34596F" w14:textId="67EC9E57" w:rsidR="008B0EA3" w:rsidRPr="0047558B" w:rsidRDefault="00110F3C" w:rsidP="008B0EA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(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4,460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3657C2A1" w14:textId="77777777" w:rsidR="008B0EA3" w:rsidRPr="0047558B" w:rsidRDefault="008B0EA3" w:rsidP="008B0E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D26304" w14:textId="37580766" w:rsidR="008B0EA3" w:rsidRPr="0047558B" w:rsidRDefault="00110F3C" w:rsidP="008B0EA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151,239</w:t>
            </w:r>
          </w:p>
        </w:tc>
      </w:tr>
    </w:tbl>
    <w:p w14:paraId="546DE259" w14:textId="35CAA73A" w:rsidR="00AC3385" w:rsidRPr="00DB694F" w:rsidRDefault="007A0122" w:rsidP="008C0C7E">
      <w:pPr>
        <w:pStyle w:val="block"/>
        <w:spacing w:after="0" w:line="240" w:lineRule="auto"/>
        <w:ind w:left="0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47558B">
        <w:rPr>
          <w:rFonts w:ascii="Angsana New" w:hAnsi="Angsana New"/>
          <w:sz w:val="30"/>
          <w:szCs w:val="30"/>
          <w:lang w:val="en-US" w:bidi="th-TH"/>
        </w:rPr>
        <w:tab/>
      </w:r>
    </w:p>
    <w:p w14:paraId="6917A0A4" w14:textId="7AB316D8" w:rsidR="00275BA5" w:rsidRPr="0047558B" w:rsidRDefault="008D1E3A" w:rsidP="00DB694F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</w:rPr>
        <w:t xml:space="preserve"> </w:t>
      </w:r>
      <w:r w:rsidR="00275BA5" w:rsidRPr="0047558B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="00275BA5" w:rsidRPr="0047558B">
        <w:rPr>
          <w:rFonts w:ascii="Angsana New" w:hAnsi="Angsana New"/>
          <w:i/>
          <w:iCs/>
          <w:sz w:val="30"/>
          <w:szCs w:val="30"/>
        </w:rPr>
        <w:t xml:space="preserve">   </w:t>
      </w:r>
    </w:p>
    <w:p w14:paraId="4A06B145" w14:textId="77777777" w:rsidR="00275BA5" w:rsidRPr="00DB694F" w:rsidRDefault="00275BA5" w:rsidP="00275BA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DCB749C" w14:textId="57C644A0" w:rsidR="00275BA5" w:rsidRPr="0047558B" w:rsidRDefault="00275BA5" w:rsidP="00275BA5">
      <w:pPr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>กรอบการบริหารจัดการความเสี่ยง</w:t>
      </w: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1458EFE" w14:textId="606D453C" w:rsidR="00275BA5" w:rsidRPr="0047558B" w:rsidRDefault="00275BA5" w:rsidP="00275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897616"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</w:t>
      </w:r>
      <w:r w:rsidRPr="00DB694F">
        <w:rPr>
          <w:rFonts w:ascii="Angsana New" w:hAnsi="Angsana New"/>
          <w:spacing w:val="-2"/>
          <w:sz w:val="30"/>
          <w:szCs w:val="30"/>
          <w:cs/>
        </w:rPr>
        <w:t>และติดตามนโยบายการบริหารความเสี่ยงของกลุ่มบริษัท</w:t>
      </w:r>
      <w:r w:rsidR="00897616" w:rsidRPr="00DB694F">
        <w:rPr>
          <w:rFonts w:ascii="Angsana New" w:hAnsi="Angsana New"/>
          <w:spacing w:val="-2"/>
          <w:sz w:val="30"/>
          <w:szCs w:val="30"/>
        </w:rPr>
        <w:t xml:space="preserve"> </w:t>
      </w:r>
      <w:r w:rsidRPr="00DB694F">
        <w:rPr>
          <w:rFonts w:ascii="Angsana New" w:hAnsi="Angsana New"/>
          <w:spacing w:val="-2"/>
          <w:sz w:val="30"/>
          <w:szCs w:val="30"/>
          <w:cs/>
        </w:rPr>
        <w:t>คณะกรรมการบริหารความเสี่ยงจะรายงานการดำเนินการ</w:t>
      </w:r>
      <w:r w:rsidRPr="0047558B">
        <w:rPr>
          <w:rFonts w:ascii="Angsana New" w:hAnsi="Angsana New"/>
          <w:sz w:val="30"/>
          <w:szCs w:val="30"/>
          <w:cs/>
        </w:rPr>
        <w:t>ดังกล่าวต่อคณะกรรมการบริษัทอย่างสม่ำเสมอ</w:t>
      </w:r>
    </w:p>
    <w:p w14:paraId="05F4A778" w14:textId="77777777" w:rsidR="008D1E3A" w:rsidRPr="0047558B" w:rsidRDefault="008D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br w:type="page"/>
      </w:r>
    </w:p>
    <w:p w14:paraId="52CAD7BB" w14:textId="1AF948B4" w:rsidR="00275BA5" w:rsidRPr="0047558B" w:rsidRDefault="00275BA5" w:rsidP="00275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="00897616"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AC2FE98" w14:textId="77777777" w:rsidR="00275BA5" w:rsidRPr="00DB694F" w:rsidRDefault="00275BA5" w:rsidP="00275BA5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35ADE902" w14:textId="1490535F" w:rsidR="00275BA5" w:rsidRPr="0047558B" w:rsidRDefault="00275BA5" w:rsidP="00275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DB694F">
        <w:rPr>
          <w:rFonts w:ascii="Angsana New" w:hAnsi="Angsana New"/>
          <w:spacing w:val="-8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47558B">
        <w:rPr>
          <w:rFonts w:ascii="Angsana New" w:hAnsi="Angsana New"/>
          <w:sz w:val="30"/>
          <w:szCs w:val="30"/>
          <w:cs/>
        </w:rPr>
        <w:t>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FDB0E5E" w14:textId="5F5835CD" w:rsidR="00275BA5" w:rsidRPr="0047558B" w:rsidRDefault="00275BA5" w:rsidP="00275BA5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2B08D6D3" w14:textId="6866DD7B" w:rsidR="00275BA5" w:rsidRPr="0047558B" w:rsidRDefault="00275BA5" w:rsidP="00275BA5">
      <w:pPr>
        <w:spacing w:line="240" w:lineRule="auto"/>
        <w:ind w:left="54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</w:rPr>
        <w:t>(</w:t>
      </w:r>
      <w:r w:rsidRPr="0047558B">
        <w:rPr>
          <w:rFonts w:ascii="Angsana New" w:hAnsi="Angsana New"/>
          <w:i/>
          <w:iCs/>
          <w:sz w:val="30"/>
          <w:szCs w:val="30"/>
          <w:cs/>
        </w:rPr>
        <w:t>ค</w:t>
      </w:r>
      <w:r w:rsidRPr="0047558B">
        <w:rPr>
          <w:rFonts w:ascii="Angsana New" w:hAnsi="Angsana New"/>
          <w:i/>
          <w:iCs/>
          <w:sz w:val="30"/>
          <w:szCs w:val="30"/>
        </w:rPr>
        <w:t xml:space="preserve">.1) </w:t>
      </w:r>
      <w:r w:rsidRPr="0047558B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7488A066" w14:textId="448EC724" w:rsidR="00275BA5" w:rsidRPr="00DB694F" w:rsidRDefault="00275BA5" w:rsidP="00275BA5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04E7A23A" w14:textId="5E945F9C" w:rsidR="00275BA5" w:rsidRPr="0047558B" w:rsidRDefault="00275BA5" w:rsidP="00DB694F">
      <w:pPr>
        <w:tabs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47558B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="006E3966" w:rsidRPr="0047558B">
        <w:rPr>
          <w:rFonts w:ascii="Angsana New" w:hAnsi="Angsana New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2D50904A" w14:textId="06BC3F74" w:rsidR="006E3966" w:rsidRPr="00DB694F" w:rsidRDefault="006E3966" w:rsidP="00275BA5">
      <w:pPr>
        <w:ind w:left="90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</w:p>
    <w:p w14:paraId="5C003275" w14:textId="5C5ECBED" w:rsidR="00275BA5" w:rsidRPr="0047558B" w:rsidRDefault="00275BA5" w:rsidP="00DB694F">
      <w:pPr>
        <w:pStyle w:val="block"/>
        <w:tabs>
          <w:tab w:val="left" w:pos="1710"/>
        </w:tabs>
        <w:spacing w:after="0" w:line="240" w:lineRule="auto"/>
        <w:ind w:left="1260" w:right="-7" w:hanging="270"/>
        <w:jc w:val="both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</w:rPr>
        <w:t>(</w:t>
      </w:r>
      <w:r w:rsidRPr="0047558B">
        <w:rPr>
          <w:rFonts w:ascii="Angsana New" w:hAnsi="Angsana New"/>
          <w:sz w:val="30"/>
          <w:szCs w:val="30"/>
          <w:cs/>
          <w:lang w:bidi="th-TH"/>
        </w:rPr>
        <w:t>ค</w:t>
      </w:r>
      <w:r w:rsidRPr="0047558B">
        <w:rPr>
          <w:rFonts w:ascii="Angsana New" w:hAnsi="Angsana New"/>
          <w:sz w:val="30"/>
          <w:szCs w:val="30"/>
        </w:rPr>
        <w:t xml:space="preserve">.1.1) </w:t>
      </w:r>
      <w:r w:rsidR="00CB3A27" w:rsidRPr="0047558B">
        <w:rPr>
          <w:rFonts w:ascii="Angsana New" w:hAnsi="Angsana New"/>
          <w:sz w:val="30"/>
          <w:szCs w:val="30"/>
        </w:rPr>
        <w:t xml:space="preserve">  </w:t>
      </w:r>
      <w:r w:rsidRPr="0047558B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1D700A60" w14:textId="09F13124" w:rsidR="00275BA5" w:rsidRPr="0047558B" w:rsidRDefault="00275BA5" w:rsidP="00DB694F">
      <w:pPr>
        <w:tabs>
          <w:tab w:val="clear" w:pos="907"/>
          <w:tab w:val="clear" w:pos="1871"/>
          <w:tab w:val="left" w:pos="1080"/>
        </w:tabs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6E4AC78F" w14:textId="77777777" w:rsidR="00275BA5" w:rsidRPr="00DB694F" w:rsidRDefault="00275BA5" w:rsidP="00275BA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45D6AC1D" w14:textId="4D4BAB73" w:rsidR="00275BA5" w:rsidRPr="0047558B" w:rsidRDefault="00275BA5" w:rsidP="00DB694F">
      <w:pPr>
        <w:tabs>
          <w:tab w:val="clear" w:pos="907"/>
          <w:tab w:val="left" w:pos="1080"/>
        </w:tabs>
        <w:spacing w:line="240" w:lineRule="auto"/>
        <w:ind w:left="1714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</w:t>
      </w:r>
      <w:r w:rsidRPr="00DB694F">
        <w:rPr>
          <w:rFonts w:ascii="Angsana New" w:hAnsi="Angsana New"/>
          <w:spacing w:val="-2"/>
          <w:sz w:val="30"/>
          <w:szCs w:val="30"/>
          <w:cs/>
        </w:rPr>
        <w:t>ทบทวนอันดับความน่าเชื่อถือภายนอก</w:t>
      </w:r>
      <w:r w:rsidRPr="00DB694F">
        <w:rPr>
          <w:rFonts w:ascii="Angsana New" w:hAnsi="Angsana New"/>
          <w:spacing w:val="-2"/>
          <w:sz w:val="30"/>
          <w:szCs w:val="30"/>
        </w:rPr>
        <w:t xml:space="preserve"> (</w:t>
      </w:r>
      <w:r w:rsidRPr="00DB694F">
        <w:rPr>
          <w:rFonts w:ascii="Angsana New" w:hAnsi="Angsana New"/>
          <w:spacing w:val="-2"/>
          <w:sz w:val="30"/>
          <w:szCs w:val="30"/>
          <w:cs/>
        </w:rPr>
        <w:t>ถ้ามี) งบการเงิน ข้อมูลของสถาบันจัดอันดับความน่าเชื่อถือ</w:t>
      </w:r>
      <w:r w:rsidRPr="0047558B">
        <w:rPr>
          <w:rFonts w:ascii="Angsana New" w:hAnsi="Angsana New"/>
          <w:sz w:val="30"/>
          <w:szCs w:val="30"/>
          <w:cs/>
        </w:rPr>
        <w:t xml:space="preserve"> </w:t>
      </w:r>
      <w:r w:rsidRPr="00DB694F">
        <w:rPr>
          <w:rFonts w:ascii="Angsana New" w:hAnsi="Angsana New"/>
          <w:spacing w:val="-2"/>
          <w:sz w:val="30"/>
          <w:szCs w:val="30"/>
          <w:cs/>
        </w:rPr>
        <w:t>ข้อมูลอุตสาหกรรมและหนังสือรับรองฐานะทางการเงินของธนาคารสำหรับบางกรณี วงเงินยอดขาย</w:t>
      </w:r>
      <w:r w:rsidRPr="0047558B">
        <w:rPr>
          <w:rFonts w:ascii="Angsana New" w:hAnsi="Angsana New"/>
          <w:sz w:val="30"/>
          <w:szCs w:val="30"/>
          <w:cs/>
        </w:rPr>
        <w:t>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</w:t>
      </w:r>
    </w:p>
    <w:p w14:paraId="5795B56B" w14:textId="77777777" w:rsidR="00275BA5" w:rsidRPr="0047558B" w:rsidRDefault="00275BA5" w:rsidP="00275BA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20"/>
          <w:szCs w:val="20"/>
        </w:rPr>
      </w:pPr>
    </w:p>
    <w:p w14:paraId="255D9E64" w14:textId="0CBEDB42" w:rsidR="00275BA5" w:rsidRPr="0047558B" w:rsidRDefault="00275BA5" w:rsidP="00DB694F">
      <w:pPr>
        <w:tabs>
          <w:tab w:val="clear" w:pos="907"/>
          <w:tab w:val="left" w:pos="1080"/>
        </w:tabs>
        <w:spacing w:line="240" w:lineRule="auto"/>
        <w:ind w:left="1714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กลุ่มบริษัทมีการติดตามยอดคงค้างของลูกหนี้การค้าอย่างสม่ำเสมอ </w:t>
      </w:r>
      <w:bookmarkStart w:id="13" w:name="_Hlk59433075"/>
      <w:r w:rsidRPr="0047558B">
        <w:rPr>
          <w:rFonts w:ascii="Angsana New"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3"/>
      <w:r w:rsidRPr="0047558B">
        <w:rPr>
          <w:rFonts w:ascii="Angsana New" w:hAnsi="Angsana New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39237F9" w14:textId="77777777" w:rsidR="00275BA5" w:rsidRPr="00DB694F" w:rsidRDefault="00275BA5" w:rsidP="00DB694F">
      <w:pPr>
        <w:spacing w:line="240" w:lineRule="auto"/>
        <w:ind w:left="540" w:right="-7"/>
        <w:jc w:val="thaiDistribute"/>
        <w:rPr>
          <w:rFonts w:ascii="Angsana New" w:hAnsi="Angsana New"/>
          <w:sz w:val="12"/>
          <w:szCs w:val="12"/>
        </w:rPr>
      </w:pPr>
    </w:p>
    <w:p w14:paraId="6B7A1688" w14:textId="162F1484" w:rsidR="00275BA5" w:rsidRPr="0047558B" w:rsidRDefault="00110F3C" w:rsidP="00DB694F">
      <w:pPr>
        <w:tabs>
          <w:tab w:val="clear" w:pos="907"/>
          <w:tab w:val="left" w:pos="1080"/>
        </w:tabs>
        <w:spacing w:line="240" w:lineRule="auto"/>
        <w:ind w:left="1714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กลุ่มบริษัทจำ</w:t>
      </w:r>
      <w:r w:rsidR="00275BA5" w:rsidRPr="0047558B">
        <w:rPr>
          <w:rFonts w:ascii="Angsana New" w:hAnsi="Angsana New"/>
          <w:sz w:val="30"/>
          <w:szCs w:val="30"/>
          <w:cs/>
        </w:rPr>
        <w:t xml:space="preserve">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47558B">
        <w:rPr>
          <w:rFonts w:ascii="Angsana New" w:hAnsi="Angsana New"/>
          <w:sz w:val="30"/>
          <w:szCs w:val="30"/>
        </w:rPr>
        <w:t xml:space="preserve">125 </w:t>
      </w:r>
      <w:r w:rsidRPr="0047558B">
        <w:rPr>
          <w:rFonts w:ascii="Angsana New" w:hAnsi="Angsana New"/>
          <w:sz w:val="30"/>
          <w:szCs w:val="30"/>
          <w:cs/>
        </w:rPr>
        <w:t>วัน</w:t>
      </w:r>
      <w:r w:rsidR="00275BA5" w:rsidRPr="0047558B">
        <w:rPr>
          <w:rFonts w:ascii="Angsana New" w:hAnsi="Angsana New"/>
          <w:sz w:val="30"/>
          <w:szCs w:val="30"/>
          <w:cs/>
        </w:rPr>
        <w:t xml:space="preserve"> </w:t>
      </w:r>
      <w:r w:rsidR="00275BA5" w:rsidRPr="0047558B">
        <w:rPr>
          <w:rFonts w:ascii="Angsana New" w:hAnsi="Angsana New"/>
          <w:i/>
          <w:iCs/>
          <w:sz w:val="30"/>
          <w:szCs w:val="30"/>
          <w:cs/>
        </w:rPr>
        <w:t>(</w:t>
      </w:r>
      <w:r w:rsidR="00275BA5" w:rsidRPr="0047558B">
        <w:rPr>
          <w:rFonts w:ascii="Angsana New" w:hAnsi="Angsana New"/>
          <w:i/>
          <w:iCs/>
          <w:sz w:val="30"/>
          <w:szCs w:val="30"/>
        </w:rPr>
        <w:t xml:space="preserve">2563: </w:t>
      </w:r>
      <w:r w:rsidR="00275BA5" w:rsidRPr="0047558B">
        <w:rPr>
          <w:rFonts w:ascii="Angsana New" w:hAnsi="Angsana New"/>
          <w:i/>
          <w:iCs/>
          <w:sz w:val="30"/>
          <w:szCs w:val="30"/>
          <w:cs/>
        </w:rPr>
        <w:t xml:space="preserve">ระยะเวลาตั้งแต่ </w:t>
      </w:r>
      <w:r w:rsidRPr="0047558B">
        <w:rPr>
          <w:rFonts w:ascii="Angsana New" w:hAnsi="Angsana New"/>
          <w:i/>
          <w:iCs/>
          <w:sz w:val="30"/>
          <w:szCs w:val="30"/>
        </w:rPr>
        <w:t xml:space="preserve">5 </w:t>
      </w:r>
      <w:r w:rsidR="00275BA5" w:rsidRPr="0047558B">
        <w:rPr>
          <w:rFonts w:ascii="Angsana New" w:hAnsi="Angsana New"/>
          <w:i/>
          <w:iCs/>
          <w:sz w:val="30"/>
          <w:szCs w:val="30"/>
          <w:cs/>
        </w:rPr>
        <w:t>วัน ถึง</w:t>
      </w:r>
      <w:r w:rsidRPr="0047558B">
        <w:rPr>
          <w:rFonts w:ascii="Angsana New" w:hAnsi="Angsana New"/>
          <w:i/>
          <w:iCs/>
          <w:sz w:val="30"/>
          <w:szCs w:val="30"/>
        </w:rPr>
        <w:t xml:space="preserve"> 90 </w:t>
      </w:r>
      <w:r w:rsidR="00275BA5" w:rsidRPr="0047558B">
        <w:rPr>
          <w:rFonts w:ascii="Angsana New" w:hAnsi="Angsana New"/>
          <w:i/>
          <w:iCs/>
          <w:sz w:val="30"/>
          <w:szCs w:val="30"/>
          <w:cs/>
        </w:rPr>
        <w:t>วัน</w:t>
      </w:r>
      <w:r w:rsidR="00275BA5" w:rsidRPr="0047558B">
        <w:rPr>
          <w:rFonts w:ascii="Angsana New" w:hAnsi="Angsana New"/>
          <w:i/>
          <w:iCs/>
          <w:sz w:val="30"/>
          <w:szCs w:val="30"/>
        </w:rPr>
        <w:t>)</w:t>
      </w:r>
    </w:p>
    <w:p w14:paraId="347A9B3A" w14:textId="282EA32F" w:rsidR="00275BA5" w:rsidRPr="00DB694F" w:rsidRDefault="00275BA5" w:rsidP="00275BA5">
      <w:pPr>
        <w:spacing w:line="240" w:lineRule="auto"/>
        <w:ind w:left="540" w:right="-7"/>
        <w:jc w:val="thaiDistribute"/>
        <w:rPr>
          <w:rFonts w:ascii="Angsana New" w:hAnsi="Angsana New"/>
          <w:sz w:val="12"/>
          <w:szCs w:val="12"/>
        </w:rPr>
      </w:pPr>
    </w:p>
    <w:p w14:paraId="38954410" w14:textId="30CEC6FB" w:rsidR="00CB3A27" w:rsidRPr="00DB694F" w:rsidRDefault="00CB3A27" w:rsidP="00DB694F">
      <w:pPr>
        <w:pStyle w:val="block"/>
        <w:tabs>
          <w:tab w:val="left" w:pos="1710"/>
        </w:tabs>
        <w:spacing w:after="0" w:line="240" w:lineRule="auto"/>
        <w:ind w:left="1260" w:right="-7" w:hanging="270"/>
        <w:jc w:val="both"/>
        <w:rPr>
          <w:rFonts w:ascii="Angsana New" w:hAnsi="Angsana New"/>
          <w:sz w:val="30"/>
          <w:szCs w:val="30"/>
        </w:rPr>
      </w:pPr>
      <w:r w:rsidRPr="00DB694F">
        <w:rPr>
          <w:rFonts w:ascii="Angsana New" w:hAnsi="Angsana New"/>
          <w:sz w:val="30"/>
          <w:szCs w:val="30"/>
        </w:rPr>
        <w:t>(</w:t>
      </w:r>
      <w:r w:rsidRPr="00DB694F">
        <w:rPr>
          <w:rFonts w:ascii="Angsana New" w:hAnsi="Angsana New"/>
          <w:sz w:val="30"/>
          <w:szCs w:val="30"/>
          <w:cs/>
          <w:lang w:bidi="th-TH"/>
        </w:rPr>
        <w:t>ค</w:t>
      </w:r>
      <w:r w:rsidRPr="00DB694F">
        <w:rPr>
          <w:rFonts w:ascii="Angsana New" w:hAnsi="Angsana New"/>
          <w:sz w:val="30"/>
          <w:szCs w:val="30"/>
        </w:rPr>
        <w:t>.1.</w:t>
      </w:r>
      <w:r w:rsidR="005314C7" w:rsidRPr="00DB694F">
        <w:rPr>
          <w:rFonts w:ascii="Angsana New" w:hAnsi="Angsana New"/>
          <w:sz w:val="30"/>
          <w:szCs w:val="30"/>
        </w:rPr>
        <w:t>2</w:t>
      </w:r>
      <w:r w:rsidRPr="00DB694F">
        <w:rPr>
          <w:rFonts w:ascii="Angsana New" w:hAnsi="Angsana New"/>
          <w:sz w:val="30"/>
          <w:szCs w:val="30"/>
        </w:rPr>
        <w:t xml:space="preserve">) </w:t>
      </w:r>
      <w:r w:rsidR="00F0319B" w:rsidRPr="0047558B">
        <w:rPr>
          <w:rFonts w:ascii="Angsana New" w:hAnsi="Angsana New"/>
          <w:sz w:val="30"/>
          <w:szCs w:val="30"/>
        </w:rPr>
        <w:t xml:space="preserve">   </w:t>
      </w:r>
      <w:r w:rsidRPr="00DB694F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</w:t>
      </w:r>
      <w:r w:rsidR="005314C7" w:rsidRPr="00DB694F">
        <w:rPr>
          <w:rFonts w:ascii="Angsana New" w:hAnsi="Angsana New"/>
          <w:sz w:val="30"/>
          <w:szCs w:val="30"/>
          <w:cs/>
          <w:lang w:bidi="th-TH"/>
        </w:rPr>
        <w:t>สด</w:t>
      </w:r>
      <w:r w:rsidRPr="00DB694F">
        <w:rPr>
          <w:rFonts w:ascii="Angsana New" w:hAnsi="Angsana New"/>
          <w:sz w:val="30"/>
          <w:szCs w:val="30"/>
        </w:rPr>
        <w:t xml:space="preserve"> </w:t>
      </w:r>
    </w:p>
    <w:p w14:paraId="5160F047" w14:textId="290FD46C" w:rsidR="00CB3A27" w:rsidRPr="0047558B" w:rsidRDefault="00CB3A27" w:rsidP="00DB694F">
      <w:pPr>
        <w:tabs>
          <w:tab w:val="clear" w:pos="907"/>
          <w:tab w:val="left" w:pos="1080"/>
        </w:tabs>
        <w:spacing w:line="240" w:lineRule="auto"/>
        <w:ind w:left="1714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203717A5" w14:textId="0DF95633" w:rsidR="00CB3A27" w:rsidRPr="00DB694F" w:rsidRDefault="00CB3A27" w:rsidP="00275BA5">
      <w:pPr>
        <w:spacing w:line="240" w:lineRule="auto"/>
        <w:ind w:left="540" w:right="-7"/>
        <w:jc w:val="thaiDistribute"/>
        <w:rPr>
          <w:rFonts w:ascii="Angsana New" w:hAnsi="Angsana New"/>
          <w:sz w:val="10"/>
          <w:szCs w:val="10"/>
        </w:rPr>
      </w:pPr>
    </w:p>
    <w:p w14:paraId="7B51C4BB" w14:textId="59484CED" w:rsidR="00CB3A27" w:rsidRPr="0047558B" w:rsidRDefault="00CB3A27" w:rsidP="00DB694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</w:rPr>
        <w:t>(</w:t>
      </w:r>
      <w:r w:rsidRPr="0047558B">
        <w:rPr>
          <w:rFonts w:ascii="Angsana New" w:hAnsi="Angsana New"/>
          <w:i/>
          <w:iCs/>
          <w:sz w:val="30"/>
          <w:szCs w:val="30"/>
          <w:cs/>
        </w:rPr>
        <w:t>ค</w:t>
      </w:r>
      <w:r w:rsidRPr="0047558B">
        <w:rPr>
          <w:rFonts w:ascii="Angsana New" w:hAnsi="Angsana New"/>
          <w:i/>
          <w:iCs/>
          <w:sz w:val="30"/>
          <w:szCs w:val="30"/>
        </w:rPr>
        <w:t xml:space="preserve">.2) </w:t>
      </w:r>
      <w:r w:rsidRPr="0047558B">
        <w:rPr>
          <w:rFonts w:ascii="Angsana New" w:hAnsi="Angsana New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0AF54022" w14:textId="7D52D449" w:rsidR="00CB3A27" w:rsidRPr="0047558B" w:rsidRDefault="00CB3A27" w:rsidP="00DB694F">
      <w:pPr>
        <w:tabs>
          <w:tab w:val="clear" w:pos="907"/>
        </w:tabs>
        <w:spacing w:line="240" w:lineRule="auto"/>
        <w:ind w:left="994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070CABF7" w14:textId="77777777" w:rsidR="00CB3A27" w:rsidRPr="00DB694F" w:rsidRDefault="00CB3A27" w:rsidP="00DB694F">
      <w:pPr>
        <w:spacing w:line="240" w:lineRule="auto"/>
        <w:ind w:left="540" w:right="-7"/>
        <w:jc w:val="thaiDistribute"/>
        <w:rPr>
          <w:rFonts w:ascii="Angsana New" w:hAnsi="Angsana New"/>
          <w:sz w:val="10"/>
          <w:szCs w:val="10"/>
        </w:rPr>
      </w:pPr>
    </w:p>
    <w:p w14:paraId="0C2DDFA7" w14:textId="7FB3C969" w:rsidR="00CB3A27" w:rsidRPr="0047558B" w:rsidRDefault="00CB3A27" w:rsidP="00DB694F">
      <w:pPr>
        <w:ind w:left="994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 </w:t>
      </w:r>
    </w:p>
    <w:tbl>
      <w:tblPr>
        <w:tblStyle w:val="TableGrid"/>
        <w:tblpPr w:leftFromText="180" w:rightFromText="180" w:vertAnchor="text" w:horzAnchor="page" w:tblpX="2042" w:tblpY="165"/>
        <w:tblW w:w="8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272"/>
        <w:gridCol w:w="1078"/>
        <w:gridCol w:w="272"/>
        <w:gridCol w:w="898"/>
        <w:gridCol w:w="241"/>
        <w:gridCol w:w="713"/>
        <w:gridCol w:w="270"/>
        <w:gridCol w:w="907"/>
      </w:tblGrid>
      <w:tr w:rsidR="004871F3" w:rsidRPr="0047558B" w14:paraId="0C827764" w14:textId="77777777" w:rsidTr="004871F3">
        <w:trPr>
          <w:tblHeader/>
        </w:trPr>
        <w:tc>
          <w:tcPr>
            <w:tcW w:w="2970" w:type="dxa"/>
          </w:tcPr>
          <w:p w14:paraId="02F9E6BF" w14:textId="77777777" w:rsidR="00110F3C" w:rsidRPr="00DB694F" w:rsidRDefault="00110F3C" w:rsidP="004871F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551" w:type="dxa"/>
            <w:gridSpan w:val="9"/>
            <w:hideMark/>
          </w:tcPr>
          <w:p w14:paraId="4815EF19" w14:textId="77777777" w:rsidR="00110F3C" w:rsidRPr="0047558B" w:rsidRDefault="00110F3C" w:rsidP="004871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งบการเงินรวม </w:t>
            </w:r>
          </w:p>
        </w:tc>
      </w:tr>
      <w:tr w:rsidR="004871F3" w:rsidRPr="0047558B" w14:paraId="37C37175" w14:textId="77777777" w:rsidTr="00DB694F">
        <w:trPr>
          <w:tblHeader/>
        </w:trPr>
        <w:tc>
          <w:tcPr>
            <w:tcW w:w="2970" w:type="dxa"/>
          </w:tcPr>
          <w:p w14:paraId="042AF1A0" w14:textId="77777777" w:rsidR="00110F3C" w:rsidRPr="00DB694F" w:rsidRDefault="00110F3C" w:rsidP="004871F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</w:tcPr>
          <w:p w14:paraId="7E8446BC" w14:textId="77777777" w:rsidR="00110F3C" w:rsidRPr="0047558B" w:rsidRDefault="00110F3C" w:rsidP="004871F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2" w:type="dxa"/>
          </w:tcPr>
          <w:p w14:paraId="339AA2AB" w14:textId="77777777" w:rsidR="00110F3C" w:rsidRPr="0047558B" w:rsidRDefault="00110F3C" w:rsidP="004871F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379" w:type="dxa"/>
            <w:gridSpan w:val="7"/>
            <w:hideMark/>
          </w:tcPr>
          <w:p w14:paraId="4E5F4413" w14:textId="77777777" w:rsidR="00110F3C" w:rsidRPr="0047558B" w:rsidRDefault="00110F3C" w:rsidP="004871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4871F3" w:rsidRPr="0047558B" w14:paraId="4EEA57BD" w14:textId="77777777" w:rsidTr="004871F3">
        <w:trPr>
          <w:tblHeader/>
        </w:trPr>
        <w:tc>
          <w:tcPr>
            <w:tcW w:w="2970" w:type="dxa"/>
            <w:hideMark/>
          </w:tcPr>
          <w:p w14:paraId="2A514692" w14:textId="77777777" w:rsidR="00A12343" w:rsidRPr="00DB694F" w:rsidRDefault="00A12343" w:rsidP="004871F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181A173" w14:textId="77777777" w:rsidR="00A12343" w:rsidRPr="00DB694F" w:rsidRDefault="00A12343" w:rsidP="004871F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FE46633" w14:textId="0B0D1F97" w:rsidR="00110F3C" w:rsidRPr="0047558B" w:rsidRDefault="00110F3C" w:rsidP="00DB694F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30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กันยายน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2564</w:t>
            </w:r>
          </w:p>
        </w:tc>
        <w:tc>
          <w:tcPr>
            <w:tcW w:w="900" w:type="dxa"/>
            <w:hideMark/>
          </w:tcPr>
          <w:p w14:paraId="6374F09A" w14:textId="77777777" w:rsidR="00A12343" w:rsidRPr="0047558B" w:rsidRDefault="00A12343" w:rsidP="004871F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831A46B" w14:textId="2D20EEC6" w:rsidR="00110F3C" w:rsidRPr="0047558B" w:rsidRDefault="00110F3C" w:rsidP="004871F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</w:t>
            </w:r>
          </w:p>
          <w:p w14:paraId="037D7A50" w14:textId="77777777" w:rsidR="00110F3C" w:rsidRPr="0047558B" w:rsidRDefault="00110F3C" w:rsidP="004871F3">
            <w:pPr>
              <w:tabs>
                <w:tab w:val="clear" w:pos="680"/>
                <w:tab w:val="left" w:pos="364"/>
              </w:tabs>
              <w:spacing w:line="240" w:lineRule="auto"/>
              <w:ind w:left="-266" w:right="-212" w:firstLine="9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FC9EF94" w14:textId="77777777" w:rsidR="00110F3C" w:rsidRPr="0047558B" w:rsidRDefault="00110F3C" w:rsidP="004871F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hideMark/>
          </w:tcPr>
          <w:p w14:paraId="4C8E09D7" w14:textId="77777777" w:rsidR="00A12343" w:rsidRPr="0047558B" w:rsidRDefault="00A12343" w:rsidP="004871F3">
            <w:pPr>
              <w:tabs>
                <w:tab w:val="clear" w:pos="680"/>
                <w:tab w:val="clear" w:pos="907"/>
                <w:tab w:val="left" w:pos="629"/>
              </w:tabs>
              <w:spacing w:line="240" w:lineRule="auto"/>
              <w:ind w:left="-91" w:right="-123" w:hanging="9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00F8FA87" w14:textId="183F3983" w:rsidR="00110F3C" w:rsidRPr="0047558B" w:rsidRDefault="00110F3C" w:rsidP="004871F3">
            <w:pPr>
              <w:tabs>
                <w:tab w:val="clear" w:pos="680"/>
                <w:tab w:val="clear" w:pos="907"/>
                <w:tab w:val="left" w:pos="629"/>
              </w:tabs>
              <w:spacing w:line="240" w:lineRule="auto"/>
              <w:ind w:left="-91" w:right="-123" w:hanging="9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ภายใน</w:t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1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ปี หรือน้อยกว่า</w:t>
            </w:r>
          </w:p>
        </w:tc>
        <w:tc>
          <w:tcPr>
            <w:tcW w:w="272" w:type="dxa"/>
          </w:tcPr>
          <w:p w14:paraId="6AAFC6F6" w14:textId="77777777" w:rsidR="00110F3C" w:rsidRPr="0047558B" w:rsidRDefault="00110F3C" w:rsidP="004871F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  <w:hideMark/>
          </w:tcPr>
          <w:p w14:paraId="7470B4DD" w14:textId="77777777" w:rsidR="00110F3C" w:rsidRPr="0047558B" w:rsidRDefault="00110F3C" w:rsidP="004871F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</w:p>
          <w:p w14:paraId="22D7845D" w14:textId="77777777" w:rsidR="00110F3C" w:rsidRPr="0047558B" w:rsidRDefault="00110F3C" w:rsidP="004871F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1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ปี แต่</w:t>
            </w:r>
          </w:p>
          <w:p w14:paraId="40FDA3D9" w14:textId="77777777" w:rsidR="00110F3C" w:rsidRPr="00DB694F" w:rsidRDefault="00110F3C" w:rsidP="00DB694F">
            <w:pPr>
              <w:tabs>
                <w:tab w:val="clear" w:pos="680"/>
              </w:tabs>
              <w:spacing w:line="240" w:lineRule="auto"/>
              <w:ind w:left="-110" w:right="-112" w:hanging="8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 w:eastAsia="en-GB"/>
              </w:rPr>
            </w:pPr>
            <w:r w:rsidRPr="00DB694F">
              <w:rPr>
                <w:rFonts w:ascii="Angsana New" w:hAnsi="Angsana New"/>
                <w:spacing w:val="-10"/>
                <w:sz w:val="30"/>
                <w:szCs w:val="30"/>
                <w:cs/>
                <w:lang w:val="en-GB" w:eastAsia="en-GB"/>
              </w:rPr>
              <w:t xml:space="preserve">ไม่เกิน </w:t>
            </w:r>
            <w:r w:rsidRPr="00DB694F">
              <w:rPr>
                <w:rFonts w:ascii="Angsana New" w:hAnsi="Angsana New"/>
                <w:spacing w:val="-10"/>
                <w:sz w:val="30"/>
                <w:szCs w:val="30"/>
                <w:lang w:val="en-GB" w:eastAsia="en-GB"/>
              </w:rPr>
              <w:t xml:space="preserve">5 </w:t>
            </w:r>
            <w:r w:rsidRPr="00DB694F">
              <w:rPr>
                <w:rFonts w:ascii="Angsana New" w:hAnsi="Angsana New"/>
                <w:spacing w:val="-10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41" w:type="dxa"/>
          </w:tcPr>
          <w:p w14:paraId="5D83A149" w14:textId="77777777" w:rsidR="00110F3C" w:rsidRPr="0047558B" w:rsidRDefault="00110F3C" w:rsidP="004871F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713" w:type="dxa"/>
            <w:hideMark/>
          </w:tcPr>
          <w:p w14:paraId="5BA4C38C" w14:textId="77777777" w:rsidR="00A12343" w:rsidRPr="0047558B" w:rsidRDefault="00A12343" w:rsidP="004871F3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DCF451D" w14:textId="001C603D" w:rsidR="00110F3C" w:rsidRPr="0047558B" w:rsidRDefault="00110F3C" w:rsidP="004871F3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มากกว่า</w:t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</w:p>
          <w:p w14:paraId="339B29F9" w14:textId="77777777" w:rsidR="00110F3C" w:rsidRPr="0047558B" w:rsidRDefault="00110F3C" w:rsidP="004871F3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5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70" w:type="dxa"/>
          </w:tcPr>
          <w:p w14:paraId="62A61763" w14:textId="77777777" w:rsidR="00110F3C" w:rsidRPr="0047558B" w:rsidRDefault="00110F3C" w:rsidP="004871F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7" w:type="dxa"/>
            <w:hideMark/>
          </w:tcPr>
          <w:p w14:paraId="1514E5DC" w14:textId="77777777" w:rsidR="00A12343" w:rsidRPr="0047558B" w:rsidRDefault="00A12343" w:rsidP="004871F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845FE74" w14:textId="77777777" w:rsidR="00A12343" w:rsidRPr="0047558B" w:rsidRDefault="00A12343" w:rsidP="004871F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8DC1A51" w14:textId="5DC2E131" w:rsidR="00110F3C" w:rsidRPr="0047558B" w:rsidRDefault="00110F3C" w:rsidP="004871F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4871F3" w:rsidRPr="0047558B" w14:paraId="61202842" w14:textId="77777777" w:rsidTr="004871F3">
        <w:trPr>
          <w:tblHeader/>
        </w:trPr>
        <w:tc>
          <w:tcPr>
            <w:tcW w:w="2970" w:type="dxa"/>
          </w:tcPr>
          <w:p w14:paraId="0F34BDFD" w14:textId="77777777" w:rsidR="00110F3C" w:rsidRPr="00DB694F" w:rsidRDefault="00110F3C" w:rsidP="004871F3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551" w:type="dxa"/>
            <w:gridSpan w:val="9"/>
            <w:hideMark/>
          </w:tcPr>
          <w:p w14:paraId="75693B98" w14:textId="77777777" w:rsidR="00110F3C" w:rsidRPr="0047558B" w:rsidRDefault="00110F3C" w:rsidP="004871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EE6433" w:rsidRPr="0047558B" w14:paraId="14F20CC0" w14:textId="77777777" w:rsidTr="00DB694F">
        <w:tc>
          <w:tcPr>
            <w:tcW w:w="2970" w:type="dxa"/>
            <w:hideMark/>
          </w:tcPr>
          <w:p w14:paraId="29B55780" w14:textId="77777777" w:rsidR="00110F3C" w:rsidRPr="0047558B" w:rsidRDefault="00110F3C" w:rsidP="004871F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00" w:type="dxa"/>
          </w:tcPr>
          <w:p w14:paraId="2CEA9614" w14:textId="77777777" w:rsidR="00110F3C" w:rsidRPr="0047558B" w:rsidRDefault="00110F3C" w:rsidP="004871F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3E8C492B" w14:textId="77777777" w:rsidR="00110F3C" w:rsidRPr="0047558B" w:rsidRDefault="00110F3C" w:rsidP="004871F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26DFD089" w14:textId="77777777" w:rsidR="00110F3C" w:rsidRPr="0047558B" w:rsidRDefault="00110F3C" w:rsidP="004871F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734FF068" w14:textId="77777777" w:rsidR="00110F3C" w:rsidRPr="0047558B" w:rsidRDefault="00110F3C" w:rsidP="004871F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</w:tcPr>
          <w:p w14:paraId="5CC6C169" w14:textId="77777777" w:rsidR="00110F3C" w:rsidRPr="0047558B" w:rsidRDefault="00110F3C" w:rsidP="004871F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4FF6CE42" w14:textId="77777777" w:rsidR="00110F3C" w:rsidRPr="0047558B" w:rsidRDefault="00110F3C" w:rsidP="004871F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713" w:type="dxa"/>
          </w:tcPr>
          <w:p w14:paraId="4A539025" w14:textId="77777777" w:rsidR="00110F3C" w:rsidRPr="0047558B" w:rsidRDefault="00110F3C" w:rsidP="004871F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02CDB0F0" w14:textId="77777777" w:rsidR="00110F3C" w:rsidRPr="0047558B" w:rsidRDefault="00110F3C" w:rsidP="004871F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7" w:type="dxa"/>
          </w:tcPr>
          <w:p w14:paraId="2809A455" w14:textId="77777777" w:rsidR="00110F3C" w:rsidRPr="0047558B" w:rsidRDefault="00110F3C" w:rsidP="004871F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EE6433" w:rsidRPr="0047558B" w14:paraId="73942936" w14:textId="77777777" w:rsidTr="00DB694F">
        <w:tc>
          <w:tcPr>
            <w:tcW w:w="2970" w:type="dxa"/>
            <w:hideMark/>
          </w:tcPr>
          <w:p w14:paraId="0765B819" w14:textId="77777777" w:rsidR="00110F3C" w:rsidRPr="0047558B" w:rsidRDefault="00110F3C" w:rsidP="004871F3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6454507A" w14:textId="77777777" w:rsidR="00110F3C" w:rsidRPr="0047558B" w:rsidRDefault="00110F3C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110,109</w:t>
            </w:r>
          </w:p>
        </w:tc>
        <w:tc>
          <w:tcPr>
            <w:tcW w:w="272" w:type="dxa"/>
          </w:tcPr>
          <w:p w14:paraId="11A03768" w14:textId="77777777" w:rsidR="00110F3C" w:rsidRPr="0047558B" w:rsidRDefault="00110F3C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4A7A5783" w14:textId="77777777" w:rsidR="00110F3C" w:rsidRPr="0047558B" w:rsidRDefault="00110F3C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110,109</w:t>
            </w:r>
          </w:p>
        </w:tc>
        <w:tc>
          <w:tcPr>
            <w:tcW w:w="272" w:type="dxa"/>
          </w:tcPr>
          <w:p w14:paraId="527C2869" w14:textId="77777777" w:rsidR="00110F3C" w:rsidRPr="0047558B" w:rsidRDefault="00110F3C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</w:tcPr>
          <w:p w14:paraId="00272C99" w14:textId="77777777" w:rsidR="00110F3C" w:rsidRPr="0047558B" w:rsidRDefault="00110F3C" w:rsidP="004871F3">
            <w:pPr>
              <w:tabs>
                <w:tab w:val="decimal" w:pos="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79E6A4FF" w14:textId="77777777" w:rsidR="00110F3C" w:rsidRPr="0047558B" w:rsidRDefault="00110F3C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713" w:type="dxa"/>
          </w:tcPr>
          <w:p w14:paraId="2054CC6B" w14:textId="77777777" w:rsidR="00110F3C" w:rsidRPr="0047558B" w:rsidRDefault="00110F3C" w:rsidP="004871F3">
            <w:pPr>
              <w:tabs>
                <w:tab w:val="decimal" w:pos="41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7032D772" w14:textId="77777777" w:rsidR="00110F3C" w:rsidRPr="0047558B" w:rsidRDefault="00110F3C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7" w:type="dxa"/>
          </w:tcPr>
          <w:p w14:paraId="6980218E" w14:textId="77777777" w:rsidR="00110F3C" w:rsidRPr="0047558B" w:rsidRDefault="00110F3C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110,109</w:t>
            </w:r>
          </w:p>
        </w:tc>
      </w:tr>
      <w:tr w:rsidR="00EE6433" w:rsidRPr="0047558B" w14:paraId="78A840A1" w14:textId="77777777" w:rsidTr="00DB694F">
        <w:tc>
          <w:tcPr>
            <w:tcW w:w="2970" w:type="dxa"/>
            <w:hideMark/>
          </w:tcPr>
          <w:p w14:paraId="15FDFAA6" w14:textId="7C919D95" w:rsidR="00110F3C" w:rsidRPr="00DB694F" w:rsidRDefault="00110F3C" w:rsidP="004871F3">
            <w:pPr>
              <w:spacing w:line="240" w:lineRule="auto"/>
              <w:ind w:left="73" w:right="-24" w:hanging="73"/>
              <w:rPr>
                <w:rFonts w:ascii="Angsana New" w:hAnsi="Angsana New"/>
                <w:spacing w:val="-4"/>
                <w:sz w:val="30"/>
                <w:szCs w:val="30"/>
                <w:lang w:val="en-GB" w:eastAsia="en-GB"/>
              </w:rPr>
            </w:pPr>
            <w:r w:rsidRPr="00DB694F">
              <w:rPr>
                <w:rFonts w:ascii="Angsana New" w:hAnsi="Angsana New"/>
                <w:spacing w:val="-4"/>
                <w:sz w:val="30"/>
                <w:szCs w:val="30"/>
                <w:cs/>
                <w:lang w:val="en-GB" w:eastAsia="en-GB"/>
              </w:rPr>
              <w:t>เงินกู้ยืม</w:t>
            </w:r>
            <w:r w:rsidR="00DD49AA" w:rsidRPr="00DB694F">
              <w:rPr>
                <w:rFonts w:ascii="Angsana New" w:hAnsi="Angsana New"/>
                <w:spacing w:val="-4"/>
                <w:sz w:val="30"/>
                <w:szCs w:val="30"/>
                <w:cs/>
                <w:lang w:val="en-GB" w:eastAsia="en-GB"/>
              </w:rPr>
              <w:t>ระยะสั้น</w:t>
            </w:r>
            <w:r w:rsidRPr="00DB694F">
              <w:rPr>
                <w:rFonts w:ascii="Angsana New" w:hAnsi="Angsana New"/>
                <w:spacing w:val="-4"/>
                <w:sz w:val="30"/>
                <w:szCs w:val="30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4B8579DC" w14:textId="77777777" w:rsidR="00110F3C" w:rsidRPr="0047558B" w:rsidRDefault="00110F3C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30,000</w:t>
            </w:r>
          </w:p>
        </w:tc>
        <w:tc>
          <w:tcPr>
            <w:tcW w:w="272" w:type="dxa"/>
          </w:tcPr>
          <w:p w14:paraId="5AA0D8AB" w14:textId="77777777" w:rsidR="00110F3C" w:rsidRPr="0047558B" w:rsidRDefault="00110F3C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67A4F99A" w14:textId="77777777" w:rsidR="00110F3C" w:rsidRPr="0047558B" w:rsidRDefault="00110F3C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30,000</w:t>
            </w:r>
          </w:p>
        </w:tc>
        <w:tc>
          <w:tcPr>
            <w:tcW w:w="272" w:type="dxa"/>
          </w:tcPr>
          <w:p w14:paraId="3F086ED9" w14:textId="77777777" w:rsidR="00110F3C" w:rsidRPr="0047558B" w:rsidRDefault="00110F3C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</w:tcPr>
          <w:p w14:paraId="419155DF" w14:textId="77777777" w:rsidR="00110F3C" w:rsidRPr="0047558B" w:rsidRDefault="00110F3C" w:rsidP="004871F3">
            <w:pPr>
              <w:tabs>
                <w:tab w:val="decimal" w:pos="421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7F981A15" w14:textId="77777777" w:rsidR="00110F3C" w:rsidRPr="0047558B" w:rsidRDefault="00110F3C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713" w:type="dxa"/>
          </w:tcPr>
          <w:p w14:paraId="092DA22D" w14:textId="77777777" w:rsidR="00110F3C" w:rsidRPr="0047558B" w:rsidRDefault="00110F3C" w:rsidP="004871F3">
            <w:pPr>
              <w:tabs>
                <w:tab w:val="decimal" w:pos="417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36B34648" w14:textId="77777777" w:rsidR="00110F3C" w:rsidRPr="0047558B" w:rsidRDefault="00110F3C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7" w:type="dxa"/>
          </w:tcPr>
          <w:p w14:paraId="169BF8E6" w14:textId="77777777" w:rsidR="00110F3C" w:rsidRPr="0047558B" w:rsidRDefault="00110F3C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30,000</w:t>
            </w:r>
          </w:p>
        </w:tc>
      </w:tr>
      <w:tr w:rsidR="004871F3" w:rsidRPr="0047558B" w14:paraId="61D43FA5" w14:textId="77777777" w:rsidTr="004871F3">
        <w:tc>
          <w:tcPr>
            <w:tcW w:w="2970" w:type="dxa"/>
          </w:tcPr>
          <w:p w14:paraId="2577E8C8" w14:textId="57AF4522" w:rsidR="00931D38" w:rsidRPr="0047558B" w:rsidRDefault="00931D38" w:rsidP="004871F3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เงินกู้ยืม</w:t>
            </w:r>
            <w:r w:rsidR="00DD49AA"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ระยะสั้น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จากบริษัทร่วม </w:t>
            </w:r>
          </w:p>
        </w:tc>
        <w:tc>
          <w:tcPr>
            <w:tcW w:w="900" w:type="dxa"/>
          </w:tcPr>
          <w:p w14:paraId="042A0392" w14:textId="46F15E6D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34,000</w:t>
            </w:r>
          </w:p>
        </w:tc>
        <w:tc>
          <w:tcPr>
            <w:tcW w:w="272" w:type="dxa"/>
          </w:tcPr>
          <w:p w14:paraId="5AD7B362" w14:textId="77777777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20098B0C" w14:textId="34C063AD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34,000</w:t>
            </w:r>
          </w:p>
        </w:tc>
        <w:tc>
          <w:tcPr>
            <w:tcW w:w="272" w:type="dxa"/>
          </w:tcPr>
          <w:p w14:paraId="29281A09" w14:textId="77777777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</w:tcPr>
          <w:p w14:paraId="027B9A79" w14:textId="53BCA2C9" w:rsidR="00931D38" w:rsidRPr="0047558B" w:rsidRDefault="00931D38" w:rsidP="004871F3">
            <w:pPr>
              <w:tabs>
                <w:tab w:val="decimal" w:pos="421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5AE1C735" w14:textId="77777777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713" w:type="dxa"/>
          </w:tcPr>
          <w:p w14:paraId="22A41F63" w14:textId="06BDE90B" w:rsidR="00931D38" w:rsidRPr="0047558B" w:rsidRDefault="00931D38" w:rsidP="004871F3">
            <w:pPr>
              <w:tabs>
                <w:tab w:val="decimal" w:pos="417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0D54EF5C" w14:textId="77777777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7" w:type="dxa"/>
          </w:tcPr>
          <w:p w14:paraId="0E6F6076" w14:textId="3EA1ED50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34,000</w:t>
            </w:r>
          </w:p>
        </w:tc>
      </w:tr>
      <w:tr w:rsidR="00EE6433" w:rsidRPr="0047558B" w14:paraId="53103075" w14:textId="77777777" w:rsidTr="00DB694F">
        <w:trPr>
          <w:trHeight w:val="119"/>
        </w:trPr>
        <w:tc>
          <w:tcPr>
            <w:tcW w:w="2970" w:type="dxa"/>
            <w:hideMark/>
          </w:tcPr>
          <w:p w14:paraId="69C45FB7" w14:textId="77777777" w:rsidR="00931D38" w:rsidRPr="0047558B" w:rsidRDefault="00931D38" w:rsidP="004871F3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98D9CE" w14:textId="7DA8DDA5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>19,037</w:t>
            </w:r>
          </w:p>
        </w:tc>
        <w:tc>
          <w:tcPr>
            <w:tcW w:w="272" w:type="dxa"/>
          </w:tcPr>
          <w:p w14:paraId="5BE88402" w14:textId="77777777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21D2835" w14:textId="524BFEA6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10,160</w:t>
            </w:r>
          </w:p>
        </w:tc>
        <w:tc>
          <w:tcPr>
            <w:tcW w:w="272" w:type="dxa"/>
          </w:tcPr>
          <w:p w14:paraId="339C26D0" w14:textId="77777777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889BDD4" w14:textId="4874FBF3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8,877</w:t>
            </w:r>
          </w:p>
        </w:tc>
        <w:tc>
          <w:tcPr>
            <w:tcW w:w="241" w:type="dxa"/>
          </w:tcPr>
          <w:p w14:paraId="27442457" w14:textId="77777777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7C32EB87" w14:textId="77777777" w:rsidR="00931D38" w:rsidRPr="0047558B" w:rsidRDefault="00931D38" w:rsidP="004871F3">
            <w:pPr>
              <w:tabs>
                <w:tab w:val="decimal" w:pos="417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488296A6" w14:textId="77777777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54DA3AD7" w14:textId="4AF2645B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19,037</w:t>
            </w:r>
          </w:p>
        </w:tc>
      </w:tr>
      <w:tr w:rsidR="00EE6433" w:rsidRPr="0047558B" w14:paraId="43709A88" w14:textId="77777777" w:rsidTr="00DB694F">
        <w:tc>
          <w:tcPr>
            <w:tcW w:w="2970" w:type="dxa"/>
          </w:tcPr>
          <w:p w14:paraId="1933D1D6" w14:textId="77777777" w:rsidR="00931D38" w:rsidRPr="00DB694F" w:rsidRDefault="00931D38" w:rsidP="004871F3">
            <w:pPr>
              <w:spacing w:line="240" w:lineRule="auto"/>
              <w:ind w:left="73" w:right="-24" w:hanging="73"/>
              <w:rPr>
                <w:rFonts w:ascii="Angsana New" w:hAnsi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405CE17" w14:textId="5000D10C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193,146</w:t>
            </w:r>
          </w:p>
        </w:tc>
        <w:tc>
          <w:tcPr>
            <w:tcW w:w="272" w:type="dxa"/>
          </w:tcPr>
          <w:p w14:paraId="1DC02FE9" w14:textId="77777777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0FAB251" w14:textId="4A6098F8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184,269</w:t>
            </w:r>
          </w:p>
        </w:tc>
        <w:tc>
          <w:tcPr>
            <w:tcW w:w="272" w:type="dxa"/>
          </w:tcPr>
          <w:p w14:paraId="5C97C1DD" w14:textId="77777777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44F51F9D" w14:textId="76D9333D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8,877</w:t>
            </w:r>
          </w:p>
        </w:tc>
        <w:tc>
          <w:tcPr>
            <w:tcW w:w="241" w:type="dxa"/>
          </w:tcPr>
          <w:p w14:paraId="0ACAAC32" w14:textId="77777777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1C3CABB2" w14:textId="45F6F46A" w:rsidR="00931D38" w:rsidRPr="0047558B" w:rsidRDefault="00931D38" w:rsidP="004871F3">
            <w:pPr>
              <w:tabs>
                <w:tab w:val="decimal" w:pos="417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5E93819C" w14:textId="77777777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5BE0357B" w14:textId="058FA080" w:rsidR="00931D38" w:rsidRPr="0047558B" w:rsidRDefault="00931D38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193,046</w:t>
            </w:r>
          </w:p>
        </w:tc>
      </w:tr>
      <w:tr w:rsidR="004871F3" w:rsidRPr="0047558B" w14:paraId="6C02009B" w14:textId="77777777" w:rsidTr="00DB694F">
        <w:tc>
          <w:tcPr>
            <w:tcW w:w="2970" w:type="dxa"/>
          </w:tcPr>
          <w:p w14:paraId="51E52DFE" w14:textId="10EE2974" w:rsidR="000F0E84" w:rsidRPr="0047558B" w:rsidRDefault="000F0E84" w:rsidP="004871F3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551" w:type="dxa"/>
            <w:gridSpan w:val="9"/>
          </w:tcPr>
          <w:p w14:paraId="0C6DD145" w14:textId="1BCA12A0" w:rsidR="000F0E84" w:rsidRPr="0047558B" w:rsidRDefault="000F0E84" w:rsidP="00DB694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4871F3" w:rsidRPr="0047558B" w14:paraId="746AE82E" w14:textId="77777777" w:rsidTr="00DB694F">
        <w:tc>
          <w:tcPr>
            <w:tcW w:w="2970" w:type="dxa"/>
          </w:tcPr>
          <w:p w14:paraId="15EF119E" w14:textId="77777777" w:rsidR="000F0E84" w:rsidRPr="00DB694F" w:rsidDel="000F0E84" w:rsidRDefault="000F0E84" w:rsidP="004871F3">
            <w:pPr>
              <w:spacing w:line="240" w:lineRule="auto"/>
              <w:ind w:left="73" w:right="-108" w:hanging="7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</w:tcPr>
          <w:p w14:paraId="0F83A5A1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4875D30D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379" w:type="dxa"/>
            <w:gridSpan w:val="7"/>
          </w:tcPr>
          <w:p w14:paraId="5751B3C8" w14:textId="1491BD76" w:rsidR="000F0E84" w:rsidRPr="0047558B" w:rsidRDefault="000F0E84" w:rsidP="00DB694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4871F3" w:rsidRPr="0047558B" w14:paraId="7DD7D09A" w14:textId="77777777" w:rsidTr="00DB694F">
        <w:tc>
          <w:tcPr>
            <w:tcW w:w="2970" w:type="dxa"/>
          </w:tcPr>
          <w:p w14:paraId="236EFB7B" w14:textId="77777777" w:rsidR="000F0E84" w:rsidRPr="0047558B" w:rsidRDefault="000F0E84" w:rsidP="004871F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3B269BC" w14:textId="77777777" w:rsidR="000F0E84" w:rsidRPr="0047558B" w:rsidRDefault="000F0E84" w:rsidP="004871F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3B3BD748" w14:textId="1E8F3926" w:rsidR="000F0E84" w:rsidRPr="0047558B" w:rsidDel="000F0E84" w:rsidRDefault="000F0E84" w:rsidP="004871F3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30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กันยายน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2564</w:t>
            </w:r>
          </w:p>
        </w:tc>
        <w:tc>
          <w:tcPr>
            <w:tcW w:w="900" w:type="dxa"/>
          </w:tcPr>
          <w:p w14:paraId="2C103AD6" w14:textId="77777777" w:rsidR="000F0E84" w:rsidRPr="0047558B" w:rsidRDefault="000F0E84" w:rsidP="004871F3">
            <w:pPr>
              <w:tabs>
                <w:tab w:val="clear" w:pos="680"/>
              </w:tabs>
              <w:spacing w:line="240" w:lineRule="auto"/>
              <w:ind w:left="-107" w:right="-93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01BEA73F" w14:textId="58681591" w:rsidR="000F0E84" w:rsidRPr="00DB694F" w:rsidRDefault="000F0E84" w:rsidP="00DB694F">
            <w:pPr>
              <w:tabs>
                <w:tab w:val="clear" w:pos="680"/>
              </w:tabs>
              <w:spacing w:line="240" w:lineRule="auto"/>
              <w:ind w:left="-107" w:right="-93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br/>
              <w:t>ตามบัญชี</w:t>
            </w:r>
          </w:p>
        </w:tc>
        <w:tc>
          <w:tcPr>
            <w:tcW w:w="272" w:type="dxa"/>
          </w:tcPr>
          <w:p w14:paraId="0A22D74F" w14:textId="77777777" w:rsidR="000F0E84" w:rsidRPr="00DB694F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00D7230B" w14:textId="77777777" w:rsidR="000F0E84" w:rsidRPr="0047558B" w:rsidRDefault="000F0E84" w:rsidP="004871F3">
            <w:pPr>
              <w:tabs>
                <w:tab w:val="clear" w:pos="907"/>
                <w:tab w:val="decimal" w:pos="706"/>
              </w:tabs>
              <w:spacing w:line="240" w:lineRule="auto"/>
              <w:ind w:left="-118" w:right="-9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5AAA6BF" w14:textId="7447C82C" w:rsidR="000F0E84" w:rsidRPr="00DB694F" w:rsidRDefault="000F0E84" w:rsidP="00DB694F">
            <w:pPr>
              <w:tabs>
                <w:tab w:val="clear" w:pos="907"/>
                <w:tab w:val="decimal" w:pos="706"/>
              </w:tabs>
              <w:spacing w:line="240" w:lineRule="auto"/>
              <w:ind w:left="-118" w:right="-9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ภายใน</w:t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1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ปี หรือน้อยกว่า</w:t>
            </w:r>
          </w:p>
        </w:tc>
        <w:tc>
          <w:tcPr>
            <w:tcW w:w="272" w:type="dxa"/>
          </w:tcPr>
          <w:p w14:paraId="2ECBF54C" w14:textId="77777777" w:rsidR="000F0E84" w:rsidRPr="00DB694F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</w:tcPr>
          <w:p w14:paraId="24F08116" w14:textId="5E4E0B56" w:rsidR="000F0E84" w:rsidRPr="0047558B" w:rsidRDefault="000F0E84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มากกว่า</w:t>
            </w:r>
            <w:r w:rsidR="004871F3"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br/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1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ปี แต่</w:t>
            </w:r>
          </w:p>
          <w:p w14:paraId="618E4258" w14:textId="2ADCD0EC" w:rsidR="000F0E84" w:rsidRPr="00DB694F" w:rsidRDefault="000F0E84" w:rsidP="00DB694F">
            <w:pPr>
              <w:tabs>
                <w:tab w:val="clear" w:pos="680"/>
                <w:tab w:val="left" w:pos="505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 w:eastAsia="en-GB"/>
              </w:rPr>
            </w:pPr>
            <w:r w:rsidRPr="00DB694F">
              <w:rPr>
                <w:rFonts w:ascii="Angsana New" w:hAnsi="Angsana New"/>
                <w:spacing w:val="-6"/>
                <w:sz w:val="30"/>
                <w:szCs w:val="30"/>
                <w:cs/>
                <w:lang w:val="en-GB" w:eastAsia="en-GB"/>
              </w:rPr>
              <w:t>ไม่เกิน</w:t>
            </w: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  <w:lang w:val="en-GB" w:eastAsia="en-GB"/>
              </w:rPr>
              <w:t xml:space="preserve"> </w:t>
            </w:r>
            <w:r w:rsidRPr="00DB694F">
              <w:rPr>
                <w:rFonts w:ascii="Angsana New" w:hAnsi="Angsana New"/>
                <w:spacing w:val="-6"/>
                <w:sz w:val="30"/>
                <w:szCs w:val="30"/>
                <w:lang w:val="en-GB" w:eastAsia="en-GB"/>
              </w:rPr>
              <w:t xml:space="preserve">5 </w:t>
            </w:r>
            <w:r w:rsidRPr="00DB694F">
              <w:rPr>
                <w:rFonts w:ascii="Angsana New" w:hAnsi="Angsana New"/>
                <w:spacing w:val="-6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41" w:type="dxa"/>
          </w:tcPr>
          <w:p w14:paraId="29940CBA" w14:textId="77777777" w:rsidR="000F0E84" w:rsidRPr="00DB694F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713" w:type="dxa"/>
          </w:tcPr>
          <w:p w14:paraId="2250116F" w14:textId="77777777" w:rsidR="000F0E84" w:rsidRPr="0047558B" w:rsidRDefault="000F0E84" w:rsidP="004871F3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4B9A56A" w14:textId="77777777" w:rsidR="000F0E84" w:rsidRPr="0047558B" w:rsidRDefault="000F0E84" w:rsidP="004871F3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มากกว่า</w:t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</w:p>
          <w:p w14:paraId="2FB8FE7C" w14:textId="110BC866" w:rsidR="000F0E84" w:rsidRPr="00DB694F" w:rsidRDefault="000F0E84" w:rsidP="00DB694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5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70" w:type="dxa"/>
          </w:tcPr>
          <w:p w14:paraId="67079663" w14:textId="77777777" w:rsidR="000F0E84" w:rsidRPr="00DB694F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7" w:type="dxa"/>
          </w:tcPr>
          <w:p w14:paraId="0C13B252" w14:textId="77777777" w:rsidR="000F0E84" w:rsidRPr="0047558B" w:rsidRDefault="000F0E84" w:rsidP="004871F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6AACAF48" w14:textId="77777777" w:rsidR="000F0E84" w:rsidRPr="0047558B" w:rsidRDefault="000F0E84" w:rsidP="004871F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9214EC6" w14:textId="7DCD3F89" w:rsidR="000F0E84" w:rsidRPr="00DB694F" w:rsidRDefault="000F0E84" w:rsidP="00DB694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4871F3" w:rsidRPr="0047558B" w14:paraId="6DE75A30" w14:textId="77777777" w:rsidTr="00DB694F">
        <w:tc>
          <w:tcPr>
            <w:tcW w:w="2970" w:type="dxa"/>
          </w:tcPr>
          <w:p w14:paraId="1DB59D81" w14:textId="77777777" w:rsidR="000F0E84" w:rsidRPr="0047558B" w:rsidDel="000F0E84" w:rsidRDefault="000F0E84" w:rsidP="004871F3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551" w:type="dxa"/>
            <w:gridSpan w:val="9"/>
          </w:tcPr>
          <w:p w14:paraId="6665E3F7" w14:textId="24D22BF1" w:rsidR="000F0E84" w:rsidRPr="0047558B" w:rsidRDefault="000F0E84" w:rsidP="00DB694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4871F3" w:rsidRPr="0047558B" w14:paraId="0B29B426" w14:textId="77777777" w:rsidTr="00DB694F">
        <w:tc>
          <w:tcPr>
            <w:tcW w:w="2970" w:type="dxa"/>
          </w:tcPr>
          <w:p w14:paraId="2D56B407" w14:textId="3B5352BC" w:rsidR="000F0E84" w:rsidRPr="0047558B" w:rsidDel="000F0E84" w:rsidRDefault="000F0E84" w:rsidP="004871F3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900" w:type="dxa"/>
          </w:tcPr>
          <w:p w14:paraId="72453420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63EDA9AE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2F93745E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46E4132A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</w:tcPr>
          <w:p w14:paraId="36C00401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7F667AB8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713" w:type="dxa"/>
          </w:tcPr>
          <w:p w14:paraId="197ED550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31CA2A44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7" w:type="dxa"/>
          </w:tcPr>
          <w:p w14:paraId="33C44221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4871F3" w:rsidRPr="0047558B" w14:paraId="44336D6D" w14:textId="77777777" w:rsidTr="00DB694F">
        <w:tc>
          <w:tcPr>
            <w:tcW w:w="2970" w:type="dxa"/>
          </w:tcPr>
          <w:p w14:paraId="3007670E" w14:textId="26A2789B" w:rsidR="000F0E84" w:rsidRPr="00DB694F" w:rsidDel="000F0E84" w:rsidRDefault="000F0E84" w:rsidP="00DB694F">
            <w:pPr>
              <w:tabs>
                <w:tab w:val="clear" w:pos="2807"/>
                <w:tab w:val="left" w:pos="2679"/>
              </w:tabs>
              <w:spacing w:line="240" w:lineRule="auto"/>
              <w:ind w:left="73" w:right="-106" w:hanging="73"/>
              <w:rPr>
                <w:rFonts w:ascii="Angsana New" w:hAnsi="Angsana New"/>
                <w:spacing w:val="-6"/>
                <w:sz w:val="30"/>
                <w:szCs w:val="30"/>
                <w:cs/>
                <w:lang w:val="en-GB" w:eastAsia="en-GB"/>
              </w:rPr>
            </w:pPr>
            <w:r w:rsidRPr="00DB694F">
              <w:rPr>
                <w:rFonts w:ascii="Angsana New" w:hAnsi="Angsana New"/>
                <w:spacing w:val="-6"/>
                <w:sz w:val="30"/>
                <w:szCs w:val="30"/>
                <w:cs/>
                <w:lang w:val="en-GB" w:eastAsia="en-GB"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900" w:type="dxa"/>
          </w:tcPr>
          <w:p w14:paraId="27095922" w14:textId="5E683BAF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2CAD356F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0BE7B320" w14:textId="583978D0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52CF9742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</w:tcPr>
          <w:p w14:paraId="00EAA781" w14:textId="1B82A586" w:rsidR="000F0E84" w:rsidRPr="0047558B" w:rsidRDefault="000F0E84" w:rsidP="00DB694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4528C240" w14:textId="77777777" w:rsidR="000F0E84" w:rsidRPr="0047558B" w:rsidRDefault="000F0E84" w:rsidP="00DB694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713" w:type="dxa"/>
          </w:tcPr>
          <w:p w14:paraId="47B0E88B" w14:textId="2ABFF912" w:rsidR="000F0E84" w:rsidRPr="0047558B" w:rsidRDefault="000F0E84" w:rsidP="00DB694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68D5F2E3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7" w:type="dxa"/>
          </w:tcPr>
          <w:p w14:paraId="72D3D8DC" w14:textId="1CEB188E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4871F3" w:rsidRPr="0047558B" w14:paraId="4C2B568E" w14:textId="77777777" w:rsidTr="00DB694F">
        <w:tc>
          <w:tcPr>
            <w:tcW w:w="2970" w:type="dxa"/>
          </w:tcPr>
          <w:p w14:paraId="7A491C04" w14:textId="520C9D00" w:rsidR="000F0E84" w:rsidRPr="0047558B" w:rsidRDefault="000F0E84" w:rsidP="004871F3">
            <w:pPr>
              <w:tabs>
                <w:tab w:val="clear" w:pos="2807"/>
                <w:tab w:val="left" w:pos="2679"/>
              </w:tabs>
              <w:spacing w:line="240" w:lineRule="auto"/>
              <w:ind w:left="73" w:right="-106" w:hanging="73"/>
              <w:rPr>
                <w:rFonts w:ascii="Angsana New" w:hAnsi="Angsana New"/>
                <w:spacing w:val="-6"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C4CEA5" w14:textId="1FCA3F9B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32,643</w:t>
            </w:r>
          </w:p>
        </w:tc>
        <w:tc>
          <w:tcPr>
            <w:tcW w:w="272" w:type="dxa"/>
          </w:tcPr>
          <w:p w14:paraId="56388042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09D4888" w14:textId="14249BA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1,079,037</w:t>
            </w:r>
          </w:p>
        </w:tc>
        <w:tc>
          <w:tcPr>
            <w:tcW w:w="272" w:type="dxa"/>
          </w:tcPr>
          <w:p w14:paraId="3CF45A1B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5318957" w14:textId="0C678F70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586E85AD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230B2B18" w14:textId="38610C70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7E810B1C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79437BE" w14:textId="39838CC4" w:rsidR="000F0E84" w:rsidRPr="0047558B" w:rsidRDefault="000F0E84" w:rsidP="00DB694F">
            <w:pPr>
              <w:tabs>
                <w:tab w:val="clear" w:pos="680"/>
                <w:tab w:val="decimal" w:pos="380"/>
              </w:tabs>
              <w:spacing w:line="240" w:lineRule="auto"/>
              <w:ind w:right="-50" w:hanging="70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pacing w:val="-4"/>
                <w:sz w:val="30"/>
                <w:szCs w:val="30"/>
                <w:lang w:val="en-GB" w:eastAsia="en-GB"/>
              </w:rPr>
              <w:t>1,079,037</w:t>
            </w:r>
          </w:p>
        </w:tc>
      </w:tr>
      <w:tr w:rsidR="00EE6433" w:rsidRPr="0047558B" w14:paraId="6EBE4E2C" w14:textId="77777777" w:rsidTr="00DB694F">
        <w:tc>
          <w:tcPr>
            <w:tcW w:w="2970" w:type="dxa"/>
          </w:tcPr>
          <w:p w14:paraId="376804BC" w14:textId="488283F1" w:rsidR="000F0E84" w:rsidRPr="00DB694F" w:rsidDel="000F0E84" w:rsidRDefault="000F0E84" w:rsidP="004871F3">
            <w:pPr>
              <w:spacing w:line="240" w:lineRule="auto"/>
              <w:ind w:left="73" w:right="-108" w:hanging="7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C8A6515" w14:textId="607F4BE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32,643</w:t>
            </w:r>
          </w:p>
        </w:tc>
        <w:tc>
          <w:tcPr>
            <w:tcW w:w="272" w:type="dxa"/>
          </w:tcPr>
          <w:p w14:paraId="5454A6BA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E8D0E14" w14:textId="0E8FB6FC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1,079,037</w:t>
            </w:r>
          </w:p>
        </w:tc>
        <w:tc>
          <w:tcPr>
            <w:tcW w:w="272" w:type="dxa"/>
          </w:tcPr>
          <w:p w14:paraId="1461ED4F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BD9B396" w14:textId="3A6BA1C3" w:rsidR="000F0E84" w:rsidRPr="0047558B" w:rsidRDefault="000F0E84" w:rsidP="00DB694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39CB4AB3" w14:textId="77777777" w:rsidR="000F0E84" w:rsidRPr="0047558B" w:rsidRDefault="000F0E84" w:rsidP="00DB694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46FD7A43" w14:textId="4E2982DE" w:rsidR="000F0E84" w:rsidRPr="0047558B" w:rsidRDefault="000F0E84" w:rsidP="00DB694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05482FE4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D61DF3F" w14:textId="298E4E00" w:rsidR="000F0E84" w:rsidRPr="00DB694F" w:rsidRDefault="000F0E84" w:rsidP="00DB694F">
            <w:pPr>
              <w:tabs>
                <w:tab w:val="clear" w:pos="680"/>
                <w:tab w:val="decimal" w:pos="380"/>
              </w:tabs>
              <w:spacing w:line="240" w:lineRule="auto"/>
              <w:ind w:right="-50" w:hanging="70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GB" w:eastAsia="en-GB"/>
              </w:rPr>
              <w:t>1,079,037</w:t>
            </w:r>
          </w:p>
        </w:tc>
      </w:tr>
    </w:tbl>
    <w:p w14:paraId="4EA4550D" w14:textId="115FC012" w:rsidR="004871F3" w:rsidRPr="0047558B" w:rsidRDefault="004871F3" w:rsidP="000F0E84">
      <w:pPr>
        <w:spacing w:line="240" w:lineRule="auto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21583F0B" w14:textId="51774DEE" w:rsidR="004871F3" w:rsidRPr="0047558B" w:rsidRDefault="004871F3" w:rsidP="000F0E84">
      <w:pPr>
        <w:spacing w:line="240" w:lineRule="auto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68F5817E" w14:textId="2D75BD67" w:rsidR="004871F3" w:rsidRPr="0047558B" w:rsidRDefault="004871F3" w:rsidP="000F0E84">
      <w:pPr>
        <w:spacing w:line="240" w:lineRule="auto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18EFF136" w14:textId="48056175" w:rsidR="004871F3" w:rsidRPr="0047558B" w:rsidRDefault="004871F3" w:rsidP="000F0E84">
      <w:pPr>
        <w:spacing w:line="240" w:lineRule="auto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1178B23A" w14:textId="5E5A240D" w:rsidR="004871F3" w:rsidRPr="0047558B" w:rsidRDefault="004871F3" w:rsidP="000F0E84">
      <w:pPr>
        <w:spacing w:line="240" w:lineRule="auto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4325DD6A" w14:textId="1EAC0B6B" w:rsidR="004871F3" w:rsidRPr="0047558B" w:rsidRDefault="004871F3" w:rsidP="000F0E84">
      <w:pPr>
        <w:spacing w:line="240" w:lineRule="auto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493ECE87" w14:textId="0985F5E6" w:rsidR="004871F3" w:rsidRPr="0047558B" w:rsidRDefault="004871F3" w:rsidP="000F0E84">
      <w:pPr>
        <w:spacing w:line="240" w:lineRule="auto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73373EC2" w14:textId="296FA040" w:rsidR="004871F3" w:rsidRPr="0047558B" w:rsidRDefault="004871F3" w:rsidP="000F0E84">
      <w:pPr>
        <w:spacing w:line="240" w:lineRule="auto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3A636FD2" w14:textId="13C5AA73" w:rsidR="004871F3" w:rsidRPr="0047558B" w:rsidRDefault="004871F3" w:rsidP="000F0E84">
      <w:pPr>
        <w:spacing w:line="240" w:lineRule="auto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2128CB7B" w14:textId="3512EF06" w:rsidR="004871F3" w:rsidRPr="0047558B" w:rsidRDefault="004871F3" w:rsidP="000F0E84">
      <w:pPr>
        <w:spacing w:line="240" w:lineRule="auto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32687BA4" w14:textId="6D5C20D6" w:rsidR="004871F3" w:rsidRPr="0047558B" w:rsidRDefault="004871F3" w:rsidP="000F0E84">
      <w:pPr>
        <w:spacing w:line="240" w:lineRule="auto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02649EEB" w14:textId="69314382" w:rsidR="004871F3" w:rsidRPr="0047558B" w:rsidRDefault="004871F3" w:rsidP="000F0E84">
      <w:pPr>
        <w:spacing w:line="240" w:lineRule="auto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21F7BD87" w14:textId="382EB2B8" w:rsidR="004871F3" w:rsidRPr="0047558B" w:rsidRDefault="004871F3" w:rsidP="000F0E84">
      <w:pPr>
        <w:spacing w:line="240" w:lineRule="auto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728B0C0A" w14:textId="5B59DB9C" w:rsidR="004871F3" w:rsidRPr="0047558B" w:rsidRDefault="004871F3" w:rsidP="000F0E84">
      <w:pPr>
        <w:spacing w:line="240" w:lineRule="auto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214AD2CE" w14:textId="4E85E83A" w:rsidR="004871F3" w:rsidRPr="0047558B" w:rsidRDefault="004871F3" w:rsidP="000F0E84">
      <w:pPr>
        <w:spacing w:line="240" w:lineRule="auto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022AC62D" w14:textId="3E015C4D" w:rsidR="004871F3" w:rsidRPr="0047558B" w:rsidRDefault="004871F3" w:rsidP="000F0E84">
      <w:pPr>
        <w:spacing w:line="240" w:lineRule="auto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553ED967" w14:textId="672736AE" w:rsidR="004871F3" w:rsidRPr="0047558B" w:rsidRDefault="004871F3" w:rsidP="000F0E84">
      <w:pPr>
        <w:spacing w:line="240" w:lineRule="auto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23F3C469" w14:textId="77777777" w:rsidR="00407680" w:rsidRPr="00DB694F" w:rsidRDefault="00407680" w:rsidP="00DB694F">
      <w:pPr>
        <w:spacing w:line="240" w:lineRule="auto"/>
        <w:ind w:left="540" w:right="-7"/>
        <w:jc w:val="thaiDistribute"/>
        <w:rPr>
          <w:rFonts w:ascii="Angsana New" w:hAnsi="Angsana New"/>
          <w:sz w:val="14"/>
          <w:szCs w:val="14"/>
        </w:rPr>
      </w:pPr>
    </w:p>
    <w:tbl>
      <w:tblPr>
        <w:tblStyle w:val="TableGrid"/>
        <w:tblpPr w:leftFromText="180" w:rightFromText="180" w:vertAnchor="text" w:horzAnchor="page" w:tblpX="2042" w:tblpY="165"/>
        <w:tblW w:w="8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272"/>
        <w:gridCol w:w="1078"/>
        <w:gridCol w:w="272"/>
        <w:gridCol w:w="898"/>
        <w:gridCol w:w="241"/>
        <w:gridCol w:w="659"/>
        <w:gridCol w:w="270"/>
        <w:gridCol w:w="900"/>
      </w:tblGrid>
      <w:tr w:rsidR="004871F3" w:rsidRPr="0047558B" w14:paraId="3A127E6D" w14:textId="77777777" w:rsidTr="00DB694F">
        <w:tc>
          <w:tcPr>
            <w:tcW w:w="2970" w:type="dxa"/>
          </w:tcPr>
          <w:p w14:paraId="4AD50B5F" w14:textId="77777777" w:rsidR="00407680" w:rsidRPr="0047558B" w:rsidRDefault="00407680" w:rsidP="004871F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490" w:type="dxa"/>
            <w:gridSpan w:val="9"/>
            <w:hideMark/>
          </w:tcPr>
          <w:p w14:paraId="6A221F2A" w14:textId="64F9E22A" w:rsidR="00407680" w:rsidRPr="0047558B" w:rsidRDefault="00407680" w:rsidP="004871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4871F3" w:rsidRPr="0047558B" w14:paraId="7426FC28" w14:textId="77777777" w:rsidTr="00DB694F">
        <w:tc>
          <w:tcPr>
            <w:tcW w:w="2970" w:type="dxa"/>
          </w:tcPr>
          <w:p w14:paraId="7288F236" w14:textId="77777777" w:rsidR="00407680" w:rsidRPr="0047558B" w:rsidRDefault="00407680" w:rsidP="004871F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</w:tcPr>
          <w:p w14:paraId="0AC100ED" w14:textId="77777777" w:rsidR="00407680" w:rsidRPr="0047558B" w:rsidRDefault="00407680" w:rsidP="004871F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2" w:type="dxa"/>
          </w:tcPr>
          <w:p w14:paraId="294D2897" w14:textId="77777777" w:rsidR="00407680" w:rsidRPr="0047558B" w:rsidRDefault="00407680" w:rsidP="004871F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318" w:type="dxa"/>
            <w:gridSpan w:val="7"/>
            <w:hideMark/>
          </w:tcPr>
          <w:p w14:paraId="101AEDF1" w14:textId="77777777" w:rsidR="00407680" w:rsidRPr="0047558B" w:rsidRDefault="00407680" w:rsidP="004871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4871F3" w:rsidRPr="0047558B" w14:paraId="623A17BF" w14:textId="77777777" w:rsidTr="00DB694F">
        <w:tc>
          <w:tcPr>
            <w:tcW w:w="2970" w:type="dxa"/>
            <w:hideMark/>
          </w:tcPr>
          <w:p w14:paraId="16A480EC" w14:textId="77777777" w:rsidR="00407680" w:rsidRPr="0047558B" w:rsidRDefault="00407680" w:rsidP="004871F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  <w:p w14:paraId="3FF290E9" w14:textId="77777777" w:rsidR="00407680" w:rsidRPr="0047558B" w:rsidRDefault="00407680" w:rsidP="004871F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  <w:p w14:paraId="57AE16CE" w14:textId="77777777" w:rsidR="00407680" w:rsidRPr="0047558B" w:rsidRDefault="00407680" w:rsidP="004871F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30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กันยายน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2564</w:t>
            </w:r>
          </w:p>
        </w:tc>
        <w:tc>
          <w:tcPr>
            <w:tcW w:w="900" w:type="dxa"/>
            <w:hideMark/>
          </w:tcPr>
          <w:p w14:paraId="4CADC6B6" w14:textId="77777777" w:rsidR="00407680" w:rsidRPr="0047558B" w:rsidRDefault="00407680" w:rsidP="004871F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1AD00D8" w14:textId="77777777" w:rsidR="00407680" w:rsidRPr="0047558B" w:rsidRDefault="00407680" w:rsidP="004871F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</w:t>
            </w:r>
          </w:p>
          <w:p w14:paraId="2506384F" w14:textId="77777777" w:rsidR="00407680" w:rsidRPr="0047558B" w:rsidRDefault="00407680" w:rsidP="004871F3">
            <w:pPr>
              <w:tabs>
                <w:tab w:val="clear" w:pos="680"/>
                <w:tab w:val="left" w:pos="364"/>
              </w:tabs>
              <w:spacing w:line="240" w:lineRule="auto"/>
              <w:ind w:left="-266" w:right="-212" w:firstLine="9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AAB005E" w14:textId="77777777" w:rsidR="00407680" w:rsidRPr="0047558B" w:rsidRDefault="00407680" w:rsidP="004871F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hideMark/>
          </w:tcPr>
          <w:p w14:paraId="0D3A15E8" w14:textId="77777777" w:rsidR="00407680" w:rsidRPr="0047558B" w:rsidRDefault="00407680" w:rsidP="004871F3">
            <w:pPr>
              <w:tabs>
                <w:tab w:val="clear" w:pos="680"/>
                <w:tab w:val="clear" w:pos="907"/>
                <w:tab w:val="left" w:pos="629"/>
              </w:tabs>
              <w:spacing w:line="240" w:lineRule="auto"/>
              <w:ind w:left="-91" w:right="-123" w:hanging="9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08670D39" w14:textId="77777777" w:rsidR="00407680" w:rsidRPr="0047558B" w:rsidRDefault="00407680" w:rsidP="004871F3">
            <w:pPr>
              <w:tabs>
                <w:tab w:val="clear" w:pos="680"/>
                <w:tab w:val="clear" w:pos="907"/>
                <w:tab w:val="left" w:pos="629"/>
              </w:tabs>
              <w:spacing w:line="240" w:lineRule="auto"/>
              <w:ind w:left="-91" w:right="-123" w:hanging="9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ภายใน</w:t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1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ปี หรือน้อยกว่า</w:t>
            </w:r>
          </w:p>
        </w:tc>
        <w:tc>
          <w:tcPr>
            <w:tcW w:w="272" w:type="dxa"/>
          </w:tcPr>
          <w:p w14:paraId="7472F010" w14:textId="77777777" w:rsidR="00407680" w:rsidRPr="0047558B" w:rsidRDefault="00407680" w:rsidP="004871F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  <w:hideMark/>
          </w:tcPr>
          <w:p w14:paraId="78708407" w14:textId="77777777" w:rsidR="00407680" w:rsidRPr="0047558B" w:rsidRDefault="00407680" w:rsidP="004871F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</w:p>
          <w:p w14:paraId="0F86083E" w14:textId="77777777" w:rsidR="00407680" w:rsidRPr="0047558B" w:rsidRDefault="00407680" w:rsidP="004871F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1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ปี แต่</w:t>
            </w:r>
          </w:p>
          <w:p w14:paraId="23F6E434" w14:textId="77777777" w:rsidR="00407680" w:rsidRPr="00DB694F" w:rsidRDefault="00407680" w:rsidP="004871F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GB" w:eastAsia="en-GB"/>
              </w:rPr>
            </w:pPr>
            <w:r w:rsidRPr="00DB694F">
              <w:rPr>
                <w:rFonts w:ascii="Angsana New" w:hAnsi="Angsana New"/>
                <w:spacing w:val="-8"/>
                <w:sz w:val="30"/>
                <w:szCs w:val="30"/>
                <w:cs/>
                <w:lang w:val="en-GB" w:eastAsia="en-GB"/>
              </w:rPr>
              <w:t xml:space="preserve">ไม่เกิน </w:t>
            </w:r>
            <w:r w:rsidRPr="00DB694F">
              <w:rPr>
                <w:rFonts w:ascii="Angsana New" w:hAnsi="Angsana New"/>
                <w:spacing w:val="-8"/>
                <w:sz w:val="30"/>
                <w:szCs w:val="30"/>
                <w:lang w:val="en-GB" w:eastAsia="en-GB"/>
              </w:rPr>
              <w:t xml:space="preserve">5 </w:t>
            </w:r>
            <w:r w:rsidRPr="00DB694F">
              <w:rPr>
                <w:rFonts w:ascii="Angsana New" w:hAnsi="Angsana New"/>
                <w:spacing w:val="-8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41" w:type="dxa"/>
          </w:tcPr>
          <w:p w14:paraId="519D62C6" w14:textId="77777777" w:rsidR="00407680" w:rsidRPr="0047558B" w:rsidRDefault="00407680" w:rsidP="004871F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59" w:type="dxa"/>
            <w:hideMark/>
          </w:tcPr>
          <w:p w14:paraId="1DE33580" w14:textId="77777777" w:rsidR="00407680" w:rsidRPr="0047558B" w:rsidRDefault="00407680" w:rsidP="004871F3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308834BC" w14:textId="77777777" w:rsidR="00407680" w:rsidRPr="0047558B" w:rsidRDefault="00407680" w:rsidP="004871F3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มากกว่า</w:t>
            </w: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</w:p>
          <w:p w14:paraId="745BE3D7" w14:textId="77777777" w:rsidR="00407680" w:rsidRPr="0047558B" w:rsidRDefault="00407680" w:rsidP="004871F3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5 </w:t>
            </w: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70" w:type="dxa"/>
          </w:tcPr>
          <w:p w14:paraId="04409D41" w14:textId="77777777" w:rsidR="00407680" w:rsidRPr="0047558B" w:rsidRDefault="00407680" w:rsidP="004871F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hideMark/>
          </w:tcPr>
          <w:p w14:paraId="3DDD7AB0" w14:textId="77777777" w:rsidR="00407680" w:rsidRPr="0047558B" w:rsidRDefault="00407680" w:rsidP="004871F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4B894FD" w14:textId="77777777" w:rsidR="00407680" w:rsidRPr="0047558B" w:rsidRDefault="00407680" w:rsidP="004871F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6838B30E" w14:textId="77777777" w:rsidR="00407680" w:rsidRPr="0047558B" w:rsidRDefault="00407680" w:rsidP="004871F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4871F3" w:rsidRPr="0047558B" w14:paraId="478BF5EE" w14:textId="77777777" w:rsidTr="00DB694F">
        <w:tc>
          <w:tcPr>
            <w:tcW w:w="2970" w:type="dxa"/>
          </w:tcPr>
          <w:p w14:paraId="69ADD74C" w14:textId="77777777" w:rsidR="00407680" w:rsidRPr="00DB694F" w:rsidRDefault="00407680" w:rsidP="004871F3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490" w:type="dxa"/>
            <w:gridSpan w:val="9"/>
            <w:hideMark/>
          </w:tcPr>
          <w:p w14:paraId="4D296170" w14:textId="77777777" w:rsidR="00407680" w:rsidRPr="0047558B" w:rsidRDefault="00407680" w:rsidP="004871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4871F3" w:rsidRPr="0047558B" w14:paraId="6D1EBDAC" w14:textId="77777777" w:rsidTr="00DB694F">
        <w:tc>
          <w:tcPr>
            <w:tcW w:w="2970" w:type="dxa"/>
            <w:hideMark/>
          </w:tcPr>
          <w:p w14:paraId="5F66890B" w14:textId="77777777" w:rsidR="00407680" w:rsidRPr="0047558B" w:rsidRDefault="00407680" w:rsidP="004871F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00" w:type="dxa"/>
          </w:tcPr>
          <w:p w14:paraId="7BA4662D" w14:textId="77777777" w:rsidR="00407680" w:rsidRPr="0047558B" w:rsidRDefault="00407680" w:rsidP="004871F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6CF0BDDD" w14:textId="77777777" w:rsidR="00407680" w:rsidRPr="0047558B" w:rsidRDefault="00407680" w:rsidP="004871F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6AB0A851" w14:textId="77777777" w:rsidR="00407680" w:rsidRPr="0047558B" w:rsidRDefault="00407680" w:rsidP="004871F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16360DF6" w14:textId="77777777" w:rsidR="00407680" w:rsidRPr="0047558B" w:rsidRDefault="00407680" w:rsidP="004871F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</w:tcPr>
          <w:p w14:paraId="32C24460" w14:textId="77777777" w:rsidR="00407680" w:rsidRPr="0047558B" w:rsidRDefault="00407680" w:rsidP="004871F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61C5DE94" w14:textId="77777777" w:rsidR="00407680" w:rsidRPr="0047558B" w:rsidRDefault="00407680" w:rsidP="004871F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59" w:type="dxa"/>
          </w:tcPr>
          <w:p w14:paraId="7EF8CD72" w14:textId="77777777" w:rsidR="00407680" w:rsidRPr="0047558B" w:rsidRDefault="00407680" w:rsidP="004871F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9EE8E05" w14:textId="77777777" w:rsidR="00407680" w:rsidRPr="0047558B" w:rsidRDefault="00407680" w:rsidP="004871F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</w:tcPr>
          <w:p w14:paraId="3FCB162E" w14:textId="77777777" w:rsidR="00407680" w:rsidRPr="0047558B" w:rsidRDefault="00407680" w:rsidP="004871F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4871F3" w:rsidRPr="0047558B" w14:paraId="0ECF90C8" w14:textId="77777777" w:rsidTr="00DB694F">
        <w:tc>
          <w:tcPr>
            <w:tcW w:w="2970" w:type="dxa"/>
            <w:hideMark/>
          </w:tcPr>
          <w:p w14:paraId="4F5F5CF4" w14:textId="77777777" w:rsidR="00407680" w:rsidRPr="0047558B" w:rsidRDefault="00407680" w:rsidP="004871F3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187DE505" w14:textId="1BB8FCA4" w:rsidR="00407680" w:rsidRPr="0047558B" w:rsidRDefault="002A0D06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106,557</w:t>
            </w:r>
          </w:p>
        </w:tc>
        <w:tc>
          <w:tcPr>
            <w:tcW w:w="272" w:type="dxa"/>
          </w:tcPr>
          <w:p w14:paraId="30C7A544" w14:textId="77777777" w:rsidR="00407680" w:rsidRPr="0047558B" w:rsidRDefault="00407680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761C013C" w14:textId="22C0ED95" w:rsidR="00407680" w:rsidRPr="0047558B" w:rsidRDefault="002A0D06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106,557</w:t>
            </w:r>
          </w:p>
        </w:tc>
        <w:tc>
          <w:tcPr>
            <w:tcW w:w="272" w:type="dxa"/>
          </w:tcPr>
          <w:p w14:paraId="2B684B57" w14:textId="77777777" w:rsidR="00407680" w:rsidRPr="0047558B" w:rsidRDefault="00407680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</w:tcPr>
          <w:p w14:paraId="5B1F1BD9" w14:textId="77777777" w:rsidR="00407680" w:rsidRPr="0047558B" w:rsidRDefault="00407680" w:rsidP="004871F3">
            <w:pPr>
              <w:tabs>
                <w:tab w:val="decimal" w:pos="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537C4C77" w14:textId="77777777" w:rsidR="00407680" w:rsidRPr="0047558B" w:rsidRDefault="00407680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59" w:type="dxa"/>
          </w:tcPr>
          <w:p w14:paraId="628E5C00" w14:textId="77777777" w:rsidR="00407680" w:rsidRPr="0047558B" w:rsidRDefault="00407680" w:rsidP="004871F3">
            <w:pPr>
              <w:tabs>
                <w:tab w:val="decimal" w:pos="41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0A6C65FD" w14:textId="77777777" w:rsidR="00407680" w:rsidRPr="0047558B" w:rsidRDefault="00407680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</w:tcPr>
          <w:p w14:paraId="7B91434B" w14:textId="5E6723FA" w:rsidR="00407680" w:rsidRPr="0047558B" w:rsidRDefault="002A0D06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106,557</w:t>
            </w:r>
          </w:p>
        </w:tc>
      </w:tr>
      <w:tr w:rsidR="004871F3" w:rsidRPr="0047558B" w14:paraId="242C8271" w14:textId="77777777" w:rsidTr="00DB694F">
        <w:tc>
          <w:tcPr>
            <w:tcW w:w="2970" w:type="dxa"/>
            <w:hideMark/>
          </w:tcPr>
          <w:p w14:paraId="4BF1F7F0" w14:textId="35DC0629" w:rsidR="000F0E84" w:rsidRPr="00DB694F" w:rsidRDefault="000F0E84" w:rsidP="004871F3">
            <w:pPr>
              <w:spacing w:line="240" w:lineRule="auto"/>
              <w:ind w:left="73" w:right="-24" w:hanging="73"/>
              <w:rPr>
                <w:rFonts w:ascii="Angsana New" w:hAnsi="Angsana New"/>
                <w:spacing w:val="-8"/>
                <w:sz w:val="30"/>
                <w:szCs w:val="30"/>
                <w:lang w:val="en-GB" w:eastAsia="en-GB"/>
              </w:rPr>
            </w:pPr>
            <w:r w:rsidRPr="00DB694F">
              <w:rPr>
                <w:rFonts w:ascii="Angsana New" w:hAnsi="Angsana New"/>
                <w:spacing w:val="-8"/>
                <w:sz w:val="30"/>
                <w:szCs w:val="30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1CC17D45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30,000</w:t>
            </w:r>
          </w:p>
        </w:tc>
        <w:tc>
          <w:tcPr>
            <w:tcW w:w="272" w:type="dxa"/>
          </w:tcPr>
          <w:p w14:paraId="45EF73B1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0E362CEA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30,000</w:t>
            </w:r>
          </w:p>
        </w:tc>
        <w:tc>
          <w:tcPr>
            <w:tcW w:w="272" w:type="dxa"/>
          </w:tcPr>
          <w:p w14:paraId="4F65B7CB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</w:tcPr>
          <w:p w14:paraId="0C48B5B9" w14:textId="77777777" w:rsidR="000F0E84" w:rsidRPr="0047558B" w:rsidRDefault="000F0E84" w:rsidP="004871F3">
            <w:pPr>
              <w:tabs>
                <w:tab w:val="decimal" w:pos="421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5C703EEA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59" w:type="dxa"/>
          </w:tcPr>
          <w:p w14:paraId="592A8680" w14:textId="77777777" w:rsidR="000F0E84" w:rsidRPr="0047558B" w:rsidRDefault="000F0E84" w:rsidP="004871F3">
            <w:pPr>
              <w:tabs>
                <w:tab w:val="decimal" w:pos="417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4F76C121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</w:tcPr>
          <w:p w14:paraId="19DBE6A8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30,000</w:t>
            </w:r>
          </w:p>
        </w:tc>
      </w:tr>
      <w:tr w:rsidR="00EE6433" w:rsidRPr="0047558B" w14:paraId="167040C6" w14:textId="77777777" w:rsidTr="00DB694F">
        <w:tc>
          <w:tcPr>
            <w:tcW w:w="2970" w:type="dxa"/>
          </w:tcPr>
          <w:p w14:paraId="71256F30" w14:textId="54E532A7" w:rsidR="000F0E84" w:rsidRPr="0047558B" w:rsidRDefault="000F0E84" w:rsidP="004871F3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เงินกู้ยืมระยะสั้นจากบริษัทร่วม </w:t>
            </w:r>
          </w:p>
        </w:tc>
        <w:tc>
          <w:tcPr>
            <w:tcW w:w="900" w:type="dxa"/>
          </w:tcPr>
          <w:p w14:paraId="442779ED" w14:textId="5B56BD53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34,000</w:t>
            </w:r>
          </w:p>
        </w:tc>
        <w:tc>
          <w:tcPr>
            <w:tcW w:w="272" w:type="dxa"/>
          </w:tcPr>
          <w:p w14:paraId="397D4BBF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16CF9F47" w14:textId="1C08F291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34,000</w:t>
            </w:r>
          </w:p>
        </w:tc>
        <w:tc>
          <w:tcPr>
            <w:tcW w:w="272" w:type="dxa"/>
          </w:tcPr>
          <w:p w14:paraId="361E25CF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</w:tcPr>
          <w:p w14:paraId="3D9D46D3" w14:textId="7D9D4255" w:rsidR="000F0E84" w:rsidRPr="0047558B" w:rsidRDefault="000F0E84" w:rsidP="004871F3">
            <w:pPr>
              <w:tabs>
                <w:tab w:val="decimal" w:pos="421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55B2D136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59" w:type="dxa"/>
          </w:tcPr>
          <w:p w14:paraId="4810E62C" w14:textId="1506BBA8" w:rsidR="000F0E84" w:rsidRPr="0047558B" w:rsidRDefault="000F0E84" w:rsidP="004871F3">
            <w:pPr>
              <w:tabs>
                <w:tab w:val="decimal" w:pos="417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4B5B12DB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</w:tcPr>
          <w:p w14:paraId="7FEF3279" w14:textId="3F73CC31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34,000</w:t>
            </w:r>
          </w:p>
        </w:tc>
      </w:tr>
      <w:tr w:rsidR="004871F3" w:rsidRPr="0047558B" w14:paraId="5FCF5088" w14:textId="77777777" w:rsidTr="00DB694F">
        <w:trPr>
          <w:trHeight w:val="119"/>
        </w:trPr>
        <w:tc>
          <w:tcPr>
            <w:tcW w:w="2970" w:type="dxa"/>
            <w:hideMark/>
          </w:tcPr>
          <w:p w14:paraId="5A94E07F" w14:textId="77777777" w:rsidR="00C915B9" w:rsidRPr="0047558B" w:rsidRDefault="00C915B9" w:rsidP="004871F3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7551DD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17,934</w:t>
            </w:r>
          </w:p>
        </w:tc>
        <w:tc>
          <w:tcPr>
            <w:tcW w:w="272" w:type="dxa"/>
          </w:tcPr>
          <w:p w14:paraId="5BD24A13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D709CFC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9,082</w:t>
            </w:r>
          </w:p>
        </w:tc>
        <w:tc>
          <w:tcPr>
            <w:tcW w:w="272" w:type="dxa"/>
          </w:tcPr>
          <w:p w14:paraId="54434078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30D1C07" w14:textId="47D6A2F2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8,</w:t>
            </w:r>
            <w:r w:rsidR="00931D38"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8</w:t>
            </w:r>
            <w:r w:rsidR="001967E4"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52</w:t>
            </w:r>
          </w:p>
        </w:tc>
        <w:tc>
          <w:tcPr>
            <w:tcW w:w="241" w:type="dxa"/>
          </w:tcPr>
          <w:p w14:paraId="18F9099E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24F2BA68" w14:textId="77777777" w:rsidR="00C915B9" w:rsidRPr="0047558B" w:rsidRDefault="00C915B9" w:rsidP="004871F3">
            <w:pPr>
              <w:tabs>
                <w:tab w:val="decimal" w:pos="417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0EE5F09D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4C7FCB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17,934</w:t>
            </w:r>
          </w:p>
        </w:tc>
      </w:tr>
      <w:tr w:rsidR="004871F3" w:rsidRPr="0047558B" w14:paraId="51277C30" w14:textId="77777777" w:rsidTr="00DB694F">
        <w:tc>
          <w:tcPr>
            <w:tcW w:w="2970" w:type="dxa"/>
          </w:tcPr>
          <w:p w14:paraId="2F515DAE" w14:textId="77777777" w:rsidR="00C915B9" w:rsidRPr="00DB694F" w:rsidRDefault="00C915B9" w:rsidP="004871F3">
            <w:pPr>
              <w:spacing w:line="240" w:lineRule="auto"/>
              <w:ind w:left="73" w:right="-24" w:hanging="73"/>
              <w:rPr>
                <w:rFonts w:ascii="Angsana New" w:hAnsi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F83A1BE" w14:textId="10360458" w:rsidR="00C915B9" w:rsidRPr="0047558B" w:rsidRDefault="001967E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188,491</w:t>
            </w:r>
          </w:p>
        </w:tc>
        <w:tc>
          <w:tcPr>
            <w:tcW w:w="272" w:type="dxa"/>
          </w:tcPr>
          <w:p w14:paraId="57E0E571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9CEFDB5" w14:textId="03516310" w:rsidR="00C915B9" w:rsidRPr="0047558B" w:rsidRDefault="001967E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179,639</w:t>
            </w:r>
          </w:p>
        </w:tc>
        <w:tc>
          <w:tcPr>
            <w:tcW w:w="272" w:type="dxa"/>
          </w:tcPr>
          <w:p w14:paraId="44E80AE8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4F72D51" w14:textId="64520E0A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8,8</w:t>
            </w:r>
            <w:r w:rsidR="001967E4"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52</w:t>
            </w:r>
          </w:p>
        </w:tc>
        <w:tc>
          <w:tcPr>
            <w:tcW w:w="241" w:type="dxa"/>
          </w:tcPr>
          <w:p w14:paraId="69923764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14:paraId="2963F5A9" w14:textId="77777777" w:rsidR="00C915B9" w:rsidRPr="0047558B" w:rsidRDefault="00C915B9" w:rsidP="004871F3">
            <w:pPr>
              <w:tabs>
                <w:tab w:val="decimal" w:pos="417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7AD4114F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4A8F764" w14:textId="3AF17C70" w:rsidR="00C915B9" w:rsidRPr="0047558B" w:rsidRDefault="001967E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188,491</w:t>
            </w:r>
          </w:p>
        </w:tc>
      </w:tr>
      <w:tr w:rsidR="004871F3" w:rsidRPr="0047558B" w14:paraId="48D24487" w14:textId="77777777" w:rsidTr="00DB694F">
        <w:tc>
          <w:tcPr>
            <w:tcW w:w="2970" w:type="dxa"/>
            <w:hideMark/>
          </w:tcPr>
          <w:p w14:paraId="72D41480" w14:textId="77777777" w:rsidR="00C915B9" w:rsidRPr="0047558B" w:rsidRDefault="00C915B9" w:rsidP="004871F3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D237540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6455F0BD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5001705B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624029E6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52944A66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1DF70FD6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</w:tcPr>
          <w:p w14:paraId="2A2743FC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3F67D9B6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E17F9AE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4871F3" w:rsidRPr="0047558B" w14:paraId="52A0BDAE" w14:textId="77777777" w:rsidTr="00DB694F">
        <w:tc>
          <w:tcPr>
            <w:tcW w:w="2970" w:type="dxa"/>
            <w:hideMark/>
          </w:tcPr>
          <w:p w14:paraId="05BB292A" w14:textId="458FEE55" w:rsidR="000F0E84" w:rsidRPr="0047558B" w:rsidRDefault="000F0E84" w:rsidP="00DB694F">
            <w:pPr>
              <w:tabs>
                <w:tab w:val="clear" w:pos="2807"/>
                <w:tab w:val="left" w:pos="2680"/>
              </w:tabs>
              <w:spacing w:line="240" w:lineRule="auto"/>
              <w:ind w:left="73" w:right="-110" w:hanging="7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  <w:lang w:val="en-GB" w:eastAsia="en-GB"/>
              </w:rPr>
              <w:t>สัญญาซื้อขายเงินตราต่างประเทศ</w:t>
            </w:r>
            <w:r w:rsidRPr="00DB694F">
              <w:rPr>
                <w:rFonts w:ascii="Angsana New" w:hAnsi="Angsana New"/>
                <w:spacing w:val="-12"/>
                <w:sz w:val="30"/>
                <w:szCs w:val="30"/>
                <w:cs/>
                <w:lang w:val="en-GB" w:eastAsia="en-GB"/>
              </w:rPr>
              <w:t>ล่วงหน้าที่ใช้ในการป้องกันความเสี่ยง</w:t>
            </w:r>
          </w:p>
        </w:tc>
        <w:tc>
          <w:tcPr>
            <w:tcW w:w="900" w:type="dxa"/>
          </w:tcPr>
          <w:p w14:paraId="7826DDF6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061E1EEE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4C954DFA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16DD4E88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</w:tcPr>
          <w:p w14:paraId="431A81A9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6AED0A75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59" w:type="dxa"/>
          </w:tcPr>
          <w:p w14:paraId="22B71115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64171FBA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</w:tcPr>
          <w:p w14:paraId="66291F40" w14:textId="77777777" w:rsidR="000F0E84" w:rsidRPr="0047558B" w:rsidRDefault="000F0E84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4871F3" w:rsidRPr="0047558B" w14:paraId="3DAC7A4C" w14:textId="77777777" w:rsidTr="00DB694F">
        <w:tc>
          <w:tcPr>
            <w:tcW w:w="2970" w:type="dxa"/>
            <w:hideMark/>
          </w:tcPr>
          <w:p w14:paraId="7B999778" w14:textId="63981816" w:rsidR="00C915B9" w:rsidRPr="00DB694F" w:rsidRDefault="000F0E84" w:rsidP="00DB694F">
            <w:pPr>
              <w:spacing w:line="240" w:lineRule="auto"/>
              <w:ind w:left="73" w:right="-108" w:hanging="7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="00C915B9" w:rsidRPr="00DB69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54DFF0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32,643</w:t>
            </w:r>
          </w:p>
        </w:tc>
        <w:tc>
          <w:tcPr>
            <w:tcW w:w="272" w:type="dxa"/>
          </w:tcPr>
          <w:p w14:paraId="291FD215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4CB2594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1,079,037</w:t>
            </w:r>
          </w:p>
        </w:tc>
        <w:tc>
          <w:tcPr>
            <w:tcW w:w="272" w:type="dxa"/>
          </w:tcPr>
          <w:p w14:paraId="406D7037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176B277" w14:textId="77777777" w:rsidR="00C915B9" w:rsidRPr="0047558B" w:rsidRDefault="00C915B9" w:rsidP="004871F3">
            <w:pPr>
              <w:tabs>
                <w:tab w:val="decimal" w:pos="421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01A959D3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58E797EB" w14:textId="77777777" w:rsidR="00C915B9" w:rsidRPr="0047558B" w:rsidRDefault="00C915B9" w:rsidP="004871F3">
            <w:pPr>
              <w:tabs>
                <w:tab w:val="decimal" w:pos="417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47BBE8EA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E33672" w14:textId="77777777" w:rsidR="00C915B9" w:rsidRPr="0047558B" w:rsidRDefault="00C915B9" w:rsidP="00DB694F">
            <w:pPr>
              <w:tabs>
                <w:tab w:val="clear" w:pos="680"/>
                <w:tab w:val="decimal" w:pos="380"/>
              </w:tabs>
              <w:spacing w:line="240" w:lineRule="auto"/>
              <w:ind w:right="-50" w:hanging="70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spacing w:val="-4"/>
                <w:sz w:val="30"/>
                <w:szCs w:val="30"/>
                <w:lang w:val="en-GB" w:eastAsia="en-GB"/>
              </w:rPr>
              <w:t>1,079,037</w:t>
            </w:r>
          </w:p>
        </w:tc>
      </w:tr>
      <w:tr w:rsidR="004871F3" w:rsidRPr="0047558B" w14:paraId="4898B3AE" w14:textId="77777777" w:rsidTr="00DB694F">
        <w:tc>
          <w:tcPr>
            <w:tcW w:w="2970" w:type="dxa"/>
          </w:tcPr>
          <w:p w14:paraId="1CDC8902" w14:textId="77777777" w:rsidR="00C915B9" w:rsidRPr="0047558B" w:rsidRDefault="00C915B9" w:rsidP="004871F3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80CB92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32,643</w:t>
            </w:r>
          </w:p>
        </w:tc>
        <w:tc>
          <w:tcPr>
            <w:tcW w:w="272" w:type="dxa"/>
          </w:tcPr>
          <w:p w14:paraId="0F0E8293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AB3EF69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1,079,037</w:t>
            </w:r>
          </w:p>
        </w:tc>
        <w:tc>
          <w:tcPr>
            <w:tcW w:w="272" w:type="dxa"/>
          </w:tcPr>
          <w:p w14:paraId="23F456DA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FB4BC83" w14:textId="77777777" w:rsidR="00C915B9" w:rsidRPr="0047558B" w:rsidRDefault="00C915B9" w:rsidP="004871F3">
            <w:pPr>
              <w:tabs>
                <w:tab w:val="decimal" w:pos="421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03B0ED32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14:paraId="35885787" w14:textId="77777777" w:rsidR="00C915B9" w:rsidRPr="0047558B" w:rsidRDefault="00C915B9" w:rsidP="004871F3">
            <w:pPr>
              <w:tabs>
                <w:tab w:val="decimal" w:pos="417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4A92B101" w14:textId="77777777" w:rsidR="00C915B9" w:rsidRPr="0047558B" w:rsidRDefault="00C915B9" w:rsidP="004871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9D60D5" w14:textId="77777777" w:rsidR="00C915B9" w:rsidRPr="00DB694F" w:rsidRDefault="00C915B9" w:rsidP="00DB694F">
            <w:pPr>
              <w:tabs>
                <w:tab w:val="clear" w:pos="680"/>
                <w:tab w:val="decimal" w:pos="380"/>
              </w:tabs>
              <w:spacing w:line="240" w:lineRule="auto"/>
              <w:ind w:right="-50" w:hanging="70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GB" w:eastAsia="en-GB"/>
              </w:rPr>
            </w:pPr>
            <w:r w:rsidRPr="0047558B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GB" w:eastAsia="en-GB"/>
              </w:rPr>
              <w:t>1,079,037</w:t>
            </w:r>
          </w:p>
        </w:tc>
      </w:tr>
    </w:tbl>
    <w:p w14:paraId="2533AF33" w14:textId="77777777" w:rsidR="00407680" w:rsidRPr="0047558B" w:rsidRDefault="00407680" w:rsidP="00CB3A27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4EDB57E" w14:textId="77777777" w:rsidR="008F0E7D" w:rsidRPr="0047558B" w:rsidRDefault="008F0E7D" w:rsidP="008F0E7D">
      <w:pPr>
        <w:rPr>
          <w:vanish/>
        </w:rPr>
      </w:pPr>
    </w:p>
    <w:tbl>
      <w:tblPr>
        <w:tblW w:w="8617" w:type="dxa"/>
        <w:tblInd w:w="900" w:type="dxa"/>
        <w:tblLook w:val="04A0" w:firstRow="1" w:lastRow="0" w:firstColumn="1" w:lastColumn="0" w:noHBand="0" w:noVBand="1"/>
      </w:tblPr>
      <w:tblGrid>
        <w:gridCol w:w="2610"/>
        <w:gridCol w:w="1080"/>
        <w:gridCol w:w="236"/>
        <w:gridCol w:w="844"/>
        <w:gridCol w:w="236"/>
        <w:gridCol w:w="1079"/>
        <w:gridCol w:w="236"/>
        <w:gridCol w:w="1024"/>
        <w:gridCol w:w="236"/>
        <w:gridCol w:w="1036"/>
      </w:tblGrid>
      <w:tr w:rsidR="008F0E7D" w:rsidRPr="0047558B" w14:paraId="5A5A2D8C" w14:textId="77777777" w:rsidTr="00DB694F">
        <w:trPr>
          <w:tblHeader/>
        </w:trPr>
        <w:tc>
          <w:tcPr>
            <w:tcW w:w="2610" w:type="dxa"/>
            <w:shd w:val="clear" w:color="auto" w:fill="auto"/>
            <w:hideMark/>
          </w:tcPr>
          <w:p w14:paraId="61F73944" w14:textId="7C0E1A79" w:rsidR="0022603A" w:rsidRPr="0047558B" w:rsidRDefault="00CB3A27" w:rsidP="008F0E7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002" w:type="dxa"/>
            <w:gridSpan w:val="9"/>
            <w:shd w:val="clear" w:color="auto" w:fill="auto"/>
            <w:hideMark/>
          </w:tcPr>
          <w:p w14:paraId="645CE215" w14:textId="0001AD47" w:rsidR="0022603A" w:rsidRPr="0047558B" w:rsidRDefault="0022603A" w:rsidP="008F0E7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 </w:t>
            </w:r>
          </w:p>
        </w:tc>
      </w:tr>
      <w:tr w:rsidR="008F0E7D" w:rsidRPr="0047558B" w14:paraId="4017B406" w14:textId="77777777" w:rsidTr="00DB694F">
        <w:trPr>
          <w:tblHeader/>
        </w:trPr>
        <w:tc>
          <w:tcPr>
            <w:tcW w:w="2610" w:type="dxa"/>
            <w:shd w:val="clear" w:color="auto" w:fill="auto"/>
          </w:tcPr>
          <w:p w14:paraId="50923F9B" w14:textId="77777777" w:rsidR="0022603A" w:rsidRPr="0047558B" w:rsidRDefault="0022603A" w:rsidP="008F0E7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9EFECB" w14:textId="77777777" w:rsidR="0022603A" w:rsidRPr="0047558B" w:rsidRDefault="0022603A" w:rsidP="008F0E7D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FA1714A" w14:textId="77777777" w:rsidR="0022603A" w:rsidRPr="0047558B" w:rsidRDefault="0022603A" w:rsidP="008F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46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83D88F" w14:textId="77777777" w:rsidR="0022603A" w:rsidRPr="0047558B" w:rsidRDefault="0022603A" w:rsidP="008F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8F0E7D" w:rsidRPr="0047558B" w14:paraId="0FA94085" w14:textId="77777777" w:rsidTr="00DB694F">
        <w:trPr>
          <w:tblHeader/>
        </w:trPr>
        <w:tc>
          <w:tcPr>
            <w:tcW w:w="2610" w:type="dxa"/>
            <w:shd w:val="clear" w:color="auto" w:fill="auto"/>
            <w:vAlign w:val="bottom"/>
            <w:hideMark/>
          </w:tcPr>
          <w:p w14:paraId="68622E5B" w14:textId="77777777" w:rsidR="0022603A" w:rsidRPr="0047558B" w:rsidRDefault="0022603A" w:rsidP="008F0E7D">
            <w:pPr>
              <w:spacing w:line="240" w:lineRule="auto"/>
              <w:ind w:firstLine="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080" w:type="dxa"/>
            <w:shd w:val="clear" w:color="auto" w:fill="auto"/>
            <w:hideMark/>
          </w:tcPr>
          <w:p w14:paraId="199953A5" w14:textId="77777777" w:rsidR="0022603A" w:rsidRPr="00DB694F" w:rsidRDefault="0022603A" w:rsidP="008F0E7D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 w:rsidRPr="00DB694F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2A2A9AB6" w14:textId="77777777" w:rsidR="0022603A" w:rsidRPr="00DB694F" w:rsidRDefault="0022603A" w:rsidP="008F0E7D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 w:rsidRPr="00DB694F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  <w:shd w:val="clear" w:color="auto" w:fill="auto"/>
          </w:tcPr>
          <w:p w14:paraId="3F7E13AE" w14:textId="77777777" w:rsidR="0022603A" w:rsidRPr="0047558B" w:rsidRDefault="0022603A" w:rsidP="008F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62C5D2B3" w14:textId="77777777" w:rsidR="0022603A" w:rsidRPr="00DB694F" w:rsidRDefault="0022603A" w:rsidP="008F0E7D">
            <w:pPr>
              <w:spacing w:line="240" w:lineRule="auto"/>
              <w:ind w:left="-70" w:right="-80"/>
              <w:jc w:val="center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DB694F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ภายใน </w:t>
            </w:r>
            <w:r w:rsidRPr="00DB694F">
              <w:rPr>
                <w:rFonts w:ascii="Angsana New" w:hAnsi="Angsana New"/>
                <w:spacing w:val="-14"/>
                <w:sz w:val="30"/>
                <w:szCs w:val="30"/>
              </w:rPr>
              <w:t xml:space="preserve">1 </w:t>
            </w:r>
            <w:r w:rsidRPr="00DB694F">
              <w:rPr>
                <w:rFonts w:ascii="Angsana New" w:hAnsi="Angsana New"/>
                <w:spacing w:val="-14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310AB9" w14:textId="77777777" w:rsidR="0022603A" w:rsidRPr="0047558B" w:rsidRDefault="0022603A" w:rsidP="008F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2675320D" w14:textId="77777777" w:rsidR="0022603A" w:rsidRPr="0047558B" w:rsidRDefault="0022603A" w:rsidP="008F0E7D">
            <w:pPr>
              <w:spacing w:line="240" w:lineRule="auto"/>
              <w:ind w:left="-10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  <w:p w14:paraId="790DE433" w14:textId="77777777" w:rsidR="0022603A" w:rsidRPr="0047558B" w:rsidRDefault="0022603A" w:rsidP="008F0E7D">
            <w:pPr>
              <w:spacing w:line="240" w:lineRule="auto"/>
              <w:ind w:left="-100" w:right="-120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แต่ภายใน </w:t>
            </w:r>
            <w:r w:rsidRPr="0047558B">
              <w:rPr>
                <w:rFonts w:ascii="Angsana New" w:hAnsi="Angsana New"/>
                <w:spacing w:val="-8"/>
                <w:sz w:val="30"/>
                <w:szCs w:val="30"/>
              </w:rPr>
              <w:t xml:space="preserve">5 </w:t>
            </w:r>
            <w:r w:rsidRPr="0047558B">
              <w:rPr>
                <w:rFonts w:ascii="Angsana New" w:hAnsi="Angsana New"/>
                <w:spacing w:val="-8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883AC" w14:textId="77777777" w:rsidR="0022603A" w:rsidRPr="0047558B" w:rsidRDefault="0022603A" w:rsidP="008F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6CE01CCC" w14:textId="77777777" w:rsidR="0022603A" w:rsidRPr="0047558B" w:rsidRDefault="0022603A" w:rsidP="008F0E7D">
            <w:pPr>
              <w:spacing w:line="240" w:lineRule="auto"/>
              <w:ind w:left="-60" w:right="-12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หลังจาก </w:t>
            </w:r>
            <w:r w:rsidRPr="0047558B">
              <w:rPr>
                <w:rFonts w:ascii="Angsana New" w:hAnsi="Angsana New"/>
                <w:spacing w:val="-6"/>
                <w:sz w:val="30"/>
                <w:szCs w:val="30"/>
              </w:rPr>
              <w:t xml:space="preserve">5 </w:t>
            </w: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BDAA9A" w14:textId="77777777" w:rsidR="0022603A" w:rsidRPr="0047558B" w:rsidRDefault="0022603A" w:rsidP="008F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  <w:hideMark/>
          </w:tcPr>
          <w:p w14:paraId="4346D6BF" w14:textId="77777777" w:rsidR="0022603A" w:rsidRPr="0047558B" w:rsidRDefault="0022603A" w:rsidP="008F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F0E7D" w:rsidRPr="0047558B" w14:paraId="64CD7FFD" w14:textId="77777777" w:rsidTr="00DB694F">
        <w:trPr>
          <w:tblHeader/>
        </w:trPr>
        <w:tc>
          <w:tcPr>
            <w:tcW w:w="2610" w:type="dxa"/>
            <w:shd w:val="clear" w:color="auto" w:fill="auto"/>
            <w:hideMark/>
          </w:tcPr>
          <w:p w14:paraId="6B1CEDB4" w14:textId="10895800" w:rsidR="0022603A" w:rsidRPr="0047558B" w:rsidRDefault="0022603A" w:rsidP="008F0E7D">
            <w:pPr>
              <w:spacing w:line="240" w:lineRule="auto"/>
              <w:ind w:firstLine="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4FD805DB" w14:textId="77777777" w:rsidR="0022603A" w:rsidRPr="00DB694F" w:rsidRDefault="0022603A" w:rsidP="00DB694F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 w:rsidRPr="00DB694F"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t>(</w:t>
            </w:r>
            <w:r w:rsidRPr="00DB694F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D6578F4" w14:textId="77777777" w:rsidR="0022603A" w:rsidRPr="0047558B" w:rsidRDefault="0022603A" w:rsidP="008F0E7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4686" w:type="dxa"/>
            <w:gridSpan w:val="7"/>
            <w:shd w:val="clear" w:color="auto" w:fill="auto"/>
            <w:vAlign w:val="bottom"/>
            <w:hideMark/>
          </w:tcPr>
          <w:p w14:paraId="28DDECAD" w14:textId="029DFD64" w:rsidR="0022603A" w:rsidRPr="0047558B" w:rsidRDefault="0022603A" w:rsidP="008F0E7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892591"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F0E7D" w:rsidRPr="0047558B" w14:paraId="6F8F2EBC" w14:textId="77777777" w:rsidTr="00DB694F">
        <w:tc>
          <w:tcPr>
            <w:tcW w:w="2610" w:type="dxa"/>
            <w:shd w:val="clear" w:color="auto" w:fill="auto"/>
            <w:hideMark/>
          </w:tcPr>
          <w:p w14:paraId="3AB3F044" w14:textId="77777777" w:rsidR="0022603A" w:rsidRPr="0047558B" w:rsidRDefault="0022603A" w:rsidP="008F0E7D">
            <w:pPr>
              <w:spacing w:line="240" w:lineRule="auto"/>
              <w:ind w:firstLine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24153500" w14:textId="77777777" w:rsidR="0022603A" w:rsidRPr="00DB694F" w:rsidRDefault="0022603A" w:rsidP="00DB694F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C9F01BD" w14:textId="77777777" w:rsidR="0022603A" w:rsidRPr="0047558B" w:rsidRDefault="0022603A" w:rsidP="008F0E7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5B12871A" w14:textId="77777777" w:rsidR="0022603A" w:rsidRPr="0047558B" w:rsidRDefault="0022603A" w:rsidP="008F0E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D5C94F" w14:textId="77777777" w:rsidR="0022603A" w:rsidRPr="0047558B" w:rsidRDefault="0022603A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498C5DF" w14:textId="77777777" w:rsidR="0022603A" w:rsidRPr="0047558B" w:rsidRDefault="0022603A" w:rsidP="008F0E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EBE4B1" w14:textId="77777777" w:rsidR="0022603A" w:rsidRPr="0047558B" w:rsidRDefault="0022603A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BB10444" w14:textId="77777777" w:rsidR="0022603A" w:rsidRPr="0047558B" w:rsidRDefault="0022603A" w:rsidP="008F0E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FD4D64" w14:textId="77777777" w:rsidR="0022603A" w:rsidRPr="0047558B" w:rsidRDefault="0022603A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308EC102" w14:textId="77777777" w:rsidR="0022603A" w:rsidRPr="0047558B" w:rsidRDefault="0022603A" w:rsidP="008F0E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0E7D" w:rsidRPr="0047558B" w14:paraId="3F1DA3AE" w14:textId="77777777" w:rsidTr="00DB694F">
        <w:tc>
          <w:tcPr>
            <w:tcW w:w="2610" w:type="dxa"/>
            <w:shd w:val="clear" w:color="auto" w:fill="auto"/>
            <w:hideMark/>
          </w:tcPr>
          <w:p w14:paraId="6300C74C" w14:textId="3518633A" w:rsidR="0022603A" w:rsidRPr="00DB694F" w:rsidRDefault="0022603A" w:rsidP="00DB694F">
            <w:pPr>
              <w:spacing w:line="240" w:lineRule="auto"/>
              <w:ind w:left="-20" w:right="-120" w:firstLine="3"/>
              <w:rPr>
                <w:rFonts w:ascii="Angsana New" w:hAnsi="Angsana New"/>
                <w:spacing w:val="-16"/>
                <w:sz w:val="30"/>
                <w:szCs w:val="30"/>
              </w:rPr>
            </w:pPr>
            <w:r w:rsidRPr="00DB694F">
              <w:rPr>
                <w:rFonts w:ascii="Angsana New" w:hAnsi="Angsana New"/>
                <w:spacing w:val="-16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FEAA91E" w14:textId="379FCDCC" w:rsidR="0022603A" w:rsidRPr="0047558B" w:rsidRDefault="00892591" w:rsidP="008F0E7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1.63</w:t>
            </w:r>
          </w:p>
        </w:tc>
        <w:tc>
          <w:tcPr>
            <w:tcW w:w="236" w:type="dxa"/>
            <w:shd w:val="clear" w:color="auto" w:fill="auto"/>
          </w:tcPr>
          <w:p w14:paraId="5866BD10" w14:textId="77777777" w:rsidR="0022603A" w:rsidRPr="0047558B" w:rsidRDefault="0022603A" w:rsidP="008F0E7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786FEE7E" w14:textId="13BEBC87" w:rsidR="0022603A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36" w:type="dxa"/>
            <w:shd w:val="clear" w:color="auto" w:fill="auto"/>
          </w:tcPr>
          <w:p w14:paraId="791D5640" w14:textId="77777777" w:rsidR="0022603A" w:rsidRPr="0047558B" w:rsidRDefault="0022603A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582C677" w14:textId="7C7103F6" w:rsidR="0022603A" w:rsidRPr="0047558B" w:rsidRDefault="00892591" w:rsidP="008F0E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52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55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04AEC1" w14:textId="77777777" w:rsidR="0022603A" w:rsidRPr="0047558B" w:rsidRDefault="0022603A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FB0EEC5" w14:textId="16B1F180" w:rsidR="0022603A" w:rsidRPr="0047558B" w:rsidRDefault="00892591" w:rsidP="008F0E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52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55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C4A814" w14:textId="77777777" w:rsidR="0022603A" w:rsidRPr="0047558B" w:rsidRDefault="0022603A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4070B6B2" w14:textId="58D17A14" w:rsidR="0022603A" w:rsidRPr="0047558B" w:rsidRDefault="00892591" w:rsidP="004076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3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55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20,000</w:t>
            </w:r>
          </w:p>
        </w:tc>
      </w:tr>
      <w:tr w:rsidR="008F0E7D" w:rsidRPr="0047558B" w14:paraId="75E9BA0B" w14:textId="77777777" w:rsidTr="00DB694F">
        <w:tc>
          <w:tcPr>
            <w:tcW w:w="2610" w:type="dxa"/>
            <w:shd w:val="clear" w:color="auto" w:fill="auto"/>
            <w:hideMark/>
          </w:tcPr>
          <w:p w14:paraId="6F1D1BF5" w14:textId="30A4F15F" w:rsidR="0022603A" w:rsidRPr="00DB694F" w:rsidRDefault="0022603A" w:rsidP="00DB694F">
            <w:pPr>
              <w:spacing w:line="240" w:lineRule="auto"/>
              <w:ind w:left="-20" w:right="-120" w:firstLine="3"/>
              <w:rPr>
                <w:rFonts w:ascii="Angsana New" w:hAnsi="Angsana New"/>
                <w:spacing w:val="-16"/>
                <w:sz w:val="30"/>
                <w:szCs w:val="30"/>
              </w:rPr>
            </w:pPr>
            <w:r w:rsidRPr="00DB694F">
              <w:rPr>
                <w:rFonts w:ascii="Angsana New" w:hAnsi="Angsana New"/>
                <w:spacing w:val="-16"/>
                <w:sz w:val="30"/>
                <w:szCs w:val="30"/>
                <w:cs/>
              </w:rPr>
              <w:t>เงินกู้ยืมระยะสั้นจากบริษัทร่วม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AC6665D" w14:textId="2B632718" w:rsidR="0022603A" w:rsidRPr="0047558B" w:rsidRDefault="00892591" w:rsidP="008F0E7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0.60</w:t>
            </w:r>
          </w:p>
        </w:tc>
        <w:tc>
          <w:tcPr>
            <w:tcW w:w="236" w:type="dxa"/>
            <w:shd w:val="clear" w:color="auto" w:fill="auto"/>
          </w:tcPr>
          <w:p w14:paraId="3851C80A" w14:textId="77777777" w:rsidR="0022603A" w:rsidRPr="0047558B" w:rsidRDefault="0022603A" w:rsidP="008F0E7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347401B3" w14:textId="2414B944" w:rsidR="0022603A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236" w:type="dxa"/>
            <w:shd w:val="clear" w:color="auto" w:fill="auto"/>
          </w:tcPr>
          <w:p w14:paraId="6171F03D" w14:textId="77777777" w:rsidR="0022603A" w:rsidRPr="0047558B" w:rsidRDefault="0022603A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B1A478C" w14:textId="32CA27BB" w:rsidR="0022603A" w:rsidRPr="0047558B" w:rsidRDefault="00892591" w:rsidP="008F0E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52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55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37BB92" w14:textId="77777777" w:rsidR="0022603A" w:rsidRPr="0047558B" w:rsidRDefault="0022603A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723B7A9" w14:textId="438A7C2A" w:rsidR="0022603A" w:rsidRPr="0047558B" w:rsidRDefault="00892591" w:rsidP="008F0E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52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55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49D69E" w14:textId="77777777" w:rsidR="0022603A" w:rsidRPr="0047558B" w:rsidRDefault="0022603A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1BBB2792" w14:textId="755F6926" w:rsidR="0022603A" w:rsidRPr="0047558B" w:rsidRDefault="00892591" w:rsidP="004076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3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55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34,000</w:t>
            </w:r>
          </w:p>
        </w:tc>
      </w:tr>
      <w:tr w:rsidR="008F0E7D" w:rsidRPr="0047558B" w14:paraId="2AA2DFED" w14:textId="77777777" w:rsidTr="00DB694F">
        <w:tc>
          <w:tcPr>
            <w:tcW w:w="2610" w:type="dxa"/>
            <w:shd w:val="clear" w:color="auto" w:fill="auto"/>
            <w:hideMark/>
          </w:tcPr>
          <w:p w14:paraId="7F6CE557" w14:textId="77777777" w:rsidR="0022603A" w:rsidRPr="0047558B" w:rsidRDefault="0022603A" w:rsidP="008F0E7D">
            <w:pPr>
              <w:spacing w:line="240" w:lineRule="auto"/>
              <w:ind w:firstLine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FA72695" w14:textId="77777777" w:rsidR="0022603A" w:rsidRPr="0047558B" w:rsidRDefault="0022603A" w:rsidP="008F0E7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7FCBDE" w14:textId="77777777" w:rsidR="0022603A" w:rsidRPr="0047558B" w:rsidRDefault="0022603A" w:rsidP="008F0E7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BCBDCB" w14:textId="536DBB78" w:rsidR="0022603A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54,000</w:t>
            </w:r>
          </w:p>
        </w:tc>
        <w:tc>
          <w:tcPr>
            <w:tcW w:w="236" w:type="dxa"/>
            <w:shd w:val="clear" w:color="auto" w:fill="auto"/>
          </w:tcPr>
          <w:p w14:paraId="6AC9ECC9" w14:textId="77777777" w:rsidR="0022603A" w:rsidRPr="0047558B" w:rsidRDefault="0022603A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8DC544" w14:textId="10630DEC" w:rsidR="0022603A" w:rsidRPr="0047558B" w:rsidRDefault="00892591" w:rsidP="008F0E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52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D5B16B" w14:textId="77777777" w:rsidR="0022603A" w:rsidRPr="0047558B" w:rsidRDefault="0022603A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044F69" w14:textId="4319DA2C" w:rsidR="0022603A" w:rsidRPr="0047558B" w:rsidRDefault="00892591" w:rsidP="008F0E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52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671415" w14:textId="77777777" w:rsidR="0022603A" w:rsidRPr="0047558B" w:rsidRDefault="0022603A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7A5887" w14:textId="38DDEBBC" w:rsidR="0022603A" w:rsidRPr="0047558B" w:rsidRDefault="00892591" w:rsidP="004076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3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54,000</w:t>
            </w:r>
          </w:p>
        </w:tc>
      </w:tr>
    </w:tbl>
    <w:p w14:paraId="33DDE06B" w14:textId="3CBB56CB" w:rsidR="0022603A" w:rsidRPr="00DB694F" w:rsidRDefault="0022603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8635" w:type="dxa"/>
        <w:tblInd w:w="900" w:type="dxa"/>
        <w:tblLook w:val="04A0" w:firstRow="1" w:lastRow="0" w:firstColumn="1" w:lastColumn="0" w:noHBand="0" w:noVBand="1"/>
      </w:tblPr>
      <w:tblGrid>
        <w:gridCol w:w="2600"/>
        <w:gridCol w:w="1078"/>
        <w:gridCol w:w="236"/>
        <w:gridCol w:w="860"/>
        <w:gridCol w:w="236"/>
        <w:gridCol w:w="1077"/>
        <w:gridCol w:w="236"/>
        <w:gridCol w:w="1023"/>
        <w:gridCol w:w="236"/>
        <w:gridCol w:w="1053"/>
      </w:tblGrid>
      <w:tr w:rsidR="004871F3" w:rsidRPr="0047558B" w14:paraId="1FEE82F3" w14:textId="77777777" w:rsidTr="00DB694F">
        <w:trPr>
          <w:tblHeader/>
        </w:trPr>
        <w:tc>
          <w:tcPr>
            <w:tcW w:w="2600" w:type="dxa"/>
            <w:shd w:val="clear" w:color="auto" w:fill="auto"/>
            <w:hideMark/>
          </w:tcPr>
          <w:p w14:paraId="0DFE5F8C" w14:textId="77777777" w:rsidR="00892591" w:rsidRPr="0047558B" w:rsidRDefault="00892591" w:rsidP="008F0E7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sz w:val="30"/>
                <w:szCs w:val="30"/>
              </w:rPr>
              <w:br w:type="page"/>
            </w:r>
          </w:p>
        </w:tc>
        <w:tc>
          <w:tcPr>
            <w:tcW w:w="6031" w:type="dxa"/>
            <w:gridSpan w:val="9"/>
            <w:shd w:val="clear" w:color="auto" w:fill="auto"/>
            <w:hideMark/>
          </w:tcPr>
          <w:p w14:paraId="72A430BC" w14:textId="077FF3CE" w:rsidR="00892591" w:rsidRPr="0047558B" w:rsidRDefault="00892591" w:rsidP="008F0E7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1F3" w:rsidRPr="0047558B" w14:paraId="243E4705" w14:textId="77777777" w:rsidTr="00DB694F">
        <w:trPr>
          <w:tblHeader/>
        </w:trPr>
        <w:tc>
          <w:tcPr>
            <w:tcW w:w="2600" w:type="dxa"/>
            <w:shd w:val="clear" w:color="auto" w:fill="auto"/>
          </w:tcPr>
          <w:p w14:paraId="1C22786D" w14:textId="77777777" w:rsidR="00892591" w:rsidRPr="0047558B" w:rsidRDefault="00892591" w:rsidP="008F0E7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172A065" w14:textId="77777777" w:rsidR="00892591" w:rsidRPr="0047558B" w:rsidRDefault="00892591" w:rsidP="008F0E7D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58048BD" w14:textId="77777777" w:rsidR="00892591" w:rsidRPr="0047558B" w:rsidRDefault="00892591" w:rsidP="008F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47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7352DA" w14:textId="77777777" w:rsidR="00892591" w:rsidRPr="0047558B" w:rsidRDefault="00892591" w:rsidP="008F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4871F3" w:rsidRPr="0047558B" w14:paraId="081CEAF1" w14:textId="77777777" w:rsidTr="00DB694F">
        <w:trPr>
          <w:tblHeader/>
        </w:trPr>
        <w:tc>
          <w:tcPr>
            <w:tcW w:w="2600" w:type="dxa"/>
            <w:shd w:val="clear" w:color="auto" w:fill="auto"/>
            <w:vAlign w:val="bottom"/>
            <w:hideMark/>
          </w:tcPr>
          <w:p w14:paraId="04374BC9" w14:textId="77777777" w:rsidR="00892591" w:rsidRPr="0047558B" w:rsidRDefault="00892591" w:rsidP="008F0E7D">
            <w:pPr>
              <w:spacing w:line="240" w:lineRule="auto"/>
              <w:ind w:firstLine="3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078" w:type="dxa"/>
            <w:shd w:val="clear" w:color="auto" w:fill="auto"/>
            <w:hideMark/>
          </w:tcPr>
          <w:p w14:paraId="5862FDA3" w14:textId="77777777" w:rsidR="00892591" w:rsidRPr="00DB694F" w:rsidRDefault="00892591" w:rsidP="008F0E7D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 w:rsidRPr="00DB694F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68A94914" w14:textId="77777777" w:rsidR="00892591" w:rsidRPr="00DB694F" w:rsidRDefault="00892591" w:rsidP="008F0E7D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B694F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  <w:shd w:val="clear" w:color="auto" w:fill="auto"/>
          </w:tcPr>
          <w:p w14:paraId="41656F90" w14:textId="77777777" w:rsidR="00892591" w:rsidRPr="0047558B" w:rsidRDefault="00892591" w:rsidP="008F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  <w:hideMark/>
          </w:tcPr>
          <w:p w14:paraId="6B75C558" w14:textId="77777777" w:rsidR="00892591" w:rsidRPr="00DB694F" w:rsidRDefault="00892591" w:rsidP="008F0E7D">
            <w:pPr>
              <w:spacing w:line="240" w:lineRule="auto"/>
              <w:ind w:left="-70" w:right="-80"/>
              <w:jc w:val="center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DB694F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ภายใน </w:t>
            </w:r>
            <w:r w:rsidRPr="00DB694F">
              <w:rPr>
                <w:rFonts w:ascii="Angsana New" w:hAnsi="Angsana New"/>
                <w:spacing w:val="-12"/>
                <w:sz w:val="30"/>
                <w:szCs w:val="30"/>
              </w:rPr>
              <w:t xml:space="preserve">1 </w:t>
            </w:r>
            <w:r w:rsidRPr="00DB694F">
              <w:rPr>
                <w:rFonts w:ascii="Angsana New" w:hAnsi="Angsana New"/>
                <w:spacing w:val="-12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20BF9A" w14:textId="77777777" w:rsidR="00892591" w:rsidRPr="0047558B" w:rsidRDefault="00892591" w:rsidP="008F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23632986" w14:textId="77777777" w:rsidR="00892591" w:rsidRPr="0047558B" w:rsidRDefault="00892591" w:rsidP="008F0E7D">
            <w:pPr>
              <w:spacing w:line="240" w:lineRule="auto"/>
              <w:ind w:left="-10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  <w:p w14:paraId="2E3CC476" w14:textId="77777777" w:rsidR="00892591" w:rsidRPr="0047558B" w:rsidRDefault="00892591" w:rsidP="008F0E7D">
            <w:pPr>
              <w:spacing w:line="240" w:lineRule="auto"/>
              <w:ind w:left="-100" w:right="-120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แต่ภายใน </w:t>
            </w:r>
            <w:r w:rsidRPr="0047558B">
              <w:rPr>
                <w:rFonts w:ascii="Angsana New" w:hAnsi="Angsana New"/>
                <w:spacing w:val="-8"/>
                <w:sz w:val="30"/>
                <w:szCs w:val="30"/>
              </w:rPr>
              <w:t xml:space="preserve">5 </w:t>
            </w:r>
            <w:r w:rsidRPr="0047558B">
              <w:rPr>
                <w:rFonts w:ascii="Angsana New" w:hAnsi="Angsana New"/>
                <w:spacing w:val="-8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49A0FB" w14:textId="77777777" w:rsidR="00892591" w:rsidRPr="0047558B" w:rsidRDefault="00892591" w:rsidP="008F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  <w:hideMark/>
          </w:tcPr>
          <w:p w14:paraId="5FB1AD46" w14:textId="77777777" w:rsidR="00892591" w:rsidRPr="0047558B" w:rsidRDefault="00892591" w:rsidP="008F0E7D">
            <w:pPr>
              <w:spacing w:line="240" w:lineRule="auto"/>
              <w:ind w:left="-60" w:right="-12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หลังจาก </w:t>
            </w:r>
            <w:r w:rsidRPr="0047558B">
              <w:rPr>
                <w:rFonts w:ascii="Angsana New" w:hAnsi="Angsana New"/>
                <w:spacing w:val="-6"/>
                <w:sz w:val="30"/>
                <w:szCs w:val="30"/>
              </w:rPr>
              <w:t xml:space="preserve">5 </w:t>
            </w:r>
            <w:r w:rsidRPr="0047558B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514C71" w14:textId="77777777" w:rsidR="00892591" w:rsidRPr="0047558B" w:rsidRDefault="00892591" w:rsidP="008F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  <w:hideMark/>
          </w:tcPr>
          <w:p w14:paraId="4FEE681C" w14:textId="77777777" w:rsidR="00892591" w:rsidRPr="0047558B" w:rsidRDefault="00892591" w:rsidP="00DB694F">
            <w:pPr>
              <w:tabs>
                <w:tab w:val="clear" w:pos="907"/>
                <w:tab w:val="left" w:pos="57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871F3" w:rsidRPr="0047558B" w14:paraId="73046926" w14:textId="77777777" w:rsidTr="00DB694F">
        <w:trPr>
          <w:tblHeader/>
        </w:trPr>
        <w:tc>
          <w:tcPr>
            <w:tcW w:w="2600" w:type="dxa"/>
            <w:shd w:val="clear" w:color="auto" w:fill="auto"/>
            <w:hideMark/>
          </w:tcPr>
          <w:p w14:paraId="586DE130" w14:textId="77777777" w:rsidR="00892591" w:rsidRPr="0047558B" w:rsidRDefault="00892591" w:rsidP="008F0E7D">
            <w:pPr>
              <w:spacing w:line="240" w:lineRule="auto"/>
              <w:ind w:firstLine="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hideMark/>
          </w:tcPr>
          <w:p w14:paraId="0A64CCC7" w14:textId="77777777" w:rsidR="00892591" w:rsidRPr="00DB694F" w:rsidRDefault="00892591" w:rsidP="008F0E7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 w:rsidRPr="00DB694F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DB694F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581095B4" w14:textId="77777777" w:rsidR="00892591" w:rsidRPr="0047558B" w:rsidRDefault="00892591" w:rsidP="008F0E7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4717" w:type="dxa"/>
            <w:gridSpan w:val="7"/>
            <w:shd w:val="clear" w:color="auto" w:fill="auto"/>
            <w:vAlign w:val="bottom"/>
            <w:hideMark/>
          </w:tcPr>
          <w:p w14:paraId="0F4C0910" w14:textId="77777777" w:rsidR="00892591" w:rsidRPr="0047558B" w:rsidRDefault="00892591" w:rsidP="008F0E7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871F3" w:rsidRPr="0047558B" w14:paraId="5836F88C" w14:textId="77777777" w:rsidTr="00DB694F">
        <w:tc>
          <w:tcPr>
            <w:tcW w:w="2600" w:type="dxa"/>
            <w:shd w:val="clear" w:color="auto" w:fill="auto"/>
            <w:hideMark/>
          </w:tcPr>
          <w:p w14:paraId="0B42DBCE" w14:textId="1A42926D" w:rsidR="00892591" w:rsidRPr="0047558B" w:rsidRDefault="00892591" w:rsidP="008F0E7D">
            <w:pPr>
              <w:spacing w:line="240" w:lineRule="auto"/>
              <w:ind w:firstLine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78" w:type="dxa"/>
            <w:shd w:val="clear" w:color="auto" w:fill="auto"/>
          </w:tcPr>
          <w:p w14:paraId="1EF73133" w14:textId="77777777" w:rsidR="00892591" w:rsidRPr="0047558B" w:rsidRDefault="00892591" w:rsidP="008F0E7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C273052" w14:textId="77777777" w:rsidR="00892591" w:rsidRPr="0047558B" w:rsidRDefault="00892591" w:rsidP="008F0E7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56757582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29CD25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5B00B3D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ABF44E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8C849AC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BF36B5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60A294E5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71F3" w:rsidRPr="0047558B" w14:paraId="7874452A" w14:textId="77777777" w:rsidTr="00DB694F">
        <w:tc>
          <w:tcPr>
            <w:tcW w:w="2600" w:type="dxa"/>
            <w:shd w:val="clear" w:color="auto" w:fill="auto"/>
          </w:tcPr>
          <w:p w14:paraId="361C3BD1" w14:textId="06F81FF7" w:rsidR="00892591" w:rsidRPr="00DB694F" w:rsidRDefault="00892591" w:rsidP="00DB694F">
            <w:pPr>
              <w:spacing w:line="240" w:lineRule="auto"/>
              <w:ind w:right="-110" w:firstLine="3"/>
              <w:rPr>
                <w:rFonts w:ascii="Angsana New" w:hAnsi="Angsana New"/>
                <w:spacing w:val="-16"/>
                <w:sz w:val="30"/>
                <w:szCs w:val="30"/>
                <w:cs/>
              </w:rPr>
            </w:pPr>
            <w:r w:rsidRPr="00DB694F">
              <w:rPr>
                <w:rFonts w:ascii="Angsana New" w:hAnsi="Angsana New"/>
                <w:spacing w:val="-16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78" w:type="dxa"/>
            <w:shd w:val="clear" w:color="auto" w:fill="auto"/>
          </w:tcPr>
          <w:p w14:paraId="742F8F39" w14:textId="55B16645" w:rsidR="00892591" w:rsidRPr="0047558B" w:rsidRDefault="00892591" w:rsidP="008F0E7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1.11</w:t>
            </w: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1.60</w:t>
            </w:r>
          </w:p>
        </w:tc>
        <w:tc>
          <w:tcPr>
            <w:tcW w:w="236" w:type="dxa"/>
            <w:shd w:val="clear" w:color="auto" w:fill="auto"/>
          </w:tcPr>
          <w:p w14:paraId="5F9676CA" w14:textId="77777777" w:rsidR="00892591" w:rsidRPr="0047558B" w:rsidRDefault="00892591" w:rsidP="008F0E7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14:paraId="2A58119B" w14:textId="578A76A9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36" w:type="dxa"/>
            <w:shd w:val="clear" w:color="auto" w:fill="auto"/>
          </w:tcPr>
          <w:p w14:paraId="0FA82235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034F5E3" w14:textId="7F09155B" w:rsidR="00892591" w:rsidRPr="0047558B" w:rsidRDefault="00892591" w:rsidP="008F0E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52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55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C9ECDE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3F90CD9A" w14:textId="379C7ACC" w:rsidR="00892591" w:rsidRPr="0047558B" w:rsidRDefault="00892591" w:rsidP="008F0E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52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55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2C5554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0CD23CD4" w14:textId="6028B923" w:rsidR="00892591" w:rsidRPr="0047558B" w:rsidRDefault="00892591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3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55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285,000</w:t>
            </w:r>
          </w:p>
        </w:tc>
      </w:tr>
      <w:tr w:rsidR="004871F3" w:rsidRPr="0047558B" w14:paraId="6B5C8FD8" w14:textId="77777777" w:rsidTr="00DB694F">
        <w:tc>
          <w:tcPr>
            <w:tcW w:w="2600" w:type="dxa"/>
            <w:shd w:val="clear" w:color="auto" w:fill="auto"/>
          </w:tcPr>
          <w:p w14:paraId="08BF2550" w14:textId="77777777" w:rsidR="00892591" w:rsidRPr="00DB694F" w:rsidRDefault="00892591" w:rsidP="008F0E7D">
            <w:pPr>
              <w:spacing w:line="240" w:lineRule="auto"/>
              <w:ind w:firstLine="3"/>
              <w:rPr>
                <w:rFonts w:ascii="Angsana New" w:hAnsi="Angsana New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80713AE" w14:textId="77777777" w:rsidR="00892591" w:rsidRPr="00DB694F" w:rsidRDefault="00892591" w:rsidP="008F0E7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328AB4BB" w14:textId="77777777" w:rsidR="00892591" w:rsidRPr="00DB694F" w:rsidRDefault="00892591" w:rsidP="008F0E7D">
            <w:pPr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</w:tcPr>
          <w:p w14:paraId="0E443E75" w14:textId="77777777" w:rsidR="00892591" w:rsidRPr="00DB694F" w:rsidRDefault="00892591" w:rsidP="008F0E7D">
            <w:pPr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B1CBDC8" w14:textId="77777777" w:rsidR="00892591" w:rsidRPr="00DB694F" w:rsidRDefault="00892591" w:rsidP="008F0E7D">
            <w:pPr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48A99319" w14:textId="77777777" w:rsidR="00892591" w:rsidRPr="00DB694F" w:rsidRDefault="00892591" w:rsidP="008F0E7D">
            <w:pPr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C7D0039" w14:textId="77777777" w:rsidR="00892591" w:rsidRPr="00DB694F" w:rsidRDefault="00892591" w:rsidP="008F0E7D">
            <w:pPr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527E51E3" w14:textId="77777777" w:rsidR="00892591" w:rsidRPr="00DB694F" w:rsidRDefault="00892591" w:rsidP="008F0E7D">
            <w:pPr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31860BC" w14:textId="77777777" w:rsidR="00892591" w:rsidRPr="00DB694F" w:rsidRDefault="00892591" w:rsidP="008F0E7D">
            <w:pPr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6943DC05" w14:textId="77777777" w:rsidR="00892591" w:rsidRPr="00DB694F" w:rsidRDefault="00892591" w:rsidP="008F0E7D">
            <w:pPr>
              <w:spacing w:line="240" w:lineRule="auto"/>
              <w:jc w:val="right"/>
              <w:rPr>
                <w:rFonts w:ascii="Angsana New" w:hAnsi="Angsana New"/>
              </w:rPr>
            </w:pPr>
          </w:p>
        </w:tc>
      </w:tr>
      <w:tr w:rsidR="004871F3" w:rsidRPr="0047558B" w14:paraId="7008B05E" w14:textId="77777777" w:rsidTr="00DB694F">
        <w:tc>
          <w:tcPr>
            <w:tcW w:w="2600" w:type="dxa"/>
            <w:shd w:val="clear" w:color="auto" w:fill="auto"/>
          </w:tcPr>
          <w:p w14:paraId="6DD2BABD" w14:textId="262CB2FD" w:rsidR="00892591" w:rsidRPr="0047558B" w:rsidRDefault="00892591" w:rsidP="008F0E7D">
            <w:pPr>
              <w:spacing w:line="240" w:lineRule="auto"/>
              <w:ind w:firstLine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78" w:type="dxa"/>
            <w:shd w:val="clear" w:color="auto" w:fill="auto"/>
          </w:tcPr>
          <w:p w14:paraId="4852C53E" w14:textId="77777777" w:rsidR="00892591" w:rsidRPr="0047558B" w:rsidRDefault="00892591" w:rsidP="008F0E7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65BA9C" w14:textId="77777777" w:rsidR="00892591" w:rsidRPr="0047558B" w:rsidRDefault="00892591" w:rsidP="008F0E7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1BB4B968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39903C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E5F5C9C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70AE9B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CE7334B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A7ACEC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57A1AA22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71F3" w:rsidRPr="0047558B" w14:paraId="3FB44154" w14:textId="77777777" w:rsidTr="00DB694F">
        <w:tc>
          <w:tcPr>
            <w:tcW w:w="2600" w:type="dxa"/>
            <w:shd w:val="clear" w:color="auto" w:fill="auto"/>
            <w:hideMark/>
          </w:tcPr>
          <w:p w14:paraId="4FE9E727" w14:textId="77777777" w:rsidR="00892591" w:rsidRPr="00DB694F" w:rsidRDefault="00892591" w:rsidP="00DB694F">
            <w:pPr>
              <w:spacing w:line="240" w:lineRule="auto"/>
              <w:ind w:left="-20" w:right="-120" w:firstLine="3"/>
              <w:rPr>
                <w:rFonts w:ascii="Angsana New" w:hAnsi="Angsana New"/>
                <w:b/>
                <w:bCs/>
                <w:i/>
                <w:iCs/>
                <w:spacing w:val="-16"/>
                <w:sz w:val="30"/>
                <w:szCs w:val="30"/>
              </w:rPr>
            </w:pPr>
            <w:r w:rsidRPr="00DB694F">
              <w:rPr>
                <w:rFonts w:ascii="Angsana New" w:hAnsi="Angsana New"/>
                <w:spacing w:val="-16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  <w:shd w:val="clear" w:color="auto" w:fill="auto"/>
          </w:tcPr>
          <w:p w14:paraId="5B55AA45" w14:textId="77777777" w:rsidR="00892591" w:rsidRPr="0047558B" w:rsidRDefault="00892591" w:rsidP="008F0E7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1.63</w:t>
            </w:r>
          </w:p>
        </w:tc>
        <w:tc>
          <w:tcPr>
            <w:tcW w:w="236" w:type="dxa"/>
            <w:shd w:val="clear" w:color="auto" w:fill="auto"/>
          </w:tcPr>
          <w:p w14:paraId="0071F083" w14:textId="77777777" w:rsidR="00892591" w:rsidRPr="0047558B" w:rsidRDefault="00892591" w:rsidP="008F0E7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2E248418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36" w:type="dxa"/>
            <w:shd w:val="clear" w:color="auto" w:fill="auto"/>
          </w:tcPr>
          <w:p w14:paraId="49EC5088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9DA3F26" w14:textId="77777777" w:rsidR="00892591" w:rsidRPr="0047558B" w:rsidRDefault="00892591" w:rsidP="008F0E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52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55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B54669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95AE711" w14:textId="77777777" w:rsidR="00892591" w:rsidRPr="0047558B" w:rsidRDefault="00892591" w:rsidP="008F0E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52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55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5F1E23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7F140FEF" w14:textId="77777777" w:rsidR="00892591" w:rsidRPr="0047558B" w:rsidRDefault="00892591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3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55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20,000</w:t>
            </w:r>
          </w:p>
        </w:tc>
      </w:tr>
      <w:tr w:rsidR="004871F3" w:rsidRPr="0047558B" w14:paraId="5C9C002E" w14:textId="77777777" w:rsidTr="00DB694F">
        <w:tc>
          <w:tcPr>
            <w:tcW w:w="2600" w:type="dxa"/>
            <w:shd w:val="clear" w:color="auto" w:fill="auto"/>
            <w:hideMark/>
          </w:tcPr>
          <w:p w14:paraId="013B16F3" w14:textId="77777777" w:rsidR="00892591" w:rsidRPr="00DB694F" w:rsidRDefault="00892591" w:rsidP="008F0E7D">
            <w:pPr>
              <w:spacing w:line="240" w:lineRule="auto"/>
              <w:ind w:firstLine="3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</w:rPr>
            </w:pPr>
            <w:r w:rsidRPr="00DB694F">
              <w:rPr>
                <w:rFonts w:ascii="Angsana New" w:hAnsi="Angsana New"/>
                <w:spacing w:val="-10"/>
                <w:sz w:val="30"/>
                <w:szCs w:val="30"/>
                <w:cs/>
              </w:rPr>
              <w:t>เงินกู้ยืมระยะสั้นจากบริษัทร่วม</w:t>
            </w:r>
          </w:p>
        </w:tc>
        <w:tc>
          <w:tcPr>
            <w:tcW w:w="1078" w:type="dxa"/>
            <w:shd w:val="clear" w:color="auto" w:fill="auto"/>
          </w:tcPr>
          <w:p w14:paraId="52EC1D2D" w14:textId="77777777" w:rsidR="00892591" w:rsidRPr="0047558B" w:rsidRDefault="00892591" w:rsidP="008F0E7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0.60</w:t>
            </w:r>
          </w:p>
        </w:tc>
        <w:tc>
          <w:tcPr>
            <w:tcW w:w="236" w:type="dxa"/>
            <w:shd w:val="clear" w:color="auto" w:fill="auto"/>
          </w:tcPr>
          <w:p w14:paraId="47282A54" w14:textId="77777777" w:rsidR="00892591" w:rsidRPr="0047558B" w:rsidRDefault="00892591" w:rsidP="008F0E7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AECBBCB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236" w:type="dxa"/>
            <w:shd w:val="clear" w:color="auto" w:fill="auto"/>
          </w:tcPr>
          <w:p w14:paraId="16ED4E70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8E6E38C" w14:textId="77777777" w:rsidR="00892591" w:rsidRPr="0047558B" w:rsidRDefault="00892591" w:rsidP="008F0E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52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55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B448ED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B5E887B" w14:textId="77777777" w:rsidR="00892591" w:rsidRPr="0047558B" w:rsidRDefault="00892591" w:rsidP="008F0E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52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55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A6D577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2F57F698" w14:textId="77777777" w:rsidR="00892591" w:rsidRPr="0047558B" w:rsidRDefault="00892591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3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55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34,000</w:t>
            </w:r>
          </w:p>
        </w:tc>
      </w:tr>
      <w:tr w:rsidR="004871F3" w:rsidRPr="0047558B" w14:paraId="55FA350F" w14:textId="77777777" w:rsidTr="00DB694F">
        <w:tc>
          <w:tcPr>
            <w:tcW w:w="2600" w:type="dxa"/>
            <w:shd w:val="clear" w:color="auto" w:fill="auto"/>
            <w:hideMark/>
          </w:tcPr>
          <w:p w14:paraId="67BFD22E" w14:textId="77777777" w:rsidR="00892591" w:rsidRPr="0047558B" w:rsidRDefault="00892591" w:rsidP="008F0E7D">
            <w:pPr>
              <w:spacing w:line="240" w:lineRule="auto"/>
              <w:ind w:firstLine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shd w:val="clear" w:color="auto" w:fill="auto"/>
          </w:tcPr>
          <w:p w14:paraId="44EF1703" w14:textId="77777777" w:rsidR="00892591" w:rsidRPr="0047558B" w:rsidRDefault="00892591" w:rsidP="008F0E7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52A1F0" w14:textId="77777777" w:rsidR="00892591" w:rsidRPr="0047558B" w:rsidRDefault="00892591" w:rsidP="008F0E7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B317B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54,000</w:t>
            </w:r>
          </w:p>
        </w:tc>
        <w:tc>
          <w:tcPr>
            <w:tcW w:w="236" w:type="dxa"/>
            <w:shd w:val="clear" w:color="auto" w:fill="auto"/>
          </w:tcPr>
          <w:p w14:paraId="1246057E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4D6308" w14:textId="77777777" w:rsidR="00892591" w:rsidRPr="0047558B" w:rsidRDefault="00892591" w:rsidP="008F0E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52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DCDC7B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034BD4" w14:textId="77777777" w:rsidR="00892591" w:rsidRPr="0047558B" w:rsidRDefault="00892591" w:rsidP="008F0E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52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80C248" w14:textId="77777777" w:rsidR="00892591" w:rsidRPr="0047558B" w:rsidRDefault="00892591" w:rsidP="008F0E7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AA1BD2" w14:textId="77777777" w:rsidR="00892591" w:rsidRPr="0047558B" w:rsidRDefault="00892591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3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54,000</w:t>
            </w:r>
          </w:p>
        </w:tc>
      </w:tr>
    </w:tbl>
    <w:p w14:paraId="509E4E27" w14:textId="347CF09E" w:rsidR="008C0C7E" w:rsidRPr="00DB694F" w:rsidRDefault="008C0C7E" w:rsidP="008C0C7E">
      <w:pPr>
        <w:spacing w:line="240" w:lineRule="auto"/>
        <w:ind w:right="-7"/>
        <w:jc w:val="thaiDistribute"/>
        <w:rPr>
          <w:rFonts w:ascii="Angsana New" w:hAnsi="Angsana New"/>
          <w:sz w:val="30"/>
          <w:szCs w:val="30"/>
        </w:rPr>
      </w:pPr>
    </w:p>
    <w:p w14:paraId="3827A34F" w14:textId="2D7A5751" w:rsidR="004871F3" w:rsidRPr="00DB694F" w:rsidRDefault="004871F3" w:rsidP="00DB694F">
      <w:pPr>
        <w:spacing w:line="240" w:lineRule="auto"/>
        <w:ind w:left="994"/>
        <w:jc w:val="thaiDistribute"/>
        <w:rPr>
          <w:rFonts w:ascii="Angsana New" w:hAnsi="Angsana New"/>
          <w:sz w:val="30"/>
          <w:szCs w:val="30"/>
        </w:rPr>
      </w:pPr>
      <w:r w:rsidRPr="00DB694F">
        <w:rPr>
          <w:rFonts w:asciiTheme="majorBidi" w:hAnsiTheme="majorBidi" w:cstheme="majorBidi"/>
          <w:sz w:val="30"/>
          <w:szCs w:val="30"/>
          <w:cs/>
        </w:rPr>
        <w:t>กระแสเงินสดเข้า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</w:t>
      </w:r>
      <w:r w:rsidRPr="00DB694F">
        <w:rPr>
          <w:rFonts w:asciiTheme="majorBidi" w:hAnsiTheme="majorBidi" w:cstheme="majorBidi"/>
          <w:sz w:val="30"/>
          <w:szCs w:val="30"/>
        </w:rPr>
        <w:br/>
      </w:r>
      <w:r w:rsidRPr="00DB694F">
        <w:rPr>
          <w:rFonts w:asciiTheme="majorBidi" w:hAnsiTheme="majorBidi" w:cstheme="majorBidi"/>
          <w:spacing w:val="-2"/>
          <w:sz w:val="30"/>
          <w:szCs w:val="30"/>
          <w:cs/>
        </w:rPr>
        <w:t>การปิดสัญญาดังกล่าวก่อนการครบกำหนดของสัญญา การเปิดเผยแสดงให้เห็นจำนวนเงินของกระแสเงินสด</w:t>
      </w:r>
      <w:r w:rsidRPr="00DB694F">
        <w:rPr>
          <w:rFonts w:asciiTheme="majorBidi" w:hAnsiTheme="majorBidi" w:cstheme="majorBidi"/>
          <w:sz w:val="30"/>
          <w:szCs w:val="30"/>
          <w:cs/>
        </w:rPr>
        <w:t>สุทธิสำหรับอนุพันธ์ที่ชำระด้วยเงินสดสุทธิและจำนวนเงินของกระแสเงินสดเข้าขั้นต้นของอนุพันธ์</w:t>
      </w:r>
      <w:r w:rsidRPr="00DB694F">
        <w:rPr>
          <w:rFonts w:asciiTheme="majorBidi" w:hAnsiTheme="majorBidi" w:cstheme="majorBidi"/>
          <w:sz w:val="30"/>
          <w:szCs w:val="30"/>
        </w:rPr>
        <w:br/>
      </w:r>
      <w:r w:rsidRPr="00DB694F">
        <w:rPr>
          <w:rFonts w:asciiTheme="majorBidi" w:hAnsiTheme="majorBidi" w:cstheme="majorBidi"/>
          <w:sz w:val="30"/>
          <w:szCs w:val="30"/>
          <w:cs/>
        </w:rPr>
        <w:t>ซึ่งชำระเป็นเงินสดด้วยจำนวนขั้นต้นพร้อมกัน</w:t>
      </w:r>
    </w:p>
    <w:p w14:paraId="11A46DDB" w14:textId="77777777" w:rsidR="004871F3" w:rsidRPr="00DB694F" w:rsidRDefault="004871F3" w:rsidP="00DB694F">
      <w:pPr>
        <w:spacing w:line="240" w:lineRule="auto"/>
        <w:ind w:left="994"/>
        <w:rPr>
          <w:rFonts w:ascii="Angsana New" w:hAnsi="Angsana New"/>
          <w:sz w:val="22"/>
          <w:szCs w:val="22"/>
        </w:rPr>
      </w:pPr>
    </w:p>
    <w:p w14:paraId="246B0A9F" w14:textId="77777777" w:rsidR="004871F3" w:rsidRPr="0047558B" w:rsidRDefault="00487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</w:rPr>
        <w:br w:type="page"/>
      </w:r>
    </w:p>
    <w:p w14:paraId="48F5CB01" w14:textId="0EDBE19D" w:rsidR="00163A91" w:rsidRPr="0047558B" w:rsidRDefault="00163A91" w:rsidP="003F7B87">
      <w:pPr>
        <w:spacing w:line="240" w:lineRule="auto"/>
        <w:ind w:left="54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47558B">
        <w:rPr>
          <w:rFonts w:ascii="Angsana New" w:hAnsi="Angsana New"/>
          <w:i/>
          <w:iCs/>
          <w:sz w:val="30"/>
          <w:szCs w:val="30"/>
          <w:cs/>
        </w:rPr>
        <w:t>ค</w:t>
      </w:r>
      <w:r w:rsidRPr="0047558B">
        <w:rPr>
          <w:rFonts w:ascii="Angsana New" w:hAnsi="Angsana New"/>
          <w:i/>
          <w:iCs/>
          <w:sz w:val="30"/>
          <w:szCs w:val="30"/>
        </w:rPr>
        <w:t xml:space="preserve">.3) </w:t>
      </w:r>
      <w:r w:rsidRPr="0047558B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6FD361E5" w14:textId="77777777" w:rsidR="008C0C7E" w:rsidRPr="0047558B" w:rsidRDefault="00163A91" w:rsidP="00DB694F">
      <w:pPr>
        <w:tabs>
          <w:tab w:val="clear" w:pos="454"/>
          <w:tab w:val="left" w:pos="1170"/>
        </w:tabs>
        <w:spacing w:line="240" w:lineRule="auto"/>
        <w:ind w:left="994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 </w:t>
      </w:r>
    </w:p>
    <w:p w14:paraId="0D4E5B19" w14:textId="77777777" w:rsidR="004871F3" w:rsidRPr="00DB694F" w:rsidRDefault="004871F3" w:rsidP="008C0C7E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706AE304" w14:textId="42343C90" w:rsidR="00163A91" w:rsidRPr="0047558B" w:rsidRDefault="00163A91" w:rsidP="00DB694F">
      <w:pPr>
        <w:tabs>
          <w:tab w:val="clear" w:pos="454"/>
          <w:tab w:val="left" w:pos="1170"/>
        </w:tabs>
        <w:spacing w:line="240" w:lineRule="auto"/>
        <w:ind w:left="994" w:firstLine="9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</w:rPr>
        <w:t>(</w:t>
      </w:r>
      <w:r w:rsidRPr="0047558B">
        <w:rPr>
          <w:rFonts w:ascii="Angsana New" w:hAnsi="Angsana New"/>
          <w:sz w:val="30"/>
          <w:szCs w:val="30"/>
          <w:cs/>
        </w:rPr>
        <w:t>ค</w:t>
      </w:r>
      <w:r w:rsidRPr="0047558B">
        <w:rPr>
          <w:rFonts w:ascii="Angsana New" w:hAnsi="Angsana New"/>
          <w:sz w:val="30"/>
          <w:szCs w:val="30"/>
        </w:rPr>
        <w:t xml:space="preserve">.3.1) </w:t>
      </w:r>
      <w:r w:rsidRPr="0047558B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</w:p>
    <w:p w14:paraId="4F93FA8D" w14:textId="3DB714A9" w:rsidR="00163A91" w:rsidRPr="0047558B" w:rsidRDefault="00163A91" w:rsidP="00EE6433">
      <w:pPr>
        <w:tabs>
          <w:tab w:val="clear" w:pos="907"/>
          <w:tab w:val="left" w:pos="1080"/>
        </w:tabs>
        <w:spacing w:line="0" w:lineRule="atLeast"/>
        <w:ind w:left="1714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กลุ่มบริษัทมีความเสี่ยงด้านอัตราแลกเปลี่ยนที่เกี่ยวข้องกับการขายที่เป็นสกุลเงินตราต่างประเทศ กลุ่มบริษัทใช้สัญญาขายเงินตราต่างประเทศล่วงหน้าเป็นหลักเพื่อป้องกันความเสี่ยงในสินทรัพย์ทางการเงินในสกุลเงินตราต่างประเทศที่ครบกำหนดชำระน้อยกว่าหนึ่งปี สัญญาขายเงินตราต่างประเทศล่วงหน้าที่ทำสัญญา ณ วันที่รายงานเกี่ยวข้องกับการขายในสกุลเงินตราต่างประเทศที่คาดการณ์ว่าจะเกิดขึ้นในภายหลัง</w:t>
      </w:r>
    </w:p>
    <w:p w14:paraId="69856A2D" w14:textId="77777777" w:rsidR="00F725CB" w:rsidRPr="00DB694F" w:rsidRDefault="00F725CB" w:rsidP="00EE6433">
      <w:pPr>
        <w:tabs>
          <w:tab w:val="clear" w:pos="907"/>
          <w:tab w:val="left" w:pos="1080"/>
        </w:tabs>
        <w:spacing w:line="0" w:lineRule="atLeast"/>
        <w:ind w:left="1714"/>
        <w:jc w:val="thaiDistribute"/>
        <w:rPr>
          <w:rFonts w:ascii="Angsana New" w:hAnsi="Angsana New"/>
          <w:sz w:val="28"/>
          <w:szCs w:val="28"/>
        </w:rPr>
      </w:pPr>
    </w:p>
    <w:tbl>
      <w:tblPr>
        <w:tblW w:w="792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52"/>
        <w:gridCol w:w="1098"/>
        <w:gridCol w:w="270"/>
        <w:gridCol w:w="1170"/>
      </w:tblGrid>
      <w:tr w:rsidR="004871F3" w:rsidRPr="0047558B" w14:paraId="69805099" w14:textId="77777777" w:rsidTr="00DB694F">
        <w:trPr>
          <w:tblHeader/>
        </w:trPr>
        <w:tc>
          <w:tcPr>
            <w:tcW w:w="3870" w:type="dxa"/>
          </w:tcPr>
          <w:p w14:paraId="52880EB9" w14:textId="681AD480" w:rsidR="004871F3" w:rsidRPr="00DB694F" w:rsidRDefault="004871F3" w:rsidP="004871F3">
            <w:pPr>
              <w:pStyle w:val="BodyText"/>
              <w:tabs>
                <w:tab w:val="clear" w:pos="227"/>
                <w:tab w:val="left" w:pos="270"/>
              </w:tabs>
              <w:spacing w:after="0"/>
              <w:ind w:left="90" w:right="-405"/>
              <w:jc w:val="both"/>
              <w:rPr>
                <w:rFonts w:ascii="Angsana New" w:hAnsi="Angsana New"/>
                <w:color w:val="0000FF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5"/>
          </w:tcPr>
          <w:p w14:paraId="35537B3D" w14:textId="2C111331" w:rsidR="004871F3" w:rsidRPr="0047558B" w:rsidRDefault="004871F3" w:rsidP="00487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6C4" w:rsidRPr="0047558B" w14:paraId="7B6C698A" w14:textId="77777777" w:rsidTr="00DB694F">
        <w:trPr>
          <w:tblHeader/>
        </w:trPr>
        <w:tc>
          <w:tcPr>
            <w:tcW w:w="3870" w:type="dxa"/>
          </w:tcPr>
          <w:p w14:paraId="07F68F39" w14:textId="224F160E" w:rsidR="004871F3" w:rsidRPr="0047558B" w:rsidRDefault="004871F3" w:rsidP="00DB694F">
            <w:pPr>
              <w:pStyle w:val="BodyText"/>
              <w:spacing w:after="0"/>
              <w:ind w:left="145" w:right="-200" w:hanging="7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  <w:p w14:paraId="18E12ECA" w14:textId="74E76C6F" w:rsidR="004871F3" w:rsidRPr="0047558B" w:rsidRDefault="004871F3" w:rsidP="004871F3">
            <w:pPr>
              <w:pStyle w:val="BodyText"/>
              <w:spacing w:after="0"/>
              <w:ind w:left="145" w:right="-200" w:hanging="5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1260" w:type="dxa"/>
          </w:tcPr>
          <w:p w14:paraId="11CCADE3" w14:textId="77777777" w:rsidR="004871F3" w:rsidRPr="0047558B" w:rsidRDefault="004871F3" w:rsidP="00487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0" w:right="-108"/>
              <w:jc w:val="center"/>
              <w:rPr>
                <w:rFonts w:ascii="Angsana New" w:hAnsi="Angsana New"/>
                <w:spacing w:val="6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6"/>
                <w:sz w:val="30"/>
                <w:szCs w:val="30"/>
                <w:cs/>
              </w:rPr>
              <w:t>เงินเหรียญ</w:t>
            </w:r>
            <w:r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52" w:type="dxa"/>
          </w:tcPr>
          <w:p w14:paraId="7437A146" w14:textId="77777777" w:rsidR="004871F3" w:rsidRPr="0047558B" w:rsidRDefault="004871F3" w:rsidP="00487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532E308" w14:textId="77777777" w:rsidR="004871F3" w:rsidRPr="0047558B" w:rsidRDefault="004871F3" w:rsidP="00487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3C7342" w14:textId="77777777" w:rsidR="004871F3" w:rsidRPr="0047558B" w:rsidRDefault="004871F3" w:rsidP="00487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161EA483" w14:textId="77777777" w:rsidR="004871F3" w:rsidRPr="0047558B" w:rsidRDefault="004871F3" w:rsidP="00487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9A00E5" w14:textId="77777777" w:rsidR="004871F3" w:rsidRPr="0047558B" w:rsidRDefault="004871F3" w:rsidP="00487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F2119B9" w14:textId="77777777" w:rsidR="004871F3" w:rsidRPr="0047558B" w:rsidRDefault="004871F3" w:rsidP="00487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725CB" w:rsidRPr="0047558B" w14:paraId="7C9004AC" w14:textId="77777777" w:rsidTr="00D6369B">
        <w:trPr>
          <w:tblHeader/>
        </w:trPr>
        <w:tc>
          <w:tcPr>
            <w:tcW w:w="3870" w:type="dxa"/>
          </w:tcPr>
          <w:p w14:paraId="74CEAA71" w14:textId="77777777" w:rsidR="00F725CB" w:rsidRPr="0047558B" w:rsidRDefault="00F725CB" w:rsidP="004871F3">
            <w:pPr>
              <w:pStyle w:val="BodyText"/>
              <w:spacing w:after="0"/>
              <w:ind w:left="145" w:right="-200" w:hanging="7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5"/>
          </w:tcPr>
          <w:p w14:paraId="10E6AD38" w14:textId="314863EC" w:rsidR="00F725CB" w:rsidRPr="0047558B" w:rsidRDefault="00F725CB" w:rsidP="00487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C06C4" w:rsidRPr="0047558B" w14:paraId="63A9A9FC" w14:textId="77777777" w:rsidTr="00DB694F">
        <w:tc>
          <w:tcPr>
            <w:tcW w:w="3870" w:type="dxa"/>
          </w:tcPr>
          <w:p w14:paraId="0919D92F" w14:textId="77777777" w:rsidR="004871F3" w:rsidRPr="00DB694F" w:rsidRDefault="004871F3" w:rsidP="004871F3">
            <w:pPr>
              <w:pStyle w:val="BodyText"/>
              <w:spacing w:after="0"/>
              <w:ind w:right="-405" w:firstLine="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694F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3FAD91E7" w14:textId="77777777" w:rsidR="004871F3" w:rsidRPr="00DB694F" w:rsidRDefault="004871F3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191</w:t>
            </w:r>
          </w:p>
        </w:tc>
        <w:tc>
          <w:tcPr>
            <w:tcW w:w="252" w:type="dxa"/>
          </w:tcPr>
          <w:p w14:paraId="00C31CBE" w14:textId="77777777" w:rsidR="004871F3" w:rsidRPr="0047558B" w:rsidRDefault="004871F3" w:rsidP="004871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83265FC" w14:textId="77777777" w:rsidR="004871F3" w:rsidRPr="0047558B" w:rsidRDefault="004871F3" w:rsidP="00487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7F60E6" w14:textId="77777777" w:rsidR="004871F3" w:rsidRPr="0047558B" w:rsidRDefault="004871F3" w:rsidP="004871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B50928" w14:textId="77777777" w:rsidR="004871F3" w:rsidRPr="00DB694F" w:rsidRDefault="004871F3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191</w:t>
            </w:r>
          </w:p>
        </w:tc>
      </w:tr>
      <w:tr w:rsidR="00DC06C4" w:rsidRPr="0047558B" w14:paraId="55FCB996" w14:textId="77777777" w:rsidTr="00DB694F">
        <w:tc>
          <w:tcPr>
            <w:tcW w:w="3870" w:type="dxa"/>
          </w:tcPr>
          <w:p w14:paraId="7EEB0382" w14:textId="77777777" w:rsidR="004871F3" w:rsidRPr="0047558B" w:rsidRDefault="004871F3" w:rsidP="004871F3">
            <w:pPr>
              <w:pStyle w:val="BodyText"/>
              <w:spacing w:after="0"/>
              <w:ind w:right="-405" w:firstLine="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18F27FB3" w14:textId="77777777" w:rsidR="004871F3" w:rsidRPr="00DB694F" w:rsidRDefault="004871F3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201,042</w:t>
            </w:r>
          </w:p>
        </w:tc>
        <w:tc>
          <w:tcPr>
            <w:tcW w:w="252" w:type="dxa"/>
          </w:tcPr>
          <w:p w14:paraId="2A19B80A" w14:textId="77777777" w:rsidR="004871F3" w:rsidRPr="0047558B" w:rsidRDefault="004871F3" w:rsidP="004871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7B63272" w14:textId="77777777" w:rsidR="004871F3" w:rsidRPr="0047558B" w:rsidRDefault="004871F3" w:rsidP="00487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BA1EF2" w14:textId="77777777" w:rsidR="004871F3" w:rsidRPr="0047558B" w:rsidRDefault="004871F3" w:rsidP="004871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421A74" w14:textId="77777777" w:rsidR="004871F3" w:rsidRPr="00DB694F" w:rsidRDefault="004871F3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201,042</w:t>
            </w:r>
          </w:p>
        </w:tc>
      </w:tr>
      <w:tr w:rsidR="00DC06C4" w:rsidRPr="0047558B" w14:paraId="0590BC26" w14:textId="77777777" w:rsidTr="00DB694F">
        <w:tc>
          <w:tcPr>
            <w:tcW w:w="3870" w:type="dxa"/>
          </w:tcPr>
          <w:p w14:paraId="5B68897B" w14:textId="77777777" w:rsidR="004871F3" w:rsidRPr="0047558B" w:rsidRDefault="004871F3" w:rsidP="004871F3">
            <w:pPr>
              <w:pStyle w:val="BodyText"/>
              <w:spacing w:after="0"/>
              <w:ind w:right="-405" w:firstLine="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46F134B" w14:textId="77777777" w:rsidR="004871F3" w:rsidRPr="00DB694F" w:rsidRDefault="004871F3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(6,970)</w:t>
            </w:r>
          </w:p>
        </w:tc>
        <w:tc>
          <w:tcPr>
            <w:tcW w:w="252" w:type="dxa"/>
          </w:tcPr>
          <w:p w14:paraId="4443F565" w14:textId="77777777" w:rsidR="004871F3" w:rsidRPr="0047558B" w:rsidRDefault="004871F3" w:rsidP="004871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E29F2AA" w14:textId="77777777" w:rsidR="004871F3" w:rsidRPr="0047558B" w:rsidRDefault="004871F3" w:rsidP="00487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4F4ED5" w14:textId="77777777" w:rsidR="004871F3" w:rsidRPr="0047558B" w:rsidRDefault="004871F3" w:rsidP="004871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900A96" w14:textId="77777777" w:rsidR="004871F3" w:rsidRPr="00DB694F" w:rsidRDefault="004871F3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(6,970)</w:t>
            </w:r>
          </w:p>
        </w:tc>
      </w:tr>
      <w:tr w:rsidR="00DC06C4" w:rsidRPr="0047558B" w14:paraId="2F5B7F57" w14:textId="77777777" w:rsidTr="00DB694F">
        <w:tc>
          <w:tcPr>
            <w:tcW w:w="3870" w:type="dxa"/>
          </w:tcPr>
          <w:p w14:paraId="1C8EBB79" w14:textId="2456DE8A" w:rsidR="004871F3" w:rsidRPr="0047558B" w:rsidRDefault="004871F3" w:rsidP="004871F3">
            <w:pPr>
              <w:pStyle w:val="BodyText"/>
              <w:spacing w:after="0"/>
              <w:ind w:left="156" w:right="-405" w:hanging="55"/>
              <w:jc w:val="both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47558B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 xml:space="preserve">       </w:t>
            </w:r>
            <w:r w:rsidRPr="0047558B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BAD73E" w14:textId="77777777" w:rsidR="004871F3" w:rsidRPr="00DB694F" w:rsidRDefault="004871F3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194,263</w:t>
            </w:r>
          </w:p>
        </w:tc>
        <w:tc>
          <w:tcPr>
            <w:tcW w:w="252" w:type="dxa"/>
          </w:tcPr>
          <w:p w14:paraId="5CE02789" w14:textId="77777777" w:rsidR="004871F3" w:rsidRPr="0047558B" w:rsidRDefault="004871F3" w:rsidP="004871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598D96" w14:textId="77777777" w:rsidR="004871F3" w:rsidRPr="0047558B" w:rsidRDefault="004871F3" w:rsidP="00487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996CA9" w14:textId="77777777" w:rsidR="004871F3" w:rsidRPr="0047558B" w:rsidRDefault="004871F3" w:rsidP="004871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EA7FF0" w14:textId="77777777" w:rsidR="004871F3" w:rsidRPr="00DB694F" w:rsidRDefault="004871F3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 xml:space="preserve"> 194,263</w:t>
            </w:r>
          </w:p>
        </w:tc>
      </w:tr>
      <w:tr w:rsidR="00DC06C4" w:rsidRPr="0047558B" w14:paraId="0A46336D" w14:textId="77777777" w:rsidTr="00DB694F">
        <w:tc>
          <w:tcPr>
            <w:tcW w:w="3870" w:type="dxa"/>
          </w:tcPr>
          <w:p w14:paraId="6430E9BF" w14:textId="77777777" w:rsidR="004871F3" w:rsidRPr="00DB694F" w:rsidRDefault="004871F3" w:rsidP="004871F3">
            <w:pPr>
              <w:pStyle w:val="BodyText"/>
              <w:spacing w:after="0"/>
              <w:ind w:right="-405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94F">
              <w:rPr>
                <w:rFonts w:ascii="Angsana New" w:hAnsi="Angsana New"/>
                <w:sz w:val="30"/>
                <w:szCs w:val="30"/>
                <w:cs/>
              </w:rPr>
              <w:t>ประมาณการยอดขายสินค้าล่วงหน้า</w:t>
            </w:r>
            <w:r w:rsidRPr="00DB694F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DB694F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DB694F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B694F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DB69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694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B694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384269E" w14:textId="77777777" w:rsidR="004871F3" w:rsidRPr="00DB694F" w:rsidRDefault="004871F3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1,333,127</w:t>
            </w:r>
          </w:p>
        </w:tc>
        <w:tc>
          <w:tcPr>
            <w:tcW w:w="252" w:type="dxa"/>
          </w:tcPr>
          <w:p w14:paraId="3FCA5A42" w14:textId="77777777" w:rsidR="004871F3" w:rsidRPr="0047558B" w:rsidRDefault="004871F3" w:rsidP="004871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50F56E2B" w14:textId="77777777" w:rsidR="004871F3" w:rsidRPr="0047558B" w:rsidRDefault="004871F3" w:rsidP="00487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903971" w14:textId="77777777" w:rsidR="004871F3" w:rsidRPr="0047558B" w:rsidRDefault="004871F3" w:rsidP="004871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F88B61" w14:textId="77777777" w:rsidR="004871F3" w:rsidRPr="00DB694F" w:rsidRDefault="004871F3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1,333,127</w:t>
            </w:r>
          </w:p>
        </w:tc>
      </w:tr>
      <w:tr w:rsidR="00DC06C4" w:rsidRPr="0047558B" w14:paraId="2169D1C7" w14:textId="77777777" w:rsidTr="00DB694F">
        <w:tc>
          <w:tcPr>
            <w:tcW w:w="3870" w:type="dxa"/>
          </w:tcPr>
          <w:p w14:paraId="422F9159" w14:textId="77777777" w:rsidR="004871F3" w:rsidRPr="0047558B" w:rsidRDefault="004871F3" w:rsidP="004871F3">
            <w:pPr>
              <w:pStyle w:val="NoSpacing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7D860" w14:textId="77777777" w:rsidR="004871F3" w:rsidRPr="00DB694F" w:rsidRDefault="004871F3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1,527,390</w:t>
            </w:r>
          </w:p>
        </w:tc>
        <w:tc>
          <w:tcPr>
            <w:tcW w:w="252" w:type="dxa"/>
          </w:tcPr>
          <w:p w14:paraId="1A64BAF0" w14:textId="77777777" w:rsidR="004871F3" w:rsidRPr="00DB694F" w:rsidRDefault="004871F3" w:rsidP="004871F3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4376C" w14:textId="77777777" w:rsidR="004871F3" w:rsidRPr="00DB694F" w:rsidRDefault="004871F3" w:rsidP="00487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94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AEE07C" w14:textId="77777777" w:rsidR="004871F3" w:rsidRPr="00DB694F" w:rsidRDefault="004871F3" w:rsidP="004871F3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6BC02" w14:textId="77777777" w:rsidR="004871F3" w:rsidRPr="00DB694F" w:rsidRDefault="004871F3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1,527,390</w:t>
            </w:r>
          </w:p>
        </w:tc>
      </w:tr>
      <w:tr w:rsidR="00DC06C4" w:rsidRPr="0047558B" w14:paraId="4AD3EBB0" w14:textId="77777777" w:rsidTr="00DB694F">
        <w:tc>
          <w:tcPr>
            <w:tcW w:w="3870" w:type="dxa"/>
          </w:tcPr>
          <w:p w14:paraId="73A17709" w14:textId="5D004E54" w:rsidR="004871F3" w:rsidRPr="00DB694F" w:rsidRDefault="004871F3" w:rsidP="004871F3">
            <w:pPr>
              <w:pStyle w:val="NoSpacing"/>
              <w:tabs>
                <w:tab w:val="clear" w:pos="2580"/>
              </w:tabs>
              <w:ind w:right="-130" w:firstLine="73"/>
              <w:rPr>
                <w:rFonts w:ascii="Angsana New" w:hAnsi="Angsana New"/>
                <w:sz w:val="30"/>
                <w:szCs w:val="30"/>
              </w:rPr>
            </w:pPr>
            <w:r w:rsidRPr="00DB694F">
              <w:rPr>
                <w:rFonts w:ascii="Angsana New" w:hAnsi="Angsana New"/>
                <w:sz w:val="30"/>
                <w:szCs w:val="30"/>
                <w:cs/>
              </w:rPr>
              <w:t xml:space="preserve">สัญญาขายเงินตราต่างประเทศล่วงหน้า         </w:t>
            </w:r>
            <w:r w:rsidRPr="00DB69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694F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Pr="00DB694F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6099DF" w14:textId="77777777" w:rsidR="004871F3" w:rsidRPr="00DB694F" w:rsidRDefault="004871F3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(1,079,037)</w:t>
            </w:r>
          </w:p>
        </w:tc>
        <w:tc>
          <w:tcPr>
            <w:tcW w:w="252" w:type="dxa"/>
          </w:tcPr>
          <w:p w14:paraId="58FBAE64" w14:textId="77777777" w:rsidR="004871F3" w:rsidRPr="0047558B" w:rsidRDefault="004871F3" w:rsidP="004871F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5E1CE0" w14:textId="77777777" w:rsidR="004871F3" w:rsidRPr="00DB694F" w:rsidRDefault="004871F3" w:rsidP="00DB6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94F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70" w:type="dxa"/>
          </w:tcPr>
          <w:p w14:paraId="1786A275" w14:textId="77777777" w:rsidR="004871F3" w:rsidRPr="0047558B" w:rsidRDefault="004871F3" w:rsidP="004871F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131741" w14:textId="77777777" w:rsidR="004871F3" w:rsidRPr="00DB694F" w:rsidRDefault="004871F3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(1,079,037)</w:t>
            </w:r>
          </w:p>
        </w:tc>
      </w:tr>
      <w:tr w:rsidR="00DC06C4" w:rsidRPr="0047558B" w14:paraId="7A0D7B2C" w14:textId="77777777" w:rsidTr="00DB694F">
        <w:tc>
          <w:tcPr>
            <w:tcW w:w="3870" w:type="dxa"/>
          </w:tcPr>
          <w:p w14:paraId="3F05A1D8" w14:textId="3DA4508B" w:rsidR="004871F3" w:rsidRPr="0047558B" w:rsidRDefault="004871F3" w:rsidP="004871F3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 w:firstLine="11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EAC51" w14:textId="77777777" w:rsidR="004871F3" w:rsidRPr="00DB694F" w:rsidRDefault="004871F3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448,353</w:t>
            </w:r>
          </w:p>
        </w:tc>
        <w:tc>
          <w:tcPr>
            <w:tcW w:w="252" w:type="dxa"/>
          </w:tcPr>
          <w:p w14:paraId="71C578E3" w14:textId="77777777" w:rsidR="004871F3" w:rsidRPr="0047558B" w:rsidRDefault="004871F3" w:rsidP="00487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BB9806" w14:textId="77777777" w:rsidR="004871F3" w:rsidRPr="00DB694F" w:rsidRDefault="004871F3" w:rsidP="00DB6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9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-</w:t>
            </w:r>
          </w:p>
        </w:tc>
        <w:tc>
          <w:tcPr>
            <w:tcW w:w="270" w:type="dxa"/>
          </w:tcPr>
          <w:p w14:paraId="1AC3E5E3" w14:textId="77777777" w:rsidR="004871F3" w:rsidRPr="0047558B" w:rsidRDefault="004871F3" w:rsidP="00487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708C8" w14:textId="77777777" w:rsidR="004871F3" w:rsidRPr="00DB694F" w:rsidRDefault="004871F3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448,353</w:t>
            </w:r>
          </w:p>
        </w:tc>
      </w:tr>
    </w:tbl>
    <w:p w14:paraId="6665E17B" w14:textId="6D8826B7" w:rsidR="004871F3" w:rsidRPr="00DB694F" w:rsidRDefault="004871F3" w:rsidP="00892591">
      <w:pPr>
        <w:tabs>
          <w:tab w:val="clear" w:pos="907"/>
          <w:tab w:val="left" w:pos="1080"/>
        </w:tabs>
        <w:spacing w:line="0" w:lineRule="atLeast"/>
        <w:ind w:left="1526"/>
        <w:jc w:val="thaiDistribute"/>
        <w:rPr>
          <w:rFonts w:ascii="Angsana New" w:hAnsi="Angsana New"/>
          <w:sz w:val="22"/>
          <w:szCs w:val="22"/>
        </w:rPr>
      </w:pPr>
    </w:p>
    <w:tbl>
      <w:tblPr>
        <w:tblW w:w="792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52"/>
        <w:gridCol w:w="1098"/>
        <w:gridCol w:w="270"/>
        <w:gridCol w:w="1170"/>
      </w:tblGrid>
      <w:tr w:rsidR="00DC06C4" w:rsidRPr="0047558B" w14:paraId="67008357" w14:textId="77777777" w:rsidTr="00DB694F">
        <w:trPr>
          <w:tblHeader/>
        </w:trPr>
        <w:tc>
          <w:tcPr>
            <w:tcW w:w="3870" w:type="dxa"/>
          </w:tcPr>
          <w:p w14:paraId="724BDDF1" w14:textId="77777777" w:rsidR="00DC06C4" w:rsidRPr="0047558B" w:rsidRDefault="00DC06C4" w:rsidP="00D6369B">
            <w:pPr>
              <w:pStyle w:val="BodyText"/>
              <w:tabs>
                <w:tab w:val="clear" w:pos="227"/>
                <w:tab w:val="left" w:pos="270"/>
              </w:tabs>
              <w:spacing w:after="0"/>
              <w:ind w:left="90" w:right="-405"/>
              <w:jc w:val="both"/>
              <w:rPr>
                <w:rFonts w:ascii="Angsana New" w:hAnsi="Angsana New"/>
                <w:color w:val="0000FF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5"/>
          </w:tcPr>
          <w:p w14:paraId="638E5930" w14:textId="77777777" w:rsidR="00DC06C4" w:rsidRPr="0047558B" w:rsidRDefault="00DC06C4" w:rsidP="00D63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6C4" w:rsidRPr="0047558B" w14:paraId="0C34E3D6" w14:textId="77777777" w:rsidTr="00DB694F">
        <w:trPr>
          <w:tblHeader/>
        </w:trPr>
        <w:tc>
          <w:tcPr>
            <w:tcW w:w="3870" w:type="dxa"/>
          </w:tcPr>
          <w:p w14:paraId="19BB98F1" w14:textId="77777777" w:rsidR="00DC06C4" w:rsidRPr="0047558B" w:rsidRDefault="00DC06C4" w:rsidP="00D6369B">
            <w:pPr>
              <w:pStyle w:val="BodyText"/>
              <w:spacing w:after="0"/>
              <w:ind w:left="145" w:right="-200" w:hanging="7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ความเสี่ยงจากเงินตราต่างประเทศ   </w:t>
            </w:r>
          </w:p>
          <w:p w14:paraId="4CE72473" w14:textId="4297EFC9" w:rsidR="00DC06C4" w:rsidRPr="0047558B" w:rsidRDefault="00DC06C4" w:rsidP="00D6369B">
            <w:pPr>
              <w:pStyle w:val="BodyText"/>
              <w:spacing w:after="0"/>
              <w:ind w:left="145" w:right="-200" w:hanging="5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260" w:type="dxa"/>
          </w:tcPr>
          <w:p w14:paraId="5A6E33E1" w14:textId="77777777" w:rsidR="00DC06C4" w:rsidRPr="0047558B" w:rsidRDefault="00DC06C4" w:rsidP="00D63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0" w:right="-108"/>
              <w:jc w:val="center"/>
              <w:rPr>
                <w:rFonts w:ascii="Angsana New" w:hAnsi="Angsana New"/>
                <w:spacing w:val="6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pacing w:val="6"/>
                <w:sz w:val="30"/>
                <w:szCs w:val="30"/>
                <w:cs/>
              </w:rPr>
              <w:t>เงินเหรียญ</w:t>
            </w:r>
            <w:r w:rsidRPr="0047558B">
              <w:rPr>
                <w:rFonts w:ascii="Angsana New" w:hAnsi="Angsana New"/>
                <w:spacing w:val="-12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52" w:type="dxa"/>
          </w:tcPr>
          <w:p w14:paraId="50C9325A" w14:textId="77777777" w:rsidR="00DC06C4" w:rsidRPr="0047558B" w:rsidRDefault="00DC06C4" w:rsidP="00D63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19D8AF3" w14:textId="77777777" w:rsidR="00DC06C4" w:rsidRPr="0047558B" w:rsidRDefault="00DC06C4" w:rsidP="00D63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E86778" w14:textId="77777777" w:rsidR="00DC06C4" w:rsidRPr="0047558B" w:rsidRDefault="00DC06C4" w:rsidP="00D63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25D61C3F" w14:textId="77777777" w:rsidR="00DC06C4" w:rsidRPr="0047558B" w:rsidRDefault="00DC06C4" w:rsidP="00D63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065276" w14:textId="77777777" w:rsidR="00DC06C4" w:rsidRPr="0047558B" w:rsidRDefault="00DC06C4" w:rsidP="00D63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7964DD5" w14:textId="77777777" w:rsidR="00DC06C4" w:rsidRPr="0047558B" w:rsidRDefault="00DC06C4" w:rsidP="00D63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725CB" w:rsidRPr="0047558B" w14:paraId="29D3F601" w14:textId="77777777" w:rsidTr="00D6369B">
        <w:trPr>
          <w:tblHeader/>
        </w:trPr>
        <w:tc>
          <w:tcPr>
            <w:tcW w:w="3870" w:type="dxa"/>
          </w:tcPr>
          <w:p w14:paraId="5316ACC6" w14:textId="77777777" w:rsidR="00F725CB" w:rsidRPr="00DB694F" w:rsidRDefault="00F725CB" w:rsidP="00F725CB">
            <w:pPr>
              <w:pStyle w:val="BodyText"/>
              <w:spacing w:after="0"/>
              <w:ind w:left="145" w:right="-200" w:hanging="75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5"/>
          </w:tcPr>
          <w:p w14:paraId="5626CEAF" w14:textId="01D136E8" w:rsidR="00F725CB" w:rsidRPr="0047558B" w:rsidRDefault="00F725CB" w:rsidP="00F72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725CB" w:rsidRPr="0047558B" w14:paraId="65B42765" w14:textId="77777777" w:rsidTr="00DB694F">
        <w:tc>
          <w:tcPr>
            <w:tcW w:w="3870" w:type="dxa"/>
          </w:tcPr>
          <w:p w14:paraId="64153B18" w14:textId="77777777" w:rsidR="00F725CB" w:rsidRPr="00DB694F" w:rsidRDefault="00F725CB" w:rsidP="00F725CB">
            <w:pPr>
              <w:pStyle w:val="BodyText"/>
              <w:spacing w:after="0"/>
              <w:ind w:right="-405" w:firstLine="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694F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1D88E3F5" w14:textId="122AD002" w:rsidR="00F725CB" w:rsidRPr="00DB694F" w:rsidRDefault="00F725CB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</w:t>
            </w:r>
          </w:p>
        </w:tc>
        <w:tc>
          <w:tcPr>
            <w:tcW w:w="252" w:type="dxa"/>
          </w:tcPr>
          <w:p w14:paraId="279DF87C" w14:textId="77777777" w:rsidR="00F725CB" w:rsidRPr="0047558B" w:rsidRDefault="00F725CB" w:rsidP="00F725C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25275A6" w14:textId="6D651C44" w:rsidR="00F725CB" w:rsidRPr="0047558B" w:rsidRDefault="00F725CB" w:rsidP="00F72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7861E1" w14:textId="77777777" w:rsidR="00F725CB" w:rsidRPr="0047558B" w:rsidRDefault="00F725CB" w:rsidP="00F725C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4FE941" w14:textId="4EA6263D" w:rsidR="00F725CB" w:rsidRPr="00DB694F" w:rsidRDefault="00F725CB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</w:t>
            </w:r>
          </w:p>
        </w:tc>
      </w:tr>
      <w:tr w:rsidR="00F725CB" w:rsidRPr="0047558B" w14:paraId="3A2C1F88" w14:textId="77777777" w:rsidTr="00DB694F">
        <w:tc>
          <w:tcPr>
            <w:tcW w:w="3870" w:type="dxa"/>
          </w:tcPr>
          <w:p w14:paraId="4B584427" w14:textId="77777777" w:rsidR="00F725CB" w:rsidRPr="0047558B" w:rsidRDefault="00F725CB" w:rsidP="00F725CB">
            <w:pPr>
              <w:pStyle w:val="BodyText"/>
              <w:spacing w:after="0"/>
              <w:ind w:right="-405" w:firstLine="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143B6CAE" w14:textId="7BACFD3E" w:rsidR="00F725CB" w:rsidRPr="00DB694F" w:rsidRDefault="00F725CB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102,430</w:t>
            </w:r>
          </w:p>
        </w:tc>
        <w:tc>
          <w:tcPr>
            <w:tcW w:w="252" w:type="dxa"/>
          </w:tcPr>
          <w:p w14:paraId="46C500E3" w14:textId="77777777" w:rsidR="00F725CB" w:rsidRPr="0047558B" w:rsidRDefault="00F725CB" w:rsidP="00F725C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EBFEEB7" w14:textId="57D6015A" w:rsidR="00F725CB" w:rsidRPr="00DB694F" w:rsidRDefault="00F725CB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912</w:t>
            </w:r>
          </w:p>
        </w:tc>
        <w:tc>
          <w:tcPr>
            <w:tcW w:w="270" w:type="dxa"/>
          </w:tcPr>
          <w:p w14:paraId="7435ABAF" w14:textId="77777777" w:rsidR="00F725CB" w:rsidRPr="0047558B" w:rsidRDefault="00F725CB" w:rsidP="00F725C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08442C" w14:textId="11150220" w:rsidR="00F725CB" w:rsidRPr="00DB694F" w:rsidRDefault="00F725CB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103,342</w:t>
            </w:r>
          </w:p>
        </w:tc>
      </w:tr>
      <w:tr w:rsidR="00F725CB" w:rsidRPr="0047558B" w14:paraId="40DD1111" w14:textId="77777777" w:rsidTr="00DB694F">
        <w:tc>
          <w:tcPr>
            <w:tcW w:w="3870" w:type="dxa"/>
          </w:tcPr>
          <w:p w14:paraId="49C26C30" w14:textId="77777777" w:rsidR="00F725CB" w:rsidRPr="0047558B" w:rsidRDefault="00F725CB" w:rsidP="00F725CB">
            <w:pPr>
              <w:pStyle w:val="BodyText"/>
              <w:spacing w:after="0"/>
              <w:ind w:right="-405" w:firstLine="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BD47BA" w14:textId="32F04100" w:rsidR="00F725CB" w:rsidRPr="00DB694F" w:rsidRDefault="00F725CB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(4,231)</w:t>
            </w:r>
          </w:p>
        </w:tc>
        <w:tc>
          <w:tcPr>
            <w:tcW w:w="252" w:type="dxa"/>
          </w:tcPr>
          <w:p w14:paraId="72757FB0" w14:textId="77777777" w:rsidR="00F725CB" w:rsidRPr="0047558B" w:rsidRDefault="00F725CB" w:rsidP="00F725C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0B069F7" w14:textId="328320BD" w:rsidR="00F725CB" w:rsidRPr="0047558B" w:rsidRDefault="00F725CB" w:rsidP="00F72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DDF948" w14:textId="77777777" w:rsidR="00F725CB" w:rsidRPr="0047558B" w:rsidRDefault="00F725CB" w:rsidP="00F725C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B0FCC0" w14:textId="5D8E4D0C" w:rsidR="00F725CB" w:rsidRPr="00DB694F" w:rsidRDefault="00F725CB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(4,231)</w:t>
            </w:r>
          </w:p>
        </w:tc>
      </w:tr>
      <w:tr w:rsidR="00F725CB" w:rsidRPr="0047558B" w14:paraId="21FC1263" w14:textId="77777777" w:rsidTr="00DB694F">
        <w:tc>
          <w:tcPr>
            <w:tcW w:w="3870" w:type="dxa"/>
          </w:tcPr>
          <w:p w14:paraId="7BE47F4E" w14:textId="2B5FB85D" w:rsidR="00F725CB" w:rsidRPr="0047558B" w:rsidRDefault="00F725CB" w:rsidP="00F725CB">
            <w:pPr>
              <w:pStyle w:val="BodyText"/>
              <w:spacing w:after="0"/>
              <w:ind w:left="156" w:right="-405" w:hanging="55"/>
              <w:jc w:val="both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47558B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 xml:space="preserve">       </w:t>
            </w:r>
            <w:r w:rsidRPr="0047558B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F4D424" w14:textId="176C81DA" w:rsidR="00F725CB" w:rsidRPr="00DB694F" w:rsidRDefault="00F725CB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98,235</w:t>
            </w:r>
          </w:p>
        </w:tc>
        <w:tc>
          <w:tcPr>
            <w:tcW w:w="252" w:type="dxa"/>
          </w:tcPr>
          <w:p w14:paraId="567B25D8" w14:textId="77777777" w:rsidR="00F725CB" w:rsidRPr="0047558B" w:rsidRDefault="00F725CB" w:rsidP="00F725C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67B539" w14:textId="75154661" w:rsidR="00F725CB" w:rsidRPr="00DB694F" w:rsidRDefault="00F725CB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70" w:type="dxa"/>
          </w:tcPr>
          <w:p w14:paraId="1EA018D0" w14:textId="77777777" w:rsidR="00F725CB" w:rsidRPr="0047558B" w:rsidRDefault="00F725CB" w:rsidP="00F725C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E49383" w14:textId="10ED2635" w:rsidR="00F725CB" w:rsidRPr="00DB694F" w:rsidRDefault="00F725CB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99,147</w:t>
            </w:r>
          </w:p>
        </w:tc>
      </w:tr>
      <w:tr w:rsidR="00F725CB" w:rsidRPr="0047558B" w14:paraId="55BEC15E" w14:textId="77777777" w:rsidTr="00DB694F">
        <w:tc>
          <w:tcPr>
            <w:tcW w:w="3870" w:type="dxa"/>
          </w:tcPr>
          <w:p w14:paraId="5E5A14F0" w14:textId="77777777" w:rsidR="00F725CB" w:rsidRPr="00DB694F" w:rsidRDefault="00F725CB" w:rsidP="00DB694F">
            <w:pPr>
              <w:pStyle w:val="NoSpacing"/>
              <w:tabs>
                <w:tab w:val="clear" w:pos="2580"/>
              </w:tabs>
              <w:ind w:right="-130" w:firstLine="73"/>
              <w:rPr>
                <w:rFonts w:ascii="Angsana New" w:hAnsi="Angsana New"/>
                <w:sz w:val="30"/>
                <w:szCs w:val="30"/>
              </w:rPr>
            </w:pPr>
            <w:r w:rsidRPr="00DB694F">
              <w:rPr>
                <w:rFonts w:ascii="Angsana New" w:hAnsi="Angsana New"/>
                <w:sz w:val="30"/>
                <w:szCs w:val="30"/>
                <w:cs/>
              </w:rPr>
              <w:lastRenderedPageBreak/>
              <w:t>ประมาณการยอดขายสินค้าล่วงหน้า</w:t>
            </w:r>
            <w:r w:rsidRPr="00DB694F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DB694F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DB694F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B694F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DB69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694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B694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0E22523" w14:textId="3E82AD7C" w:rsidR="00F725CB" w:rsidRPr="00DB694F" w:rsidRDefault="00F725CB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702,704</w:t>
            </w:r>
          </w:p>
        </w:tc>
        <w:tc>
          <w:tcPr>
            <w:tcW w:w="252" w:type="dxa"/>
          </w:tcPr>
          <w:p w14:paraId="3EB78369" w14:textId="77777777" w:rsidR="00F725CB" w:rsidRPr="0047558B" w:rsidRDefault="00F725CB" w:rsidP="00F725C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213928DD" w14:textId="42A2313B" w:rsidR="00F725CB" w:rsidRPr="0047558B" w:rsidRDefault="00F725CB" w:rsidP="00F72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E17855" w14:textId="77777777" w:rsidR="00F725CB" w:rsidRPr="0047558B" w:rsidRDefault="00F725CB" w:rsidP="00F725C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D22ABF" w14:textId="477983F9" w:rsidR="00F725CB" w:rsidRPr="00DB694F" w:rsidRDefault="00F725CB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702,704</w:t>
            </w:r>
          </w:p>
        </w:tc>
      </w:tr>
      <w:tr w:rsidR="00F725CB" w:rsidRPr="0047558B" w14:paraId="2B7972E3" w14:textId="77777777" w:rsidTr="00DB694F">
        <w:tc>
          <w:tcPr>
            <w:tcW w:w="3870" w:type="dxa"/>
          </w:tcPr>
          <w:p w14:paraId="120D2737" w14:textId="77777777" w:rsidR="00F725CB" w:rsidRPr="0047558B" w:rsidRDefault="00F725CB" w:rsidP="00F725CB">
            <w:pPr>
              <w:pStyle w:val="NoSpacing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47558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62A52" w14:textId="33A072CF" w:rsidR="00F725CB" w:rsidRPr="00DB694F" w:rsidRDefault="00306D0D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800,939</w:t>
            </w:r>
          </w:p>
        </w:tc>
        <w:tc>
          <w:tcPr>
            <w:tcW w:w="252" w:type="dxa"/>
          </w:tcPr>
          <w:p w14:paraId="0AB24E41" w14:textId="77777777" w:rsidR="00F725CB" w:rsidRPr="0047558B" w:rsidRDefault="00F725CB" w:rsidP="00F725CB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70CB82" w14:textId="2D6139C1" w:rsidR="00F725CB" w:rsidRPr="00DB694F" w:rsidRDefault="00306D0D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70" w:type="dxa"/>
          </w:tcPr>
          <w:p w14:paraId="033C2767" w14:textId="77777777" w:rsidR="00F725CB" w:rsidRPr="0047558B" w:rsidRDefault="00F725CB" w:rsidP="00F725CB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0408F" w14:textId="05F170B1" w:rsidR="00F725CB" w:rsidRPr="00DB694F" w:rsidRDefault="00306D0D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801,851</w:t>
            </w:r>
          </w:p>
        </w:tc>
      </w:tr>
      <w:tr w:rsidR="00DC06C4" w:rsidRPr="0047558B" w14:paraId="7D3D785D" w14:textId="77777777" w:rsidTr="00DB694F">
        <w:tc>
          <w:tcPr>
            <w:tcW w:w="3870" w:type="dxa"/>
          </w:tcPr>
          <w:p w14:paraId="6D393D23" w14:textId="73205BF7" w:rsidR="00DC06C4" w:rsidRPr="00DB694F" w:rsidRDefault="00DC06C4" w:rsidP="00DC06C4">
            <w:pPr>
              <w:pStyle w:val="NoSpacing"/>
              <w:tabs>
                <w:tab w:val="clear" w:pos="2580"/>
              </w:tabs>
              <w:ind w:right="-130" w:firstLine="73"/>
              <w:rPr>
                <w:rFonts w:ascii="Angsana New" w:hAnsi="Angsana New"/>
                <w:sz w:val="30"/>
                <w:szCs w:val="30"/>
              </w:rPr>
            </w:pPr>
            <w:r w:rsidRPr="00DB694F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  <w:r w:rsidRPr="00DB694F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DB694F">
              <w:rPr>
                <w:rFonts w:ascii="Angsana New" w:hAnsi="Angsana New"/>
                <w:sz w:val="30"/>
                <w:szCs w:val="30"/>
                <w:cs/>
              </w:rPr>
              <w:t xml:space="preserve">            </w:t>
            </w:r>
            <w:r w:rsidRPr="00DB69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694F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Pr="00DB694F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EB5D47" w14:textId="6E956C4B" w:rsidR="00DC06C4" w:rsidRPr="00DB694F" w:rsidRDefault="00DC06C4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(105,597)</w:t>
            </w:r>
          </w:p>
        </w:tc>
        <w:tc>
          <w:tcPr>
            <w:tcW w:w="252" w:type="dxa"/>
          </w:tcPr>
          <w:p w14:paraId="2B66467C" w14:textId="77777777" w:rsidR="00DC06C4" w:rsidRPr="0047558B" w:rsidRDefault="00DC06C4" w:rsidP="00DC06C4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AAC6C9" w14:textId="445E3EA5" w:rsidR="00DC06C4" w:rsidRPr="00DB694F" w:rsidRDefault="00DC06C4" w:rsidP="00DB6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9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98C849" w14:textId="77777777" w:rsidR="00DC06C4" w:rsidRPr="0047558B" w:rsidRDefault="00DC06C4" w:rsidP="00DC06C4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488C5B" w14:textId="0D57D73D" w:rsidR="00DC06C4" w:rsidRPr="00DB694F" w:rsidRDefault="00DC06C4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9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(105,597)</w:t>
            </w:r>
          </w:p>
        </w:tc>
      </w:tr>
      <w:tr w:rsidR="00DC06C4" w:rsidRPr="0047558B" w14:paraId="0DEBABDE" w14:textId="77777777" w:rsidTr="00DB694F">
        <w:tc>
          <w:tcPr>
            <w:tcW w:w="3870" w:type="dxa"/>
          </w:tcPr>
          <w:p w14:paraId="3A3F8AE9" w14:textId="77777777" w:rsidR="00DC06C4" w:rsidRPr="0047558B" w:rsidRDefault="00DC06C4" w:rsidP="00DC06C4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 w:firstLine="11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0E1B0" w14:textId="0BC25B8E" w:rsidR="00DC06C4" w:rsidRPr="00DB694F" w:rsidRDefault="00DC06C4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695,342</w:t>
            </w:r>
          </w:p>
        </w:tc>
        <w:tc>
          <w:tcPr>
            <w:tcW w:w="252" w:type="dxa"/>
          </w:tcPr>
          <w:p w14:paraId="2C9EFCFF" w14:textId="77777777" w:rsidR="00DC06C4" w:rsidRPr="0047558B" w:rsidRDefault="00DC06C4" w:rsidP="00DC0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5C973A" w14:textId="207D2D76" w:rsidR="00DC06C4" w:rsidRPr="00DB694F" w:rsidRDefault="00DC06C4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70" w:type="dxa"/>
          </w:tcPr>
          <w:p w14:paraId="7D228F0B" w14:textId="77777777" w:rsidR="00DC06C4" w:rsidRPr="0047558B" w:rsidRDefault="00DC06C4" w:rsidP="00DC0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68651" w14:textId="49253410" w:rsidR="00DC06C4" w:rsidRPr="00DB694F" w:rsidRDefault="00DC06C4" w:rsidP="00DB69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</w:rPr>
              <w:t>696,254</w:t>
            </w:r>
          </w:p>
        </w:tc>
      </w:tr>
    </w:tbl>
    <w:p w14:paraId="1B421E10" w14:textId="77777777" w:rsidR="004871F3" w:rsidRPr="00DB694F" w:rsidRDefault="004871F3" w:rsidP="00892591">
      <w:pPr>
        <w:tabs>
          <w:tab w:val="clear" w:pos="907"/>
          <w:tab w:val="left" w:pos="1080"/>
        </w:tabs>
        <w:spacing w:line="0" w:lineRule="atLeast"/>
        <w:ind w:left="1526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24DBD" w14:textId="7DF0BD58" w:rsidR="00163A91" w:rsidRPr="00DB694F" w:rsidRDefault="00163A91" w:rsidP="00DB694F">
      <w:pPr>
        <w:tabs>
          <w:tab w:val="clear" w:pos="454"/>
          <w:tab w:val="left" w:pos="1170"/>
        </w:tabs>
        <w:spacing w:line="240" w:lineRule="auto"/>
        <w:ind w:left="994" w:firstLine="90"/>
        <w:jc w:val="thaiDistribute"/>
        <w:rPr>
          <w:rFonts w:ascii="Angsana New" w:hAnsi="Angsana New"/>
          <w:sz w:val="30"/>
          <w:szCs w:val="30"/>
        </w:rPr>
      </w:pPr>
      <w:r w:rsidRPr="00DB694F">
        <w:rPr>
          <w:rFonts w:ascii="Angsana New" w:hAnsi="Angsana New"/>
          <w:sz w:val="30"/>
          <w:szCs w:val="30"/>
        </w:rPr>
        <w:t>(</w:t>
      </w:r>
      <w:r w:rsidRPr="00DB694F">
        <w:rPr>
          <w:rFonts w:ascii="Angsana New" w:hAnsi="Angsana New"/>
          <w:sz w:val="30"/>
          <w:szCs w:val="30"/>
          <w:cs/>
        </w:rPr>
        <w:t>ค</w:t>
      </w:r>
      <w:r w:rsidRPr="00DB694F">
        <w:rPr>
          <w:rFonts w:ascii="Angsana New" w:hAnsi="Angsana New"/>
          <w:sz w:val="30"/>
          <w:szCs w:val="30"/>
        </w:rPr>
        <w:t xml:space="preserve">.3.2) </w:t>
      </w:r>
      <w:r w:rsidRPr="00DB694F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</w:p>
    <w:p w14:paraId="7B772A80" w14:textId="1A7CE608" w:rsidR="00AD21CC" w:rsidRPr="0047558B" w:rsidRDefault="001E0D92" w:rsidP="00C43378">
      <w:pPr>
        <w:pStyle w:val="NormalWeb"/>
        <w:spacing w:before="0" w:beforeAutospacing="0" w:after="0" w:afterAutospacing="0"/>
        <w:ind w:left="1714"/>
        <w:jc w:val="thaiDistribute"/>
        <w:rPr>
          <w:rFonts w:ascii="Angsana New" w:hAnsi="Angsana New" w:cs="Angsana New"/>
          <w:sz w:val="30"/>
          <w:szCs w:val="30"/>
        </w:rPr>
      </w:pPr>
      <w:r w:rsidRPr="00DB694F">
        <w:rPr>
          <w:rFonts w:ascii="Angsana New" w:hAnsi="Angsana New" w:cs="Angsana New"/>
          <w:spacing w:val="-6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DB694F">
        <w:rPr>
          <w:rFonts w:ascii="Angsana New" w:hAnsi="Angsana New" w:cs="Angsana New"/>
          <w:spacing w:val="-4"/>
          <w:sz w:val="30"/>
          <w:szCs w:val="30"/>
          <w:cs/>
        </w:rPr>
        <w:t>ซึ่งส่งผลกระทบต่อผลการดำเนินงานและกระแสเงินสดของกลุ่มบริษัท</w:t>
      </w:r>
      <w:r w:rsidRPr="00DB694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B694F">
        <w:rPr>
          <w:rFonts w:ascii="Angsana New" w:hAnsi="Angsana New" w:cs="Angsana New"/>
          <w:spacing w:val="-4"/>
          <w:sz w:val="30"/>
          <w:szCs w:val="30"/>
          <w:cs/>
        </w:rPr>
        <w:t>เนื่องจากเงินกู้ยืม (ดูหมายเหตุ</w:t>
      </w:r>
      <w:r w:rsidRPr="00DB694F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Pr="00DB694F">
        <w:rPr>
          <w:rFonts w:ascii="Angsana New" w:hAnsi="Angsana New" w:cs="Angsana New"/>
          <w:sz w:val="30"/>
          <w:szCs w:val="30"/>
        </w:rPr>
        <w:t>1</w:t>
      </w:r>
      <w:r w:rsidRPr="0047558B">
        <w:rPr>
          <w:rFonts w:ascii="Angsana New" w:hAnsi="Angsana New" w:cs="Angsana New"/>
          <w:sz w:val="30"/>
          <w:szCs w:val="30"/>
        </w:rPr>
        <w:t>5</w:t>
      </w:r>
      <w:r w:rsidRPr="00DB694F">
        <w:rPr>
          <w:rFonts w:ascii="Angsana New" w:hAnsi="Angsana New" w:cs="Angsana New"/>
          <w:sz w:val="30"/>
          <w:szCs w:val="30"/>
          <w:cs/>
        </w:rPr>
        <w:t>)</w:t>
      </w:r>
      <w:r w:rsidRPr="0047558B">
        <w:rPr>
          <w:rFonts w:ascii="Angsana New" w:hAnsi="Angsana New" w:cs="Angsana New"/>
          <w:sz w:val="30"/>
          <w:szCs w:val="30"/>
        </w:rPr>
        <w:t xml:space="preserve"> </w:t>
      </w:r>
      <w:r w:rsidR="00C4648B" w:rsidRPr="00DB694F">
        <w:rPr>
          <w:rFonts w:ascii="Angsana New" w:hAnsi="Angsana New" w:cs="Angsana New"/>
          <w:sz w:val="30"/>
          <w:szCs w:val="3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1ADED50B" w14:textId="719FD19F" w:rsidR="00921C13" w:rsidRPr="00DB694F" w:rsidRDefault="00921C13">
      <w:pPr>
        <w:rPr>
          <w:rFonts w:asciiTheme="majorBidi" w:hAnsiTheme="majorBidi" w:cstheme="majorBidi"/>
          <w:sz w:val="30"/>
          <w:szCs w:val="30"/>
        </w:rPr>
      </w:pPr>
    </w:p>
    <w:p w14:paraId="4C5CDB17" w14:textId="19F8811F" w:rsidR="00257571" w:rsidRPr="0047558B" w:rsidRDefault="00257571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214DF07A" w14:textId="77777777" w:rsidR="005A462F" w:rsidRPr="00DB694F" w:rsidRDefault="005A462F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CF74F9" w14:textId="2BC3FD94" w:rsidR="00707D60" w:rsidRPr="0047558B" w:rsidRDefault="00227948" w:rsidP="00F33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นโยบายของคณะกรรมการบริษัทคือ</w:t>
      </w:r>
      <w:r w:rsidR="009F52B8" w:rsidRPr="0047558B">
        <w:rPr>
          <w:rFonts w:ascii="Angsana New" w:hAnsi="Angsana New"/>
          <w:sz w:val="30"/>
          <w:szCs w:val="30"/>
          <w:cs/>
        </w:rPr>
        <w:t xml:space="preserve"> </w:t>
      </w:r>
      <w:r w:rsidR="00154165" w:rsidRPr="0047558B">
        <w:rPr>
          <w:rFonts w:ascii="Angsana New" w:hAnsi="Angsana New"/>
          <w:sz w:val="30"/>
          <w:szCs w:val="30"/>
          <w:cs/>
        </w:rPr>
        <w:t>การรักษาระดับเงินทุนให้มั่นคงเพื่อรักษา</w:t>
      </w:r>
      <w:r w:rsidR="00697F51" w:rsidRPr="0047558B">
        <w:rPr>
          <w:rFonts w:ascii="Angsana New" w:hAnsi="Angsana New"/>
          <w:sz w:val="30"/>
          <w:szCs w:val="30"/>
          <w:cs/>
        </w:rPr>
        <w:t>ความเชื่อมั่นของ</w:t>
      </w:r>
      <w:r w:rsidR="00154165" w:rsidRPr="0047558B">
        <w:rPr>
          <w:rFonts w:ascii="Angsana New" w:hAnsi="Angsana New"/>
          <w:sz w:val="30"/>
          <w:szCs w:val="30"/>
          <w:cs/>
        </w:rPr>
        <w:t>นัก</w:t>
      </w:r>
      <w:r w:rsidR="005A462F" w:rsidRPr="0047558B">
        <w:rPr>
          <w:rFonts w:ascii="Angsana New" w:hAnsi="Angsana New"/>
          <w:sz w:val="30"/>
          <w:szCs w:val="30"/>
          <w:cs/>
        </w:rPr>
        <w:t>ลงทุน เจ้าหนี้และตลาด</w:t>
      </w:r>
      <w:r w:rsidR="00FA470D" w:rsidRPr="0047558B">
        <w:rPr>
          <w:rFonts w:ascii="Angsana New" w:hAnsi="Angsana New"/>
          <w:sz w:val="30"/>
          <w:szCs w:val="30"/>
          <w:cs/>
        </w:rPr>
        <w:t>และก่อให้เกิดการพัฒนา</w:t>
      </w:r>
      <w:r w:rsidR="00103120" w:rsidRPr="0047558B">
        <w:rPr>
          <w:rFonts w:ascii="Angsana New" w:hAnsi="Angsana New"/>
          <w:sz w:val="30"/>
          <w:szCs w:val="30"/>
          <w:cs/>
        </w:rPr>
        <w:t>ของ</w:t>
      </w:r>
      <w:r w:rsidR="00FA470D" w:rsidRPr="0047558B">
        <w:rPr>
          <w:rFonts w:ascii="Angsana New" w:hAnsi="Angsana New"/>
          <w:sz w:val="30"/>
          <w:szCs w:val="30"/>
          <w:cs/>
        </w:rPr>
        <w:t xml:space="preserve">ธุรกิจในอนาคต </w:t>
      </w:r>
      <w:r w:rsidR="005A462F" w:rsidRPr="0047558B">
        <w:rPr>
          <w:rFonts w:ascii="Angsana New" w:hAnsi="Angsana New"/>
          <w:sz w:val="30"/>
          <w:szCs w:val="30"/>
          <w:cs/>
        </w:rPr>
        <w:t>คณะกรรมการ</w:t>
      </w:r>
      <w:r w:rsidR="00154165" w:rsidRPr="0047558B">
        <w:rPr>
          <w:rFonts w:ascii="Angsana New" w:hAnsi="Angsana New"/>
          <w:sz w:val="30"/>
          <w:szCs w:val="30"/>
          <w:cs/>
        </w:rPr>
        <w:t>ได้มีการกำกับดูแล</w:t>
      </w:r>
      <w:r w:rsidR="005A462F" w:rsidRPr="0047558B">
        <w:rPr>
          <w:rFonts w:ascii="Angsana New" w:hAnsi="Angsana New"/>
          <w:sz w:val="30"/>
          <w:szCs w:val="30"/>
          <w:cs/>
        </w:rPr>
        <w:t>ผลตอบแทนจาก</w:t>
      </w:r>
      <w:r w:rsidR="003B22AA" w:rsidRPr="0047558B">
        <w:rPr>
          <w:rFonts w:ascii="Angsana New" w:hAnsi="Angsana New"/>
          <w:sz w:val="30"/>
          <w:szCs w:val="30"/>
        </w:rPr>
        <w:br/>
      </w:r>
      <w:r w:rsidR="00154165" w:rsidRPr="0047558B">
        <w:rPr>
          <w:rFonts w:ascii="Angsana New" w:hAnsi="Angsana New"/>
          <w:sz w:val="30"/>
          <w:szCs w:val="30"/>
          <w:cs/>
        </w:rPr>
        <w:t>การ</w:t>
      </w:r>
      <w:r w:rsidRPr="0047558B">
        <w:rPr>
          <w:rFonts w:ascii="Angsana New" w:hAnsi="Angsana New"/>
          <w:sz w:val="30"/>
          <w:szCs w:val="30"/>
          <w:cs/>
        </w:rPr>
        <w:t>ลงทุน</w:t>
      </w:r>
      <w:r w:rsidR="00C40C2D" w:rsidRPr="00DB694F">
        <w:rPr>
          <w:rFonts w:ascii="Angsana New" w:hAnsi="Angsana New"/>
          <w:sz w:val="30"/>
          <w:szCs w:val="30"/>
          <w:cs/>
        </w:rPr>
        <w:t>อย่างสม่ำเสมอโดย</w:t>
      </w:r>
      <w:r w:rsidR="00283870" w:rsidRPr="0047558B">
        <w:rPr>
          <w:rFonts w:ascii="Angsana New" w:hAnsi="Angsana New"/>
          <w:sz w:val="30"/>
          <w:szCs w:val="30"/>
          <w:cs/>
        </w:rPr>
        <w:t xml:space="preserve"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</w:t>
      </w:r>
      <w:r w:rsidR="00154165" w:rsidRPr="0047558B">
        <w:rPr>
          <w:rFonts w:ascii="Angsana New" w:hAnsi="Angsana New"/>
          <w:sz w:val="30"/>
          <w:szCs w:val="30"/>
          <w:cs/>
        </w:rPr>
        <w:t>อีกทั้งยังกำกับดูแล</w:t>
      </w:r>
      <w:r w:rsidR="005A462F" w:rsidRPr="0047558B">
        <w:rPr>
          <w:rFonts w:ascii="Angsana New" w:hAnsi="Angsana New"/>
          <w:sz w:val="30"/>
          <w:szCs w:val="30"/>
          <w:cs/>
        </w:rPr>
        <w:t>ระดับการจ่ายเงินปันผลให้แก่ผู้ถือหุ้นสามัญ</w:t>
      </w:r>
      <w:r w:rsidR="00264E0B" w:rsidRPr="00DB694F">
        <w:rPr>
          <w:rFonts w:ascii="Angsana New" w:hAnsi="Angsana New"/>
          <w:sz w:val="30"/>
          <w:szCs w:val="30"/>
        </w:rPr>
        <w:tab/>
      </w:r>
    </w:p>
    <w:p w14:paraId="5A2EABB6" w14:textId="18E3D0B0" w:rsidR="0082624F" w:rsidRPr="00DB694F" w:rsidRDefault="0082624F" w:rsidP="00DB6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22631C" w14:textId="17EC6099" w:rsidR="00140FB7" w:rsidRPr="0047558B" w:rsidRDefault="00F65FF1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ภ</w:t>
      </w:r>
      <w:r w:rsidR="00140FB7" w:rsidRPr="0047558B">
        <w:rPr>
          <w:rFonts w:ascii="Angsana New" w:hAnsi="Angsana New"/>
          <w:b/>
          <w:bCs/>
          <w:sz w:val="30"/>
          <w:szCs w:val="30"/>
          <w:cs/>
        </w:rPr>
        <w:t>าระผูกพัน</w:t>
      </w:r>
      <w:r w:rsidR="00881238" w:rsidRPr="0047558B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042F8E" w:rsidRPr="0047558B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2D68ED" w:rsidRPr="0047558B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3140F97F" w14:textId="77777777" w:rsidR="00FD238D" w:rsidRPr="00DB694F" w:rsidRDefault="00FD238D" w:rsidP="00FD2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6"/>
        <w:gridCol w:w="1190"/>
        <w:gridCol w:w="236"/>
        <w:gridCol w:w="1104"/>
        <w:gridCol w:w="245"/>
        <w:gridCol w:w="1069"/>
        <w:gridCol w:w="9"/>
        <w:gridCol w:w="232"/>
        <w:gridCol w:w="9"/>
        <w:gridCol w:w="1103"/>
      </w:tblGrid>
      <w:tr w:rsidR="00140371" w:rsidRPr="0047558B" w14:paraId="1910C1AB" w14:textId="77777777" w:rsidTr="00140371">
        <w:trPr>
          <w:trHeight w:val="407"/>
          <w:tblHeader/>
        </w:trPr>
        <w:tc>
          <w:tcPr>
            <w:tcW w:w="3870" w:type="dxa"/>
          </w:tcPr>
          <w:p w14:paraId="24B04C30" w14:textId="77777777" w:rsidR="00BA7513" w:rsidRPr="0047558B" w:rsidRDefault="00BA7513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1A67991E" w14:textId="77777777" w:rsidR="00BA7513" w:rsidRPr="0047558B" w:rsidRDefault="00BA7513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</w:tcPr>
          <w:p w14:paraId="1369D8E9" w14:textId="77777777" w:rsidR="00BA7513" w:rsidRPr="0047558B" w:rsidRDefault="00BA7513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24" w:type="dxa"/>
            <w:gridSpan w:val="5"/>
            <w:shd w:val="clear" w:color="auto" w:fill="auto"/>
          </w:tcPr>
          <w:p w14:paraId="5EB32148" w14:textId="77777777" w:rsidR="00BA7513" w:rsidRPr="0047558B" w:rsidRDefault="00BA7513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0371" w:rsidRPr="0047558B" w14:paraId="4E619877" w14:textId="77777777" w:rsidTr="00DB694F">
        <w:trPr>
          <w:trHeight w:val="429"/>
          <w:tblHeader/>
        </w:trPr>
        <w:tc>
          <w:tcPr>
            <w:tcW w:w="3870" w:type="dxa"/>
          </w:tcPr>
          <w:p w14:paraId="32E26FEC" w14:textId="77777777" w:rsidR="00E20425" w:rsidRPr="0047558B" w:rsidRDefault="00E20425" w:rsidP="00E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</w:tcPr>
          <w:p w14:paraId="33EC906B" w14:textId="53D19B56" w:rsidR="00E20425" w:rsidRPr="0047558B" w:rsidRDefault="00DC4257" w:rsidP="00E20425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228" w:type="dxa"/>
          </w:tcPr>
          <w:p w14:paraId="156D30FD" w14:textId="77777777" w:rsidR="00E20425" w:rsidRPr="0047558B" w:rsidRDefault="00E20425" w:rsidP="00E20425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vAlign w:val="bottom"/>
          </w:tcPr>
          <w:p w14:paraId="18FD24C4" w14:textId="2DEFABCC" w:rsidR="00E20425" w:rsidRPr="0047558B" w:rsidRDefault="00DC4257" w:rsidP="006E6348">
            <w:pPr>
              <w:pStyle w:val="acctfourfigures"/>
              <w:tabs>
                <w:tab w:val="clear" w:pos="765"/>
              </w:tabs>
              <w:spacing w:line="240" w:lineRule="auto"/>
              <w:ind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245" w:type="dxa"/>
          </w:tcPr>
          <w:p w14:paraId="4278384A" w14:textId="77777777" w:rsidR="00E20425" w:rsidRPr="0047558B" w:rsidRDefault="00E20425" w:rsidP="00E20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1914347E" w14:textId="0B633961" w:rsidR="00E20425" w:rsidRPr="0047558B" w:rsidRDefault="00DC4257" w:rsidP="00E20425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241" w:type="dxa"/>
            <w:gridSpan w:val="2"/>
          </w:tcPr>
          <w:p w14:paraId="372E95CC" w14:textId="77777777" w:rsidR="00E20425" w:rsidRPr="0047558B" w:rsidRDefault="00E20425" w:rsidP="00E20425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11358CA7" w14:textId="67255AC9" w:rsidR="00E20425" w:rsidRPr="0047558B" w:rsidRDefault="00DC4257" w:rsidP="006E6348">
            <w:pPr>
              <w:pStyle w:val="acctfourfigures"/>
              <w:tabs>
                <w:tab w:val="clear" w:pos="765"/>
              </w:tabs>
              <w:spacing w:line="240" w:lineRule="auto"/>
              <w:ind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E20425" w:rsidRPr="0047558B" w14:paraId="7E1EC89B" w14:textId="77777777" w:rsidTr="00DB694F">
        <w:trPr>
          <w:trHeight w:val="386"/>
          <w:tblHeader/>
        </w:trPr>
        <w:tc>
          <w:tcPr>
            <w:tcW w:w="3870" w:type="dxa"/>
          </w:tcPr>
          <w:p w14:paraId="1122F71B" w14:textId="77777777" w:rsidR="00E20425" w:rsidRPr="0047558B" w:rsidRDefault="00E20425" w:rsidP="00E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193" w:type="dxa"/>
            <w:gridSpan w:val="9"/>
          </w:tcPr>
          <w:p w14:paraId="056E938A" w14:textId="77777777" w:rsidR="00E20425" w:rsidRPr="0047558B" w:rsidRDefault="00E20425" w:rsidP="00E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371" w:rsidRPr="0047558B" w14:paraId="5FAF3119" w14:textId="77777777" w:rsidTr="00DB694F">
        <w:trPr>
          <w:trHeight w:val="429"/>
        </w:trPr>
        <w:tc>
          <w:tcPr>
            <w:tcW w:w="3870" w:type="dxa"/>
          </w:tcPr>
          <w:p w14:paraId="7E02DA57" w14:textId="77777777" w:rsidR="00584D8B" w:rsidRPr="0047558B" w:rsidRDefault="00202ABE" w:rsidP="00E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left="540" w:right="389" w:hanging="55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91" w:type="dxa"/>
          </w:tcPr>
          <w:p w14:paraId="4E7F3B82" w14:textId="77777777" w:rsidR="00584D8B" w:rsidRPr="0047558B" w:rsidRDefault="00584D8B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8" w:type="dxa"/>
          </w:tcPr>
          <w:p w14:paraId="021AC678" w14:textId="77777777" w:rsidR="00584D8B" w:rsidRPr="0047558B" w:rsidRDefault="00584D8B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</w:tcPr>
          <w:p w14:paraId="583C8DB5" w14:textId="77777777" w:rsidR="00584D8B" w:rsidRPr="0047558B" w:rsidRDefault="00584D8B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261547BA" w14:textId="77777777" w:rsidR="00584D8B" w:rsidRPr="0047558B" w:rsidRDefault="00584D8B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gridSpan w:val="2"/>
          </w:tcPr>
          <w:p w14:paraId="196D756D" w14:textId="77777777" w:rsidR="00584D8B" w:rsidRPr="0047558B" w:rsidRDefault="00584D8B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gridSpan w:val="2"/>
          </w:tcPr>
          <w:p w14:paraId="173E9BAF" w14:textId="77777777" w:rsidR="00584D8B" w:rsidRPr="0047558B" w:rsidRDefault="00584D8B" w:rsidP="00DC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14:paraId="57E74E2E" w14:textId="77777777" w:rsidR="00584D8B" w:rsidRPr="0047558B" w:rsidRDefault="00584D8B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40371" w:rsidRPr="0047558B" w14:paraId="38C480EE" w14:textId="77777777" w:rsidTr="00DB694F">
        <w:trPr>
          <w:trHeight w:val="407"/>
        </w:trPr>
        <w:tc>
          <w:tcPr>
            <w:tcW w:w="3870" w:type="dxa"/>
          </w:tcPr>
          <w:p w14:paraId="5EFB659F" w14:textId="77777777" w:rsidR="00DC4257" w:rsidRPr="0047558B" w:rsidRDefault="00DC4257" w:rsidP="00DC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6D7660EC" w14:textId="0F726567" w:rsidR="00DC4257" w:rsidRPr="0047558B" w:rsidRDefault="00BA7CF2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4,927</w:t>
            </w:r>
          </w:p>
        </w:tc>
        <w:tc>
          <w:tcPr>
            <w:tcW w:w="228" w:type="dxa"/>
          </w:tcPr>
          <w:p w14:paraId="7171279B" w14:textId="77777777" w:rsidR="00DC4257" w:rsidRPr="0047558B" w:rsidRDefault="00DC4257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1D09587A" w14:textId="0C86F312" w:rsidR="00DC4257" w:rsidRPr="0047558B" w:rsidRDefault="00DC4257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5,994</w:t>
            </w:r>
          </w:p>
        </w:tc>
        <w:tc>
          <w:tcPr>
            <w:tcW w:w="245" w:type="dxa"/>
          </w:tcPr>
          <w:p w14:paraId="0A93FAD8" w14:textId="77777777" w:rsidR="00DC4257" w:rsidRPr="0047558B" w:rsidRDefault="00DC4257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34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6A0ADE9F" w14:textId="75CEAC7A" w:rsidR="00DC4257" w:rsidRPr="0047558B" w:rsidRDefault="00BA7CF2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4,927</w:t>
            </w:r>
          </w:p>
        </w:tc>
        <w:tc>
          <w:tcPr>
            <w:tcW w:w="241" w:type="dxa"/>
            <w:gridSpan w:val="2"/>
          </w:tcPr>
          <w:p w14:paraId="3E0B75C5" w14:textId="77777777" w:rsidR="00DC4257" w:rsidRPr="0047558B" w:rsidRDefault="00DC4257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58B1D1A5" w14:textId="66C045EA" w:rsidR="00DC4257" w:rsidRPr="0047558B" w:rsidRDefault="00DC4257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5,994</w:t>
            </w:r>
          </w:p>
        </w:tc>
      </w:tr>
      <w:tr w:rsidR="00140371" w:rsidRPr="0047558B" w14:paraId="737F52F0" w14:textId="77777777" w:rsidTr="00DB694F">
        <w:trPr>
          <w:trHeight w:val="407"/>
        </w:trPr>
        <w:tc>
          <w:tcPr>
            <w:tcW w:w="3870" w:type="dxa"/>
          </w:tcPr>
          <w:p w14:paraId="5A9093ED" w14:textId="77777777" w:rsidR="00F22B2D" w:rsidRPr="0047558B" w:rsidRDefault="00F22B2D" w:rsidP="00DC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7787BF9D" w14:textId="77777777" w:rsidR="00F22B2D" w:rsidRPr="0047558B" w:rsidRDefault="00F22B2D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8" w:type="dxa"/>
          </w:tcPr>
          <w:p w14:paraId="2DCEE60B" w14:textId="77777777" w:rsidR="00F22B2D" w:rsidRPr="0047558B" w:rsidRDefault="00F22B2D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755BFF25" w14:textId="77777777" w:rsidR="00F22B2D" w:rsidRPr="0047558B" w:rsidRDefault="00F22B2D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655835C3" w14:textId="77777777" w:rsidR="00F22B2D" w:rsidRPr="0047558B" w:rsidRDefault="00F22B2D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34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</w:tcPr>
          <w:p w14:paraId="0413557B" w14:textId="77777777" w:rsidR="00F22B2D" w:rsidRPr="0047558B" w:rsidRDefault="00F22B2D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gridSpan w:val="2"/>
          </w:tcPr>
          <w:p w14:paraId="74C308C7" w14:textId="77777777" w:rsidR="00F22B2D" w:rsidRPr="0047558B" w:rsidRDefault="00F22B2D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7934A3DD" w14:textId="77777777" w:rsidR="00F22B2D" w:rsidRPr="0047558B" w:rsidRDefault="00F22B2D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40371" w:rsidRPr="0047558B" w14:paraId="36FAF64C" w14:textId="77777777" w:rsidTr="00DB694F">
        <w:trPr>
          <w:trHeight w:val="429"/>
        </w:trPr>
        <w:tc>
          <w:tcPr>
            <w:tcW w:w="3870" w:type="dxa"/>
          </w:tcPr>
          <w:p w14:paraId="4E997897" w14:textId="61E5DA26" w:rsidR="00B247B5" w:rsidRPr="0047558B" w:rsidRDefault="00B247B5" w:rsidP="00B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191" w:type="dxa"/>
          </w:tcPr>
          <w:p w14:paraId="70B4105E" w14:textId="77777777" w:rsidR="00B247B5" w:rsidRPr="0047558B" w:rsidRDefault="00B247B5" w:rsidP="00B247B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8" w:type="dxa"/>
          </w:tcPr>
          <w:p w14:paraId="46E4EC58" w14:textId="77777777" w:rsidR="00B247B5" w:rsidRPr="0047558B" w:rsidRDefault="00B247B5" w:rsidP="00B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14:paraId="574BD218" w14:textId="77777777" w:rsidR="00B247B5" w:rsidRPr="0047558B" w:rsidRDefault="00B247B5" w:rsidP="00B247B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12C7D2AA" w14:textId="77777777" w:rsidR="00B247B5" w:rsidRPr="0047558B" w:rsidRDefault="00B247B5" w:rsidP="00B247B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  <w:gridSpan w:val="2"/>
          </w:tcPr>
          <w:p w14:paraId="16E98579" w14:textId="77777777" w:rsidR="00B247B5" w:rsidRPr="0047558B" w:rsidRDefault="00B247B5" w:rsidP="00B247B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14:paraId="17B231E6" w14:textId="77777777" w:rsidR="00B247B5" w:rsidRPr="0047558B" w:rsidRDefault="00B247B5" w:rsidP="00B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2A310E36" w14:textId="77777777" w:rsidR="00B247B5" w:rsidRPr="0047558B" w:rsidRDefault="00B247B5" w:rsidP="00B247B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371" w:rsidRPr="0047558B" w14:paraId="72F4D2CC" w14:textId="77777777" w:rsidTr="00DB694F">
        <w:trPr>
          <w:trHeight w:val="429"/>
        </w:trPr>
        <w:tc>
          <w:tcPr>
            <w:tcW w:w="3870" w:type="dxa"/>
          </w:tcPr>
          <w:p w14:paraId="025A3A63" w14:textId="76C9B312" w:rsidR="00F3059E" w:rsidRPr="0047558B" w:rsidRDefault="00F3059E" w:rsidP="00F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694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91" w:type="dxa"/>
          </w:tcPr>
          <w:p w14:paraId="5A7E99A4" w14:textId="32E7B027" w:rsidR="00F3059E" w:rsidRPr="0047558B" w:rsidRDefault="00F305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694F">
              <w:rPr>
                <w:rFonts w:ascii="Angsana New" w:hAnsi="Angsana New"/>
                <w:sz w:val="30"/>
                <w:szCs w:val="30"/>
                <w:lang w:val="en-US" w:bidi="th-TH"/>
              </w:rPr>
              <w:t>1,094</w:t>
            </w:r>
          </w:p>
        </w:tc>
        <w:tc>
          <w:tcPr>
            <w:tcW w:w="228" w:type="dxa"/>
          </w:tcPr>
          <w:p w14:paraId="45D912D4" w14:textId="77777777" w:rsidR="00F3059E" w:rsidRPr="00DB694F" w:rsidRDefault="00F3059E" w:rsidP="00F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14:paraId="33B42F3A" w14:textId="7D5D9052" w:rsidR="00F3059E" w:rsidRPr="0047558B" w:rsidRDefault="00F305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694F">
              <w:rPr>
                <w:rFonts w:ascii="Angsana New" w:hAnsi="Angsana New"/>
                <w:sz w:val="30"/>
                <w:szCs w:val="30"/>
                <w:lang w:val="en-US" w:bidi="th-TH"/>
              </w:rPr>
              <w:t>3,695</w:t>
            </w:r>
          </w:p>
        </w:tc>
        <w:tc>
          <w:tcPr>
            <w:tcW w:w="245" w:type="dxa"/>
          </w:tcPr>
          <w:p w14:paraId="2284803D" w14:textId="77777777" w:rsidR="00F3059E" w:rsidRPr="0047558B" w:rsidRDefault="00F3059E" w:rsidP="00F305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  <w:gridSpan w:val="2"/>
          </w:tcPr>
          <w:p w14:paraId="50387887" w14:textId="097696EC" w:rsidR="00F3059E" w:rsidRPr="0047558B" w:rsidRDefault="00F305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694F">
              <w:rPr>
                <w:rFonts w:ascii="Angsana New" w:hAnsi="Angsana New"/>
                <w:sz w:val="30"/>
                <w:szCs w:val="30"/>
                <w:lang w:val="en-US" w:bidi="th-TH"/>
              </w:rPr>
              <w:t>940</w:t>
            </w:r>
          </w:p>
        </w:tc>
        <w:tc>
          <w:tcPr>
            <w:tcW w:w="241" w:type="dxa"/>
            <w:gridSpan w:val="2"/>
          </w:tcPr>
          <w:p w14:paraId="2174C11D" w14:textId="77777777" w:rsidR="00F3059E" w:rsidRPr="00DB694F" w:rsidRDefault="00F3059E" w:rsidP="00F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172148DC" w14:textId="25889C66" w:rsidR="00F3059E" w:rsidRPr="0047558B" w:rsidRDefault="00F305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694F">
              <w:rPr>
                <w:rFonts w:ascii="Angsana New" w:hAnsi="Angsana New"/>
                <w:sz w:val="30"/>
                <w:szCs w:val="30"/>
                <w:lang w:val="en-US" w:bidi="th-TH"/>
              </w:rPr>
              <w:t>3,420</w:t>
            </w:r>
          </w:p>
        </w:tc>
      </w:tr>
      <w:tr w:rsidR="00140371" w:rsidRPr="0047558B" w14:paraId="69214FD6" w14:textId="77777777" w:rsidTr="00DB694F">
        <w:trPr>
          <w:trHeight w:val="429"/>
        </w:trPr>
        <w:tc>
          <w:tcPr>
            <w:tcW w:w="3870" w:type="dxa"/>
          </w:tcPr>
          <w:p w14:paraId="7A7AE969" w14:textId="5D72DA2D" w:rsidR="009A6C0E" w:rsidRPr="0047558B" w:rsidRDefault="009A6C0E" w:rsidP="009A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191" w:type="dxa"/>
          </w:tcPr>
          <w:p w14:paraId="58596C49" w14:textId="1A28E730" w:rsidR="009A6C0E" w:rsidRPr="0047558B" w:rsidRDefault="009A6C0E" w:rsidP="009A6C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>194,911</w:t>
            </w:r>
          </w:p>
        </w:tc>
        <w:tc>
          <w:tcPr>
            <w:tcW w:w="228" w:type="dxa"/>
          </w:tcPr>
          <w:p w14:paraId="799C1232" w14:textId="77777777" w:rsidR="009A6C0E" w:rsidRPr="0047558B" w:rsidRDefault="009A6C0E" w:rsidP="009A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14:paraId="7372F4A8" w14:textId="2E39D310" w:rsidR="009A6C0E" w:rsidRPr="0047558B" w:rsidRDefault="009A6C0E" w:rsidP="009A6C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>91,118</w:t>
            </w:r>
          </w:p>
        </w:tc>
        <w:tc>
          <w:tcPr>
            <w:tcW w:w="245" w:type="dxa"/>
          </w:tcPr>
          <w:p w14:paraId="1C20D1D6" w14:textId="77777777" w:rsidR="009A6C0E" w:rsidRPr="0047558B" w:rsidRDefault="009A6C0E" w:rsidP="009A6C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  <w:gridSpan w:val="2"/>
          </w:tcPr>
          <w:p w14:paraId="321EBB83" w14:textId="7B62D03F" w:rsidR="009A6C0E" w:rsidRPr="0047558B" w:rsidRDefault="009A6C0E" w:rsidP="009A6C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>156,401</w:t>
            </w:r>
          </w:p>
        </w:tc>
        <w:tc>
          <w:tcPr>
            <w:tcW w:w="241" w:type="dxa"/>
            <w:gridSpan w:val="2"/>
          </w:tcPr>
          <w:p w14:paraId="600C4FFA" w14:textId="77777777" w:rsidR="009A6C0E" w:rsidRPr="0047558B" w:rsidRDefault="009A6C0E" w:rsidP="009A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53651D49" w14:textId="18DBED03" w:rsidR="009A6C0E" w:rsidRPr="0047558B" w:rsidRDefault="009A6C0E" w:rsidP="009A6C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/>
              </w:rPr>
              <w:t>85,434</w:t>
            </w:r>
          </w:p>
        </w:tc>
      </w:tr>
      <w:tr w:rsidR="00140371" w:rsidRPr="0047558B" w14:paraId="59C7D6A2" w14:textId="77777777" w:rsidTr="00DB694F">
        <w:trPr>
          <w:trHeight w:val="429"/>
        </w:trPr>
        <w:tc>
          <w:tcPr>
            <w:tcW w:w="3870" w:type="dxa"/>
          </w:tcPr>
          <w:p w14:paraId="5325D034" w14:textId="77777777" w:rsidR="009A6C0E" w:rsidRPr="0047558B" w:rsidRDefault="009A6C0E" w:rsidP="009A6C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31" w:hanging="34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7558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CB135A0" w14:textId="720EC61B" w:rsidR="009A6C0E" w:rsidRPr="0047558B" w:rsidRDefault="009A6C0E" w:rsidP="009A6C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10,812</w:t>
            </w:r>
          </w:p>
        </w:tc>
        <w:tc>
          <w:tcPr>
            <w:tcW w:w="228" w:type="dxa"/>
          </w:tcPr>
          <w:p w14:paraId="65633A0D" w14:textId="77777777" w:rsidR="009A6C0E" w:rsidRPr="0047558B" w:rsidRDefault="009A6C0E" w:rsidP="009A6C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2AB6F98A" w14:textId="7D38D2F4" w:rsidR="009A6C0E" w:rsidRPr="0047558B" w:rsidRDefault="009A6C0E" w:rsidP="009A6C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10,801</w:t>
            </w:r>
          </w:p>
        </w:tc>
        <w:tc>
          <w:tcPr>
            <w:tcW w:w="245" w:type="dxa"/>
          </w:tcPr>
          <w:p w14:paraId="488FDD6D" w14:textId="77777777" w:rsidR="009A6C0E" w:rsidRPr="0047558B" w:rsidRDefault="009A6C0E" w:rsidP="009A6C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gridSpan w:val="2"/>
          </w:tcPr>
          <w:p w14:paraId="522E8493" w14:textId="74DA2F4A" w:rsidR="009A6C0E" w:rsidRPr="0047558B" w:rsidRDefault="009A6C0E" w:rsidP="009A6C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8,928</w:t>
            </w:r>
          </w:p>
        </w:tc>
        <w:tc>
          <w:tcPr>
            <w:tcW w:w="241" w:type="dxa"/>
            <w:gridSpan w:val="2"/>
          </w:tcPr>
          <w:p w14:paraId="5DA0DD68" w14:textId="77777777" w:rsidR="009A6C0E" w:rsidRPr="0047558B" w:rsidRDefault="009A6C0E" w:rsidP="009A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F5ACF18" w14:textId="73DAD89F" w:rsidR="009A6C0E" w:rsidRPr="0047558B" w:rsidRDefault="009A6C0E" w:rsidP="009A6C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sz w:val="30"/>
                <w:szCs w:val="30"/>
                <w:lang w:val="en-US" w:bidi="th-TH"/>
              </w:rPr>
              <w:t>8,917</w:t>
            </w:r>
          </w:p>
        </w:tc>
      </w:tr>
      <w:tr w:rsidR="00140371" w:rsidRPr="0047558B" w14:paraId="1E660A7E" w14:textId="77777777" w:rsidTr="00DB694F">
        <w:trPr>
          <w:trHeight w:val="407"/>
        </w:trPr>
        <w:tc>
          <w:tcPr>
            <w:tcW w:w="3870" w:type="dxa"/>
          </w:tcPr>
          <w:p w14:paraId="6281FC10" w14:textId="77777777" w:rsidR="009A6C0E" w:rsidRPr="0047558B" w:rsidRDefault="009A6C0E" w:rsidP="009A6C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31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2FAFCB47" w14:textId="56C404BA" w:rsidR="009A6C0E" w:rsidRPr="0047558B" w:rsidRDefault="009A6C0E" w:rsidP="009A6C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403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06</w:t>
            </w:r>
            <w:r w:rsidRPr="004755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403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28" w:type="dxa"/>
          </w:tcPr>
          <w:p w14:paraId="061637FE" w14:textId="77777777" w:rsidR="009A6C0E" w:rsidRPr="0047558B" w:rsidRDefault="009A6C0E" w:rsidP="009A6C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1D6EAC8B" w14:textId="38F63188" w:rsidR="009A6C0E" w:rsidRPr="0047558B" w:rsidRDefault="00140371" w:rsidP="009A6C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105,614</w:t>
            </w:r>
          </w:p>
        </w:tc>
        <w:tc>
          <w:tcPr>
            <w:tcW w:w="245" w:type="dxa"/>
          </w:tcPr>
          <w:p w14:paraId="39DE1CD9" w14:textId="77777777" w:rsidR="009A6C0E" w:rsidRPr="0047558B" w:rsidRDefault="009A6C0E" w:rsidP="009A6C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058E32" w14:textId="57D6FFB4" w:rsidR="009A6C0E" w:rsidRPr="0047558B" w:rsidRDefault="00140371" w:rsidP="009A6C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166,269</w:t>
            </w:r>
          </w:p>
        </w:tc>
        <w:tc>
          <w:tcPr>
            <w:tcW w:w="241" w:type="dxa"/>
            <w:gridSpan w:val="2"/>
          </w:tcPr>
          <w:p w14:paraId="052CD415" w14:textId="77777777" w:rsidR="009A6C0E" w:rsidRPr="0047558B" w:rsidRDefault="009A6C0E" w:rsidP="009A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23D0DAC9" w14:textId="6E1C794D" w:rsidR="009A6C0E" w:rsidRPr="0047558B" w:rsidRDefault="00140371" w:rsidP="009A6C0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97,771</w:t>
            </w:r>
          </w:p>
        </w:tc>
      </w:tr>
    </w:tbl>
    <w:p w14:paraId="691B0551" w14:textId="77777777" w:rsidR="00407680" w:rsidRPr="00DB694F" w:rsidRDefault="00407680" w:rsidP="00DC4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7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B9A237A" w14:textId="77777777" w:rsidR="00DD295E" w:rsidRPr="0047558B" w:rsidRDefault="00282CAA" w:rsidP="006125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สัญญาอื่น</w:t>
      </w:r>
      <w:r w:rsidR="00DD295E"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>ๆ</w:t>
      </w:r>
    </w:p>
    <w:p w14:paraId="734FEFB6" w14:textId="77777777" w:rsidR="0054647A" w:rsidRPr="00DB694F" w:rsidRDefault="0054647A" w:rsidP="00612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"/>
        <w:jc w:val="thaiDistribute"/>
        <w:rPr>
          <w:rFonts w:ascii="Angsana New" w:hAnsi="Angsana New"/>
          <w:sz w:val="30"/>
          <w:szCs w:val="30"/>
        </w:rPr>
      </w:pPr>
    </w:p>
    <w:p w14:paraId="5CAC04A3" w14:textId="77777777" w:rsidR="00DD295E" w:rsidRPr="0047558B" w:rsidRDefault="00DD295E" w:rsidP="006125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t>สัญญาขายสินค้า</w:t>
      </w:r>
      <w:r w:rsidR="00997E40" w:rsidRPr="0047558B">
        <w:rPr>
          <w:rFonts w:ascii="Angsana New" w:hAnsi="Angsana New"/>
          <w:i/>
          <w:iCs/>
          <w:sz w:val="30"/>
          <w:szCs w:val="30"/>
          <w:cs/>
        </w:rPr>
        <w:t>สำเร็จรูปล่วงหน้า</w:t>
      </w:r>
    </w:p>
    <w:p w14:paraId="4E3AD43B" w14:textId="77777777" w:rsidR="00DD295E" w:rsidRPr="00DB694F" w:rsidRDefault="00DD295E" w:rsidP="00612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41ECAE4E" w14:textId="7F756C9B" w:rsidR="004303ED" w:rsidRPr="0047558B" w:rsidRDefault="00DD295E" w:rsidP="00612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"/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20425" w:rsidRPr="0047558B">
        <w:rPr>
          <w:rFonts w:ascii="Angsana New" w:hAnsi="Angsana New"/>
          <w:sz w:val="30"/>
          <w:szCs w:val="30"/>
        </w:rPr>
        <w:t xml:space="preserve">30 </w:t>
      </w:r>
      <w:r w:rsidR="00E20425" w:rsidRPr="0047558B">
        <w:rPr>
          <w:rFonts w:ascii="Angsana New" w:hAnsi="Angsana New"/>
          <w:sz w:val="30"/>
          <w:szCs w:val="30"/>
          <w:cs/>
        </w:rPr>
        <w:t xml:space="preserve">กันยายน </w:t>
      </w:r>
      <w:r w:rsidR="00FE5237" w:rsidRPr="0047558B">
        <w:rPr>
          <w:rFonts w:ascii="Angsana New" w:hAnsi="Angsana New"/>
          <w:sz w:val="30"/>
          <w:szCs w:val="30"/>
        </w:rPr>
        <w:t>256</w:t>
      </w:r>
      <w:r w:rsidR="00612555" w:rsidRPr="0047558B">
        <w:rPr>
          <w:rFonts w:ascii="Angsana New" w:hAnsi="Angsana New"/>
          <w:sz w:val="30"/>
          <w:szCs w:val="30"/>
        </w:rPr>
        <w:t>4</w:t>
      </w:r>
      <w:r w:rsidR="009A2F4B"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บริษัทมีสัญญาขายสินค้า</w:t>
      </w:r>
      <w:r w:rsidR="00970096" w:rsidRPr="0047558B">
        <w:rPr>
          <w:rFonts w:ascii="Angsana New" w:hAnsi="Angsana New"/>
          <w:sz w:val="30"/>
          <w:szCs w:val="30"/>
          <w:cs/>
        </w:rPr>
        <w:t>สำเร็จรูป</w:t>
      </w:r>
      <w:r w:rsidRPr="0047558B">
        <w:rPr>
          <w:rFonts w:ascii="Angsana New" w:hAnsi="Angsana New"/>
          <w:sz w:val="30"/>
          <w:szCs w:val="30"/>
          <w:cs/>
        </w:rPr>
        <w:t>ล่วงหน้ากับบริษัทต่</w:t>
      </w:r>
      <w:r w:rsidR="00A66362" w:rsidRPr="0047558B">
        <w:rPr>
          <w:rFonts w:ascii="Angsana New" w:hAnsi="Angsana New"/>
          <w:sz w:val="30"/>
          <w:szCs w:val="30"/>
          <w:cs/>
        </w:rPr>
        <w:t>างประเทศหลายแห่งรวมเป็น</w:t>
      </w:r>
      <w:r w:rsidR="00202ABE" w:rsidRPr="0047558B">
        <w:rPr>
          <w:rFonts w:ascii="Angsana New" w:hAnsi="Angsana New"/>
          <w:sz w:val="30"/>
          <w:szCs w:val="30"/>
        </w:rPr>
        <w:br/>
      </w:r>
      <w:r w:rsidR="00A66362" w:rsidRPr="0047558B">
        <w:rPr>
          <w:rFonts w:ascii="Angsana New" w:hAnsi="Angsana New"/>
          <w:sz w:val="30"/>
          <w:szCs w:val="30"/>
          <w:cs/>
        </w:rPr>
        <w:t>จำนวนเงิ</w:t>
      </w:r>
      <w:r w:rsidR="00FD56FE" w:rsidRPr="0047558B">
        <w:rPr>
          <w:rFonts w:ascii="Angsana New" w:hAnsi="Angsana New"/>
          <w:sz w:val="30"/>
          <w:szCs w:val="30"/>
          <w:cs/>
        </w:rPr>
        <w:t>น</w:t>
      </w:r>
      <w:r w:rsidR="00FD56FE" w:rsidRPr="0047558B">
        <w:rPr>
          <w:rFonts w:ascii="Angsana New" w:hAnsi="Angsana New"/>
          <w:sz w:val="30"/>
          <w:szCs w:val="30"/>
        </w:rPr>
        <w:t xml:space="preserve"> </w:t>
      </w:r>
      <w:r w:rsidR="002C6672" w:rsidRPr="0047558B">
        <w:rPr>
          <w:rFonts w:ascii="Angsana New" w:hAnsi="Angsana New"/>
          <w:sz w:val="30"/>
          <w:szCs w:val="30"/>
        </w:rPr>
        <w:t xml:space="preserve">1,333.13 </w:t>
      </w:r>
      <w:r w:rsidR="00776712" w:rsidRPr="0047558B">
        <w:rPr>
          <w:rFonts w:ascii="Angsana New" w:hAnsi="Angsana New"/>
          <w:sz w:val="30"/>
          <w:szCs w:val="30"/>
          <w:cs/>
        </w:rPr>
        <w:t>ล้านบาท</w:t>
      </w:r>
      <w:r w:rsidR="00E168E8" w:rsidRPr="0047558B">
        <w:rPr>
          <w:rFonts w:ascii="Angsana New" w:hAnsi="Angsana New"/>
          <w:sz w:val="30"/>
          <w:szCs w:val="30"/>
        </w:rPr>
        <w:t xml:space="preserve"> </w:t>
      </w:r>
      <w:r w:rsidR="00D555B1" w:rsidRPr="0047558B">
        <w:rPr>
          <w:rFonts w:ascii="Angsana New" w:hAnsi="Angsana New"/>
          <w:i/>
          <w:iCs/>
          <w:sz w:val="30"/>
          <w:szCs w:val="30"/>
        </w:rPr>
        <w:t>(</w:t>
      </w:r>
      <w:r w:rsidR="00FE5237" w:rsidRPr="0047558B">
        <w:rPr>
          <w:rFonts w:ascii="Angsana New" w:hAnsi="Angsana New"/>
          <w:i/>
          <w:iCs/>
          <w:sz w:val="30"/>
          <w:szCs w:val="30"/>
        </w:rPr>
        <w:t>256</w:t>
      </w:r>
      <w:r w:rsidR="00612555" w:rsidRPr="0047558B">
        <w:rPr>
          <w:rFonts w:ascii="Angsana New" w:hAnsi="Angsana New"/>
          <w:i/>
          <w:iCs/>
          <w:sz w:val="30"/>
          <w:szCs w:val="30"/>
        </w:rPr>
        <w:t>3</w:t>
      </w:r>
      <w:r w:rsidR="00CB6F80" w:rsidRPr="0047558B">
        <w:rPr>
          <w:rFonts w:ascii="Angsana New" w:hAnsi="Angsana New"/>
          <w:i/>
          <w:iCs/>
          <w:sz w:val="30"/>
          <w:szCs w:val="30"/>
        </w:rPr>
        <w:t xml:space="preserve">: </w:t>
      </w:r>
      <w:r w:rsidR="00612555" w:rsidRPr="0047558B">
        <w:rPr>
          <w:rFonts w:ascii="Angsana New" w:hAnsi="Angsana New"/>
          <w:i/>
          <w:iCs/>
          <w:sz w:val="30"/>
          <w:szCs w:val="30"/>
        </w:rPr>
        <w:t>702.70</w:t>
      </w:r>
      <w:r w:rsidR="00CB6F80" w:rsidRPr="0047558B">
        <w:rPr>
          <w:rFonts w:ascii="Angsana New" w:hAnsi="Angsana New"/>
          <w:i/>
          <w:iCs/>
          <w:sz w:val="30"/>
          <w:szCs w:val="30"/>
        </w:rPr>
        <w:t xml:space="preserve"> </w:t>
      </w:r>
      <w:r w:rsidR="00D555B1" w:rsidRPr="0047558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D555B1" w:rsidRPr="0047558B">
        <w:rPr>
          <w:rFonts w:ascii="Angsana New" w:hAnsi="Angsana New"/>
          <w:i/>
          <w:iCs/>
          <w:sz w:val="30"/>
          <w:szCs w:val="30"/>
        </w:rPr>
        <w:t>)</w:t>
      </w:r>
    </w:p>
    <w:p w14:paraId="06EF412E" w14:textId="77777777" w:rsidR="00B247B5" w:rsidRPr="00DB694F" w:rsidRDefault="00B247B5" w:rsidP="00612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68291700" w14:textId="112F9FC8" w:rsidR="008605E1" w:rsidRPr="0047558B" w:rsidRDefault="008605E1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B64531D" w14:textId="77777777" w:rsidR="00AB22AC" w:rsidRPr="00DB694F" w:rsidRDefault="00AB22AC" w:rsidP="00612555">
      <w:pPr>
        <w:pStyle w:val="index"/>
        <w:tabs>
          <w:tab w:val="clear" w:pos="1134"/>
          <w:tab w:val="left" w:pos="1260"/>
        </w:tabs>
        <w:spacing w:after="0" w:line="240" w:lineRule="auto"/>
        <w:ind w:right="-4"/>
        <w:outlineLvl w:val="0"/>
        <w:rPr>
          <w:rFonts w:ascii="Angsana New" w:hAnsi="Angsana New"/>
          <w:sz w:val="30"/>
          <w:szCs w:val="30"/>
          <w:lang w:bidi="th-TH"/>
        </w:rPr>
      </w:pPr>
    </w:p>
    <w:p w14:paraId="11C59AC9" w14:textId="5269A9E9" w:rsidR="006A33FD" w:rsidRPr="0047558B" w:rsidRDefault="00BA2AD4" w:rsidP="006A33FD">
      <w:pPr>
        <w:pStyle w:val="ListParagraph"/>
        <w:numPr>
          <w:ilvl w:val="0"/>
          <w:numId w:val="23"/>
        </w:numPr>
        <w:ind w:left="972" w:hanging="432"/>
        <w:jc w:val="thaiDistribute"/>
        <w:rPr>
          <w:rFonts w:asciiTheme="majorBidi" w:hAnsiTheme="majorBidi" w:cstheme="majorBidi"/>
          <w:sz w:val="30"/>
          <w:szCs w:val="30"/>
        </w:rPr>
      </w:pPr>
      <w:r w:rsidRPr="0047558B">
        <w:rPr>
          <w:rFonts w:asciiTheme="majorBidi" w:hAnsiTheme="majorBidi" w:cstheme="majorBidi"/>
          <w:sz w:val="30"/>
          <w:szCs w:val="30"/>
        </w:rPr>
        <w:t xml:space="preserve"> </w:t>
      </w:r>
      <w:r w:rsidR="0082624F" w:rsidRPr="0047558B">
        <w:rPr>
          <w:rFonts w:asciiTheme="majorBidi" w:hAnsiTheme="majorBidi" w:cstheme="majorBidi"/>
          <w:spacing w:val="-4"/>
          <w:sz w:val="30"/>
          <w:szCs w:val="30"/>
          <w:cs/>
        </w:rPr>
        <w:t>ในการประชุมวิสามัญผู้ถือหุ้นของบริษัท</w:t>
      </w:r>
      <w:r w:rsidR="006D5C54" w:rsidRPr="0047558B">
        <w:rPr>
          <w:rFonts w:asciiTheme="majorBidi" w:hAnsiTheme="majorBidi" w:cstheme="majorBidi"/>
          <w:sz w:val="30"/>
          <w:szCs w:val="30"/>
          <w:cs/>
        </w:rPr>
        <w:t xml:space="preserve">อาหารสยาม </w:t>
      </w:r>
      <w:r w:rsidR="006D5C54" w:rsidRPr="0047558B">
        <w:rPr>
          <w:rFonts w:asciiTheme="majorBidi" w:hAnsiTheme="majorBidi" w:cstheme="majorBidi"/>
          <w:sz w:val="30"/>
          <w:szCs w:val="30"/>
        </w:rPr>
        <w:t xml:space="preserve">(2513) </w:t>
      </w:r>
      <w:r w:rsidR="0082624F" w:rsidRPr="0047558B">
        <w:rPr>
          <w:rFonts w:asciiTheme="majorBidi" w:hAnsiTheme="majorBidi" w:cstheme="majorBidi"/>
          <w:spacing w:val="-4"/>
          <w:sz w:val="30"/>
          <w:szCs w:val="30"/>
          <w:cs/>
        </w:rPr>
        <w:t>จำกัด ซึ่งเป็นบริษัทย่อยของบริษัท</w:t>
      </w:r>
      <w:r w:rsidRPr="0047558B">
        <w:rPr>
          <w:rFonts w:asciiTheme="majorBidi" w:hAnsiTheme="majorBidi" w:cstheme="majorBidi"/>
          <w:sz w:val="30"/>
          <w:szCs w:val="30"/>
        </w:rPr>
        <w:t xml:space="preserve"> </w:t>
      </w:r>
      <w:r w:rsidR="0082624F" w:rsidRPr="0047558B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Pr="0047558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42468" w:rsidRPr="0047558B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C42468" w:rsidRPr="0047558B">
        <w:rPr>
          <w:rFonts w:asciiTheme="majorBidi" w:hAnsiTheme="majorBidi" w:cstheme="majorBidi"/>
          <w:spacing w:val="-4"/>
          <w:sz w:val="30"/>
          <w:szCs w:val="30"/>
          <w:cs/>
        </w:rPr>
        <w:t>พฤศจิกายน</w:t>
      </w:r>
      <w:r w:rsidR="0082624F" w:rsidRPr="0047558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2624F" w:rsidRPr="0047558B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4E3D60" w:rsidRPr="0047558B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82624F" w:rsidRPr="004755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ผู้ถือหุ้นของบริษัทย่อยดังกล่าวมีมติอนุมัติเพิ่มทุนจดทะเบียนจากจำนวน </w:t>
      </w:r>
      <w:r w:rsidR="004E3D60" w:rsidRPr="0047558B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82624F" w:rsidRPr="004755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(</w:t>
      </w:r>
      <w:r w:rsidR="004E3D60" w:rsidRPr="0047558B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82624F" w:rsidRPr="0047558B">
        <w:rPr>
          <w:rFonts w:asciiTheme="majorBidi" w:hAnsiTheme="majorBidi" w:cstheme="majorBidi"/>
          <w:spacing w:val="-4"/>
          <w:sz w:val="30"/>
          <w:szCs w:val="30"/>
        </w:rPr>
        <w:t>00,000</w:t>
      </w:r>
      <w:r w:rsidR="0082624F" w:rsidRPr="004755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</w:t>
      </w:r>
      <w:r w:rsidR="0082624F" w:rsidRPr="004755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624F" w:rsidRPr="0047558B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มูลค่าที่ตราไว้หุ้นละ </w:t>
      </w:r>
      <w:r w:rsidR="0082624F" w:rsidRPr="0047558B">
        <w:rPr>
          <w:rFonts w:asciiTheme="majorBidi" w:hAnsiTheme="majorBidi" w:cstheme="majorBidi"/>
          <w:spacing w:val="-2"/>
          <w:sz w:val="30"/>
          <w:szCs w:val="30"/>
        </w:rPr>
        <w:t>10</w:t>
      </w:r>
      <w:r w:rsidR="0082624F" w:rsidRPr="0047558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บาท) เป็นจำนวน </w:t>
      </w:r>
      <w:r w:rsidR="004E3D60" w:rsidRPr="0047558B">
        <w:rPr>
          <w:rFonts w:asciiTheme="majorBidi" w:hAnsiTheme="majorBidi" w:cstheme="majorBidi"/>
          <w:spacing w:val="-2"/>
          <w:sz w:val="30"/>
          <w:szCs w:val="30"/>
        </w:rPr>
        <w:t>10</w:t>
      </w:r>
      <w:r w:rsidR="0082624F" w:rsidRPr="0047558B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82624F" w:rsidRPr="0047558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(</w:t>
      </w:r>
      <w:r w:rsidR="004E3D60" w:rsidRPr="0047558B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82624F" w:rsidRPr="0047558B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8E2E42" w:rsidRPr="0047558B">
        <w:rPr>
          <w:rFonts w:asciiTheme="majorBidi" w:hAnsiTheme="majorBidi" w:cstheme="majorBidi"/>
          <w:spacing w:val="-2"/>
          <w:sz w:val="30"/>
          <w:szCs w:val="30"/>
        </w:rPr>
        <w:t>,00</w:t>
      </w:r>
      <w:r w:rsidR="0082624F" w:rsidRPr="0047558B">
        <w:rPr>
          <w:rFonts w:asciiTheme="majorBidi" w:hAnsiTheme="majorBidi" w:cstheme="majorBidi"/>
          <w:spacing w:val="-2"/>
          <w:sz w:val="30"/>
          <w:szCs w:val="30"/>
        </w:rPr>
        <w:t>0,000</w:t>
      </w:r>
      <w:r w:rsidR="0082624F" w:rsidRPr="0047558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หุ้น มูลค่าที่ตราไว้หุ้นละ</w:t>
      </w:r>
      <w:r w:rsidR="0082624F" w:rsidRPr="0047558B">
        <w:rPr>
          <w:rFonts w:asciiTheme="majorBidi" w:hAnsiTheme="majorBidi" w:cstheme="majorBidi"/>
          <w:spacing w:val="-2"/>
          <w:sz w:val="30"/>
          <w:szCs w:val="30"/>
        </w:rPr>
        <w:t xml:space="preserve"> 10 </w:t>
      </w:r>
      <w:r w:rsidR="0082624F" w:rsidRPr="0047558B">
        <w:rPr>
          <w:rFonts w:asciiTheme="majorBidi" w:hAnsiTheme="majorBidi" w:cstheme="majorBidi"/>
          <w:spacing w:val="-2"/>
          <w:sz w:val="30"/>
          <w:szCs w:val="30"/>
          <w:cs/>
        </w:rPr>
        <w:t>บาท) โดยการออก</w:t>
      </w:r>
      <w:r w:rsidR="0082624F" w:rsidRPr="0047558B">
        <w:rPr>
          <w:rFonts w:asciiTheme="majorBidi" w:hAnsiTheme="majorBidi" w:cstheme="majorBidi"/>
          <w:sz w:val="30"/>
          <w:szCs w:val="30"/>
          <w:cs/>
        </w:rPr>
        <w:t xml:space="preserve">หุ้นสามัญเพิ่มทุนตามสัดส่วนการถือหุ้นของผู้ถือหุ้นเดิมจานวน </w:t>
      </w:r>
      <w:r w:rsidR="008E2E42" w:rsidRPr="0047558B">
        <w:rPr>
          <w:rFonts w:asciiTheme="majorBidi" w:hAnsiTheme="majorBidi" w:cstheme="majorBidi"/>
          <w:sz w:val="30"/>
          <w:szCs w:val="30"/>
        </w:rPr>
        <w:t>99</w:t>
      </w:r>
      <w:r w:rsidR="0082624F" w:rsidRPr="0047558B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="008E2E42" w:rsidRPr="0047558B">
        <w:rPr>
          <w:rFonts w:asciiTheme="majorBidi" w:hAnsiTheme="majorBidi" w:cstheme="majorBidi"/>
          <w:sz w:val="30"/>
          <w:szCs w:val="30"/>
        </w:rPr>
        <w:t>9</w:t>
      </w:r>
      <w:r w:rsidR="0082624F" w:rsidRPr="0047558B">
        <w:rPr>
          <w:rFonts w:asciiTheme="majorBidi" w:hAnsiTheme="majorBidi" w:cstheme="majorBidi"/>
          <w:sz w:val="30"/>
          <w:szCs w:val="30"/>
        </w:rPr>
        <w:t>,</w:t>
      </w:r>
      <w:r w:rsidR="008E2E42" w:rsidRPr="0047558B">
        <w:rPr>
          <w:rFonts w:asciiTheme="majorBidi" w:hAnsiTheme="majorBidi" w:cstheme="majorBidi"/>
          <w:sz w:val="30"/>
          <w:szCs w:val="30"/>
        </w:rPr>
        <w:t>9</w:t>
      </w:r>
      <w:r w:rsidR="0082624F" w:rsidRPr="0047558B">
        <w:rPr>
          <w:rFonts w:asciiTheme="majorBidi" w:hAnsiTheme="majorBidi" w:cstheme="majorBidi"/>
          <w:sz w:val="30"/>
          <w:szCs w:val="30"/>
        </w:rPr>
        <w:t>0</w:t>
      </w:r>
      <w:r w:rsidR="0082624F" w:rsidRPr="0047558B">
        <w:rPr>
          <w:rFonts w:asciiTheme="majorBidi" w:hAnsiTheme="majorBidi" w:cstheme="majorBidi"/>
          <w:sz w:val="30"/>
          <w:szCs w:val="30"/>
          <w:cs/>
        </w:rPr>
        <w:t>0</w:t>
      </w:r>
      <w:r w:rsidR="0082624F" w:rsidRPr="0047558B">
        <w:rPr>
          <w:rFonts w:asciiTheme="majorBidi" w:hAnsiTheme="majorBidi" w:cstheme="majorBidi"/>
          <w:sz w:val="30"/>
          <w:szCs w:val="30"/>
        </w:rPr>
        <w:t>,</w:t>
      </w:r>
      <w:r w:rsidR="0082624F" w:rsidRPr="0047558B">
        <w:rPr>
          <w:rFonts w:asciiTheme="majorBidi" w:hAnsiTheme="majorBidi" w:cstheme="majorBidi"/>
          <w:sz w:val="30"/>
          <w:szCs w:val="30"/>
          <w:cs/>
        </w:rPr>
        <w:t>000 หุ้น</w:t>
      </w:r>
      <w:r w:rsidR="006A33FD" w:rsidRPr="0047558B">
        <w:rPr>
          <w:rFonts w:asciiTheme="majorBidi" w:hAnsiTheme="majorBidi" w:cstheme="majorBidi"/>
          <w:sz w:val="30"/>
          <w:szCs w:val="30"/>
        </w:rPr>
        <w:br/>
      </w:r>
      <w:r w:rsidR="0082624F" w:rsidRPr="0047558B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มูลค่าที่ตราไว้หุ้นละ </w:t>
      </w:r>
      <w:r w:rsidR="0082624F" w:rsidRPr="0047558B">
        <w:rPr>
          <w:rFonts w:asciiTheme="majorBidi" w:hAnsiTheme="majorBidi" w:cstheme="majorBidi"/>
          <w:sz w:val="30"/>
          <w:szCs w:val="30"/>
        </w:rPr>
        <w:t>10</w:t>
      </w:r>
      <w:r w:rsidR="0082624F" w:rsidRPr="0047558B">
        <w:rPr>
          <w:rFonts w:asciiTheme="majorBidi" w:hAnsiTheme="majorBidi" w:cstheme="majorBidi"/>
          <w:sz w:val="30"/>
          <w:szCs w:val="30"/>
          <w:cs/>
        </w:rPr>
        <w:t xml:space="preserve"> บาท) บริษัทย่อยดังกล่าวได้จดทะเบียนการเพิ่มทุนแล้วกับกระทรวงพาณิชย์เมื่อวันที่ </w:t>
      </w:r>
      <w:r w:rsidR="008E2E42" w:rsidRPr="0047558B">
        <w:rPr>
          <w:rFonts w:asciiTheme="majorBidi" w:hAnsiTheme="majorBidi" w:cstheme="majorBidi"/>
          <w:sz w:val="30"/>
          <w:szCs w:val="30"/>
        </w:rPr>
        <w:t>1</w:t>
      </w:r>
      <w:r w:rsidR="0082624F" w:rsidRPr="0047558B">
        <w:rPr>
          <w:rFonts w:asciiTheme="majorBidi" w:hAnsiTheme="majorBidi" w:cstheme="majorBidi"/>
          <w:sz w:val="30"/>
          <w:szCs w:val="30"/>
        </w:rPr>
        <w:t xml:space="preserve">2 </w:t>
      </w:r>
      <w:r w:rsidR="008E2E42" w:rsidRPr="0047558B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8E2E42" w:rsidRPr="0047558B">
        <w:rPr>
          <w:rFonts w:asciiTheme="majorBidi" w:hAnsiTheme="majorBidi" w:cstheme="majorBidi"/>
          <w:sz w:val="30"/>
          <w:szCs w:val="30"/>
        </w:rPr>
        <w:t>2564</w:t>
      </w:r>
    </w:p>
    <w:p w14:paraId="4F6F53D6" w14:textId="2008265B" w:rsidR="006A33FD" w:rsidRPr="0047558B" w:rsidRDefault="006A33FD" w:rsidP="00A243DE">
      <w:pPr>
        <w:pStyle w:val="ListParagraph"/>
        <w:ind w:left="972"/>
        <w:jc w:val="thaiDistribute"/>
        <w:rPr>
          <w:rFonts w:asciiTheme="majorBidi" w:hAnsiTheme="majorBidi" w:cstheme="majorBidi"/>
          <w:sz w:val="30"/>
          <w:szCs w:val="30"/>
        </w:rPr>
      </w:pPr>
    </w:p>
    <w:p w14:paraId="73B4255B" w14:textId="610A0C04" w:rsidR="00F3059E" w:rsidRPr="0047558B" w:rsidRDefault="00F3059E" w:rsidP="00A243DE">
      <w:pPr>
        <w:pStyle w:val="ListParagraph"/>
        <w:ind w:left="9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97BEE50" w14:textId="02724C62" w:rsidR="00F3059E" w:rsidRPr="0047558B" w:rsidRDefault="00F3059E" w:rsidP="00A243DE">
      <w:pPr>
        <w:pStyle w:val="ListParagraph"/>
        <w:ind w:left="972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8EC7E" w14:textId="03C59404" w:rsidR="00F3059E" w:rsidRPr="0047558B" w:rsidRDefault="00F3059E" w:rsidP="00A243DE">
      <w:pPr>
        <w:pStyle w:val="ListParagraph"/>
        <w:ind w:left="9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DCC19C5" w14:textId="2A057CE0" w:rsidR="00F3059E" w:rsidRPr="0047558B" w:rsidRDefault="00F3059E" w:rsidP="00A243DE">
      <w:pPr>
        <w:pStyle w:val="ListParagraph"/>
        <w:ind w:left="972"/>
        <w:jc w:val="thaiDistribute"/>
        <w:rPr>
          <w:rFonts w:asciiTheme="majorBidi" w:hAnsiTheme="majorBidi" w:cstheme="majorBidi"/>
          <w:sz w:val="30"/>
          <w:szCs w:val="30"/>
        </w:rPr>
      </w:pPr>
    </w:p>
    <w:p w14:paraId="2F945CD7" w14:textId="69BA782C" w:rsidR="00F3059E" w:rsidRPr="0047558B" w:rsidRDefault="00F3059E" w:rsidP="00A243DE">
      <w:pPr>
        <w:pStyle w:val="ListParagraph"/>
        <w:ind w:left="9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1A1288C" w14:textId="0E9D404E" w:rsidR="00F3059E" w:rsidRPr="0047558B" w:rsidRDefault="00F3059E" w:rsidP="00A243DE">
      <w:pPr>
        <w:pStyle w:val="ListParagraph"/>
        <w:ind w:left="9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1B8A1B7" w14:textId="77777777" w:rsidR="00F3059E" w:rsidRPr="0047558B" w:rsidRDefault="00F3059E" w:rsidP="00A243DE">
      <w:pPr>
        <w:pStyle w:val="ListParagraph"/>
        <w:ind w:left="972"/>
        <w:jc w:val="thaiDistribute"/>
        <w:rPr>
          <w:rFonts w:asciiTheme="majorBidi" w:hAnsiTheme="majorBidi" w:cstheme="majorBidi"/>
          <w:sz w:val="30"/>
          <w:szCs w:val="30"/>
        </w:rPr>
      </w:pPr>
    </w:p>
    <w:p w14:paraId="7915B5C1" w14:textId="77777777" w:rsidR="00DD0537" w:rsidRPr="00FE4D08" w:rsidRDefault="00DD0537" w:rsidP="00DD0537">
      <w:pPr>
        <w:pStyle w:val="ListParagraph"/>
        <w:numPr>
          <w:ilvl w:val="0"/>
          <w:numId w:val="23"/>
        </w:numPr>
        <w:ind w:left="972" w:hanging="432"/>
        <w:jc w:val="thaiDistribute"/>
        <w:rPr>
          <w:rFonts w:asciiTheme="majorBidi" w:hAnsiTheme="majorBidi" w:cstheme="majorBidi"/>
          <w:sz w:val="30"/>
          <w:szCs w:val="30"/>
        </w:rPr>
      </w:pPr>
      <w:r w:rsidRPr="00FE4D08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ในการประชุมคณะกรรมการบริษัทของบริษัทเมื่อวันที่ </w:t>
      </w:r>
      <w:r w:rsidRPr="00FE4D08">
        <w:rPr>
          <w:rFonts w:asciiTheme="majorBidi" w:hAnsiTheme="majorBidi" w:cstheme="majorBidi"/>
          <w:sz w:val="30"/>
          <w:szCs w:val="30"/>
        </w:rPr>
        <w:t>24</w:t>
      </w:r>
      <w:r w:rsidRPr="00FE4D08">
        <w:rPr>
          <w:rFonts w:asciiTheme="majorBidi" w:hAnsiTheme="majorBidi" w:cstheme="majorBidi"/>
          <w:sz w:val="30"/>
          <w:szCs w:val="30"/>
          <w:cs/>
        </w:rPr>
        <w:t xml:space="preserve"> พฤศจ</w:t>
      </w:r>
      <w:r>
        <w:rPr>
          <w:rFonts w:asciiTheme="majorBidi" w:hAnsiTheme="majorBidi" w:cstheme="majorBidi" w:hint="cs"/>
          <w:sz w:val="30"/>
          <w:szCs w:val="30"/>
          <w:cs/>
        </w:rPr>
        <w:t>ิ</w:t>
      </w:r>
      <w:r w:rsidRPr="00FE4D08">
        <w:rPr>
          <w:rFonts w:asciiTheme="majorBidi" w:hAnsiTheme="majorBidi" w:cstheme="majorBidi"/>
          <w:sz w:val="30"/>
          <w:szCs w:val="30"/>
          <w:cs/>
        </w:rPr>
        <w:t>ก</w:t>
      </w:r>
      <w:r>
        <w:rPr>
          <w:rFonts w:asciiTheme="majorBidi" w:hAnsiTheme="majorBidi" w:cstheme="majorBidi" w:hint="cs"/>
          <w:sz w:val="30"/>
          <w:szCs w:val="30"/>
          <w:cs/>
        </w:rPr>
        <w:t>า</w:t>
      </w:r>
      <w:r w:rsidRPr="00FE4D08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Pr="00FE4D08">
        <w:rPr>
          <w:rFonts w:asciiTheme="majorBidi" w:hAnsiTheme="majorBidi" w:cstheme="majorBidi"/>
          <w:sz w:val="30"/>
          <w:szCs w:val="30"/>
        </w:rPr>
        <w:t xml:space="preserve">2564 </w:t>
      </w:r>
      <w:r w:rsidRPr="00FE4D08">
        <w:rPr>
          <w:rFonts w:asciiTheme="majorBidi" w:hAnsiTheme="majorBidi" w:cstheme="majorBidi"/>
          <w:sz w:val="30"/>
          <w:szCs w:val="30"/>
          <w:cs/>
        </w:rPr>
        <w:t xml:space="preserve">ได้มีมติอนุมัติให้บริษัทแจ้งการปรับโครงสร้างการดำเนินธุรกิจสับปะรดภายในกลุ่มบริษัทต่อตลาดหลักทรัพย์แห่งประเทศไทยตามมติของการประชุมของคณะกรรมการบริษัทเมื่อวันที่ </w:t>
      </w:r>
      <w:r w:rsidRPr="00FE4D08">
        <w:rPr>
          <w:rFonts w:asciiTheme="majorBidi" w:hAnsiTheme="majorBidi" w:cstheme="majorBidi"/>
          <w:sz w:val="30"/>
          <w:szCs w:val="30"/>
        </w:rPr>
        <w:t>13</w:t>
      </w:r>
      <w:r w:rsidRPr="00FE4D08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FE4D08">
        <w:rPr>
          <w:rFonts w:asciiTheme="majorBidi" w:hAnsiTheme="majorBidi" w:cstheme="majorBidi"/>
          <w:sz w:val="30"/>
          <w:szCs w:val="30"/>
        </w:rPr>
        <w:t>2564</w:t>
      </w:r>
      <w:r w:rsidRPr="00FE4D08">
        <w:rPr>
          <w:rFonts w:asciiTheme="majorBidi" w:hAnsiTheme="majorBidi" w:cstheme="majorBidi"/>
          <w:sz w:val="30"/>
          <w:szCs w:val="30"/>
          <w:cs/>
        </w:rPr>
        <w:t xml:space="preserve"> ซึ่งได้มีมติอนุมัติให้ดำเนินการ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E4D08">
        <w:rPr>
          <w:rFonts w:asciiTheme="majorBidi" w:hAnsiTheme="majorBidi" w:cstheme="majorBidi"/>
          <w:sz w:val="30"/>
          <w:szCs w:val="30"/>
          <w:cs/>
        </w:rPr>
        <w:t>ปรับโครงสร้างธุรกิจสับปะรดตามแผนการปรับโครงสร้าง โดยบริษัทจะให้บริษัท อาหารสยาม (</w:t>
      </w:r>
      <w:r w:rsidRPr="00FE4D08">
        <w:rPr>
          <w:rFonts w:asciiTheme="majorBidi" w:hAnsiTheme="majorBidi" w:cstheme="majorBidi"/>
          <w:sz w:val="30"/>
          <w:szCs w:val="30"/>
        </w:rPr>
        <w:t>2513)</w:t>
      </w:r>
      <w:r w:rsidRPr="00FE4D08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Pr="00FE4D08">
        <w:rPr>
          <w:rFonts w:asciiTheme="majorBidi" w:hAnsiTheme="majorBidi" w:cstheme="majorBidi"/>
          <w:sz w:val="30"/>
          <w:szCs w:val="30"/>
        </w:rPr>
        <w:t xml:space="preserve">(“SF (2513)”) </w:t>
      </w:r>
      <w:r w:rsidRPr="00FE4D08">
        <w:rPr>
          <w:rFonts w:asciiTheme="majorBidi" w:hAnsiTheme="majorBidi" w:cstheme="majorBidi"/>
          <w:sz w:val="30"/>
          <w:szCs w:val="30"/>
          <w:cs/>
        </w:rPr>
        <w:t>ซึ่งเป็นบริษัทย่อยของบริษัท เป็นผู้ดำเนินธุรกิจสับปะรดทั้งหมดแทนบริษัทและบริษัท</w:t>
      </w:r>
      <w:r w:rsidRPr="00FE4D08">
        <w:rPr>
          <w:rFonts w:asciiTheme="majorBidi" w:hAnsiTheme="majorBidi" w:cstheme="majorBidi"/>
          <w:sz w:val="30"/>
          <w:szCs w:val="30"/>
          <w:cs/>
        </w:rPr>
        <w:br/>
        <w:t xml:space="preserve">ควอลิตี้ ไพน์แอปเปิล โปรดักส์ จำกัด </w:t>
      </w:r>
      <w:r w:rsidRPr="00FE4D08">
        <w:rPr>
          <w:rFonts w:asciiTheme="majorBidi" w:hAnsiTheme="majorBidi" w:cstheme="majorBidi"/>
          <w:sz w:val="30"/>
          <w:szCs w:val="30"/>
        </w:rPr>
        <w:t>(“QPP”)</w:t>
      </w:r>
      <w:r w:rsidRPr="00FE4D08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ซึ่งเป็นบริษัทย่อยของบริษัท โดยวางแผนให้ </w:t>
      </w:r>
      <w:r w:rsidRPr="00FE4D08">
        <w:rPr>
          <w:rFonts w:asciiTheme="majorBidi" w:hAnsiTheme="majorBidi" w:cstheme="majorBidi"/>
          <w:sz w:val="30"/>
          <w:szCs w:val="30"/>
        </w:rPr>
        <w:t>SF</w:t>
      </w:r>
      <w:r w:rsidRPr="00FE4D0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FE4D08">
        <w:rPr>
          <w:rFonts w:asciiTheme="majorBidi" w:hAnsiTheme="majorBidi" w:cstheme="majorBidi"/>
          <w:sz w:val="30"/>
          <w:szCs w:val="30"/>
        </w:rPr>
        <w:t>2513</w:t>
      </w:r>
      <w:r w:rsidRPr="00FE4D08">
        <w:rPr>
          <w:rFonts w:asciiTheme="majorBidi" w:hAnsiTheme="majorBidi" w:cstheme="majorBidi"/>
          <w:sz w:val="30"/>
          <w:szCs w:val="30"/>
          <w:cs/>
        </w:rPr>
        <w:t xml:space="preserve">)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E4D08">
        <w:rPr>
          <w:rFonts w:asciiTheme="majorBidi" w:hAnsiTheme="majorBidi" w:cstheme="majorBidi"/>
          <w:sz w:val="30"/>
          <w:szCs w:val="30"/>
          <w:cs/>
        </w:rPr>
        <w:t xml:space="preserve">เป็นผู้ผลิตในธุรกิจสับปะรดตั้งแต่วันที่ </w:t>
      </w:r>
      <w:r w:rsidRPr="00FE4D08">
        <w:rPr>
          <w:rFonts w:asciiTheme="majorBidi" w:hAnsiTheme="majorBidi" w:cstheme="majorBidi"/>
          <w:sz w:val="30"/>
          <w:szCs w:val="30"/>
        </w:rPr>
        <w:t>1</w:t>
      </w:r>
      <w:r w:rsidRPr="00FE4D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E4D08">
        <w:rPr>
          <w:rFonts w:asciiTheme="majorBidi" w:hAnsiTheme="majorBidi" w:cstheme="majorBidi"/>
          <w:sz w:val="30"/>
          <w:szCs w:val="30"/>
        </w:rPr>
        <w:t>2564</w:t>
      </w:r>
      <w:r w:rsidRPr="00FE4D08">
        <w:rPr>
          <w:rFonts w:asciiTheme="majorBidi" w:hAnsiTheme="majorBidi" w:cstheme="majorBidi"/>
          <w:sz w:val="30"/>
          <w:szCs w:val="30"/>
          <w:cs/>
        </w:rPr>
        <w:t xml:space="preserve"> เป็นต้นไป และทำการจัดจำหน่ายและส่งออกผลิตภัณฑ์ในส่วนของธุรกิจสับปะรดแทนบริษัทตั้งแต่วันที่ </w:t>
      </w:r>
      <w:r w:rsidRPr="00FE4D08">
        <w:rPr>
          <w:rFonts w:asciiTheme="majorBidi" w:hAnsiTheme="majorBidi" w:cstheme="majorBidi"/>
          <w:sz w:val="30"/>
          <w:szCs w:val="30"/>
        </w:rPr>
        <w:t>1</w:t>
      </w:r>
      <w:r w:rsidRPr="00FE4D0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FE4D08">
        <w:rPr>
          <w:rFonts w:asciiTheme="majorBidi" w:hAnsiTheme="majorBidi" w:cstheme="majorBidi"/>
          <w:sz w:val="30"/>
          <w:szCs w:val="30"/>
        </w:rPr>
        <w:t>2565</w:t>
      </w:r>
      <w:r w:rsidRPr="00FE4D08">
        <w:rPr>
          <w:rFonts w:asciiTheme="majorBidi" w:hAnsiTheme="majorBidi" w:cstheme="majorBidi"/>
          <w:sz w:val="30"/>
          <w:szCs w:val="30"/>
          <w:cs/>
        </w:rPr>
        <w:t xml:space="preserve"> เป็นต้นไป และบริษัทได้วางแผนงานสำหรับการปรับโครงสร้างธุรกิจสับปะรดของ </w:t>
      </w:r>
      <w:r w:rsidRPr="00FE4D08">
        <w:rPr>
          <w:rFonts w:asciiTheme="majorBidi" w:hAnsiTheme="majorBidi" w:cstheme="majorBidi"/>
          <w:sz w:val="30"/>
          <w:szCs w:val="30"/>
        </w:rPr>
        <w:t xml:space="preserve">QPP </w:t>
      </w:r>
      <w:r w:rsidRPr="00FE4D08">
        <w:rPr>
          <w:rFonts w:asciiTheme="majorBidi" w:hAnsiTheme="majorBidi" w:cstheme="majorBidi"/>
          <w:sz w:val="30"/>
          <w:szCs w:val="30"/>
          <w:cs/>
        </w:rPr>
        <w:t xml:space="preserve">โดยให้ </w:t>
      </w:r>
      <w:r w:rsidRPr="00FE4D08">
        <w:rPr>
          <w:rFonts w:asciiTheme="majorBidi" w:hAnsiTheme="majorBidi" w:cstheme="majorBidi"/>
          <w:sz w:val="30"/>
          <w:szCs w:val="30"/>
        </w:rPr>
        <w:t>SF</w:t>
      </w:r>
      <w:r w:rsidRPr="00FE4D0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FE4D08">
        <w:rPr>
          <w:rFonts w:asciiTheme="majorBidi" w:hAnsiTheme="majorBidi" w:cstheme="majorBidi"/>
          <w:sz w:val="30"/>
          <w:szCs w:val="30"/>
        </w:rPr>
        <w:t>2513</w:t>
      </w:r>
      <w:r w:rsidRPr="00FE4D08">
        <w:rPr>
          <w:rFonts w:asciiTheme="majorBidi" w:hAnsiTheme="majorBidi" w:cstheme="majorBidi"/>
          <w:sz w:val="30"/>
          <w:szCs w:val="30"/>
          <w:cs/>
        </w:rPr>
        <w:t xml:space="preserve">) จะเริ่มเป็นผู้ผลิต ส่งออกและจัดจำหน่ายผลิตภัณฑ์ของธุรกิจสับปะรดแทน </w:t>
      </w:r>
      <w:r w:rsidRPr="00FE4D08">
        <w:rPr>
          <w:rFonts w:asciiTheme="majorBidi" w:hAnsiTheme="majorBidi" w:cstheme="majorBidi"/>
          <w:sz w:val="30"/>
          <w:szCs w:val="30"/>
        </w:rPr>
        <w:t xml:space="preserve">QPP </w:t>
      </w:r>
      <w:r w:rsidRPr="00FE4D08">
        <w:rPr>
          <w:rFonts w:asciiTheme="majorBidi" w:hAnsiTheme="majorBidi" w:cstheme="majorBidi"/>
          <w:sz w:val="30"/>
          <w:szCs w:val="30"/>
          <w:cs/>
        </w:rPr>
        <w:t xml:space="preserve">พร้อมกันทั้งหมดในช่วงประมาณเดือนเมษายน </w:t>
      </w:r>
      <w:r w:rsidRPr="00FE4D08">
        <w:rPr>
          <w:rFonts w:asciiTheme="majorBidi" w:hAnsiTheme="majorBidi" w:cstheme="majorBidi"/>
          <w:sz w:val="30"/>
          <w:szCs w:val="30"/>
        </w:rPr>
        <w:t>2565</w:t>
      </w:r>
    </w:p>
    <w:p w14:paraId="50EAB256" w14:textId="77777777" w:rsidR="00DD0537" w:rsidRDefault="00DD0537" w:rsidP="00DD0537">
      <w:pPr>
        <w:pStyle w:val="ListParagraph"/>
        <w:ind w:left="972"/>
        <w:jc w:val="thaiDistribute"/>
        <w:rPr>
          <w:rFonts w:ascii="Angsana New" w:hAnsi="Angsana New"/>
          <w:sz w:val="30"/>
          <w:szCs w:val="30"/>
        </w:rPr>
      </w:pPr>
    </w:p>
    <w:p w14:paraId="56C86595" w14:textId="77777777" w:rsidR="00DD0537" w:rsidRPr="00340235" w:rsidRDefault="00DD0537" w:rsidP="00DD0537">
      <w:pPr>
        <w:pStyle w:val="ListParagraph"/>
        <w:ind w:left="972"/>
        <w:jc w:val="thaiDistribute"/>
        <w:rPr>
          <w:rFonts w:ascii="Angsana New" w:hAnsi="Angsana New"/>
          <w:sz w:val="30"/>
          <w:szCs w:val="30"/>
        </w:rPr>
      </w:pPr>
      <w:r w:rsidRPr="00FE4D08">
        <w:rPr>
          <w:rFonts w:ascii="Angsana New" w:hAnsi="Angsana New"/>
          <w:sz w:val="30"/>
          <w:szCs w:val="30"/>
          <w:cs/>
        </w:rPr>
        <w:t xml:space="preserve">การปรับโครงสร้างดังกล่าวเพื่อให้การบริหารจัดการและการดำเนินงานของธุรกิจสับปะรดของบริษัทเป็นไปโดยมีประสิทธิภาพยิ่งขึ้น นอกจากนี้ยังเป็นการเตรียมความพร้อมของบริษัทที่จะเริ่มดำเนินธุรกิจพัฒนาที่ดินเป็นนิคมอุตสาหกรรมพร้อมระบบสาธารณูปโภคต่างๆ ในจังหวัดระยองและชลบุรีในอนาคต </w:t>
      </w:r>
    </w:p>
    <w:p w14:paraId="65BD4A94" w14:textId="4BB4FB33" w:rsidR="0082624F" w:rsidRPr="0047558B" w:rsidRDefault="0082624F" w:rsidP="00DD0537">
      <w:pPr>
        <w:pStyle w:val="ListParagraph"/>
        <w:ind w:left="972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82624F" w:rsidRPr="0047558B" w:rsidSect="005F2502">
      <w:headerReference w:type="default" r:id="rId26"/>
      <w:footerReference w:type="default" r:id="rId27"/>
      <w:pgSz w:w="11907" w:h="16840" w:code="9"/>
      <w:pgMar w:top="691" w:right="128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DECA3" w14:textId="77777777" w:rsidR="009D1311" w:rsidRDefault="009D1311" w:rsidP="004956B4">
      <w:r>
        <w:separator/>
      </w:r>
    </w:p>
  </w:endnote>
  <w:endnote w:type="continuationSeparator" w:id="0">
    <w:p w14:paraId="47B86320" w14:textId="77777777" w:rsidR="009D1311" w:rsidRDefault="009D131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Bold">
    <w:altName w:val="PMingLiU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85A40" w14:textId="77777777" w:rsidR="00286CBD" w:rsidRPr="00F73597" w:rsidRDefault="00286CBD" w:rsidP="00F735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 w:rsidRPr="009C0B9B">
      <w:rPr>
        <w:rFonts w:ascii="Angsana New" w:hAnsi="Angsana New"/>
        <w:i/>
        <w:iCs/>
        <w:color w:val="FFFFFF"/>
        <w:sz w:val="30"/>
        <w:szCs w:val="30"/>
        <w:lang w:val="fr-FR"/>
      </w:rPr>
      <w:tab/>
    </w:r>
    <w:r w:rsidRPr="00814DB1">
      <w:rPr>
        <w:rFonts w:ascii="Angsana New" w:hAnsi="Angsana New"/>
        <w:sz w:val="30"/>
        <w:szCs w:val="30"/>
        <w:lang w:val="fr-FR"/>
      </w:rPr>
      <w:t xml:space="preserve"> </w:t>
    </w: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6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FE9E2" w14:textId="77777777" w:rsidR="00F14BC1" w:rsidRDefault="00F14BC1" w:rsidP="0087126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7560"/>
      </w:tabs>
      <w:ind w:firstLine="900"/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56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ED84C" w14:textId="77777777" w:rsidR="00F14BC1" w:rsidRDefault="00F14BC1" w:rsidP="004B34B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58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5C44F" w14:textId="77777777" w:rsidR="00F14BC1" w:rsidRPr="004B34B2" w:rsidRDefault="00F14BC1" w:rsidP="00907CF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720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59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1C4CD" w14:textId="77777777" w:rsidR="00F14BC1" w:rsidRDefault="00F14BC1" w:rsidP="004B34B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61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7D9E3" w14:textId="77777777" w:rsidR="00F14BC1" w:rsidRDefault="00F14BC1" w:rsidP="00C6531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720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63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59BCD" w14:textId="77777777" w:rsidR="00F14BC1" w:rsidRDefault="00F14BC1" w:rsidP="00907CF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720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67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53DC8" w14:textId="77777777" w:rsidR="00F14BC1" w:rsidRDefault="00F14BC1" w:rsidP="00907CF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94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B31DD" w14:textId="77777777" w:rsidR="009D1311" w:rsidRDefault="009D1311" w:rsidP="004956B4">
      <w:r>
        <w:separator/>
      </w:r>
    </w:p>
  </w:footnote>
  <w:footnote w:type="continuationSeparator" w:id="0">
    <w:p w14:paraId="5B761C98" w14:textId="77777777" w:rsidR="009D1311" w:rsidRDefault="009D131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78674" w14:textId="77777777" w:rsidR="00F14BC1" w:rsidRDefault="00F14B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4C868" w14:textId="77777777" w:rsidR="00F14BC1" w:rsidRPr="003C763B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อาหารสยาม </w:t>
    </w:r>
    <w:r w:rsidRPr="003C763B">
      <w:rPr>
        <w:rFonts w:ascii="Angsana New" w:hAnsi="Angsana New" w:hint="cs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F6901F7" w14:textId="77777777" w:rsidR="00F14BC1" w:rsidRPr="003C763B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A7D45CF" w14:textId="16D97D01" w:rsidR="00F14BC1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2564</w:t>
    </w:r>
  </w:p>
  <w:p w14:paraId="72EBF14F" w14:textId="77777777" w:rsidR="00F14BC1" w:rsidRPr="00A243DE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E6EF1" w14:textId="77777777" w:rsidR="00F14BC1" w:rsidRPr="004A6A7D" w:rsidRDefault="00F14BC1" w:rsidP="0095285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 w:rsidRPr="004A6A7D">
      <w:rPr>
        <w:rFonts w:ascii="Angsana New" w:hAnsi="Angsana New"/>
        <w:b w:val="0"/>
        <w:bCs/>
        <w:sz w:val="30"/>
        <w:szCs w:val="30"/>
      </w:rPr>
      <w:t>[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กขค</w:t>
    </w:r>
    <w:r w:rsidRPr="004A6A7D">
      <w:rPr>
        <w:rFonts w:ascii="Angsana New" w:hAnsi="Angsana New"/>
        <w:b w:val="0"/>
        <w:bCs/>
        <w:sz w:val="30"/>
        <w:szCs w:val="30"/>
      </w:rPr>
      <w:t xml:space="preserve">]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70A2EF1C" w14:textId="77777777" w:rsidR="00F14BC1" w:rsidRPr="004A6A7D" w:rsidRDefault="00F14BC1" w:rsidP="0095285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35BC0407" w14:textId="77777777" w:rsidR="00F14BC1" w:rsidRPr="004A6A7D" w:rsidRDefault="00F14BC1" w:rsidP="0095285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สำหรับแต่ละปีสิ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้นสุดวันที่ 31 ธันวาคม 2549 และ 2548</w:t>
    </w:r>
  </w:p>
  <w:p w14:paraId="08F347F4" w14:textId="77777777" w:rsidR="00F14BC1" w:rsidRPr="004A6A7D" w:rsidRDefault="00F14BC1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51CB7" w14:textId="77777777" w:rsidR="00F14BC1" w:rsidRDefault="00F14BC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271CE" w14:textId="3FAC9EFF" w:rsidR="00F14BC1" w:rsidRPr="003C763B" w:rsidRDefault="00F14BC1" w:rsidP="00AB14E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0"/>
        <w:tab w:val="left" w:pos="630"/>
        <w:tab w:val="left" w:pos="81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อาหารสยาม </w:t>
    </w:r>
    <w:r w:rsidRPr="003C763B">
      <w:rPr>
        <w:rFonts w:ascii="Angsana New" w:hAnsi="Angsana New" w:hint="cs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9A4B8A4" w14:textId="23F628B0" w:rsidR="00F14BC1" w:rsidRDefault="00F14BC1" w:rsidP="005D3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F4C2607" w14:textId="3A1E69CB" w:rsidR="00F14BC1" w:rsidRPr="003C763B" w:rsidRDefault="00F14BC1" w:rsidP="005D3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2564</w:t>
    </w:r>
  </w:p>
  <w:p w14:paraId="775B81BA" w14:textId="77777777" w:rsidR="00F14BC1" w:rsidRPr="00CE5AF6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A1F0C" w14:textId="77777777" w:rsidR="00F14BC1" w:rsidRPr="004A6A7D" w:rsidRDefault="00F14BC1" w:rsidP="0095285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 w:rsidRPr="004A6A7D">
      <w:rPr>
        <w:rFonts w:ascii="Angsana New" w:hAnsi="Angsana New"/>
        <w:b w:val="0"/>
        <w:bCs/>
        <w:sz w:val="30"/>
        <w:szCs w:val="30"/>
      </w:rPr>
      <w:t>[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กขค</w:t>
    </w:r>
    <w:r w:rsidRPr="004A6A7D">
      <w:rPr>
        <w:rFonts w:ascii="Angsana New" w:hAnsi="Angsana New"/>
        <w:b w:val="0"/>
        <w:bCs/>
        <w:sz w:val="30"/>
        <w:szCs w:val="30"/>
      </w:rPr>
      <w:t xml:space="preserve">]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0AE5DF63" w14:textId="77777777" w:rsidR="00F14BC1" w:rsidRPr="004A6A7D" w:rsidRDefault="00F14BC1" w:rsidP="0095285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2FB78C24" w14:textId="77777777" w:rsidR="00F14BC1" w:rsidRPr="004A6A7D" w:rsidRDefault="00F14BC1" w:rsidP="0095285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สำหรับแต่ละปีสิ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้นสุดวันที่ 31 ธันวาคม 2549 และ 2548</w:t>
    </w:r>
  </w:p>
  <w:p w14:paraId="2F881D3E" w14:textId="77777777" w:rsidR="00F14BC1" w:rsidRPr="004A6A7D" w:rsidRDefault="00F14BC1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sz w:val="30"/>
        <w:szCs w:val="30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D00FF" w14:textId="4036F103" w:rsidR="00F14BC1" w:rsidRPr="003C763B" w:rsidRDefault="00F14BC1" w:rsidP="000A63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71"/>
        <w:tab w:val="left" w:pos="630"/>
        <w:tab w:val="left" w:pos="81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อาหารสยาม </w:t>
    </w:r>
    <w:r w:rsidRPr="003C763B">
      <w:rPr>
        <w:rFonts w:ascii="Angsana New" w:hAnsi="Angsana New" w:hint="cs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2CC107A" w14:textId="47106241" w:rsidR="00F14BC1" w:rsidRDefault="00F14BC1" w:rsidP="000A63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71"/>
        <w:tab w:val="left" w:pos="360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59A0E9FE" w14:textId="685BC17A" w:rsidR="00F14BC1" w:rsidRPr="003C763B" w:rsidRDefault="00F14BC1" w:rsidP="000A63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71"/>
        <w:tab w:val="left" w:pos="360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2564</w:t>
    </w:r>
  </w:p>
  <w:p w14:paraId="0D3D8EAB" w14:textId="77777777" w:rsidR="00F14BC1" w:rsidRPr="00CE5AF6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FBA25" w14:textId="77777777" w:rsidR="00F14BC1" w:rsidRPr="003C763B" w:rsidRDefault="00F14BC1" w:rsidP="000A63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71"/>
        <w:tab w:val="left" w:pos="630"/>
        <w:tab w:val="left" w:pos="81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อาหารสยาม </w:t>
    </w:r>
    <w:r w:rsidRPr="003C763B">
      <w:rPr>
        <w:rFonts w:ascii="Angsana New" w:hAnsi="Angsana New" w:hint="cs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4D50D3C" w14:textId="77777777" w:rsidR="00F14BC1" w:rsidRDefault="00F14BC1" w:rsidP="000A63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71"/>
        <w:tab w:val="left" w:pos="360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C6990EF" w14:textId="77777777" w:rsidR="00F14BC1" w:rsidRPr="003C763B" w:rsidRDefault="00F14BC1" w:rsidP="000A63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71"/>
        <w:tab w:val="left" w:pos="360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2564</w:t>
    </w:r>
  </w:p>
  <w:p w14:paraId="28EA0E5F" w14:textId="77777777" w:rsidR="00F14BC1" w:rsidRPr="00CE5AF6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CB52C" w14:textId="77777777" w:rsidR="00F14BC1" w:rsidRPr="003C763B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อาหารสยาม </w:t>
    </w:r>
    <w:r w:rsidRPr="003C763B">
      <w:rPr>
        <w:rFonts w:ascii="Angsana New" w:hAnsi="Angsana New" w:hint="cs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DAF52AB" w14:textId="77777777" w:rsidR="00F14BC1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</w:t>
    </w:r>
    <w:r>
      <w:rPr>
        <w:rFonts w:ascii="Angsana New" w:hAnsi="Angsana New" w:hint="cs"/>
        <w:b/>
        <w:bCs/>
        <w:sz w:val="32"/>
        <w:szCs w:val="32"/>
        <w:cs/>
      </w:rPr>
      <w:t>น</w:t>
    </w:r>
  </w:p>
  <w:p w14:paraId="3A03435D" w14:textId="4F88C91A" w:rsidR="00F14BC1" w:rsidRPr="003C763B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2564</w:t>
    </w:r>
  </w:p>
  <w:p w14:paraId="2A3C0713" w14:textId="77777777" w:rsidR="00F14BC1" w:rsidRPr="00CE5AF6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207F66"/>
    <w:multiLevelType w:val="multilevel"/>
    <w:tmpl w:val="73645DF4"/>
    <w:lvl w:ilvl="0">
      <w:numFmt w:val="decimalZero"/>
      <w:lvlText w:val="%1.0"/>
      <w:lvlJc w:val="left"/>
      <w:pPr>
        <w:ind w:left="406" w:hanging="55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2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6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440"/>
      </w:pPr>
      <w:rPr>
        <w:rFonts w:hint="default"/>
      </w:rPr>
    </w:lvl>
  </w:abstractNum>
  <w:abstractNum w:abstractNumId="4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E3D424D"/>
    <w:multiLevelType w:val="hybridMultilevel"/>
    <w:tmpl w:val="84A40D48"/>
    <w:lvl w:ilvl="0" w:tplc="4DC87942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A53D1"/>
    <w:multiLevelType w:val="hybridMultilevel"/>
    <w:tmpl w:val="D1F42630"/>
    <w:lvl w:ilvl="0" w:tplc="37400AA6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62A0E"/>
    <w:multiLevelType w:val="multilevel"/>
    <w:tmpl w:val="65CA57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62569D8"/>
    <w:multiLevelType w:val="hybridMultilevel"/>
    <w:tmpl w:val="122EBF0C"/>
    <w:lvl w:ilvl="0" w:tplc="7C2E6466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70DBC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EF5891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8E8F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B800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18C0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CAC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5448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F0D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11079A"/>
    <w:multiLevelType w:val="hybridMultilevel"/>
    <w:tmpl w:val="19808E2A"/>
    <w:lvl w:ilvl="0" w:tplc="7D744D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47486539"/>
    <w:multiLevelType w:val="hybridMultilevel"/>
    <w:tmpl w:val="185CC12E"/>
    <w:lvl w:ilvl="0" w:tplc="8A8E10E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46537"/>
    <w:multiLevelType w:val="multilevel"/>
    <w:tmpl w:val="D1122B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57744399"/>
    <w:multiLevelType w:val="multilevel"/>
    <w:tmpl w:val="983A91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65B63793"/>
    <w:multiLevelType w:val="multilevel"/>
    <w:tmpl w:val="A9A24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</w:lvl>
  </w:abstractNum>
  <w:abstractNum w:abstractNumId="20" w15:restartNumberingAfterBreak="0">
    <w:nsid w:val="74B2270C"/>
    <w:multiLevelType w:val="multilevel"/>
    <w:tmpl w:val="6338ECE0"/>
    <w:lvl w:ilvl="0">
      <w:numFmt w:val="decimalZero"/>
      <w:lvlText w:val="%1.0"/>
      <w:lvlJc w:val="left"/>
      <w:pPr>
        <w:ind w:left="806" w:hanging="4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2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4" w:hanging="1440"/>
      </w:pPr>
      <w:rPr>
        <w:rFonts w:hint="default"/>
      </w:rPr>
    </w:lvl>
  </w:abstractNum>
  <w:abstractNum w:abstractNumId="21" w15:restartNumberingAfterBreak="0">
    <w:nsid w:val="7594063A"/>
    <w:multiLevelType w:val="hybridMultilevel"/>
    <w:tmpl w:val="3DA68FCC"/>
    <w:lvl w:ilvl="0" w:tplc="2E92F57C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3" w15:restartNumberingAfterBreak="0">
    <w:nsid w:val="78953640"/>
    <w:multiLevelType w:val="hybridMultilevel"/>
    <w:tmpl w:val="17126220"/>
    <w:lvl w:ilvl="0" w:tplc="8A8E10E2">
      <w:start w:val="1"/>
      <w:numFmt w:val="thaiLetters"/>
      <w:lvlText w:val="(%1)"/>
      <w:lvlJc w:val="left"/>
      <w:pPr>
        <w:ind w:left="1440" w:hanging="90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0"/>
  </w:num>
  <w:num w:numId="5">
    <w:abstractNumId w:val="5"/>
  </w:num>
  <w:num w:numId="6">
    <w:abstractNumId w:val="14"/>
  </w:num>
  <w:num w:numId="7">
    <w:abstractNumId w:val="18"/>
  </w:num>
  <w:num w:numId="8">
    <w:abstractNumId w:val="13"/>
  </w:num>
  <w:num w:numId="9">
    <w:abstractNumId w:val="2"/>
  </w:num>
  <w:num w:numId="10">
    <w:abstractNumId w:val="11"/>
  </w:num>
  <w:num w:numId="11">
    <w:abstractNumId w:val="21"/>
  </w:num>
  <w:num w:numId="12">
    <w:abstractNumId w:val="12"/>
  </w:num>
  <w:num w:numId="1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9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"/>
  </w:num>
  <w:num w:numId="20">
    <w:abstractNumId w:val="3"/>
  </w:num>
  <w:num w:numId="21">
    <w:abstractNumId w:val="20"/>
  </w:num>
  <w:num w:numId="22">
    <w:abstractNumId w:val="7"/>
  </w:num>
  <w:num w:numId="23">
    <w:abstractNumId w:val="23"/>
  </w:num>
  <w:num w:numId="24">
    <w:abstractNumId w:val="15"/>
  </w:num>
  <w:num w:numId="25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@✭✮ā䱧"/>
  </w:docVars>
  <w:rsids>
    <w:rsidRoot w:val="00127299"/>
    <w:rsid w:val="000002F2"/>
    <w:rsid w:val="000005E5"/>
    <w:rsid w:val="000005ED"/>
    <w:rsid w:val="00000CFA"/>
    <w:rsid w:val="00000DCB"/>
    <w:rsid w:val="00000E29"/>
    <w:rsid w:val="000015C2"/>
    <w:rsid w:val="000017FB"/>
    <w:rsid w:val="0000181A"/>
    <w:rsid w:val="000018AB"/>
    <w:rsid w:val="000019C7"/>
    <w:rsid w:val="00001A25"/>
    <w:rsid w:val="00001C60"/>
    <w:rsid w:val="00001F13"/>
    <w:rsid w:val="000022D5"/>
    <w:rsid w:val="00002354"/>
    <w:rsid w:val="00002719"/>
    <w:rsid w:val="00002963"/>
    <w:rsid w:val="00002E66"/>
    <w:rsid w:val="0000306F"/>
    <w:rsid w:val="000030D7"/>
    <w:rsid w:val="00003205"/>
    <w:rsid w:val="00003652"/>
    <w:rsid w:val="00003B4B"/>
    <w:rsid w:val="00003CF4"/>
    <w:rsid w:val="00003D9D"/>
    <w:rsid w:val="00003E5C"/>
    <w:rsid w:val="00004638"/>
    <w:rsid w:val="0000499A"/>
    <w:rsid w:val="00004A35"/>
    <w:rsid w:val="00005222"/>
    <w:rsid w:val="000057DB"/>
    <w:rsid w:val="00005952"/>
    <w:rsid w:val="00005A34"/>
    <w:rsid w:val="00005DB5"/>
    <w:rsid w:val="00005E92"/>
    <w:rsid w:val="00005ECA"/>
    <w:rsid w:val="00006C39"/>
    <w:rsid w:val="00007673"/>
    <w:rsid w:val="000077E9"/>
    <w:rsid w:val="0000783F"/>
    <w:rsid w:val="00007901"/>
    <w:rsid w:val="00007BA5"/>
    <w:rsid w:val="00007D4A"/>
    <w:rsid w:val="0001002B"/>
    <w:rsid w:val="00010ABD"/>
    <w:rsid w:val="00010CC2"/>
    <w:rsid w:val="00010D91"/>
    <w:rsid w:val="00010E13"/>
    <w:rsid w:val="00011257"/>
    <w:rsid w:val="000113F1"/>
    <w:rsid w:val="000116FA"/>
    <w:rsid w:val="00011F64"/>
    <w:rsid w:val="000122EF"/>
    <w:rsid w:val="0001236E"/>
    <w:rsid w:val="0001276A"/>
    <w:rsid w:val="00012ACD"/>
    <w:rsid w:val="00012B42"/>
    <w:rsid w:val="000132EA"/>
    <w:rsid w:val="0001342C"/>
    <w:rsid w:val="00013538"/>
    <w:rsid w:val="00013550"/>
    <w:rsid w:val="00013704"/>
    <w:rsid w:val="00013C4B"/>
    <w:rsid w:val="00013E3A"/>
    <w:rsid w:val="000142EA"/>
    <w:rsid w:val="00014471"/>
    <w:rsid w:val="00014708"/>
    <w:rsid w:val="00014931"/>
    <w:rsid w:val="00014EBA"/>
    <w:rsid w:val="00015061"/>
    <w:rsid w:val="00015077"/>
    <w:rsid w:val="000154FD"/>
    <w:rsid w:val="000156EF"/>
    <w:rsid w:val="0001574A"/>
    <w:rsid w:val="00015F01"/>
    <w:rsid w:val="00016245"/>
    <w:rsid w:val="000167BA"/>
    <w:rsid w:val="00016A7B"/>
    <w:rsid w:val="00017B54"/>
    <w:rsid w:val="00020739"/>
    <w:rsid w:val="0002085B"/>
    <w:rsid w:val="00020955"/>
    <w:rsid w:val="00021161"/>
    <w:rsid w:val="00021566"/>
    <w:rsid w:val="00021873"/>
    <w:rsid w:val="00021AAB"/>
    <w:rsid w:val="00021B77"/>
    <w:rsid w:val="00021DB1"/>
    <w:rsid w:val="00021E17"/>
    <w:rsid w:val="00021E8C"/>
    <w:rsid w:val="000222B2"/>
    <w:rsid w:val="000224C8"/>
    <w:rsid w:val="0002270D"/>
    <w:rsid w:val="00022794"/>
    <w:rsid w:val="000227D5"/>
    <w:rsid w:val="00022BA9"/>
    <w:rsid w:val="00022CDC"/>
    <w:rsid w:val="00022E47"/>
    <w:rsid w:val="00022E9D"/>
    <w:rsid w:val="000230F0"/>
    <w:rsid w:val="0002369A"/>
    <w:rsid w:val="00023876"/>
    <w:rsid w:val="00023A28"/>
    <w:rsid w:val="00023AD2"/>
    <w:rsid w:val="00023BD6"/>
    <w:rsid w:val="00023C08"/>
    <w:rsid w:val="00023E11"/>
    <w:rsid w:val="00023E63"/>
    <w:rsid w:val="000240F7"/>
    <w:rsid w:val="0002426A"/>
    <w:rsid w:val="000244E9"/>
    <w:rsid w:val="000249A8"/>
    <w:rsid w:val="00024B70"/>
    <w:rsid w:val="00024C32"/>
    <w:rsid w:val="00024C44"/>
    <w:rsid w:val="0002512D"/>
    <w:rsid w:val="0002512E"/>
    <w:rsid w:val="00025292"/>
    <w:rsid w:val="0002551F"/>
    <w:rsid w:val="0002567B"/>
    <w:rsid w:val="00025DAE"/>
    <w:rsid w:val="00026432"/>
    <w:rsid w:val="00026490"/>
    <w:rsid w:val="000268EF"/>
    <w:rsid w:val="00026965"/>
    <w:rsid w:val="00026C48"/>
    <w:rsid w:val="0002709F"/>
    <w:rsid w:val="000278F6"/>
    <w:rsid w:val="00027C1D"/>
    <w:rsid w:val="00030A83"/>
    <w:rsid w:val="00030F9D"/>
    <w:rsid w:val="00031330"/>
    <w:rsid w:val="00031366"/>
    <w:rsid w:val="000313C2"/>
    <w:rsid w:val="0003155D"/>
    <w:rsid w:val="00031666"/>
    <w:rsid w:val="0003170A"/>
    <w:rsid w:val="00031C2A"/>
    <w:rsid w:val="00031DFB"/>
    <w:rsid w:val="0003209D"/>
    <w:rsid w:val="00032469"/>
    <w:rsid w:val="00032B45"/>
    <w:rsid w:val="00033023"/>
    <w:rsid w:val="000333BA"/>
    <w:rsid w:val="000333D9"/>
    <w:rsid w:val="000334D1"/>
    <w:rsid w:val="0003353C"/>
    <w:rsid w:val="00033707"/>
    <w:rsid w:val="00033762"/>
    <w:rsid w:val="000339B8"/>
    <w:rsid w:val="000339C4"/>
    <w:rsid w:val="00033D38"/>
    <w:rsid w:val="00034418"/>
    <w:rsid w:val="0003467F"/>
    <w:rsid w:val="000346A2"/>
    <w:rsid w:val="000347A4"/>
    <w:rsid w:val="0003483C"/>
    <w:rsid w:val="00034BEA"/>
    <w:rsid w:val="00034DD9"/>
    <w:rsid w:val="00034F9C"/>
    <w:rsid w:val="00034FF1"/>
    <w:rsid w:val="0003512E"/>
    <w:rsid w:val="0003597F"/>
    <w:rsid w:val="00035AA5"/>
    <w:rsid w:val="00035D1D"/>
    <w:rsid w:val="00035FDF"/>
    <w:rsid w:val="00036260"/>
    <w:rsid w:val="000367F1"/>
    <w:rsid w:val="00036A9D"/>
    <w:rsid w:val="000371AA"/>
    <w:rsid w:val="000371D1"/>
    <w:rsid w:val="00037330"/>
    <w:rsid w:val="0003743B"/>
    <w:rsid w:val="00037A57"/>
    <w:rsid w:val="00037ABA"/>
    <w:rsid w:val="00037B04"/>
    <w:rsid w:val="0004022C"/>
    <w:rsid w:val="00040724"/>
    <w:rsid w:val="00040C54"/>
    <w:rsid w:val="00041105"/>
    <w:rsid w:val="000412F0"/>
    <w:rsid w:val="000414BF"/>
    <w:rsid w:val="00041B60"/>
    <w:rsid w:val="00041DA6"/>
    <w:rsid w:val="00041F3E"/>
    <w:rsid w:val="00041F66"/>
    <w:rsid w:val="000425D2"/>
    <w:rsid w:val="00042F8E"/>
    <w:rsid w:val="00042FC9"/>
    <w:rsid w:val="00043A6F"/>
    <w:rsid w:val="00043CD8"/>
    <w:rsid w:val="00043D30"/>
    <w:rsid w:val="00043EEE"/>
    <w:rsid w:val="00043F4B"/>
    <w:rsid w:val="00044409"/>
    <w:rsid w:val="00044622"/>
    <w:rsid w:val="00044895"/>
    <w:rsid w:val="00044A4B"/>
    <w:rsid w:val="00044AEB"/>
    <w:rsid w:val="00044C7D"/>
    <w:rsid w:val="00044E65"/>
    <w:rsid w:val="00044EF4"/>
    <w:rsid w:val="00044F62"/>
    <w:rsid w:val="00045142"/>
    <w:rsid w:val="0004559B"/>
    <w:rsid w:val="00045770"/>
    <w:rsid w:val="000459EF"/>
    <w:rsid w:val="00045B62"/>
    <w:rsid w:val="00045D41"/>
    <w:rsid w:val="00045F0F"/>
    <w:rsid w:val="000461B4"/>
    <w:rsid w:val="00047291"/>
    <w:rsid w:val="000479BE"/>
    <w:rsid w:val="00047EF1"/>
    <w:rsid w:val="000503DC"/>
    <w:rsid w:val="0005044B"/>
    <w:rsid w:val="000505C8"/>
    <w:rsid w:val="00050AE4"/>
    <w:rsid w:val="00050BB7"/>
    <w:rsid w:val="00050DB6"/>
    <w:rsid w:val="000510F1"/>
    <w:rsid w:val="00051595"/>
    <w:rsid w:val="00051874"/>
    <w:rsid w:val="00051CC8"/>
    <w:rsid w:val="00052361"/>
    <w:rsid w:val="00052B16"/>
    <w:rsid w:val="00052D7C"/>
    <w:rsid w:val="00052E03"/>
    <w:rsid w:val="00052F5C"/>
    <w:rsid w:val="00053456"/>
    <w:rsid w:val="00053661"/>
    <w:rsid w:val="000536A9"/>
    <w:rsid w:val="000539FF"/>
    <w:rsid w:val="00053B63"/>
    <w:rsid w:val="000544DA"/>
    <w:rsid w:val="0005469B"/>
    <w:rsid w:val="000547C5"/>
    <w:rsid w:val="00055234"/>
    <w:rsid w:val="00055381"/>
    <w:rsid w:val="00055960"/>
    <w:rsid w:val="00055D57"/>
    <w:rsid w:val="00055D63"/>
    <w:rsid w:val="0005600A"/>
    <w:rsid w:val="00056046"/>
    <w:rsid w:val="00056906"/>
    <w:rsid w:val="000569F9"/>
    <w:rsid w:val="00056A27"/>
    <w:rsid w:val="00056A7B"/>
    <w:rsid w:val="00056C2D"/>
    <w:rsid w:val="000574DA"/>
    <w:rsid w:val="00057634"/>
    <w:rsid w:val="000576DA"/>
    <w:rsid w:val="00057859"/>
    <w:rsid w:val="00057B26"/>
    <w:rsid w:val="00057C1E"/>
    <w:rsid w:val="00057CA1"/>
    <w:rsid w:val="00060198"/>
    <w:rsid w:val="00060457"/>
    <w:rsid w:val="00060A0F"/>
    <w:rsid w:val="000614D7"/>
    <w:rsid w:val="000619B5"/>
    <w:rsid w:val="00061AAE"/>
    <w:rsid w:val="00061CCE"/>
    <w:rsid w:val="00061DEA"/>
    <w:rsid w:val="00061F86"/>
    <w:rsid w:val="000622B0"/>
    <w:rsid w:val="00062425"/>
    <w:rsid w:val="0006254E"/>
    <w:rsid w:val="00062759"/>
    <w:rsid w:val="00062B86"/>
    <w:rsid w:val="00062ECE"/>
    <w:rsid w:val="00063011"/>
    <w:rsid w:val="000630AB"/>
    <w:rsid w:val="000634F4"/>
    <w:rsid w:val="0006354B"/>
    <w:rsid w:val="000640A0"/>
    <w:rsid w:val="000646A7"/>
    <w:rsid w:val="00065335"/>
    <w:rsid w:val="000655A5"/>
    <w:rsid w:val="000656E1"/>
    <w:rsid w:val="00065ADE"/>
    <w:rsid w:val="00065C80"/>
    <w:rsid w:val="00065DA0"/>
    <w:rsid w:val="00066028"/>
    <w:rsid w:val="00066578"/>
    <w:rsid w:val="000669B2"/>
    <w:rsid w:val="00066F63"/>
    <w:rsid w:val="00067490"/>
    <w:rsid w:val="000674F0"/>
    <w:rsid w:val="000676C7"/>
    <w:rsid w:val="00067A04"/>
    <w:rsid w:val="00067BB7"/>
    <w:rsid w:val="00067D22"/>
    <w:rsid w:val="0007093C"/>
    <w:rsid w:val="00070A19"/>
    <w:rsid w:val="00071386"/>
    <w:rsid w:val="00071B6D"/>
    <w:rsid w:val="00071C36"/>
    <w:rsid w:val="00071E07"/>
    <w:rsid w:val="00071E2A"/>
    <w:rsid w:val="00071F13"/>
    <w:rsid w:val="000722E1"/>
    <w:rsid w:val="0007277C"/>
    <w:rsid w:val="00072E8A"/>
    <w:rsid w:val="000730CF"/>
    <w:rsid w:val="000731E8"/>
    <w:rsid w:val="0007326B"/>
    <w:rsid w:val="00074028"/>
    <w:rsid w:val="000742CD"/>
    <w:rsid w:val="000744FA"/>
    <w:rsid w:val="000747A0"/>
    <w:rsid w:val="000749A0"/>
    <w:rsid w:val="0007509B"/>
    <w:rsid w:val="000751B4"/>
    <w:rsid w:val="0007522D"/>
    <w:rsid w:val="000754D3"/>
    <w:rsid w:val="0007557D"/>
    <w:rsid w:val="000759B4"/>
    <w:rsid w:val="00075B18"/>
    <w:rsid w:val="00075BDA"/>
    <w:rsid w:val="00075C84"/>
    <w:rsid w:val="00075CBB"/>
    <w:rsid w:val="00076171"/>
    <w:rsid w:val="00076175"/>
    <w:rsid w:val="0007679B"/>
    <w:rsid w:val="00077135"/>
    <w:rsid w:val="00077969"/>
    <w:rsid w:val="000803C9"/>
    <w:rsid w:val="000806F6"/>
    <w:rsid w:val="00080858"/>
    <w:rsid w:val="00080D3E"/>
    <w:rsid w:val="000812D0"/>
    <w:rsid w:val="00081A07"/>
    <w:rsid w:val="00081A62"/>
    <w:rsid w:val="00081C6E"/>
    <w:rsid w:val="00081EDC"/>
    <w:rsid w:val="00082640"/>
    <w:rsid w:val="0008296F"/>
    <w:rsid w:val="000829F1"/>
    <w:rsid w:val="00082B92"/>
    <w:rsid w:val="00082CC5"/>
    <w:rsid w:val="00082F02"/>
    <w:rsid w:val="00083172"/>
    <w:rsid w:val="0008356D"/>
    <w:rsid w:val="000838F4"/>
    <w:rsid w:val="00083A02"/>
    <w:rsid w:val="00083C01"/>
    <w:rsid w:val="00084002"/>
    <w:rsid w:val="00084539"/>
    <w:rsid w:val="00084A5A"/>
    <w:rsid w:val="00084B52"/>
    <w:rsid w:val="000850A1"/>
    <w:rsid w:val="00085457"/>
    <w:rsid w:val="000859AE"/>
    <w:rsid w:val="00085CD5"/>
    <w:rsid w:val="00085E7C"/>
    <w:rsid w:val="00086009"/>
    <w:rsid w:val="0008635F"/>
    <w:rsid w:val="00086521"/>
    <w:rsid w:val="00086653"/>
    <w:rsid w:val="000866AB"/>
    <w:rsid w:val="000877F1"/>
    <w:rsid w:val="00087AB2"/>
    <w:rsid w:val="00087C9A"/>
    <w:rsid w:val="0009030F"/>
    <w:rsid w:val="000912EB"/>
    <w:rsid w:val="00091B67"/>
    <w:rsid w:val="00091BD6"/>
    <w:rsid w:val="00091D45"/>
    <w:rsid w:val="00091E91"/>
    <w:rsid w:val="00092305"/>
    <w:rsid w:val="0009243E"/>
    <w:rsid w:val="00092641"/>
    <w:rsid w:val="00092834"/>
    <w:rsid w:val="0009292F"/>
    <w:rsid w:val="00092F3D"/>
    <w:rsid w:val="00093030"/>
    <w:rsid w:val="000930D9"/>
    <w:rsid w:val="00093A25"/>
    <w:rsid w:val="00093C5B"/>
    <w:rsid w:val="00093EA5"/>
    <w:rsid w:val="000947D8"/>
    <w:rsid w:val="00094A36"/>
    <w:rsid w:val="00094A75"/>
    <w:rsid w:val="00095021"/>
    <w:rsid w:val="0009561B"/>
    <w:rsid w:val="000957CE"/>
    <w:rsid w:val="00095B91"/>
    <w:rsid w:val="00095F51"/>
    <w:rsid w:val="00096C18"/>
    <w:rsid w:val="0009727B"/>
    <w:rsid w:val="0009756E"/>
    <w:rsid w:val="0009759B"/>
    <w:rsid w:val="00097609"/>
    <w:rsid w:val="00097A05"/>
    <w:rsid w:val="00097C2C"/>
    <w:rsid w:val="000A036D"/>
    <w:rsid w:val="000A0695"/>
    <w:rsid w:val="000A0CB3"/>
    <w:rsid w:val="000A0EA3"/>
    <w:rsid w:val="000A11BA"/>
    <w:rsid w:val="000A12EF"/>
    <w:rsid w:val="000A1583"/>
    <w:rsid w:val="000A1623"/>
    <w:rsid w:val="000A174B"/>
    <w:rsid w:val="000A17D9"/>
    <w:rsid w:val="000A17DA"/>
    <w:rsid w:val="000A18C3"/>
    <w:rsid w:val="000A1B9E"/>
    <w:rsid w:val="000A228D"/>
    <w:rsid w:val="000A2568"/>
    <w:rsid w:val="000A26F7"/>
    <w:rsid w:val="000A2856"/>
    <w:rsid w:val="000A3167"/>
    <w:rsid w:val="000A33B6"/>
    <w:rsid w:val="000A363B"/>
    <w:rsid w:val="000A4364"/>
    <w:rsid w:val="000A43D0"/>
    <w:rsid w:val="000A47DC"/>
    <w:rsid w:val="000A48EE"/>
    <w:rsid w:val="000A4998"/>
    <w:rsid w:val="000A4B57"/>
    <w:rsid w:val="000A4EFE"/>
    <w:rsid w:val="000A554D"/>
    <w:rsid w:val="000A55D1"/>
    <w:rsid w:val="000A58A2"/>
    <w:rsid w:val="000A59C8"/>
    <w:rsid w:val="000A5B6F"/>
    <w:rsid w:val="000A5FE9"/>
    <w:rsid w:val="000A62C5"/>
    <w:rsid w:val="000A63CF"/>
    <w:rsid w:val="000A65E0"/>
    <w:rsid w:val="000A67A9"/>
    <w:rsid w:val="000A69C8"/>
    <w:rsid w:val="000A6BFB"/>
    <w:rsid w:val="000A6C35"/>
    <w:rsid w:val="000A6D5D"/>
    <w:rsid w:val="000A6E07"/>
    <w:rsid w:val="000A7121"/>
    <w:rsid w:val="000A747F"/>
    <w:rsid w:val="000A758A"/>
    <w:rsid w:val="000A773E"/>
    <w:rsid w:val="000A7799"/>
    <w:rsid w:val="000B0147"/>
    <w:rsid w:val="000B033B"/>
    <w:rsid w:val="000B0720"/>
    <w:rsid w:val="000B0DEC"/>
    <w:rsid w:val="000B0E74"/>
    <w:rsid w:val="000B0ECB"/>
    <w:rsid w:val="000B1112"/>
    <w:rsid w:val="000B17BA"/>
    <w:rsid w:val="000B17F5"/>
    <w:rsid w:val="000B19D3"/>
    <w:rsid w:val="000B1B44"/>
    <w:rsid w:val="000B1E06"/>
    <w:rsid w:val="000B21E9"/>
    <w:rsid w:val="000B267E"/>
    <w:rsid w:val="000B2767"/>
    <w:rsid w:val="000B27A1"/>
    <w:rsid w:val="000B39A7"/>
    <w:rsid w:val="000B39C7"/>
    <w:rsid w:val="000B3CB5"/>
    <w:rsid w:val="000B3E44"/>
    <w:rsid w:val="000B3E5D"/>
    <w:rsid w:val="000B4058"/>
    <w:rsid w:val="000B41A5"/>
    <w:rsid w:val="000B44A0"/>
    <w:rsid w:val="000B4D4A"/>
    <w:rsid w:val="000B4E7A"/>
    <w:rsid w:val="000B4EED"/>
    <w:rsid w:val="000B587D"/>
    <w:rsid w:val="000B58BE"/>
    <w:rsid w:val="000B5E9D"/>
    <w:rsid w:val="000B6507"/>
    <w:rsid w:val="000B695E"/>
    <w:rsid w:val="000B7087"/>
    <w:rsid w:val="000B708F"/>
    <w:rsid w:val="000B7352"/>
    <w:rsid w:val="000B7634"/>
    <w:rsid w:val="000B78AD"/>
    <w:rsid w:val="000B7A60"/>
    <w:rsid w:val="000B7F65"/>
    <w:rsid w:val="000B7F82"/>
    <w:rsid w:val="000C0365"/>
    <w:rsid w:val="000C0913"/>
    <w:rsid w:val="000C0946"/>
    <w:rsid w:val="000C0B2A"/>
    <w:rsid w:val="000C0C75"/>
    <w:rsid w:val="000C0D1D"/>
    <w:rsid w:val="000C0E6F"/>
    <w:rsid w:val="000C0F24"/>
    <w:rsid w:val="000C12FF"/>
    <w:rsid w:val="000C16F7"/>
    <w:rsid w:val="000C1822"/>
    <w:rsid w:val="000C1919"/>
    <w:rsid w:val="000C2123"/>
    <w:rsid w:val="000C22D6"/>
    <w:rsid w:val="000C2556"/>
    <w:rsid w:val="000C3172"/>
    <w:rsid w:val="000C3C4C"/>
    <w:rsid w:val="000C3D7C"/>
    <w:rsid w:val="000C3EE3"/>
    <w:rsid w:val="000C3EF6"/>
    <w:rsid w:val="000C3FF3"/>
    <w:rsid w:val="000C4184"/>
    <w:rsid w:val="000C45E1"/>
    <w:rsid w:val="000C4682"/>
    <w:rsid w:val="000C4B14"/>
    <w:rsid w:val="000C4D17"/>
    <w:rsid w:val="000C4DF5"/>
    <w:rsid w:val="000C4F26"/>
    <w:rsid w:val="000C52D0"/>
    <w:rsid w:val="000C5395"/>
    <w:rsid w:val="000C5508"/>
    <w:rsid w:val="000C559D"/>
    <w:rsid w:val="000C55D7"/>
    <w:rsid w:val="000C5855"/>
    <w:rsid w:val="000C5925"/>
    <w:rsid w:val="000C5B66"/>
    <w:rsid w:val="000C5DC6"/>
    <w:rsid w:val="000C5F1F"/>
    <w:rsid w:val="000C61F3"/>
    <w:rsid w:val="000C6286"/>
    <w:rsid w:val="000C6971"/>
    <w:rsid w:val="000C6988"/>
    <w:rsid w:val="000C6D34"/>
    <w:rsid w:val="000C6D4B"/>
    <w:rsid w:val="000C6E3A"/>
    <w:rsid w:val="000C6EAF"/>
    <w:rsid w:val="000C7188"/>
    <w:rsid w:val="000C72A9"/>
    <w:rsid w:val="000C742D"/>
    <w:rsid w:val="000C74A7"/>
    <w:rsid w:val="000C75B0"/>
    <w:rsid w:val="000C75C1"/>
    <w:rsid w:val="000C7643"/>
    <w:rsid w:val="000D06F1"/>
    <w:rsid w:val="000D0D87"/>
    <w:rsid w:val="000D14CB"/>
    <w:rsid w:val="000D18F5"/>
    <w:rsid w:val="000D1A1C"/>
    <w:rsid w:val="000D1AB9"/>
    <w:rsid w:val="000D1F29"/>
    <w:rsid w:val="000D20B4"/>
    <w:rsid w:val="000D20CB"/>
    <w:rsid w:val="000D2395"/>
    <w:rsid w:val="000D2793"/>
    <w:rsid w:val="000D2B14"/>
    <w:rsid w:val="000D2CFE"/>
    <w:rsid w:val="000D3368"/>
    <w:rsid w:val="000D3381"/>
    <w:rsid w:val="000D33B4"/>
    <w:rsid w:val="000D34E2"/>
    <w:rsid w:val="000D356D"/>
    <w:rsid w:val="000D3C33"/>
    <w:rsid w:val="000D3E08"/>
    <w:rsid w:val="000D3F5C"/>
    <w:rsid w:val="000D41FB"/>
    <w:rsid w:val="000D447F"/>
    <w:rsid w:val="000D4901"/>
    <w:rsid w:val="000D526D"/>
    <w:rsid w:val="000D546D"/>
    <w:rsid w:val="000D5700"/>
    <w:rsid w:val="000D613C"/>
    <w:rsid w:val="000D6960"/>
    <w:rsid w:val="000D69A4"/>
    <w:rsid w:val="000D6AB3"/>
    <w:rsid w:val="000D6EE3"/>
    <w:rsid w:val="000D7231"/>
    <w:rsid w:val="000D74F3"/>
    <w:rsid w:val="000D75E7"/>
    <w:rsid w:val="000D76F3"/>
    <w:rsid w:val="000D79DC"/>
    <w:rsid w:val="000E0134"/>
    <w:rsid w:val="000E01CB"/>
    <w:rsid w:val="000E0BB1"/>
    <w:rsid w:val="000E0D75"/>
    <w:rsid w:val="000E0D8B"/>
    <w:rsid w:val="000E0F4A"/>
    <w:rsid w:val="000E119F"/>
    <w:rsid w:val="000E11F9"/>
    <w:rsid w:val="000E1299"/>
    <w:rsid w:val="000E13EC"/>
    <w:rsid w:val="000E148E"/>
    <w:rsid w:val="000E1BA2"/>
    <w:rsid w:val="000E20D0"/>
    <w:rsid w:val="000E286D"/>
    <w:rsid w:val="000E2B53"/>
    <w:rsid w:val="000E2BCC"/>
    <w:rsid w:val="000E357F"/>
    <w:rsid w:val="000E3618"/>
    <w:rsid w:val="000E3703"/>
    <w:rsid w:val="000E37C5"/>
    <w:rsid w:val="000E3A2A"/>
    <w:rsid w:val="000E3A84"/>
    <w:rsid w:val="000E3C67"/>
    <w:rsid w:val="000E40A4"/>
    <w:rsid w:val="000E4187"/>
    <w:rsid w:val="000E451B"/>
    <w:rsid w:val="000E49CB"/>
    <w:rsid w:val="000E4B40"/>
    <w:rsid w:val="000E4B4C"/>
    <w:rsid w:val="000E4DD3"/>
    <w:rsid w:val="000E4F10"/>
    <w:rsid w:val="000E511E"/>
    <w:rsid w:val="000E5314"/>
    <w:rsid w:val="000E5385"/>
    <w:rsid w:val="000E58DA"/>
    <w:rsid w:val="000E5AF9"/>
    <w:rsid w:val="000E5E01"/>
    <w:rsid w:val="000E5EB1"/>
    <w:rsid w:val="000E68B1"/>
    <w:rsid w:val="000E6A6E"/>
    <w:rsid w:val="000E6CEA"/>
    <w:rsid w:val="000E74E0"/>
    <w:rsid w:val="000E7583"/>
    <w:rsid w:val="000E76FE"/>
    <w:rsid w:val="000E7755"/>
    <w:rsid w:val="000E7803"/>
    <w:rsid w:val="000E7A9C"/>
    <w:rsid w:val="000E7CFE"/>
    <w:rsid w:val="000E7D59"/>
    <w:rsid w:val="000E7E13"/>
    <w:rsid w:val="000E7E20"/>
    <w:rsid w:val="000F007F"/>
    <w:rsid w:val="000F0E84"/>
    <w:rsid w:val="000F10DE"/>
    <w:rsid w:val="000F18AB"/>
    <w:rsid w:val="000F1962"/>
    <w:rsid w:val="000F1EEF"/>
    <w:rsid w:val="000F2368"/>
    <w:rsid w:val="000F2904"/>
    <w:rsid w:val="000F291B"/>
    <w:rsid w:val="000F2C64"/>
    <w:rsid w:val="000F2CB6"/>
    <w:rsid w:val="000F3132"/>
    <w:rsid w:val="000F365D"/>
    <w:rsid w:val="000F3899"/>
    <w:rsid w:val="000F3E52"/>
    <w:rsid w:val="000F4299"/>
    <w:rsid w:val="000F42A7"/>
    <w:rsid w:val="000F42D2"/>
    <w:rsid w:val="000F43F7"/>
    <w:rsid w:val="000F46E1"/>
    <w:rsid w:val="000F480A"/>
    <w:rsid w:val="000F4B6B"/>
    <w:rsid w:val="000F515E"/>
    <w:rsid w:val="000F52B1"/>
    <w:rsid w:val="000F54D5"/>
    <w:rsid w:val="000F5A58"/>
    <w:rsid w:val="000F5E00"/>
    <w:rsid w:val="000F6100"/>
    <w:rsid w:val="000F6E43"/>
    <w:rsid w:val="000F6F2C"/>
    <w:rsid w:val="000F73FB"/>
    <w:rsid w:val="000F7B13"/>
    <w:rsid w:val="000F7E4D"/>
    <w:rsid w:val="001000E4"/>
    <w:rsid w:val="0010022C"/>
    <w:rsid w:val="001003EF"/>
    <w:rsid w:val="0010075D"/>
    <w:rsid w:val="001009E6"/>
    <w:rsid w:val="00100C14"/>
    <w:rsid w:val="00100CFB"/>
    <w:rsid w:val="00100F17"/>
    <w:rsid w:val="00100FFF"/>
    <w:rsid w:val="00101016"/>
    <w:rsid w:val="001012BD"/>
    <w:rsid w:val="0010190C"/>
    <w:rsid w:val="00101B3F"/>
    <w:rsid w:val="00101DB6"/>
    <w:rsid w:val="001024DD"/>
    <w:rsid w:val="00102A3B"/>
    <w:rsid w:val="00102C90"/>
    <w:rsid w:val="00102F1B"/>
    <w:rsid w:val="00103120"/>
    <w:rsid w:val="00103176"/>
    <w:rsid w:val="0010369E"/>
    <w:rsid w:val="00103920"/>
    <w:rsid w:val="00103998"/>
    <w:rsid w:val="001039FC"/>
    <w:rsid w:val="00103AA8"/>
    <w:rsid w:val="00104196"/>
    <w:rsid w:val="00104221"/>
    <w:rsid w:val="0010427A"/>
    <w:rsid w:val="00104539"/>
    <w:rsid w:val="0010490B"/>
    <w:rsid w:val="0010554B"/>
    <w:rsid w:val="0010575B"/>
    <w:rsid w:val="001058B0"/>
    <w:rsid w:val="00105CB6"/>
    <w:rsid w:val="00105F94"/>
    <w:rsid w:val="001066BB"/>
    <w:rsid w:val="00106749"/>
    <w:rsid w:val="00106AD5"/>
    <w:rsid w:val="00106BB0"/>
    <w:rsid w:val="00106D94"/>
    <w:rsid w:val="00106F22"/>
    <w:rsid w:val="0010752D"/>
    <w:rsid w:val="001077B3"/>
    <w:rsid w:val="001077C4"/>
    <w:rsid w:val="0010787F"/>
    <w:rsid w:val="00107886"/>
    <w:rsid w:val="00107EF7"/>
    <w:rsid w:val="00110462"/>
    <w:rsid w:val="0011077C"/>
    <w:rsid w:val="00110CB0"/>
    <w:rsid w:val="00110CE0"/>
    <w:rsid w:val="00110F3C"/>
    <w:rsid w:val="00111538"/>
    <w:rsid w:val="001117C7"/>
    <w:rsid w:val="00111B1D"/>
    <w:rsid w:val="00111D10"/>
    <w:rsid w:val="00111D36"/>
    <w:rsid w:val="001122B5"/>
    <w:rsid w:val="001129C6"/>
    <w:rsid w:val="00112A3B"/>
    <w:rsid w:val="00112B5E"/>
    <w:rsid w:val="001131AD"/>
    <w:rsid w:val="0011322F"/>
    <w:rsid w:val="00113848"/>
    <w:rsid w:val="00113C96"/>
    <w:rsid w:val="00114026"/>
    <w:rsid w:val="001140ED"/>
    <w:rsid w:val="00114132"/>
    <w:rsid w:val="001146A5"/>
    <w:rsid w:val="001149A6"/>
    <w:rsid w:val="00114BE1"/>
    <w:rsid w:val="00115242"/>
    <w:rsid w:val="0011534B"/>
    <w:rsid w:val="001153E5"/>
    <w:rsid w:val="00115400"/>
    <w:rsid w:val="00115526"/>
    <w:rsid w:val="00115951"/>
    <w:rsid w:val="00115A2E"/>
    <w:rsid w:val="00115CF1"/>
    <w:rsid w:val="00116413"/>
    <w:rsid w:val="00116419"/>
    <w:rsid w:val="00116603"/>
    <w:rsid w:val="00116809"/>
    <w:rsid w:val="00116CB1"/>
    <w:rsid w:val="001174EC"/>
    <w:rsid w:val="00117A60"/>
    <w:rsid w:val="00117E41"/>
    <w:rsid w:val="001200EB"/>
    <w:rsid w:val="001202E8"/>
    <w:rsid w:val="00120302"/>
    <w:rsid w:val="00120858"/>
    <w:rsid w:val="00120960"/>
    <w:rsid w:val="00120CCF"/>
    <w:rsid w:val="00120CD4"/>
    <w:rsid w:val="00120DBF"/>
    <w:rsid w:val="00121317"/>
    <w:rsid w:val="001213EF"/>
    <w:rsid w:val="00121569"/>
    <w:rsid w:val="0012163B"/>
    <w:rsid w:val="00121653"/>
    <w:rsid w:val="001221C4"/>
    <w:rsid w:val="001222F9"/>
    <w:rsid w:val="001225C6"/>
    <w:rsid w:val="00122694"/>
    <w:rsid w:val="001229DB"/>
    <w:rsid w:val="00123046"/>
    <w:rsid w:val="00123A87"/>
    <w:rsid w:val="00123ED8"/>
    <w:rsid w:val="0012436D"/>
    <w:rsid w:val="00124514"/>
    <w:rsid w:val="001245F1"/>
    <w:rsid w:val="00124623"/>
    <w:rsid w:val="00124944"/>
    <w:rsid w:val="0012503E"/>
    <w:rsid w:val="00125116"/>
    <w:rsid w:val="00125159"/>
    <w:rsid w:val="00125247"/>
    <w:rsid w:val="0012533A"/>
    <w:rsid w:val="00125590"/>
    <w:rsid w:val="0012573D"/>
    <w:rsid w:val="00125813"/>
    <w:rsid w:val="00125D0E"/>
    <w:rsid w:val="00125E99"/>
    <w:rsid w:val="00125F6D"/>
    <w:rsid w:val="0012611A"/>
    <w:rsid w:val="00126416"/>
    <w:rsid w:val="0012668B"/>
    <w:rsid w:val="0012668E"/>
    <w:rsid w:val="00126AAD"/>
    <w:rsid w:val="00126C10"/>
    <w:rsid w:val="00126C30"/>
    <w:rsid w:val="0012718B"/>
    <w:rsid w:val="00127299"/>
    <w:rsid w:val="00127729"/>
    <w:rsid w:val="00127CB6"/>
    <w:rsid w:val="00130144"/>
    <w:rsid w:val="00130A9B"/>
    <w:rsid w:val="00130E7C"/>
    <w:rsid w:val="001314C0"/>
    <w:rsid w:val="00131C54"/>
    <w:rsid w:val="00131FCD"/>
    <w:rsid w:val="00132039"/>
    <w:rsid w:val="00132190"/>
    <w:rsid w:val="001322F5"/>
    <w:rsid w:val="0013239B"/>
    <w:rsid w:val="00132480"/>
    <w:rsid w:val="0013264C"/>
    <w:rsid w:val="001331D9"/>
    <w:rsid w:val="001336B5"/>
    <w:rsid w:val="001337F1"/>
    <w:rsid w:val="001339A3"/>
    <w:rsid w:val="001339B9"/>
    <w:rsid w:val="00133C3D"/>
    <w:rsid w:val="00133CFE"/>
    <w:rsid w:val="00133E5F"/>
    <w:rsid w:val="00133F1E"/>
    <w:rsid w:val="00133F8F"/>
    <w:rsid w:val="001341DF"/>
    <w:rsid w:val="001343D7"/>
    <w:rsid w:val="001347D5"/>
    <w:rsid w:val="00134DAD"/>
    <w:rsid w:val="00135085"/>
    <w:rsid w:val="0013526B"/>
    <w:rsid w:val="00135687"/>
    <w:rsid w:val="001357DA"/>
    <w:rsid w:val="00135C70"/>
    <w:rsid w:val="00135F11"/>
    <w:rsid w:val="00136B36"/>
    <w:rsid w:val="00136E76"/>
    <w:rsid w:val="00137010"/>
    <w:rsid w:val="00137047"/>
    <w:rsid w:val="001372E4"/>
    <w:rsid w:val="001373C0"/>
    <w:rsid w:val="0013758C"/>
    <w:rsid w:val="00137638"/>
    <w:rsid w:val="001376AB"/>
    <w:rsid w:val="00137742"/>
    <w:rsid w:val="00137780"/>
    <w:rsid w:val="00137797"/>
    <w:rsid w:val="001379ED"/>
    <w:rsid w:val="00137CFC"/>
    <w:rsid w:val="001400ED"/>
    <w:rsid w:val="0014035B"/>
    <w:rsid w:val="00140371"/>
    <w:rsid w:val="00140583"/>
    <w:rsid w:val="001406AA"/>
    <w:rsid w:val="001407C3"/>
    <w:rsid w:val="0014085F"/>
    <w:rsid w:val="0014088D"/>
    <w:rsid w:val="00140FB7"/>
    <w:rsid w:val="0014124C"/>
    <w:rsid w:val="00141503"/>
    <w:rsid w:val="00141CB5"/>
    <w:rsid w:val="00142363"/>
    <w:rsid w:val="001423F4"/>
    <w:rsid w:val="00142506"/>
    <w:rsid w:val="00142B13"/>
    <w:rsid w:val="00142C29"/>
    <w:rsid w:val="001430ED"/>
    <w:rsid w:val="0014327F"/>
    <w:rsid w:val="001439E9"/>
    <w:rsid w:val="00143AFA"/>
    <w:rsid w:val="00143F27"/>
    <w:rsid w:val="0014420C"/>
    <w:rsid w:val="00144326"/>
    <w:rsid w:val="00144747"/>
    <w:rsid w:val="00144753"/>
    <w:rsid w:val="001447DE"/>
    <w:rsid w:val="00144861"/>
    <w:rsid w:val="00144BD6"/>
    <w:rsid w:val="00144CFB"/>
    <w:rsid w:val="0014507F"/>
    <w:rsid w:val="0014529C"/>
    <w:rsid w:val="001456E6"/>
    <w:rsid w:val="00145979"/>
    <w:rsid w:val="00145B43"/>
    <w:rsid w:val="00145C25"/>
    <w:rsid w:val="00145E97"/>
    <w:rsid w:val="00145FC9"/>
    <w:rsid w:val="0014652C"/>
    <w:rsid w:val="001467B9"/>
    <w:rsid w:val="0014683D"/>
    <w:rsid w:val="00146DC3"/>
    <w:rsid w:val="00146E97"/>
    <w:rsid w:val="001472BD"/>
    <w:rsid w:val="00147453"/>
    <w:rsid w:val="001477CD"/>
    <w:rsid w:val="00147D87"/>
    <w:rsid w:val="00147E2A"/>
    <w:rsid w:val="0015045C"/>
    <w:rsid w:val="00150A2B"/>
    <w:rsid w:val="00150AA1"/>
    <w:rsid w:val="00150D49"/>
    <w:rsid w:val="00150F3A"/>
    <w:rsid w:val="00151693"/>
    <w:rsid w:val="00151718"/>
    <w:rsid w:val="00151AD8"/>
    <w:rsid w:val="00151B98"/>
    <w:rsid w:val="00151D19"/>
    <w:rsid w:val="0015208C"/>
    <w:rsid w:val="001523F4"/>
    <w:rsid w:val="0015240B"/>
    <w:rsid w:val="00152528"/>
    <w:rsid w:val="00152794"/>
    <w:rsid w:val="0015296E"/>
    <w:rsid w:val="00152997"/>
    <w:rsid w:val="00152B69"/>
    <w:rsid w:val="0015335F"/>
    <w:rsid w:val="00153669"/>
    <w:rsid w:val="00153BB5"/>
    <w:rsid w:val="00153C85"/>
    <w:rsid w:val="00153FE4"/>
    <w:rsid w:val="00154165"/>
    <w:rsid w:val="00154365"/>
    <w:rsid w:val="001544E3"/>
    <w:rsid w:val="001547C5"/>
    <w:rsid w:val="00154989"/>
    <w:rsid w:val="00154A34"/>
    <w:rsid w:val="00154BAF"/>
    <w:rsid w:val="00154C60"/>
    <w:rsid w:val="00154FF0"/>
    <w:rsid w:val="001552AB"/>
    <w:rsid w:val="001558D9"/>
    <w:rsid w:val="001559F5"/>
    <w:rsid w:val="00155A9E"/>
    <w:rsid w:val="00155B2C"/>
    <w:rsid w:val="00156584"/>
    <w:rsid w:val="001569FE"/>
    <w:rsid w:val="0015719D"/>
    <w:rsid w:val="00157381"/>
    <w:rsid w:val="0015740A"/>
    <w:rsid w:val="0015747E"/>
    <w:rsid w:val="001574CE"/>
    <w:rsid w:val="00157DB5"/>
    <w:rsid w:val="00157DE8"/>
    <w:rsid w:val="00157DFB"/>
    <w:rsid w:val="00160265"/>
    <w:rsid w:val="001603B6"/>
    <w:rsid w:val="00160B21"/>
    <w:rsid w:val="00160C21"/>
    <w:rsid w:val="00160E04"/>
    <w:rsid w:val="00160ED0"/>
    <w:rsid w:val="00160FCA"/>
    <w:rsid w:val="00160FCF"/>
    <w:rsid w:val="001615E0"/>
    <w:rsid w:val="0016176F"/>
    <w:rsid w:val="00161946"/>
    <w:rsid w:val="00161D35"/>
    <w:rsid w:val="001620C9"/>
    <w:rsid w:val="001620CF"/>
    <w:rsid w:val="001622AE"/>
    <w:rsid w:val="0016252D"/>
    <w:rsid w:val="00162C4C"/>
    <w:rsid w:val="00162CA9"/>
    <w:rsid w:val="00162E71"/>
    <w:rsid w:val="0016339C"/>
    <w:rsid w:val="0016392F"/>
    <w:rsid w:val="00163A91"/>
    <w:rsid w:val="00163F1A"/>
    <w:rsid w:val="00163FB5"/>
    <w:rsid w:val="001640A2"/>
    <w:rsid w:val="001640DB"/>
    <w:rsid w:val="0016424C"/>
    <w:rsid w:val="00164812"/>
    <w:rsid w:val="001649EF"/>
    <w:rsid w:val="00164BA5"/>
    <w:rsid w:val="001652CC"/>
    <w:rsid w:val="00165351"/>
    <w:rsid w:val="0016535D"/>
    <w:rsid w:val="001655A3"/>
    <w:rsid w:val="001657CB"/>
    <w:rsid w:val="00165871"/>
    <w:rsid w:val="00165C4A"/>
    <w:rsid w:val="00165CBE"/>
    <w:rsid w:val="00165D2C"/>
    <w:rsid w:val="001665D3"/>
    <w:rsid w:val="00166C8C"/>
    <w:rsid w:val="00166DBF"/>
    <w:rsid w:val="0016711F"/>
    <w:rsid w:val="00167955"/>
    <w:rsid w:val="00167F06"/>
    <w:rsid w:val="001702B6"/>
    <w:rsid w:val="00170320"/>
    <w:rsid w:val="00170431"/>
    <w:rsid w:val="00170450"/>
    <w:rsid w:val="001705B2"/>
    <w:rsid w:val="00170ACE"/>
    <w:rsid w:val="00170D1D"/>
    <w:rsid w:val="001713D3"/>
    <w:rsid w:val="00171427"/>
    <w:rsid w:val="001717CE"/>
    <w:rsid w:val="001717D6"/>
    <w:rsid w:val="0017192F"/>
    <w:rsid w:val="00171AE3"/>
    <w:rsid w:val="00171D05"/>
    <w:rsid w:val="00171D8D"/>
    <w:rsid w:val="00171DCE"/>
    <w:rsid w:val="00172244"/>
    <w:rsid w:val="001724C8"/>
    <w:rsid w:val="00172BF8"/>
    <w:rsid w:val="0017309C"/>
    <w:rsid w:val="001739D3"/>
    <w:rsid w:val="00173D64"/>
    <w:rsid w:val="001742EA"/>
    <w:rsid w:val="0017442A"/>
    <w:rsid w:val="001745C5"/>
    <w:rsid w:val="001745FF"/>
    <w:rsid w:val="00174737"/>
    <w:rsid w:val="0017474D"/>
    <w:rsid w:val="00175048"/>
    <w:rsid w:val="00175189"/>
    <w:rsid w:val="00175555"/>
    <w:rsid w:val="001761A3"/>
    <w:rsid w:val="001762AD"/>
    <w:rsid w:val="001762F1"/>
    <w:rsid w:val="00176398"/>
    <w:rsid w:val="001766EB"/>
    <w:rsid w:val="00176AE1"/>
    <w:rsid w:val="00177A3B"/>
    <w:rsid w:val="00177A49"/>
    <w:rsid w:val="00177C28"/>
    <w:rsid w:val="00177E96"/>
    <w:rsid w:val="001803B6"/>
    <w:rsid w:val="001808C6"/>
    <w:rsid w:val="001808E6"/>
    <w:rsid w:val="001809DE"/>
    <w:rsid w:val="00180DBE"/>
    <w:rsid w:val="001812A6"/>
    <w:rsid w:val="001813FB"/>
    <w:rsid w:val="0018159A"/>
    <w:rsid w:val="0018196B"/>
    <w:rsid w:val="001819F8"/>
    <w:rsid w:val="00181A9D"/>
    <w:rsid w:val="00181E37"/>
    <w:rsid w:val="00182077"/>
    <w:rsid w:val="0018225A"/>
    <w:rsid w:val="001824F6"/>
    <w:rsid w:val="00182586"/>
    <w:rsid w:val="001827A9"/>
    <w:rsid w:val="001829C5"/>
    <w:rsid w:val="00182D27"/>
    <w:rsid w:val="00182E42"/>
    <w:rsid w:val="0018327C"/>
    <w:rsid w:val="001832BF"/>
    <w:rsid w:val="001833FE"/>
    <w:rsid w:val="00183446"/>
    <w:rsid w:val="001834FC"/>
    <w:rsid w:val="001835BD"/>
    <w:rsid w:val="0018393C"/>
    <w:rsid w:val="00183A75"/>
    <w:rsid w:val="00183C36"/>
    <w:rsid w:val="00183EDC"/>
    <w:rsid w:val="00184131"/>
    <w:rsid w:val="001841DF"/>
    <w:rsid w:val="0018428A"/>
    <w:rsid w:val="001846A4"/>
    <w:rsid w:val="00184878"/>
    <w:rsid w:val="0018487A"/>
    <w:rsid w:val="00184892"/>
    <w:rsid w:val="00184C49"/>
    <w:rsid w:val="0018530F"/>
    <w:rsid w:val="001853F3"/>
    <w:rsid w:val="00185958"/>
    <w:rsid w:val="00185B5A"/>
    <w:rsid w:val="00185E1F"/>
    <w:rsid w:val="00185E65"/>
    <w:rsid w:val="0018613C"/>
    <w:rsid w:val="00186780"/>
    <w:rsid w:val="00186886"/>
    <w:rsid w:val="001868AA"/>
    <w:rsid w:val="00186F38"/>
    <w:rsid w:val="00187219"/>
    <w:rsid w:val="001872D3"/>
    <w:rsid w:val="001874FC"/>
    <w:rsid w:val="00187610"/>
    <w:rsid w:val="00187A4D"/>
    <w:rsid w:val="00187EF4"/>
    <w:rsid w:val="00190055"/>
    <w:rsid w:val="001900C4"/>
    <w:rsid w:val="0019038E"/>
    <w:rsid w:val="001903D6"/>
    <w:rsid w:val="00190500"/>
    <w:rsid w:val="0019087D"/>
    <w:rsid w:val="00190A29"/>
    <w:rsid w:val="00191151"/>
    <w:rsid w:val="001914C6"/>
    <w:rsid w:val="001918F7"/>
    <w:rsid w:val="00191A47"/>
    <w:rsid w:val="00191B63"/>
    <w:rsid w:val="00191DA5"/>
    <w:rsid w:val="00192018"/>
    <w:rsid w:val="00192044"/>
    <w:rsid w:val="001920FE"/>
    <w:rsid w:val="00192A1D"/>
    <w:rsid w:val="00192A99"/>
    <w:rsid w:val="00192CD9"/>
    <w:rsid w:val="00192EAE"/>
    <w:rsid w:val="00192F3A"/>
    <w:rsid w:val="00193007"/>
    <w:rsid w:val="00193194"/>
    <w:rsid w:val="001931D4"/>
    <w:rsid w:val="00193819"/>
    <w:rsid w:val="00193899"/>
    <w:rsid w:val="00193D18"/>
    <w:rsid w:val="00193D4C"/>
    <w:rsid w:val="00193E81"/>
    <w:rsid w:val="00193F8D"/>
    <w:rsid w:val="0019409D"/>
    <w:rsid w:val="001943C2"/>
    <w:rsid w:val="001948E8"/>
    <w:rsid w:val="00194918"/>
    <w:rsid w:val="00194B2B"/>
    <w:rsid w:val="00194BD3"/>
    <w:rsid w:val="00194D45"/>
    <w:rsid w:val="00195108"/>
    <w:rsid w:val="00195610"/>
    <w:rsid w:val="00195E5F"/>
    <w:rsid w:val="00196438"/>
    <w:rsid w:val="001967D1"/>
    <w:rsid w:val="001967E4"/>
    <w:rsid w:val="001968B1"/>
    <w:rsid w:val="00196B16"/>
    <w:rsid w:val="001970EB"/>
    <w:rsid w:val="00197260"/>
    <w:rsid w:val="0019727B"/>
    <w:rsid w:val="00197290"/>
    <w:rsid w:val="00197454"/>
    <w:rsid w:val="00197587"/>
    <w:rsid w:val="00197AB5"/>
    <w:rsid w:val="00197EC9"/>
    <w:rsid w:val="001A0755"/>
    <w:rsid w:val="001A0940"/>
    <w:rsid w:val="001A0F4F"/>
    <w:rsid w:val="001A1139"/>
    <w:rsid w:val="001A118E"/>
    <w:rsid w:val="001A1712"/>
    <w:rsid w:val="001A18BF"/>
    <w:rsid w:val="001A24DC"/>
    <w:rsid w:val="001A2C01"/>
    <w:rsid w:val="001A300C"/>
    <w:rsid w:val="001A3160"/>
    <w:rsid w:val="001A37D8"/>
    <w:rsid w:val="001A39EA"/>
    <w:rsid w:val="001A40B3"/>
    <w:rsid w:val="001A43DC"/>
    <w:rsid w:val="001A43FB"/>
    <w:rsid w:val="001A4426"/>
    <w:rsid w:val="001A4530"/>
    <w:rsid w:val="001A4B17"/>
    <w:rsid w:val="001A4CD4"/>
    <w:rsid w:val="001A4E6F"/>
    <w:rsid w:val="001A516A"/>
    <w:rsid w:val="001A5622"/>
    <w:rsid w:val="001A58DE"/>
    <w:rsid w:val="001A5965"/>
    <w:rsid w:val="001A5A8B"/>
    <w:rsid w:val="001A5A99"/>
    <w:rsid w:val="001A5AF0"/>
    <w:rsid w:val="001A5EF5"/>
    <w:rsid w:val="001A6511"/>
    <w:rsid w:val="001A6A4A"/>
    <w:rsid w:val="001A7077"/>
    <w:rsid w:val="001A70EA"/>
    <w:rsid w:val="001A72D2"/>
    <w:rsid w:val="001A7645"/>
    <w:rsid w:val="001A790E"/>
    <w:rsid w:val="001A7B4D"/>
    <w:rsid w:val="001A7C5C"/>
    <w:rsid w:val="001A7CDB"/>
    <w:rsid w:val="001A7F0A"/>
    <w:rsid w:val="001B0318"/>
    <w:rsid w:val="001B03BA"/>
    <w:rsid w:val="001B05A1"/>
    <w:rsid w:val="001B0632"/>
    <w:rsid w:val="001B0823"/>
    <w:rsid w:val="001B0990"/>
    <w:rsid w:val="001B09B3"/>
    <w:rsid w:val="001B09D4"/>
    <w:rsid w:val="001B0C4E"/>
    <w:rsid w:val="001B15F8"/>
    <w:rsid w:val="001B18B2"/>
    <w:rsid w:val="001B1A28"/>
    <w:rsid w:val="001B1A73"/>
    <w:rsid w:val="001B1AB7"/>
    <w:rsid w:val="001B1AC2"/>
    <w:rsid w:val="001B1C98"/>
    <w:rsid w:val="001B21E3"/>
    <w:rsid w:val="001B2355"/>
    <w:rsid w:val="001B2568"/>
    <w:rsid w:val="001B2792"/>
    <w:rsid w:val="001B27C9"/>
    <w:rsid w:val="001B289E"/>
    <w:rsid w:val="001B28E9"/>
    <w:rsid w:val="001B29DB"/>
    <w:rsid w:val="001B2C06"/>
    <w:rsid w:val="001B2C3E"/>
    <w:rsid w:val="001B30F3"/>
    <w:rsid w:val="001B37DF"/>
    <w:rsid w:val="001B38A6"/>
    <w:rsid w:val="001B398C"/>
    <w:rsid w:val="001B3B33"/>
    <w:rsid w:val="001B3B34"/>
    <w:rsid w:val="001B42C1"/>
    <w:rsid w:val="001B432B"/>
    <w:rsid w:val="001B4B58"/>
    <w:rsid w:val="001B4B6B"/>
    <w:rsid w:val="001B4F27"/>
    <w:rsid w:val="001B4F35"/>
    <w:rsid w:val="001B504C"/>
    <w:rsid w:val="001B51AC"/>
    <w:rsid w:val="001B5607"/>
    <w:rsid w:val="001B560B"/>
    <w:rsid w:val="001B5992"/>
    <w:rsid w:val="001B5D9F"/>
    <w:rsid w:val="001B5DB7"/>
    <w:rsid w:val="001B5E38"/>
    <w:rsid w:val="001B5F62"/>
    <w:rsid w:val="001B5F63"/>
    <w:rsid w:val="001B62CF"/>
    <w:rsid w:val="001B6335"/>
    <w:rsid w:val="001B6357"/>
    <w:rsid w:val="001B63FA"/>
    <w:rsid w:val="001B63FD"/>
    <w:rsid w:val="001B6689"/>
    <w:rsid w:val="001B6AD7"/>
    <w:rsid w:val="001B6BD5"/>
    <w:rsid w:val="001B7334"/>
    <w:rsid w:val="001B783F"/>
    <w:rsid w:val="001B7864"/>
    <w:rsid w:val="001B7F8D"/>
    <w:rsid w:val="001C053D"/>
    <w:rsid w:val="001C07F6"/>
    <w:rsid w:val="001C07FB"/>
    <w:rsid w:val="001C0997"/>
    <w:rsid w:val="001C0A06"/>
    <w:rsid w:val="001C103D"/>
    <w:rsid w:val="001C1584"/>
    <w:rsid w:val="001C16DA"/>
    <w:rsid w:val="001C1747"/>
    <w:rsid w:val="001C1AFF"/>
    <w:rsid w:val="001C1BEC"/>
    <w:rsid w:val="001C215B"/>
    <w:rsid w:val="001C2750"/>
    <w:rsid w:val="001C2A45"/>
    <w:rsid w:val="001C2EB2"/>
    <w:rsid w:val="001C32FA"/>
    <w:rsid w:val="001C36B6"/>
    <w:rsid w:val="001C3808"/>
    <w:rsid w:val="001C4633"/>
    <w:rsid w:val="001C47B4"/>
    <w:rsid w:val="001C4847"/>
    <w:rsid w:val="001C4892"/>
    <w:rsid w:val="001C4B9A"/>
    <w:rsid w:val="001C527F"/>
    <w:rsid w:val="001C55DF"/>
    <w:rsid w:val="001C574D"/>
    <w:rsid w:val="001C59F0"/>
    <w:rsid w:val="001C5BC5"/>
    <w:rsid w:val="001C64FE"/>
    <w:rsid w:val="001C6AFC"/>
    <w:rsid w:val="001C6B7D"/>
    <w:rsid w:val="001C6C54"/>
    <w:rsid w:val="001C6CC8"/>
    <w:rsid w:val="001C6DCF"/>
    <w:rsid w:val="001C708F"/>
    <w:rsid w:val="001C7215"/>
    <w:rsid w:val="001C7878"/>
    <w:rsid w:val="001C7965"/>
    <w:rsid w:val="001C7974"/>
    <w:rsid w:val="001C7A7C"/>
    <w:rsid w:val="001C7AF9"/>
    <w:rsid w:val="001C7D40"/>
    <w:rsid w:val="001D0423"/>
    <w:rsid w:val="001D04A7"/>
    <w:rsid w:val="001D0660"/>
    <w:rsid w:val="001D0A28"/>
    <w:rsid w:val="001D1048"/>
    <w:rsid w:val="001D116D"/>
    <w:rsid w:val="001D11F0"/>
    <w:rsid w:val="001D122D"/>
    <w:rsid w:val="001D1CB5"/>
    <w:rsid w:val="001D1E2F"/>
    <w:rsid w:val="001D2475"/>
    <w:rsid w:val="001D27A2"/>
    <w:rsid w:val="001D2B36"/>
    <w:rsid w:val="001D2EB6"/>
    <w:rsid w:val="001D30D6"/>
    <w:rsid w:val="001D380A"/>
    <w:rsid w:val="001D3A2D"/>
    <w:rsid w:val="001D3C2B"/>
    <w:rsid w:val="001D42E2"/>
    <w:rsid w:val="001D432D"/>
    <w:rsid w:val="001D4336"/>
    <w:rsid w:val="001D4404"/>
    <w:rsid w:val="001D4615"/>
    <w:rsid w:val="001D47FA"/>
    <w:rsid w:val="001D4BAD"/>
    <w:rsid w:val="001D4D7F"/>
    <w:rsid w:val="001D52AC"/>
    <w:rsid w:val="001D5379"/>
    <w:rsid w:val="001D5391"/>
    <w:rsid w:val="001D547A"/>
    <w:rsid w:val="001D59D8"/>
    <w:rsid w:val="001D5A14"/>
    <w:rsid w:val="001D5B44"/>
    <w:rsid w:val="001D604E"/>
    <w:rsid w:val="001D6597"/>
    <w:rsid w:val="001D6640"/>
    <w:rsid w:val="001D6719"/>
    <w:rsid w:val="001D6BEA"/>
    <w:rsid w:val="001D6E89"/>
    <w:rsid w:val="001D71DD"/>
    <w:rsid w:val="001D7275"/>
    <w:rsid w:val="001D7310"/>
    <w:rsid w:val="001D7512"/>
    <w:rsid w:val="001D7541"/>
    <w:rsid w:val="001D7550"/>
    <w:rsid w:val="001D7728"/>
    <w:rsid w:val="001D7747"/>
    <w:rsid w:val="001D7C23"/>
    <w:rsid w:val="001E00B7"/>
    <w:rsid w:val="001E0410"/>
    <w:rsid w:val="001E06BE"/>
    <w:rsid w:val="001E0940"/>
    <w:rsid w:val="001E0D92"/>
    <w:rsid w:val="001E0F51"/>
    <w:rsid w:val="001E11FF"/>
    <w:rsid w:val="001E1350"/>
    <w:rsid w:val="001E1795"/>
    <w:rsid w:val="001E1860"/>
    <w:rsid w:val="001E1C75"/>
    <w:rsid w:val="001E1CEB"/>
    <w:rsid w:val="001E1E8E"/>
    <w:rsid w:val="001E213A"/>
    <w:rsid w:val="001E28C1"/>
    <w:rsid w:val="001E292A"/>
    <w:rsid w:val="001E2A32"/>
    <w:rsid w:val="001E2A4B"/>
    <w:rsid w:val="001E2A4F"/>
    <w:rsid w:val="001E2B11"/>
    <w:rsid w:val="001E2C1B"/>
    <w:rsid w:val="001E2F0B"/>
    <w:rsid w:val="001E30D3"/>
    <w:rsid w:val="001E359F"/>
    <w:rsid w:val="001E3A16"/>
    <w:rsid w:val="001E3AA1"/>
    <w:rsid w:val="001E3AD9"/>
    <w:rsid w:val="001E3BE2"/>
    <w:rsid w:val="001E3D8B"/>
    <w:rsid w:val="001E3E88"/>
    <w:rsid w:val="001E43A8"/>
    <w:rsid w:val="001E46F1"/>
    <w:rsid w:val="001E49B5"/>
    <w:rsid w:val="001E4BAF"/>
    <w:rsid w:val="001E4DE2"/>
    <w:rsid w:val="001E4FCE"/>
    <w:rsid w:val="001E5032"/>
    <w:rsid w:val="001E519B"/>
    <w:rsid w:val="001E5A8B"/>
    <w:rsid w:val="001E5BB2"/>
    <w:rsid w:val="001E5E40"/>
    <w:rsid w:val="001E5E87"/>
    <w:rsid w:val="001E5F8B"/>
    <w:rsid w:val="001E6013"/>
    <w:rsid w:val="001E62AA"/>
    <w:rsid w:val="001E6408"/>
    <w:rsid w:val="001E6722"/>
    <w:rsid w:val="001E6CCC"/>
    <w:rsid w:val="001E6E9B"/>
    <w:rsid w:val="001E6FD1"/>
    <w:rsid w:val="001E789C"/>
    <w:rsid w:val="001E795B"/>
    <w:rsid w:val="001E7AEB"/>
    <w:rsid w:val="001E7E16"/>
    <w:rsid w:val="001E7E50"/>
    <w:rsid w:val="001F0157"/>
    <w:rsid w:val="001F05AF"/>
    <w:rsid w:val="001F09B8"/>
    <w:rsid w:val="001F0B05"/>
    <w:rsid w:val="001F107E"/>
    <w:rsid w:val="001F11CB"/>
    <w:rsid w:val="001F145A"/>
    <w:rsid w:val="001F15DA"/>
    <w:rsid w:val="001F1B08"/>
    <w:rsid w:val="001F1B17"/>
    <w:rsid w:val="001F1C9E"/>
    <w:rsid w:val="001F2196"/>
    <w:rsid w:val="001F226F"/>
    <w:rsid w:val="001F2AF9"/>
    <w:rsid w:val="001F2B84"/>
    <w:rsid w:val="001F2BC2"/>
    <w:rsid w:val="001F2C59"/>
    <w:rsid w:val="001F2D40"/>
    <w:rsid w:val="001F2DED"/>
    <w:rsid w:val="001F2F12"/>
    <w:rsid w:val="001F34B5"/>
    <w:rsid w:val="001F3925"/>
    <w:rsid w:val="001F3D69"/>
    <w:rsid w:val="001F3E6C"/>
    <w:rsid w:val="001F4187"/>
    <w:rsid w:val="001F41EF"/>
    <w:rsid w:val="001F434B"/>
    <w:rsid w:val="001F43ED"/>
    <w:rsid w:val="001F478D"/>
    <w:rsid w:val="001F517E"/>
    <w:rsid w:val="001F5235"/>
    <w:rsid w:val="001F529F"/>
    <w:rsid w:val="001F5364"/>
    <w:rsid w:val="001F5512"/>
    <w:rsid w:val="001F56B3"/>
    <w:rsid w:val="001F59D4"/>
    <w:rsid w:val="001F5A43"/>
    <w:rsid w:val="001F5BA6"/>
    <w:rsid w:val="001F5C62"/>
    <w:rsid w:val="001F5D44"/>
    <w:rsid w:val="001F600D"/>
    <w:rsid w:val="001F629E"/>
    <w:rsid w:val="001F6329"/>
    <w:rsid w:val="001F664C"/>
    <w:rsid w:val="001F69F4"/>
    <w:rsid w:val="001F73AF"/>
    <w:rsid w:val="001F74F5"/>
    <w:rsid w:val="001F7667"/>
    <w:rsid w:val="001F7910"/>
    <w:rsid w:val="001F7AD7"/>
    <w:rsid w:val="001F7BF9"/>
    <w:rsid w:val="001F7F70"/>
    <w:rsid w:val="002002EB"/>
    <w:rsid w:val="002006A9"/>
    <w:rsid w:val="002009A7"/>
    <w:rsid w:val="00200A24"/>
    <w:rsid w:val="00200AE2"/>
    <w:rsid w:val="00200F02"/>
    <w:rsid w:val="0020138F"/>
    <w:rsid w:val="002013A4"/>
    <w:rsid w:val="00201504"/>
    <w:rsid w:val="0020178D"/>
    <w:rsid w:val="002017F7"/>
    <w:rsid w:val="00201C01"/>
    <w:rsid w:val="00202ABE"/>
    <w:rsid w:val="00203436"/>
    <w:rsid w:val="002035DE"/>
    <w:rsid w:val="002035FC"/>
    <w:rsid w:val="00203CDA"/>
    <w:rsid w:val="00204031"/>
    <w:rsid w:val="00204164"/>
    <w:rsid w:val="00204374"/>
    <w:rsid w:val="00204829"/>
    <w:rsid w:val="00204A15"/>
    <w:rsid w:val="00204B47"/>
    <w:rsid w:val="00204B6D"/>
    <w:rsid w:val="00204CA8"/>
    <w:rsid w:val="00204D1F"/>
    <w:rsid w:val="00204D9D"/>
    <w:rsid w:val="00204E47"/>
    <w:rsid w:val="002051CF"/>
    <w:rsid w:val="002052A9"/>
    <w:rsid w:val="0020546C"/>
    <w:rsid w:val="0020557F"/>
    <w:rsid w:val="00205B54"/>
    <w:rsid w:val="00205BD0"/>
    <w:rsid w:val="00206448"/>
    <w:rsid w:val="00206528"/>
    <w:rsid w:val="00206533"/>
    <w:rsid w:val="00206959"/>
    <w:rsid w:val="00206A75"/>
    <w:rsid w:val="00206A9E"/>
    <w:rsid w:val="00206CBD"/>
    <w:rsid w:val="00206EFC"/>
    <w:rsid w:val="002072E6"/>
    <w:rsid w:val="00207A78"/>
    <w:rsid w:val="00207D79"/>
    <w:rsid w:val="0021056F"/>
    <w:rsid w:val="0021076D"/>
    <w:rsid w:val="00210822"/>
    <w:rsid w:val="00210B18"/>
    <w:rsid w:val="00211048"/>
    <w:rsid w:val="00211348"/>
    <w:rsid w:val="002114FA"/>
    <w:rsid w:val="002116FA"/>
    <w:rsid w:val="00211754"/>
    <w:rsid w:val="00211915"/>
    <w:rsid w:val="00211981"/>
    <w:rsid w:val="00211B34"/>
    <w:rsid w:val="00211CD0"/>
    <w:rsid w:val="002120D5"/>
    <w:rsid w:val="002121BB"/>
    <w:rsid w:val="002123FA"/>
    <w:rsid w:val="0021246A"/>
    <w:rsid w:val="002124D0"/>
    <w:rsid w:val="00212C39"/>
    <w:rsid w:val="00212DFD"/>
    <w:rsid w:val="002131E3"/>
    <w:rsid w:val="00213216"/>
    <w:rsid w:val="00213237"/>
    <w:rsid w:val="00213506"/>
    <w:rsid w:val="002135EA"/>
    <w:rsid w:val="00213619"/>
    <w:rsid w:val="00213635"/>
    <w:rsid w:val="0021371B"/>
    <w:rsid w:val="002137C2"/>
    <w:rsid w:val="00213AD5"/>
    <w:rsid w:val="00213EBB"/>
    <w:rsid w:val="00213EC2"/>
    <w:rsid w:val="00214061"/>
    <w:rsid w:val="00214066"/>
    <w:rsid w:val="00214114"/>
    <w:rsid w:val="00214263"/>
    <w:rsid w:val="002146F5"/>
    <w:rsid w:val="00214805"/>
    <w:rsid w:val="00214AD9"/>
    <w:rsid w:val="00214ADB"/>
    <w:rsid w:val="00215008"/>
    <w:rsid w:val="00215061"/>
    <w:rsid w:val="00215413"/>
    <w:rsid w:val="00215520"/>
    <w:rsid w:val="00215838"/>
    <w:rsid w:val="00215A2D"/>
    <w:rsid w:val="00215B43"/>
    <w:rsid w:val="00215DDA"/>
    <w:rsid w:val="00216043"/>
    <w:rsid w:val="0021634C"/>
    <w:rsid w:val="00216A47"/>
    <w:rsid w:val="00216AF9"/>
    <w:rsid w:val="00216C6B"/>
    <w:rsid w:val="00216CAD"/>
    <w:rsid w:val="00217E88"/>
    <w:rsid w:val="0022007D"/>
    <w:rsid w:val="002204E2"/>
    <w:rsid w:val="0022088B"/>
    <w:rsid w:val="002208EF"/>
    <w:rsid w:val="002209F9"/>
    <w:rsid w:val="00220AE5"/>
    <w:rsid w:val="00220CDD"/>
    <w:rsid w:val="002211FE"/>
    <w:rsid w:val="00221929"/>
    <w:rsid w:val="0022196D"/>
    <w:rsid w:val="00221EE6"/>
    <w:rsid w:val="0022221E"/>
    <w:rsid w:val="002227A4"/>
    <w:rsid w:val="00222ABD"/>
    <w:rsid w:val="00222F00"/>
    <w:rsid w:val="002230D9"/>
    <w:rsid w:val="0022349F"/>
    <w:rsid w:val="00223864"/>
    <w:rsid w:val="00224063"/>
    <w:rsid w:val="00224224"/>
    <w:rsid w:val="00224DF2"/>
    <w:rsid w:val="002250C7"/>
    <w:rsid w:val="00225839"/>
    <w:rsid w:val="00225B37"/>
    <w:rsid w:val="0022600C"/>
    <w:rsid w:val="0022603A"/>
    <w:rsid w:val="002263C2"/>
    <w:rsid w:val="00226504"/>
    <w:rsid w:val="00226506"/>
    <w:rsid w:val="002268BB"/>
    <w:rsid w:val="00226B1B"/>
    <w:rsid w:val="00226B6B"/>
    <w:rsid w:val="00226D72"/>
    <w:rsid w:val="002270F5"/>
    <w:rsid w:val="00227162"/>
    <w:rsid w:val="002274CA"/>
    <w:rsid w:val="00227595"/>
    <w:rsid w:val="00227693"/>
    <w:rsid w:val="00227948"/>
    <w:rsid w:val="00227BB6"/>
    <w:rsid w:val="00230204"/>
    <w:rsid w:val="002306DC"/>
    <w:rsid w:val="00230727"/>
    <w:rsid w:val="00230A51"/>
    <w:rsid w:val="00230BC6"/>
    <w:rsid w:val="00230E04"/>
    <w:rsid w:val="00231242"/>
    <w:rsid w:val="00231285"/>
    <w:rsid w:val="00231292"/>
    <w:rsid w:val="00231454"/>
    <w:rsid w:val="00231704"/>
    <w:rsid w:val="00231DEE"/>
    <w:rsid w:val="00231EB6"/>
    <w:rsid w:val="00232090"/>
    <w:rsid w:val="002320E5"/>
    <w:rsid w:val="0023270C"/>
    <w:rsid w:val="00233612"/>
    <w:rsid w:val="002338E8"/>
    <w:rsid w:val="00233EB5"/>
    <w:rsid w:val="0023412E"/>
    <w:rsid w:val="0023428B"/>
    <w:rsid w:val="00234A07"/>
    <w:rsid w:val="00234B19"/>
    <w:rsid w:val="00234D73"/>
    <w:rsid w:val="00235329"/>
    <w:rsid w:val="0023545A"/>
    <w:rsid w:val="00235810"/>
    <w:rsid w:val="002358FC"/>
    <w:rsid w:val="00235C99"/>
    <w:rsid w:val="00235CB8"/>
    <w:rsid w:val="00236487"/>
    <w:rsid w:val="002366F9"/>
    <w:rsid w:val="00236875"/>
    <w:rsid w:val="00236A0F"/>
    <w:rsid w:val="00237067"/>
    <w:rsid w:val="0023717E"/>
    <w:rsid w:val="002379D2"/>
    <w:rsid w:val="00237C22"/>
    <w:rsid w:val="002401C1"/>
    <w:rsid w:val="00240217"/>
    <w:rsid w:val="00240291"/>
    <w:rsid w:val="002408DF"/>
    <w:rsid w:val="00241221"/>
    <w:rsid w:val="00241404"/>
    <w:rsid w:val="002414C2"/>
    <w:rsid w:val="00241682"/>
    <w:rsid w:val="0024171A"/>
    <w:rsid w:val="002417F3"/>
    <w:rsid w:val="00241D27"/>
    <w:rsid w:val="00242298"/>
    <w:rsid w:val="002426FD"/>
    <w:rsid w:val="0024330B"/>
    <w:rsid w:val="0024333F"/>
    <w:rsid w:val="0024348E"/>
    <w:rsid w:val="00243552"/>
    <w:rsid w:val="00243978"/>
    <w:rsid w:val="00243BBE"/>
    <w:rsid w:val="00243D8D"/>
    <w:rsid w:val="00243E68"/>
    <w:rsid w:val="00243EBF"/>
    <w:rsid w:val="00243FAE"/>
    <w:rsid w:val="002447A8"/>
    <w:rsid w:val="002448D6"/>
    <w:rsid w:val="00244919"/>
    <w:rsid w:val="00244921"/>
    <w:rsid w:val="00244AFC"/>
    <w:rsid w:val="00244C4B"/>
    <w:rsid w:val="00244F4E"/>
    <w:rsid w:val="002451BB"/>
    <w:rsid w:val="002451D0"/>
    <w:rsid w:val="0024524F"/>
    <w:rsid w:val="00245803"/>
    <w:rsid w:val="00245F49"/>
    <w:rsid w:val="002462BC"/>
    <w:rsid w:val="0024642E"/>
    <w:rsid w:val="002467BB"/>
    <w:rsid w:val="002468CC"/>
    <w:rsid w:val="002468F7"/>
    <w:rsid w:val="00246C5B"/>
    <w:rsid w:val="00247094"/>
    <w:rsid w:val="00247430"/>
    <w:rsid w:val="0024771E"/>
    <w:rsid w:val="00247724"/>
    <w:rsid w:val="002502AA"/>
    <w:rsid w:val="0025078B"/>
    <w:rsid w:val="002508DC"/>
    <w:rsid w:val="0025140A"/>
    <w:rsid w:val="00251892"/>
    <w:rsid w:val="00251B65"/>
    <w:rsid w:val="00251D72"/>
    <w:rsid w:val="00252129"/>
    <w:rsid w:val="0025278A"/>
    <w:rsid w:val="0025290F"/>
    <w:rsid w:val="00252C79"/>
    <w:rsid w:val="00253261"/>
    <w:rsid w:val="00253535"/>
    <w:rsid w:val="002535D9"/>
    <w:rsid w:val="00254004"/>
    <w:rsid w:val="00254AFC"/>
    <w:rsid w:val="00254BA0"/>
    <w:rsid w:val="00255508"/>
    <w:rsid w:val="00255A86"/>
    <w:rsid w:val="00255CDA"/>
    <w:rsid w:val="00255D27"/>
    <w:rsid w:val="00255D3F"/>
    <w:rsid w:val="002560F5"/>
    <w:rsid w:val="00256113"/>
    <w:rsid w:val="00256594"/>
    <w:rsid w:val="0025683F"/>
    <w:rsid w:val="00256A68"/>
    <w:rsid w:val="00256FAC"/>
    <w:rsid w:val="0025719A"/>
    <w:rsid w:val="0025733D"/>
    <w:rsid w:val="00257376"/>
    <w:rsid w:val="002573C4"/>
    <w:rsid w:val="00257543"/>
    <w:rsid w:val="00257571"/>
    <w:rsid w:val="002575FB"/>
    <w:rsid w:val="00257B14"/>
    <w:rsid w:val="00257B6A"/>
    <w:rsid w:val="00257BF5"/>
    <w:rsid w:val="00257C99"/>
    <w:rsid w:val="00257E0B"/>
    <w:rsid w:val="00257E2F"/>
    <w:rsid w:val="002605FA"/>
    <w:rsid w:val="00260CF0"/>
    <w:rsid w:val="00260D49"/>
    <w:rsid w:val="00260D5E"/>
    <w:rsid w:val="002611EA"/>
    <w:rsid w:val="002615BC"/>
    <w:rsid w:val="002616A6"/>
    <w:rsid w:val="00261798"/>
    <w:rsid w:val="00261DEC"/>
    <w:rsid w:val="00261F1B"/>
    <w:rsid w:val="002625A6"/>
    <w:rsid w:val="00262FD8"/>
    <w:rsid w:val="0026300D"/>
    <w:rsid w:val="002631B9"/>
    <w:rsid w:val="00263208"/>
    <w:rsid w:val="0026322C"/>
    <w:rsid w:val="0026332D"/>
    <w:rsid w:val="0026361F"/>
    <w:rsid w:val="00263AA2"/>
    <w:rsid w:val="00263B86"/>
    <w:rsid w:val="00263B93"/>
    <w:rsid w:val="00263C9C"/>
    <w:rsid w:val="00263F8E"/>
    <w:rsid w:val="002640DC"/>
    <w:rsid w:val="002642D1"/>
    <w:rsid w:val="00264412"/>
    <w:rsid w:val="00264465"/>
    <w:rsid w:val="002649E3"/>
    <w:rsid w:val="002649E9"/>
    <w:rsid w:val="00264E0B"/>
    <w:rsid w:val="0026508C"/>
    <w:rsid w:val="00265463"/>
    <w:rsid w:val="00265A63"/>
    <w:rsid w:val="00265B08"/>
    <w:rsid w:val="00265D92"/>
    <w:rsid w:val="00265F4B"/>
    <w:rsid w:val="00265FE7"/>
    <w:rsid w:val="00265FFB"/>
    <w:rsid w:val="002660A1"/>
    <w:rsid w:val="002666D0"/>
    <w:rsid w:val="00266876"/>
    <w:rsid w:val="002668FA"/>
    <w:rsid w:val="00266AFF"/>
    <w:rsid w:val="00266F05"/>
    <w:rsid w:val="002673FE"/>
    <w:rsid w:val="002676DB"/>
    <w:rsid w:val="00267800"/>
    <w:rsid w:val="00267CD2"/>
    <w:rsid w:val="002702F8"/>
    <w:rsid w:val="0027077C"/>
    <w:rsid w:val="002707C6"/>
    <w:rsid w:val="002708C1"/>
    <w:rsid w:val="0027095D"/>
    <w:rsid w:val="00270BA4"/>
    <w:rsid w:val="00270BE6"/>
    <w:rsid w:val="00270C89"/>
    <w:rsid w:val="00270D44"/>
    <w:rsid w:val="00270E1A"/>
    <w:rsid w:val="00271348"/>
    <w:rsid w:val="00271355"/>
    <w:rsid w:val="002713C3"/>
    <w:rsid w:val="00271429"/>
    <w:rsid w:val="002715DC"/>
    <w:rsid w:val="002716E6"/>
    <w:rsid w:val="0027177F"/>
    <w:rsid w:val="00271D89"/>
    <w:rsid w:val="00272045"/>
    <w:rsid w:val="0027240A"/>
    <w:rsid w:val="00272ABF"/>
    <w:rsid w:val="00272D2B"/>
    <w:rsid w:val="002731FD"/>
    <w:rsid w:val="002741A1"/>
    <w:rsid w:val="0027423E"/>
    <w:rsid w:val="002747B8"/>
    <w:rsid w:val="00274E19"/>
    <w:rsid w:val="00274E85"/>
    <w:rsid w:val="00275011"/>
    <w:rsid w:val="00275630"/>
    <w:rsid w:val="00275ADD"/>
    <w:rsid w:val="00275BA5"/>
    <w:rsid w:val="00275BF7"/>
    <w:rsid w:val="00275EA1"/>
    <w:rsid w:val="00275F65"/>
    <w:rsid w:val="002762DF"/>
    <w:rsid w:val="0027649C"/>
    <w:rsid w:val="0027656E"/>
    <w:rsid w:val="00276874"/>
    <w:rsid w:val="00276B23"/>
    <w:rsid w:val="00276CD5"/>
    <w:rsid w:val="00276D2D"/>
    <w:rsid w:val="00276D3F"/>
    <w:rsid w:val="002775BD"/>
    <w:rsid w:val="002777D9"/>
    <w:rsid w:val="00277CB8"/>
    <w:rsid w:val="00277D45"/>
    <w:rsid w:val="00277EF7"/>
    <w:rsid w:val="00280053"/>
    <w:rsid w:val="00280298"/>
    <w:rsid w:val="0028052C"/>
    <w:rsid w:val="00280810"/>
    <w:rsid w:val="002809CE"/>
    <w:rsid w:val="002812D7"/>
    <w:rsid w:val="00281403"/>
    <w:rsid w:val="002817B2"/>
    <w:rsid w:val="0028182A"/>
    <w:rsid w:val="00281C60"/>
    <w:rsid w:val="00282522"/>
    <w:rsid w:val="00282570"/>
    <w:rsid w:val="0028265B"/>
    <w:rsid w:val="0028283C"/>
    <w:rsid w:val="00282A55"/>
    <w:rsid w:val="00282CAA"/>
    <w:rsid w:val="00282D7A"/>
    <w:rsid w:val="002831F2"/>
    <w:rsid w:val="0028339F"/>
    <w:rsid w:val="00283549"/>
    <w:rsid w:val="00283870"/>
    <w:rsid w:val="00283AC1"/>
    <w:rsid w:val="002840F0"/>
    <w:rsid w:val="002842AF"/>
    <w:rsid w:val="002846EF"/>
    <w:rsid w:val="00284886"/>
    <w:rsid w:val="002848A4"/>
    <w:rsid w:val="00284E17"/>
    <w:rsid w:val="00284EBB"/>
    <w:rsid w:val="00284FA7"/>
    <w:rsid w:val="00285185"/>
    <w:rsid w:val="002855BC"/>
    <w:rsid w:val="0028561D"/>
    <w:rsid w:val="00285729"/>
    <w:rsid w:val="00285799"/>
    <w:rsid w:val="00285885"/>
    <w:rsid w:val="00285A27"/>
    <w:rsid w:val="00285CF8"/>
    <w:rsid w:val="002862B3"/>
    <w:rsid w:val="00286385"/>
    <w:rsid w:val="00286549"/>
    <w:rsid w:val="00286CBD"/>
    <w:rsid w:val="00286E2B"/>
    <w:rsid w:val="00286E58"/>
    <w:rsid w:val="00287268"/>
    <w:rsid w:val="00287999"/>
    <w:rsid w:val="00287B99"/>
    <w:rsid w:val="00287EEC"/>
    <w:rsid w:val="0029017B"/>
    <w:rsid w:val="002904BB"/>
    <w:rsid w:val="002905DE"/>
    <w:rsid w:val="00290950"/>
    <w:rsid w:val="002916E2"/>
    <w:rsid w:val="002917F3"/>
    <w:rsid w:val="002919AB"/>
    <w:rsid w:val="002919F8"/>
    <w:rsid w:val="00291B96"/>
    <w:rsid w:val="00291BF6"/>
    <w:rsid w:val="00291C63"/>
    <w:rsid w:val="00291E5A"/>
    <w:rsid w:val="0029237C"/>
    <w:rsid w:val="0029270A"/>
    <w:rsid w:val="00292AFE"/>
    <w:rsid w:val="002931BE"/>
    <w:rsid w:val="0029322C"/>
    <w:rsid w:val="002937EA"/>
    <w:rsid w:val="002938DF"/>
    <w:rsid w:val="00293ACE"/>
    <w:rsid w:val="00293CC8"/>
    <w:rsid w:val="00293D3F"/>
    <w:rsid w:val="00293FE9"/>
    <w:rsid w:val="0029442D"/>
    <w:rsid w:val="00294473"/>
    <w:rsid w:val="002946BC"/>
    <w:rsid w:val="00294916"/>
    <w:rsid w:val="00294A00"/>
    <w:rsid w:val="00294BB1"/>
    <w:rsid w:val="00294E88"/>
    <w:rsid w:val="002951F5"/>
    <w:rsid w:val="0029533C"/>
    <w:rsid w:val="002954C1"/>
    <w:rsid w:val="00295593"/>
    <w:rsid w:val="00295659"/>
    <w:rsid w:val="0029569D"/>
    <w:rsid w:val="002956CA"/>
    <w:rsid w:val="002956D9"/>
    <w:rsid w:val="0029583F"/>
    <w:rsid w:val="00295F30"/>
    <w:rsid w:val="00296820"/>
    <w:rsid w:val="00296856"/>
    <w:rsid w:val="00296957"/>
    <w:rsid w:val="00297242"/>
    <w:rsid w:val="0029761E"/>
    <w:rsid w:val="002976EE"/>
    <w:rsid w:val="002A0B85"/>
    <w:rsid w:val="002A0D06"/>
    <w:rsid w:val="002A0F43"/>
    <w:rsid w:val="002A10C2"/>
    <w:rsid w:val="002A120D"/>
    <w:rsid w:val="002A181A"/>
    <w:rsid w:val="002A1884"/>
    <w:rsid w:val="002A1890"/>
    <w:rsid w:val="002A18A2"/>
    <w:rsid w:val="002A19F9"/>
    <w:rsid w:val="002A1AC7"/>
    <w:rsid w:val="002A287D"/>
    <w:rsid w:val="002A2995"/>
    <w:rsid w:val="002A2DD7"/>
    <w:rsid w:val="002A2EE9"/>
    <w:rsid w:val="002A31F4"/>
    <w:rsid w:val="002A3206"/>
    <w:rsid w:val="002A3BB0"/>
    <w:rsid w:val="002A3BED"/>
    <w:rsid w:val="002A40EC"/>
    <w:rsid w:val="002A4653"/>
    <w:rsid w:val="002A4D48"/>
    <w:rsid w:val="002A5088"/>
    <w:rsid w:val="002A560B"/>
    <w:rsid w:val="002A5A50"/>
    <w:rsid w:val="002A5EA5"/>
    <w:rsid w:val="002A5F5B"/>
    <w:rsid w:val="002A61B9"/>
    <w:rsid w:val="002A6314"/>
    <w:rsid w:val="002A681F"/>
    <w:rsid w:val="002A6B45"/>
    <w:rsid w:val="002A6C3F"/>
    <w:rsid w:val="002A73CB"/>
    <w:rsid w:val="002A78AB"/>
    <w:rsid w:val="002A79FE"/>
    <w:rsid w:val="002A7B9B"/>
    <w:rsid w:val="002A7C41"/>
    <w:rsid w:val="002A7CE8"/>
    <w:rsid w:val="002A7D75"/>
    <w:rsid w:val="002A7E1B"/>
    <w:rsid w:val="002A7EA0"/>
    <w:rsid w:val="002B020B"/>
    <w:rsid w:val="002B0311"/>
    <w:rsid w:val="002B048C"/>
    <w:rsid w:val="002B0757"/>
    <w:rsid w:val="002B090D"/>
    <w:rsid w:val="002B0A42"/>
    <w:rsid w:val="002B0CC6"/>
    <w:rsid w:val="002B0D6E"/>
    <w:rsid w:val="002B14AB"/>
    <w:rsid w:val="002B14CA"/>
    <w:rsid w:val="002B186F"/>
    <w:rsid w:val="002B1A03"/>
    <w:rsid w:val="002B1A67"/>
    <w:rsid w:val="002B1CBE"/>
    <w:rsid w:val="002B1D09"/>
    <w:rsid w:val="002B1E22"/>
    <w:rsid w:val="002B2026"/>
    <w:rsid w:val="002B2258"/>
    <w:rsid w:val="002B2A3F"/>
    <w:rsid w:val="002B2CD2"/>
    <w:rsid w:val="002B2DB9"/>
    <w:rsid w:val="002B2E53"/>
    <w:rsid w:val="002B3341"/>
    <w:rsid w:val="002B3695"/>
    <w:rsid w:val="002B3708"/>
    <w:rsid w:val="002B396D"/>
    <w:rsid w:val="002B3C5A"/>
    <w:rsid w:val="002B4004"/>
    <w:rsid w:val="002B417A"/>
    <w:rsid w:val="002B4698"/>
    <w:rsid w:val="002B4769"/>
    <w:rsid w:val="002B47AC"/>
    <w:rsid w:val="002B4B4D"/>
    <w:rsid w:val="002B5000"/>
    <w:rsid w:val="002B5488"/>
    <w:rsid w:val="002B5490"/>
    <w:rsid w:val="002B5608"/>
    <w:rsid w:val="002B5796"/>
    <w:rsid w:val="002B68E3"/>
    <w:rsid w:val="002B6ACD"/>
    <w:rsid w:val="002B71A7"/>
    <w:rsid w:val="002B72C0"/>
    <w:rsid w:val="002B7330"/>
    <w:rsid w:val="002B7870"/>
    <w:rsid w:val="002C011A"/>
    <w:rsid w:val="002C020E"/>
    <w:rsid w:val="002C0582"/>
    <w:rsid w:val="002C0616"/>
    <w:rsid w:val="002C0C60"/>
    <w:rsid w:val="002C13BB"/>
    <w:rsid w:val="002C13BE"/>
    <w:rsid w:val="002C16C7"/>
    <w:rsid w:val="002C1A4E"/>
    <w:rsid w:val="002C2511"/>
    <w:rsid w:val="002C2621"/>
    <w:rsid w:val="002C27AB"/>
    <w:rsid w:val="002C2924"/>
    <w:rsid w:val="002C2B56"/>
    <w:rsid w:val="002C2EC4"/>
    <w:rsid w:val="002C31AB"/>
    <w:rsid w:val="002C35F5"/>
    <w:rsid w:val="002C3675"/>
    <w:rsid w:val="002C3976"/>
    <w:rsid w:val="002C3B3D"/>
    <w:rsid w:val="002C3D32"/>
    <w:rsid w:val="002C3F12"/>
    <w:rsid w:val="002C4073"/>
    <w:rsid w:val="002C40ED"/>
    <w:rsid w:val="002C42A6"/>
    <w:rsid w:val="002C49B8"/>
    <w:rsid w:val="002C4E54"/>
    <w:rsid w:val="002C5013"/>
    <w:rsid w:val="002C59DF"/>
    <w:rsid w:val="002C5A1B"/>
    <w:rsid w:val="002C5C17"/>
    <w:rsid w:val="002C5CE1"/>
    <w:rsid w:val="002C5CFA"/>
    <w:rsid w:val="002C5E82"/>
    <w:rsid w:val="002C63AB"/>
    <w:rsid w:val="002C65E9"/>
    <w:rsid w:val="002C6672"/>
    <w:rsid w:val="002C6ABE"/>
    <w:rsid w:val="002C6BF3"/>
    <w:rsid w:val="002C7828"/>
    <w:rsid w:val="002C796E"/>
    <w:rsid w:val="002C7D7D"/>
    <w:rsid w:val="002C7F1E"/>
    <w:rsid w:val="002D045B"/>
    <w:rsid w:val="002D054A"/>
    <w:rsid w:val="002D0A5E"/>
    <w:rsid w:val="002D0AC0"/>
    <w:rsid w:val="002D0E7E"/>
    <w:rsid w:val="002D106E"/>
    <w:rsid w:val="002D1097"/>
    <w:rsid w:val="002D11F5"/>
    <w:rsid w:val="002D1786"/>
    <w:rsid w:val="002D18BE"/>
    <w:rsid w:val="002D1927"/>
    <w:rsid w:val="002D1A02"/>
    <w:rsid w:val="002D1BFF"/>
    <w:rsid w:val="002D23D2"/>
    <w:rsid w:val="002D2563"/>
    <w:rsid w:val="002D25AF"/>
    <w:rsid w:val="002D2789"/>
    <w:rsid w:val="002D27A8"/>
    <w:rsid w:val="002D296A"/>
    <w:rsid w:val="002D2BC6"/>
    <w:rsid w:val="002D2C8A"/>
    <w:rsid w:val="002D2D75"/>
    <w:rsid w:val="002D2FED"/>
    <w:rsid w:val="002D356E"/>
    <w:rsid w:val="002D3E2B"/>
    <w:rsid w:val="002D3F41"/>
    <w:rsid w:val="002D41B9"/>
    <w:rsid w:val="002D44DB"/>
    <w:rsid w:val="002D58C3"/>
    <w:rsid w:val="002D599F"/>
    <w:rsid w:val="002D5BC7"/>
    <w:rsid w:val="002D5BE6"/>
    <w:rsid w:val="002D619E"/>
    <w:rsid w:val="002D642B"/>
    <w:rsid w:val="002D6597"/>
    <w:rsid w:val="002D68ED"/>
    <w:rsid w:val="002D692B"/>
    <w:rsid w:val="002D6ECB"/>
    <w:rsid w:val="002D70C5"/>
    <w:rsid w:val="002D7452"/>
    <w:rsid w:val="002D769E"/>
    <w:rsid w:val="002D7B85"/>
    <w:rsid w:val="002D7C45"/>
    <w:rsid w:val="002D7C85"/>
    <w:rsid w:val="002D7CE7"/>
    <w:rsid w:val="002D7EF5"/>
    <w:rsid w:val="002D7F96"/>
    <w:rsid w:val="002E0631"/>
    <w:rsid w:val="002E0880"/>
    <w:rsid w:val="002E0FBD"/>
    <w:rsid w:val="002E106A"/>
    <w:rsid w:val="002E10D2"/>
    <w:rsid w:val="002E11D9"/>
    <w:rsid w:val="002E12ED"/>
    <w:rsid w:val="002E16C9"/>
    <w:rsid w:val="002E194F"/>
    <w:rsid w:val="002E1C51"/>
    <w:rsid w:val="002E2143"/>
    <w:rsid w:val="002E2301"/>
    <w:rsid w:val="002E2783"/>
    <w:rsid w:val="002E2A46"/>
    <w:rsid w:val="002E2B6E"/>
    <w:rsid w:val="002E2E64"/>
    <w:rsid w:val="002E2FD8"/>
    <w:rsid w:val="002E30A3"/>
    <w:rsid w:val="002E30E6"/>
    <w:rsid w:val="002E3755"/>
    <w:rsid w:val="002E39AD"/>
    <w:rsid w:val="002E4558"/>
    <w:rsid w:val="002E4706"/>
    <w:rsid w:val="002E477C"/>
    <w:rsid w:val="002E4945"/>
    <w:rsid w:val="002E4A78"/>
    <w:rsid w:val="002E4DD0"/>
    <w:rsid w:val="002E51BE"/>
    <w:rsid w:val="002E533A"/>
    <w:rsid w:val="002E595B"/>
    <w:rsid w:val="002E5ACA"/>
    <w:rsid w:val="002E6240"/>
    <w:rsid w:val="002E6346"/>
    <w:rsid w:val="002E6502"/>
    <w:rsid w:val="002E6876"/>
    <w:rsid w:val="002E68B3"/>
    <w:rsid w:val="002E765B"/>
    <w:rsid w:val="002E79B3"/>
    <w:rsid w:val="002E7AF3"/>
    <w:rsid w:val="002E7CD2"/>
    <w:rsid w:val="002F01AC"/>
    <w:rsid w:val="002F06CE"/>
    <w:rsid w:val="002F0B92"/>
    <w:rsid w:val="002F0F2C"/>
    <w:rsid w:val="002F1A41"/>
    <w:rsid w:val="002F1BB1"/>
    <w:rsid w:val="002F1BB2"/>
    <w:rsid w:val="002F1CD1"/>
    <w:rsid w:val="002F2116"/>
    <w:rsid w:val="002F2798"/>
    <w:rsid w:val="002F2888"/>
    <w:rsid w:val="002F2935"/>
    <w:rsid w:val="002F2BCB"/>
    <w:rsid w:val="002F2C7D"/>
    <w:rsid w:val="002F2F76"/>
    <w:rsid w:val="002F2FAF"/>
    <w:rsid w:val="002F2FBD"/>
    <w:rsid w:val="002F395E"/>
    <w:rsid w:val="002F3AA9"/>
    <w:rsid w:val="002F3CA1"/>
    <w:rsid w:val="002F3DB5"/>
    <w:rsid w:val="002F42A9"/>
    <w:rsid w:val="002F4A24"/>
    <w:rsid w:val="002F4B05"/>
    <w:rsid w:val="002F4DDB"/>
    <w:rsid w:val="002F53BB"/>
    <w:rsid w:val="002F5431"/>
    <w:rsid w:val="002F5A64"/>
    <w:rsid w:val="002F5AFE"/>
    <w:rsid w:val="002F5BBF"/>
    <w:rsid w:val="002F5DE1"/>
    <w:rsid w:val="002F5E7D"/>
    <w:rsid w:val="002F64A5"/>
    <w:rsid w:val="002F65B2"/>
    <w:rsid w:val="002F6E51"/>
    <w:rsid w:val="002F6E77"/>
    <w:rsid w:val="002F78F5"/>
    <w:rsid w:val="002F7AB4"/>
    <w:rsid w:val="002F7B82"/>
    <w:rsid w:val="002F7C58"/>
    <w:rsid w:val="002F7E7A"/>
    <w:rsid w:val="00300121"/>
    <w:rsid w:val="0030029B"/>
    <w:rsid w:val="00300523"/>
    <w:rsid w:val="003006BC"/>
    <w:rsid w:val="00300741"/>
    <w:rsid w:val="003007CD"/>
    <w:rsid w:val="00300927"/>
    <w:rsid w:val="00300C87"/>
    <w:rsid w:val="00300E67"/>
    <w:rsid w:val="00300F0B"/>
    <w:rsid w:val="00301032"/>
    <w:rsid w:val="00301488"/>
    <w:rsid w:val="00301633"/>
    <w:rsid w:val="00301675"/>
    <w:rsid w:val="00301B7C"/>
    <w:rsid w:val="00302019"/>
    <w:rsid w:val="00302038"/>
    <w:rsid w:val="0030208F"/>
    <w:rsid w:val="00302234"/>
    <w:rsid w:val="0030232D"/>
    <w:rsid w:val="003023D7"/>
    <w:rsid w:val="003024F3"/>
    <w:rsid w:val="0030257D"/>
    <w:rsid w:val="0030264E"/>
    <w:rsid w:val="00302D7C"/>
    <w:rsid w:val="00302DC5"/>
    <w:rsid w:val="00302DE1"/>
    <w:rsid w:val="003035B2"/>
    <w:rsid w:val="00303653"/>
    <w:rsid w:val="0030381F"/>
    <w:rsid w:val="00303ADA"/>
    <w:rsid w:val="00303E6D"/>
    <w:rsid w:val="00303FDA"/>
    <w:rsid w:val="00304108"/>
    <w:rsid w:val="0030423E"/>
    <w:rsid w:val="00304298"/>
    <w:rsid w:val="00304D2F"/>
    <w:rsid w:val="00305033"/>
    <w:rsid w:val="0030577D"/>
    <w:rsid w:val="003057D6"/>
    <w:rsid w:val="00305948"/>
    <w:rsid w:val="00305961"/>
    <w:rsid w:val="0030612B"/>
    <w:rsid w:val="0030614C"/>
    <w:rsid w:val="00306591"/>
    <w:rsid w:val="00306CFA"/>
    <w:rsid w:val="00306D0D"/>
    <w:rsid w:val="003070F7"/>
    <w:rsid w:val="003073D1"/>
    <w:rsid w:val="0030776E"/>
    <w:rsid w:val="00307C26"/>
    <w:rsid w:val="00307D34"/>
    <w:rsid w:val="00307F0B"/>
    <w:rsid w:val="00310282"/>
    <w:rsid w:val="0031038D"/>
    <w:rsid w:val="00310907"/>
    <w:rsid w:val="003109BF"/>
    <w:rsid w:val="00310ACF"/>
    <w:rsid w:val="00310B2B"/>
    <w:rsid w:val="003117A1"/>
    <w:rsid w:val="00311801"/>
    <w:rsid w:val="00311862"/>
    <w:rsid w:val="00311CCD"/>
    <w:rsid w:val="00311FC7"/>
    <w:rsid w:val="00311FF4"/>
    <w:rsid w:val="003122FE"/>
    <w:rsid w:val="003123B3"/>
    <w:rsid w:val="00312E4B"/>
    <w:rsid w:val="00314467"/>
    <w:rsid w:val="00314780"/>
    <w:rsid w:val="003149F2"/>
    <w:rsid w:val="00314E14"/>
    <w:rsid w:val="00314E76"/>
    <w:rsid w:val="00314EAE"/>
    <w:rsid w:val="00314FD3"/>
    <w:rsid w:val="00315106"/>
    <w:rsid w:val="00315472"/>
    <w:rsid w:val="0031553B"/>
    <w:rsid w:val="003155FD"/>
    <w:rsid w:val="0031592D"/>
    <w:rsid w:val="00315999"/>
    <w:rsid w:val="00315C2A"/>
    <w:rsid w:val="003166B6"/>
    <w:rsid w:val="00316EC1"/>
    <w:rsid w:val="0031731F"/>
    <w:rsid w:val="003175F3"/>
    <w:rsid w:val="00317668"/>
    <w:rsid w:val="00317692"/>
    <w:rsid w:val="0031777E"/>
    <w:rsid w:val="003178B6"/>
    <w:rsid w:val="00317BEF"/>
    <w:rsid w:val="00317DA1"/>
    <w:rsid w:val="00317F45"/>
    <w:rsid w:val="00317F97"/>
    <w:rsid w:val="003212B1"/>
    <w:rsid w:val="00321642"/>
    <w:rsid w:val="00321ADE"/>
    <w:rsid w:val="0032217A"/>
    <w:rsid w:val="00322274"/>
    <w:rsid w:val="003223B8"/>
    <w:rsid w:val="0032248E"/>
    <w:rsid w:val="00322789"/>
    <w:rsid w:val="00322A90"/>
    <w:rsid w:val="003230C5"/>
    <w:rsid w:val="003232EC"/>
    <w:rsid w:val="00323F28"/>
    <w:rsid w:val="00323F7D"/>
    <w:rsid w:val="0032418B"/>
    <w:rsid w:val="00324194"/>
    <w:rsid w:val="003244A4"/>
    <w:rsid w:val="003244C2"/>
    <w:rsid w:val="003245BA"/>
    <w:rsid w:val="00324BC1"/>
    <w:rsid w:val="00324C30"/>
    <w:rsid w:val="00324CC3"/>
    <w:rsid w:val="00324E44"/>
    <w:rsid w:val="003251F6"/>
    <w:rsid w:val="0032546D"/>
    <w:rsid w:val="00325755"/>
    <w:rsid w:val="003257E1"/>
    <w:rsid w:val="00325ADD"/>
    <w:rsid w:val="00325C86"/>
    <w:rsid w:val="0032609C"/>
    <w:rsid w:val="003260D4"/>
    <w:rsid w:val="0032634C"/>
    <w:rsid w:val="003264A7"/>
    <w:rsid w:val="0032679C"/>
    <w:rsid w:val="00326853"/>
    <w:rsid w:val="003268B3"/>
    <w:rsid w:val="00326BFA"/>
    <w:rsid w:val="003271AC"/>
    <w:rsid w:val="003271CD"/>
    <w:rsid w:val="003271F2"/>
    <w:rsid w:val="003274BB"/>
    <w:rsid w:val="0032753C"/>
    <w:rsid w:val="0032781E"/>
    <w:rsid w:val="00327AE6"/>
    <w:rsid w:val="00327C4E"/>
    <w:rsid w:val="003301C3"/>
    <w:rsid w:val="00330306"/>
    <w:rsid w:val="00330499"/>
    <w:rsid w:val="003307E5"/>
    <w:rsid w:val="00330B7E"/>
    <w:rsid w:val="00330F9C"/>
    <w:rsid w:val="00331074"/>
    <w:rsid w:val="003310D1"/>
    <w:rsid w:val="00331169"/>
    <w:rsid w:val="00331301"/>
    <w:rsid w:val="003316F6"/>
    <w:rsid w:val="0033176A"/>
    <w:rsid w:val="00331A74"/>
    <w:rsid w:val="00331B03"/>
    <w:rsid w:val="00331F8E"/>
    <w:rsid w:val="00332047"/>
    <w:rsid w:val="00332437"/>
    <w:rsid w:val="00332737"/>
    <w:rsid w:val="00332CCA"/>
    <w:rsid w:val="0033329C"/>
    <w:rsid w:val="003332C4"/>
    <w:rsid w:val="003335CC"/>
    <w:rsid w:val="003339D7"/>
    <w:rsid w:val="003341E3"/>
    <w:rsid w:val="003344AC"/>
    <w:rsid w:val="00334784"/>
    <w:rsid w:val="00334D08"/>
    <w:rsid w:val="00334D90"/>
    <w:rsid w:val="00334ED6"/>
    <w:rsid w:val="00335632"/>
    <w:rsid w:val="003358F1"/>
    <w:rsid w:val="00335ACB"/>
    <w:rsid w:val="00335BCF"/>
    <w:rsid w:val="00335F64"/>
    <w:rsid w:val="0033631F"/>
    <w:rsid w:val="00336339"/>
    <w:rsid w:val="00336374"/>
    <w:rsid w:val="003368FD"/>
    <w:rsid w:val="00336D27"/>
    <w:rsid w:val="00336D91"/>
    <w:rsid w:val="00336E56"/>
    <w:rsid w:val="003371BB"/>
    <w:rsid w:val="00337447"/>
    <w:rsid w:val="00337DBE"/>
    <w:rsid w:val="003405F6"/>
    <w:rsid w:val="00340642"/>
    <w:rsid w:val="00340683"/>
    <w:rsid w:val="003409DA"/>
    <w:rsid w:val="00340BCF"/>
    <w:rsid w:val="00340E69"/>
    <w:rsid w:val="003411EE"/>
    <w:rsid w:val="00341BEA"/>
    <w:rsid w:val="00341E04"/>
    <w:rsid w:val="0034208C"/>
    <w:rsid w:val="003420F3"/>
    <w:rsid w:val="0034244E"/>
    <w:rsid w:val="0034248F"/>
    <w:rsid w:val="003425CA"/>
    <w:rsid w:val="00342649"/>
    <w:rsid w:val="00343078"/>
    <w:rsid w:val="0034312E"/>
    <w:rsid w:val="00343144"/>
    <w:rsid w:val="003431E4"/>
    <w:rsid w:val="00343235"/>
    <w:rsid w:val="003434A3"/>
    <w:rsid w:val="003435AC"/>
    <w:rsid w:val="00343676"/>
    <w:rsid w:val="0034387E"/>
    <w:rsid w:val="0034394E"/>
    <w:rsid w:val="00344215"/>
    <w:rsid w:val="003442CF"/>
    <w:rsid w:val="0034431D"/>
    <w:rsid w:val="0034457A"/>
    <w:rsid w:val="00344735"/>
    <w:rsid w:val="00344C7C"/>
    <w:rsid w:val="00344D5F"/>
    <w:rsid w:val="0034510C"/>
    <w:rsid w:val="003452F2"/>
    <w:rsid w:val="0034550A"/>
    <w:rsid w:val="003455CA"/>
    <w:rsid w:val="00345816"/>
    <w:rsid w:val="00345B1D"/>
    <w:rsid w:val="003464D2"/>
    <w:rsid w:val="003468A2"/>
    <w:rsid w:val="00346F59"/>
    <w:rsid w:val="00347002"/>
    <w:rsid w:val="0034714E"/>
    <w:rsid w:val="003471E1"/>
    <w:rsid w:val="00347617"/>
    <w:rsid w:val="00350783"/>
    <w:rsid w:val="00350C08"/>
    <w:rsid w:val="00350F54"/>
    <w:rsid w:val="00351665"/>
    <w:rsid w:val="003516A5"/>
    <w:rsid w:val="0035173D"/>
    <w:rsid w:val="00351803"/>
    <w:rsid w:val="00351944"/>
    <w:rsid w:val="00351F9D"/>
    <w:rsid w:val="00352227"/>
    <w:rsid w:val="00352429"/>
    <w:rsid w:val="00352706"/>
    <w:rsid w:val="0035270E"/>
    <w:rsid w:val="0035287E"/>
    <w:rsid w:val="00352D9F"/>
    <w:rsid w:val="00352FF5"/>
    <w:rsid w:val="00353228"/>
    <w:rsid w:val="00353335"/>
    <w:rsid w:val="003534CE"/>
    <w:rsid w:val="003534D1"/>
    <w:rsid w:val="003539E5"/>
    <w:rsid w:val="003539F8"/>
    <w:rsid w:val="00353C3D"/>
    <w:rsid w:val="0035411A"/>
    <w:rsid w:val="00354239"/>
    <w:rsid w:val="00354271"/>
    <w:rsid w:val="00354329"/>
    <w:rsid w:val="003543D7"/>
    <w:rsid w:val="003548DF"/>
    <w:rsid w:val="00354ABF"/>
    <w:rsid w:val="00355582"/>
    <w:rsid w:val="003557A5"/>
    <w:rsid w:val="0035585D"/>
    <w:rsid w:val="00355C16"/>
    <w:rsid w:val="00355DFF"/>
    <w:rsid w:val="00356329"/>
    <w:rsid w:val="003569B5"/>
    <w:rsid w:val="00356A46"/>
    <w:rsid w:val="00356AE7"/>
    <w:rsid w:val="00356BA2"/>
    <w:rsid w:val="00356E69"/>
    <w:rsid w:val="003574C4"/>
    <w:rsid w:val="00357C07"/>
    <w:rsid w:val="00360875"/>
    <w:rsid w:val="00360958"/>
    <w:rsid w:val="003612F6"/>
    <w:rsid w:val="00361BCA"/>
    <w:rsid w:val="00361BF6"/>
    <w:rsid w:val="00361C87"/>
    <w:rsid w:val="00361D56"/>
    <w:rsid w:val="0036224A"/>
    <w:rsid w:val="0036227F"/>
    <w:rsid w:val="0036263C"/>
    <w:rsid w:val="003626CD"/>
    <w:rsid w:val="003627D5"/>
    <w:rsid w:val="0036284C"/>
    <w:rsid w:val="00362CA9"/>
    <w:rsid w:val="00362D61"/>
    <w:rsid w:val="00362D8B"/>
    <w:rsid w:val="00362F9E"/>
    <w:rsid w:val="00363080"/>
    <w:rsid w:val="003632F5"/>
    <w:rsid w:val="00363627"/>
    <w:rsid w:val="0036388A"/>
    <w:rsid w:val="00363AF9"/>
    <w:rsid w:val="00363D5E"/>
    <w:rsid w:val="00363EC6"/>
    <w:rsid w:val="00363F09"/>
    <w:rsid w:val="00364854"/>
    <w:rsid w:val="00364892"/>
    <w:rsid w:val="00364DF4"/>
    <w:rsid w:val="00364ED8"/>
    <w:rsid w:val="0036564C"/>
    <w:rsid w:val="00365A4E"/>
    <w:rsid w:val="00365ADF"/>
    <w:rsid w:val="00365CCB"/>
    <w:rsid w:val="00365DF6"/>
    <w:rsid w:val="00366432"/>
    <w:rsid w:val="0036686F"/>
    <w:rsid w:val="0036693A"/>
    <w:rsid w:val="003669D9"/>
    <w:rsid w:val="00367182"/>
    <w:rsid w:val="00367A0A"/>
    <w:rsid w:val="00367E27"/>
    <w:rsid w:val="00370145"/>
    <w:rsid w:val="003702D6"/>
    <w:rsid w:val="0037049D"/>
    <w:rsid w:val="003707E6"/>
    <w:rsid w:val="00370CC2"/>
    <w:rsid w:val="00370E86"/>
    <w:rsid w:val="00371252"/>
    <w:rsid w:val="003712A5"/>
    <w:rsid w:val="003713C0"/>
    <w:rsid w:val="003717A3"/>
    <w:rsid w:val="00371D16"/>
    <w:rsid w:val="003722E6"/>
    <w:rsid w:val="00372337"/>
    <w:rsid w:val="003728C9"/>
    <w:rsid w:val="00372A50"/>
    <w:rsid w:val="00372B11"/>
    <w:rsid w:val="00372D67"/>
    <w:rsid w:val="00373131"/>
    <w:rsid w:val="00373FD7"/>
    <w:rsid w:val="00374529"/>
    <w:rsid w:val="00374588"/>
    <w:rsid w:val="00374767"/>
    <w:rsid w:val="00374779"/>
    <w:rsid w:val="00374A94"/>
    <w:rsid w:val="00374D39"/>
    <w:rsid w:val="003758FE"/>
    <w:rsid w:val="00375F5C"/>
    <w:rsid w:val="0037611F"/>
    <w:rsid w:val="00376302"/>
    <w:rsid w:val="003766F8"/>
    <w:rsid w:val="00376AA8"/>
    <w:rsid w:val="00377187"/>
    <w:rsid w:val="00377266"/>
    <w:rsid w:val="0037727C"/>
    <w:rsid w:val="0037736E"/>
    <w:rsid w:val="003775A5"/>
    <w:rsid w:val="00377EC6"/>
    <w:rsid w:val="00377EEF"/>
    <w:rsid w:val="00380114"/>
    <w:rsid w:val="0038012B"/>
    <w:rsid w:val="0038022F"/>
    <w:rsid w:val="0038030A"/>
    <w:rsid w:val="003803A9"/>
    <w:rsid w:val="003807E5"/>
    <w:rsid w:val="00380B1E"/>
    <w:rsid w:val="00381459"/>
    <w:rsid w:val="0038150D"/>
    <w:rsid w:val="003816D6"/>
    <w:rsid w:val="0038182F"/>
    <w:rsid w:val="00381A66"/>
    <w:rsid w:val="00381B23"/>
    <w:rsid w:val="00381B34"/>
    <w:rsid w:val="00381B4B"/>
    <w:rsid w:val="00381D73"/>
    <w:rsid w:val="00382109"/>
    <w:rsid w:val="003821BA"/>
    <w:rsid w:val="00382204"/>
    <w:rsid w:val="0038232F"/>
    <w:rsid w:val="0038285C"/>
    <w:rsid w:val="00382E18"/>
    <w:rsid w:val="00383061"/>
    <w:rsid w:val="00383304"/>
    <w:rsid w:val="003834A6"/>
    <w:rsid w:val="00383BDA"/>
    <w:rsid w:val="00383EC1"/>
    <w:rsid w:val="00384057"/>
    <w:rsid w:val="00384559"/>
    <w:rsid w:val="003846B7"/>
    <w:rsid w:val="0038478A"/>
    <w:rsid w:val="00384843"/>
    <w:rsid w:val="00384E58"/>
    <w:rsid w:val="00384F89"/>
    <w:rsid w:val="003850AB"/>
    <w:rsid w:val="00385582"/>
    <w:rsid w:val="003858A1"/>
    <w:rsid w:val="003858C4"/>
    <w:rsid w:val="00385E3D"/>
    <w:rsid w:val="00385FF7"/>
    <w:rsid w:val="00386050"/>
    <w:rsid w:val="003865DE"/>
    <w:rsid w:val="0038660A"/>
    <w:rsid w:val="00386D1A"/>
    <w:rsid w:val="003870AD"/>
    <w:rsid w:val="00387F41"/>
    <w:rsid w:val="003900F6"/>
    <w:rsid w:val="00390332"/>
    <w:rsid w:val="0039035A"/>
    <w:rsid w:val="00390570"/>
    <w:rsid w:val="003906DE"/>
    <w:rsid w:val="00390762"/>
    <w:rsid w:val="00390C87"/>
    <w:rsid w:val="00390C8E"/>
    <w:rsid w:val="00390CAD"/>
    <w:rsid w:val="00390EC0"/>
    <w:rsid w:val="0039107E"/>
    <w:rsid w:val="0039141F"/>
    <w:rsid w:val="00391580"/>
    <w:rsid w:val="003919FB"/>
    <w:rsid w:val="00391D76"/>
    <w:rsid w:val="00391FA3"/>
    <w:rsid w:val="003921FE"/>
    <w:rsid w:val="003923C0"/>
    <w:rsid w:val="0039276F"/>
    <w:rsid w:val="003929D2"/>
    <w:rsid w:val="00392CA8"/>
    <w:rsid w:val="00392CFB"/>
    <w:rsid w:val="00393183"/>
    <w:rsid w:val="003931D3"/>
    <w:rsid w:val="00393223"/>
    <w:rsid w:val="0039323E"/>
    <w:rsid w:val="003933A2"/>
    <w:rsid w:val="00393743"/>
    <w:rsid w:val="00393AD8"/>
    <w:rsid w:val="00393BD8"/>
    <w:rsid w:val="00393CF3"/>
    <w:rsid w:val="003942EB"/>
    <w:rsid w:val="003949DC"/>
    <w:rsid w:val="00394A9F"/>
    <w:rsid w:val="00394C1B"/>
    <w:rsid w:val="0039511F"/>
    <w:rsid w:val="00395558"/>
    <w:rsid w:val="00395837"/>
    <w:rsid w:val="00395ADF"/>
    <w:rsid w:val="00395B6F"/>
    <w:rsid w:val="00395D96"/>
    <w:rsid w:val="00395FD1"/>
    <w:rsid w:val="00396176"/>
    <w:rsid w:val="0039627F"/>
    <w:rsid w:val="00396618"/>
    <w:rsid w:val="00396619"/>
    <w:rsid w:val="0039688D"/>
    <w:rsid w:val="00396CC4"/>
    <w:rsid w:val="00396D6C"/>
    <w:rsid w:val="003974A8"/>
    <w:rsid w:val="003974D1"/>
    <w:rsid w:val="003976FA"/>
    <w:rsid w:val="00397D8F"/>
    <w:rsid w:val="00397F91"/>
    <w:rsid w:val="003A002E"/>
    <w:rsid w:val="003A0216"/>
    <w:rsid w:val="003A04EA"/>
    <w:rsid w:val="003A0AAA"/>
    <w:rsid w:val="003A0B5D"/>
    <w:rsid w:val="003A0B7F"/>
    <w:rsid w:val="003A0BAA"/>
    <w:rsid w:val="003A0F13"/>
    <w:rsid w:val="003A108A"/>
    <w:rsid w:val="003A1131"/>
    <w:rsid w:val="003A2251"/>
    <w:rsid w:val="003A248D"/>
    <w:rsid w:val="003A28CD"/>
    <w:rsid w:val="003A2C8F"/>
    <w:rsid w:val="003A30F9"/>
    <w:rsid w:val="003A31E1"/>
    <w:rsid w:val="003A3273"/>
    <w:rsid w:val="003A33C8"/>
    <w:rsid w:val="003A3689"/>
    <w:rsid w:val="003A3752"/>
    <w:rsid w:val="003A39FE"/>
    <w:rsid w:val="003A3A0F"/>
    <w:rsid w:val="003A3BC8"/>
    <w:rsid w:val="003A3C99"/>
    <w:rsid w:val="003A3D3A"/>
    <w:rsid w:val="003A42A5"/>
    <w:rsid w:val="003A4425"/>
    <w:rsid w:val="003A442E"/>
    <w:rsid w:val="003A4520"/>
    <w:rsid w:val="003A4862"/>
    <w:rsid w:val="003A4913"/>
    <w:rsid w:val="003A4EAE"/>
    <w:rsid w:val="003A52AF"/>
    <w:rsid w:val="003A5E15"/>
    <w:rsid w:val="003A5E31"/>
    <w:rsid w:val="003A5E78"/>
    <w:rsid w:val="003A63F3"/>
    <w:rsid w:val="003A6558"/>
    <w:rsid w:val="003A67FE"/>
    <w:rsid w:val="003A6A28"/>
    <w:rsid w:val="003A6E09"/>
    <w:rsid w:val="003A6EED"/>
    <w:rsid w:val="003A6F0C"/>
    <w:rsid w:val="003A7034"/>
    <w:rsid w:val="003A74AA"/>
    <w:rsid w:val="003A790A"/>
    <w:rsid w:val="003A7952"/>
    <w:rsid w:val="003A7F6A"/>
    <w:rsid w:val="003B0083"/>
    <w:rsid w:val="003B01E7"/>
    <w:rsid w:val="003B0765"/>
    <w:rsid w:val="003B0791"/>
    <w:rsid w:val="003B07BD"/>
    <w:rsid w:val="003B07E7"/>
    <w:rsid w:val="003B08D8"/>
    <w:rsid w:val="003B08FF"/>
    <w:rsid w:val="003B0A87"/>
    <w:rsid w:val="003B0C93"/>
    <w:rsid w:val="003B114A"/>
    <w:rsid w:val="003B1846"/>
    <w:rsid w:val="003B1C59"/>
    <w:rsid w:val="003B1CC0"/>
    <w:rsid w:val="003B1DFB"/>
    <w:rsid w:val="003B2059"/>
    <w:rsid w:val="003B2297"/>
    <w:rsid w:val="003B22AA"/>
    <w:rsid w:val="003B22C3"/>
    <w:rsid w:val="003B22FF"/>
    <w:rsid w:val="003B257F"/>
    <w:rsid w:val="003B25CF"/>
    <w:rsid w:val="003B267D"/>
    <w:rsid w:val="003B2740"/>
    <w:rsid w:val="003B2857"/>
    <w:rsid w:val="003B2C78"/>
    <w:rsid w:val="003B3102"/>
    <w:rsid w:val="003B338F"/>
    <w:rsid w:val="003B3526"/>
    <w:rsid w:val="003B36B6"/>
    <w:rsid w:val="003B38E6"/>
    <w:rsid w:val="003B39EF"/>
    <w:rsid w:val="003B3D3F"/>
    <w:rsid w:val="003B3F00"/>
    <w:rsid w:val="003B4347"/>
    <w:rsid w:val="003B4352"/>
    <w:rsid w:val="003B43FD"/>
    <w:rsid w:val="003B46E3"/>
    <w:rsid w:val="003B4767"/>
    <w:rsid w:val="003B4C6E"/>
    <w:rsid w:val="003B4C94"/>
    <w:rsid w:val="003B4E8C"/>
    <w:rsid w:val="003B5521"/>
    <w:rsid w:val="003B55A2"/>
    <w:rsid w:val="003B56C0"/>
    <w:rsid w:val="003B5ACD"/>
    <w:rsid w:val="003B6833"/>
    <w:rsid w:val="003B6A48"/>
    <w:rsid w:val="003B6ACD"/>
    <w:rsid w:val="003B6EE2"/>
    <w:rsid w:val="003B72BC"/>
    <w:rsid w:val="003B7377"/>
    <w:rsid w:val="003B78F0"/>
    <w:rsid w:val="003C037C"/>
    <w:rsid w:val="003C07A1"/>
    <w:rsid w:val="003C0ADF"/>
    <w:rsid w:val="003C0DDC"/>
    <w:rsid w:val="003C18CD"/>
    <w:rsid w:val="003C1A3A"/>
    <w:rsid w:val="003C2003"/>
    <w:rsid w:val="003C2664"/>
    <w:rsid w:val="003C27FC"/>
    <w:rsid w:val="003C29E7"/>
    <w:rsid w:val="003C2C93"/>
    <w:rsid w:val="003C2D20"/>
    <w:rsid w:val="003C2D5E"/>
    <w:rsid w:val="003C2E05"/>
    <w:rsid w:val="003C2E0E"/>
    <w:rsid w:val="003C2FB1"/>
    <w:rsid w:val="003C3373"/>
    <w:rsid w:val="003C33E9"/>
    <w:rsid w:val="003C34FB"/>
    <w:rsid w:val="003C39EA"/>
    <w:rsid w:val="003C3B89"/>
    <w:rsid w:val="003C3D3F"/>
    <w:rsid w:val="003C3F29"/>
    <w:rsid w:val="003C3F3F"/>
    <w:rsid w:val="003C40A6"/>
    <w:rsid w:val="003C41D0"/>
    <w:rsid w:val="003C47A5"/>
    <w:rsid w:val="003C4C1C"/>
    <w:rsid w:val="003C4CD3"/>
    <w:rsid w:val="003C50B0"/>
    <w:rsid w:val="003C50FD"/>
    <w:rsid w:val="003C5364"/>
    <w:rsid w:val="003C54D5"/>
    <w:rsid w:val="003C59D0"/>
    <w:rsid w:val="003C5C1A"/>
    <w:rsid w:val="003C5CD0"/>
    <w:rsid w:val="003C603E"/>
    <w:rsid w:val="003C64EB"/>
    <w:rsid w:val="003C6DE2"/>
    <w:rsid w:val="003C6E2D"/>
    <w:rsid w:val="003C7195"/>
    <w:rsid w:val="003C71FC"/>
    <w:rsid w:val="003C763B"/>
    <w:rsid w:val="003C77D3"/>
    <w:rsid w:val="003C7B4C"/>
    <w:rsid w:val="003C7B93"/>
    <w:rsid w:val="003D018F"/>
    <w:rsid w:val="003D0D6B"/>
    <w:rsid w:val="003D1578"/>
    <w:rsid w:val="003D15EA"/>
    <w:rsid w:val="003D170B"/>
    <w:rsid w:val="003D185C"/>
    <w:rsid w:val="003D19EE"/>
    <w:rsid w:val="003D1BCB"/>
    <w:rsid w:val="003D1FA7"/>
    <w:rsid w:val="003D219F"/>
    <w:rsid w:val="003D2369"/>
    <w:rsid w:val="003D310C"/>
    <w:rsid w:val="003D325C"/>
    <w:rsid w:val="003D358A"/>
    <w:rsid w:val="003D3604"/>
    <w:rsid w:val="003D3779"/>
    <w:rsid w:val="003D38A7"/>
    <w:rsid w:val="003D3A93"/>
    <w:rsid w:val="003D461D"/>
    <w:rsid w:val="003D4742"/>
    <w:rsid w:val="003D4C03"/>
    <w:rsid w:val="003D5505"/>
    <w:rsid w:val="003D55C3"/>
    <w:rsid w:val="003D56F2"/>
    <w:rsid w:val="003D5E81"/>
    <w:rsid w:val="003D6504"/>
    <w:rsid w:val="003D687A"/>
    <w:rsid w:val="003D6887"/>
    <w:rsid w:val="003D6A17"/>
    <w:rsid w:val="003D6B6A"/>
    <w:rsid w:val="003D6B84"/>
    <w:rsid w:val="003D6D97"/>
    <w:rsid w:val="003D6EB3"/>
    <w:rsid w:val="003D734C"/>
    <w:rsid w:val="003D74CA"/>
    <w:rsid w:val="003D74D0"/>
    <w:rsid w:val="003D7532"/>
    <w:rsid w:val="003D75AF"/>
    <w:rsid w:val="003D77F4"/>
    <w:rsid w:val="003D7865"/>
    <w:rsid w:val="003D7AF5"/>
    <w:rsid w:val="003D7D4A"/>
    <w:rsid w:val="003E000B"/>
    <w:rsid w:val="003E010E"/>
    <w:rsid w:val="003E066B"/>
    <w:rsid w:val="003E082C"/>
    <w:rsid w:val="003E0B8C"/>
    <w:rsid w:val="003E11A5"/>
    <w:rsid w:val="003E1263"/>
    <w:rsid w:val="003E1662"/>
    <w:rsid w:val="003E1949"/>
    <w:rsid w:val="003E1A75"/>
    <w:rsid w:val="003E1C16"/>
    <w:rsid w:val="003E1D82"/>
    <w:rsid w:val="003E1EA4"/>
    <w:rsid w:val="003E1ED9"/>
    <w:rsid w:val="003E2018"/>
    <w:rsid w:val="003E2473"/>
    <w:rsid w:val="003E2749"/>
    <w:rsid w:val="003E27E5"/>
    <w:rsid w:val="003E2C22"/>
    <w:rsid w:val="003E2EEF"/>
    <w:rsid w:val="003E3137"/>
    <w:rsid w:val="003E320B"/>
    <w:rsid w:val="003E3501"/>
    <w:rsid w:val="003E38BA"/>
    <w:rsid w:val="003E3AA3"/>
    <w:rsid w:val="003E3F57"/>
    <w:rsid w:val="003E3F7C"/>
    <w:rsid w:val="003E433A"/>
    <w:rsid w:val="003E49A4"/>
    <w:rsid w:val="003E4AA8"/>
    <w:rsid w:val="003E4B54"/>
    <w:rsid w:val="003E4C9F"/>
    <w:rsid w:val="003E4EA8"/>
    <w:rsid w:val="003E5064"/>
    <w:rsid w:val="003E574F"/>
    <w:rsid w:val="003E57E9"/>
    <w:rsid w:val="003E5A0D"/>
    <w:rsid w:val="003E5D78"/>
    <w:rsid w:val="003E5DA2"/>
    <w:rsid w:val="003E5E55"/>
    <w:rsid w:val="003E61D4"/>
    <w:rsid w:val="003E62CC"/>
    <w:rsid w:val="003E63F3"/>
    <w:rsid w:val="003E6611"/>
    <w:rsid w:val="003E6886"/>
    <w:rsid w:val="003E6BFD"/>
    <w:rsid w:val="003E6D3D"/>
    <w:rsid w:val="003E6FDA"/>
    <w:rsid w:val="003E7037"/>
    <w:rsid w:val="003E74E7"/>
    <w:rsid w:val="003E756D"/>
    <w:rsid w:val="003E78C4"/>
    <w:rsid w:val="003E7987"/>
    <w:rsid w:val="003F07E3"/>
    <w:rsid w:val="003F0B40"/>
    <w:rsid w:val="003F159D"/>
    <w:rsid w:val="003F15C2"/>
    <w:rsid w:val="003F1600"/>
    <w:rsid w:val="003F19D2"/>
    <w:rsid w:val="003F1ABE"/>
    <w:rsid w:val="003F1C99"/>
    <w:rsid w:val="003F1D3F"/>
    <w:rsid w:val="003F2371"/>
    <w:rsid w:val="003F250D"/>
    <w:rsid w:val="003F252F"/>
    <w:rsid w:val="003F267C"/>
    <w:rsid w:val="003F273E"/>
    <w:rsid w:val="003F288C"/>
    <w:rsid w:val="003F28AB"/>
    <w:rsid w:val="003F2A93"/>
    <w:rsid w:val="003F3178"/>
    <w:rsid w:val="003F31C1"/>
    <w:rsid w:val="003F36AA"/>
    <w:rsid w:val="003F3740"/>
    <w:rsid w:val="003F3A3F"/>
    <w:rsid w:val="003F3DA4"/>
    <w:rsid w:val="003F4045"/>
    <w:rsid w:val="003F4052"/>
    <w:rsid w:val="003F429D"/>
    <w:rsid w:val="003F4A58"/>
    <w:rsid w:val="003F4B72"/>
    <w:rsid w:val="003F4F46"/>
    <w:rsid w:val="003F54E1"/>
    <w:rsid w:val="003F54EC"/>
    <w:rsid w:val="003F5777"/>
    <w:rsid w:val="003F5871"/>
    <w:rsid w:val="003F5BAA"/>
    <w:rsid w:val="003F5DE8"/>
    <w:rsid w:val="003F60A5"/>
    <w:rsid w:val="003F626B"/>
    <w:rsid w:val="003F6694"/>
    <w:rsid w:val="003F747D"/>
    <w:rsid w:val="003F79BD"/>
    <w:rsid w:val="003F7B30"/>
    <w:rsid w:val="003F7B5E"/>
    <w:rsid w:val="003F7B87"/>
    <w:rsid w:val="003F7C25"/>
    <w:rsid w:val="003F7C39"/>
    <w:rsid w:val="004001A7"/>
    <w:rsid w:val="00400DAB"/>
    <w:rsid w:val="00400F60"/>
    <w:rsid w:val="00401741"/>
    <w:rsid w:val="0040184A"/>
    <w:rsid w:val="00401EE8"/>
    <w:rsid w:val="00401FE6"/>
    <w:rsid w:val="004023B1"/>
    <w:rsid w:val="00402601"/>
    <w:rsid w:val="00402854"/>
    <w:rsid w:val="00402A4F"/>
    <w:rsid w:val="00402FD8"/>
    <w:rsid w:val="0040318F"/>
    <w:rsid w:val="00403340"/>
    <w:rsid w:val="0040353F"/>
    <w:rsid w:val="00403857"/>
    <w:rsid w:val="00403877"/>
    <w:rsid w:val="00403980"/>
    <w:rsid w:val="00403CDE"/>
    <w:rsid w:val="004041E2"/>
    <w:rsid w:val="004044B5"/>
    <w:rsid w:val="00405038"/>
    <w:rsid w:val="0040607A"/>
    <w:rsid w:val="00406198"/>
    <w:rsid w:val="004065B9"/>
    <w:rsid w:val="004067A5"/>
    <w:rsid w:val="00406854"/>
    <w:rsid w:val="00407680"/>
    <w:rsid w:val="004077C5"/>
    <w:rsid w:val="00407B7D"/>
    <w:rsid w:val="00407CA6"/>
    <w:rsid w:val="00410272"/>
    <w:rsid w:val="004103B4"/>
    <w:rsid w:val="004107BE"/>
    <w:rsid w:val="00410D25"/>
    <w:rsid w:val="00410F95"/>
    <w:rsid w:val="00411090"/>
    <w:rsid w:val="00411099"/>
    <w:rsid w:val="00411123"/>
    <w:rsid w:val="00411181"/>
    <w:rsid w:val="00411672"/>
    <w:rsid w:val="004117C1"/>
    <w:rsid w:val="00411B71"/>
    <w:rsid w:val="00411B8F"/>
    <w:rsid w:val="00411BD9"/>
    <w:rsid w:val="00411BDF"/>
    <w:rsid w:val="0041232A"/>
    <w:rsid w:val="0041294F"/>
    <w:rsid w:val="00412D82"/>
    <w:rsid w:val="00412F81"/>
    <w:rsid w:val="0041305F"/>
    <w:rsid w:val="004130C9"/>
    <w:rsid w:val="0041361C"/>
    <w:rsid w:val="0041364C"/>
    <w:rsid w:val="0041389A"/>
    <w:rsid w:val="004138BB"/>
    <w:rsid w:val="004139BC"/>
    <w:rsid w:val="00413FC7"/>
    <w:rsid w:val="00414946"/>
    <w:rsid w:val="00414951"/>
    <w:rsid w:val="00414A4D"/>
    <w:rsid w:val="00415096"/>
    <w:rsid w:val="0041520F"/>
    <w:rsid w:val="004152F2"/>
    <w:rsid w:val="004157EA"/>
    <w:rsid w:val="004159D5"/>
    <w:rsid w:val="00415A80"/>
    <w:rsid w:val="00415C1B"/>
    <w:rsid w:val="00415C3B"/>
    <w:rsid w:val="004160CD"/>
    <w:rsid w:val="00416245"/>
    <w:rsid w:val="00416689"/>
    <w:rsid w:val="00416705"/>
    <w:rsid w:val="00416E32"/>
    <w:rsid w:val="00416F65"/>
    <w:rsid w:val="0041736C"/>
    <w:rsid w:val="004174DA"/>
    <w:rsid w:val="0041773A"/>
    <w:rsid w:val="00417B6A"/>
    <w:rsid w:val="00417BC9"/>
    <w:rsid w:val="00417DFD"/>
    <w:rsid w:val="004201BE"/>
    <w:rsid w:val="004202A5"/>
    <w:rsid w:val="00420432"/>
    <w:rsid w:val="00420529"/>
    <w:rsid w:val="00420567"/>
    <w:rsid w:val="00420741"/>
    <w:rsid w:val="00420A9C"/>
    <w:rsid w:val="00420ECD"/>
    <w:rsid w:val="00420FAE"/>
    <w:rsid w:val="0042141F"/>
    <w:rsid w:val="00421420"/>
    <w:rsid w:val="0042142D"/>
    <w:rsid w:val="0042180D"/>
    <w:rsid w:val="00422129"/>
    <w:rsid w:val="00422CA9"/>
    <w:rsid w:val="00422E7A"/>
    <w:rsid w:val="00423134"/>
    <w:rsid w:val="0042343D"/>
    <w:rsid w:val="0042348F"/>
    <w:rsid w:val="00423B79"/>
    <w:rsid w:val="00423DDE"/>
    <w:rsid w:val="00423E6C"/>
    <w:rsid w:val="00423F0E"/>
    <w:rsid w:val="00424008"/>
    <w:rsid w:val="004246F5"/>
    <w:rsid w:val="00424AAE"/>
    <w:rsid w:val="004250F1"/>
    <w:rsid w:val="004251AD"/>
    <w:rsid w:val="00425B04"/>
    <w:rsid w:val="00425D03"/>
    <w:rsid w:val="00425DA9"/>
    <w:rsid w:val="00426311"/>
    <w:rsid w:val="00426540"/>
    <w:rsid w:val="004268C2"/>
    <w:rsid w:val="00426F43"/>
    <w:rsid w:val="00426FF4"/>
    <w:rsid w:val="00427388"/>
    <w:rsid w:val="00427724"/>
    <w:rsid w:val="00427869"/>
    <w:rsid w:val="00427B2B"/>
    <w:rsid w:val="00427D38"/>
    <w:rsid w:val="004303ED"/>
    <w:rsid w:val="00430563"/>
    <w:rsid w:val="00430595"/>
    <w:rsid w:val="0043095D"/>
    <w:rsid w:val="00430BC2"/>
    <w:rsid w:val="00430C86"/>
    <w:rsid w:val="0043117C"/>
    <w:rsid w:val="0043141B"/>
    <w:rsid w:val="004317A7"/>
    <w:rsid w:val="00431884"/>
    <w:rsid w:val="004318CA"/>
    <w:rsid w:val="00432135"/>
    <w:rsid w:val="00432A3C"/>
    <w:rsid w:val="00432CA1"/>
    <w:rsid w:val="00432E7C"/>
    <w:rsid w:val="00432F95"/>
    <w:rsid w:val="0043349E"/>
    <w:rsid w:val="00433BC1"/>
    <w:rsid w:val="00433EAA"/>
    <w:rsid w:val="00433FB7"/>
    <w:rsid w:val="004340A1"/>
    <w:rsid w:val="00434550"/>
    <w:rsid w:val="00434ED7"/>
    <w:rsid w:val="00434EF7"/>
    <w:rsid w:val="004351BF"/>
    <w:rsid w:val="004352F6"/>
    <w:rsid w:val="00435339"/>
    <w:rsid w:val="00435DF3"/>
    <w:rsid w:val="00435EC2"/>
    <w:rsid w:val="00435F00"/>
    <w:rsid w:val="00436156"/>
    <w:rsid w:val="0043661E"/>
    <w:rsid w:val="0043764D"/>
    <w:rsid w:val="004378D3"/>
    <w:rsid w:val="00437B65"/>
    <w:rsid w:val="00437F8B"/>
    <w:rsid w:val="004407D8"/>
    <w:rsid w:val="0044081C"/>
    <w:rsid w:val="00440866"/>
    <w:rsid w:val="00440CA3"/>
    <w:rsid w:val="00440CA4"/>
    <w:rsid w:val="00440CE6"/>
    <w:rsid w:val="00441B3F"/>
    <w:rsid w:val="00441CCE"/>
    <w:rsid w:val="00442187"/>
    <w:rsid w:val="00442357"/>
    <w:rsid w:val="004423DE"/>
    <w:rsid w:val="004424B9"/>
    <w:rsid w:val="00442793"/>
    <w:rsid w:val="00442A67"/>
    <w:rsid w:val="00442B36"/>
    <w:rsid w:val="00442DB0"/>
    <w:rsid w:val="00442FAC"/>
    <w:rsid w:val="0044312A"/>
    <w:rsid w:val="004433BE"/>
    <w:rsid w:val="004434E2"/>
    <w:rsid w:val="0044385E"/>
    <w:rsid w:val="00443C6C"/>
    <w:rsid w:val="00443D0B"/>
    <w:rsid w:val="00444068"/>
    <w:rsid w:val="0044423D"/>
    <w:rsid w:val="004449B5"/>
    <w:rsid w:val="00444D93"/>
    <w:rsid w:val="00444ECA"/>
    <w:rsid w:val="00445039"/>
    <w:rsid w:val="0044520B"/>
    <w:rsid w:val="004456A5"/>
    <w:rsid w:val="004457BE"/>
    <w:rsid w:val="00445CF9"/>
    <w:rsid w:val="00445DB6"/>
    <w:rsid w:val="00445DC1"/>
    <w:rsid w:val="00445E52"/>
    <w:rsid w:val="00445F98"/>
    <w:rsid w:val="0044627B"/>
    <w:rsid w:val="00446619"/>
    <w:rsid w:val="00446683"/>
    <w:rsid w:val="00446958"/>
    <w:rsid w:val="00446AE0"/>
    <w:rsid w:val="00446ED4"/>
    <w:rsid w:val="00446FAC"/>
    <w:rsid w:val="0044719F"/>
    <w:rsid w:val="0044796C"/>
    <w:rsid w:val="00447BD7"/>
    <w:rsid w:val="00447F6C"/>
    <w:rsid w:val="004500CB"/>
    <w:rsid w:val="0045021D"/>
    <w:rsid w:val="004504AC"/>
    <w:rsid w:val="0045051B"/>
    <w:rsid w:val="004505A8"/>
    <w:rsid w:val="004507DF"/>
    <w:rsid w:val="00450916"/>
    <w:rsid w:val="00450A34"/>
    <w:rsid w:val="00450BF2"/>
    <w:rsid w:val="00450EC3"/>
    <w:rsid w:val="0045144F"/>
    <w:rsid w:val="00451990"/>
    <w:rsid w:val="004519DF"/>
    <w:rsid w:val="00451AE8"/>
    <w:rsid w:val="0045205D"/>
    <w:rsid w:val="0045216F"/>
    <w:rsid w:val="004525CA"/>
    <w:rsid w:val="0045269B"/>
    <w:rsid w:val="00452F22"/>
    <w:rsid w:val="00452FF9"/>
    <w:rsid w:val="00453235"/>
    <w:rsid w:val="00453A97"/>
    <w:rsid w:val="00453BBA"/>
    <w:rsid w:val="004541EC"/>
    <w:rsid w:val="00454339"/>
    <w:rsid w:val="0045446D"/>
    <w:rsid w:val="00454481"/>
    <w:rsid w:val="0045448F"/>
    <w:rsid w:val="0045489C"/>
    <w:rsid w:val="00454BB2"/>
    <w:rsid w:val="00454CFD"/>
    <w:rsid w:val="004552A2"/>
    <w:rsid w:val="0045536C"/>
    <w:rsid w:val="0045547A"/>
    <w:rsid w:val="00455561"/>
    <w:rsid w:val="00455BFA"/>
    <w:rsid w:val="00455D84"/>
    <w:rsid w:val="00455F19"/>
    <w:rsid w:val="004561D0"/>
    <w:rsid w:val="004563BC"/>
    <w:rsid w:val="004566D2"/>
    <w:rsid w:val="00456A32"/>
    <w:rsid w:val="00456D9C"/>
    <w:rsid w:val="0045731A"/>
    <w:rsid w:val="004575C8"/>
    <w:rsid w:val="00457611"/>
    <w:rsid w:val="004576F3"/>
    <w:rsid w:val="00457BB0"/>
    <w:rsid w:val="00457C6A"/>
    <w:rsid w:val="00457F5D"/>
    <w:rsid w:val="0046003A"/>
    <w:rsid w:val="004600CF"/>
    <w:rsid w:val="0046017C"/>
    <w:rsid w:val="004601AB"/>
    <w:rsid w:val="00460C01"/>
    <w:rsid w:val="00460D3D"/>
    <w:rsid w:val="004611FE"/>
    <w:rsid w:val="00461483"/>
    <w:rsid w:val="004615A0"/>
    <w:rsid w:val="0046181F"/>
    <w:rsid w:val="004618BF"/>
    <w:rsid w:val="0046196B"/>
    <w:rsid w:val="00461AC2"/>
    <w:rsid w:val="00461B9A"/>
    <w:rsid w:val="00461C08"/>
    <w:rsid w:val="00461EAE"/>
    <w:rsid w:val="00462282"/>
    <w:rsid w:val="004622B4"/>
    <w:rsid w:val="004629B0"/>
    <w:rsid w:val="00462BFE"/>
    <w:rsid w:val="0046386D"/>
    <w:rsid w:val="00464207"/>
    <w:rsid w:val="004642F9"/>
    <w:rsid w:val="0046436B"/>
    <w:rsid w:val="00464370"/>
    <w:rsid w:val="00464413"/>
    <w:rsid w:val="004647D7"/>
    <w:rsid w:val="0046486F"/>
    <w:rsid w:val="004651B9"/>
    <w:rsid w:val="00465258"/>
    <w:rsid w:val="0046539B"/>
    <w:rsid w:val="004653C9"/>
    <w:rsid w:val="004655F0"/>
    <w:rsid w:val="00465B4C"/>
    <w:rsid w:val="00465C8B"/>
    <w:rsid w:val="00465F71"/>
    <w:rsid w:val="0046626C"/>
    <w:rsid w:val="00466305"/>
    <w:rsid w:val="00466506"/>
    <w:rsid w:val="00466954"/>
    <w:rsid w:val="00466A5B"/>
    <w:rsid w:val="00466C22"/>
    <w:rsid w:val="00466EB9"/>
    <w:rsid w:val="00467513"/>
    <w:rsid w:val="00467861"/>
    <w:rsid w:val="00467D0E"/>
    <w:rsid w:val="0047057A"/>
    <w:rsid w:val="00470749"/>
    <w:rsid w:val="00470D4B"/>
    <w:rsid w:val="00470E73"/>
    <w:rsid w:val="0047133D"/>
    <w:rsid w:val="004713DF"/>
    <w:rsid w:val="00471837"/>
    <w:rsid w:val="004720C3"/>
    <w:rsid w:val="004725F8"/>
    <w:rsid w:val="004728B1"/>
    <w:rsid w:val="00472975"/>
    <w:rsid w:val="004729B9"/>
    <w:rsid w:val="00472E3A"/>
    <w:rsid w:val="004730B1"/>
    <w:rsid w:val="004734BF"/>
    <w:rsid w:val="0047362D"/>
    <w:rsid w:val="004736A8"/>
    <w:rsid w:val="004737A8"/>
    <w:rsid w:val="0047388F"/>
    <w:rsid w:val="004738DB"/>
    <w:rsid w:val="00473AAB"/>
    <w:rsid w:val="00474919"/>
    <w:rsid w:val="00474B36"/>
    <w:rsid w:val="00474B93"/>
    <w:rsid w:val="0047514B"/>
    <w:rsid w:val="0047558B"/>
    <w:rsid w:val="004759EB"/>
    <w:rsid w:val="00475A59"/>
    <w:rsid w:val="00475B8A"/>
    <w:rsid w:val="00476067"/>
    <w:rsid w:val="00476337"/>
    <w:rsid w:val="0047668F"/>
    <w:rsid w:val="00476FD9"/>
    <w:rsid w:val="0047714F"/>
    <w:rsid w:val="004772FF"/>
    <w:rsid w:val="004777C1"/>
    <w:rsid w:val="00477B20"/>
    <w:rsid w:val="00480011"/>
    <w:rsid w:val="00480DB0"/>
    <w:rsid w:val="00480E51"/>
    <w:rsid w:val="00481C3F"/>
    <w:rsid w:val="004820B0"/>
    <w:rsid w:val="00482C6E"/>
    <w:rsid w:val="00482C83"/>
    <w:rsid w:val="00482D28"/>
    <w:rsid w:val="00482F1A"/>
    <w:rsid w:val="004832BC"/>
    <w:rsid w:val="0048399E"/>
    <w:rsid w:val="00483D7A"/>
    <w:rsid w:val="00483DDD"/>
    <w:rsid w:val="004841F3"/>
    <w:rsid w:val="0048448A"/>
    <w:rsid w:val="0048465C"/>
    <w:rsid w:val="004853E2"/>
    <w:rsid w:val="00485453"/>
    <w:rsid w:val="00485743"/>
    <w:rsid w:val="004857F4"/>
    <w:rsid w:val="00485C01"/>
    <w:rsid w:val="00486357"/>
    <w:rsid w:val="004864AE"/>
    <w:rsid w:val="004864D5"/>
    <w:rsid w:val="00486564"/>
    <w:rsid w:val="00486584"/>
    <w:rsid w:val="00486738"/>
    <w:rsid w:val="00486758"/>
    <w:rsid w:val="00486942"/>
    <w:rsid w:val="00486D94"/>
    <w:rsid w:val="004871F3"/>
    <w:rsid w:val="00487274"/>
    <w:rsid w:val="004874F8"/>
    <w:rsid w:val="00487908"/>
    <w:rsid w:val="00487C9D"/>
    <w:rsid w:val="00487DD7"/>
    <w:rsid w:val="00490015"/>
    <w:rsid w:val="0049018F"/>
    <w:rsid w:val="004906F0"/>
    <w:rsid w:val="0049081B"/>
    <w:rsid w:val="004909BB"/>
    <w:rsid w:val="00490D88"/>
    <w:rsid w:val="004911E4"/>
    <w:rsid w:val="004914C7"/>
    <w:rsid w:val="00491562"/>
    <w:rsid w:val="00491B46"/>
    <w:rsid w:val="00491C5B"/>
    <w:rsid w:val="0049207E"/>
    <w:rsid w:val="0049214F"/>
    <w:rsid w:val="0049223D"/>
    <w:rsid w:val="00492BF1"/>
    <w:rsid w:val="00492C49"/>
    <w:rsid w:val="00492C9F"/>
    <w:rsid w:val="004931C1"/>
    <w:rsid w:val="0049342E"/>
    <w:rsid w:val="00493E23"/>
    <w:rsid w:val="00494417"/>
    <w:rsid w:val="0049471E"/>
    <w:rsid w:val="004948DB"/>
    <w:rsid w:val="00494B9E"/>
    <w:rsid w:val="00494D97"/>
    <w:rsid w:val="004953A0"/>
    <w:rsid w:val="004954B3"/>
    <w:rsid w:val="00495658"/>
    <w:rsid w:val="004956B4"/>
    <w:rsid w:val="00495CC1"/>
    <w:rsid w:val="00495E77"/>
    <w:rsid w:val="004965D0"/>
    <w:rsid w:val="00496865"/>
    <w:rsid w:val="00497007"/>
    <w:rsid w:val="0049709E"/>
    <w:rsid w:val="0049739D"/>
    <w:rsid w:val="00497517"/>
    <w:rsid w:val="0049766C"/>
    <w:rsid w:val="004978B2"/>
    <w:rsid w:val="004A02CF"/>
    <w:rsid w:val="004A0450"/>
    <w:rsid w:val="004A0519"/>
    <w:rsid w:val="004A0638"/>
    <w:rsid w:val="004A1348"/>
    <w:rsid w:val="004A15E2"/>
    <w:rsid w:val="004A1CB4"/>
    <w:rsid w:val="004A1CD0"/>
    <w:rsid w:val="004A21CE"/>
    <w:rsid w:val="004A2451"/>
    <w:rsid w:val="004A251B"/>
    <w:rsid w:val="004A2974"/>
    <w:rsid w:val="004A29E3"/>
    <w:rsid w:val="004A2DB9"/>
    <w:rsid w:val="004A2E96"/>
    <w:rsid w:val="004A3085"/>
    <w:rsid w:val="004A320A"/>
    <w:rsid w:val="004A3253"/>
    <w:rsid w:val="004A3558"/>
    <w:rsid w:val="004A355D"/>
    <w:rsid w:val="004A3621"/>
    <w:rsid w:val="004A378C"/>
    <w:rsid w:val="004A3B7D"/>
    <w:rsid w:val="004A3B8B"/>
    <w:rsid w:val="004A3E2C"/>
    <w:rsid w:val="004A4274"/>
    <w:rsid w:val="004A4298"/>
    <w:rsid w:val="004A4381"/>
    <w:rsid w:val="004A4701"/>
    <w:rsid w:val="004A4C6C"/>
    <w:rsid w:val="004A4DF0"/>
    <w:rsid w:val="004A52C2"/>
    <w:rsid w:val="004A52E2"/>
    <w:rsid w:val="004A5432"/>
    <w:rsid w:val="004A67B5"/>
    <w:rsid w:val="004A6A7D"/>
    <w:rsid w:val="004A6F4C"/>
    <w:rsid w:val="004A6FEE"/>
    <w:rsid w:val="004A7CE0"/>
    <w:rsid w:val="004A7DD7"/>
    <w:rsid w:val="004A7F08"/>
    <w:rsid w:val="004B020F"/>
    <w:rsid w:val="004B030A"/>
    <w:rsid w:val="004B057E"/>
    <w:rsid w:val="004B0595"/>
    <w:rsid w:val="004B05E3"/>
    <w:rsid w:val="004B0D63"/>
    <w:rsid w:val="004B0F1F"/>
    <w:rsid w:val="004B10AC"/>
    <w:rsid w:val="004B1118"/>
    <w:rsid w:val="004B14C0"/>
    <w:rsid w:val="004B19A5"/>
    <w:rsid w:val="004B1B78"/>
    <w:rsid w:val="004B1CCD"/>
    <w:rsid w:val="004B1E8D"/>
    <w:rsid w:val="004B2069"/>
    <w:rsid w:val="004B2158"/>
    <w:rsid w:val="004B23E8"/>
    <w:rsid w:val="004B25AE"/>
    <w:rsid w:val="004B25BC"/>
    <w:rsid w:val="004B274C"/>
    <w:rsid w:val="004B2B74"/>
    <w:rsid w:val="004B2B8C"/>
    <w:rsid w:val="004B2BD0"/>
    <w:rsid w:val="004B2F82"/>
    <w:rsid w:val="004B3065"/>
    <w:rsid w:val="004B30B8"/>
    <w:rsid w:val="004B3156"/>
    <w:rsid w:val="004B31A6"/>
    <w:rsid w:val="004B34B2"/>
    <w:rsid w:val="004B3B18"/>
    <w:rsid w:val="004B435E"/>
    <w:rsid w:val="004B439F"/>
    <w:rsid w:val="004B4B15"/>
    <w:rsid w:val="004B4D65"/>
    <w:rsid w:val="004B4D6C"/>
    <w:rsid w:val="004B4EED"/>
    <w:rsid w:val="004B51C1"/>
    <w:rsid w:val="004B5538"/>
    <w:rsid w:val="004B591B"/>
    <w:rsid w:val="004B5967"/>
    <w:rsid w:val="004B5D93"/>
    <w:rsid w:val="004B6534"/>
    <w:rsid w:val="004B65E6"/>
    <w:rsid w:val="004B6C28"/>
    <w:rsid w:val="004B6CFD"/>
    <w:rsid w:val="004B733F"/>
    <w:rsid w:val="004B744E"/>
    <w:rsid w:val="004B74F7"/>
    <w:rsid w:val="004B77C9"/>
    <w:rsid w:val="004C0081"/>
    <w:rsid w:val="004C0196"/>
    <w:rsid w:val="004C0A48"/>
    <w:rsid w:val="004C0DD6"/>
    <w:rsid w:val="004C0EB7"/>
    <w:rsid w:val="004C0F58"/>
    <w:rsid w:val="004C1213"/>
    <w:rsid w:val="004C1488"/>
    <w:rsid w:val="004C151B"/>
    <w:rsid w:val="004C186D"/>
    <w:rsid w:val="004C1DF8"/>
    <w:rsid w:val="004C1EA5"/>
    <w:rsid w:val="004C1EF1"/>
    <w:rsid w:val="004C210B"/>
    <w:rsid w:val="004C214D"/>
    <w:rsid w:val="004C22DD"/>
    <w:rsid w:val="004C2761"/>
    <w:rsid w:val="004C2E48"/>
    <w:rsid w:val="004C30A9"/>
    <w:rsid w:val="004C33FD"/>
    <w:rsid w:val="004C3566"/>
    <w:rsid w:val="004C3EB8"/>
    <w:rsid w:val="004C3EE2"/>
    <w:rsid w:val="004C3EE3"/>
    <w:rsid w:val="004C4D23"/>
    <w:rsid w:val="004C4E96"/>
    <w:rsid w:val="004C522C"/>
    <w:rsid w:val="004C529F"/>
    <w:rsid w:val="004C52E7"/>
    <w:rsid w:val="004C6145"/>
    <w:rsid w:val="004C663B"/>
    <w:rsid w:val="004C68DA"/>
    <w:rsid w:val="004C7457"/>
    <w:rsid w:val="004C778F"/>
    <w:rsid w:val="004C7944"/>
    <w:rsid w:val="004C7975"/>
    <w:rsid w:val="004D02D3"/>
    <w:rsid w:val="004D0526"/>
    <w:rsid w:val="004D0577"/>
    <w:rsid w:val="004D08B6"/>
    <w:rsid w:val="004D0B3D"/>
    <w:rsid w:val="004D0D79"/>
    <w:rsid w:val="004D0EF8"/>
    <w:rsid w:val="004D0F36"/>
    <w:rsid w:val="004D1189"/>
    <w:rsid w:val="004D1544"/>
    <w:rsid w:val="004D1653"/>
    <w:rsid w:val="004D1782"/>
    <w:rsid w:val="004D19CC"/>
    <w:rsid w:val="004D1CEA"/>
    <w:rsid w:val="004D1D10"/>
    <w:rsid w:val="004D1F4E"/>
    <w:rsid w:val="004D2405"/>
    <w:rsid w:val="004D25A4"/>
    <w:rsid w:val="004D2605"/>
    <w:rsid w:val="004D2ABC"/>
    <w:rsid w:val="004D2BC6"/>
    <w:rsid w:val="004D2EEB"/>
    <w:rsid w:val="004D2EF1"/>
    <w:rsid w:val="004D2F54"/>
    <w:rsid w:val="004D2F5E"/>
    <w:rsid w:val="004D2F77"/>
    <w:rsid w:val="004D30C8"/>
    <w:rsid w:val="004D30D0"/>
    <w:rsid w:val="004D33B8"/>
    <w:rsid w:val="004D3955"/>
    <w:rsid w:val="004D3ADA"/>
    <w:rsid w:val="004D3B30"/>
    <w:rsid w:val="004D48F2"/>
    <w:rsid w:val="004D4A25"/>
    <w:rsid w:val="004D4B59"/>
    <w:rsid w:val="004D4F6E"/>
    <w:rsid w:val="004D4FDA"/>
    <w:rsid w:val="004D5169"/>
    <w:rsid w:val="004D530C"/>
    <w:rsid w:val="004D59EC"/>
    <w:rsid w:val="004D5EE4"/>
    <w:rsid w:val="004D6316"/>
    <w:rsid w:val="004D63D5"/>
    <w:rsid w:val="004D6C41"/>
    <w:rsid w:val="004D6C4F"/>
    <w:rsid w:val="004D6F95"/>
    <w:rsid w:val="004D7001"/>
    <w:rsid w:val="004D722F"/>
    <w:rsid w:val="004D7E6A"/>
    <w:rsid w:val="004E0277"/>
    <w:rsid w:val="004E03DC"/>
    <w:rsid w:val="004E0596"/>
    <w:rsid w:val="004E16B7"/>
    <w:rsid w:val="004E1D5B"/>
    <w:rsid w:val="004E1EE7"/>
    <w:rsid w:val="004E2324"/>
    <w:rsid w:val="004E23FD"/>
    <w:rsid w:val="004E27FA"/>
    <w:rsid w:val="004E282C"/>
    <w:rsid w:val="004E2CEB"/>
    <w:rsid w:val="004E2E0B"/>
    <w:rsid w:val="004E2E38"/>
    <w:rsid w:val="004E3086"/>
    <w:rsid w:val="004E3209"/>
    <w:rsid w:val="004E34DA"/>
    <w:rsid w:val="004E35FA"/>
    <w:rsid w:val="004E37C8"/>
    <w:rsid w:val="004E3A1B"/>
    <w:rsid w:val="004E3BCB"/>
    <w:rsid w:val="004E3C08"/>
    <w:rsid w:val="004E3D60"/>
    <w:rsid w:val="004E3D6A"/>
    <w:rsid w:val="004E3DE3"/>
    <w:rsid w:val="004E4052"/>
    <w:rsid w:val="004E446D"/>
    <w:rsid w:val="004E4944"/>
    <w:rsid w:val="004E4AE8"/>
    <w:rsid w:val="004E4C28"/>
    <w:rsid w:val="004E4C8F"/>
    <w:rsid w:val="004E550F"/>
    <w:rsid w:val="004E5950"/>
    <w:rsid w:val="004E6172"/>
    <w:rsid w:val="004E62E5"/>
    <w:rsid w:val="004E652F"/>
    <w:rsid w:val="004E670F"/>
    <w:rsid w:val="004E69B3"/>
    <w:rsid w:val="004E6D10"/>
    <w:rsid w:val="004E6D11"/>
    <w:rsid w:val="004E6F4C"/>
    <w:rsid w:val="004E764E"/>
    <w:rsid w:val="004E7763"/>
    <w:rsid w:val="004E7987"/>
    <w:rsid w:val="004E7DCB"/>
    <w:rsid w:val="004E7E4C"/>
    <w:rsid w:val="004E7FBD"/>
    <w:rsid w:val="004F0050"/>
    <w:rsid w:val="004F012C"/>
    <w:rsid w:val="004F0147"/>
    <w:rsid w:val="004F01B8"/>
    <w:rsid w:val="004F048D"/>
    <w:rsid w:val="004F0C80"/>
    <w:rsid w:val="004F104F"/>
    <w:rsid w:val="004F108A"/>
    <w:rsid w:val="004F1280"/>
    <w:rsid w:val="004F13A5"/>
    <w:rsid w:val="004F13B3"/>
    <w:rsid w:val="004F1583"/>
    <w:rsid w:val="004F1A91"/>
    <w:rsid w:val="004F1D50"/>
    <w:rsid w:val="004F1FD9"/>
    <w:rsid w:val="004F26A2"/>
    <w:rsid w:val="004F26F9"/>
    <w:rsid w:val="004F28BB"/>
    <w:rsid w:val="004F2AE1"/>
    <w:rsid w:val="004F2CAE"/>
    <w:rsid w:val="004F2CE0"/>
    <w:rsid w:val="004F2EFF"/>
    <w:rsid w:val="004F329B"/>
    <w:rsid w:val="004F3836"/>
    <w:rsid w:val="004F3A98"/>
    <w:rsid w:val="004F3FD7"/>
    <w:rsid w:val="004F40B3"/>
    <w:rsid w:val="004F45B5"/>
    <w:rsid w:val="004F45BF"/>
    <w:rsid w:val="004F4656"/>
    <w:rsid w:val="004F4695"/>
    <w:rsid w:val="004F484D"/>
    <w:rsid w:val="004F4ABC"/>
    <w:rsid w:val="004F4E34"/>
    <w:rsid w:val="004F4E40"/>
    <w:rsid w:val="004F4E42"/>
    <w:rsid w:val="004F4ED2"/>
    <w:rsid w:val="004F508B"/>
    <w:rsid w:val="004F51C3"/>
    <w:rsid w:val="004F531E"/>
    <w:rsid w:val="004F5337"/>
    <w:rsid w:val="004F544C"/>
    <w:rsid w:val="004F56E0"/>
    <w:rsid w:val="004F59B2"/>
    <w:rsid w:val="004F5D9F"/>
    <w:rsid w:val="004F5F21"/>
    <w:rsid w:val="004F5F2E"/>
    <w:rsid w:val="004F64E4"/>
    <w:rsid w:val="004F6B8A"/>
    <w:rsid w:val="004F6CC2"/>
    <w:rsid w:val="004F6D14"/>
    <w:rsid w:val="004F6E99"/>
    <w:rsid w:val="004F75DF"/>
    <w:rsid w:val="004F7906"/>
    <w:rsid w:val="004F7CF1"/>
    <w:rsid w:val="005002ED"/>
    <w:rsid w:val="005006C3"/>
    <w:rsid w:val="00500DB2"/>
    <w:rsid w:val="0050177C"/>
    <w:rsid w:val="00501874"/>
    <w:rsid w:val="00501A7E"/>
    <w:rsid w:val="00501F51"/>
    <w:rsid w:val="005021D0"/>
    <w:rsid w:val="005021F4"/>
    <w:rsid w:val="00502605"/>
    <w:rsid w:val="0050279F"/>
    <w:rsid w:val="0050280A"/>
    <w:rsid w:val="00502F3D"/>
    <w:rsid w:val="005030FD"/>
    <w:rsid w:val="00503C05"/>
    <w:rsid w:val="00503C4D"/>
    <w:rsid w:val="00503CAC"/>
    <w:rsid w:val="00503D85"/>
    <w:rsid w:val="0050442A"/>
    <w:rsid w:val="00504767"/>
    <w:rsid w:val="00504A49"/>
    <w:rsid w:val="00504C8F"/>
    <w:rsid w:val="00504F99"/>
    <w:rsid w:val="00505674"/>
    <w:rsid w:val="005057A6"/>
    <w:rsid w:val="00505858"/>
    <w:rsid w:val="00505C3F"/>
    <w:rsid w:val="00505D43"/>
    <w:rsid w:val="00505EC7"/>
    <w:rsid w:val="0050615B"/>
    <w:rsid w:val="0050625B"/>
    <w:rsid w:val="00506520"/>
    <w:rsid w:val="00506559"/>
    <w:rsid w:val="005065DD"/>
    <w:rsid w:val="005070D8"/>
    <w:rsid w:val="00507588"/>
    <w:rsid w:val="00507677"/>
    <w:rsid w:val="005077DB"/>
    <w:rsid w:val="00507944"/>
    <w:rsid w:val="005079E3"/>
    <w:rsid w:val="005100B2"/>
    <w:rsid w:val="005107BF"/>
    <w:rsid w:val="00510825"/>
    <w:rsid w:val="00510A0B"/>
    <w:rsid w:val="00510B43"/>
    <w:rsid w:val="005113EB"/>
    <w:rsid w:val="005116F8"/>
    <w:rsid w:val="005118F6"/>
    <w:rsid w:val="00511B8A"/>
    <w:rsid w:val="00511D8A"/>
    <w:rsid w:val="00511E50"/>
    <w:rsid w:val="00511F3C"/>
    <w:rsid w:val="00511F94"/>
    <w:rsid w:val="005121DB"/>
    <w:rsid w:val="00512203"/>
    <w:rsid w:val="005122CF"/>
    <w:rsid w:val="00512466"/>
    <w:rsid w:val="0051370F"/>
    <w:rsid w:val="00513C72"/>
    <w:rsid w:val="00513E00"/>
    <w:rsid w:val="00513EE9"/>
    <w:rsid w:val="00513EFE"/>
    <w:rsid w:val="00513F07"/>
    <w:rsid w:val="00513FED"/>
    <w:rsid w:val="005140C5"/>
    <w:rsid w:val="005146B0"/>
    <w:rsid w:val="00514776"/>
    <w:rsid w:val="00514A88"/>
    <w:rsid w:val="00514F50"/>
    <w:rsid w:val="00515305"/>
    <w:rsid w:val="00515716"/>
    <w:rsid w:val="00515CDF"/>
    <w:rsid w:val="00515FF9"/>
    <w:rsid w:val="00516111"/>
    <w:rsid w:val="00516222"/>
    <w:rsid w:val="005162EE"/>
    <w:rsid w:val="00516348"/>
    <w:rsid w:val="005164A6"/>
    <w:rsid w:val="0051676C"/>
    <w:rsid w:val="00516C0C"/>
    <w:rsid w:val="00516DAF"/>
    <w:rsid w:val="00516F51"/>
    <w:rsid w:val="00516FF1"/>
    <w:rsid w:val="00517063"/>
    <w:rsid w:val="00517327"/>
    <w:rsid w:val="00517551"/>
    <w:rsid w:val="00517862"/>
    <w:rsid w:val="00517E48"/>
    <w:rsid w:val="005201CE"/>
    <w:rsid w:val="005201EA"/>
    <w:rsid w:val="00520466"/>
    <w:rsid w:val="00520A5A"/>
    <w:rsid w:val="00521995"/>
    <w:rsid w:val="00521E83"/>
    <w:rsid w:val="00521FF2"/>
    <w:rsid w:val="005220CF"/>
    <w:rsid w:val="005221FC"/>
    <w:rsid w:val="00522FA9"/>
    <w:rsid w:val="00523293"/>
    <w:rsid w:val="0052342E"/>
    <w:rsid w:val="005234B8"/>
    <w:rsid w:val="00523556"/>
    <w:rsid w:val="0052393E"/>
    <w:rsid w:val="00523FA6"/>
    <w:rsid w:val="00523FF2"/>
    <w:rsid w:val="00524043"/>
    <w:rsid w:val="005241DD"/>
    <w:rsid w:val="00524220"/>
    <w:rsid w:val="00524523"/>
    <w:rsid w:val="005247AF"/>
    <w:rsid w:val="00524B18"/>
    <w:rsid w:val="00524C7D"/>
    <w:rsid w:val="00524FB3"/>
    <w:rsid w:val="00525483"/>
    <w:rsid w:val="00525524"/>
    <w:rsid w:val="005255D3"/>
    <w:rsid w:val="0052579E"/>
    <w:rsid w:val="005258EE"/>
    <w:rsid w:val="00526111"/>
    <w:rsid w:val="005264FB"/>
    <w:rsid w:val="005268D2"/>
    <w:rsid w:val="005271D8"/>
    <w:rsid w:val="005271F4"/>
    <w:rsid w:val="00527443"/>
    <w:rsid w:val="0052765F"/>
    <w:rsid w:val="00527941"/>
    <w:rsid w:val="00530120"/>
    <w:rsid w:val="005303E1"/>
    <w:rsid w:val="00530ADB"/>
    <w:rsid w:val="0053106E"/>
    <w:rsid w:val="005313EA"/>
    <w:rsid w:val="005314C7"/>
    <w:rsid w:val="00531709"/>
    <w:rsid w:val="00531D64"/>
    <w:rsid w:val="00531F23"/>
    <w:rsid w:val="005320CC"/>
    <w:rsid w:val="005323F9"/>
    <w:rsid w:val="0053252C"/>
    <w:rsid w:val="00532909"/>
    <w:rsid w:val="005329C5"/>
    <w:rsid w:val="00532E1D"/>
    <w:rsid w:val="00532EAB"/>
    <w:rsid w:val="00533052"/>
    <w:rsid w:val="0053378C"/>
    <w:rsid w:val="0053380D"/>
    <w:rsid w:val="00533927"/>
    <w:rsid w:val="00533A13"/>
    <w:rsid w:val="0053444A"/>
    <w:rsid w:val="005346A4"/>
    <w:rsid w:val="005347F9"/>
    <w:rsid w:val="00534859"/>
    <w:rsid w:val="00534CF4"/>
    <w:rsid w:val="00534F0A"/>
    <w:rsid w:val="00535561"/>
    <w:rsid w:val="00535574"/>
    <w:rsid w:val="00535692"/>
    <w:rsid w:val="00535884"/>
    <w:rsid w:val="005358BA"/>
    <w:rsid w:val="00535AE4"/>
    <w:rsid w:val="00535DEB"/>
    <w:rsid w:val="0053640B"/>
    <w:rsid w:val="00536A5A"/>
    <w:rsid w:val="00536DDE"/>
    <w:rsid w:val="005373B3"/>
    <w:rsid w:val="00537720"/>
    <w:rsid w:val="0053797E"/>
    <w:rsid w:val="00537B27"/>
    <w:rsid w:val="00537B8C"/>
    <w:rsid w:val="00537DAF"/>
    <w:rsid w:val="00537F5F"/>
    <w:rsid w:val="0054082B"/>
    <w:rsid w:val="005413E8"/>
    <w:rsid w:val="0054143F"/>
    <w:rsid w:val="00541517"/>
    <w:rsid w:val="00541C75"/>
    <w:rsid w:val="00541F9A"/>
    <w:rsid w:val="005422DD"/>
    <w:rsid w:val="005422EE"/>
    <w:rsid w:val="005425E6"/>
    <w:rsid w:val="005427D6"/>
    <w:rsid w:val="00542914"/>
    <w:rsid w:val="00542B01"/>
    <w:rsid w:val="00542CFD"/>
    <w:rsid w:val="00542F53"/>
    <w:rsid w:val="00543814"/>
    <w:rsid w:val="00543838"/>
    <w:rsid w:val="005439D9"/>
    <w:rsid w:val="00543B69"/>
    <w:rsid w:val="00543E75"/>
    <w:rsid w:val="00543F50"/>
    <w:rsid w:val="0054409A"/>
    <w:rsid w:val="00544373"/>
    <w:rsid w:val="00544607"/>
    <w:rsid w:val="00544C1B"/>
    <w:rsid w:val="00544D24"/>
    <w:rsid w:val="00544DC9"/>
    <w:rsid w:val="0054528B"/>
    <w:rsid w:val="005453D8"/>
    <w:rsid w:val="00545688"/>
    <w:rsid w:val="00545689"/>
    <w:rsid w:val="005456DB"/>
    <w:rsid w:val="005459B2"/>
    <w:rsid w:val="00545B60"/>
    <w:rsid w:val="00545FCB"/>
    <w:rsid w:val="005460FB"/>
    <w:rsid w:val="0054647A"/>
    <w:rsid w:val="00546937"/>
    <w:rsid w:val="00546C17"/>
    <w:rsid w:val="00546F31"/>
    <w:rsid w:val="00547017"/>
    <w:rsid w:val="0054754A"/>
    <w:rsid w:val="005477FD"/>
    <w:rsid w:val="00547926"/>
    <w:rsid w:val="00547944"/>
    <w:rsid w:val="00547B3F"/>
    <w:rsid w:val="00547D02"/>
    <w:rsid w:val="00547E89"/>
    <w:rsid w:val="005503F2"/>
    <w:rsid w:val="005509C8"/>
    <w:rsid w:val="00550C93"/>
    <w:rsid w:val="00550FEC"/>
    <w:rsid w:val="00551026"/>
    <w:rsid w:val="00551114"/>
    <w:rsid w:val="0055130D"/>
    <w:rsid w:val="00551530"/>
    <w:rsid w:val="00552139"/>
    <w:rsid w:val="005522D6"/>
    <w:rsid w:val="00552529"/>
    <w:rsid w:val="005525D7"/>
    <w:rsid w:val="00552BE3"/>
    <w:rsid w:val="00552D4E"/>
    <w:rsid w:val="00553025"/>
    <w:rsid w:val="00553300"/>
    <w:rsid w:val="005533D3"/>
    <w:rsid w:val="0055375A"/>
    <w:rsid w:val="00553D54"/>
    <w:rsid w:val="00554272"/>
    <w:rsid w:val="00554579"/>
    <w:rsid w:val="00554837"/>
    <w:rsid w:val="00554858"/>
    <w:rsid w:val="00554883"/>
    <w:rsid w:val="00554AC0"/>
    <w:rsid w:val="00554DB6"/>
    <w:rsid w:val="00554E05"/>
    <w:rsid w:val="00555208"/>
    <w:rsid w:val="00555225"/>
    <w:rsid w:val="005553EA"/>
    <w:rsid w:val="00555DA8"/>
    <w:rsid w:val="0055618F"/>
    <w:rsid w:val="00556512"/>
    <w:rsid w:val="00556583"/>
    <w:rsid w:val="00556706"/>
    <w:rsid w:val="00556A36"/>
    <w:rsid w:val="00556B17"/>
    <w:rsid w:val="00557086"/>
    <w:rsid w:val="0055769F"/>
    <w:rsid w:val="00560011"/>
    <w:rsid w:val="005603C7"/>
    <w:rsid w:val="005604BA"/>
    <w:rsid w:val="00561288"/>
    <w:rsid w:val="00561491"/>
    <w:rsid w:val="00561561"/>
    <w:rsid w:val="00561D3A"/>
    <w:rsid w:val="00561F51"/>
    <w:rsid w:val="0056219D"/>
    <w:rsid w:val="00562238"/>
    <w:rsid w:val="00562258"/>
    <w:rsid w:val="005625AD"/>
    <w:rsid w:val="005626EC"/>
    <w:rsid w:val="0056276F"/>
    <w:rsid w:val="00562D20"/>
    <w:rsid w:val="0056305A"/>
    <w:rsid w:val="005632FB"/>
    <w:rsid w:val="005635E3"/>
    <w:rsid w:val="00563683"/>
    <w:rsid w:val="0056391F"/>
    <w:rsid w:val="0056392D"/>
    <w:rsid w:val="00563DFD"/>
    <w:rsid w:val="00563F60"/>
    <w:rsid w:val="0056430A"/>
    <w:rsid w:val="00564501"/>
    <w:rsid w:val="00564556"/>
    <w:rsid w:val="00564728"/>
    <w:rsid w:val="005649F3"/>
    <w:rsid w:val="00564A56"/>
    <w:rsid w:val="00564C5B"/>
    <w:rsid w:val="00564E9F"/>
    <w:rsid w:val="005650B1"/>
    <w:rsid w:val="0056510F"/>
    <w:rsid w:val="005652B3"/>
    <w:rsid w:val="0056576F"/>
    <w:rsid w:val="00565AE9"/>
    <w:rsid w:val="0056613B"/>
    <w:rsid w:val="0056661B"/>
    <w:rsid w:val="005666CF"/>
    <w:rsid w:val="0056674F"/>
    <w:rsid w:val="005668A6"/>
    <w:rsid w:val="00566AFD"/>
    <w:rsid w:val="00566BED"/>
    <w:rsid w:val="00567108"/>
    <w:rsid w:val="00567610"/>
    <w:rsid w:val="0056786C"/>
    <w:rsid w:val="00567916"/>
    <w:rsid w:val="005679DF"/>
    <w:rsid w:val="00567B3B"/>
    <w:rsid w:val="00567D5F"/>
    <w:rsid w:val="0057029F"/>
    <w:rsid w:val="00570741"/>
    <w:rsid w:val="00570A05"/>
    <w:rsid w:val="00570B36"/>
    <w:rsid w:val="00570BA0"/>
    <w:rsid w:val="00570EAF"/>
    <w:rsid w:val="00570F99"/>
    <w:rsid w:val="00571095"/>
    <w:rsid w:val="0057149C"/>
    <w:rsid w:val="00571FBE"/>
    <w:rsid w:val="0057251A"/>
    <w:rsid w:val="00572748"/>
    <w:rsid w:val="005730A7"/>
    <w:rsid w:val="005731BA"/>
    <w:rsid w:val="00573318"/>
    <w:rsid w:val="00573641"/>
    <w:rsid w:val="005740C1"/>
    <w:rsid w:val="00574517"/>
    <w:rsid w:val="00574948"/>
    <w:rsid w:val="00574B03"/>
    <w:rsid w:val="00574B7B"/>
    <w:rsid w:val="00574DEF"/>
    <w:rsid w:val="00574F65"/>
    <w:rsid w:val="00574F9D"/>
    <w:rsid w:val="005755AB"/>
    <w:rsid w:val="0057560B"/>
    <w:rsid w:val="005756A8"/>
    <w:rsid w:val="005758F2"/>
    <w:rsid w:val="005759CD"/>
    <w:rsid w:val="00575AD8"/>
    <w:rsid w:val="00575D88"/>
    <w:rsid w:val="00575E13"/>
    <w:rsid w:val="00575FFA"/>
    <w:rsid w:val="00576128"/>
    <w:rsid w:val="005766B4"/>
    <w:rsid w:val="005777D6"/>
    <w:rsid w:val="00577A6B"/>
    <w:rsid w:val="00577C1C"/>
    <w:rsid w:val="00577C8C"/>
    <w:rsid w:val="0058000D"/>
    <w:rsid w:val="005804A7"/>
    <w:rsid w:val="005806DF"/>
    <w:rsid w:val="00580F65"/>
    <w:rsid w:val="00581252"/>
    <w:rsid w:val="00581585"/>
    <w:rsid w:val="0058197A"/>
    <w:rsid w:val="005819B8"/>
    <w:rsid w:val="00581A93"/>
    <w:rsid w:val="00581B56"/>
    <w:rsid w:val="00581C04"/>
    <w:rsid w:val="00581EDF"/>
    <w:rsid w:val="005821C2"/>
    <w:rsid w:val="00582C3D"/>
    <w:rsid w:val="00582E0B"/>
    <w:rsid w:val="005830E7"/>
    <w:rsid w:val="0058311F"/>
    <w:rsid w:val="00583440"/>
    <w:rsid w:val="005834B8"/>
    <w:rsid w:val="005838DA"/>
    <w:rsid w:val="00583E91"/>
    <w:rsid w:val="00584211"/>
    <w:rsid w:val="00584D8B"/>
    <w:rsid w:val="00584EF5"/>
    <w:rsid w:val="00584FF2"/>
    <w:rsid w:val="00585416"/>
    <w:rsid w:val="00585888"/>
    <w:rsid w:val="00585975"/>
    <w:rsid w:val="00585B63"/>
    <w:rsid w:val="00585D83"/>
    <w:rsid w:val="00586483"/>
    <w:rsid w:val="005866DC"/>
    <w:rsid w:val="005868DB"/>
    <w:rsid w:val="00586AD0"/>
    <w:rsid w:val="0058714C"/>
    <w:rsid w:val="00587548"/>
    <w:rsid w:val="00587AC8"/>
    <w:rsid w:val="00587BCD"/>
    <w:rsid w:val="0059003A"/>
    <w:rsid w:val="005901C0"/>
    <w:rsid w:val="005902EC"/>
    <w:rsid w:val="00590430"/>
    <w:rsid w:val="00590452"/>
    <w:rsid w:val="0059064A"/>
    <w:rsid w:val="00590BDD"/>
    <w:rsid w:val="00590BE8"/>
    <w:rsid w:val="00590E51"/>
    <w:rsid w:val="00590F41"/>
    <w:rsid w:val="005911C8"/>
    <w:rsid w:val="00591359"/>
    <w:rsid w:val="00591485"/>
    <w:rsid w:val="0059154A"/>
    <w:rsid w:val="005916DC"/>
    <w:rsid w:val="00591B55"/>
    <w:rsid w:val="005921D6"/>
    <w:rsid w:val="005922E1"/>
    <w:rsid w:val="005923AE"/>
    <w:rsid w:val="005923CF"/>
    <w:rsid w:val="005925D9"/>
    <w:rsid w:val="005925F6"/>
    <w:rsid w:val="005927E9"/>
    <w:rsid w:val="00592988"/>
    <w:rsid w:val="00592BAC"/>
    <w:rsid w:val="00592DFE"/>
    <w:rsid w:val="00592E3A"/>
    <w:rsid w:val="00592F08"/>
    <w:rsid w:val="00592F37"/>
    <w:rsid w:val="00592F7D"/>
    <w:rsid w:val="0059318B"/>
    <w:rsid w:val="00593421"/>
    <w:rsid w:val="005934BF"/>
    <w:rsid w:val="00593788"/>
    <w:rsid w:val="005937AF"/>
    <w:rsid w:val="00593BB7"/>
    <w:rsid w:val="00593CD2"/>
    <w:rsid w:val="00594027"/>
    <w:rsid w:val="005947A1"/>
    <w:rsid w:val="005948C1"/>
    <w:rsid w:val="00595359"/>
    <w:rsid w:val="005966D6"/>
    <w:rsid w:val="00596845"/>
    <w:rsid w:val="00596E50"/>
    <w:rsid w:val="00596F71"/>
    <w:rsid w:val="005973F8"/>
    <w:rsid w:val="00597577"/>
    <w:rsid w:val="00597A50"/>
    <w:rsid w:val="00597B0E"/>
    <w:rsid w:val="00597B6B"/>
    <w:rsid w:val="005A09C7"/>
    <w:rsid w:val="005A0CE1"/>
    <w:rsid w:val="005A0F9C"/>
    <w:rsid w:val="005A1001"/>
    <w:rsid w:val="005A1429"/>
    <w:rsid w:val="005A1B2C"/>
    <w:rsid w:val="005A1D3D"/>
    <w:rsid w:val="005A21E7"/>
    <w:rsid w:val="005A229D"/>
    <w:rsid w:val="005A3A79"/>
    <w:rsid w:val="005A3CAC"/>
    <w:rsid w:val="005A3E73"/>
    <w:rsid w:val="005A3EDF"/>
    <w:rsid w:val="005A419C"/>
    <w:rsid w:val="005A423D"/>
    <w:rsid w:val="005A447D"/>
    <w:rsid w:val="005A462F"/>
    <w:rsid w:val="005A4777"/>
    <w:rsid w:val="005A49BB"/>
    <w:rsid w:val="005A4A12"/>
    <w:rsid w:val="005A4E02"/>
    <w:rsid w:val="005A4F38"/>
    <w:rsid w:val="005A50C6"/>
    <w:rsid w:val="005A5679"/>
    <w:rsid w:val="005A5795"/>
    <w:rsid w:val="005A57E6"/>
    <w:rsid w:val="005A6541"/>
    <w:rsid w:val="005A6AA4"/>
    <w:rsid w:val="005A6AF6"/>
    <w:rsid w:val="005A6FE8"/>
    <w:rsid w:val="005A706E"/>
    <w:rsid w:val="005A70A2"/>
    <w:rsid w:val="005A73B8"/>
    <w:rsid w:val="005A77B7"/>
    <w:rsid w:val="005A77CF"/>
    <w:rsid w:val="005A7820"/>
    <w:rsid w:val="005A7A3E"/>
    <w:rsid w:val="005A7B66"/>
    <w:rsid w:val="005A7C9F"/>
    <w:rsid w:val="005A7D22"/>
    <w:rsid w:val="005A7F64"/>
    <w:rsid w:val="005B00CD"/>
    <w:rsid w:val="005B029C"/>
    <w:rsid w:val="005B044C"/>
    <w:rsid w:val="005B04FF"/>
    <w:rsid w:val="005B0531"/>
    <w:rsid w:val="005B0872"/>
    <w:rsid w:val="005B0F4D"/>
    <w:rsid w:val="005B17E1"/>
    <w:rsid w:val="005B185A"/>
    <w:rsid w:val="005B19FE"/>
    <w:rsid w:val="005B1AED"/>
    <w:rsid w:val="005B2045"/>
    <w:rsid w:val="005B26FB"/>
    <w:rsid w:val="005B29C1"/>
    <w:rsid w:val="005B2C14"/>
    <w:rsid w:val="005B2D46"/>
    <w:rsid w:val="005B2DDA"/>
    <w:rsid w:val="005B3192"/>
    <w:rsid w:val="005B36F2"/>
    <w:rsid w:val="005B3D0C"/>
    <w:rsid w:val="005B3D1B"/>
    <w:rsid w:val="005B3DA2"/>
    <w:rsid w:val="005B3FE3"/>
    <w:rsid w:val="005B4153"/>
    <w:rsid w:val="005B41F0"/>
    <w:rsid w:val="005B47DF"/>
    <w:rsid w:val="005B48DE"/>
    <w:rsid w:val="005B4B2E"/>
    <w:rsid w:val="005B4CF2"/>
    <w:rsid w:val="005B4E1F"/>
    <w:rsid w:val="005B4E99"/>
    <w:rsid w:val="005B50C5"/>
    <w:rsid w:val="005B57C9"/>
    <w:rsid w:val="005B5E44"/>
    <w:rsid w:val="005B631B"/>
    <w:rsid w:val="005B68A8"/>
    <w:rsid w:val="005B69C0"/>
    <w:rsid w:val="005B6F80"/>
    <w:rsid w:val="005B71E2"/>
    <w:rsid w:val="005B7516"/>
    <w:rsid w:val="005B7914"/>
    <w:rsid w:val="005B7954"/>
    <w:rsid w:val="005B7E1D"/>
    <w:rsid w:val="005B7F2A"/>
    <w:rsid w:val="005C00FE"/>
    <w:rsid w:val="005C019A"/>
    <w:rsid w:val="005C05E5"/>
    <w:rsid w:val="005C0980"/>
    <w:rsid w:val="005C0F1D"/>
    <w:rsid w:val="005C1190"/>
    <w:rsid w:val="005C1379"/>
    <w:rsid w:val="005C1CA7"/>
    <w:rsid w:val="005C1CF8"/>
    <w:rsid w:val="005C215A"/>
    <w:rsid w:val="005C21AE"/>
    <w:rsid w:val="005C22CF"/>
    <w:rsid w:val="005C24A9"/>
    <w:rsid w:val="005C267C"/>
    <w:rsid w:val="005C2A34"/>
    <w:rsid w:val="005C2DAE"/>
    <w:rsid w:val="005C2E3B"/>
    <w:rsid w:val="005C31B6"/>
    <w:rsid w:val="005C324A"/>
    <w:rsid w:val="005C35CA"/>
    <w:rsid w:val="005C376B"/>
    <w:rsid w:val="005C37D8"/>
    <w:rsid w:val="005C3D43"/>
    <w:rsid w:val="005C3F61"/>
    <w:rsid w:val="005C405E"/>
    <w:rsid w:val="005C471F"/>
    <w:rsid w:val="005C4797"/>
    <w:rsid w:val="005C47F9"/>
    <w:rsid w:val="005C4856"/>
    <w:rsid w:val="005C48A7"/>
    <w:rsid w:val="005C48FA"/>
    <w:rsid w:val="005C4C59"/>
    <w:rsid w:val="005C4EAC"/>
    <w:rsid w:val="005C500A"/>
    <w:rsid w:val="005C5292"/>
    <w:rsid w:val="005C53B4"/>
    <w:rsid w:val="005C5BF2"/>
    <w:rsid w:val="005C5C15"/>
    <w:rsid w:val="005C6140"/>
    <w:rsid w:val="005C64E4"/>
    <w:rsid w:val="005C66D3"/>
    <w:rsid w:val="005C6B4A"/>
    <w:rsid w:val="005C7087"/>
    <w:rsid w:val="005C77CF"/>
    <w:rsid w:val="005C79F7"/>
    <w:rsid w:val="005C7D60"/>
    <w:rsid w:val="005D0292"/>
    <w:rsid w:val="005D07D4"/>
    <w:rsid w:val="005D081A"/>
    <w:rsid w:val="005D0941"/>
    <w:rsid w:val="005D0C6E"/>
    <w:rsid w:val="005D0E39"/>
    <w:rsid w:val="005D0F4B"/>
    <w:rsid w:val="005D1738"/>
    <w:rsid w:val="005D1865"/>
    <w:rsid w:val="005D18A2"/>
    <w:rsid w:val="005D1C81"/>
    <w:rsid w:val="005D1EA2"/>
    <w:rsid w:val="005D1EF7"/>
    <w:rsid w:val="005D2095"/>
    <w:rsid w:val="005D22A9"/>
    <w:rsid w:val="005D293F"/>
    <w:rsid w:val="005D2980"/>
    <w:rsid w:val="005D2BBB"/>
    <w:rsid w:val="005D2CFE"/>
    <w:rsid w:val="005D344F"/>
    <w:rsid w:val="005D3689"/>
    <w:rsid w:val="005D36F0"/>
    <w:rsid w:val="005D3753"/>
    <w:rsid w:val="005D3B2A"/>
    <w:rsid w:val="005D3BA6"/>
    <w:rsid w:val="005D3CDB"/>
    <w:rsid w:val="005D404D"/>
    <w:rsid w:val="005D422F"/>
    <w:rsid w:val="005D4345"/>
    <w:rsid w:val="005D4644"/>
    <w:rsid w:val="005D4A5A"/>
    <w:rsid w:val="005D50B9"/>
    <w:rsid w:val="005D50DC"/>
    <w:rsid w:val="005D543B"/>
    <w:rsid w:val="005D6737"/>
    <w:rsid w:val="005D67DB"/>
    <w:rsid w:val="005D6D76"/>
    <w:rsid w:val="005D7060"/>
    <w:rsid w:val="005D73B9"/>
    <w:rsid w:val="005D799C"/>
    <w:rsid w:val="005E0123"/>
    <w:rsid w:val="005E06D5"/>
    <w:rsid w:val="005E076F"/>
    <w:rsid w:val="005E0FA6"/>
    <w:rsid w:val="005E105A"/>
    <w:rsid w:val="005E12A1"/>
    <w:rsid w:val="005E12A7"/>
    <w:rsid w:val="005E16EC"/>
    <w:rsid w:val="005E1CDC"/>
    <w:rsid w:val="005E214F"/>
    <w:rsid w:val="005E226A"/>
    <w:rsid w:val="005E232F"/>
    <w:rsid w:val="005E26BE"/>
    <w:rsid w:val="005E2E78"/>
    <w:rsid w:val="005E2F87"/>
    <w:rsid w:val="005E3750"/>
    <w:rsid w:val="005E378D"/>
    <w:rsid w:val="005E3A37"/>
    <w:rsid w:val="005E3BAC"/>
    <w:rsid w:val="005E3D02"/>
    <w:rsid w:val="005E425D"/>
    <w:rsid w:val="005E4646"/>
    <w:rsid w:val="005E47F5"/>
    <w:rsid w:val="005E4ADB"/>
    <w:rsid w:val="005E4F75"/>
    <w:rsid w:val="005E51B1"/>
    <w:rsid w:val="005E521A"/>
    <w:rsid w:val="005E5792"/>
    <w:rsid w:val="005E57A6"/>
    <w:rsid w:val="005E59BC"/>
    <w:rsid w:val="005E5C03"/>
    <w:rsid w:val="005E5D5F"/>
    <w:rsid w:val="005E633A"/>
    <w:rsid w:val="005E64AD"/>
    <w:rsid w:val="005E6775"/>
    <w:rsid w:val="005E6785"/>
    <w:rsid w:val="005E6932"/>
    <w:rsid w:val="005E6DE8"/>
    <w:rsid w:val="005E72E6"/>
    <w:rsid w:val="005E77BC"/>
    <w:rsid w:val="005E79CD"/>
    <w:rsid w:val="005E7A72"/>
    <w:rsid w:val="005E7C1D"/>
    <w:rsid w:val="005F0199"/>
    <w:rsid w:val="005F025E"/>
    <w:rsid w:val="005F0365"/>
    <w:rsid w:val="005F06E1"/>
    <w:rsid w:val="005F07BD"/>
    <w:rsid w:val="005F08F6"/>
    <w:rsid w:val="005F095A"/>
    <w:rsid w:val="005F0BF7"/>
    <w:rsid w:val="005F0BFF"/>
    <w:rsid w:val="005F0CB9"/>
    <w:rsid w:val="005F0EBD"/>
    <w:rsid w:val="005F1007"/>
    <w:rsid w:val="005F1063"/>
    <w:rsid w:val="005F126F"/>
    <w:rsid w:val="005F14B6"/>
    <w:rsid w:val="005F2434"/>
    <w:rsid w:val="005F2502"/>
    <w:rsid w:val="005F300E"/>
    <w:rsid w:val="005F39FB"/>
    <w:rsid w:val="005F3AFE"/>
    <w:rsid w:val="005F3BDA"/>
    <w:rsid w:val="005F4148"/>
    <w:rsid w:val="005F43EF"/>
    <w:rsid w:val="005F4859"/>
    <w:rsid w:val="005F4B3B"/>
    <w:rsid w:val="005F4BF1"/>
    <w:rsid w:val="005F4C73"/>
    <w:rsid w:val="005F4E4F"/>
    <w:rsid w:val="005F5330"/>
    <w:rsid w:val="005F5657"/>
    <w:rsid w:val="005F586C"/>
    <w:rsid w:val="005F58C0"/>
    <w:rsid w:val="005F59AB"/>
    <w:rsid w:val="005F6445"/>
    <w:rsid w:val="005F6554"/>
    <w:rsid w:val="005F6764"/>
    <w:rsid w:val="005F67CD"/>
    <w:rsid w:val="005F6CA3"/>
    <w:rsid w:val="005F702A"/>
    <w:rsid w:val="005F72D7"/>
    <w:rsid w:val="005F754B"/>
    <w:rsid w:val="005F764D"/>
    <w:rsid w:val="005F7DB0"/>
    <w:rsid w:val="00600157"/>
    <w:rsid w:val="00600225"/>
    <w:rsid w:val="0060054E"/>
    <w:rsid w:val="006006B9"/>
    <w:rsid w:val="00600AE5"/>
    <w:rsid w:val="00600C54"/>
    <w:rsid w:val="00600E67"/>
    <w:rsid w:val="00600E95"/>
    <w:rsid w:val="00600EF6"/>
    <w:rsid w:val="00600FCE"/>
    <w:rsid w:val="006010E9"/>
    <w:rsid w:val="006013E7"/>
    <w:rsid w:val="00601A5A"/>
    <w:rsid w:val="00601C66"/>
    <w:rsid w:val="00601D35"/>
    <w:rsid w:val="00601F73"/>
    <w:rsid w:val="00602411"/>
    <w:rsid w:val="006024C1"/>
    <w:rsid w:val="006028CB"/>
    <w:rsid w:val="00602929"/>
    <w:rsid w:val="00602949"/>
    <w:rsid w:val="00602ACB"/>
    <w:rsid w:val="00602BDF"/>
    <w:rsid w:val="006030D0"/>
    <w:rsid w:val="006032F5"/>
    <w:rsid w:val="006033F9"/>
    <w:rsid w:val="00603532"/>
    <w:rsid w:val="0060354D"/>
    <w:rsid w:val="00603800"/>
    <w:rsid w:val="00603937"/>
    <w:rsid w:val="00603B55"/>
    <w:rsid w:val="006040C4"/>
    <w:rsid w:val="006040EB"/>
    <w:rsid w:val="00604368"/>
    <w:rsid w:val="006043BC"/>
    <w:rsid w:val="006047D8"/>
    <w:rsid w:val="0060485F"/>
    <w:rsid w:val="00604993"/>
    <w:rsid w:val="00604F0D"/>
    <w:rsid w:val="006056A4"/>
    <w:rsid w:val="00605CE5"/>
    <w:rsid w:val="00605E77"/>
    <w:rsid w:val="00605F1E"/>
    <w:rsid w:val="00606187"/>
    <w:rsid w:val="00606212"/>
    <w:rsid w:val="006066E1"/>
    <w:rsid w:val="006068F0"/>
    <w:rsid w:val="00606954"/>
    <w:rsid w:val="00606E92"/>
    <w:rsid w:val="00606EEA"/>
    <w:rsid w:val="006073D7"/>
    <w:rsid w:val="006076D0"/>
    <w:rsid w:val="0060794D"/>
    <w:rsid w:val="00607B7D"/>
    <w:rsid w:val="00607BBF"/>
    <w:rsid w:val="00607D50"/>
    <w:rsid w:val="00607E18"/>
    <w:rsid w:val="00607FA9"/>
    <w:rsid w:val="00610054"/>
    <w:rsid w:val="006100C7"/>
    <w:rsid w:val="006101A6"/>
    <w:rsid w:val="006106AF"/>
    <w:rsid w:val="006107AA"/>
    <w:rsid w:val="0061084D"/>
    <w:rsid w:val="00610A67"/>
    <w:rsid w:val="00610B8B"/>
    <w:rsid w:val="00610E15"/>
    <w:rsid w:val="00611480"/>
    <w:rsid w:val="0061189E"/>
    <w:rsid w:val="00611C7B"/>
    <w:rsid w:val="006123E4"/>
    <w:rsid w:val="00612505"/>
    <w:rsid w:val="00612555"/>
    <w:rsid w:val="0061259D"/>
    <w:rsid w:val="006125CD"/>
    <w:rsid w:val="00612799"/>
    <w:rsid w:val="00612DCF"/>
    <w:rsid w:val="00612DFE"/>
    <w:rsid w:val="0061367B"/>
    <w:rsid w:val="006136A5"/>
    <w:rsid w:val="00613740"/>
    <w:rsid w:val="00613F80"/>
    <w:rsid w:val="00614361"/>
    <w:rsid w:val="0061451B"/>
    <w:rsid w:val="006145CB"/>
    <w:rsid w:val="00614802"/>
    <w:rsid w:val="00614870"/>
    <w:rsid w:val="00614A7C"/>
    <w:rsid w:val="00614B00"/>
    <w:rsid w:val="00614BA5"/>
    <w:rsid w:val="00614CBF"/>
    <w:rsid w:val="00614F92"/>
    <w:rsid w:val="00615496"/>
    <w:rsid w:val="00615F13"/>
    <w:rsid w:val="00615FE0"/>
    <w:rsid w:val="0061662B"/>
    <w:rsid w:val="00616631"/>
    <w:rsid w:val="00616649"/>
    <w:rsid w:val="006166E1"/>
    <w:rsid w:val="00616956"/>
    <w:rsid w:val="0061696E"/>
    <w:rsid w:val="00616C4F"/>
    <w:rsid w:val="00617162"/>
    <w:rsid w:val="006175E2"/>
    <w:rsid w:val="00617C00"/>
    <w:rsid w:val="00617C38"/>
    <w:rsid w:val="006200CF"/>
    <w:rsid w:val="00620195"/>
    <w:rsid w:val="006205B9"/>
    <w:rsid w:val="00620A41"/>
    <w:rsid w:val="00620A6A"/>
    <w:rsid w:val="00620D17"/>
    <w:rsid w:val="0062103B"/>
    <w:rsid w:val="00621073"/>
    <w:rsid w:val="00621174"/>
    <w:rsid w:val="006212DD"/>
    <w:rsid w:val="00621890"/>
    <w:rsid w:val="006218E8"/>
    <w:rsid w:val="00621995"/>
    <w:rsid w:val="00622032"/>
    <w:rsid w:val="0062229B"/>
    <w:rsid w:val="006238A0"/>
    <w:rsid w:val="0062398D"/>
    <w:rsid w:val="00623A3B"/>
    <w:rsid w:val="00623A8B"/>
    <w:rsid w:val="00623C65"/>
    <w:rsid w:val="00623FA5"/>
    <w:rsid w:val="006246E6"/>
    <w:rsid w:val="00624766"/>
    <w:rsid w:val="00624913"/>
    <w:rsid w:val="0062495C"/>
    <w:rsid w:val="00624E58"/>
    <w:rsid w:val="00624EA0"/>
    <w:rsid w:val="0062519D"/>
    <w:rsid w:val="006253FD"/>
    <w:rsid w:val="006258BC"/>
    <w:rsid w:val="00625F83"/>
    <w:rsid w:val="0062629E"/>
    <w:rsid w:val="00626D76"/>
    <w:rsid w:val="006271D1"/>
    <w:rsid w:val="0062722F"/>
    <w:rsid w:val="006273F7"/>
    <w:rsid w:val="006275D6"/>
    <w:rsid w:val="006278D9"/>
    <w:rsid w:val="006278E4"/>
    <w:rsid w:val="006279A1"/>
    <w:rsid w:val="00627B86"/>
    <w:rsid w:val="0063082B"/>
    <w:rsid w:val="00630CD4"/>
    <w:rsid w:val="00630EB0"/>
    <w:rsid w:val="00630FCC"/>
    <w:rsid w:val="00630FFD"/>
    <w:rsid w:val="0063112A"/>
    <w:rsid w:val="0063143B"/>
    <w:rsid w:val="00631513"/>
    <w:rsid w:val="0063166B"/>
    <w:rsid w:val="006316ED"/>
    <w:rsid w:val="006316EE"/>
    <w:rsid w:val="006317AB"/>
    <w:rsid w:val="0063242E"/>
    <w:rsid w:val="006326D7"/>
    <w:rsid w:val="0063272B"/>
    <w:rsid w:val="00632BC6"/>
    <w:rsid w:val="00633012"/>
    <w:rsid w:val="00633297"/>
    <w:rsid w:val="00633341"/>
    <w:rsid w:val="00633526"/>
    <w:rsid w:val="00633AB0"/>
    <w:rsid w:val="00633BB7"/>
    <w:rsid w:val="00633E1D"/>
    <w:rsid w:val="006345A1"/>
    <w:rsid w:val="00634893"/>
    <w:rsid w:val="006349C1"/>
    <w:rsid w:val="00634A03"/>
    <w:rsid w:val="00634AE9"/>
    <w:rsid w:val="006351B2"/>
    <w:rsid w:val="0063564D"/>
    <w:rsid w:val="00635ACB"/>
    <w:rsid w:val="00635E57"/>
    <w:rsid w:val="00635F68"/>
    <w:rsid w:val="006362FA"/>
    <w:rsid w:val="006365A6"/>
    <w:rsid w:val="00636960"/>
    <w:rsid w:val="00636988"/>
    <w:rsid w:val="00636BDC"/>
    <w:rsid w:val="00636E16"/>
    <w:rsid w:val="00637084"/>
    <w:rsid w:val="00637413"/>
    <w:rsid w:val="006375BC"/>
    <w:rsid w:val="0064065E"/>
    <w:rsid w:val="00640952"/>
    <w:rsid w:val="0064097B"/>
    <w:rsid w:val="0064097D"/>
    <w:rsid w:val="006409DB"/>
    <w:rsid w:val="00640A56"/>
    <w:rsid w:val="00641189"/>
    <w:rsid w:val="006414FC"/>
    <w:rsid w:val="006415FA"/>
    <w:rsid w:val="00641B82"/>
    <w:rsid w:val="00641D33"/>
    <w:rsid w:val="00642992"/>
    <w:rsid w:val="006429DF"/>
    <w:rsid w:val="00642B36"/>
    <w:rsid w:val="00642BE8"/>
    <w:rsid w:val="00642D3C"/>
    <w:rsid w:val="00642E0F"/>
    <w:rsid w:val="00642EFB"/>
    <w:rsid w:val="00643141"/>
    <w:rsid w:val="006431D6"/>
    <w:rsid w:val="00643392"/>
    <w:rsid w:val="00643C1C"/>
    <w:rsid w:val="00643D08"/>
    <w:rsid w:val="00644112"/>
    <w:rsid w:val="00644249"/>
    <w:rsid w:val="00644B78"/>
    <w:rsid w:val="00644D12"/>
    <w:rsid w:val="00644D26"/>
    <w:rsid w:val="00644E65"/>
    <w:rsid w:val="0064543B"/>
    <w:rsid w:val="006456F6"/>
    <w:rsid w:val="0064625B"/>
    <w:rsid w:val="00646336"/>
    <w:rsid w:val="006467ED"/>
    <w:rsid w:val="0064773F"/>
    <w:rsid w:val="00647814"/>
    <w:rsid w:val="00647BBF"/>
    <w:rsid w:val="00650816"/>
    <w:rsid w:val="00650CEF"/>
    <w:rsid w:val="00650E9B"/>
    <w:rsid w:val="00651008"/>
    <w:rsid w:val="0065105D"/>
    <w:rsid w:val="006515BC"/>
    <w:rsid w:val="00651E5B"/>
    <w:rsid w:val="00651EB9"/>
    <w:rsid w:val="006526D2"/>
    <w:rsid w:val="00652823"/>
    <w:rsid w:val="00652DA7"/>
    <w:rsid w:val="006530B2"/>
    <w:rsid w:val="006530BF"/>
    <w:rsid w:val="006533DA"/>
    <w:rsid w:val="00653899"/>
    <w:rsid w:val="00653C61"/>
    <w:rsid w:val="006540C8"/>
    <w:rsid w:val="006542E1"/>
    <w:rsid w:val="006544AE"/>
    <w:rsid w:val="00654762"/>
    <w:rsid w:val="00654AB3"/>
    <w:rsid w:val="00654AE6"/>
    <w:rsid w:val="00654B7E"/>
    <w:rsid w:val="006550A6"/>
    <w:rsid w:val="00655392"/>
    <w:rsid w:val="006553B6"/>
    <w:rsid w:val="00655789"/>
    <w:rsid w:val="00655B29"/>
    <w:rsid w:val="00655BA3"/>
    <w:rsid w:val="00655DC0"/>
    <w:rsid w:val="00655E60"/>
    <w:rsid w:val="00656013"/>
    <w:rsid w:val="006562AD"/>
    <w:rsid w:val="00656520"/>
    <w:rsid w:val="00656E07"/>
    <w:rsid w:val="00656F16"/>
    <w:rsid w:val="006571A8"/>
    <w:rsid w:val="00657523"/>
    <w:rsid w:val="0065759B"/>
    <w:rsid w:val="006575D2"/>
    <w:rsid w:val="00657780"/>
    <w:rsid w:val="0065789A"/>
    <w:rsid w:val="00657982"/>
    <w:rsid w:val="00657D47"/>
    <w:rsid w:val="006601A9"/>
    <w:rsid w:val="006601DB"/>
    <w:rsid w:val="00660F05"/>
    <w:rsid w:val="00661622"/>
    <w:rsid w:val="00661B89"/>
    <w:rsid w:val="00661BF6"/>
    <w:rsid w:val="00661E88"/>
    <w:rsid w:val="0066204D"/>
    <w:rsid w:val="006625E7"/>
    <w:rsid w:val="00662C1F"/>
    <w:rsid w:val="00662F97"/>
    <w:rsid w:val="006631D6"/>
    <w:rsid w:val="006633A1"/>
    <w:rsid w:val="00663414"/>
    <w:rsid w:val="006639CB"/>
    <w:rsid w:val="00663F2A"/>
    <w:rsid w:val="0066420B"/>
    <w:rsid w:val="00664538"/>
    <w:rsid w:val="006647AC"/>
    <w:rsid w:val="00664993"/>
    <w:rsid w:val="00664999"/>
    <w:rsid w:val="00664EFF"/>
    <w:rsid w:val="00665322"/>
    <w:rsid w:val="006656CE"/>
    <w:rsid w:val="00665766"/>
    <w:rsid w:val="00665903"/>
    <w:rsid w:val="00665B57"/>
    <w:rsid w:val="00665C19"/>
    <w:rsid w:val="00666134"/>
    <w:rsid w:val="0066623A"/>
    <w:rsid w:val="00666333"/>
    <w:rsid w:val="00666848"/>
    <w:rsid w:val="00666D6B"/>
    <w:rsid w:val="00666EF2"/>
    <w:rsid w:val="00666FA4"/>
    <w:rsid w:val="00667084"/>
    <w:rsid w:val="006670FC"/>
    <w:rsid w:val="0066713E"/>
    <w:rsid w:val="00667B18"/>
    <w:rsid w:val="00667C39"/>
    <w:rsid w:val="00667E06"/>
    <w:rsid w:val="00667EAC"/>
    <w:rsid w:val="006700C4"/>
    <w:rsid w:val="006704E3"/>
    <w:rsid w:val="006705EE"/>
    <w:rsid w:val="0067070E"/>
    <w:rsid w:val="006708C2"/>
    <w:rsid w:val="006708E3"/>
    <w:rsid w:val="00671066"/>
    <w:rsid w:val="00671343"/>
    <w:rsid w:val="00671500"/>
    <w:rsid w:val="006715E2"/>
    <w:rsid w:val="00671637"/>
    <w:rsid w:val="006716B8"/>
    <w:rsid w:val="00671B12"/>
    <w:rsid w:val="00671B8C"/>
    <w:rsid w:val="00671D74"/>
    <w:rsid w:val="0067227B"/>
    <w:rsid w:val="00672BB2"/>
    <w:rsid w:val="00673095"/>
    <w:rsid w:val="006731F1"/>
    <w:rsid w:val="00673738"/>
    <w:rsid w:val="0067375B"/>
    <w:rsid w:val="006737F7"/>
    <w:rsid w:val="00673D79"/>
    <w:rsid w:val="00674169"/>
    <w:rsid w:val="006744A5"/>
    <w:rsid w:val="00674662"/>
    <w:rsid w:val="006747FB"/>
    <w:rsid w:val="00674932"/>
    <w:rsid w:val="00674B50"/>
    <w:rsid w:val="00675231"/>
    <w:rsid w:val="006752FC"/>
    <w:rsid w:val="00675557"/>
    <w:rsid w:val="006755C4"/>
    <w:rsid w:val="0067593A"/>
    <w:rsid w:val="00675E30"/>
    <w:rsid w:val="00675EDC"/>
    <w:rsid w:val="00675F64"/>
    <w:rsid w:val="00676311"/>
    <w:rsid w:val="0067671F"/>
    <w:rsid w:val="006768DD"/>
    <w:rsid w:val="00676BD8"/>
    <w:rsid w:val="00676C6F"/>
    <w:rsid w:val="00676D9D"/>
    <w:rsid w:val="00676E0F"/>
    <w:rsid w:val="00677644"/>
    <w:rsid w:val="00677C72"/>
    <w:rsid w:val="00677CAE"/>
    <w:rsid w:val="00677FE4"/>
    <w:rsid w:val="00680552"/>
    <w:rsid w:val="00680637"/>
    <w:rsid w:val="00680764"/>
    <w:rsid w:val="00680846"/>
    <w:rsid w:val="0068099D"/>
    <w:rsid w:val="00680CB8"/>
    <w:rsid w:val="00680E0C"/>
    <w:rsid w:val="00680E2E"/>
    <w:rsid w:val="006811F2"/>
    <w:rsid w:val="00681604"/>
    <w:rsid w:val="00681763"/>
    <w:rsid w:val="006817C0"/>
    <w:rsid w:val="006818EE"/>
    <w:rsid w:val="00681A91"/>
    <w:rsid w:val="0068222E"/>
    <w:rsid w:val="006822F2"/>
    <w:rsid w:val="0068239D"/>
    <w:rsid w:val="00682547"/>
    <w:rsid w:val="00682CDF"/>
    <w:rsid w:val="00682D71"/>
    <w:rsid w:val="00683315"/>
    <w:rsid w:val="006833E8"/>
    <w:rsid w:val="006836CC"/>
    <w:rsid w:val="006837B2"/>
    <w:rsid w:val="006842BF"/>
    <w:rsid w:val="006843FD"/>
    <w:rsid w:val="0068444B"/>
    <w:rsid w:val="00684561"/>
    <w:rsid w:val="006845A3"/>
    <w:rsid w:val="00684DD4"/>
    <w:rsid w:val="0068526B"/>
    <w:rsid w:val="00685444"/>
    <w:rsid w:val="006858F9"/>
    <w:rsid w:val="006860D2"/>
    <w:rsid w:val="006864E3"/>
    <w:rsid w:val="00686666"/>
    <w:rsid w:val="006869AA"/>
    <w:rsid w:val="00686D06"/>
    <w:rsid w:val="00687BDA"/>
    <w:rsid w:val="00690699"/>
    <w:rsid w:val="00690829"/>
    <w:rsid w:val="006908EF"/>
    <w:rsid w:val="00690AAB"/>
    <w:rsid w:val="00690C86"/>
    <w:rsid w:val="0069116C"/>
    <w:rsid w:val="00691255"/>
    <w:rsid w:val="00691725"/>
    <w:rsid w:val="006918FA"/>
    <w:rsid w:val="0069195A"/>
    <w:rsid w:val="00691B97"/>
    <w:rsid w:val="00691F01"/>
    <w:rsid w:val="0069222A"/>
    <w:rsid w:val="00692252"/>
    <w:rsid w:val="00692275"/>
    <w:rsid w:val="006922A3"/>
    <w:rsid w:val="006925C2"/>
    <w:rsid w:val="006926DC"/>
    <w:rsid w:val="00692726"/>
    <w:rsid w:val="00692DCD"/>
    <w:rsid w:val="00692EEF"/>
    <w:rsid w:val="00693040"/>
    <w:rsid w:val="00693BA9"/>
    <w:rsid w:val="00693EA2"/>
    <w:rsid w:val="00693FB7"/>
    <w:rsid w:val="006940A8"/>
    <w:rsid w:val="00694125"/>
    <w:rsid w:val="00694214"/>
    <w:rsid w:val="00694590"/>
    <w:rsid w:val="006947ED"/>
    <w:rsid w:val="00694F76"/>
    <w:rsid w:val="00695267"/>
    <w:rsid w:val="00695A03"/>
    <w:rsid w:val="00695CE4"/>
    <w:rsid w:val="00695EBC"/>
    <w:rsid w:val="006962CD"/>
    <w:rsid w:val="006965FE"/>
    <w:rsid w:val="0069672C"/>
    <w:rsid w:val="00696B75"/>
    <w:rsid w:val="00696E33"/>
    <w:rsid w:val="006972D0"/>
    <w:rsid w:val="00697381"/>
    <w:rsid w:val="0069751C"/>
    <w:rsid w:val="00697D28"/>
    <w:rsid w:val="00697ED7"/>
    <w:rsid w:val="00697F51"/>
    <w:rsid w:val="006A02C5"/>
    <w:rsid w:val="006A0523"/>
    <w:rsid w:val="006A107A"/>
    <w:rsid w:val="006A10F1"/>
    <w:rsid w:val="006A1143"/>
    <w:rsid w:val="006A12A0"/>
    <w:rsid w:val="006A12C7"/>
    <w:rsid w:val="006A1367"/>
    <w:rsid w:val="006A17AA"/>
    <w:rsid w:val="006A17AB"/>
    <w:rsid w:val="006A1828"/>
    <w:rsid w:val="006A1839"/>
    <w:rsid w:val="006A1A50"/>
    <w:rsid w:val="006A1D48"/>
    <w:rsid w:val="006A1E93"/>
    <w:rsid w:val="006A232B"/>
    <w:rsid w:val="006A23D5"/>
    <w:rsid w:val="006A2735"/>
    <w:rsid w:val="006A286D"/>
    <w:rsid w:val="006A2C25"/>
    <w:rsid w:val="006A2CF7"/>
    <w:rsid w:val="006A2E57"/>
    <w:rsid w:val="006A2F5D"/>
    <w:rsid w:val="006A3267"/>
    <w:rsid w:val="006A33FD"/>
    <w:rsid w:val="006A3759"/>
    <w:rsid w:val="006A3986"/>
    <w:rsid w:val="006A4E36"/>
    <w:rsid w:val="006A50A0"/>
    <w:rsid w:val="006A532F"/>
    <w:rsid w:val="006A5462"/>
    <w:rsid w:val="006A5492"/>
    <w:rsid w:val="006A54BB"/>
    <w:rsid w:val="006A5500"/>
    <w:rsid w:val="006A55E0"/>
    <w:rsid w:val="006A5C2F"/>
    <w:rsid w:val="006A5D40"/>
    <w:rsid w:val="006A5F2D"/>
    <w:rsid w:val="006A6265"/>
    <w:rsid w:val="006A6276"/>
    <w:rsid w:val="006A66B6"/>
    <w:rsid w:val="006A673B"/>
    <w:rsid w:val="006A6F3C"/>
    <w:rsid w:val="006A6FEE"/>
    <w:rsid w:val="006A7016"/>
    <w:rsid w:val="006A7315"/>
    <w:rsid w:val="006A7DF9"/>
    <w:rsid w:val="006B058F"/>
    <w:rsid w:val="006B06D2"/>
    <w:rsid w:val="006B088E"/>
    <w:rsid w:val="006B0991"/>
    <w:rsid w:val="006B0F9C"/>
    <w:rsid w:val="006B1780"/>
    <w:rsid w:val="006B18E2"/>
    <w:rsid w:val="006B1D0F"/>
    <w:rsid w:val="006B1D5D"/>
    <w:rsid w:val="006B1DC4"/>
    <w:rsid w:val="006B1E20"/>
    <w:rsid w:val="006B2043"/>
    <w:rsid w:val="006B2282"/>
    <w:rsid w:val="006B288B"/>
    <w:rsid w:val="006B2984"/>
    <w:rsid w:val="006B2B83"/>
    <w:rsid w:val="006B415F"/>
    <w:rsid w:val="006B440F"/>
    <w:rsid w:val="006B48EA"/>
    <w:rsid w:val="006B4C3C"/>
    <w:rsid w:val="006B4F64"/>
    <w:rsid w:val="006B51FC"/>
    <w:rsid w:val="006B52BA"/>
    <w:rsid w:val="006B5460"/>
    <w:rsid w:val="006B5ABE"/>
    <w:rsid w:val="006B5AF0"/>
    <w:rsid w:val="006B5B4E"/>
    <w:rsid w:val="006B5C06"/>
    <w:rsid w:val="006B5CED"/>
    <w:rsid w:val="006B65DE"/>
    <w:rsid w:val="006B669F"/>
    <w:rsid w:val="006B7251"/>
    <w:rsid w:val="006B794E"/>
    <w:rsid w:val="006B79BE"/>
    <w:rsid w:val="006B7A95"/>
    <w:rsid w:val="006B7E6F"/>
    <w:rsid w:val="006C0820"/>
    <w:rsid w:val="006C088E"/>
    <w:rsid w:val="006C0C5F"/>
    <w:rsid w:val="006C0E61"/>
    <w:rsid w:val="006C10D8"/>
    <w:rsid w:val="006C164C"/>
    <w:rsid w:val="006C1BF9"/>
    <w:rsid w:val="006C1F22"/>
    <w:rsid w:val="006C1FA1"/>
    <w:rsid w:val="006C23D5"/>
    <w:rsid w:val="006C24D9"/>
    <w:rsid w:val="006C2826"/>
    <w:rsid w:val="006C2B23"/>
    <w:rsid w:val="006C2D6C"/>
    <w:rsid w:val="006C3038"/>
    <w:rsid w:val="006C30F8"/>
    <w:rsid w:val="006C34FF"/>
    <w:rsid w:val="006C3A44"/>
    <w:rsid w:val="006C3AC3"/>
    <w:rsid w:val="006C3CC9"/>
    <w:rsid w:val="006C3CE4"/>
    <w:rsid w:val="006C4298"/>
    <w:rsid w:val="006C429C"/>
    <w:rsid w:val="006C4897"/>
    <w:rsid w:val="006C4B76"/>
    <w:rsid w:val="006C4CD4"/>
    <w:rsid w:val="006C4D56"/>
    <w:rsid w:val="006C512F"/>
    <w:rsid w:val="006C5166"/>
    <w:rsid w:val="006C5265"/>
    <w:rsid w:val="006C5AAA"/>
    <w:rsid w:val="006C5B17"/>
    <w:rsid w:val="006C5CD0"/>
    <w:rsid w:val="006C5D6C"/>
    <w:rsid w:val="006C5F67"/>
    <w:rsid w:val="006C5FB0"/>
    <w:rsid w:val="006C616B"/>
    <w:rsid w:val="006C61C9"/>
    <w:rsid w:val="006C63D7"/>
    <w:rsid w:val="006C67DA"/>
    <w:rsid w:val="006C6D73"/>
    <w:rsid w:val="006C6DE2"/>
    <w:rsid w:val="006C6E68"/>
    <w:rsid w:val="006C6F46"/>
    <w:rsid w:val="006C71FA"/>
    <w:rsid w:val="006C761C"/>
    <w:rsid w:val="006C7B3B"/>
    <w:rsid w:val="006C7BC0"/>
    <w:rsid w:val="006C7C45"/>
    <w:rsid w:val="006C7F5B"/>
    <w:rsid w:val="006D050A"/>
    <w:rsid w:val="006D0633"/>
    <w:rsid w:val="006D0733"/>
    <w:rsid w:val="006D0828"/>
    <w:rsid w:val="006D09ED"/>
    <w:rsid w:val="006D0B9E"/>
    <w:rsid w:val="006D0C09"/>
    <w:rsid w:val="006D0D65"/>
    <w:rsid w:val="006D0D85"/>
    <w:rsid w:val="006D10CE"/>
    <w:rsid w:val="006D1158"/>
    <w:rsid w:val="006D135B"/>
    <w:rsid w:val="006D13C6"/>
    <w:rsid w:val="006D14EA"/>
    <w:rsid w:val="006D1BB3"/>
    <w:rsid w:val="006D1D9F"/>
    <w:rsid w:val="006D20A1"/>
    <w:rsid w:val="006D2B98"/>
    <w:rsid w:val="006D2C64"/>
    <w:rsid w:val="006D2F85"/>
    <w:rsid w:val="006D3142"/>
    <w:rsid w:val="006D3340"/>
    <w:rsid w:val="006D3CF6"/>
    <w:rsid w:val="006D3FA0"/>
    <w:rsid w:val="006D3FE1"/>
    <w:rsid w:val="006D4019"/>
    <w:rsid w:val="006D429B"/>
    <w:rsid w:val="006D4343"/>
    <w:rsid w:val="006D4362"/>
    <w:rsid w:val="006D4817"/>
    <w:rsid w:val="006D4921"/>
    <w:rsid w:val="006D4B11"/>
    <w:rsid w:val="006D4C9B"/>
    <w:rsid w:val="006D4ECF"/>
    <w:rsid w:val="006D5091"/>
    <w:rsid w:val="006D50A7"/>
    <w:rsid w:val="006D584E"/>
    <w:rsid w:val="006D592F"/>
    <w:rsid w:val="006D5C54"/>
    <w:rsid w:val="006D5C60"/>
    <w:rsid w:val="006D681D"/>
    <w:rsid w:val="006D6888"/>
    <w:rsid w:val="006D717E"/>
    <w:rsid w:val="006D7262"/>
    <w:rsid w:val="006D753C"/>
    <w:rsid w:val="006D778C"/>
    <w:rsid w:val="006D782B"/>
    <w:rsid w:val="006D7967"/>
    <w:rsid w:val="006D7FC8"/>
    <w:rsid w:val="006E05B6"/>
    <w:rsid w:val="006E0862"/>
    <w:rsid w:val="006E0AFB"/>
    <w:rsid w:val="006E0CBC"/>
    <w:rsid w:val="006E0D9F"/>
    <w:rsid w:val="006E1078"/>
    <w:rsid w:val="006E1A5A"/>
    <w:rsid w:val="006E1B91"/>
    <w:rsid w:val="006E1EC7"/>
    <w:rsid w:val="006E2062"/>
    <w:rsid w:val="006E2222"/>
    <w:rsid w:val="006E2A6A"/>
    <w:rsid w:val="006E2B42"/>
    <w:rsid w:val="006E2C6C"/>
    <w:rsid w:val="006E2E98"/>
    <w:rsid w:val="006E31A5"/>
    <w:rsid w:val="006E3482"/>
    <w:rsid w:val="006E3966"/>
    <w:rsid w:val="006E4432"/>
    <w:rsid w:val="006E4754"/>
    <w:rsid w:val="006E48B2"/>
    <w:rsid w:val="006E4D2B"/>
    <w:rsid w:val="006E4DA3"/>
    <w:rsid w:val="006E4E2E"/>
    <w:rsid w:val="006E51F0"/>
    <w:rsid w:val="006E5274"/>
    <w:rsid w:val="006E5688"/>
    <w:rsid w:val="006E577C"/>
    <w:rsid w:val="006E58D2"/>
    <w:rsid w:val="006E5F37"/>
    <w:rsid w:val="006E6070"/>
    <w:rsid w:val="006E60D5"/>
    <w:rsid w:val="006E61E1"/>
    <w:rsid w:val="006E6348"/>
    <w:rsid w:val="006E68B6"/>
    <w:rsid w:val="006E692B"/>
    <w:rsid w:val="006E6BE8"/>
    <w:rsid w:val="006E6CA8"/>
    <w:rsid w:val="006E6D70"/>
    <w:rsid w:val="006E6F8A"/>
    <w:rsid w:val="006E768E"/>
    <w:rsid w:val="006E79A1"/>
    <w:rsid w:val="006E7D34"/>
    <w:rsid w:val="006F04AE"/>
    <w:rsid w:val="006F0740"/>
    <w:rsid w:val="006F0A66"/>
    <w:rsid w:val="006F0AB7"/>
    <w:rsid w:val="006F0FE9"/>
    <w:rsid w:val="006F145B"/>
    <w:rsid w:val="006F1699"/>
    <w:rsid w:val="006F1C20"/>
    <w:rsid w:val="006F1C5E"/>
    <w:rsid w:val="006F1D85"/>
    <w:rsid w:val="006F247A"/>
    <w:rsid w:val="006F2494"/>
    <w:rsid w:val="006F29F4"/>
    <w:rsid w:val="006F2BEC"/>
    <w:rsid w:val="006F2E18"/>
    <w:rsid w:val="006F3219"/>
    <w:rsid w:val="006F35EC"/>
    <w:rsid w:val="006F36BF"/>
    <w:rsid w:val="006F3D5B"/>
    <w:rsid w:val="006F3F32"/>
    <w:rsid w:val="006F4029"/>
    <w:rsid w:val="006F40EE"/>
    <w:rsid w:val="006F4204"/>
    <w:rsid w:val="006F4550"/>
    <w:rsid w:val="006F4AE3"/>
    <w:rsid w:val="006F5176"/>
    <w:rsid w:val="006F51BA"/>
    <w:rsid w:val="006F55F6"/>
    <w:rsid w:val="006F5783"/>
    <w:rsid w:val="006F57A5"/>
    <w:rsid w:val="006F58FB"/>
    <w:rsid w:val="006F5CB1"/>
    <w:rsid w:val="006F613C"/>
    <w:rsid w:val="006F6785"/>
    <w:rsid w:val="006F6885"/>
    <w:rsid w:val="006F6D1E"/>
    <w:rsid w:val="006F6E39"/>
    <w:rsid w:val="006F71B2"/>
    <w:rsid w:val="006F72C9"/>
    <w:rsid w:val="006F76DC"/>
    <w:rsid w:val="006F773A"/>
    <w:rsid w:val="006F7914"/>
    <w:rsid w:val="006F7B62"/>
    <w:rsid w:val="007002FF"/>
    <w:rsid w:val="00700810"/>
    <w:rsid w:val="00700A66"/>
    <w:rsid w:val="00700AF8"/>
    <w:rsid w:val="00700B6E"/>
    <w:rsid w:val="00700D8A"/>
    <w:rsid w:val="00700D99"/>
    <w:rsid w:val="00700E36"/>
    <w:rsid w:val="0070138A"/>
    <w:rsid w:val="007014B4"/>
    <w:rsid w:val="00701647"/>
    <w:rsid w:val="007016A9"/>
    <w:rsid w:val="0070213E"/>
    <w:rsid w:val="007023BF"/>
    <w:rsid w:val="007024AD"/>
    <w:rsid w:val="007024E1"/>
    <w:rsid w:val="00702751"/>
    <w:rsid w:val="00702A20"/>
    <w:rsid w:val="00702A2C"/>
    <w:rsid w:val="00703094"/>
    <w:rsid w:val="0070314C"/>
    <w:rsid w:val="0070328B"/>
    <w:rsid w:val="00703E90"/>
    <w:rsid w:val="00704161"/>
    <w:rsid w:val="00704764"/>
    <w:rsid w:val="007047C0"/>
    <w:rsid w:val="00704842"/>
    <w:rsid w:val="00704944"/>
    <w:rsid w:val="00704A15"/>
    <w:rsid w:val="00704AD6"/>
    <w:rsid w:val="00704BB9"/>
    <w:rsid w:val="00705004"/>
    <w:rsid w:val="0070549A"/>
    <w:rsid w:val="00705786"/>
    <w:rsid w:val="00705893"/>
    <w:rsid w:val="00705BCD"/>
    <w:rsid w:val="00705CAD"/>
    <w:rsid w:val="00705CC1"/>
    <w:rsid w:val="00705DAE"/>
    <w:rsid w:val="00705DE3"/>
    <w:rsid w:val="00705EDA"/>
    <w:rsid w:val="00705F46"/>
    <w:rsid w:val="00705FDF"/>
    <w:rsid w:val="00706075"/>
    <w:rsid w:val="00706DB2"/>
    <w:rsid w:val="007075BB"/>
    <w:rsid w:val="00707D39"/>
    <w:rsid w:val="00707D60"/>
    <w:rsid w:val="00710381"/>
    <w:rsid w:val="00710398"/>
    <w:rsid w:val="007108A2"/>
    <w:rsid w:val="00710958"/>
    <w:rsid w:val="00710EAC"/>
    <w:rsid w:val="007112A4"/>
    <w:rsid w:val="007112BD"/>
    <w:rsid w:val="0071162E"/>
    <w:rsid w:val="00712008"/>
    <w:rsid w:val="007123FC"/>
    <w:rsid w:val="00712600"/>
    <w:rsid w:val="00712623"/>
    <w:rsid w:val="007129E9"/>
    <w:rsid w:val="00712F8F"/>
    <w:rsid w:val="00713616"/>
    <w:rsid w:val="00713744"/>
    <w:rsid w:val="00713DCB"/>
    <w:rsid w:val="00713F53"/>
    <w:rsid w:val="00714166"/>
    <w:rsid w:val="007141ED"/>
    <w:rsid w:val="007142C7"/>
    <w:rsid w:val="00714802"/>
    <w:rsid w:val="00714A96"/>
    <w:rsid w:val="00714E2C"/>
    <w:rsid w:val="00714E9B"/>
    <w:rsid w:val="00714EEC"/>
    <w:rsid w:val="00715598"/>
    <w:rsid w:val="00715D51"/>
    <w:rsid w:val="00716086"/>
    <w:rsid w:val="007164A0"/>
    <w:rsid w:val="00716CBF"/>
    <w:rsid w:val="007177F3"/>
    <w:rsid w:val="00717878"/>
    <w:rsid w:val="007205D0"/>
    <w:rsid w:val="00720689"/>
    <w:rsid w:val="007206A8"/>
    <w:rsid w:val="007206CE"/>
    <w:rsid w:val="00720B1E"/>
    <w:rsid w:val="00721062"/>
    <w:rsid w:val="00721BAB"/>
    <w:rsid w:val="00721E34"/>
    <w:rsid w:val="00722C90"/>
    <w:rsid w:val="00723347"/>
    <w:rsid w:val="00723550"/>
    <w:rsid w:val="00724452"/>
    <w:rsid w:val="007247A7"/>
    <w:rsid w:val="00724933"/>
    <w:rsid w:val="00724D9B"/>
    <w:rsid w:val="00724E68"/>
    <w:rsid w:val="007252E4"/>
    <w:rsid w:val="00725350"/>
    <w:rsid w:val="007255E7"/>
    <w:rsid w:val="0072575C"/>
    <w:rsid w:val="00725DF3"/>
    <w:rsid w:val="00725F21"/>
    <w:rsid w:val="0072616E"/>
    <w:rsid w:val="007268CE"/>
    <w:rsid w:val="0072691E"/>
    <w:rsid w:val="00726EAA"/>
    <w:rsid w:val="0072727C"/>
    <w:rsid w:val="007274D8"/>
    <w:rsid w:val="00727736"/>
    <w:rsid w:val="00730271"/>
    <w:rsid w:val="007302B9"/>
    <w:rsid w:val="007302DD"/>
    <w:rsid w:val="007307B7"/>
    <w:rsid w:val="00730838"/>
    <w:rsid w:val="00730F64"/>
    <w:rsid w:val="007316C9"/>
    <w:rsid w:val="007316FA"/>
    <w:rsid w:val="00731814"/>
    <w:rsid w:val="00731D02"/>
    <w:rsid w:val="00731FA1"/>
    <w:rsid w:val="00732014"/>
    <w:rsid w:val="0073201B"/>
    <w:rsid w:val="00732068"/>
    <w:rsid w:val="007323D9"/>
    <w:rsid w:val="007328AB"/>
    <w:rsid w:val="00732D7A"/>
    <w:rsid w:val="00732FB8"/>
    <w:rsid w:val="00733002"/>
    <w:rsid w:val="0073308E"/>
    <w:rsid w:val="007335E3"/>
    <w:rsid w:val="00733D94"/>
    <w:rsid w:val="00734093"/>
    <w:rsid w:val="00734346"/>
    <w:rsid w:val="00734396"/>
    <w:rsid w:val="007343D4"/>
    <w:rsid w:val="007344B1"/>
    <w:rsid w:val="00734605"/>
    <w:rsid w:val="0073461F"/>
    <w:rsid w:val="00734761"/>
    <w:rsid w:val="00734CA4"/>
    <w:rsid w:val="00734E17"/>
    <w:rsid w:val="00734F5D"/>
    <w:rsid w:val="00735038"/>
    <w:rsid w:val="0073506D"/>
    <w:rsid w:val="007352C0"/>
    <w:rsid w:val="007354CE"/>
    <w:rsid w:val="0073566E"/>
    <w:rsid w:val="00735861"/>
    <w:rsid w:val="00735875"/>
    <w:rsid w:val="007359AD"/>
    <w:rsid w:val="00735AE6"/>
    <w:rsid w:val="00735B4B"/>
    <w:rsid w:val="00735B58"/>
    <w:rsid w:val="00735C37"/>
    <w:rsid w:val="00735CD8"/>
    <w:rsid w:val="00735DDB"/>
    <w:rsid w:val="00735FE2"/>
    <w:rsid w:val="007362B2"/>
    <w:rsid w:val="007363A4"/>
    <w:rsid w:val="007363B1"/>
    <w:rsid w:val="00736468"/>
    <w:rsid w:val="00736628"/>
    <w:rsid w:val="007369E0"/>
    <w:rsid w:val="00736E4E"/>
    <w:rsid w:val="007378DB"/>
    <w:rsid w:val="007400B6"/>
    <w:rsid w:val="007409A1"/>
    <w:rsid w:val="00740EDA"/>
    <w:rsid w:val="0074136C"/>
    <w:rsid w:val="00741634"/>
    <w:rsid w:val="00741B30"/>
    <w:rsid w:val="00742447"/>
    <w:rsid w:val="00742D01"/>
    <w:rsid w:val="0074305A"/>
    <w:rsid w:val="007435AA"/>
    <w:rsid w:val="00743885"/>
    <w:rsid w:val="007439C4"/>
    <w:rsid w:val="00743B35"/>
    <w:rsid w:val="00743C13"/>
    <w:rsid w:val="00743CE9"/>
    <w:rsid w:val="00743E72"/>
    <w:rsid w:val="00743E7F"/>
    <w:rsid w:val="007441BA"/>
    <w:rsid w:val="00744418"/>
    <w:rsid w:val="007444F9"/>
    <w:rsid w:val="00744917"/>
    <w:rsid w:val="007449B0"/>
    <w:rsid w:val="00744D89"/>
    <w:rsid w:val="00744EF7"/>
    <w:rsid w:val="00745170"/>
    <w:rsid w:val="0074527A"/>
    <w:rsid w:val="00745291"/>
    <w:rsid w:val="007454B5"/>
    <w:rsid w:val="007455FB"/>
    <w:rsid w:val="00745654"/>
    <w:rsid w:val="00745708"/>
    <w:rsid w:val="00745738"/>
    <w:rsid w:val="00745822"/>
    <w:rsid w:val="00745891"/>
    <w:rsid w:val="00745BBB"/>
    <w:rsid w:val="00745C90"/>
    <w:rsid w:val="00745D1F"/>
    <w:rsid w:val="00745D39"/>
    <w:rsid w:val="00745DE6"/>
    <w:rsid w:val="007462E4"/>
    <w:rsid w:val="00746705"/>
    <w:rsid w:val="00746741"/>
    <w:rsid w:val="00746796"/>
    <w:rsid w:val="007468D7"/>
    <w:rsid w:val="00746BCA"/>
    <w:rsid w:val="00746BD5"/>
    <w:rsid w:val="00746BDE"/>
    <w:rsid w:val="00746C15"/>
    <w:rsid w:val="00746D89"/>
    <w:rsid w:val="007471B3"/>
    <w:rsid w:val="007471CD"/>
    <w:rsid w:val="007472DA"/>
    <w:rsid w:val="00747356"/>
    <w:rsid w:val="00747420"/>
    <w:rsid w:val="007476BE"/>
    <w:rsid w:val="007476D7"/>
    <w:rsid w:val="007478CE"/>
    <w:rsid w:val="00747D6F"/>
    <w:rsid w:val="00747EC8"/>
    <w:rsid w:val="00747FF8"/>
    <w:rsid w:val="00747FFD"/>
    <w:rsid w:val="007500D4"/>
    <w:rsid w:val="00750B52"/>
    <w:rsid w:val="00750D8C"/>
    <w:rsid w:val="00750F5A"/>
    <w:rsid w:val="0075101A"/>
    <w:rsid w:val="007511D2"/>
    <w:rsid w:val="007515F8"/>
    <w:rsid w:val="00751B65"/>
    <w:rsid w:val="00751B68"/>
    <w:rsid w:val="0075256D"/>
    <w:rsid w:val="007528B8"/>
    <w:rsid w:val="00752C0D"/>
    <w:rsid w:val="00752C1C"/>
    <w:rsid w:val="0075390F"/>
    <w:rsid w:val="00753A3C"/>
    <w:rsid w:val="00753B2C"/>
    <w:rsid w:val="00753E94"/>
    <w:rsid w:val="00753F17"/>
    <w:rsid w:val="007540E3"/>
    <w:rsid w:val="007540FB"/>
    <w:rsid w:val="0075452B"/>
    <w:rsid w:val="00754B5B"/>
    <w:rsid w:val="0075560C"/>
    <w:rsid w:val="0075562A"/>
    <w:rsid w:val="00755776"/>
    <w:rsid w:val="00755781"/>
    <w:rsid w:val="00755829"/>
    <w:rsid w:val="00755FC1"/>
    <w:rsid w:val="00756B07"/>
    <w:rsid w:val="00756CEB"/>
    <w:rsid w:val="00757569"/>
    <w:rsid w:val="00757696"/>
    <w:rsid w:val="00757E16"/>
    <w:rsid w:val="007600BF"/>
    <w:rsid w:val="0076048C"/>
    <w:rsid w:val="00760563"/>
    <w:rsid w:val="00760A89"/>
    <w:rsid w:val="00761051"/>
    <w:rsid w:val="007610CE"/>
    <w:rsid w:val="00761655"/>
    <w:rsid w:val="0076186B"/>
    <w:rsid w:val="00761AD1"/>
    <w:rsid w:val="00761C66"/>
    <w:rsid w:val="007620AC"/>
    <w:rsid w:val="00762496"/>
    <w:rsid w:val="007624A8"/>
    <w:rsid w:val="007625E2"/>
    <w:rsid w:val="00762868"/>
    <w:rsid w:val="007631B4"/>
    <w:rsid w:val="00763382"/>
    <w:rsid w:val="007633E9"/>
    <w:rsid w:val="0076376E"/>
    <w:rsid w:val="00763935"/>
    <w:rsid w:val="007639A6"/>
    <w:rsid w:val="00763EC9"/>
    <w:rsid w:val="00764182"/>
    <w:rsid w:val="007647D2"/>
    <w:rsid w:val="00764914"/>
    <w:rsid w:val="00764F71"/>
    <w:rsid w:val="00765420"/>
    <w:rsid w:val="00765507"/>
    <w:rsid w:val="00765522"/>
    <w:rsid w:val="00765563"/>
    <w:rsid w:val="00765B34"/>
    <w:rsid w:val="00765B61"/>
    <w:rsid w:val="0076606A"/>
    <w:rsid w:val="00766182"/>
    <w:rsid w:val="007662D5"/>
    <w:rsid w:val="007669B3"/>
    <w:rsid w:val="00766A59"/>
    <w:rsid w:val="00766D7C"/>
    <w:rsid w:val="00766E2A"/>
    <w:rsid w:val="00766EA5"/>
    <w:rsid w:val="007673D7"/>
    <w:rsid w:val="007674C3"/>
    <w:rsid w:val="00767E1B"/>
    <w:rsid w:val="00767EF9"/>
    <w:rsid w:val="007701C2"/>
    <w:rsid w:val="00770323"/>
    <w:rsid w:val="007703AA"/>
    <w:rsid w:val="00770422"/>
    <w:rsid w:val="00770598"/>
    <w:rsid w:val="00770FE2"/>
    <w:rsid w:val="007716A5"/>
    <w:rsid w:val="007716B3"/>
    <w:rsid w:val="00771729"/>
    <w:rsid w:val="00771E9D"/>
    <w:rsid w:val="007726DC"/>
    <w:rsid w:val="00772761"/>
    <w:rsid w:val="007727F7"/>
    <w:rsid w:val="00772C11"/>
    <w:rsid w:val="00772F13"/>
    <w:rsid w:val="007730B8"/>
    <w:rsid w:val="007733F8"/>
    <w:rsid w:val="007734BC"/>
    <w:rsid w:val="0077362D"/>
    <w:rsid w:val="0077391C"/>
    <w:rsid w:val="00773929"/>
    <w:rsid w:val="00773A7A"/>
    <w:rsid w:val="00773BBC"/>
    <w:rsid w:val="0077419B"/>
    <w:rsid w:val="007742A6"/>
    <w:rsid w:val="007742C1"/>
    <w:rsid w:val="00774388"/>
    <w:rsid w:val="007746F5"/>
    <w:rsid w:val="00774A5F"/>
    <w:rsid w:val="00774F02"/>
    <w:rsid w:val="0077544C"/>
    <w:rsid w:val="0077563A"/>
    <w:rsid w:val="007757E8"/>
    <w:rsid w:val="00775BA3"/>
    <w:rsid w:val="00775C7F"/>
    <w:rsid w:val="00775D81"/>
    <w:rsid w:val="007764AC"/>
    <w:rsid w:val="00776668"/>
    <w:rsid w:val="00776712"/>
    <w:rsid w:val="00776739"/>
    <w:rsid w:val="007767F0"/>
    <w:rsid w:val="00776C85"/>
    <w:rsid w:val="00776EB3"/>
    <w:rsid w:val="00776FB4"/>
    <w:rsid w:val="0077702F"/>
    <w:rsid w:val="007771C3"/>
    <w:rsid w:val="0077765F"/>
    <w:rsid w:val="00777B1E"/>
    <w:rsid w:val="007801B2"/>
    <w:rsid w:val="007806A9"/>
    <w:rsid w:val="007807DD"/>
    <w:rsid w:val="00780B5F"/>
    <w:rsid w:val="00780F23"/>
    <w:rsid w:val="007814AC"/>
    <w:rsid w:val="00781722"/>
    <w:rsid w:val="00782C20"/>
    <w:rsid w:val="00782C4E"/>
    <w:rsid w:val="0078308E"/>
    <w:rsid w:val="00783206"/>
    <w:rsid w:val="007832E8"/>
    <w:rsid w:val="007832FD"/>
    <w:rsid w:val="0078355B"/>
    <w:rsid w:val="00783FE4"/>
    <w:rsid w:val="00784A2A"/>
    <w:rsid w:val="00784D65"/>
    <w:rsid w:val="00784E7D"/>
    <w:rsid w:val="0078533B"/>
    <w:rsid w:val="00785794"/>
    <w:rsid w:val="00786549"/>
    <w:rsid w:val="00786571"/>
    <w:rsid w:val="007867B4"/>
    <w:rsid w:val="0078680C"/>
    <w:rsid w:val="00786A3E"/>
    <w:rsid w:val="00786FD7"/>
    <w:rsid w:val="007871F7"/>
    <w:rsid w:val="00787587"/>
    <w:rsid w:val="00787617"/>
    <w:rsid w:val="0078767E"/>
    <w:rsid w:val="007879E4"/>
    <w:rsid w:val="00790DBF"/>
    <w:rsid w:val="0079107F"/>
    <w:rsid w:val="007913C5"/>
    <w:rsid w:val="007915C9"/>
    <w:rsid w:val="00791B11"/>
    <w:rsid w:val="0079220F"/>
    <w:rsid w:val="00792495"/>
    <w:rsid w:val="007925FD"/>
    <w:rsid w:val="0079263B"/>
    <w:rsid w:val="00792BC4"/>
    <w:rsid w:val="00792D57"/>
    <w:rsid w:val="0079306F"/>
    <w:rsid w:val="007930BA"/>
    <w:rsid w:val="00793293"/>
    <w:rsid w:val="00793353"/>
    <w:rsid w:val="00793392"/>
    <w:rsid w:val="007938E5"/>
    <w:rsid w:val="00793FE2"/>
    <w:rsid w:val="0079415A"/>
    <w:rsid w:val="00794240"/>
    <w:rsid w:val="007942D6"/>
    <w:rsid w:val="0079437E"/>
    <w:rsid w:val="0079443C"/>
    <w:rsid w:val="007946E5"/>
    <w:rsid w:val="00794756"/>
    <w:rsid w:val="00794848"/>
    <w:rsid w:val="00794A8B"/>
    <w:rsid w:val="00795322"/>
    <w:rsid w:val="0079533E"/>
    <w:rsid w:val="0079570D"/>
    <w:rsid w:val="007958D7"/>
    <w:rsid w:val="00795A88"/>
    <w:rsid w:val="00795AB8"/>
    <w:rsid w:val="00796042"/>
    <w:rsid w:val="007960CD"/>
    <w:rsid w:val="0079621B"/>
    <w:rsid w:val="00796770"/>
    <w:rsid w:val="00796865"/>
    <w:rsid w:val="00796896"/>
    <w:rsid w:val="0079698D"/>
    <w:rsid w:val="007969A2"/>
    <w:rsid w:val="00796A69"/>
    <w:rsid w:val="00796CFC"/>
    <w:rsid w:val="00796D28"/>
    <w:rsid w:val="00796EBA"/>
    <w:rsid w:val="00796FA5"/>
    <w:rsid w:val="00797185"/>
    <w:rsid w:val="00797248"/>
    <w:rsid w:val="0079728F"/>
    <w:rsid w:val="007973A7"/>
    <w:rsid w:val="0079740B"/>
    <w:rsid w:val="00797765"/>
    <w:rsid w:val="00797AD6"/>
    <w:rsid w:val="00797B04"/>
    <w:rsid w:val="00797BE6"/>
    <w:rsid w:val="00797F7F"/>
    <w:rsid w:val="00797FC3"/>
    <w:rsid w:val="00797FDF"/>
    <w:rsid w:val="007A0122"/>
    <w:rsid w:val="007A017D"/>
    <w:rsid w:val="007A04F3"/>
    <w:rsid w:val="007A05BD"/>
    <w:rsid w:val="007A1688"/>
    <w:rsid w:val="007A192E"/>
    <w:rsid w:val="007A1A18"/>
    <w:rsid w:val="007A1ACB"/>
    <w:rsid w:val="007A2390"/>
    <w:rsid w:val="007A2497"/>
    <w:rsid w:val="007A29B6"/>
    <w:rsid w:val="007A2B6B"/>
    <w:rsid w:val="007A3239"/>
    <w:rsid w:val="007A3341"/>
    <w:rsid w:val="007A4063"/>
    <w:rsid w:val="007A45AA"/>
    <w:rsid w:val="007A471C"/>
    <w:rsid w:val="007A49F5"/>
    <w:rsid w:val="007A4B77"/>
    <w:rsid w:val="007A4E4B"/>
    <w:rsid w:val="007A4F7C"/>
    <w:rsid w:val="007A537E"/>
    <w:rsid w:val="007A565B"/>
    <w:rsid w:val="007A56AD"/>
    <w:rsid w:val="007A574C"/>
    <w:rsid w:val="007A5895"/>
    <w:rsid w:val="007A5CF5"/>
    <w:rsid w:val="007A61D0"/>
    <w:rsid w:val="007A63B1"/>
    <w:rsid w:val="007A67F8"/>
    <w:rsid w:val="007A68D6"/>
    <w:rsid w:val="007A6905"/>
    <w:rsid w:val="007A6B27"/>
    <w:rsid w:val="007A6EE5"/>
    <w:rsid w:val="007A72A5"/>
    <w:rsid w:val="007A7382"/>
    <w:rsid w:val="007A7452"/>
    <w:rsid w:val="007A7980"/>
    <w:rsid w:val="007A7CA8"/>
    <w:rsid w:val="007B024A"/>
    <w:rsid w:val="007B0535"/>
    <w:rsid w:val="007B07BB"/>
    <w:rsid w:val="007B09EE"/>
    <w:rsid w:val="007B0FAE"/>
    <w:rsid w:val="007B1008"/>
    <w:rsid w:val="007B10D5"/>
    <w:rsid w:val="007B113D"/>
    <w:rsid w:val="007B1693"/>
    <w:rsid w:val="007B16D1"/>
    <w:rsid w:val="007B180E"/>
    <w:rsid w:val="007B1977"/>
    <w:rsid w:val="007B19B5"/>
    <w:rsid w:val="007B30D7"/>
    <w:rsid w:val="007B320F"/>
    <w:rsid w:val="007B336F"/>
    <w:rsid w:val="007B3BDA"/>
    <w:rsid w:val="007B3EAA"/>
    <w:rsid w:val="007B4A8E"/>
    <w:rsid w:val="007B4C21"/>
    <w:rsid w:val="007B4E85"/>
    <w:rsid w:val="007B525C"/>
    <w:rsid w:val="007B5387"/>
    <w:rsid w:val="007B5719"/>
    <w:rsid w:val="007B5782"/>
    <w:rsid w:val="007B5B32"/>
    <w:rsid w:val="007B6258"/>
    <w:rsid w:val="007B6673"/>
    <w:rsid w:val="007B6B8F"/>
    <w:rsid w:val="007B6FAD"/>
    <w:rsid w:val="007B705B"/>
    <w:rsid w:val="007B72C0"/>
    <w:rsid w:val="007B7451"/>
    <w:rsid w:val="007B74AF"/>
    <w:rsid w:val="007B76D3"/>
    <w:rsid w:val="007B77F4"/>
    <w:rsid w:val="007B7E29"/>
    <w:rsid w:val="007C0398"/>
    <w:rsid w:val="007C05AB"/>
    <w:rsid w:val="007C05C3"/>
    <w:rsid w:val="007C089C"/>
    <w:rsid w:val="007C09F5"/>
    <w:rsid w:val="007C0BCB"/>
    <w:rsid w:val="007C0C38"/>
    <w:rsid w:val="007C0F20"/>
    <w:rsid w:val="007C0FEE"/>
    <w:rsid w:val="007C13CA"/>
    <w:rsid w:val="007C18C1"/>
    <w:rsid w:val="007C1B9F"/>
    <w:rsid w:val="007C1E35"/>
    <w:rsid w:val="007C2AFD"/>
    <w:rsid w:val="007C2E2A"/>
    <w:rsid w:val="007C2F34"/>
    <w:rsid w:val="007C3659"/>
    <w:rsid w:val="007C41D8"/>
    <w:rsid w:val="007C4265"/>
    <w:rsid w:val="007C427B"/>
    <w:rsid w:val="007C42AB"/>
    <w:rsid w:val="007C4506"/>
    <w:rsid w:val="007C46EA"/>
    <w:rsid w:val="007C4A19"/>
    <w:rsid w:val="007C4C62"/>
    <w:rsid w:val="007C4D51"/>
    <w:rsid w:val="007C536A"/>
    <w:rsid w:val="007C5B0E"/>
    <w:rsid w:val="007C5C0B"/>
    <w:rsid w:val="007C5C26"/>
    <w:rsid w:val="007C5E98"/>
    <w:rsid w:val="007C6165"/>
    <w:rsid w:val="007C648E"/>
    <w:rsid w:val="007C6562"/>
    <w:rsid w:val="007C65D3"/>
    <w:rsid w:val="007C677E"/>
    <w:rsid w:val="007C67EC"/>
    <w:rsid w:val="007C6956"/>
    <w:rsid w:val="007C6C0F"/>
    <w:rsid w:val="007C768F"/>
    <w:rsid w:val="007C779D"/>
    <w:rsid w:val="007C7BE2"/>
    <w:rsid w:val="007C7F0C"/>
    <w:rsid w:val="007D02DB"/>
    <w:rsid w:val="007D0452"/>
    <w:rsid w:val="007D047B"/>
    <w:rsid w:val="007D0885"/>
    <w:rsid w:val="007D09CE"/>
    <w:rsid w:val="007D0CFA"/>
    <w:rsid w:val="007D15EA"/>
    <w:rsid w:val="007D1D0F"/>
    <w:rsid w:val="007D1D4E"/>
    <w:rsid w:val="007D1DB4"/>
    <w:rsid w:val="007D2091"/>
    <w:rsid w:val="007D2448"/>
    <w:rsid w:val="007D25DF"/>
    <w:rsid w:val="007D28ED"/>
    <w:rsid w:val="007D2A36"/>
    <w:rsid w:val="007D2B76"/>
    <w:rsid w:val="007D2BFB"/>
    <w:rsid w:val="007D2D93"/>
    <w:rsid w:val="007D2E46"/>
    <w:rsid w:val="007D2E74"/>
    <w:rsid w:val="007D2E8A"/>
    <w:rsid w:val="007D303D"/>
    <w:rsid w:val="007D3368"/>
    <w:rsid w:val="007D3B09"/>
    <w:rsid w:val="007D3CA0"/>
    <w:rsid w:val="007D406F"/>
    <w:rsid w:val="007D4090"/>
    <w:rsid w:val="007D4464"/>
    <w:rsid w:val="007D4485"/>
    <w:rsid w:val="007D4740"/>
    <w:rsid w:val="007D57AE"/>
    <w:rsid w:val="007D5D18"/>
    <w:rsid w:val="007D5D90"/>
    <w:rsid w:val="007D5DD4"/>
    <w:rsid w:val="007D5FFA"/>
    <w:rsid w:val="007D6581"/>
    <w:rsid w:val="007D6647"/>
    <w:rsid w:val="007D67F1"/>
    <w:rsid w:val="007D6F87"/>
    <w:rsid w:val="007D721E"/>
    <w:rsid w:val="007D7259"/>
    <w:rsid w:val="007E0331"/>
    <w:rsid w:val="007E07E4"/>
    <w:rsid w:val="007E0A2A"/>
    <w:rsid w:val="007E0A8E"/>
    <w:rsid w:val="007E0D0B"/>
    <w:rsid w:val="007E0DC0"/>
    <w:rsid w:val="007E0E28"/>
    <w:rsid w:val="007E0E60"/>
    <w:rsid w:val="007E1031"/>
    <w:rsid w:val="007E1195"/>
    <w:rsid w:val="007E1268"/>
    <w:rsid w:val="007E133E"/>
    <w:rsid w:val="007E14C2"/>
    <w:rsid w:val="007E182A"/>
    <w:rsid w:val="007E190D"/>
    <w:rsid w:val="007E1959"/>
    <w:rsid w:val="007E1A66"/>
    <w:rsid w:val="007E1D0B"/>
    <w:rsid w:val="007E1D7E"/>
    <w:rsid w:val="007E2762"/>
    <w:rsid w:val="007E2764"/>
    <w:rsid w:val="007E27B5"/>
    <w:rsid w:val="007E2AB2"/>
    <w:rsid w:val="007E2CB7"/>
    <w:rsid w:val="007E2F2A"/>
    <w:rsid w:val="007E2F2E"/>
    <w:rsid w:val="007E2F59"/>
    <w:rsid w:val="007E3616"/>
    <w:rsid w:val="007E371E"/>
    <w:rsid w:val="007E3C37"/>
    <w:rsid w:val="007E4127"/>
    <w:rsid w:val="007E4472"/>
    <w:rsid w:val="007E4FCC"/>
    <w:rsid w:val="007E4FFB"/>
    <w:rsid w:val="007E508D"/>
    <w:rsid w:val="007E50E6"/>
    <w:rsid w:val="007E5128"/>
    <w:rsid w:val="007E5226"/>
    <w:rsid w:val="007E5352"/>
    <w:rsid w:val="007E6159"/>
    <w:rsid w:val="007E64C8"/>
    <w:rsid w:val="007E676B"/>
    <w:rsid w:val="007E6A1F"/>
    <w:rsid w:val="007E6F28"/>
    <w:rsid w:val="007E7014"/>
    <w:rsid w:val="007E72B5"/>
    <w:rsid w:val="007E752E"/>
    <w:rsid w:val="007E7590"/>
    <w:rsid w:val="007E7A01"/>
    <w:rsid w:val="007E7B63"/>
    <w:rsid w:val="007E7BCC"/>
    <w:rsid w:val="007E7ED3"/>
    <w:rsid w:val="007F0287"/>
    <w:rsid w:val="007F0779"/>
    <w:rsid w:val="007F077C"/>
    <w:rsid w:val="007F0A0D"/>
    <w:rsid w:val="007F0A63"/>
    <w:rsid w:val="007F0B76"/>
    <w:rsid w:val="007F0CDD"/>
    <w:rsid w:val="007F0F51"/>
    <w:rsid w:val="007F1040"/>
    <w:rsid w:val="007F1068"/>
    <w:rsid w:val="007F1ACC"/>
    <w:rsid w:val="007F22E5"/>
    <w:rsid w:val="007F235A"/>
    <w:rsid w:val="007F23BD"/>
    <w:rsid w:val="007F28EE"/>
    <w:rsid w:val="007F29C9"/>
    <w:rsid w:val="007F2A18"/>
    <w:rsid w:val="007F2ACD"/>
    <w:rsid w:val="007F3207"/>
    <w:rsid w:val="007F3615"/>
    <w:rsid w:val="007F3688"/>
    <w:rsid w:val="007F3880"/>
    <w:rsid w:val="007F3E52"/>
    <w:rsid w:val="007F4421"/>
    <w:rsid w:val="007F48C8"/>
    <w:rsid w:val="007F4C02"/>
    <w:rsid w:val="007F51AF"/>
    <w:rsid w:val="007F55A6"/>
    <w:rsid w:val="007F5927"/>
    <w:rsid w:val="007F5986"/>
    <w:rsid w:val="007F5A50"/>
    <w:rsid w:val="007F5CD3"/>
    <w:rsid w:val="007F63D7"/>
    <w:rsid w:val="007F65CA"/>
    <w:rsid w:val="007F684D"/>
    <w:rsid w:val="007F6A2D"/>
    <w:rsid w:val="007F6A57"/>
    <w:rsid w:val="007F6D96"/>
    <w:rsid w:val="007F7606"/>
    <w:rsid w:val="007F7AE6"/>
    <w:rsid w:val="007F7B5B"/>
    <w:rsid w:val="007F7BC3"/>
    <w:rsid w:val="007F7E41"/>
    <w:rsid w:val="0080010F"/>
    <w:rsid w:val="008001AE"/>
    <w:rsid w:val="0080026A"/>
    <w:rsid w:val="00800411"/>
    <w:rsid w:val="008004DF"/>
    <w:rsid w:val="008005C3"/>
    <w:rsid w:val="0080087A"/>
    <w:rsid w:val="00800B4E"/>
    <w:rsid w:val="0080122E"/>
    <w:rsid w:val="00801BC8"/>
    <w:rsid w:val="008022AD"/>
    <w:rsid w:val="00802415"/>
    <w:rsid w:val="008026CC"/>
    <w:rsid w:val="0080287B"/>
    <w:rsid w:val="00802D10"/>
    <w:rsid w:val="00802E44"/>
    <w:rsid w:val="00802E65"/>
    <w:rsid w:val="00802ECE"/>
    <w:rsid w:val="00802F03"/>
    <w:rsid w:val="008032BA"/>
    <w:rsid w:val="008034CD"/>
    <w:rsid w:val="00803C66"/>
    <w:rsid w:val="00803EDA"/>
    <w:rsid w:val="0080402C"/>
    <w:rsid w:val="008043B1"/>
    <w:rsid w:val="00804577"/>
    <w:rsid w:val="00804699"/>
    <w:rsid w:val="0080522B"/>
    <w:rsid w:val="00805903"/>
    <w:rsid w:val="0080617C"/>
    <w:rsid w:val="008062E5"/>
    <w:rsid w:val="0080661A"/>
    <w:rsid w:val="00806A28"/>
    <w:rsid w:val="00806F81"/>
    <w:rsid w:val="008079CA"/>
    <w:rsid w:val="00807B93"/>
    <w:rsid w:val="00807E49"/>
    <w:rsid w:val="00810309"/>
    <w:rsid w:val="00810447"/>
    <w:rsid w:val="0081056E"/>
    <w:rsid w:val="00810694"/>
    <w:rsid w:val="008107C2"/>
    <w:rsid w:val="008109C3"/>
    <w:rsid w:val="00810A38"/>
    <w:rsid w:val="00810CEF"/>
    <w:rsid w:val="00810E37"/>
    <w:rsid w:val="00811DA4"/>
    <w:rsid w:val="00812466"/>
    <w:rsid w:val="008127C2"/>
    <w:rsid w:val="00812BBA"/>
    <w:rsid w:val="00812BF1"/>
    <w:rsid w:val="00812CA9"/>
    <w:rsid w:val="00812F1E"/>
    <w:rsid w:val="0081302A"/>
    <w:rsid w:val="00813201"/>
    <w:rsid w:val="00813C85"/>
    <w:rsid w:val="00814209"/>
    <w:rsid w:val="00814229"/>
    <w:rsid w:val="00814408"/>
    <w:rsid w:val="00814519"/>
    <w:rsid w:val="00814631"/>
    <w:rsid w:val="0081463B"/>
    <w:rsid w:val="00814834"/>
    <w:rsid w:val="00814881"/>
    <w:rsid w:val="00814895"/>
    <w:rsid w:val="00814AB9"/>
    <w:rsid w:val="00814F20"/>
    <w:rsid w:val="0081510B"/>
    <w:rsid w:val="0081534E"/>
    <w:rsid w:val="0081549B"/>
    <w:rsid w:val="00815918"/>
    <w:rsid w:val="0081594F"/>
    <w:rsid w:val="00815CA6"/>
    <w:rsid w:val="0081641B"/>
    <w:rsid w:val="008166CE"/>
    <w:rsid w:val="00816824"/>
    <w:rsid w:val="0081687B"/>
    <w:rsid w:val="008168B8"/>
    <w:rsid w:val="00816A76"/>
    <w:rsid w:val="00820007"/>
    <w:rsid w:val="0082038E"/>
    <w:rsid w:val="008204DC"/>
    <w:rsid w:val="00820505"/>
    <w:rsid w:val="0082059D"/>
    <w:rsid w:val="0082065B"/>
    <w:rsid w:val="00820731"/>
    <w:rsid w:val="008208A0"/>
    <w:rsid w:val="00820A42"/>
    <w:rsid w:val="00820A65"/>
    <w:rsid w:val="00820C57"/>
    <w:rsid w:val="00820D5B"/>
    <w:rsid w:val="00820DE8"/>
    <w:rsid w:val="0082105D"/>
    <w:rsid w:val="008212F0"/>
    <w:rsid w:val="00821831"/>
    <w:rsid w:val="008218EA"/>
    <w:rsid w:val="00821D3B"/>
    <w:rsid w:val="008223B0"/>
    <w:rsid w:val="0082250C"/>
    <w:rsid w:val="008226A4"/>
    <w:rsid w:val="00822977"/>
    <w:rsid w:val="008229B5"/>
    <w:rsid w:val="00822A9B"/>
    <w:rsid w:val="00822BFE"/>
    <w:rsid w:val="0082301C"/>
    <w:rsid w:val="0082328C"/>
    <w:rsid w:val="00823467"/>
    <w:rsid w:val="00823624"/>
    <w:rsid w:val="00823784"/>
    <w:rsid w:val="00823AE9"/>
    <w:rsid w:val="00823DA5"/>
    <w:rsid w:val="008247AD"/>
    <w:rsid w:val="00824B34"/>
    <w:rsid w:val="00824E5A"/>
    <w:rsid w:val="00825311"/>
    <w:rsid w:val="008254B1"/>
    <w:rsid w:val="00825610"/>
    <w:rsid w:val="00825C0C"/>
    <w:rsid w:val="00825CD2"/>
    <w:rsid w:val="0082608E"/>
    <w:rsid w:val="008260DF"/>
    <w:rsid w:val="0082624F"/>
    <w:rsid w:val="0082630F"/>
    <w:rsid w:val="0082689E"/>
    <w:rsid w:val="00826D0E"/>
    <w:rsid w:val="00827042"/>
    <w:rsid w:val="0082728A"/>
    <w:rsid w:val="0082751E"/>
    <w:rsid w:val="008278CF"/>
    <w:rsid w:val="00827BAF"/>
    <w:rsid w:val="00827C6E"/>
    <w:rsid w:val="008300A4"/>
    <w:rsid w:val="008300B3"/>
    <w:rsid w:val="00830111"/>
    <w:rsid w:val="0083019A"/>
    <w:rsid w:val="0083030D"/>
    <w:rsid w:val="008305EC"/>
    <w:rsid w:val="0083098C"/>
    <w:rsid w:val="00830DF4"/>
    <w:rsid w:val="0083132C"/>
    <w:rsid w:val="008314FA"/>
    <w:rsid w:val="00831C93"/>
    <w:rsid w:val="00831DB5"/>
    <w:rsid w:val="00831DC6"/>
    <w:rsid w:val="008321C6"/>
    <w:rsid w:val="0083244B"/>
    <w:rsid w:val="00832BBA"/>
    <w:rsid w:val="008330A2"/>
    <w:rsid w:val="00833550"/>
    <w:rsid w:val="008337D8"/>
    <w:rsid w:val="00833880"/>
    <w:rsid w:val="00833C38"/>
    <w:rsid w:val="00833EAA"/>
    <w:rsid w:val="00833F12"/>
    <w:rsid w:val="00834205"/>
    <w:rsid w:val="008342DD"/>
    <w:rsid w:val="00834538"/>
    <w:rsid w:val="0083461B"/>
    <w:rsid w:val="00834626"/>
    <w:rsid w:val="008349D9"/>
    <w:rsid w:val="008349E8"/>
    <w:rsid w:val="00834D0D"/>
    <w:rsid w:val="00834FD2"/>
    <w:rsid w:val="008356FC"/>
    <w:rsid w:val="00835ACB"/>
    <w:rsid w:val="00836537"/>
    <w:rsid w:val="00836882"/>
    <w:rsid w:val="008368BF"/>
    <w:rsid w:val="008369F4"/>
    <w:rsid w:val="00836C2B"/>
    <w:rsid w:val="0083707E"/>
    <w:rsid w:val="0083729A"/>
    <w:rsid w:val="0083787D"/>
    <w:rsid w:val="0084031B"/>
    <w:rsid w:val="00840879"/>
    <w:rsid w:val="00840B0E"/>
    <w:rsid w:val="00840B3C"/>
    <w:rsid w:val="00841041"/>
    <w:rsid w:val="00841067"/>
    <w:rsid w:val="008410E2"/>
    <w:rsid w:val="0084122C"/>
    <w:rsid w:val="0084128D"/>
    <w:rsid w:val="0084191C"/>
    <w:rsid w:val="00841CCE"/>
    <w:rsid w:val="0084217B"/>
    <w:rsid w:val="00842439"/>
    <w:rsid w:val="008427F1"/>
    <w:rsid w:val="00842952"/>
    <w:rsid w:val="00842ACC"/>
    <w:rsid w:val="00842CF4"/>
    <w:rsid w:val="00842E71"/>
    <w:rsid w:val="00843314"/>
    <w:rsid w:val="00843362"/>
    <w:rsid w:val="00843724"/>
    <w:rsid w:val="00843C45"/>
    <w:rsid w:val="00843C4B"/>
    <w:rsid w:val="00843EC8"/>
    <w:rsid w:val="00843F54"/>
    <w:rsid w:val="00843FC5"/>
    <w:rsid w:val="00844598"/>
    <w:rsid w:val="0084483B"/>
    <w:rsid w:val="00844A00"/>
    <w:rsid w:val="00844D25"/>
    <w:rsid w:val="00844FAE"/>
    <w:rsid w:val="008455EA"/>
    <w:rsid w:val="008457C1"/>
    <w:rsid w:val="008460EB"/>
    <w:rsid w:val="0084626B"/>
    <w:rsid w:val="00846583"/>
    <w:rsid w:val="008469AB"/>
    <w:rsid w:val="00846AEF"/>
    <w:rsid w:val="00847092"/>
    <w:rsid w:val="008473F2"/>
    <w:rsid w:val="0084743F"/>
    <w:rsid w:val="008475D2"/>
    <w:rsid w:val="008475F3"/>
    <w:rsid w:val="00847686"/>
    <w:rsid w:val="00847723"/>
    <w:rsid w:val="008477A9"/>
    <w:rsid w:val="00847895"/>
    <w:rsid w:val="008479B8"/>
    <w:rsid w:val="008479F4"/>
    <w:rsid w:val="00847BFF"/>
    <w:rsid w:val="00847C0E"/>
    <w:rsid w:val="008503E3"/>
    <w:rsid w:val="00850403"/>
    <w:rsid w:val="008506CE"/>
    <w:rsid w:val="00851861"/>
    <w:rsid w:val="00851CF6"/>
    <w:rsid w:val="00851F55"/>
    <w:rsid w:val="00852303"/>
    <w:rsid w:val="008526CA"/>
    <w:rsid w:val="008527EA"/>
    <w:rsid w:val="00852BE4"/>
    <w:rsid w:val="00852E14"/>
    <w:rsid w:val="00852E6F"/>
    <w:rsid w:val="0085311A"/>
    <w:rsid w:val="00853478"/>
    <w:rsid w:val="0085367B"/>
    <w:rsid w:val="00853AF9"/>
    <w:rsid w:val="0085406B"/>
    <w:rsid w:val="00854074"/>
    <w:rsid w:val="008541E3"/>
    <w:rsid w:val="00854543"/>
    <w:rsid w:val="0085460D"/>
    <w:rsid w:val="008546D1"/>
    <w:rsid w:val="00854960"/>
    <w:rsid w:val="00854B8B"/>
    <w:rsid w:val="008550E1"/>
    <w:rsid w:val="00855167"/>
    <w:rsid w:val="008552FA"/>
    <w:rsid w:val="00855459"/>
    <w:rsid w:val="00855599"/>
    <w:rsid w:val="00855A2E"/>
    <w:rsid w:val="00855AF6"/>
    <w:rsid w:val="00855C0A"/>
    <w:rsid w:val="00855D37"/>
    <w:rsid w:val="00855E9D"/>
    <w:rsid w:val="00855EEC"/>
    <w:rsid w:val="00856D14"/>
    <w:rsid w:val="00856F53"/>
    <w:rsid w:val="00856F6B"/>
    <w:rsid w:val="0085711D"/>
    <w:rsid w:val="008573B5"/>
    <w:rsid w:val="008573DA"/>
    <w:rsid w:val="0085746D"/>
    <w:rsid w:val="008577DB"/>
    <w:rsid w:val="00857992"/>
    <w:rsid w:val="00857DC4"/>
    <w:rsid w:val="00857E52"/>
    <w:rsid w:val="008600AD"/>
    <w:rsid w:val="00860107"/>
    <w:rsid w:val="008601A4"/>
    <w:rsid w:val="00860380"/>
    <w:rsid w:val="008605E1"/>
    <w:rsid w:val="00860B4D"/>
    <w:rsid w:val="0086147A"/>
    <w:rsid w:val="00861553"/>
    <w:rsid w:val="00861DBB"/>
    <w:rsid w:val="00861DD4"/>
    <w:rsid w:val="008622BC"/>
    <w:rsid w:val="00862425"/>
    <w:rsid w:val="00862597"/>
    <w:rsid w:val="00862840"/>
    <w:rsid w:val="00862C18"/>
    <w:rsid w:val="00862C5F"/>
    <w:rsid w:val="00862E90"/>
    <w:rsid w:val="00862EC7"/>
    <w:rsid w:val="008631A6"/>
    <w:rsid w:val="00863329"/>
    <w:rsid w:val="008635F9"/>
    <w:rsid w:val="008636EA"/>
    <w:rsid w:val="008637D4"/>
    <w:rsid w:val="00863B12"/>
    <w:rsid w:val="00863EC2"/>
    <w:rsid w:val="00864130"/>
    <w:rsid w:val="00864316"/>
    <w:rsid w:val="00864520"/>
    <w:rsid w:val="00864DD6"/>
    <w:rsid w:val="00865407"/>
    <w:rsid w:val="00865561"/>
    <w:rsid w:val="00865AB8"/>
    <w:rsid w:val="00865DF8"/>
    <w:rsid w:val="0086621D"/>
    <w:rsid w:val="0086622E"/>
    <w:rsid w:val="008664EA"/>
    <w:rsid w:val="00867447"/>
    <w:rsid w:val="00867A93"/>
    <w:rsid w:val="00870531"/>
    <w:rsid w:val="00870EAA"/>
    <w:rsid w:val="00870FB7"/>
    <w:rsid w:val="0087116F"/>
    <w:rsid w:val="00871264"/>
    <w:rsid w:val="00871449"/>
    <w:rsid w:val="008719DF"/>
    <w:rsid w:val="00871A5C"/>
    <w:rsid w:val="00871AD3"/>
    <w:rsid w:val="00871D60"/>
    <w:rsid w:val="008721A7"/>
    <w:rsid w:val="008727B9"/>
    <w:rsid w:val="008728BD"/>
    <w:rsid w:val="00872ABF"/>
    <w:rsid w:val="00872E0C"/>
    <w:rsid w:val="00873586"/>
    <w:rsid w:val="008739F4"/>
    <w:rsid w:val="0087419F"/>
    <w:rsid w:val="008743AC"/>
    <w:rsid w:val="008745DC"/>
    <w:rsid w:val="00874863"/>
    <w:rsid w:val="00874A80"/>
    <w:rsid w:val="0087521F"/>
    <w:rsid w:val="00875229"/>
    <w:rsid w:val="00875340"/>
    <w:rsid w:val="008754C8"/>
    <w:rsid w:val="00875593"/>
    <w:rsid w:val="00875686"/>
    <w:rsid w:val="008757B9"/>
    <w:rsid w:val="00875836"/>
    <w:rsid w:val="00875876"/>
    <w:rsid w:val="00875877"/>
    <w:rsid w:val="00875AB5"/>
    <w:rsid w:val="00876121"/>
    <w:rsid w:val="00876166"/>
    <w:rsid w:val="0087651D"/>
    <w:rsid w:val="008765FB"/>
    <w:rsid w:val="00876AFB"/>
    <w:rsid w:val="00876B36"/>
    <w:rsid w:val="00876DFB"/>
    <w:rsid w:val="00876E08"/>
    <w:rsid w:val="00876FDA"/>
    <w:rsid w:val="00877638"/>
    <w:rsid w:val="00877742"/>
    <w:rsid w:val="00877843"/>
    <w:rsid w:val="00877A08"/>
    <w:rsid w:val="00877D7B"/>
    <w:rsid w:val="00880048"/>
    <w:rsid w:val="008802C7"/>
    <w:rsid w:val="0088035C"/>
    <w:rsid w:val="008805D6"/>
    <w:rsid w:val="008808BA"/>
    <w:rsid w:val="00880B42"/>
    <w:rsid w:val="00880FB6"/>
    <w:rsid w:val="0088119B"/>
    <w:rsid w:val="00881238"/>
    <w:rsid w:val="00881420"/>
    <w:rsid w:val="0088186F"/>
    <w:rsid w:val="0088191F"/>
    <w:rsid w:val="0088195A"/>
    <w:rsid w:val="008819EE"/>
    <w:rsid w:val="00881E48"/>
    <w:rsid w:val="00882361"/>
    <w:rsid w:val="00882646"/>
    <w:rsid w:val="008827AB"/>
    <w:rsid w:val="0088280D"/>
    <w:rsid w:val="00882810"/>
    <w:rsid w:val="008829E3"/>
    <w:rsid w:val="00882AF8"/>
    <w:rsid w:val="00882D9D"/>
    <w:rsid w:val="0088331A"/>
    <w:rsid w:val="008834BC"/>
    <w:rsid w:val="0088390F"/>
    <w:rsid w:val="00883A51"/>
    <w:rsid w:val="00883EB0"/>
    <w:rsid w:val="00883F38"/>
    <w:rsid w:val="00884325"/>
    <w:rsid w:val="00884AF2"/>
    <w:rsid w:val="00884BFD"/>
    <w:rsid w:val="00884CC0"/>
    <w:rsid w:val="00884F24"/>
    <w:rsid w:val="008851DB"/>
    <w:rsid w:val="008852BB"/>
    <w:rsid w:val="00885676"/>
    <w:rsid w:val="008859FF"/>
    <w:rsid w:val="00885C9A"/>
    <w:rsid w:val="0088656D"/>
    <w:rsid w:val="008867FC"/>
    <w:rsid w:val="00886A7A"/>
    <w:rsid w:val="00886CD0"/>
    <w:rsid w:val="00886E68"/>
    <w:rsid w:val="00887091"/>
    <w:rsid w:val="00887467"/>
    <w:rsid w:val="00887519"/>
    <w:rsid w:val="00887942"/>
    <w:rsid w:val="00887AFD"/>
    <w:rsid w:val="00887E4F"/>
    <w:rsid w:val="008900E8"/>
    <w:rsid w:val="00890409"/>
    <w:rsid w:val="00890CDC"/>
    <w:rsid w:val="00890F30"/>
    <w:rsid w:val="00890F3E"/>
    <w:rsid w:val="0089106C"/>
    <w:rsid w:val="0089129A"/>
    <w:rsid w:val="008913EB"/>
    <w:rsid w:val="0089184F"/>
    <w:rsid w:val="008918ED"/>
    <w:rsid w:val="00891913"/>
    <w:rsid w:val="00891A29"/>
    <w:rsid w:val="00891AD2"/>
    <w:rsid w:val="00891DD1"/>
    <w:rsid w:val="00892184"/>
    <w:rsid w:val="00892591"/>
    <w:rsid w:val="008928E1"/>
    <w:rsid w:val="00892D63"/>
    <w:rsid w:val="00893DAF"/>
    <w:rsid w:val="00894166"/>
    <w:rsid w:val="008942AE"/>
    <w:rsid w:val="0089437B"/>
    <w:rsid w:val="00894516"/>
    <w:rsid w:val="0089461A"/>
    <w:rsid w:val="00894807"/>
    <w:rsid w:val="00894819"/>
    <w:rsid w:val="00894A6C"/>
    <w:rsid w:val="008957AD"/>
    <w:rsid w:val="008958EB"/>
    <w:rsid w:val="00895CAC"/>
    <w:rsid w:val="00895DBA"/>
    <w:rsid w:val="00896142"/>
    <w:rsid w:val="00896379"/>
    <w:rsid w:val="0089641D"/>
    <w:rsid w:val="0089645F"/>
    <w:rsid w:val="008968FB"/>
    <w:rsid w:val="008968FF"/>
    <w:rsid w:val="008969A6"/>
    <w:rsid w:val="00896AF0"/>
    <w:rsid w:val="00896DC4"/>
    <w:rsid w:val="008970E0"/>
    <w:rsid w:val="008973A8"/>
    <w:rsid w:val="008974B0"/>
    <w:rsid w:val="00897616"/>
    <w:rsid w:val="00897805"/>
    <w:rsid w:val="008979C6"/>
    <w:rsid w:val="00897B3E"/>
    <w:rsid w:val="00897B45"/>
    <w:rsid w:val="00897CC6"/>
    <w:rsid w:val="00897F8A"/>
    <w:rsid w:val="008A0095"/>
    <w:rsid w:val="008A00BE"/>
    <w:rsid w:val="008A012A"/>
    <w:rsid w:val="008A06C6"/>
    <w:rsid w:val="008A085D"/>
    <w:rsid w:val="008A087C"/>
    <w:rsid w:val="008A0A17"/>
    <w:rsid w:val="008A1194"/>
    <w:rsid w:val="008A156E"/>
    <w:rsid w:val="008A1665"/>
    <w:rsid w:val="008A16FD"/>
    <w:rsid w:val="008A171D"/>
    <w:rsid w:val="008A1A6F"/>
    <w:rsid w:val="008A1BB9"/>
    <w:rsid w:val="008A2499"/>
    <w:rsid w:val="008A28DC"/>
    <w:rsid w:val="008A3289"/>
    <w:rsid w:val="008A3419"/>
    <w:rsid w:val="008A3763"/>
    <w:rsid w:val="008A3C9F"/>
    <w:rsid w:val="008A4448"/>
    <w:rsid w:val="008A478E"/>
    <w:rsid w:val="008A48C2"/>
    <w:rsid w:val="008A4D74"/>
    <w:rsid w:val="008A4DF2"/>
    <w:rsid w:val="008A51AA"/>
    <w:rsid w:val="008A5802"/>
    <w:rsid w:val="008A5922"/>
    <w:rsid w:val="008A59B9"/>
    <w:rsid w:val="008A5B9D"/>
    <w:rsid w:val="008A5CED"/>
    <w:rsid w:val="008A5D39"/>
    <w:rsid w:val="008A5E41"/>
    <w:rsid w:val="008A5F36"/>
    <w:rsid w:val="008A607C"/>
    <w:rsid w:val="008A6284"/>
    <w:rsid w:val="008A66E6"/>
    <w:rsid w:val="008A6AF7"/>
    <w:rsid w:val="008A6FAF"/>
    <w:rsid w:val="008A72E1"/>
    <w:rsid w:val="008A759B"/>
    <w:rsid w:val="008A7820"/>
    <w:rsid w:val="008A7829"/>
    <w:rsid w:val="008A7A84"/>
    <w:rsid w:val="008A7C36"/>
    <w:rsid w:val="008B00D8"/>
    <w:rsid w:val="008B02B4"/>
    <w:rsid w:val="008B0430"/>
    <w:rsid w:val="008B0680"/>
    <w:rsid w:val="008B07CE"/>
    <w:rsid w:val="008B083E"/>
    <w:rsid w:val="008B0AB1"/>
    <w:rsid w:val="008B0ABE"/>
    <w:rsid w:val="008B0DF7"/>
    <w:rsid w:val="008B0EA3"/>
    <w:rsid w:val="008B1578"/>
    <w:rsid w:val="008B1AA2"/>
    <w:rsid w:val="008B1D9F"/>
    <w:rsid w:val="008B1F49"/>
    <w:rsid w:val="008B2623"/>
    <w:rsid w:val="008B2B0B"/>
    <w:rsid w:val="008B2CAA"/>
    <w:rsid w:val="008B33A9"/>
    <w:rsid w:val="008B342B"/>
    <w:rsid w:val="008B374E"/>
    <w:rsid w:val="008B38CC"/>
    <w:rsid w:val="008B3936"/>
    <w:rsid w:val="008B3AA6"/>
    <w:rsid w:val="008B3C3B"/>
    <w:rsid w:val="008B3C3C"/>
    <w:rsid w:val="008B3D24"/>
    <w:rsid w:val="008B3EEC"/>
    <w:rsid w:val="008B40D4"/>
    <w:rsid w:val="008B423E"/>
    <w:rsid w:val="008B4590"/>
    <w:rsid w:val="008B4BEE"/>
    <w:rsid w:val="008B4CA7"/>
    <w:rsid w:val="008B4D77"/>
    <w:rsid w:val="008B50B8"/>
    <w:rsid w:val="008B558E"/>
    <w:rsid w:val="008B59AC"/>
    <w:rsid w:val="008B5A31"/>
    <w:rsid w:val="008B648F"/>
    <w:rsid w:val="008B6873"/>
    <w:rsid w:val="008B68E7"/>
    <w:rsid w:val="008B6916"/>
    <w:rsid w:val="008B6CD8"/>
    <w:rsid w:val="008B6E98"/>
    <w:rsid w:val="008B785D"/>
    <w:rsid w:val="008B7E9B"/>
    <w:rsid w:val="008B7EED"/>
    <w:rsid w:val="008C0069"/>
    <w:rsid w:val="008C00C6"/>
    <w:rsid w:val="008C01B2"/>
    <w:rsid w:val="008C03B3"/>
    <w:rsid w:val="008C05DD"/>
    <w:rsid w:val="008C080E"/>
    <w:rsid w:val="008C0889"/>
    <w:rsid w:val="008C0C7E"/>
    <w:rsid w:val="008C0D9C"/>
    <w:rsid w:val="008C0DC1"/>
    <w:rsid w:val="008C13DF"/>
    <w:rsid w:val="008C14D5"/>
    <w:rsid w:val="008C158E"/>
    <w:rsid w:val="008C18E9"/>
    <w:rsid w:val="008C19D3"/>
    <w:rsid w:val="008C1A65"/>
    <w:rsid w:val="008C2A89"/>
    <w:rsid w:val="008C2AC6"/>
    <w:rsid w:val="008C2DA5"/>
    <w:rsid w:val="008C31BC"/>
    <w:rsid w:val="008C3530"/>
    <w:rsid w:val="008C3A3A"/>
    <w:rsid w:val="008C4472"/>
    <w:rsid w:val="008C4600"/>
    <w:rsid w:val="008C4900"/>
    <w:rsid w:val="008C49FD"/>
    <w:rsid w:val="008C4BD5"/>
    <w:rsid w:val="008C4D95"/>
    <w:rsid w:val="008C4FEA"/>
    <w:rsid w:val="008C62AE"/>
    <w:rsid w:val="008C6497"/>
    <w:rsid w:val="008C69C0"/>
    <w:rsid w:val="008C6C66"/>
    <w:rsid w:val="008C6CAE"/>
    <w:rsid w:val="008C700D"/>
    <w:rsid w:val="008C7156"/>
    <w:rsid w:val="008C73CC"/>
    <w:rsid w:val="008C7412"/>
    <w:rsid w:val="008C74E9"/>
    <w:rsid w:val="008C7647"/>
    <w:rsid w:val="008C790B"/>
    <w:rsid w:val="008C7A9E"/>
    <w:rsid w:val="008C7B6D"/>
    <w:rsid w:val="008D029C"/>
    <w:rsid w:val="008D0450"/>
    <w:rsid w:val="008D04D7"/>
    <w:rsid w:val="008D0759"/>
    <w:rsid w:val="008D09DE"/>
    <w:rsid w:val="008D0B5D"/>
    <w:rsid w:val="008D0E17"/>
    <w:rsid w:val="008D1549"/>
    <w:rsid w:val="008D18B6"/>
    <w:rsid w:val="008D195E"/>
    <w:rsid w:val="008D1C6B"/>
    <w:rsid w:val="008D1E3A"/>
    <w:rsid w:val="008D1F37"/>
    <w:rsid w:val="008D2308"/>
    <w:rsid w:val="008D260D"/>
    <w:rsid w:val="008D286C"/>
    <w:rsid w:val="008D3122"/>
    <w:rsid w:val="008D3337"/>
    <w:rsid w:val="008D3692"/>
    <w:rsid w:val="008D3706"/>
    <w:rsid w:val="008D3918"/>
    <w:rsid w:val="008D3B26"/>
    <w:rsid w:val="008D3B55"/>
    <w:rsid w:val="008D443B"/>
    <w:rsid w:val="008D475E"/>
    <w:rsid w:val="008D4827"/>
    <w:rsid w:val="008D492D"/>
    <w:rsid w:val="008D4A71"/>
    <w:rsid w:val="008D4AD1"/>
    <w:rsid w:val="008D4DA5"/>
    <w:rsid w:val="008D4E64"/>
    <w:rsid w:val="008D567F"/>
    <w:rsid w:val="008D5698"/>
    <w:rsid w:val="008D56DB"/>
    <w:rsid w:val="008D58F4"/>
    <w:rsid w:val="008D5F59"/>
    <w:rsid w:val="008D615B"/>
    <w:rsid w:val="008D6771"/>
    <w:rsid w:val="008D6EC9"/>
    <w:rsid w:val="008D75E9"/>
    <w:rsid w:val="008D7B4C"/>
    <w:rsid w:val="008D7BB9"/>
    <w:rsid w:val="008E0049"/>
    <w:rsid w:val="008E0115"/>
    <w:rsid w:val="008E02E1"/>
    <w:rsid w:val="008E05DF"/>
    <w:rsid w:val="008E08C5"/>
    <w:rsid w:val="008E0938"/>
    <w:rsid w:val="008E0A8B"/>
    <w:rsid w:val="008E163A"/>
    <w:rsid w:val="008E19BD"/>
    <w:rsid w:val="008E1B08"/>
    <w:rsid w:val="008E1C39"/>
    <w:rsid w:val="008E1C5B"/>
    <w:rsid w:val="008E1F60"/>
    <w:rsid w:val="008E28D8"/>
    <w:rsid w:val="008E2E42"/>
    <w:rsid w:val="008E2F66"/>
    <w:rsid w:val="008E3177"/>
    <w:rsid w:val="008E3932"/>
    <w:rsid w:val="008E39C5"/>
    <w:rsid w:val="008E3D69"/>
    <w:rsid w:val="008E3F92"/>
    <w:rsid w:val="008E40E1"/>
    <w:rsid w:val="008E413C"/>
    <w:rsid w:val="008E413E"/>
    <w:rsid w:val="008E4A26"/>
    <w:rsid w:val="008E535A"/>
    <w:rsid w:val="008E549A"/>
    <w:rsid w:val="008E564C"/>
    <w:rsid w:val="008E5A49"/>
    <w:rsid w:val="008E5B8E"/>
    <w:rsid w:val="008E5E4F"/>
    <w:rsid w:val="008E668D"/>
    <w:rsid w:val="008E6982"/>
    <w:rsid w:val="008E6AAD"/>
    <w:rsid w:val="008E71CD"/>
    <w:rsid w:val="008E71E0"/>
    <w:rsid w:val="008E72ED"/>
    <w:rsid w:val="008E7375"/>
    <w:rsid w:val="008E75FB"/>
    <w:rsid w:val="008E7659"/>
    <w:rsid w:val="008E7666"/>
    <w:rsid w:val="008E768C"/>
    <w:rsid w:val="008E76F3"/>
    <w:rsid w:val="008E76F6"/>
    <w:rsid w:val="008E7BF7"/>
    <w:rsid w:val="008F06D7"/>
    <w:rsid w:val="008F07A2"/>
    <w:rsid w:val="008F0A06"/>
    <w:rsid w:val="008F0A49"/>
    <w:rsid w:val="008F0AD4"/>
    <w:rsid w:val="008F0BEB"/>
    <w:rsid w:val="008F0C6E"/>
    <w:rsid w:val="008F0E7D"/>
    <w:rsid w:val="008F1121"/>
    <w:rsid w:val="008F13F4"/>
    <w:rsid w:val="008F150E"/>
    <w:rsid w:val="008F17A8"/>
    <w:rsid w:val="008F1850"/>
    <w:rsid w:val="008F1D08"/>
    <w:rsid w:val="008F20BE"/>
    <w:rsid w:val="008F2128"/>
    <w:rsid w:val="008F2175"/>
    <w:rsid w:val="008F23AA"/>
    <w:rsid w:val="008F26E3"/>
    <w:rsid w:val="008F2AF8"/>
    <w:rsid w:val="008F3192"/>
    <w:rsid w:val="008F3335"/>
    <w:rsid w:val="008F3423"/>
    <w:rsid w:val="008F367B"/>
    <w:rsid w:val="008F36B8"/>
    <w:rsid w:val="008F37A8"/>
    <w:rsid w:val="008F3B42"/>
    <w:rsid w:val="008F3FE6"/>
    <w:rsid w:val="008F4098"/>
    <w:rsid w:val="008F409A"/>
    <w:rsid w:val="008F42FC"/>
    <w:rsid w:val="008F4816"/>
    <w:rsid w:val="008F4B38"/>
    <w:rsid w:val="008F526D"/>
    <w:rsid w:val="008F54AA"/>
    <w:rsid w:val="008F616A"/>
    <w:rsid w:val="008F644B"/>
    <w:rsid w:val="008F6454"/>
    <w:rsid w:val="008F682C"/>
    <w:rsid w:val="008F686C"/>
    <w:rsid w:val="008F7274"/>
    <w:rsid w:val="008F731A"/>
    <w:rsid w:val="008F749E"/>
    <w:rsid w:val="008F74C4"/>
    <w:rsid w:val="008F75A7"/>
    <w:rsid w:val="008F78A9"/>
    <w:rsid w:val="008F7B11"/>
    <w:rsid w:val="008F7CF4"/>
    <w:rsid w:val="009003BD"/>
    <w:rsid w:val="009004E0"/>
    <w:rsid w:val="00900558"/>
    <w:rsid w:val="009006E7"/>
    <w:rsid w:val="009007B8"/>
    <w:rsid w:val="009008F4"/>
    <w:rsid w:val="00900C3C"/>
    <w:rsid w:val="00900E8C"/>
    <w:rsid w:val="00901385"/>
    <w:rsid w:val="00901439"/>
    <w:rsid w:val="009017C4"/>
    <w:rsid w:val="00901AA3"/>
    <w:rsid w:val="00901FE8"/>
    <w:rsid w:val="00902147"/>
    <w:rsid w:val="00902340"/>
    <w:rsid w:val="009024BE"/>
    <w:rsid w:val="00902619"/>
    <w:rsid w:val="00902698"/>
    <w:rsid w:val="009029A6"/>
    <w:rsid w:val="00902A0D"/>
    <w:rsid w:val="00902C11"/>
    <w:rsid w:val="00902D52"/>
    <w:rsid w:val="00902E5A"/>
    <w:rsid w:val="009031DB"/>
    <w:rsid w:val="00903408"/>
    <w:rsid w:val="00903507"/>
    <w:rsid w:val="0090379F"/>
    <w:rsid w:val="00903836"/>
    <w:rsid w:val="00903DAB"/>
    <w:rsid w:val="00903DDF"/>
    <w:rsid w:val="009040E2"/>
    <w:rsid w:val="009043EA"/>
    <w:rsid w:val="0090466C"/>
    <w:rsid w:val="0090467B"/>
    <w:rsid w:val="0090471C"/>
    <w:rsid w:val="00904B66"/>
    <w:rsid w:val="00904C4C"/>
    <w:rsid w:val="00905012"/>
    <w:rsid w:val="00905125"/>
    <w:rsid w:val="009051B4"/>
    <w:rsid w:val="00905357"/>
    <w:rsid w:val="00905EC9"/>
    <w:rsid w:val="0090627E"/>
    <w:rsid w:val="00906422"/>
    <w:rsid w:val="009065A4"/>
    <w:rsid w:val="009067D6"/>
    <w:rsid w:val="0090694E"/>
    <w:rsid w:val="00906DEE"/>
    <w:rsid w:val="00906E56"/>
    <w:rsid w:val="00906FAF"/>
    <w:rsid w:val="00907038"/>
    <w:rsid w:val="0090768F"/>
    <w:rsid w:val="009077B7"/>
    <w:rsid w:val="009078A8"/>
    <w:rsid w:val="00907CF8"/>
    <w:rsid w:val="009100F8"/>
    <w:rsid w:val="009104CC"/>
    <w:rsid w:val="0091055E"/>
    <w:rsid w:val="009105C1"/>
    <w:rsid w:val="00910622"/>
    <w:rsid w:val="00910630"/>
    <w:rsid w:val="009107D4"/>
    <w:rsid w:val="009109E3"/>
    <w:rsid w:val="009109F4"/>
    <w:rsid w:val="00910AF0"/>
    <w:rsid w:val="00910DC8"/>
    <w:rsid w:val="00910E1D"/>
    <w:rsid w:val="009113FE"/>
    <w:rsid w:val="00911470"/>
    <w:rsid w:val="00911597"/>
    <w:rsid w:val="0091185E"/>
    <w:rsid w:val="00911950"/>
    <w:rsid w:val="00911C1D"/>
    <w:rsid w:val="009121A4"/>
    <w:rsid w:val="0091297D"/>
    <w:rsid w:val="00912C79"/>
    <w:rsid w:val="009133A1"/>
    <w:rsid w:val="009133B9"/>
    <w:rsid w:val="009134A2"/>
    <w:rsid w:val="00913C23"/>
    <w:rsid w:val="00913E6B"/>
    <w:rsid w:val="00913F55"/>
    <w:rsid w:val="00914062"/>
    <w:rsid w:val="009143FF"/>
    <w:rsid w:val="00914578"/>
    <w:rsid w:val="009148F8"/>
    <w:rsid w:val="00914AD2"/>
    <w:rsid w:val="00914BC9"/>
    <w:rsid w:val="00914F61"/>
    <w:rsid w:val="009151AF"/>
    <w:rsid w:val="009156AC"/>
    <w:rsid w:val="0091574B"/>
    <w:rsid w:val="00915770"/>
    <w:rsid w:val="00915B1A"/>
    <w:rsid w:val="00915BED"/>
    <w:rsid w:val="00915F61"/>
    <w:rsid w:val="00916004"/>
    <w:rsid w:val="00916296"/>
    <w:rsid w:val="009165E2"/>
    <w:rsid w:val="009165E8"/>
    <w:rsid w:val="00916662"/>
    <w:rsid w:val="009169E7"/>
    <w:rsid w:val="00916A25"/>
    <w:rsid w:val="00916AD0"/>
    <w:rsid w:val="00916D97"/>
    <w:rsid w:val="0091741D"/>
    <w:rsid w:val="00917849"/>
    <w:rsid w:val="00917AB1"/>
    <w:rsid w:val="00917B15"/>
    <w:rsid w:val="00917DF0"/>
    <w:rsid w:val="009200FD"/>
    <w:rsid w:val="009204E4"/>
    <w:rsid w:val="00920568"/>
    <w:rsid w:val="0092057B"/>
    <w:rsid w:val="009205EF"/>
    <w:rsid w:val="009208DB"/>
    <w:rsid w:val="00920DD9"/>
    <w:rsid w:val="00920DFE"/>
    <w:rsid w:val="0092128B"/>
    <w:rsid w:val="00921341"/>
    <w:rsid w:val="00921504"/>
    <w:rsid w:val="009216BD"/>
    <w:rsid w:val="009217A8"/>
    <w:rsid w:val="00921C13"/>
    <w:rsid w:val="0092205A"/>
    <w:rsid w:val="00922488"/>
    <w:rsid w:val="00922503"/>
    <w:rsid w:val="00922587"/>
    <w:rsid w:val="00922CCE"/>
    <w:rsid w:val="00922D7F"/>
    <w:rsid w:val="009231D8"/>
    <w:rsid w:val="00923452"/>
    <w:rsid w:val="00923B25"/>
    <w:rsid w:val="00923D09"/>
    <w:rsid w:val="00923F65"/>
    <w:rsid w:val="00924934"/>
    <w:rsid w:val="009254B2"/>
    <w:rsid w:val="009254CF"/>
    <w:rsid w:val="00925916"/>
    <w:rsid w:val="00925D23"/>
    <w:rsid w:val="00925DFC"/>
    <w:rsid w:val="00925E16"/>
    <w:rsid w:val="00926036"/>
    <w:rsid w:val="0092659B"/>
    <w:rsid w:val="00926763"/>
    <w:rsid w:val="0092689A"/>
    <w:rsid w:val="00926D6F"/>
    <w:rsid w:val="00927411"/>
    <w:rsid w:val="00927690"/>
    <w:rsid w:val="009279A0"/>
    <w:rsid w:val="00927E86"/>
    <w:rsid w:val="00927EDD"/>
    <w:rsid w:val="009302A3"/>
    <w:rsid w:val="0093044A"/>
    <w:rsid w:val="009305B2"/>
    <w:rsid w:val="00930778"/>
    <w:rsid w:val="009307E0"/>
    <w:rsid w:val="009309CD"/>
    <w:rsid w:val="00930A84"/>
    <w:rsid w:val="009312EE"/>
    <w:rsid w:val="0093146D"/>
    <w:rsid w:val="00931980"/>
    <w:rsid w:val="009319D5"/>
    <w:rsid w:val="00931B10"/>
    <w:rsid w:val="00931BC1"/>
    <w:rsid w:val="00931D38"/>
    <w:rsid w:val="00931EA5"/>
    <w:rsid w:val="009321EC"/>
    <w:rsid w:val="009324DD"/>
    <w:rsid w:val="00932AD8"/>
    <w:rsid w:val="0093324F"/>
    <w:rsid w:val="00933661"/>
    <w:rsid w:val="00933BB9"/>
    <w:rsid w:val="00933BC5"/>
    <w:rsid w:val="00933BF2"/>
    <w:rsid w:val="00933F72"/>
    <w:rsid w:val="009340D4"/>
    <w:rsid w:val="0093444C"/>
    <w:rsid w:val="00934648"/>
    <w:rsid w:val="00934942"/>
    <w:rsid w:val="009350C9"/>
    <w:rsid w:val="0093519D"/>
    <w:rsid w:val="009355D1"/>
    <w:rsid w:val="00935818"/>
    <w:rsid w:val="00935936"/>
    <w:rsid w:val="00935BB2"/>
    <w:rsid w:val="00935D4F"/>
    <w:rsid w:val="00935DA9"/>
    <w:rsid w:val="00936256"/>
    <w:rsid w:val="0093639F"/>
    <w:rsid w:val="009365D3"/>
    <w:rsid w:val="009369FF"/>
    <w:rsid w:val="009371EA"/>
    <w:rsid w:val="0093733C"/>
    <w:rsid w:val="0093745A"/>
    <w:rsid w:val="00937723"/>
    <w:rsid w:val="00937972"/>
    <w:rsid w:val="00937E2F"/>
    <w:rsid w:val="00940EA7"/>
    <w:rsid w:val="00941564"/>
    <w:rsid w:val="00941C26"/>
    <w:rsid w:val="00942051"/>
    <w:rsid w:val="00942743"/>
    <w:rsid w:val="00942ACE"/>
    <w:rsid w:val="00942D2E"/>
    <w:rsid w:val="00942DC2"/>
    <w:rsid w:val="00942E74"/>
    <w:rsid w:val="0094306B"/>
    <w:rsid w:val="009430F8"/>
    <w:rsid w:val="00943316"/>
    <w:rsid w:val="009434AD"/>
    <w:rsid w:val="00943A26"/>
    <w:rsid w:val="00943A62"/>
    <w:rsid w:val="00943EEA"/>
    <w:rsid w:val="0094424C"/>
    <w:rsid w:val="009446A4"/>
    <w:rsid w:val="00944BB0"/>
    <w:rsid w:val="00944E6A"/>
    <w:rsid w:val="00944EB4"/>
    <w:rsid w:val="00945253"/>
    <w:rsid w:val="009452B2"/>
    <w:rsid w:val="0094535E"/>
    <w:rsid w:val="009455D4"/>
    <w:rsid w:val="0094567E"/>
    <w:rsid w:val="00945822"/>
    <w:rsid w:val="00945974"/>
    <w:rsid w:val="00945B3A"/>
    <w:rsid w:val="00945C99"/>
    <w:rsid w:val="00946181"/>
    <w:rsid w:val="0094671F"/>
    <w:rsid w:val="0094703C"/>
    <w:rsid w:val="0094707F"/>
    <w:rsid w:val="00947BCF"/>
    <w:rsid w:val="00950212"/>
    <w:rsid w:val="00950424"/>
    <w:rsid w:val="0095050D"/>
    <w:rsid w:val="00950770"/>
    <w:rsid w:val="00950EE9"/>
    <w:rsid w:val="00950EFC"/>
    <w:rsid w:val="0095131D"/>
    <w:rsid w:val="00951489"/>
    <w:rsid w:val="009514CE"/>
    <w:rsid w:val="009518DA"/>
    <w:rsid w:val="009523E7"/>
    <w:rsid w:val="0095267F"/>
    <w:rsid w:val="009527C0"/>
    <w:rsid w:val="00952853"/>
    <w:rsid w:val="0095287A"/>
    <w:rsid w:val="00952933"/>
    <w:rsid w:val="0095293B"/>
    <w:rsid w:val="009529FD"/>
    <w:rsid w:val="00952C18"/>
    <w:rsid w:val="00952D89"/>
    <w:rsid w:val="00952E6C"/>
    <w:rsid w:val="0095302C"/>
    <w:rsid w:val="00953079"/>
    <w:rsid w:val="00953160"/>
    <w:rsid w:val="00953791"/>
    <w:rsid w:val="00953AAA"/>
    <w:rsid w:val="00953B13"/>
    <w:rsid w:val="00953E9E"/>
    <w:rsid w:val="00953EB0"/>
    <w:rsid w:val="00954069"/>
    <w:rsid w:val="00954AB5"/>
    <w:rsid w:val="00954B99"/>
    <w:rsid w:val="00954D9B"/>
    <w:rsid w:val="00954DD5"/>
    <w:rsid w:val="009550CD"/>
    <w:rsid w:val="00955190"/>
    <w:rsid w:val="00955882"/>
    <w:rsid w:val="00955C88"/>
    <w:rsid w:val="00955CDF"/>
    <w:rsid w:val="00955D7B"/>
    <w:rsid w:val="0095617A"/>
    <w:rsid w:val="0095626A"/>
    <w:rsid w:val="00956543"/>
    <w:rsid w:val="0095681D"/>
    <w:rsid w:val="00956891"/>
    <w:rsid w:val="00956A09"/>
    <w:rsid w:val="00956D3E"/>
    <w:rsid w:val="0095761E"/>
    <w:rsid w:val="00957FB0"/>
    <w:rsid w:val="00957FD2"/>
    <w:rsid w:val="0096038E"/>
    <w:rsid w:val="009604A8"/>
    <w:rsid w:val="009605EE"/>
    <w:rsid w:val="0096069C"/>
    <w:rsid w:val="009609CC"/>
    <w:rsid w:val="009609CD"/>
    <w:rsid w:val="00960A01"/>
    <w:rsid w:val="00960CB6"/>
    <w:rsid w:val="00960E62"/>
    <w:rsid w:val="00960F52"/>
    <w:rsid w:val="0096150B"/>
    <w:rsid w:val="009616C9"/>
    <w:rsid w:val="00961D34"/>
    <w:rsid w:val="00961D52"/>
    <w:rsid w:val="0096217E"/>
    <w:rsid w:val="0096227D"/>
    <w:rsid w:val="00962DC7"/>
    <w:rsid w:val="00962EDD"/>
    <w:rsid w:val="00962FAF"/>
    <w:rsid w:val="0096304D"/>
    <w:rsid w:val="009632BD"/>
    <w:rsid w:val="009633BD"/>
    <w:rsid w:val="009634BA"/>
    <w:rsid w:val="009635C5"/>
    <w:rsid w:val="0096393B"/>
    <w:rsid w:val="0096399B"/>
    <w:rsid w:val="00963C9F"/>
    <w:rsid w:val="00963E18"/>
    <w:rsid w:val="00964054"/>
    <w:rsid w:val="009640E3"/>
    <w:rsid w:val="00964271"/>
    <w:rsid w:val="00964448"/>
    <w:rsid w:val="009650C7"/>
    <w:rsid w:val="009654E4"/>
    <w:rsid w:val="009656DC"/>
    <w:rsid w:val="00965B83"/>
    <w:rsid w:val="00966504"/>
    <w:rsid w:val="00966601"/>
    <w:rsid w:val="00966692"/>
    <w:rsid w:val="00966988"/>
    <w:rsid w:val="009669E4"/>
    <w:rsid w:val="00966BC4"/>
    <w:rsid w:val="00966FF5"/>
    <w:rsid w:val="0096746E"/>
    <w:rsid w:val="009675C9"/>
    <w:rsid w:val="009677D9"/>
    <w:rsid w:val="009678E9"/>
    <w:rsid w:val="009678F4"/>
    <w:rsid w:val="00967A5B"/>
    <w:rsid w:val="00967B16"/>
    <w:rsid w:val="00967DF3"/>
    <w:rsid w:val="00967FE0"/>
    <w:rsid w:val="00970096"/>
    <w:rsid w:val="00970145"/>
    <w:rsid w:val="009705F7"/>
    <w:rsid w:val="009706AE"/>
    <w:rsid w:val="00970B0A"/>
    <w:rsid w:val="00970FC4"/>
    <w:rsid w:val="009710D7"/>
    <w:rsid w:val="0097136A"/>
    <w:rsid w:val="0097144B"/>
    <w:rsid w:val="00971822"/>
    <w:rsid w:val="00971C98"/>
    <w:rsid w:val="009721C2"/>
    <w:rsid w:val="00972377"/>
    <w:rsid w:val="00972544"/>
    <w:rsid w:val="00972AE1"/>
    <w:rsid w:val="0097341B"/>
    <w:rsid w:val="009736B0"/>
    <w:rsid w:val="009737F4"/>
    <w:rsid w:val="00973C5A"/>
    <w:rsid w:val="00973D60"/>
    <w:rsid w:val="00973E0B"/>
    <w:rsid w:val="00974020"/>
    <w:rsid w:val="0097463B"/>
    <w:rsid w:val="00974752"/>
    <w:rsid w:val="009749E4"/>
    <w:rsid w:val="00974E4A"/>
    <w:rsid w:val="00974FC5"/>
    <w:rsid w:val="00975673"/>
    <w:rsid w:val="00975DE7"/>
    <w:rsid w:val="00976154"/>
    <w:rsid w:val="00976179"/>
    <w:rsid w:val="00976297"/>
    <w:rsid w:val="00976AE5"/>
    <w:rsid w:val="00976AE6"/>
    <w:rsid w:val="00976E0D"/>
    <w:rsid w:val="00976F26"/>
    <w:rsid w:val="00976FE3"/>
    <w:rsid w:val="0097704D"/>
    <w:rsid w:val="009770E5"/>
    <w:rsid w:val="0097779E"/>
    <w:rsid w:val="00977E51"/>
    <w:rsid w:val="009802D3"/>
    <w:rsid w:val="00980446"/>
    <w:rsid w:val="009805F5"/>
    <w:rsid w:val="009807DA"/>
    <w:rsid w:val="009809E5"/>
    <w:rsid w:val="00980E8A"/>
    <w:rsid w:val="00980FB8"/>
    <w:rsid w:val="00981384"/>
    <w:rsid w:val="009815E6"/>
    <w:rsid w:val="0098178C"/>
    <w:rsid w:val="00981B04"/>
    <w:rsid w:val="00981EFA"/>
    <w:rsid w:val="00981F29"/>
    <w:rsid w:val="0098204B"/>
    <w:rsid w:val="0098207F"/>
    <w:rsid w:val="00982404"/>
    <w:rsid w:val="009824B0"/>
    <w:rsid w:val="0098260C"/>
    <w:rsid w:val="00982F6F"/>
    <w:rsid w:val="0098303B"/>
    <w:rsid w:val="0098307C"/>
    <w:rsid w:val="0098313B"/>
    <w:rsid w:val="009841A6"/>
    <w:rsid w:val="009841E1"/>
    <w:rsid w:val="00984533"/>
    <w:rsid w:val="009846F0"/>
    <w:rsid w:val="00984701"/>
    <w:rsid w:val="009849BA"/>
    <w:rsid w:val="00984C89"/>
    <w:rsid w:val="009852CA"/>
    <w:rsid w:val="009852ED"/>
    <w:rsid w:val="00985F20"/>
    <w:rsid w:val="009864A2"/>
    <w:rsid w:val="009864FB"/>
    <w:rsid w:val="009868FA"/>
    <w:rsid w:val="00986F54"/>
    <w:rsid w:val="00986FAC"/>
    <w:rsid w:val="00987C20"/>
    <w:rsid w:val="00987C47"/>
    <w:rsid w:val="00987DBD"/>
    <w:rsid w:val="00987E13"/>
    <w:rsid w:val="009901CC"/>
    <w:rsid w:val="0099042B"/>
    <w:rsid w:val="00990785"/>
    <w:rsid w:val="00990E8B"/>
    <w:rsid w:val="00990F01"/>
    <w:rsid w:val="009911EA"/>
    <w:rsid w:val="00991426"/>
    <w:rsid w:val="00991937"/>
    <w:rsid w:val="00991D9E"/>
    <w:rsid w:val="00991E7E"/>
    <w:rsid w:val="00992263"/>
    <w:rsid w:val="0099257E"/>
    <w:rsid w:val="00992E8A"/>
    <w:rsid w:val="00992FDB"/>
    <w:rsid w:val="00993019"/>
    <w:rsid w:val="00994043"/>
    <w:rsid w:val="009941E5"/>
    <w:rsid w:val="009947CE"/>
    <w:rsid w:val="00994A28"/>
    <w:rsid w:val="00994E18"/>
    <w:rsid w:val="00994E33"/>
    <w:rsid w:val="00994F71"/>
    <w:rsid w:val="00995154"/>
    <w:rsid w:val="0099515C"/>
    <w:rsid w:val="00995456"/>
    <w:rsid w:val="009960DA"/>
    <w:rsid w:val="0099610F"/>
    <w:rsid w:val="009965BB"/>
    <w:rsid w:val="009969B2"/>
    <w:rsid w:val="00996B2A"/>
    <w:rsid w:val="00996B92"/>
    <w:rsid w:val="00996D87"/>
    <w:rsid w:val="00997013"/>
    <w:rsid w:val="0099713E"/>
    <w:rsid w:val="009974BD"/>
    <w:rsid w:val="0099797A"/>
    <w:rsid w:val="00997A24"/>
    <w:rsid w:val="00997E40"/>
    <w:rsid w:val="00997E73"/>
    <w:rsid w:val="009A004B"/>
    <w:rsid w:val="009A036E"/>
    <w:rsid w:val="009A040B"/>
    <w:rsid w:val="009A04C3"/>
    <w:rsid w:val="009A0805"/>
    <w:rsid w:val="009A0838"/>
    <w:rsid w:val="009A0C28"/>
    <w:rsid w:val="009A0C99"/>
    <w:rsid w:val="009A0F0C"/>
    <w:rsid w:val="009A133A"/>
    <w:rsid w:val="009A18F9"/>
    <w:rsid w:val="009A195D"/>
    <w:rsid w:val="009A1E63"/>
    <w:rsid w:val="009A1ED0"/>
    <w:rsid w:val="009A2361"/>
    <w:rsid w:val="009A275B"/>
    <w:rsid w:val="009A2772"/>
    <w:rsid w:val="009A2A6C"/>
    <w:rsid w:val="009A2D9E"/>
    <w:rsid w:val="009A2F14"/>
    <w:rsid w:val="009A2F4B"/>
    <w:rsid w:val="009A3046"/>
    <w:rsid w:val="009A306F"/>
    <w:rsid w:val="009A313D"/>
    <w:rsid w:val="009A34EF"/>
    <w:rsid w:val="009A3BB3"/>
    <w:rsid w:val="009A3D08"/>
    <w:rsid w:val="009A3F4D"/>
    <w:rsid w:val="009A4071"/>
    <w:rsid w:val="009A40BA"/>
    <w:rsid w:val="009A459F"/>
    <w:rsid w:val="009A47CC"/>
    <w:rsid w:val="009A4C1A"/>
    <w:rsid w:val="009A4D72"/>
    <w:rsid w:val="009A4D94"/>
    <w:rsid w:val="009A53C3"/>
    <w:rsid w:val="009A5432"/>
    <w:rsid w:val="009A5709"/>
    <w:rsid w:val="009A57EA"/>
    <w:rsid w:val="009A5CA9"/>
    <w:rsid w:val="009A5CC1"/>
    <w:rsid w:val="009A5D10"/>
    <w:rsid w:val="009A6013"/>
    <w:rsid w:val="009A617F"/>
    <w:rsid w:val="009A62AA"/>
    <w:rsid w:val="009A6C0E"/>
    <w:rsid w:val="009A7300"/>
    <w:rsid w:val="009A74C6"/>
    <w:rsid w:val="009A7BA3"/>
    <w:rsid w:val="009A7CE2"/>
    <w:rsid w:val="009A7D22"/>
    <w:rsid w:val="009B0569"/>
    <w:rsid w:val="009B070D"/>
    <w:rsid w:val="009B0928"/>
    <w:rsid w:val="009B0E55"/>
    <w:rsid w:val="009B10FE"/>
    <w:rsid w:val="009B1123"/>
    <w:rsid w:val="009B171C"/>
    <w:rsid w:val="009B17CD"/>
    <w:rsid w:val="009B18D9"/>
    <w:rsid w:val="009B1F04"/>
    <w:rsid w:val="009B210F"/>
    <w:rsid w:val="009B23EB"/>
    <w:rsid w:val="009B258F"/>
    <w:rsid w:val="009B2658"/>
    <w:rsid w:val="009B26CF"/>
    <w:rsid w:val="009B28E7"/>
    <w:rsid w:val="009B2B1B"/>
    <w:rsid w:val="009B2B9C"/>
    <w:rsid w:val="009B3175"/>
    <w:rsid w:val="009B3D4C"/>
    <w:rsid w:val="009B3D69"/>
    <w:rsid w:val="009B446B"/>
    <w:rsid w:val="009B44FF"/>
    <w:rsid w:val="009B471B"/>
    <w:rsid w:val="009B48AA"/>
    <w:rsid w:val="009B4D06"/>
    <w:rsid w:val="009B576C"/>
    <w:rsid w:val="009B57B4"/>
    <w:rsid w:val="009B599B"/>
    <w:rsid w:val="009B59BB"/>
    <w:rsid w:val="009B5A23"/>
    <w:rsid w:val="009B5CA0"/>
    <w:rsid w:val="009B6417"/>
    <w:rsid w:val="009B65D6"/>
    <w:rsid w:val="009B663B"/>
    <w:rsid w:val="009B6CD0"/>
    <w:rsid w:val="009B7183"/>
    <w:rsid w:val="009B72B7"/>
    <w:rsid w:val="009B7367"/>
    <w:rsid w:val="009B7681"/>
    <w:rsid w:val="009B7943"/>
    <w:rsid w:val="009B7C08"/>
    <w:rsid w:val="009B7D15"/>
    <w:rsid w:val="009B7ECF"/>
    <w:rsid w:val="009B7F06"/>
    <w:rsid w:val="009C057D"/>
    <w:rsid w:val="009C05F9"/>
    <w:rsid w:val="009C0755"/>
    <w:rsid w:val="009C090F"/>
    <w:rsid w:val="009C0A54"/>
    <w:rsid w:val="009C0B8C"/>
    <w:rsid w:val="009C0BAB"/>
    <w:rsid w:val="009C0C17"/>
    <w:rsid w:val="009C0E52"/>
    <w:rsid w:val="009C0F9F"/>
    <w:rsid w:val="009C1021"/>
    <w:rsid w:val="009C10A5"/>
    <w:rsid w:val="009C13EB"/>
    <w:rsid w:val="009C13FE"/>
    <w:rsid w:val="009C1A1E"/>
    <w:rsid w:val="009C1A66"/>
    <w:rsid w:val="009C1B92"/>
    <w:rsid w:val="009C1D66"/>
    <w:rsid w:val="009C20E9"/>
    <w:rsid w:val="009C2258"/>
    <w:rsid w:val="009C28DE"/>
    <w:rsid w:val="009C2BDE"/>
    <w:rsid w:val="009C2F3B"/>
    <w:rsid w:val="009C32E5"/>
    <w:rsid w:val="009C32F7"/>
    <w:rsid w:val="009C34AB"/>
    <w:rsid w:val="009C3842"/>
    <w:rsid w:val="009C3A8F"/>
    <w:rsid w:val="009C3C62"/>
    <w:rsid w:val="009C3DDA"/>
    <w:rsid w:val="009C4353"/>
    <w:rsid w:val="009C478B"/>
    <w:rsid w:val="009C4AC6"/>
    <w:rsid w:val="009C4B7A"/>
    <w:rsid w:val="009C5BE2"/>
    <w:rsid w:val="009C5D06"/>
    <w:rsid w:val="009C63FA"/>
    <w:rsid w:val="009C707E"/>
    <w:rsid w:val="009C7921"/>
    <w:rsid w:val="009D0096"/>
    <w:rsid w:val="009D0124"/>
    <w:rsid w:val="009D0E40"/>
    <w:rsid w:val="009D0E8E"/>
    <w:rsid w:val="009D0F96"/>
    <w:rsid w:val="009D11A8"/>
    <w:rsid w:val="009D1311"/>
    <w:rsid w:val="009D134B"/>
    <w:rsid w:val="009D16E7"/>
    <w:rsid w:val="009D2077"/>
    <w:rsid w:val="009D2134"/>
    <w:rsid w:val="009D287C"/>
    <w:rsid w:val="009D29D4"/>
    <w:rsid w:val="009D2A5D"/>
    <w:rsid w:val="009D2C56"/>
    <w:rsid w:val="009D350A"/>
    <w:rsid w:val="009D352A"/>
    <w:rsid w:val="009D3D4C"/>
    <w:rsid w:val="009D3D68"/>
    <w:rsid w:val="009D3DB1"/>
    <w:rsid w:val="009D410E"/>
    <w:rsid w:val="009D41A8"/>
    <w:rsid w:val="009D43A6"/>
    <w:rsid w:val="009D4490"/>
    <w:rsid w:val="009D462B"/>
    <w:rsid w:val="009D484E"/>
    <w:rsid w:val="009D48E9"/>
    <w:rsid w:val="009D494E"/>
    <w:rsid w:val="009D5206"/>
    <w:rsid w:val="009D545D"/>
    <w:rsid w:val="009D5C85"/>
    <w:rsid w:val="009D5CF0"/>
    <w:rsid w:val="009D6836"/>
    <w:rsid w:val="009D6907"/>
    <w:rsid w:val="009D6992"/>
    <w:rsid w:val="009D6B37"/>
    <w:rsid w:val="009D6DC0"/>
    <w:rsid w:val="009D6F7C"/>
    <w:rsid w:val="009D7075"/>
    <w:rsid w:val="009D7167"/>
    <w:rsid w:val="009D7367"/>
    <w:rsid w:val="009D7442"/>
    <w:rsid w:val="009D76D8"/>
    <w:rsid w:val="009D780A"/>
    <w:rsid w:val="009D7E44"/>
    <w:rsid w:val="009E0090"/>
    <w:rsid w:val="009E027F"/>
    <w:rsid w:val="009E0302"/>
    <w:rsid w:val="009E046A"/>
    <w:rsid w:val="009E0CB9"/>
    <w:rsid w:val="009E0E76"/>
    <w:rsid w:val="009E1344"/>
    <w:rsid w:val="009E13D6"/>
    <w:rsid w:val="009E1407"/>
    <w:rsid w:val="009E18BE"/>
    <w:rsid w:val="009E1D94"/>
    <w:rsid w:val="009E22E8"/>
    <w:rsid w:val="009E29DE"/>
    <w:rsid w:val="009E2F85"/>
    <w:rsid w:val="009E324C"/>
    <w:rsid w:val="009E325F"/>
    <w:rsid w:val="009E36C8"/>
    <w:rsid w:val="009E4148"/>
    <w:rsid w:val="009E42F4"/>
    <w:rsid w:val="009E4870"/>
    <w:rsid w:val="009E4ADC"/>
    <w:rsid w:val="009E4D84"/>
    <w:rsid w:val="009E582B"/>
    <w:rsid w:val="009E5F94"/>
    <w:rsid w:val="009E62D4"/>
    <w:rsid w:val="009E6364"/>
    <w:rsid w:val="009E640E"/>
    <w:rsid w:val="009E6905"/>
    <w:rsid w:val="009E6C7B"/>
    <w:rsid w:val="009E75E1"/>
    <w:rsid w:val="009E7671"/>
    <w:rsid w:val="009E76CA"/>
    <w:rsid w:val="009E7936"/>
    <w:rsid w:val="009E7A11"/>
    <w:rsid w:val="009E7C97"/>
    <w:rsid w:val="009F00AB"/>
    <w:rsid w:val="009F06F4"/>
    <w:rsid w:val="009F0744"/>
    <w:rsid w:val="009F13D0"/>
    <w:rsid w:val="009F13DF"/>
    <w:rsid w:val="009F1533"/>
    <w:rsid w:val="009F1558"/>
    <w:rsid w:val="009F1D19"/>
    <w:rsid w:val="009F1EDD"/>
    <w:rsid w:val="009F200F"/>
    <w:rsid w:val="009F227E"/>
    <w:rsid w:val="009F2616"/>
    <w:rsid w:val="009F26B8"/>
    <w:rsid w:val="009F2738"/>
    <w:rsid w:val="009F27D3"/>
    <w:rsid w:val="009F290E"/>
    <w:rsid w:val="009F3428"/>
    <w:rsid w:val="009F366C"/>
    <w:rsid w:val="009F3A05"/>
    <w:rsid w:val="009F47D6"/>
    <w:rsid w:val="009F4A2A"/>
    <w:rsid w:val="009F4D4E"/>
    <w:rsid w:val="009F52B8"/>
    <w:rsid w:val="009F5352"/>
    <w:rsid w:val="009F5449"/>
    <w:rsid w:val="009F54CD"/>
    <w:rsid w:val="009F5625"/>
    <w:rsid w:val="009F5B93"/>
    <w:rsid w:val="009F5D2D"/>
    <w:rsid w:val="009F6383"/>
    <w:rsid w:val="009F63CD"/>
    <w:rsid w:val="009F67B7"/>
    <w:rsid w:val="009F69E5"/>
    <w:rsid w:val="009F7042"/>
    <w:rsid w:val="009F735D"/>
    <w:rsid w:val="009F749C"/>
    <w:rsid w:val="009F7591"/>
    <w:rsid w:val="009F7B5A"/>
    <w:rsid w:val="00A0040A"/>
    <w:rsid w:val="00A007F4"/>
    <w:rsid w:val="00A00C18"/>
    <w:rsid w:val="00A00DDB"/>
    <w:rsid w:val="00A00E91"/>
    <w:rsid w:val="00A015A1"/>
    <w:rsid w:val="00A0162D"/>
    <w:rsid w:val="00A01DBF"/>
    <w:rsid w:val="00A01DE7"/>
    <w:rsid w:val="00A0228B"/>
    <w:rsid w:val="00A0269F"/>
    <w:rsid w:val="00A028A1"/>
    <w:rsid w:val="00A02BB2"/>
    <w:rsid w:val="00A0311A"/>
    <w:rsid w:val="00A03123"/>
    <w:rsid w:val="00A03230"/>
    <w:rsid w:val="00A037D4"/>
    <w:rsid w:val="00A03A75"/>
    <w:rsid w:val="00A03D8E"/>
    <w:rsid w:val="00A03F5C"/>
    <w:rsid w:val="00A04196"/>
    <w:rsid w:val="00A04433"/>
    <w:rsid w:val="00A044AF"/>
    <w:rsid w:val="00A04871"/>
    <w:rsid w:val="00A049AC"/>
    <w:rsid w:val="00A04A50"/>
    <w:rsid w:val="00A04BC4"/>
    <w:rsid w:val="00A04CC0"/>
    <w:rsid w:val="00A054FA"/>
    <w:rsid w:val="00A05553"/>
    <w:rsid w:val="00A05B23"/>
    <w:rsid w:val="00A05BCC"/>
    <w:rsid w:val="00A06074"/>
    <w:rsid w:val="00A061D9"/>
    <w:rsid w:val="00A06292"/>
    <w:rsid w:val="00A06296"/>
    <w:rsid w:val="00A068D4"/>
    <w:rsid w:val="00A06983"/>
    <w:rsid w:val="00A06E8D"/>
    <w:rsid w:val="00A06EE2"/>
    <w:rsid w:val="00A0707C"/>
    <w:rsid w:val="00A072C3"/>
    <w:rsid w:val="00A0757C"/>
    <w:rsid w:val="00A079A7"/>
    <w:rsid w:val="00A07CCC"/>
    <w:rsid w:val="00A10359"/>
    <w:rsid w:val="00A105F1"/>
    <w:rsid w:val="00A10782"/>
    <w:rsid w:val="00A10A2F"/>
    <w:rsid w:val="00A10F07"/>
    <w:rsid w:val="00A1101B"/>
    <w:rsid w:val="00A118ED"/>
    <w:rsid w:val="00A1191E"/>
    <w:rsid w:val="00A11B95"/>
    <w:rsid w:val="00A11BBA"/>
    <w:rsid w:val="00A11F03"/>
    <w:rsid w:val="00A11FFA"/>
    <w:rsid w:val="00A1203F"/>
    <w:rsid w:val="00A1223F"/>
    <w:rsid w:val="00A12343"/>
    <w:rsid w:val="00A1283A"/>
    <w:rsid w:val="00A1285F"/>
    <w:rsid w:val="00A12AB4"/>
    <w:rsid w:val="00A12E3E"/>
    <w:rsid w:val="00A13AAA"/>
    <w:rsid w:val="00A13B40"/>
    <w:rsid w:val="00A146A2"/>
    <w:rsid w:val="00A14712"/>
    <w:rsid w:val="00A147C4"/>
    <w:rsid w:val="00A1489E"/>
    <w:rsid w:val="00A14A0F"/>
    <w:rsid w:val="00A14BDA"/>
    <w:rsid w:val="00A15327"/>
    <w:rsid w:val="00A15C87"/>
    <w:rsid w:val="00A16B39"/>
    <w:rsid w:val="00A16B66"/>
    <w:rsid w:val="00A16DBB"/>
    <w:rsid w:val="00A16EA6"/>
    <w:rsid w:val="00A16F9C"/>
    <w:rsid w:val="00A16FD9"/>
    <w:rsid w:val="00A17506"/>
    <w:rsid w:val="00A17677"/>
    <w:rsid w:val="00A179AB"/>
    <w:rsid w:val="00A17AEE"/>
    <w:rsid w:val="00A17C99"/>
    <w:rsid w:val="00A17EA9"/>
    <w:rsid w:val="00A2068B"/>
    <w:rsid w:val="00A20819"/>
    <w:rsid w:val="00A20AB4"/>
    <w:rsid w:val="00A213AE"/>
    <w:rsid w:val="00A216A5"/>
    <w:rsid w:val="00A217FA"/>
    <w:rsid w:val="00A219C0"/>
    <w:rsid w:val="00A228CC"/>
    <w:rsid w:val="00A22929"/>
    <w:rsid w:val="00A22D61"/>
    <w:rsid w:val="00A2308E"/>
    <w:rsid w:val="00A23100"/>
    <w:rsid w:val="00A23169"/>
    <w:rsid w:val="00A235A6"/>
    <w:rsid w:val="00A236EB"/>
    <w:rsid w:val="00A24355"/>
    <w:rsid w:val="00A243DE"/>
    <w:rsid w:val="00A2445C"/>
    <w:rsid w:val="00A248B0"/>
    <w:rsid w:val="00A24953"/>
    <w:rsid w:val="00A24DD3"/>
    <w:rsid w:val="00A250A6"/>
    <w:rsid w:val="00A2514D"/>
    <w:rsid w:val="00A25206"/>
    <w:rsid w:val="00A256D4"/>
    <w:rsid w:val="00A2589B"/>
    <w:rsid w:val="00A25901"/>
    <w:rsid w:val="00A25F0A"/>
    <w:rsid w:val="00A26100"/>
    <w:rsid w:val="00A26578"/>
    <w:rsid w:val="00A26983"/>
    <w:rsid w:val="00A26EC0"/>
    <w:rsid w:val="00A273BD"/>
    <w:rsid w:val="00A2742D"/>
    <w:rsid w:val="00A27BF9"/>
    <w:rsid w:val="00A30266"/>
    <w:rsid w:val="00A30384"/>
    <w:rsid w:val="00A309FE"/>
    <w:rsid w:val="00A30D44"/>
    <w:rsid w:val="00A3170F"/>
    <w:rsid w:val="00A317E2"/>
    <w:rsid w:val="00A31E9C"/>
    <w:rsid w:val="00A32B1F"/>
    <w:rsid w:val="00A32B4E"/>
    <w:rsid w:val="00A32BC0"/>
    <w:rsid w:val="00A330C9"/>
    <w:rsid w:val="00A33544"/>
    <w:rsid w:val="00A33579"/>
    <w:rsid w:val="00A33CEB"/>
    <w:rsid w:val="00A33EB0"/>
    <w:rsid w:val="00A34142"/>
    <w:rsid w:val="00A34384"/>
    <w:rsid w:val="00A34A4A"/>
    <w:rsid w:val="00A34DB8"/>
    <w:rsid w:val="00A35043"/>
    <w:rsid w:val="00A35396"/>
    <w:rsid w:val="00A3598B"/>
    <w:rsid w:val="00A35C6E"/>
    <w:rsid w:val="00A35CCE"/>
    <w:rsid w:val="00A3681C"/>
    <w:rsid w:val="00A3686C"/>
    <w:rsid w:val="00A3696D"/>
    <w:rsid w:val="00A36B06"/>
    <w:rsid w:val="00A36B71"/>
    <w:rsid w:val="00A36C36"/>
    <w:rsid w:val="00A36C67"/>
    <w:rsid w:val="00A36F0B"/>
    <w:rsid w:val="00A37AF6"/>
    <w:rsid w:val="00A37CB8"/>
    <w:rsid w:val="00A402E5"/>
    <w:rsid w:val="00A40488"/>
    <w:rsid w:val="00A40634"/>
    <w:rsid w:val="00A4071E"/>
    <w:rsid w:val="00A40AFE"/>
    <w:rsid w:val="00A411C7"/>
    <w:rsid w:val="00A4120A"/>
    <w:rsid w:val="00A41799"/>
    <w:rsid w:val="00A417EF"/>
    <w:rsid w:val="00A41966"/>
    <w:rsid w:val="00A41A52"/>
    <w:rsid w:val="00A41E0C"/>
    <w:rsid w:val="00A41F28"/>
    <w:rsid w:val="00A42703"/>
    <w:rsid w:val="00A4275A"/>
    <w:rsid w:val="00A4288C"/>
    <w:rsid w:val="00A42ACA"/>
    <w:rsid w:val="00A42C54"/>
    <w:rsid w:val="00A430BB"/>
    <w:rsid w:val="00A4318A"/>
    <w:rsid w:val="00A43253"/>
    <w:rsid w:val="00A439AC"/>
    <w:rsid w:val="00A43BCA"/>
    <w:rsid w:val="00A43E3E"/>
    <w:rsid w:val="00A43F36"/>
    <w:rsid w:val="00A43FAC"/>
    <w:rsid w:val="00A4404F"/>
    <w:rsid w:val="00A4408A"/>
    <w:rsid w:val="00A44114"/>
    <w:rsid w:val="00A4439C"/>
    <w:rsid w:val="00A4445C"/>
    <w:rsid w:val="00A44950"/>
    <w:rsid w:val="00A44B31"/>
    <w:rsid w:val="00A45518"/>
    <w:rsid w:val="00A4557E"/>
    <w:rsid w:val="00A45AFB"/>
    <w:rsid w:val="00A45D64"/>
    <w:rsid w:val="00A45DF6"/>
    <w:rsid w:val="00A45E27"/>
    <w:rsid w:val="00A46810"/>
    <w:rsid w:val="00A46C86"/>
    <w:rsid w:val="00A46E2F"/>
    <w:rsid w:val="00A46EC9"/>
    <w:rsid w:val="00A4706E"/>
    <w:rsid w:val="00A477E1"/>
    <w:rsid w:val="00A47AE3"/>
    <w:rsid w:val="00A50121"/>
    <w:rsid w:val="00A508E2"/>
    <w:rsid w:val="00A51009"/>
    <w:rsid w:val="00A51057"/>
    <w:rsid w:val="00A51AA0"/>
    <w:rsid w:val="00A51BFB"/>
    <w:rsid w:val="00A52C50"/>
    <w:rsid w:val="00A5322A"/>
    <w:rsid w:val="00A53613"/>
    <w:rsid w:val="00A53689"/>
    <w:rsid w:val="00A539AC"/>
    <w:rsid w:val="00A53F3E"/>
    <w:rsid w:val="00A5417C"/>
    <w:rsid w:val="00A5460D"/>
    <w:rsid w:val="00A54F20"/>
    <w:rsid w:val="00A55129"/>
    <w:rsid w:val="00A55293"/>
    <w:rsid w:val="00A55C27"/>
    <w:rsid w:val="00A55F86"/>
    <w:rsid w:val="00A56597"/>
    <w:rsid w:val="00A56A7E"/>
    <w:rsid w:val="00A56ACE"/>
    <w:rsid w:val="00A56FBE"/>
    <w:rsid w:val="00A572B2"/>
    <w:rsid w:val="00A57C24"/>
    <w:rsid w:val="00A57C99"/>
    <w:rsid w:val="00A600FE"/>
    <w:rsid w:val="00A6024B"/>
    <w:rsid w:val="00A602F2"/>
    <w:rsid w:val="00A606DB"/>
    <w:rsid w:val="00A6091A"/>
    <w:rsid w:val="00A60BD0"/>
    <w:rsid w:val="00A60C68"/>
    <w:rsid w:val="00A611C3"/>
    <w:rsid w:val="00A61B95"/>
    <w:rsid w:val="00A6208F"/>
    <w:rsid w:val="00A62789"/>
    <w:rsid w:val="00A62A33"/>
    <w:rsid w:val="00A62C01"/>
    <w:rsid w:val="00A634B4"/>
    <w:rsid w:val="00A63664"/>
    <w:rsid w:val="00A6367A"/>
    <w:rsid w:val="00A63B38"/>
    <w:rsid w:val="00A64371"/>
    <w:rsid w:val="00A64461"/>
    <w:rsid w:val="00A645A1"/>
    <w:rsid w:val="00A64686"/>
    <w:rsid w:val="00A6478D"/>
    <w:rsid w:val="00A64D06"/>
    <w:rsid w:val="00A6524B"/>
    <w:rsid w:val="00A65583"/>
    <w:rsid w:val="00A65AAE"/>
    <w:rsid w:val="00A65DCD"/>
    <w:rsid w:val="00A65FE9"/>
    <w:rsid w:val="00A66002"/>
    <w:rsid w:val="00A66050"/>
    <w:rsid w:val="00A662E3"/>
    <w:rsid w:val="00A66362"/>
    <w:rsid w:val="00A669E5"/>
    <w:rsid w:val="00A66ADE"/>
    <w:rsid w:val="00A672A4"/>
    <w:rsid w:val="00A67482"/>
    <w:rsid w:val="00A67657"/>
    <w:rsid w:val="00A67D52"/>
    <w:rsid w:val="00A67DB8"/>
    <w:rsid w:val="00A67ECE"/>
    <w:rsid w:val="00A7038B"/>
    <w:rsid w:val="00A70478"/>
    <w:rsid w:val="00A7052B"/>
    <w:rsid w:val="00A705DA"/>
    <w:rsid w:val="00A70730"/>
    <w:rsid w:val="00A70B0C"/>
    <w:rsid w:val="00A70E09"/>
    <w:rsid w:val="00A719F4"/>
    <w:rsid w:val="00A71BA4"/>
    <w:rsid w:val="00A71CC8"/>
    <w:rsid w:val="00A71DFB"/>
    <w:rsid w:val="00A7296A"/>
    <w:rsid w:val="00A72B49"/>
    <w:rsid w:val="00A72B6B"/>
    <w:rsid w:val="00A72BC4"/>
    <w:rsid w:val="00A72C18"/>
    <w:rsid w:val="00A72C82"/>
    <w:rsid w:val="00A7350F"/>
    <w:rsid w:val="00A735F8"/>
    <w:rsid w:val="00A73EA1"/>
    <w:rsid w:val="00A743D4"/>
    <w:rsid w:val="00A744BD"/>
    <w:rsid w:val="00A746EC"/>
    <w:rsid w:val="00A74CBA"/>
    <w:rsid w:val="00A74DFD"/>
    <w:rsid w:val="00A750A0"/>
    <w:rsid w:val="00A75E24"/>
    <w:rsid w:val="00A75E99"/>
    <w:rsid w:val="00A75EAD"/>
    <w:rsid w:val="00A75FF2"/>
    <w:rsid w:val="00A762BA"/>
    <w:rsid w:val="00A764A3"/>
    <w:rsid w:val="00A765D1"/>
    <w:rsid w:val="00A76744"/>
    <w:rsid w:val="00A76955"/>
    <w:rsid w:val="00A76A61"/>
    <w:rsid w:val="00A76D71"/>
    <w:rsid w:val="00A76D8C"/>
    <w:rsid w:val="00A770A9"/>
    <w:rsid w:val="00A77409"/>
    <w:rsid w:val="00A7765C"/>
    <w:rsid w:val="00A77C6D"/>
    <w:rsid w:val="00A77ED0"/>
    <w:rsid w:val="00A801EC"/>
    <w:rsid w:val="00A80335"/>
    <w:rsid w:val="00A80D48"/>
    <w:rsid w:val="00A80F64"/>
    <w:rsid w:val="00A81C52"/>
    <w:rsid w:val="00A81F77"/>
    <w:rsid w:val="00A81FC1"/>
    <w:rsid w:val="00A82345"/>
    <w:rsid w:val="00A82BCF"/>
    <w:rsid w:val="00A82C01"/>
    <w:rsid w:val="00A8314A"/>
    <w:rsid w:val="00A831E2"/>
    <w:rsid w:val="00A83261"/>
    <w:rsid w:val="00A83313"/>
    <w:rsid w:val="00A836F8"/>
    <w:rsid w:val="00A843E6"/>
    <w:rsid w:val="00A849ED"/>
    <w:rsid w:val="00A84C82"/>
    <w:rsid w:val="00A84DE7"/>
    <w:rsid w:val="00A84E24"/>
    <w:rsid w:val="00A85023"/>
    <w:rsid w:val="00A852A1"/>
    <w:rsid w:val="00A855C5"/>
    <w:rsid w:val="00A85631"/>
    <w:rsid w:val="00A85B16"/>
    <w:rsid w:val="00A85C6F"/>
    <w:rsid w:val="00A85F31"/>
    <w:rsid w:val="00A85FB4"/>
    <w:rsid w:val="00A86207"/>
    <w:rsid w:val="00A86322"/>
    <w:rsid w:val="00A86526"/>
    <w:rsid w:val="00A86533"/>
    <w:rsid w:val="00A867FA"/>
    <w:rsid w:val="00A868DF"/>
    <w:rsid w:val="00A86A14"/>
    <w:rsid w:val="00A86A8E"/>
    <w:rsid w:val="00A86AA8"/>
    <w:rsid w:val="00A872A9"/>
    <w:rsid w:val="00A8740D"/>
    <w:rsid w:val="00A877EA"/>
    <w:rsid w:val="00A87A9C"/>
    <w:rsid w:val="00A87BFD"/>
    <w:rsid w:val="00A87E2F"/>
    <w:rsid w:val="00A900CA"/>
    <w:rsid w:val="00A90145"/>
    <w:rsid w:val="00A901EF"/>
    <w:rsid w:val="00A90428"/>
    <w:rsid w:val="00A905C8"/>
    <w:rsid w:val="00A905FE"/>
    <w:rsid w:val="00A9068F"/>
    <w:rsid w:val="00A90F49"/>
    <w:rsid w:val="00A90F78"/>
    <w:rsid w:val="00A911F0"/>
    <w:rsid w:val="00A91384"/>
    <w:rsid w:val="00A91569"/>
    <w:rsid w:val="00A916C6"/>
    <w:rsid w:val="00A91AFF"/>
    <w:rsid w:val="00A91CD6"/>
    <w:rsid w:val="00A9238B"/>
    <w:rsid w:val="00A929DE"/>
    <w:rsid w:val="00A92DBE"/>
    <w:rsid w:val="00A92F2D"/>
    <w:rsid w:val="00A9320B"/>
    <w:rsid w:val="00A933A5"/>
    <w:rsid w:val="00A936FE"/>
    <w:rsid w:val="00A94396"/>
    <w:rsid w:val="00A9440F"/>
    <w:rsid w:val="00A94485"/>
    <w:rsid w:val="00A9457F"/>
    <w:rsid w:val="00A949DF"/>
    <w:rsid w:val="00A94F7B"/>
    <w:rsid w:val="00A9510B"/>
    <w:rsid w:val="00A953EB"/>
    <w:rsid w:val="00A9558E"/>
    <w:rsid w:val="00A957E1"/>
    <w:rsid w:val="00A95894"/>
    <w:rsid w:val="00A958F1"/>
    <w:rsid w:val="00A95936"/>
    <w:rsid w:val="00A959A3"/>
    <w:rsid w:val="00A959F6"/>
    <w:rsid w:val="00A95ACE"/>
    <w:rsid w:val="00A96073"/>
    <w:rsid w:val="00A961C5"/>
    <w:rsid w:val="00A961D4"/>
    <w:rsid w:val="00A961E2"/>
    <w:rsid w:val="00A96488"/>
    <w:rsid w:val="00A965D8"/>
    <w:rsid w:val="00A96673"/>
    <w:rsid w:val="00A96B80"/>
    <w:rsid w:val="00A9709F"/>
    <w:rsid w:val="00A970F6"/>
    <w:rsid w:val="00A971F1"/>
    <w:rsid w:val="00A972CB"/>
    <w:rsid w:val="00A97446"/>
    <w:rsid w:val="00A97502"/>
    <w:rsid w:val="00A975DC"/>
    <w:rsid w:val="00A97703"/>
    <w:rsid w:val="00A97B13"/>
    <w:rsid w:val="00A97CD9"/>
    <w:rsid w:val="00A97CF5"/>
    <w:rsid w:val="00AA0136"/>
    <w:rsid w:val="00AA02F8"/>
    <w:rsid w:val="00AA03C3"/>
    <w:rsid w:val="00AA05B1"/>
    <w:rsid w:val="00AA0A09"/>
    <w:rsid w:val="00AA0A15"/>
    <w:rsid w:val="00AA0E21"/>
    <w:rsid w:val="00AA1231"/>
    <w:rsid w:val="00AA1305"/>
    <w:rsid w:val="00AA13DC"/>
    <w:rsid w:val="00AA1579"/>
    <w:rsid w:val="00AA1A09"/>
    <w:rsid w:val="00AA1D25"/>
    <w:rsid w:val="00AA1DAC"/>
    <w:rsid w:val="00AA237E"/>
    <w:rsid w:val="00AA23F8"/>
    <w:rsid w:val="00AA26F7"/>
    <w:rsid w:val="00AA2818"/>
    <w:rsid w:val="00AA2897"/>
    <w:rsid w:val="00AA31AD"/>
    <w:rsid w:val="00AA3384"/>
    <w:rsid w:val="00AA3A75"/>
    <w:rsid w:val="00AA40D9"/>
    <w:rsid w:val="00AA40ED"/>
    <w:rsid w:val="00AA43F6"/>
    <w:rsid w:val="00AA4657"/>
    <w:rsid w:val="00AA4809"/>
    <w:rsid w:val="00AA4F48"/>
    <w:rsid w:val="00AA5259"/>
    <w:rsid w:val="00AA5A89"/>
    <w:rsid w:val="00AA5FB8"/>
    <w:rsid w:val="00AA62AF"/>
    <w:rsid w:val="00AA62B0"/>
    <w:rsid w:val="00AA6329"/>
    <w:rsid w:val="00AA6451"/>
    <w:rsid w:val="00AA6744"/>
    <w:rsid w:val="00AA6D53"/>
    <w:rsid w:val="00AA6ED9"/>
    <w:rsid w:val="00AA73BC"/>
    <w:rsid w:val="00AA743C"/>
    <w:rsid w:val="00AA784B"/>
    <w:rsid w:val="00AA7891"/>
    <w:rsid w:val="00AA7A96"/>
    <w:rsid w:val="00AA7A98"/>
    <w:rsid w:val="00AA7C0C"/>
    <w:rsid w:val="00AA7F6D"/>
    <w:rsid w:val="00AB0143"/>
    <w:rsid w:val="00AB0AE7"/>
    <w:rsid w:val="00AB0C10"/>
    <w:rsid w:val="00AB0EE3"/>
    <w:rsid w:val="00AB12F6"/>
    <w:rsid w:val="00AB1341"/>
    <w:rsid w:val="00AB14E6"/>
    <w:rsid w:val="00AB14F3"/>
    <w:rsid w:val="00AB1726"/>
    <w:rsid w:val="00AB1755"/>
    <w:rsid w:val="00AB1B8E"/>
    <w:rsid w:val="00AB1CC2"/>
    <w:rsid w:val="00AB1CDA"/>
    <w:rsid w:val="00AB1CE0"/>
    <w:rsid w:val="00AB1E66"/>
    <w:rsid w:val="00AB207D"/>
    <w:rsid w:val="00AB21C4"/>
    <w:rsid w:val="00AB22AC"/>
    <w:rsid w:val="00AB26BB"/>
    <w:rsid w:val="00AB28DF"/>
    <w:rsid w:val="00AB2B47"/>
    <w:rsid w:val="00AB3064"/>
    <w:rsid w:val="00AB3142"/>
    <w:rsid w:val="00AB321E"/>
    <w:rsid w:val="00AB32E1"/>
    <w:rsid w:val="00AB3365"/>
    <w:rsid w:val="00AB385F"/>
    <w:rsid w:val="00AB3865"/>
    <w:rsid w:val="00AB3FE0"/>
    <w:rsid w:val="00AB4137"/>
    <w:rsid w:val="00AB4779"/>
    <w:rsid w:val="00AB4B3D"/>
    <w:rsid w:val="00AB5184"/>
    <w:rsid w:val="00AB538D"/>
    <w:rsid w:val="00AB54D6"/>
    <w:rsid w:val="00AB5792"/>
    <w:rsid w:val="00AB62DC"/>
    <w:rsid w:val="00AB6321"/>
    <w:rsid w:val="00AB69B1"/>
    <w:rsid w:val="00AB6A36"/>
    <w:rsid w:val="00AB6CAE"/>
    <w:rsid w:val="00AB6CC0"/>
    <w:rsid w:val="00AB6D61"/>
    <w:rsid w:val="00AB713D"/>
    <w:rsid w:val="00AB7823"/>
    <w:rsid w:val="00AB7909"/>
    <w:rsid w:val="00AB7BFE"/>
    <w:rsid w:val="00AB7C0F"/>
    <w:rsid w:val="00AC0654"/>
    <w:rsid w:val="00AC13F0"/>
    <w:rsid w:val="00AC14A4"/>
    <w:rsid w:val="00AC14D9"/>
    <w:rsid w:val="00AC15CC"/>
    <w:rsid w:val="00AC19C4"/>
    <w:rsid w:val="00AC203F"/>
    <w:rsid w:val="00AC20D3"/>
    <w:rsid w:val="00AC20FE"/>
    <w:rsid w:val="00AC2192"/>
    <w:rsid w:val="00AC23F1"/>
    <w:rsid w:val="00AC246B"/>
    <w:rsid w:val="00AC2B59"/>
    <w:rsid w:val="00AC3066"/>
    <w:rsid w:val="00AC3385"/>
    <w:rsid w:val="00AC4073"/>
    <w:rsid w:val="00AC4123"/>
    <w:rsid w:val="00AC422D"/>
    <w:rsid w:val="00AC4346"/>
    <w:rsid w:val="00AC437C"/>
    <w:rsid w:val="00AC44B9"/>
    <w:rsid w:val="00AC4932"/>
    <w:rsid w:val="00AC4B32"/>
    <w:rsid w:val="00AC4D21"/>
    <w:rsid w:val="00AC4F37"/>
    <w:rsid w:val="00AC55CC"/>
    <w:rsid w:val="00AC55FD"/>
    <w:rsid w:val="00AC57B6"/>
    <w:rsid w:val="00AC594D"/>
    <w:rsid w:val="00AC5A7F"/>
    <w:rsid w:val="00AC5FD1"/>
    <w:rsid w:val="00AC628A"/>
    <w:rsid w:val="00AC698C"/>
    <w:rsid w:val="00AC6C1E"/>
    <w:rsid w:val="00AC6C81"/>
    <w:rsid w:val="00AC6EF4"/>
    <w:rsid w:val="00AC6F4D"/>
    <w:rsid w:val="00AC71E0"/>
    <w:rsid w:val="00AC72F4"/>
    <w:rsid w:val="00AC78DD"/>
    <w:rsid w:val="00AC7E71"/>
    <w:rsid w:val="00AD00F0"/>
    <w:rsid w:val="00AD0764"/>
    <w:rsid w:val="00AD0F95"/>
    <w:rsid w:val="00AD0FE8"/>
    <w:rsid w:val="00AD14BE"/>
    <w:rsid w:val="00AD158C"/>
    <w:rsid w:val="00AD15D6"/>
    <w:rsid w:val="00AD15FD"/>
    <w:rsid w:val="00AD16D8"/>
    <w:rsid w:val="00AD1A6F"/>
    <w:rsid w:val="00AD1D41"/>
    <w:rsid w:val="00AD1F38"/>
    <w:rsid w:val="00AD21CC"/>
    <w:rsid w:val="00AD2830"/>
    <w:rsid w:val="00AD2F22"/>
    <w:rsid w:val="00AD2FA2"/>
    <w:rsid w:val="00AD361D"/>
    <w:rsid w:val="00AD3765"/>
    <w:rsid w:val="00AD39C8"/>
    <w:rsid w:val="00AD3FB4"/>
    <w:rsid w:val="00AD4272"/>
    <w:rsid w:val="00AD48A5"/>
    <w:rsid w:val="00AD4D2F"/>
    <w:rsid w:val="00AD4E5A"/>
    <w:rsid w:val="00AD5451"/>
    <w:rsid w:val="00AD574B"/>
    <w:rsid w:val="00AD57B3"/>
    <w:rsid w:val="00AD5A8D"/>
    <w:rsid w:val="00AD5D19"/>
    <w:rsid w:val="00AD5D8E"/>
    <w:rsid w:val="00AD5E07"/>
    <w:rsid w:val="00AD5F26"/>
    <w:rsid w:val="00AD688E"/>
    <w:rsid w:val="00AD6A6E"/>
    <w:rsid w:val="00AD6B66"/>
    <w:rsid w:val="00AD6D87"/>
    <w:rsid w:val="00AD6ED7"/>
    <w:rsid w:val="00AD6F74"/>
    <w:rsid w:val="00AD7945"/>
    <w:rsid w:val="00AD7A7D"/>
    <w:rsid w:val="00AD7BE5"/>
    <w:rsid w:val="00AD7C84"/>
    <w:rsid w:val="00AD7DC9"/>
    <w:rsid w:val="00AE0005"/>
    <w:rsid w:val="00AE001D"/>
    <w:rsid w:val="00AE0575"/>
    <w:rsid w:val="00AE0628"/>
    <w:rsid w:val="00AE066D"/>
    <w:rsid w:val="00AE0781"/>
    <w:rsid w:val="00AE0BA7"/>
    <w:rsid w:val="00AE1024"/>
    <w:rsid w:val="00AE126B"/>
    <w:rsid w:val="00AE1412"/>
    <w:rsid w:val="00AE1567"/>
    <w:rsid w:val="00AE173E"/>
    <w:rsid w:val="00AE17D3"/>
    <w:rsid w:val="00AE199A"/>
    <w:rsid w:val="00AE1B3A"/>
    <w:rsid w:val="00AE1BF3"/>
    <w:rsid w:val="00AE1DFC"/>
    <w:rsid w:val="00AE1E0A"/>
    <w:rsid w:val="00AE1F35"/>
    <w:rsid w:val="00AE1F59"/>
    <w:rsid w:val="00AE26A2"/>
    <w:rsid w:val="00AE26F4"/>
    <w:rsid w:val="00AE28C4"/>
    <w:rsid w:val="00AE3248"/>
    <w:rsid w:val="00AE32C0"/>
    <w:rsid w:val="00AE38D2"/>
    <w:rsid w:val="00AE3AAC"/>
    <w:rsid w:val="00AE403E"/>
    <w:rsid w:val="00AE416F"/>
    <w:rsid w:val="00AE466F"/>
    <w:rsid w:val="00AE4B5B"/>
    <w:rsid w:val="00AE4D87"/>
    <w:rsid w:val="00AE5046"/>
    <w:rsid w:val="00AE5A6F"/>
    <w:rsid w:val="00AE5C3A"/>
    <w:rsid w:val="00AE60FD"/>
    <w:rsid w:val="00AE6203"/>
    <w:rsid w:val="00AE627C"/>
    <w:rsid w:val="00AE693C"/>
    <w:rsid w:val="00AE6F6B"/>
    <w:rsid w:val="00AE7135"/>
    <w:rsid w:val="00AE74DC"/>
    <w:rsid w:val="00AE7CB9"/>
    <w:rsid w:val="00AF019A"/>
    <w:rsid w:val="00AF022B"/>
    <w:rsid w:val="00AF0DDB"/>
    <w:rsid w:val="00AF0FBE"/>
    <w:rsid w:val="00AF1055"/>
    <w:rsid w:val="00AF1642"/>
    <w:rsid w:val="00AF166A"/>
    <w:rsid w:val="00AF1736"/>
    <w:rsid w:val="00AF19B9"/>
    <w:rsid w:val="00AF19DE"/>
    <w:rsid w:val="00AF1E77"/>
    <w:rsid w:val="00AF1E85"/>
    <w:rsid w:val="00AF2286"/>
    <w:rsid w:val="00AF22B4"/>
    <w:rsid w:val="00AF23C5"/>
    <w:rsid w:val="00AF2470"/>
    <w:rsid w:val="00AF25D2"/>
    <w:rsid w:val="00AF26DC"/>
    <w:rsid w:val="00AF2BA7"/>
    <w:rsid w:val="00AF32CA"/>
    <w:rsid w:val="00AF34C0"/>
    <w:rsid w:val="00AF4110"/>
    <w:rsid w:val="00AF4377"/>
    <w:rsid w:val="00AF44FE"/>
    <w:rsid w:val="00AF4667"/>
    <w:rsid w:val="00AF4A93"/>
    <w:rsid w:val="00AF4CDB"/>
    <w:rsid w:val="00AF52F0"/>
    <w:rsid w:val="00AF539E"/>
    <w:rsid w:val="00AF568C"/>
    <w:rsid w:val="00AF5902"/>
    <w:rsid w:val="00AF6386"/>
    <w:rsid w:val="00AF638C"/>
    <w:rsid w:val="00AF6417"/>
    <w:rsid w:val="00AF6809"/>
    <w:rsid w:val="00AF6936"/>
    <w:rsid w:val="00AF6E8A"/>
    <w:rsid w:val="00AF72B1"/>
    <w:rsid w:val="00AF7493"/>
    <w:rsid w:val="00AF7CEC"/>
    <w:rsid w:val="00AF7FF0"/>
    <w:rsid w:val="00B00532"/>
    <w:rsid w:val="00B01227"/>
    <w:rsid w:val="00B012CC"/>
    <w:rsid w:val="00B0144E"/>
    <w:rsid w:val="00B014E1"/>
    <w:rsid w:val="00B015C1"/>
    <w:rsid w:val="00B01EB5"/>
    <w:rsid w:val="00B01F60"/>
    <w:rsid w:val="00B01F9E"/>
    <w:rsid w:val="00B020D0"/>
    <w:rsid w:val="00B025B1"/>
    <w:rsid w:val="00B02AD7"/>
    <w:rsid w:val="00B02BF8"/>
    <w:rsid w:val="00B03387"/>
    <w:rsid w:val="00B0344E"/>
    <w:rsid w:val="00B036E4"/>
    <w:rsid w:val="00B03C82"/>
    <w:rsid w:val="00B040CF"/>
    <w:rsid w:val="00B0410D"/>
    <w:rsid w:val="00B04330"/>
    <w:rsid w:val="00B04625"/>
    <w:rsid w:val="00B0481C"/>
    <w:rsid w:val="00B04E8D"/>
    <w:rsid w:val="00B04EFA"/>
    <w:rsid w:val="00B05052"/>
    <w:rsid w:val="00B05095"/>
    <w:rsid w:val="00B05111"/>
    <w:rsid w:val="00B051FF"/>
    <w:rsid w:val="00B05595"/>
    <w:rsid w:val="00B05714"/>
    <w:rsid w:val="00B0588E"/>
    <w:rsid w:val="00B05912"/>
    <w:rsid w:val="00B05D1A"/>
    <w:rsid w:val="00B06463"/>
    <w:rsid w:val="00B065E7"/>
    <w:rsid w:val="00B06894"/>
    <w:rsid w:val="00B06904"/>
    <w:rsid w:val="00B06909"/>
    <w:rsid w:val="00B06BB9"/>
    <w:rsid w:val="00B06E39"/>
    <w:rsid w:val="00B06F85"/>
    <w:rsid w:val="00B072AB"/>
    <w:rsid w:val="00B0730F"/>
    <w:rsid w:val="00B07603"/>
    <w:rsid w:val="00B07E61"/>
    <w:rsid w:val="00B07E95"/>
    <w:rsid w:val="00B10476"/>
    <w:rsid w:val="00B1055C"/>
    <w:rsid w:val="00B1056E"/>
    <w:rsid w:val="00B105C7"/>
    <w:rsid w:val="00B1084D"/>
    <w:rsid w:val="00B110D3"/>
    <w:rsid w:val="00B113B9"/>
    <w:rsid w:val="00B119E6"/>
    <w:rsid w:val="00B11AF0"/>
    <w:rsid w:val="00B11F42"/>
    <w:rsid w:val="00B12109"/>
    <w:rsid w:val="00B124D3"/>
    <w:rsid w:val="00B129A7"/>
    <w:rsid w:val="00B12A13"/>
    <w:rsid w:val="00B12D06"/>
    <w:rsid w:val="00B12D67"/>
    <w:rsid w:val="00B12E4E"/>
    <w:rsid w:val="00B12EC2"/>
    <w:rsid w:val="00B12ECA"/>
    <w:rsid w:val="00B1305B"/>
    <w:rsid w:val="00B13A0E"/>
    <w:rsid w:val="00B13B7A"/>
    <w:rsid w:val="00B13C0A"/>
    <w:rsid w:val="00B13DEF"/>
    <w:rsid w:val="00B14D0C"/>
    <w:rsid w:val="00B14E1F"/>
    <w:rsid w:val="00B14E31"/>
    <w:rsid w:val="00B15189"/>
    <w:rsid w:val="00B15440"/>
    <w:rsid w:val="00B15952"/>
    <w:rsid w:val="00B159CA"/>
    <w:rsid w:val="00B15AB5"/>
    <w:rsid w:val="00B15E55"/>
    <w:rsid w:val="00B1644C"/>
    <w:rsid w:val="00B1674C"/>
    <w:rsid w:val="00B167A3"/>
    <w:rsid w:val="00B1691B"/>
    <w:rsid w:val="00B16AEE"/>
    <w:rsid w:val="00B16B6F"/>
    <w:rsid w:val="00B16C3E"/>
    <w:rsid w:val="00B16DDB"/>
    <w:rsid w:val="00B17060"/>
    <w:rsid w:val="00B171AC"/>
    <w:rsid w:val="00B17D0A"/>
    <w:rsid w:val="00B20051"/>
    <w:rsid w:val="00B20074"/>
    <w:rsid w:val="00B202B9"/>
    <w:rsid w:val="00B204BB"/>
    <w:rsid w:val="00B205AB"/>
    <w:rsid w:val="00B205B2"/>
    <w:rsid w:val="00B205DC"/>
    <w:rsid w:val="00B207AA"/>
    <w:rsid w:val="00B20C5B"/>
    <w:rsid w:val="00B20EBC"/>
    <w:rsid w:val="00B20EE4"/>
    <w:rsid w:val="00B21625"/>
    <w:rsid w:val="00B21B39"/>
    <w:rsid w:val="00B21B84"/>
    <w:rsid w:val="00B21BC2"/>
    <w:rsid w:val="00B21E1B"/>
    <w:rsid w:val="00B21E37"/>
    <w:rsid w:val="00B21FC7"/>
    <w:rsid w:val="00B2202B"/>
    <w:rsid w:val="00B22336"/>
    <w:rsid w:val="00B22AD0"/>
    <w:rsid w:val="00B22B69"/>
    <w:rsid w:val="00B22D66"/>
    <w:rsid w:val="00B2340A"/>
    <w:rsid w:val="00B23613"/>
    <w:rsid w:val="00B23656"/>
    <w:rsid w:val="00B242AC"/>
    <w:rsid w:val="00B2472D"/>
    <w:rsid w:val="00B247B5"/>
    <w:rsid w:val="00B2484D"/>
    <w:rsid w:val="00B24D52"/>
    <w:rsid w:val="00B2513F"/>
    <w:rsid w:val="00B25173"/>
    <w:rsid w:val="00B25A05"/>
    <w:rsid w:val="00B260DB"/>
    <w:rsid w:val="00B2637A"/>
    <w:rsid w:val="00B266FD"/>
    <w:rsid w:val="00B26720"/>
    <w:rsid w:val="00B26764"/>
    <w:rsid w:val="00B26783"/>
    <w:rsid w:val="00B26B6B"/>
    <w:rsid w:val="00B26CE5"/>
    <w:rsid w:val="00B27044"/>
    <w:rsid w:val="00B27693"/>
    <w:rsid w:val="00B279ED"/>
    <w:rsid w:val="00B27AD0"/>
    <w:rsid w:val="00B27F3C"/>
    <w:rsid w:val="00B3011E"/>
    <w:rsid w:val="00B303DC"/>
    <w:rsid w:val="00B308B2"/>
    <w:rsid w:val="00B30C2D"/>
    <w:rsid w:val="00B30C3A"/>
    <w:rsid w:val="00B317C4"/>
    <w:rsid w:val="00B317CF"/>
    <w:rsid w:val="00B31952"/>
    <w:rsid w:val="00B31BBF"/>
    <w:rsid w:val="00B31C23"/>
    <w:rsid w:val="00B32080"/>
    <w:rsid w:val="00B328B6"/>
    <w:rsid w:val="00B32F63"/>
    <w:rsid w:val="00B331AF"/>
    <w:rsid w:val="00B33921"/>
    <w:rsid w:val="00B3392B"/>
    <w:rsid w:val="00B33E4E"/>
    <w:rsid w:val="00B340D3"/>
    <w:rsid w:val="00B3458A"/>
    <w:rsid w:val="00B34B24"/>
    <w:rsid w:val="00B34F9B"/>
    <w:rsid w:val="00B35259"/>
    <w:rsid w:val="00B354E1"/>
    <w:rsid w:val="00B35535"/>
    <w:rsid w:val="00B355AB"/>
    <w:rsid w:val="00B355B9"/>
    <w:rsid w:val="00B356B6"/>
    <w:rsid w:val="00B35C97"/>
    <w:rsid w:val="00B3620B"/>
    <w:rsid w:val="00B362E5"/>
    <w:rsid w:val="00B3661E"/>
    <w:rsid w:val="00B366A2"/>
    <w:rsid w:val="00B36D67"/>
    <w:rsid w:val="00B37107"/>
    <w:rsid w:val="00B37225"/>
    <w:rsid w:val="00B37E3E"/>
    <w:rsid w:val="00B40243"/>
    <w:rsid w:val="00B40395"/>
    <w:rsid w:val="00B40580"/>
    <w:rsid w:val="00B40831"/>
    <w:rsid w:val="00B40999"/>
    <w:rsid w:val="00B40AD1"/>
    <w:rsid w:val="00B40DA7"/>
    <w:rsid w:val="00B40DDA"/>
    <w:rsid w:val="00B40FF3"/>
    <w:rsid w:val="00B40FF8"/>
    <w:rsid w:val="00B41685"/>
    <w:rsid w:val="00B41839"/>
    <w:rsid w:val="00B41A8F"/>
    <w:rsid w:val="00B41D7B"/>
    <w:rsid w:val="00B41F15"/>
    <w:rsid w:val="00B41F85"/>
    <w:rsid w:val="00B424F1"/>
    <w:rsid w:val="00B427A9"/>
    <w:rsid w:val="00B429CE"/>
    <w:rsid w:val="00B431D1"/>
    <w:rsid w:val="00B43350"/>
    <w:rsid w:val="00B434A0"/>
    <w:rsid w:val="00B44250"/>
    <w:rsid w:val="00B449C0"/>
    <w:rsid w:val="00B44C38"/>
    <w:rsid w:val="00B452BE"/>
    <w:rsid w:val="00B453D7"/>
    <w:rsid w:val="00B4565B"/>
    <w:rsid w:val="00B45BF9"/>
    <w:rsid w:val="00B45D0D"/>
    <w:rsid w:val="00B461FF"/>
    <w:rsid w:val="00B46389"/>
    <w:rsid w:val="00B4650F"/>
    <w:rsid w:val="00B47634"/>
    <w:rsid w:val="00B47697"/>
    <w:rsid w:val="00B478F9"/>
    <w:rsid w:val="00B478FE"/>
    <w:rsid w:val="00B4793C"/>
    <w:rsid w:val="00B47A67"/>
    <w:rsid w:val="00B47CCF"/>
    <w:rsid w:val="00B47DA0"/>
    <w:rsid w:val="00B47FB9"/>
    <w:rsid w:val="00B50227"/>
    <w:rsid w:val="00B50B1B"/>
    <w:rsid w:val="00B50D15"/>
    <w:rsid w:val="00B50FFC"/>
    <w:rsid w:val="00B51093"/>
    <w:rsid w:val="00B5109E"/>
    <w:rsid w:val="00B510AA"/>
    <w:rsid w:val="00B51610"/>
    <w:rsid w:val="00B516BD"/>
    <w:rsid w:val="00B519DB"/>
    <w:rsid w:val="00B51A9B"/>
    <w:rsid w:val="00B51AB4"/>
    <w:rsid w:val="00B51FE7"/>
    <w:rsid w:val="00B5285A"/>
    <w:rsid w:val="00B529AF"/>
    <w:rsid w:val="00B52AEB"/>
    <w:rsid w:val="00B53C7A"/>
    <w:rsid w:val="00B5408B"/>
    <w:rsid w:val="00B54090"/>
    <w:rsid w:val="00B54331"/>
    <w:rsid w:val="00B5497C"/>
    <w:rsid w:val="00B54ADE"/>
    <w:rsid w:val="00B54AE1"/>
    <w:rsid w:val="00B54B45"/>
    <w:rsid w:val="00B54F31"/>
    <w:rsid w:val="00B553C7"/>
    <w:rsid w:val="00B55BBD"/>
    <w:rsid w:val="00B55D33"/>
    <w:rsid w:val="00B56355"/>
    <w:rsid w:val="00B56BA5"/>
    <w:rsid w:val="00B56D7B"/>
    <w:rsid w:val="00B5713D"/>
    <w:rsid w:val="00B57545"/>
    <w:rsid w:val="00B57A62"/>
    <w:rsid w:val="00B57BB8"/>
    <w:rsid w:val="00B57DB6"/>
    <w:rsid w:val="00B57DE3"/>
    <w:rsid w:val="00B60344"/>
    <w:rsid w:val="00B603FC"/>
    <w:rsid w:val="00B604C6"/>
    <w:rsid w:val="00B607A7"/>
    <w:rsid w:val="00B612B1"/>
    <w:rsid w:val="00B6153A"/>
    <w:rsid w:val="00B61941"/>
    <w:rsid w:val="00B61C51"/>
    <w:rsid w:val="00B61E77"/>
    <w:rsid w:val="00B62014"/>
    <w:rsid w:val="00B627A0"/>
    <w:rsid w:val="00B62E0B"/>
    <w:rsid w:val="00B6338A"/>
    <w:rsid w:val="00B635E8"/>
    <w:rsid w:val="00B63A3C"/>
    <w:rsid w:val="00B63A60"/>
    <w:rsid w:val="00B63D77"/>
    <w:rsid w:val="00B63FFE"/>
    <w:rsid w:val="00B640A1"/>
    <w:rsid w:val="00B640D0"/>
    <w:rsid w:val="00B64BD0"/>
    <w:rsid w:val="00B64BFD"/>
    <w:rsid w:val="00B64D53"/>
    <w:rsid w:val="00B64D64"/>
    <w:rsid w:val="00B64D80"/>
    <w:rsid w:val="00B64F03"/>
    <w:rsid w:val="00B65E1B"/>
    <w:rsid w:val="00B65E6E"/>
    <w:rsid w:val="00B6601A"/>
    <w:rsid w:val="00B6620D"/>
    <w:rsid w:val="00B66499"/>
    <w:rsid w:val="00B664D4"/>
    <w:rsid w:val="00B668BD"/>
    <w:rsid w:val="00B669D6"/>
    <w:rsid w:val="00B66CA3"/>
    <w:rsid w:val="00B66F28"/>
    <w:rsid w:val="00B670FE"/>
    <w:rsid w:val="00B671FF"/>
    <w:rsid w:val="00B6722C"/>
    <w:rsid w:val="00B6746B"/>
    <w:rsid w:val="00B674FC"/>
    <w:rsid w:val="00B6778A"/>
    <w:rsid w:val="00B67A36"/>
    <w:rsid w:val="00B67CBE"/>
    <w:rsid w:val="00B67CFD"/>
    <w:rsid w:val="00B700D8"/>
    <w:rsid w:val="00B7049C"/>
    <w:rsid w:val="00B7052E"/>
    <w:rsid w:val="00B707D8"/>
    <w:rsid w:val="00B709D0"/>
    <w:rsid w:val="00B70FC6"/>
    <w:rsid w:val="00B71073"/>
    <w:rsid w:val="00B710B7"/>
    <w:rsid w:val="00B711B1"/>
    <w:rsid w:val="00B71602"/>
    <w:rsid w:val="00B71621"/>
    <w:rsid w:val="00B7181D"/>
    <w:rsid w:val="00B71955"/>
    <w:rsid w:val="00B71AFD"/>
    <w:rsid w:val="00B71D34"/>
    <w:rsid w:val="00B71D83"/>
    <w:rsid w:val="00B723B4"/>
    <w:rsid w:val="00B724F9"/>
    <w:rsid w:val="00B725CE"/>
    <w:rsid w:val="00B728CE"/>
    <w:rsid w:val="00B72A71"/>
    <w:rsid w:val="00B72B13"/>
    <w:rsid w:val="00B72C3F"/>
    <w:rsid w:val="00B72CF5"/>
    <w:rsid w:val="00B72E06"/>
    <w:rsid w:val="00B7327D"/>
    <w:rsid w:val="00B7340D"/>
    <w:rsid w:val="00B737E0"/>
    <w:rsid w:val="00B73B3E"/>
    <w:rsid w:val="00B73D1F"/>
    <w:rsid w:val="00B73E62"/>
    <w:rsid w:val="00B7402B"/>
    <w:rsid w:val="00B742C5"/>
    <w:rsid w:val="00B74829"/>
    <w:rsid w:val="00B74AC3"/>
    <w:rsid w:val="00B74BE8"/>
    <w:rsid w:val="00B74E35"/>
    <w:rsid w:val="00B75331"/>
    <w:rsid w:val="00B754F1"/>
    <w:rsid w:val="00B75B25"/>
    <w:rsid w:val="00B75CC2"/>
    <w:rsid w:val="00B75EE6"/>
    <w:rsid w:val="00B7633F"/>
    <w:rsid w:val="00B763F1"/>
    <w:rsid w:val="00B7671F"/>
    <w:rsid w:val="00B7689E"/>
    <w:rsid w:val="00B76A5F"/>
    <w:rsid w:val="00B7744C"/>
    <w:rsid w:val="00B77C86"/>
    <w:rsid w:val="00B77CC1"/>
    <w:rsid w:val="00B77D98"/>
    <w:rsid w:val="00B77E06"/>
    <w:rsid w:val="00B77FD4"/>
    <w:rsid w:val="00B8003E"/>
    <w:rsid w:val="00B80253"/>
    <w:rsid w:val="00B8044E"/>
    <w:rsid w:val="00B80D6E"/>
    <w:rsid w:val="00B817A8"/>
    <w:rsid w:val="00B81A77"/>
    <w:rsid w:val="00B81CD3"/>
    <w:rsid w:val="00B81E05"/>
    <w:rsid w:val="00B82206"/>
    <w:rsid w:val="00B8269B"/>
    <w:rsid w:val="00B82A69"/>
    <w:rsid w:val="00B8310C"/>
    <w:rsid w:val="00B83936"/>
    <w:rsid w:val="00B83CF4"/>
    <w:rsid w:val="00B84F2E"/>
    <w:rsid w:val="00B850CD"/>
    <w:rsid w:val="00B853A5"/>
    <w:rsid w:val="00B853D3"/>
    <w:rsid w:val="00B8553E"/>
    <w:rsid w:val="00B85B04"/>
    <w:rsid w:val="00B86804"/>
    <w:rsid w:val="00B8680D"/>
    <w:rsid w:val="00B869B9"/>
    <w:rsid w:val="00B86AD2"/>
    <w:rsid w:val="00B86B65"/>
    <w:rsid w:val="00B86D93"/>
    <w:rsid w:val="00B8736F"/>
    <w:rsid w:val="00B8773E"/>
    <w:rsid w:val="00B879CF"/>
    <w:rsid w:val="00B87A5D"/>
    <w:rsid w:val="00B87BE5"/>
    <w:rsid w:val="00B87D30"/>
    <w:rsid w:val="00B87E08"/>
    <w:rsid w:val="00B908E2"/>
    <w:rsid w:val="00B909A7"/>
    <w:rsid w:val="00B90C03"/>
    <w:rsid w:val="00B90CA7"/>
    <w:rsid w:val="00B90D75"/>
    <w:rsid w:val="00B90E49"/>
    <w:rsid w:val="00B90E67"/>
    <w:rsid w:val="00B91875"/>
    <w:rsid w:val="00B91B60"/>
    <w:rsid w:val="00B92055"/>
    <w:rsid w:val="00B926E9"/>
    <w:rsid w:val="00B9281E"/>
    <w:rsid w:val="00B92B4F"/>
    <w:rsid w:val="00B92D6A"/>
    <w:rsid w:val="00B92E27"/>
    <w:rsid w:val="00B92EB0"/>
    <w:rsid w:val="00B92F5F"/>
    <w:rsid w:val="00B93575"/>
    <w:rsid w:val="00B93708"/>
    <w:rsid w:val="00B93888"/>
    <w:rsid w:val="00B93AF5"/>
    <w:rsid w:val="00B93B98"/>
    <w:rsid w:val="00B93DB6"/>
    <w:rsid w:val="00B93F15"/>
    <w:rsid w:val="00B94459"/>
    <w:rsid w:val="00B94721"/>
    <w:rsid w:val="00B94AEB"/>
    <w:rsid w:val="00B94B9F"/>
    <w:rsid w:val="00B94C4B"/>
    <w:rsid w:val="00B94C7F"/>
    <w:rsid w:val="00B94CC7"/>
    <w:rsid w:val="00B94EF9"/>
    <w:rsid w:val="00B94F0E"/>
    <w:rsid w:val="00B94F91"/>
    <w:rsid w:val="00B954CC"/>
    <w:rsid w:val="00B95730"/>
    <w:rsid w:val="00B95A05"/>
    <w:rsid w:val="00B96003"/>
    <w:rsid w:val="00B961AB"/>
    <w:rsid w:val="00B961D0"/>
    <w:rsid w:val="00B9634E"/>
    <w:rsid w:val="00B96561"/>
    <w:rsid w:val="00B967B5"/>
    <w:rsid w:val="00B968AF"/>
    <w:rsid w:val="00B96E38"/>
    <w:rsid w:val="00B97301"/>
    <w:rsid w:val="00B97422"/>
    <w:rsid w:val="00B976A7"/>
    <w:rsid w:val="00B976BA"/>
    <w:rsid w:val="00B97C10"/>
    <w:rsid w:val="00BA00FF"/>
    <w:rsid w:val="00BA0301"/>
    <w:rsid w:val="00BA053E"/>
    <w:rsid w:val="00BA0645"/>
    <w:rsid w:val="00BA0CC8"/>
    <w:rsid w:val="00BA0E00"/>
    <w:rsid w:val="00BA0E4F"/>
    <w:rsid w:val="00BA0F8F"/>
    <w:rsid w:val="00BA16DA"/>
    <w:rsid w:val="00BA1E6D"/>
    <w:rsid w:val="00BA1EBD"/>
    <w:rsid w:val="00BA2257"/>
    <w:rsid w:val="00BA2793"/>
    <w:rsid w:val="00BA2AD4"/>
    <w:rsid w:val="00BA2C55"/>
    <w:rsid w:val="00BA2DE3"/>
    <w:rsid w:val="00BA2F5E"/>
    <w:rsid w:val="00BA316E"/>
    <w:rsid w:val="00BA3173"/>
    <w:rsid w:val="00BA3717"/>
    <w:rsid w:val="00BA37BD"/>
    <w:rsid w:val="00BA3F78"/>
    <w:rsid w:val="00BA4378"/>
    <w:rsid w:val="00BA489C"/>
    <w:rsid w:val="00BA48C3"/>
    <w:rsid w:val="00BA4B43"/>
    <w:rsid w:val="00BA4CBF"/>
    <w:rsid w:val="00BA4F81"/>
    <w:rsid w:val="00BA5428"/>
    <w:rsid w:val="00BA571A"/>
    <w:rsid w:val="00BA5AFC"/>
    <w:rsid w:val="00BA641D"/>
    <w:rsid w:val="00BA68BC"/>
    <w:rsid w:val="00BA6CB3"/>
    <w:rsid w:val="00BA6D01"/>
    <w:rsid w:val="00BA7164"/>
    <w:rsid w:val="00BA732A"/>
    <w:rsid w:val="00BA74C1"/>
    <w:rsid w:val="00BA7513"/>
    <w:rsid w:val="00BA7813"/>
    <w:rsid w:val="00BA7CF2"/>
    <w:rsid w:val="00BB0112"/>
    <w:rsid w:val="00BB0353"/>
    <w:rsid w:val="00BB060A"/>
    <w:rsid w:val="00BB0C23"/>
    <w:rsid w:val="00BB0F6F"/>
    <w:rsid w:val="00BB172E"/>
    <w:rsid w:val="00BB1F32"/>
    <w:rsid w:val="00BB2089"/>
    <w:rsid w:val="00BB221E"/>
    <w:rsid w:val="00BB2557"/>
    <w:rsid w:val="00BB262F"/>
    <w:rsid w:val="00BB264D"/>
    <w:rsid w:val="00BB2C72"/>
    <w:rsid w:val="00BB2DF6"/>
    <w:rsid w:val="00BB2F44"/>
    <w:rsid w:val="00BB312B"/>
    <w:rsid w:val="00BB327F"/>
    <w:rsid w:val="00BB34AA"/>
    <w:rsid w:val="00BB367B"/>
    <w:rsid w:val="00BB3ADE"/>
    <w:rsid w:val="00BB3C65"/>
    <w:rsid w:val="00BB40C7"/>
    <w:rsid w:val="00BB4278"/>
    <w:rsid w:val="00BB42D3"/>
    <w:rsid w:val="00BB4315"/>
    <w:rsid w:val="00BB4601"/>
    <w:rsid w:val="00BB4870"/>
    <w:rsid w:val="00BB4C4A"/>
    <w:rsid w:val="00BB4DEA"/>
    <w:rsid w:val="00BB4F78"/>
    <w:rsid w:val="00BB4F91"/>
    <w:rsid w:val="00BB501D"/>
    <w:rsid w:val="00BB5047"/>
    <w:rsid w:val="00BB5476"/>
    <w:rsid w:val="00BB5975"/>
    <w:rsid w:val="00BB645A"/>
    <w:rsid w:val="00BB6619"/>
    <w:rsid w:val="00BB6DA3"/>
    <w:rsid w:val="00BB6F52"/>
    <w:rsid w:val="00BB6FF8"/>
    <w:rsid w:val="00BB71D9"/>
    <w:rsid w:val="00BB74CF"/>
    <w:rsid w:val="00BB767D"/>
    <w:rsid w:val="00BB770E"/>
    <w:rsid w:val="00BB790E"/>
    <w:rsid w:val="00BC023C"/>
    <w:rsid w:val="00BC06EB"/>
    <w:rsid w:val="00BC0A48"/>
    <w:rsid w:val="00BC0E6E"/>
    <w:rsid w:val="00BC1073"/>
    <w:rsid w:val="00BC108C"/>
    <w:rsid w:val="00BC117F"/>
    <w:rsid w:val="00BC11C5"/>
    <w:rsid w:val="00BC13CC"/>
    <w:rsid w:val="00BC1765"/>
    <w:rsid w:val="00BC1A5D"/>
    <w:rsid w:val="00BC1B2B"/>
    <w:rsid w:val="00BC1C1C"/>
    <w:rsid w:val="00BC1CCD"/>
    <w:rsid w:val="00BC1F0F"/>
    <w:rsid w:val="00BC245F"/>
    <w:rsid w:val="00BC2FD1"/>
    <w:rsid w:val="00BC3E05"/>
    <w:rsid w:val="00BC3ECE"/>
    <w:rsid w:val="00BC40C5"/>
    <w:rsid w:val="00BC4150"/>
    <w:rsid w:val="00BC4379"/>
    <w:rsid w:val="00BC45A0"/>
    <w:rsid w:val="00BC4EF9"/>
    <w:rsid w:val="00BC5618"/>
    <w:rsid w:val="00BC575E"/>
    <w:rsid w:val="00BC5897"/>
    <w:rsid w:val="00BC5E30"/>
    <w:rsid w:val="00BC5F6A"/>
    <w:rsid w:val="00BC621A"/>
    <w:rsid w:val="00BC632B"/>
    <w:rsid w:val="00BC682D"/>
    <w:rsid w:val="00BC6C54"/>
    <w:rsid w:val="00BC6CFF"/>
    <w:rsid w:val="00BC6E8C"/>
    <w:rsid w:val="00BC7130"/>
    <w:rsid w:val="00BC7288"/>
    <w:rsid w:val="00BC73FD"/>
    <w:rsid w:val="00BC7BBC"/>
    <w:rsid w:val="00BD02A1"/>
    <w:rsid w:val="00BD068B"/>
    <w:rsid w:val="00BD075C"/>
    <w:rsid w:val="00BD09B7"/>
    <w:rsid w:val="00BD0A24"/>
    <w:rsid w:val="00BD0ACD"/>
    <w:rsid w:val="00BD0C38"/>
    <w:rsid w:val="00BD1003"/>
    <w:rsid w:val="00BD12CF"/>
    <w:rsid w:val="00BD16D5"/>
    <w:rsid w:val="00BD1715"/>
    <w:rsid w:val="00BD175E"/>
    <w:rsid w:val="00BD19CA"/>
    <w:rsid w:val="00BD1C4C"/>
    <w:rsid w:val="00BD1C61"/>
    <w:rsid w:val="00BD24A6"/>
    <w:rsid w:val="00BD298B"/>
    <w:rsid w:val="00BD2B54"/>
    <w:rsid w:val="00BD3199"/>
    <w:rsid w:val="00BD349C"/>
    <w:rsid w:val="00BD35D2"/>
    <w:rsid w:val="00BD3680"/>
    <w:rsid w:val="00BD418B"/>
    <w:rsid w:val="00BD4369"/>
    <w:rsid w:val="00BD46DA"/>
    <w:rsid w:val="00BD4850"/>
    <w:rsid w:val="00BD490A"/>
    <w:rsid w:val="00BD4935"/>
    <w:rsid w:val="00BD4A6F"/>
    <w:rsid w:val="00BD4E6B"/>
    <w:rsid w:val="00BD4F6E"/>
    <w:rsid w:val="00BD4F95"/>
    <w:rsid w:val="00BD5151"/>
    <w:rsid w:val="00BD51FA"/>
    <w:rsid w:val="00BD535B"/>
    <w:rsid w:val="00BD5388"/>
    <w:rsid w:val="00BD5DA5"/>
    <w:rsid w:val="00BD60C5"/>
    <w:rsid w:val="00BD6366"/>
    <w:rsid w:val="00BD6797"/>
    <w:rsid w:val="00BD69BE"/>
    <w:rsid w:val="00BD6F6E"/>
    <w:rsid w:val="00BD71C7"/>
    <w:rsid w:val="00BD74AC"/>
    <w:rsid w:val="00BE02B5"/>
    <w:rsid w:val="00BE04FD"/>
    <w:rsid w:val="00BE051B"/>
    <w:rsid w:val="00BE05FA"/>
    <w:rsid w:val="00BE08CB"/>
    <w:rsid w:val="00BE0D0C"/>
    <w:rsid w:val="00BE10CC"/>
    <w:rsid w:val="00BE1191"/>
    <w:rsid w:val="00BE143A"/>
    <w:rsid w:val="00BE1573"/>
    <w:rsid w:val="00BE1578"/>
    <w:rsid w:val="00BE1BAC"/>
    <w:rsid w:val="00BE1BC8"/>
    <w:rsid w:val="00BE1E1A"/>
    <w:rsid w:val="00BE1E6B"/>
    <w:rsid w:val="00BE1FFB"/>
    <w:rsid w:val="00BE26AD"/>
    <w:rsid w:val="00BE27D0"/>
    <w:rsid w:val="00BE2C20"/>
    <w:rsid w:val="00BE30EA"/>
    <w:rsid w:val="00BE32B0"/>
    <w:rsid w:val="00BE330C"/>
    <w:rsid w:val="00BE33E1"/>
    <w:rsid w:val="00BE3A5E"/>
    <w:rsid w:val="00BE3A96"/>
    <w:rsid w:val="00BE3AD0"/>
    <w:rsid w:val="00BE3BE4"/>
    <w:rsid w:val="00BE3D1E"/>
    <w:rsid w:val="00BE3D5D"/>
    <w:rsid w:val="00BE3E23"/>
    <w:rsid w:val="00BE4482"/>
    <w:rsid w:val="00BE4995"/>
    <w:rsid w:val="00BE4B72"/>
    <w:rsid w:val="00BE5109"/>
    <w:rsid w:val="00BE524C"/>
    <w:rsid w:val="00BE5C37"/>
    <w:rsid w:val="00BE5D12"/>
    <w:rsid w:val="00BE5E56"/>
    <w:rsid w:val="00BE5EB5"/>
    <w:rsid w:val="00BE6440"/>
    <w:rsid w:val="00BE66EA"/>
    <w:rsid w:val="00BE6716"/>
    <w:rsid w:val="00BE6B49"/>
    <w:rsid w:val="00BE6DC7"/>
    <w:rsid w:val="00BE7026"/>
    <w:rsid w:val="00BE7170"/>
    <w:rsid w:val="00BE7440"/>
    <w:rsid w:val="00BE74AA"/>
    <w:rsid w:val="00BE7545"/>
    <w:rsid w:val="00BE7BF5"/>
    <w:rsid w:val="00BE7CDB"/>
    <w:rsid w:val="00BF01C3"/>
    <w:rsid w:val="00BF05A6"/>
    <w:rsid w:val="00BF0BCD"/>
    <w:rsid w:val="00BF0E2F"/>
    <w:rsid w:val="00BF108B"/>
    <w:rsid w:val="00BF12C6"/>
    <w:rsid w:val="00BF1861"/>
    <w:rsid w:val="00BF187B"/>
    <w:rsid w:val="00BF1B10"/>
    <w:rsid w:val="00BF2322"/>
    <w:rsid w:val="00BF2527"/>
    <w:rsid w:val="00BF2627"/>
    <w:rsid w:val="00BF267F"/>
    <w:rsid w:val="00BF2810"/>
    <w:rsid w:val="00BF2AAE"/>
    <w:rsid w:val="00BF2B66"/>
    <w:rsid w:val="00BF2BCB"/>
    <w:rsid w:val="00BF2F54"/>
    <w:rsid w:val="00BF3234"/>
    <w:rsid w:val="00BF3271"/>
    <w:rsid w:val="00BF397C"/>
    <w:rsid w:val="00BF39BD"/>
    <w:rsid w:val="00BF3C78"/>
    <w:rsid w:val="00BF41D9"/>
    <w:rsid w:val="00BF4644"/>
    <w:rsid w:val="00BF474E"/>
    <w:rsid w:val="00BF4E9D"/>
    <w:rsid w:val="00BF4F18"/>
    <w:rsid w:val="00BF51AB"/>
    <w:rsid w:val="00BF53A5"/>
    <w:rsid w:val="00BF54C8"/>
    <w:rsid w:val="00BF5A61"/>
    <w:rsid w:val="00BF5D30"/>
    <w:rsid w:val="00BF5DD8"/>
    <w:rsid w:val="00BF5E45"/>
    <w:rsid w:val="00BF6154"/>
    <w:rsid w:val="00BF6181"/>
    <w:rsid w:val="00BF6C0C"/>
    <w:rsid w:val="00BF6FA1"/>
    <w:rsid w:val="00BF72BE"/>
    <w:rsid w:val="00BF7449"/>
    <w:rsid w:val="00BF7757"/>
    <w:rsid w:val="00BF78D0"/>
    <w:rsid w:val="00BF7A73"/>
    <w:rsid w:val="00BF7BA2"/>
    <w:rsid w:val="00BF7DC3"/>
    <w:rsid w:val="00BF7E72"/>
    <w:rsid w:val="00C000ED"/>
    <w:rsid w:val="00C00195"/>
    <w:rsid w:val="00C0033B"/>
    <w:rsid w:val="00C00B75"/>
    <w:rsid w:val="00C01402"/>
    <w:rsid w:val="00C01485"/>
    <w:rsid w:val="00C01853"/>
    <w:rsid w:val="00C01982"/>
    <w:rsid w:val="00C01B8B"/>
    <w:rsid w:val="00C01BD8"/>
    <w:rsid w:val="00C01C70"/>
    <w:rsid w:val="00C0202A"/>
    <w:rsid w:val="00C02196"/>
    <w:rsid w:val="00C02324"/>
    <w:rsid w:val="00C0268C"/>
    <w:rsid w:val="00C027E3"/>
    <w:rsid w:val="00C02802"/>
    <w:rsid w:val="00C02CBC"/>
    <w:rsid w:val="00C02F53"/>
    <w:rsid w:val="00C030D5"/>
    <w:rsid w:val="00C03215"/>
    <w:rsid w:val="00C0389C"/>
    <w:rsid w:val="00C0391F"/>
    <w:rsid w:val="00C039D5"/>
    <w:rsid w:val="00C04072"/>
    <w:rsid w:val="00C047F9"/>
    <w:rsid w:val="00C055DF"/>
    <w:rsid w:val="00C060BC"/>
    <w:rsid w:val="00C0639C"/>
    <w:rsid w:val="00C0651B"/>
    <w:rsid w:val="00C0688B"/>
    <w:rsid w:val="00C06939"/>
    <w:rsid w:val="00C0696C"/>
    <w:rsid w:val="00C07284"/>
    <w:rsid w:val="00C072B2"/>
    <w:rsid w:val="00C07394"/>
    <w:rsid w:val="00C07C84"/>
    <w:rsid w:val="00C07DA7"/>
    <w:rsid w:val="00C07EF0"/>
    <w:rsid w:val="00C10494"/>
    <w:rsid w:val="00C1059C"/>
    <w:rsid w:val="00C10740"/>
    <w:rsid w:val="00C10B61"/>
    <w:rsid w:val="00C10F48"/>
    <w:rsid w:val="00C117C9"/>
    <w:rsid w:val="00C11990"/>
    <w:rsid w:val="00C11C2B"/>
    <w:rsid w:val="00C12070"/>
    <w:rsid w:val="00C1238E"/>
    <w:rsid w:val="00C12446"/>
    <w:rsid w:val="00C127F2"/>
    <w:rsid w:val="00C12961"/>
    <w:rsid w:val="00C12AF5"/>
    <w:rsid w:val="00C12D15"/>
    <w:rsid w:val="00C12F14"/>
    <w:rsid w:val="00C1314F"/>
    <w:rsid w:val="00C1318A"/>
    <w:rsid w:val="00C13C89"/>
    <w:rsid w:val="00C14302"/>
    <w:rsid w:val="00C144B9"/>
    <w:rsid w:val="00C147DD"/>
    <w:rsid w:val="00C14912"/>
    <w:rsid w:val="00C14B11"/>
    <w:rsid w:val="00C15110"/>
    <w:rsid w:val="00C1563C"/>
    <w:rsid w:val="00C1592A"/>
    <w:rsid w:val="00C16054"/>
    <w:rsid w:val="00C1605D"/>
    <w:rsid w:val="00C16509"/>
    <w:rsid w:val="00C165BD"/>
    <w:rsid w:val="00C16785"/>
    <w:rsid w:val="00C167DF"/>
    <w:rsid w:val="00C16D05"/>
    <w:rsid w:val="00C16E53"/>
    <w:rsid w:val="00C16FEC"/>
    <w:rsid w:val="00C170AA"/>
    <w:rsid w:val="00C170E5"/>
    <w:rsid w:val="00C170F7"/>
    <w:rsid w:val="00C1762A"/>
    <w:rsid w:val="00C2005C"/>
    <w:rsid w:val="00C201AA"/>
    <w:rsid w:val="00C209AF"/>
    <w:rsid w:val="00C20C92"/>
    <w:rsid w:val="00C212B0"/>
    <w:rsid w:val="00C21968"/>
    <w:rsid w:val="00C21B59"/>
    <w:rsid w:val="00C21EE4"/>
    <w:rsid w:val="00C221E1"/>
    <w:rsid w:val="00C222A0"/>
    <w:rsid w:val="00C22995"/>
    <w:rsid w:val="00C22BFE"/>
    <w:rsid w:val="00C2318E"/>
    <w:rsid w:val="00C2398C"/>
    <w:rsid w:val="00C23B6F"/>
    <w:rsid w:val="00C24122"/>
    <w:rsid w:val="00C242A8"/>
    <w:rsid w:val="00C249CF"/>
    <w:rsid w:val="00C24E26"/>
    <w:rsid w:val="00C25652"/>
    <w:rsid w:val="00C257F4"/>
    <w:rsid w:val="00C25987"/>
    <w:rsid w:val="00C25A88"/>
    <w:rsid w:val="00C26002"/>
    <w:rsid w:val="00C2620C"/>
    <w:rsid w:val="00C26412"/>
    <w:rsid w:val="00C26D25"/>
    <w:rsid w:val="00C26ECF"/>
    <w:rsid w:val="00C27790"/>
    <w:rsid w:val="00C27B56"/>
    <w:rsid w:val="00C27C88"/>
    <w:rsid w:val="00C30061"/>
    <w:rsid w:val="00C3006A"/>
    <w:rsid w:val="00C300A8"/>
    <w:rsid w:val="00C3014A"/>
    <w:rsid w:val="00C30544"/>
    <w:rsid w:val="00C3072A"/>
    <w:rsid w:val="00C30C4D"/>
    <w:rsid w:val="00C30C6E"/>
    <w:rsid w:val="00C312BB"/>
    <w:rsid w:val="00C31713"/>
    <w:rsid w:val="00C31C13"/>
    <w:rsid w:val="00C320A8"/>
    <w:rsid w:val="00C3241F"/>
    <w:rsid w:val="00C328A4"/>
    <w:rsid w:val="00C32B55"/>
    <w:rsid w:val="00C32D36"/>
    <w:rsid w:val="00C332F9"/>
    <w:rsid w:val="00C335BB"/>
    <w:rsid w:val="00C337D5"/>
    <w:rsid w:val="00C3391F"/>
    <w:rsid w:val="00C34008"/>
    <w:rsid w:val="00C3402B"/>
    <w:rsid w:val="00C3493E"/>
    <w:rsid w:val="00C35459"/>
    <w:rsid w:val="00C35489"/>
    <w:rsid w:val="00C35688"/>
    <w:rsid w:val="00C35712"/>
    <w:rsid w:val="00C35898"/>
    <w:rsid w:val="00C35A63"/>
    <w:rsid w:val="00C36037"/>
    <w:rsid w:val="00C3638E"/>
    <w:rsid w:val="00C365C5"/>
    <w:rsid w:val="00C36AE9"/>
    <w:rsid w:val="00C36C25"/>
    <w:rsid w:val="00C3717C"/>
    <w:rsid w:val="00C3725A"/>
    <w:rsid w:val="00C3731F"/>
    <w:rsid w:val="00C37A9B"/>
    <w:rsid w:val="00C37C92"/>
    <w:rsid w:val="00C37D84"/>
    <w:rsid w:val="00C40033"/>
    <w:rsid w:val="00C408FF"/>
    <w:rsid w:val="00C40B4F"/>
    <w:rsid w:val="00C40C29"/>
    <w:rsid w:val="00C40C2D"/>
    <w:rsid w:val="00C40CCE"/>
    <w:rsid w:val="00C412AA"/>
    <w:rsid w:val="00C414A7"/>
    <w:rsid w:val="00C41895"/>
    <w:rsid w:val="00C41930"/>
    <w:rsid w:val="00C41AFB"/>
    <w:rsid w:val="00C41C4A"/>
    <w:rsid w:val="00C41EF1"/>
    <w:rsid w:val="00C41F24"/>
    <w:rsid w:val="00C41F35"/>
    <w:rsid w:val="00C41FAD"/>
    <w:rsid w:val="00C4238F"/>
    <w:rsid w:val="00C42468"/>
    <w:rsid w:val="00C42A6D"/>
    <w:rsid w:val="00C42B60"/>
    <w:rsid w:val="00C42CD9"/>
    <w:rsid w:val="00C43378"/>
    <w:rsid w:val="00C435B4"/>
    <w:rsid w:val="00C43826"/>
    <w:rsid w:val="00C43CE2"/>
    <w:rsid w:val="00C43EED"/>
    <w:rsid w:val="00C444FB"/>
    <w:rsid w:val="00C44601"/>
    <w:rsid w:val="00C4497D"/>
    <w:rsid w:val="00C44ADA"/>
    <w:rsid w:val="00C44CED"/>
    <w:rsid w:val="00C451EE"/>
    <w:rsid w:val="00C453E8"/>
    <w:rsid w:val="00C4545C"/>
    <w:rsid w:val="00C45685"/>
    <w:rsid w:val="00C456A4"/>
    <w:rsid w:val="00C45C9C"/>
    <w:rsid w:val="00C4648B"/>
    <w:rsid w:val="00C467D4"/>
    <w:rsid w:val="00C46A38"/>
    <w:rsid w:val="00C46BE4"/>
    <w:rsid w:val="00C46D77"/>
    <w:rsid w:val="00C503B2"/>
    <w:rsid w:val="00C504E7"/>
    <w:rsid w:val="00C50B4F"/>
    <w:rsid w:val="00C50F21"/>
    <w:rsid w:val="00C5118E"/>
    <w:rsid w:val="00C5128B"/>
    <w:rsid w:val="00C513EE"/>
    <w:rsid w:val="00C515EC"/>
    <w:rsid w:val="00C516EC"/>
    <w:rsid w:val="00C51935"/>
    <w:rsid w:val="00C519CC"/>
    <w:rsid w:val="00C519F0"/>
    <w:rsid w:val="00C51B9D"/>
    <w:rsid w:val="00C51BD7"/>
    <w:rsid w:val="00C5278A"/>
    <w:rsid w:val="00C52A3C"/>
    <w:rsid w:val="00C52A98"/>
    <w:rsid w:val="00C52CD6"/>
    <w:rsid w:val="00C52D3B"/>
    <w:rsid w:val="00C52EBA"/>
    <w:rsid w:val="00C53846"/>
    <w:rsid w:val="00C5389A"/>
    <w:rsid w:val="00C53CFE"/>
    <w:rsid w:val="00C53D5E"/>
    <w:rsid w:val="00C53DED"/>
    <w:rsid w:val="00C53E4E"/>
    <w:rsid w:val="00C5435D"/>
    <w:rsid w:val="00C5474B"/>
    <w:rsid w:val="00C54971"/>
    <w:rsid w:val="00C54B32"/>
    <w:rsid w:val="00C54C28"/>
    <w:rsid w:val="00C54CFC"/>
    <w:rsid w:val="00C54DC1"/>
    <w:rsid w:val="00C54F23"/>
    <w:rsid w:val="00C551C8"/>
    <w:rsid w:val="00C5546B"/>
    <w:rsid w:val="00C5549B"/>
    <w:rsid w:val="00C55863"/>
    <w:rsid w:val="00C55900"/>
    <w:rsid w:val="00C55A85"/>
    <w:rsid w:val="00C55BF4"/>
    <w:rsid w:val="00C55F77"/>
    <w:rsid w:val="00C55F79"/>
    <w:rsid w:val="00C56308"/>
    <w:rsid w:val="00C563BA"/>
    <w:rsid w:val="00C565AE"/>
    <w:rsid w:val="00C56B71"/>
    <w:rsid w:val="00C56C89"/>
    <w:rsid w:val="00C56CAB"/>
    <w:rsid w:val="00C56DDD"/>
    <w:rsid w:val="00C56FD1"/>
    <w:rsid w:val="00C574E6"/>
    <w:rsid w:val="00C57535"/>
    <w:rsid w:val="00C5767A"/>
    <w:rsid w:val="00C578AA"/>
    <w:rsid w:val="00C57A90"/>
    <w:rsid w:val="00C57ABF"/>
    <w:rsid w:val="00C60064"/>
    <w:rsid w:val="00C6069D"/>
    <w:rsid w:val="00C6079F"/>
    <w:rsid w:val="00C6092F"/>
    <w:rsid w:val="00C61395"/>
    <w:rsid w:val="00C614B3"/>
    <w:rsid w:val="00C61698"/>
    <w:rsid w:val="00C61816"/>
    <w:rsid w:val="00C6184F"/>
    <w:rsid w:val="00C61B84"/>
    <w:rsid w:val="00C61F81"/>
    <w:rsid w:val="00C622B9"/>
    <w:rsid w:val="00C62419"/>
    <w:rsid w:val="00C624A5"/>
    <w:rsid w:val="00C625A5"/>
    <w:rsid w:val="00C626B4"/>
    <w:rsid w:val="00C626E7"/>
    <w:rsid w:val="00C63160"/>
    <w:rsid w:val="00C63221"/>
    <w:rsid w:val="00C64705"/>
    <w:rsid w:val="00C648EB"/>
    <w:rsid w:val="00C64900"/>
    <w:rsid w:val="00C64AAD"/>
    <w:rsid w:val="00C64CDA"/>
    <w:rsid w:val="00C64F26"/>
    <w:rsid w:val="00C64F97"/>
    <w:rsid w:val="00C65087"/>
    <w:rsid w:val="00C65312"/>
    <w:rsid w:val="00C658E2"/>
    <w:rsid w:val="00C6594A"/>
    <w:rsid w:val="00C660AE"/>
    <w:rsid w:val="00C667CF"/>
    <w:rsid w:val="00C66DB5"/>
    <w:rsid w:val="00C66DBE"/>
    <w:rsid w:val="00C66FB2"/>
    <w:rsid w:val="00C67145"/>
    <w:rsid w:val="00C671BE"/>
    <w:rsid w:val="00C6740A"/>
    <w:rsid w:val="00C677FD"/>
    <w:rsid w:val="00C67AEA"/>
    <w:rsid w:val="00C67B17"/>
    <w:rsid w:val="00C67BCF"/>
    <w:rsid w:val="00C67E7C"/>
    <w:rsid w:val="00C67E97"/>
    <w:rsid w:val="00C70005"/>
    <w:rsid w:val="00C7049A"/>
    <w:rsid w:val="00C70649"/>
    <w:rsid w:val="00C7131B"/>
    <w:rsid w:val="00C714EE"/>
    <w:rsid w:val="00C7192C"/>
    <w:rsid w:val="00C7231E"/>
    <w:rsid w:val="00C7239C"/>
    <w:rsid w:val="00C7245A"/>
    <w:rsid w:val="00C72913"/>
    <w:rsid w:val="00C72BF7"/>
    <w:rsid w:val="00C72CE7"/>
    <w:rsid w:val="00C72DE3"/>
    <w:rsid w:val="00C72EE4"/>
    <w:rsid w:val="00C72F14"/>
    <w:rsid w:val="00C732EE"/>
    <w:rsid w:val="00C733B4"/>
    <w:rsid w:val="00C73587"/>
    <w:rsid w:val="00C73775"/>
    <w:rsid w:val="00C73786"/>
    <w:rsid w:val="00C73952"/>
    <w:rsid w:val="00C739A5"/>
    <w:rsid w:val="00C73DCC"/>
    <w:rsid w:val="00C73F80"/>
    <w:rsid w:val="00C74235"/>
    <w:rsid w:val="00C74905"/>
    <w:rsid w:val="00C74DB0"/>
    <w:rsid w:val="00C74EAB"/>
    <w:rsid w:val="00C74FAC"/>
    <w:rsid w:val="00C74FDD"/>
    <w:rsid w:val="00C75264"/>
    <w:rsid w:val="00C75692"/>
    <w:rsid w:val="00C7581A"/>
    <w:rsid w:val="00C75B11"/>
    <w:rsid w:val="00C75F65"/>
    <w:rsid w:val="00C76387"/>
    <w:rsid w:val="00C766EC"/>
    <w:rsid w:val="00C7692A"/>
    <w:rsid w:val="00C76A32"/>
    <w:rsid w:val="00C76F35"/>
    <w:rsid w:val="00C77110"/>
    <w:rsid w:val="00C7712A"/>
    <w:rsid w:val="00C7767A"/>
    <w:rsid w:val="00C77C04"/>
    <w:rsid w:val="00C804D0"/>
    <w:rsid w:val="00C80562"/>
    <w:rsid w:val="00C80806"/>
    <w:rsid w:val="00C809D6"/>
    <w:rsid w:val="00C80CF2"/>
    <w:rsid w:val="00C80D25"/>
    <w:rsid w:val="00C80EE7"/>
    <w:rsid w:val="00C8150F"/>
    <w:rsid w:val="00C81638"/>
    <w:rsid w:val="00C8178D"/>
    <w:rsid w:val="00C8182B"/>
    <w:rsid w:val="00C821F6"/>
    <w:rsid w:val="00C82422"/>
    <w:rsid w:val="00C82A86"/>
    <w:rsid w:val="00C82E61"/>
    <w:rsid w:val="00C82FA3"/>
    <w:rsid w:val="00C83208"/>
    <w:rsid w:val="00C835D4"/>
    <w:rsid w:val="00C83657"/>
    <w:rsid w:val="00C83762"/>
    <w:rsid w:val="00C839C5"/>
    <w:rsid w:val="00C839E4"/>
    <w:rsid w:val="00C83E0A"/>
    <w:rsid w:val="00C83FDD"/>
    <w:rsid w:val="00C84024"/>
    <w:rsid w:val="00C8425B"/>
    <w:rsid w:val="00C85149"/>
    <w:rsid w:val="00C856C2"/>
    <w:rsid w:val="00C85ABA"/>
    <w:rsid w:val="00C85B18"/>
    <w:rsid w:val="00C85B98"/>
    <w:rsid w:val="00C85D08"/>
    <w:rsid w:val="00C85EAD"/>
    <w:rsid w:val="00C85EDF"/>
    <w:rsid w:val="00C865D4"/>
    <w:rsid w:val="00C8683A"/>
    <w:rsid w:val="00C86887"/>
    <w:rsid w:val="00C86961"/>
    <w:rsid w:val="00C86D36"/>
    <w:rsid w:val="00C86DDA"/>
    <w:rsid w:val="00C86EDF"/>
    <w:rsid w:val="00C870B7"/>
    <w:rsid w:val="00C87D61"/>
    <w:rsid w:val="00C908EF"/>
    <w:rsid w:val="00C90958"/>
    <w:rsid w:val="00C90AD4"/>
    <w:rsid w:val="00C90C85"/>
    <w:rsid w:val="00C90E34"/>
    <w:rsid w:val="00C90EA5"/>
    <w:rsid w:val="00C91372"/>
    <w:rsid w:val="00C9147C"/>
    <w:rsid w:val="00C915B9"/>
    <w:rsid w:val="00C917C0"/>
    <w:rsid w:val="00C91954"/>
    <w:rsid w:val="00C91CD9"/>
    <w:rsid w:val="00C91D16"/>
    <w:rsid w:val="00C91D65"/>
    <w:rsid w:val="00C91ED5"/>
    <w:rsid w:val="00C91FBA"/>
    <w:rsid w:val="00C9229F"/>
    <w:rsid w:val="00C922CF"/>
    <w:rsid w:val="00C9238A"/>
    <w:rsid w:val="00C924F3"/>
    <w:rsid w:val="00C92FFD"/>
    <w:rsid w:val="00C93081"/>
    <w:rsid w:val="00C93214"/>
    <w:rsid w:val="00C9351B"/>
    <w:rsid w:val="00C936B9"/>
    <w:rsid w:val="00C93942"/>
    <w:rsid w:val="00C93CA1"/>
    <w:rsid w:val="00C93CD8"/>
    <w:rsid w:val="00C93D9E"/>
    <w:rsid w:val="00C94143"/>
    <w:rsid w:val="00C9414C"/>
    <w:rsid w:val="00C94198"/>
    <w:rsid w:val="00C94645"/>
    <w:rsid w:val="00C94709"/>
    <w:rsid w:val="00C947C0"/>
    <w:rsid w:val="00C94968"/>
    <w:rsid w:val="00C94E5A"/>
    <w:rsid w:val="00C95396"/>
    <w:rsid w:val="00C953EA"/>
    <w:rsid w:val="00C955C9"/>
    <w:rsid w:val="00C9566B"/>
    <w:rsid w:val="00C95737"/>
    <w:rsid w:val="00C95797"/>
    <w:rsid w:val="00C95C4E"/>
    <w:rsid w:val="00C95D62"/>
    <w:rsid w:val="00C96064"/>
    <w:rsid w:val="00C96447"/>
    <w:rsid w:val="00C964A1"/>
    <w:rsid w:val="00C967D5"/>
    <w:rsid w:val="00C9690B"/>
    <w:rsid w:val="00C9694F"/>
    <w:rsid w:val="00C96DBA"/>
    <w:rsid w:val="00C97014"/>
    <w:rsid w:val="00C97018"/>
    <w:rsid w:val="00C975AC"/>
    <w:rsid w:val="00C975C0"/>
    <w:rsid w:val="00C978B6"/>
    <w:rsid w:val="00C97B39"/>
    <w:rsid w:val="00C97BD2"/>
    <w:rsid w:val="00CA020D"/>
    <w:rsid w:val="00CA04B3"/>
    <w:rsid w:val="00CA07BB"/>
    <w:rsid w:val="00CA07C8"/>
    <w:rsid w:val="00CA07E8"/>
    <w:rsid w:val="00CA084C"/>
    <w:rsid w:val="00CA08B6"/>
    <w:rsid w:val="00CA0D07"/>
    <w:rsid w:val="00CA1328"/>
    <w:rsid w:val="00CA1A02"/>
    <w:rsid w:val="00CA1ADB"/>
    <w:rsid w:val="00CA1C6B"/>
    <w:rsid w:val="00CA2221"/>
    <w:rsid w:val="00CA27C4"/>
    <w:rsid w:val="00CA2902"/>
    <w:rsid w:val="00CA2C13"/>
    <w:rsid w:val="00CA2D24"/>
    <w:rsid w:val="00CA34FA"/>
    <w:rsid w:val="00CA36DA"/>
    <w:rsid w:val="00CA37C2"/>
    <w:rsid w:val="00CA391F"/>
    <w:rsid w:val="00CA4027"/>
    <w:rsid w:val="00CA420E"/>
    <w:rsid w:val="00CA4316"/>
    <w:rsid w:val="00CA48D6"/>
    <w:rsid w:val="00CA4909"/>
    <w:rsid w:val="00CA4A63"/>
    <w:rsid w:val="00CA4B67"/>
    <w:rsid w:val="00CA4C10"/>
    <w:rsid w:val="00CA4E44"/>
    <w:rsid w:val="00CA4F1A"/>
    <w:rsid w:val="00CA4FB4"/>
    <w:rsid w:val="00CA537F"/>
    <w:rsid w:val="00CA5577"/>
    <w:rsid w:val="00CA5AEB"/>
    <w:rsid w:val="00CA5C82"/>
    <w:rsid w:val="00CA612C"/>
    <w:rsid w:val="00CA6321"/>
    <w:rsid w:val="00CA639F"/>
    <w:rsid w:val="00CA660F"/>
    <w:rsid w:val="00CA69D5"/>
    <w:rsid w:val="00CA6CEA"/>
    <w:rsid w:val="00CA75FF"/>
    <w:rsid w:val="00CA7B7B"/>
    <w:rsid w:val="00CA7C53"/>
    <w:rsid w:val="00CA7EBA"/>
    <w:rsid w:val="00CA7F5B"/>
    <w:rsid w:val="00CB0579"/>
    <w:rsid w:val="00CB0CB4"/>
    <w:rsid w:val="00CB138F"/>
    <w:rsid w:val="00CB160A"/>
    <w:rsid w:val="00CB190B"/>
    <w:rsid w:val="00CB1982"/>
    <w:rsid w:val="00CB1C47"/>
    <w:rsid w:val="00CB2098"/>
    <w:rsid w:val="00CB2179"/>
    <w:rsid w:val="00CB22DB"/>
    <w:rsid w:val="00CB2518"/>
    <w:rsid w:val="00CB2587"/>
    <w:rsid w:val="00CB2679"/>
    <w:rsid w:val="00CB270F"/>
    <w:rsid w:val="00CB2A07"/>
    <w:rsid w:val="00CB2B64"/>
    <w:rsid w:val="00CB301A"/>
    <w:rsid w:val="00CB30C0"/>
    <w:rsid w:val="00CB3A27"/>
    <w:rsid w:val="00CB3B8F"/>
    <w:rsid w:val="00CB3C29"/>
    <w:rsid w:val="00CB3C52"/>
    <w:rsid w:val="00CB3ED7"/>
    <w:rsid w:val="00CB445F"/>
    <w:rsid w:val="00CB4E34"/>
    <w:rsid w:val="00CB4F4E"/>
    <w:rsid w:val="00CB5040"/>
    <w:rsid w:val="00CB51A6"/>
    <w:rsid w:val="00CB5D2F"/>
    <w:rsid w:val="00CB6598"/>
    <w:rsid w:val="00CB66A6"/>
    <w:rsid w:val="00CB68FE"/>
    <w:rsid w:val="00CB6CD9"/>
    <w:rsid w:val="00CB6F80"/>
    <w:rsid w:val="00CB6FA7"/>
    <w:rsid w:val="00CB6FEC"/>
    <w:rsid w:val="00CB7310"/>
    <w:rsid w:val="00CB7333"/>
    <w:rsid w:val="00CB7500"/>
    <w:rsid w:val="00CB7C71"/>
    <w:rsid w:val="00CB7F01"/>
    <w:rsid w:val="00CC0046"/>
    <w:rsid w:val="00CC02C6"/>
    <w:rsid w:val="00CC0431"/>
    <w:rsid w:val="00CC04CC"/>
    <w:rsid w:val="00CC0744"/>
    <w:rsid w:val="00CC0807"/>
    <w:rsid w:val="00CC091F"/>
    <w:rsid w:val="00CC1004"/>
    <w:rsid w:val="00CC11AE"/>
    <w:rsid w:val="00CC12CB"/>
    <w:rsid w:val="00CC14C3"/>
    <w:rsid w:val="00CC159E"/>
    <w:rsid w:val="00CC17EC"/>
    <w:rsid w:val="00CC1A8E"/>
    <w:rsid w:val="00CC1D73"/>
    <w:rsid w:val="00CC1D93"/>
    <w:rsid w:val="00CC1F9C"/>
    <w:rsid w:val="00CC2045"/>
    <w:rsid w:val="00CC20FF"/>
    <w:rsid w:val="00CC211A"/>
    <w:rsid w:val="00CC230A"/>
    <w:rsid w:val="00CC2A98"/>
    <w:rsid w:val="00CC33CC"/>
    <w:rsid w:val="00CC39FE"/>
    <w:rsid w:val="00CC3C64"/>
    <w:rsid w:val="00CC3E81"/>
    <w:rsid w:val="00CC3F97"/>
    <w:rsid w:val="00CC4097"/>
    <w:rsid w:val="00CC463D"/>
    <w:rsid w:val="00CC48B4"/>
    <w:rsid w:val="00CC4922"/>
    <w:rsid w:val="00CC496C"/>
    <w:rsid w:val="00CC4BD9"/>
    <w:rsid w:val="00CC50D8"/>
    <w:rsid w:val="00CC5390"/>
    <w:rsid w:val="00CC58A6"/>
    <w:rsid w:val="00CC5CC2"/>
    <w:rsid w:val="00CC5EBB"/>
    <w:rsid w:val="00CC5F5B"/>
    <w:rsid w:val="00CC6065"/>
    <w:rsid w:val="00CC639E"/>
    <w:rsid w:val="00CC690E"/>
    <w:rsid w:val="00CC6C66"/>
    <w:rsid w:val="00CC778A"/>
    <w:rsid w:val="00CC778B"/>
    <w:rsid w:val="00CC7970"/>
    <w:rsid w:val="00CC7B14"/>
    <w:rsid w:val="00CC7D2D"/>
    <w:rsid w:val="00CC7FC3"/>
    <w:rsid w:val="00CD0074"/>
    <w:rsid w:val="00CD03B2"/>
    <w:rsid w:val="00CD04A7"/>
    <w:rsid w:val="00CD05E5"/>
    <w:rsid w:val="00CD06A6"/>
    <w:rsid w:val="00CD074C"/>
    <w:rsid w:val="00CD07A2"/>
    <w:rsid w:val="00CD0D9D"/>
    <w:rsid w:val="00CD107E"/>
    <w:rsid w:val="00CD1324"/>
    <w:rsid w:val="00CD1982"/>
    <w:rsid w:val="00CD1D48"/>
    <w:rsid w:val="00CD2819"/>
    <w:rsid w:val="00CD2932"/>
    <w:rsid w:val="00CD2A2F"/>
    <w:rsid w:val="00CD2B12"/>
    <w:rsid w:val="00CD2C3E"/>
    <w:rsid w:val="00CD2E01"/>
    <w:rsid w:val="00CD3536"/>
    <w:rsid w:val="00CD3889"/>
    <w:rsid w:val="00CD39FD"/>
    <w:rsid w:val="00CD3D1D"/>
    <w:rsid w:val="00CD3E1A"/>
    <w:rsid w:val="00CD3F4E"/>
    <w:rsid w:val="00CD3FFE"/>
    <w:rsid w:val="00CD4047"/>
    <w:rsid w:val="00CD427B"/>
    <w:rsid w:val="00CD448C"/>
    <w:rsid w:val="00CD450F"/>
    <w:rsid w:val="00CD463C"/>
    <w:rsid w:val="00CD49C8"/>
    <w:rsid w:val="00CD4B22"/>
    <w:rsid w:val="00CD4BB1"/>
    <w:rsid w:val="00CD5592"/>
    <w:rsid w:val="00CD57A9"/>
    <w:rsid w:val="00CD5DC5"/>
    <w:rsid w:val="00CD5EC8"/>
    <w:rsid w:val="00CD6094"/>
    <w:rsid w:val="00CD634E"/>
    <w:rsid w:val="00CD6583"/>
    <w:rsid w:val="00CD664F"/>
    <w:rsid w:val="00CD6CDF"/>
    <w:rsid w:val="00CD7200"/>
    <w:rsid w:val="00CD74F3"/>
    <w:rsid w:val="00CD776A"/>
    <w:rsid w:val="00CD7A9A"/>
    <w:rsid w:val="00CD7FA5"/>
    <w:rsid w:val="00CE013D"/>
    <w:rsid w:val="00CE04B3"/>
    <w:rsid w:val="00CE05D4"/>
    <w:rsid w:val="00CE0657"/>
    <w:rsid w:val="00CE0C02"/>
    <w:rsid w:val="00CE105C"/>
    <w:rsid w:val="00CE10C6"/>
    <w:rsid w:val="00CE1219"/>
    <w:rsid w:val="00CE187E"/>
    <w:rsid w:val="00CE1974"/>
    <w:rsid w:val="00CE20FB"/>
    <w:rsid w:val="00CE2215"/>
    <w:rsid w:val="00CE2263"/>
    <w:rsid w:val="00CE26A4"/>
    <w:rsid w:val="00CE26DB"/>
    <w:rsid w:val="00CE29D5"/>
    <w:rsid w:val="00CE2AD2"/>
    <w:rsid w:val="00CE2B03"/>
    <w:rsid w:val="00CE2B27"/>
    <w:rsid w:val="00CE33E1"/>
    <w:rsid w:val="00CE341B"/>
    <w:rsid w:val="00CE350A"/>
    <w:rsid w:val="00CE3567"/>
    <w:rsid w:val="00CE3697"/>
    <w:rsid w:val="00CE3BE1"/>
    <w:rsid w:val="00CE3C81"/>
    <w:rsid w:val="00CE3CA5"/>
    <w:rsid w:val="00CE3CE0"/>
    <w:rsid w:val="00CE424C"/>
    <w:rsid w:val="00CE4318"/>
    <w:rsid w:val="00CE445F"/>
    <w:rsid w:val="00CE471A"/>
    <w:rsid w:val="00CE4953"/>
    <w:rsid w:val="00CE4A2B"/>
    <w:rsid w:val="00CE4A2F"/>
    <w:rsid w:val="00CE4A88"/>
    <w:rsid w:val="00CE4ABD"/>
    <w:rsid w:val="00CE5094"/>
    <w:rsid w:val="00CE5339"/>
    <w:rsid w:val="00CE5383"/>
    <w:rsid w:val="00CE5467"/>
    <w:rsid w:val="00CE5AF6"/>
    <w:rsid w:val="00CE5EE1"/>
    <w:rsid w:val="00CE6007"/>
    <w:rsid w:val="00CE631D"/>
    <w:rsid w:val="00CE639A"/>
    <w:rsid w:val="00CE65B0"/>
    <w:rsid w:val="00CE6F71"/>
    <w:rsid w:val="00CE7941"/>
    <w:rsid w:val="00CE7AF0"/>
    <w:rsid w:val="00CE7B6A"/>
    <w:rsid w:val="00CE7DCA"/>
    <w:rsid w:val="00CF04BE"/>
    <w:rsid w:val="00CF052D"/>
    <w:rsid w:val="00CF05B9"/>
    <w:rsid w:val="00CF0854"/>
    <w:rsid w:val="00CF0D2C"/>
    <w:rsid w:val="00CF118A"/>
    <w:rsid w:val="00CF11C3"/>
    <w:rsid w:val="00CF1284"/>
    <w:rsid w:val="00CF1744"/>
    <w:rsid w:val="00CF1B41"/>
    <w:rsid w:val="00CF1B98"/>
    <w:rsid w:val="00CF1C5B"/>
    <w:rsid w:val="00CF20DC"/>
    <w:rsid w:val="00CF250E"/>
    <w:rsid w:val="00CF2678"/>
    <w:rsid w:val="00CF2863"/>
    <w:rsid w:val="00CF2DB2"/>
    <w:rsid w:val="00CF3368"/>
    <w:rsid w:val="00CF3C7D"/>
    <w:rsid w:val="00CF3D52"/>
    <w:rsid w:val="00CF3FC1"/>
    <w:rsid w:val="00CF4278"/>
    <w:rsid w:val="00CF442A"/>
    <w:rsid w:val="00CF463B"/>
    <w:rsid w:val="00CF48C1"/>
    <w:rsid w:val="00CF4990"/>
    <w:rsid w:val="00CF4991"/>
    <w:rsid w:val="00CF4A36"/>
    <w:rsid w:val="00CF4AD7"/>
    <w:rsid w:val="00CF52EF"/>
    <w:rsid w:val="00CF54AA"/>
    <w:rsid w:val="00CF5731"/>
    <w:rsid w:val="00CF61C6"/>
    <w:rsid w:val="00CF6474"/>
    <w:rsid w:val="00CF64C1"/>
    <w:rsid w:val="00CF6582"/>
    <w:rsid w:val="00CF66F7"/>
    <w:rsid w:val="00CF67D8"/>
    <w:rsid w:val="00CF67EC"/>
    <w:rsid w:val="00CF72CF"/>
    <w:rsid w:val="00CF7344"/>
    <w:rsid w:val="00CF74C8"/>
    <w:rsid w:val="00CF7551"/>
    <w:rsid w:val="00CF75B8"/>
    <w:rsid w:val="00CF7A9A"/>
    <w:rsid w:val="00CF7C05"/>
    <w:rsid w:val="00CF7CDD"/>
    <w:rsid w:val="00CF7F6D"/>
    <w:rsid w:val="00D00584"/>
    <w:rsid w:val="00D0088B"/>
    <w:rsid w:val="00D00B20"/>
    <w:rsid w:val="00D00DB6"/>
    <w:rsid w:val="00D00F3C"/>
    <w:rsid w:val="00D01076"/>
    <w:rsid w:val="00D01244"/>
    <w:rsid w:val="00D0144F"/>
    <w:rsid w:val="00D01578"/>
    <w:rsid w:val="00D0181D"/>
    <w:rsid w:val="00D01F45"/>
    <w:rsid w:val="00D01FFD"/>
    <w:rsid w:val="00D021E4"/>
    <w:rsid w:val="00D021F1"/>
    <w:rsid w:val="00D02554"/>
    <w:rsid w:val="00D02B01"/>
    <w:rsid w:val="00D02E40"/>
    <w:rsid w:val="00D02F06"/>
    <w:rsid w:val="00D0300C"/>
    <w:rsid w:val="00D03484"/>
    <w:rsid w:val="00D03632"/>
    <w:rsid w:val="00D03887"/>
    <w:rsid w:val="00D03B53"/>
    <w:rsid w:val="00D03D61"/>
    <w:rsid w:val="00D03F53"/>
    <w:rsid w:val="00D04AAA"/>
    <w:rsid w:val="00D04ADD"/>
    <w:rsid w:val="00D04BA3"/>
    <w:rsid w:val="00D04FB8"/>
    <w:rsid w:val="00D05625"/>
    <w:rsid w:val="00D05CA9"/>
    <w:rsid w:val="00D06056"/>
    <w:rsid w:val="00D06359"/>
    <w:rsid w:val="00D064F5"/>
    <w:rsid w:val="00D0692D"/>
    <w:rsid w:val="00D06CD5"/>
    <w:rsid w:val="00D06D3A"/>
    <w:rsid w:val="00D06D8F"/>
    <w:rsid w:val="00D06ECD"/>
    <w:rsid w:val="00D07036"/>
    <w:rsid w:val="00D0786A"/>
    <w:rsid w:val="00D0792A"/>
    <w:rsid w:val="00D07C60"/>
    <w:rsid w:val="00D106BC"/>
    <w:rsid w:val="00D106DD"/>
    <w:rsid w:val="00D10881"/>
    <w:rsid w:val="00D10C68"/>
    <w:rsid w:val="00D10C6D"/>
    <w:rsid w:val="00D10EE7"/>
    <w:rsid w:val="00D1225A"/>
    <w:rsid w:val="00D123C8"/>
    <w:rsid w:val="00D125DA"/>
    <w:rsid w:val="00D12A0F"/>
    <w:rsid w:val="00D12B80"/>
    <w:rsid w:val="00D13203"/>
    <w:rsid w:val="00D1362C"/>
    <w:rsid w:val="00D14945"/>
    <w:rsid w:val="00D1499C"/>
    <w:rsid w:val="00D1572D"/>
    <w:rsid w:val="00D1577D"/>
    <w:rsid w:val="00D15A4B"/>
    <w:rsid w:val="00D15AA0"/>
    <w:rsid w:val="00D15B96"/>
    <w:rsid w:val="00D16288"/>
    <w:rsid w:val="00D162DD"/>
    <w:rsid w:val="00D16422"/>
    <w:rsid w:val="00D16503"/>
    <w:rsid w:val="00D16841"/>
    <w:rsid w:val="00D16B50"/>
    <w:rsid w:val="00D16B94"/>
    <w:rsid w:val="00D16E0B"/>
    <w:rsid w:val="00D17173"/>
    <w:rsid w:val="00D17200"/>
    <w:rsid w:val="00D172B9"/>
    <w:rsid w:val="00D1793B"/>
    <w:rsid w:val="00D17A98"/>
    <w:rsid w:val="00D17B63"/>
    <w:rsid w:val="00D17DF6"/>
    <w:rsid w:val="00D17EC7"/>
    <w:rsid w:val="00D17F36"/>
    <w:rsid w:val="00D203D4"/>
    <w:rsid w:val="00D20492"/>
    <w:rsid w:val="00D2068C"/>
    <w:rsid w:val="00D207EF"/>
    <w:rsid w:val="00D20A80"/>
    <w:rsid w:val="00D20B14"/>
    <w:rsid w:val="00D20BBC"/>
    <w:rsid w:val="00D20E07"/>
    <w:rsid w:val="00D21284"/>
    <w:rsid w:val="00D214E8"/>
    <w:rsid w:val="00D214F1"/>
    <w:rsid w:val="00D2165C"/>
    <w:rsid w:val="00D21721"/>
    <w:rsid w:val="00D21C27"/>
    <w:rsid w:val="00D21C7C"/>
    <w:rsid w:val="00D21DB1"/>
    <w:rsid w:val="00D21EB9"/>
    <w:rsid w:val="00D2216D"/>
    <w:rsid w:val="00D221FD"/>
    <w:rsid w:val="00D222DF"/>
    <w:rsid w:val="00D22527"/>
    <w:rsid w:val="00D2270A"/>
    <w:rsid w:val="00D22897"/>
    <w:rsid w:val="00D22973"/>
    <w:rsid w:val="00D22AD8"/>
    <w:rsid w:val="00D22BE6"/>
    <w:rsid w:val="00D231A8"/>
    <w:rsid w:val="00D241C0"/>
    <w:rsid w:val="00D245BE"/>
    <w:rsid w:val="00D247E1"/>
    <w:rsid w:val="00D24ADA"/>
    <w:rsid w:val="00D24C6D"/>
    <w:rsid w:val="00D25309"/>
    <w:rsid w:val="00D253B8"/>
    <w:rsid w:val="00D25434"/>
    <w:rsid w:val="00D259AB"/>
    <w:rsid w:val="00D25A32"/>
    <w:rsid w:val="00D25C3E"/>
    <w:rsid w:val="00D265C1"/>
    <w:rsid w:val="00D269FA"/>
    <w:rsid w:val="00D26B38"/>
    <w:rsid w:val="00D26B6F"/>
    <w:rsid w:val="00D26D67"/>
    <w:rsid w:val="00D26EA6"/>
    <w:rsid w:val="00D270C1"/>
    <w:rsid w:val="00D27269"/>
    <w:rsid w:val="00D277A5"/>
    <w:rsid w:val="00D278F0"/>
    <w:rsid w:val="00D27D19"/>
    <w:rsid w:val="00D27DA1"/>
    <w:rsid w:val="00D27E7C"/>
    <w:rsid w:val="00D27FDB"/>
    <w:rsid w:val="00D300CE"/>
    <w:rsid w:val="00D30BD3"/>
    <w:rsid w:val="00D30E7C"/>
    <w:rsid w:val="00D312E9"/>
    <w:rsid w:val="00D315C9"/>
    <w:rsid w:val="00D31F9F"/>
    <w:rsid w:val="00D31FA6"/>
    <w:rsid w:val="00D31FB2"/>
    <w:rsid w:val="00D31FB7"/>
    <w:rsid w:val="00D327F7"/>
    <w:rsid w:val="00D336F4"/>
    <w:rsid w:val="00D33812"/>
    <w:rsid w:val="00D33F6D"/>
    <w:rsid w:val="00D346F6"/>
    <w:rsid w:val="00D34F7F"/>
    <w:rsid w:val="00D3544E"/>
    <w:rsid w:val="00D3550C"/>
    <w:rsid w:val="00D35698"/>
    <w:rsid w:val="00D35858"/>
    <w:rsid w:val="00D358DF"/>
    <w:rsid w:val="00D35973"/>
    <w:rsid w:val="00D362D7"/>
    <w:rsid w:val="00D363B3"/>
    <w:rsid w:val="00D36429"/>
    <w:rsid w:val="00D36439"/>
    <w:rsid w:val="00D365A3"/>
    <w:rsid w:val="00D366E0"/>
    <w:rsid w:val="00D36B6D"/>
    <w:rsid w:val="00D371B3"/>
    <w:rsid w:val="00D37C01"/>
    <w:rsid w:val="00D37D2C"/>
    <w:rsid w:val="00D400F3"/>
    <w:rsid w:val="00D40D38"/>
    <w:rsid w:val="00D410E5"/>
    <w:rsid w:val="00D4130C"/>
    <w:rsid w:val="00D41376"/>
    <w:rsid w:val="00D414B0"/>
    <w:rsid w:val="00D415F8"/>
    <w:rsid w:val="00D41685"/>
    <w:rsid w:val="00D416F3"/>
    <w:rsid w:val="00D41B4D"/>
    <w:rsid w:val="00D41B9F"/>
    <w:rsid w:val="00D42096"/>
    <w:rsid w:val="00D420B1"/>
    <w:rsid w:val="00D4249B"/>
    <w:rsid w:val="00D42F99"/>
    <w:rsid w:val="00D430F1"/>
    <w:rsid w:val="00D431EF"/>
    <w:rsid w:val="00D433C5"/>
    <w:rsid w:val="00D435C5"/>
    <w:rsid w:val="00D437F3"/>
    <w:rsid w:val="00D43D07"/>
    <w:rsid w:val="00D43E0C"/>
    <w:rsid w:val="00D4414B"/>
    <w:rsid w:val="00D44579"/>
    <w:rsid w:val="00D44659"/>
    <w:rsid w:val="00D44B1E"/>
    <w:rsid w:val="00D44BF7"/>
    <w:rsid w:val="00D44EE2"/>
    <w:rsid w:val="00D44F0B"/>
    <w:rsid w:val="00D45B3B"/>
    <w:rsid w:val="00D45C73"/>
    <w:rsid w:val="00D462D4"/>
    <w:rsid w:val="00D464CE"/>
    <w:rsid w:val="00D4651E"/>
    <w:rsid w:val="00D467A6"/>
    <w:rsid w:val="00D46DCB"/>
    <w:rsid w:val="00D46E19"/>
    <w:rsid w:val="00D46EC4"/>
    <w:rsid w:val="00D47F9F"/>
    <w:rsid w:val="00D5042A"/>
    <w:rsid w:val="00D504EC"/>
    <w:rsid w:val="00D50643"/>
    <w:rsid w:val="00D50CA5"/>
    <w:rsid w:val="00D5143E"/>
    <w:rsid w:val="00D51460"/>
    <w:rsid w:val="00D5162B"/>
    <w:rsid w:val="00D51737"/>
    <w:rsid w:val="00D5192F"/>
    <w:rsid w:val="00D51B53"/>
    <w:rsid w:val="00D51B58"/>
    <w:rsid w:val="00D51E3F"/>
    <w:rsid w:val="00D51ED4"/>
    <w:rsid w:val="00D51EDD"/>
    <w:rsid w:val="00D51F19"/>
    <w:rsid w:val="00D52541"/>
    <w:rsid w:val="00D525B2"/>
    <w:rsid w:val="00D52606"/>
    <w:rsid w:val="00D52711"/>
    <w:rsid w:val="00D52795"/>
    <w:rsid w:val="00D52A68"/>
    <w:rsid w:val="00D52CE1"/>
    <w:rsid w:val="00D53138"/>
    <w:rsid w:val="00D53F8C"/>
    <w:rsid w:val="00D54A48"/>
    <w:rsid w:val="00D54C70"/>
    <w:rsid w:val="00D54EBB"/>
    <w:rsid w:val="00D54F00"/>
    <w:rsid w:val="00D550E6"/>
    <w:rsid w:val="00D55483"/>
    <w:rsid w:val="00D555B1"/>
    <w:rsid w:val="00D55946"/>
    <w:rsid w:val="00D55A61"/>
    <w:rsid w:val="00D55F47"/>
    <w:rsid w:val="00D560B8"/>
    <w:rsid w:val="00D5616F"/>
    <w:rsid w:val="00D566AD"/>
    <w:rsid w:val="00D56C9C"/>
    <w:rsid w:val="00D572CF"/>
    <w:rsid w:val="00D57508"/>
    <w:rsid w:val="00D57859"/>
    <w:rsid w:val="00D5792D"/>
    <w:rsid w:val="00D57C78"/>
    <w:rsid w:val="00D57F3D"/>
    <w:rsid w:val="00D6004F"/>
    <w:rsid w:val="00D60841"/>
    <w:rsid w:val="00D608B0"/>
    <w:rsid w:val="00D60AAC"/>
    <w:rsid w:val="00D60B79"/>
    <w:rsid w:val="00D60EDC"/>
    <w:rsid w:val="00D61042"/>
    <w:rsid w:val="00D61194"/>
    <w:rsid w:val="00D61291"/>
    <w:rsid w:val="00D612B7"/>
    <w:rsid w:val="00D61967"/>
    <w:rsid w:val="00D61CFD"/>
    <w:rsid w:val="00D61E08"/>
    <w:rsid w:val="00D62238"/>
    <w:rsid w:val="00D622DA"/>
    <w:rsid w:val="00D623D4"/>
    <w:rsid w:val="00D6270E"/>
    <w:rsid w:val="00D62B29"/>
    <w:rsid w:val="00D62E78"/>
    <w:rsid w:val="00D63383"/>
    <w:rsid w:val="00D6364F"/>
    <w:rsid w:val="00D6369B"/>
    <w:rsid w:val="00D63708"/>
    <w:rsid w:val="00D63950"/>
    <w:rsid w:val="00D63DDD"/>
    <w:rsid w:val="00D63E2B"/>
    <w:rsid w:val="00D63FC3"/>
    <w:rsid w:val="00D640A0"/>
    <w:rsid w:val="00D64194"/>
    <w:rsid w:val="00D647F6"/>
    <w:rsid w:val="00D648FB"/>
    <w:rsid w:val="00D64A90"/>
    <w:rsid w:val="00D64D19"/>
    <w:rsid w:val="00D64DE5"/>
    <w:rsid w:val="00D64E70"/>
    <w:rsid w:val="00D64FF9"/>
    <w:rsid w:val="00D650BE"/>
    <w:rsid w:val="00D65230"/>
    <w:rsid w:val="00D65A68"/>
    <w:rsid w:val="00D65D1B"/>
    <w:rsid w:val="00D65EE8"/>
    <w:rsid w:val="00D65F9C"/>
    <w:rsid w:val="00D666EA"/>
    <w:rsid w:val="00D66923"/>
    <w:rsid w:val="00D66C2F"/>
    <w:rsid w:val="00D66DEB"/>
    <w:rsid w:val="00D67590"/>
    <w:rsid w:val="00D6768F"/>
    <w:rsid w:val="00D678B2"/>
    <w:rsid w:val="00D67A62"/>
    <w:rsid w:val="00D67C3E"/>
    <w:rsid w:val="00D67C77"/>
    <w:rsid w:val="00D67D3D"/>
    <w:rsid w:val="00D67D94"/>
    <w:rsid w:val="00D67E8D"/>
    <w:rsid w:val="00D7044E"/>
    <w:rsid w:val="00D70789"/>
    <w:rsid w:val="00D70D07"/>
    <w:rsid w:val="00D710B5"/>
    <w:rsid w:val="00D71118"/>
    <w:rsid w:val="00D712AC"/>
    <w:rsid w:val="00D71561"/>
    <w:rsid w:val="00D7157E"/>
    <w:rsid w:val="00D716A7"/>
    <w:rsid w:val="00D7174B"/>
    <w:rsid w:val="00D717C8"/>
    <w:rsid w:val="00D7186E"/>
    <w:rsid w:val="00D71892"/>
    <w:rsid w:val="00D71A5E"/>
    <w:rsid w:val="00D72183"/>
    <w:rsid w:val="00D7225D"/>
    <w:rsid w:val="00D72371"/>
    <w:rsid w:val="00D72963"/>
    <w:rsid w:val="00D72B4F"/>
    <w:rsid w:val="00D72C44"/>
    <w:rsid w:val="00D72E2D"/>
    <w:rsid w:val="00D72F76"/>
    <w:rsid w:val="00D731B7"/>
    <w:rsid w:val="00D7350B"/>
    <w:rsid w:val="00D73776"/>
    <w:rsid w:val="00D73870"/>
    <w:rsid w:val="00D7401D"/>
    <w:rsid w:val="00D74212"/>
    <w:rsid w:val="00D742CB"/>
    <w:rsid w:val="00D747CF"/>
    <w:rsid w:val="00D748EC"/>
    <w:rsid w:val="00D74AE0"/>
    <w:rsid w:val="00D74CDE"/>
    <w:rsid w:val="00D74D4D"/>
    <w:rsid w:val="00D75109"/>
    <w:rsid w:val="00D752DB"/>
    <w:rsid w:val="00D754A5"/>
    <w:rsid w:val="00D757D8"/>
    <w:rsid w:val="00D75BD9"/>
    <w:rsid w:val="00D75C74"/>
    <w:rsid w:val="00D75DF9"/>
    <w:rsid w:val="00D75EE9"/>
    <w:rsid w:val="00D76535"/>
    <w:rsid w:val="00D76619"/>
    <w:rsid w:val="00D770AA"/>
    <w:rsid w:val="00D7733D"/>
    <w:rsid w:val="00D77363"/>
    <w:rsid w:val="00D7743B"/>
    <w:rsid w:val="00D77B1D"/>
    <w:rsid w:val="00D77B91"/>
    <w:rsid w:val="00D77C35"/>
    <w:rsid w:val="00D802A5"/>
    <w:rsid w:val="00D80563"/>
    <w:rsid w:val="00D80A60"/>
    <w:rsid w:val="00D80F95"/>
    <w:rsid w:val="00D813EC"/>
    <w:rsid w:val="00D81809"/>
    <w:rsid w:val="00D82049"/>
    <w:rsid w:val="00D820F6"/>
    <w:rsid w:val="00D824F3"/>
    <w:rsid w:val="00D82690"/>
    <w:rsid w:val="00D82877"/>
    <w:rsid w:val="00D82BC0"/>
    <w:rsid w:val="00D82E14"/>
    <w:rsid w:val="00D830F0"/>
    <w:rsid w:val="00D8327C"/>
    <w:rsid w:val="00D83533"/>
    <w:rsid w:val="00D83670"/>
    <w:rsid w:val="00D836B0"/>
    <w:rsid w:val="00D837C4"/>
    <w:rsid w:val="00D83896"/>
    <w:rsid w:val="00D83DBA"/>
    <w:rsid w:val="00D83FF5"/>
    <w:rsid w:val="00D8404F"/>
    <w:rsid w:val="00D84132"/>
    <w:rsid w:val="00D8450A"/>
    <w:rsid w:val="00D8493A"/>
    <w:rsid w:val="00D8496F"/>
    <w:rsid w:val="00D85552"/>
    <w:rsid w:val="00D8572F"/>
    <w:rsid w:val="00D85785"/>
    <w:rsid w:val="00D85880"/>
    <w:rsid w:val="00D85AAC"/>
    <w:rsid w:val="00D85CA4"/>
    <w:rsid w:val="00D860B5"/>
    <w:rsid w:val="00D86639"/>
    <w:rsid w:val="00D866EB"/>
    <w:rsid w:val="00D86801"/>
    <w:rsid w:val="00D86A84"/>
    <w:rsid w:val="00D86B2D"/>
    <w:rsid w:val="00D871D3"/>
    <w:rsid w:val="00D8721A"/>
    <w:rsid w:val="00D87311"/>
    <w:rsid w:val="00D87391"/>
    <w:rsid w:val="00D877EC"/>
    <w:rsid w:val="00D878E7"/>
    <w:rsid w:val="00D87919"/>
    <w:rsid w:val="00D87C9E"/>
    <w:rsid w:val="00D87E36"/>
    <w:rsid w:val="00D90055"/>
    <w:rsid w:val="00D900BA"/>
    <w:rsid w:val="00D90181"/>
    <w:rsid w:val="00D90442"/>
    <w:rsid w:val="00D90638"/>
    <w:rsid w:val="00D90783"/>
    <w:rsid w:val="00D90D61"/>
    <w:rsid w:val="00D91015"/>
    <w:rsid w:val="00D9150F"/>
    <w:rsid w:val="00D9170C"/>
    <w:rsid w:val="00D919E9"/>
    <w:rsid w:val="00D91DD3"/>
    <w:rsid w:val="00D920BA"/>
    <w:rsid w:val="00D920D6"/>
    <w:rsid w:val="00D922B9"/>
    <w:rsid w:val="00D92725"/>
    <w:rsid w:val="00D9295F"/>
    <w:rsid w:val="00D92969"/>
    <w:rsid w:val="00D92B2F"/>
    <w:rsid w:val="00D92B30"/>
    <w:rsid w:val="00D92BCE"/>
    <w:rsid w:val="00D92BF8"/>
    <w:rsid w:val="00D92C7E"/>
    <w:rsid w:val="00D9312F"/>
    <w:rsid w:val="00D93317"/>
    <w:rsid w:val="00D93385"/>
    <w:rsid w:val="00D94125"/>
    <w:rsid w:val="00D941D4"/>
    <w:rsid w:val="00D94E96"/>
    <w:rsid w:val="00D94EA1"/>
    <w:rsid w:val="00D95005"/>
    <w:rsid w:val="00D9501C"/>
    <w:rsid w:val="00D95103"/>
    <w:rsid w:val="00D9526A"/>
    <w:rsid w:val="00D95483"/>
    <w:rsid w:val="00D954C3"/>
    <w:rsid w:val="00D957F4"/>
    <w:rsid w:val="00D9580A"/>
    <w:rsid w:val="00D9581D"/>
    <w:rsid w:val="00D95A0C"/>
    <w:rsid w:val="00D95B00"/>
    <w:rsid w:val="00D95E16"/>
    <w:rsid w:val="00D96268"/>
    <w:rsid w:val="00D96533"/>
    <w:rsid w:val="00D966C2"/>
    <w:rsid w:val="00D9670A"/>
    <w:rsid w:val="00D96F30"/>
    <w:rsid w:val="00D96FD9"/>
    <w:rsid w:val="00D9762E"/>
    <w:rsid w:val="00D97A69"/>
    <w:rsid w:val="00DA0093"/>
    <w:rsid w:val="00DA0643"/>
    <w:rsid w:val="00DA0668"/>
    <w:rsid w:val="00DA076F"/>
    <w:rsid w:val="00DA0928"/>
    <w:rsid w:val="00DA1546"/>
    <w:rsid w:val="00DA15EE"/>
    <w:rsid w:val="00DA1645"/>
    <w:rsid w:val="00DA1BA5"/>
    <w:rsid w:val="00DA1D42"/>
    <w:rsid w:val="00DA1D85"/>
    <w:rsid w:val="00DA22ED"/>
    <w:rsid w:val="00DA22EF"/>
    <w:rsid w:val="00DA2955"/>
    <w:rsid w:val="00DA297A"/>
    <w:rsid w:val="00DA29E8"/>
    <w:rsid w:val="00DA34BD"/>
    <w:rsid w:val="00DA36C8"/>
    <w:rsid w:val="00DA38C5"/>
    <w:rsid w:val="00DA3AF4"/>
    <w:rsid w:val="00DA3B00"/>
    <w:rsid w:val="00DA3DF6"/>
    <w:rsid w:val="00DA3EC3"/>
    <w:rsid w:val="00DA3F4A"/>
    <w:rsid w:val="00DA43B1"/>
    <w:rsid w:val="00DA4587"/>
    <w:rsid w:val="00DA4931"/>
    <w:rsid w:val="00DA4B22"/>
    <w:rsid w:val="00DA5608"/>
    <w:rsid w:val="00DA5764"/>
    <w:rsid w:val="00DA5965"/>
    <w:rsid w:val="00DA5AD8"/>
    <w:rsid w:val="00DA5B3F"/>
    <w:rsid w:val="00DA5D44"/>
    <w:rsid w:val="00DA63DC"/>
    <w:rsid w:val="00DA64A9"/>
    <w:rsid w:val="00DA66CF"/>
    <w:rsid w:val="00DA6903"/>
    <w:rsid w:val="00DA69D3"/>
    <w:rsid w:val="00DA6A03"/>
    <w:rsid w:val="00DA6A25"/>
    <w:rsid w:val="00DA6B76"/>
    <w:rsid w:val="00DA6C3D"/>
    <w:rsid w:val="00DA6CC5"/>
    <w:rsid w:val="00DA7A40"/>
    <w:rsid w:val="00DA7C0E"/>
    <w:rsid w:val="00DA7DD5"/>
    <w:rsid w:val="00DB086B"/>
    <w:rsid w:val="00DB08EC"/>
    <w:rsid w:val="00DB0C4A"/>
    <w:rsid w:val="00DB0F25"/>
    <w:rsid w:val="00DB1378"/>
    <w:rsid w:val="00DB1876"/>
    <w:rsid w:val="00DB1CE0"/>
    <w:rsid w:val="00DB23D8"/>
    <w:rsid w:val="00DB24FD"/>
    <w:rsid w:val="00DB27CD"/>
    <w:rsid w:val="00DB2CC4"/>
    <w:rsid w:val="00DB3090"/>
    <w:rsid w:val="00DB345B"/>
    <w:rsid w:val="00DB374D"/>
    <w:rsid w:val="00DB4104"/>
    <w:rsid w:val="00DB45EB"/>
    <w:rsid w:val="00DB48F6"/>
    <w:rsid w:val="00DB492F"/>
    <w:rsid w:val="00DB49DA"/>
    <w:rsid w:val="00DB4AA9"/>
    <w:rsid w:val="00DB4BA9"/>
    <w:rsid w:val="00DB4BC8"/>
    <w:rsid w:val="00DB4BD0"/>
    <w:rsid w:val="00DB4E10"/>
    <w:rsid w:val="00DB4F1F"/>
    <w:rsid w:val="00DB5063"/>
    <w:rsid w:val="00DB528C"/>
    <w:rsid w:val="00DB5304"/>
    <w:rsid w:val="00DB5579"/>
    <w:rsid w:val="00DB5AF9"/>
    <w:rsid w:val="00DB5F74"/>
    <w:rsid w:val="00DB5F91"/>
    <w:rsid w:val="00DB617C"/>
    <w:rsid w:val="00DB61FD"/>
    <w:rsid w:val="00DB63CE"/>
    <w:rsid w:val="00DB66D3"/>
    <w:rsid w:val="00DB694F"/>
    <w:rsid w:val="00DB6A24"/>
    <w:rsid w:val="00DB6E8A"/>
    <w:rsid w:val="00DB700C"/>
    <w:rsid w:val="00DB7429"/>
    <w:rsid w:val="00DB77DC"/>
    <w:rsid w:val="00DB77F1"/>
    <w:rsid w:val="00DB780D"/>
    <w:rsid w:val="00DB7D5D"/>
    <w:rsid w:val="00DC037C"/>
    <w:rsid w:val="00DC04F3"/>
    <w:rsid w:val="00DC06C4"/>
    <w:rsid w:val="00DC06E4"/>
    <w:rsid w:val="00DC0C24"/>
    <w:rsid w:val="00DC1AFF"/>
    <w:rsid w:val="00DC20EA"/>
    <w:rsid w:val="00DC2169"/>
    <w:rsid w:val="00DC243F"/>
    <w:rsid w:val="00DC246A"/>
    <w:rsid w:val="00DC276D"/>
    <w:rsid w:val="00DC27FA"/>
    <w:rsid w:val="00DC28CB"/>
    <w:rsid w:val="00DC2A16"/>
    <w:rsid w:val="00DC2A68"/>
    <w:rsid w:val="00DC2BEA"/>
    <w:rsid w:val="00DC31D4"/>
    <w:rsid w:val="00DC32F4"/>
    <w:rsid w:val="00DC3594"/>
    <w:rsid w:val="00DC3927"/>
    <w:rsid w:val="00DC4257"/>
    <w:rsid w:val="00DC44D6"/>
    <w:rsid w:val="00DC4505"/>
    <w:rsid w:val="00DC45AF"/>
    <w:rsid w:val="00DC46CA"/>
    <w:rsid w:val="00DC493C"/>
    <w:rsid w:val="00DC497B"/>
    <w:rsid w:val="00DC4BB7"/>
    <w:rsid w:val="00DC4CB2"/>
    <w:rsid w:val="00DC5366"/>
    <w:rsid w:val="00DC5C06"/>
    <w:rsid w:val="00DC5C0A"/>
    <w:rsid w:val="00DC6145"/>
    <w:rsid w:val="00DC6E2F"/>
    <w:rsid w:val="00DC7121"/>
    <w:rsid w:val="00DC740C"/>
    <w:rsid w:val="00DC7942"/>
    <w:rsid w:val="00DC7CE5"/>
    <w:rsid w:val="00DC7E8B"/>
    <w:rsid w:val="00DC7ED0"/>
    <w:rsid w:val="00DD0537"/>
    <w:rsid w:val="00DD06D0"/>
    <w:rsid w:val="00DD09D0"/>
    <w:rsid w:val="00DD0D78"/>
    <w:rsid w:val="00DD0F8F"/>
    <w:rsid w:val="00DD1067"/>
    <w:rsid w:val="00DD112C"/>
    <w:rsid w:val="00DD146E"/>
    <w:rsid w:val="00DD15AA"/>
    <w:rsid w:val="00DD193D"/>
    <w:rsid w:val="00DD1D6C"/>
    <w:rsid w:val="00DD1DD7"/>
    <w:rsid w:val="00DD212F"/>
    <w:rsid w:val="00DD27A5"/>
    <w:rsid w:val="00DD295E"/>
    <w:rsid w:val="00DD2AB7"/>
    <w:rsid w:val="00DD2B28"/>
    <w:rsid w:val="00DD2BBD"/>
    <w:rsid w:val="00DD3596"/>
    <w:rsid w:val="00DD3679"/>
    <w:rsid w:val="00DD3D3F"/>
    <w:rsid w:val="00DD3FD9"/>
    <w:rsid w:val="00DD41D2"/>
    <w:rsid w:val="00DD4210"/>
    <w:rsid w:val="00DD4719"/>
    <w:rsid w:val="00DD47C1"/>
    <w:rsid w:val="00DD49AA"/>
    <w:rsid w:val="00DD49FB"/>
    <w:rsid w:val="00DD4FA7"/>
    <w:rsid w:val="00DD53E0"/>
    <w:rsid w:val="00DD5481"/>
    <w:rsid w:val="00DD60C7"/>
    <w:rsid w:val="00DD6491"/>
    <w:rsid w:val="00DD6724"/>
    <w:rsid w:val="00DD68EC"/>
    <w:rsid w:val="00DD6955"/>
    <w:rsid w:val="00DD6A7A"/>
    <w:rsid w:val="00DD6E24"/>
    <w:rsid w:val="00DD6F72"/>
    <w:rsid w:val="00DD7045"/>
    <w:rsid w:val="00DD70AD"/>
    <w:rsid w:val="00DD75D7"/>
    <w:rsid w:val="00DD7AD3"/>
    <w:rsid w:val="00DE003B"/>
    <w:rsid w:val="00DE0358"/>
    <w:rsid w:val="00DE057D"/>
    <w:rsid w:val="00DE06C8"/>
    <w:rsid w:val="00DE06D4"/>
    <w:rsid w:val="00DE06EE"/>
    <w:rsid w:val="00DE06F8"/>
    <w:rsid w:val="00DE08D8"/>
    <w:rsid w:val="00DE0C9F"/>
    <w:rsid w:val="00DE0E17"/>
    <w:rsid w:val="00DE0E99"/>
    <w:rsid w:val="00DE10E4"/>
    <w:rsid w:val="00DE1259"/>
    <w:rsid w:val="00DE140B"/>
    <w:rsid w:val="00DE1478"/>
    <w:rsid w:val="00DE152E"/>
    <w:rsid w:val="00DE17AC"/>
    <w:rsid w:val="00DE19AF"/>
    <w:rsid w:val="00DE1A36"/>
    <w:rsid w:val="00DE1AF9"/>
    <w:rsid w:val="00DE1DDE"/>
    <w:rsid w:val="00DE1FDE"/>
    <w:rsid w:val="00DE2678"/>
    <w:rsid w:val="00DE28EB"/>
    <w:rsid w:val="00DE2AB5"/>
    <w:rsid w:val="00DE2BA5"/>
    <w:rsid w:val="00DE2F24"/>
    <w:rsid w:val="00DE30C8"/>
    <w:rsid w:val="00DE325A"/>
    <w:rsid w:val="00DE3605"/>
    <w:rsid w:val="00DE3C7F"/>
    <w:rsid w:val="00DE3C99"/>
    <w:rsid w:val="00DE403B"/>
    <w:rsid w:val="00DE4359"/>
    <w:rsid w:val="00DE48AD"/>
    <w:rsid w:val="00DE49AF"/>
    <w:rsid w:val="00DE4B4C"/>
    <w:rsid w:val="00DE4D2B"/>
    <w:rsid w:val="00DE5244"/>
    <w:rsid w:val="00DE552C"/>
    <w:rsid w:val="00DE58AF"/>
    <w:rsid w:val="00DE58DD"/>
    <w:rsid w:val="00DE62AA"/>
    <w:rsid w:val="00DE6618"/>
    <w:rsid w:val="00DE6657"/>
    <w:rsid w:val="00DE698F"/>
    <w:rsid w:val="00DE6BF5"/>
    <w:rsid w:val="00DE6C3A"/>
    <w:rsid w:val="00DE6D70"/>
    <w:rsid w:val="00DE6E9C"/>
    <w:rsid w:val="00DE76D4"/>
    <w:rsid w:val="00DE7E5C"/>
    <w:rsid w:val="00DE7EEF"/>
    <w:rsid w:val="00DF0709"/>
    <w:rsid w:val="00DF07E4"/>
    <w:rsid w:val="00DF0BA7"/>
    <w:rsid w:val="00DF12D9"/>
    <w:rsid w:val="00DF1922"/>
    <w:rsid w:val="00DF22EA"/>
    <w:rsid w:val="00DF26D7"/>
    <w:rsid w:val="00DF2781"/>
    <w:rsid w:val="00DF2C3D"/>
    <w:rsid w:val="00DF2CC1"/>
    <w:rsid w:val="00DF2CEC"/>
    <w:rsid w:val="00DF31F8"/>
    <w:rsid w:val="00DF339C"/>
    <w:rsid w:val="00DF3D93"/>
    <w:rsid w:val="00DF3E39"/>
    <w:rsid w:val="00DF3F16"/>
    <w:rsid w:val="00DF3F44"/>
    <w:rsid w:val="00DF40C1"/>
    <w:rsid w:val="00DF4192"/>
    <w:rsid w:val="00DF41F4"/>
    <w:rsid w:val="00DF48E3"/>
    <w:rsid w:val="00DF4CBA"/>
    <w:rsid w:val="00DF4FC3"/>
    <w:rsid w:val="00DF5376"/>
    <w:rsid w:val="00DF53A2"/>
    <w:rsid w:val="00DF5663"/>
    <w:rsid w:val="00DF5CD8"/>
    <w:rsid w:val="00DF5E0E"/>
    <w:rsid w:val="00DF5F5A"/>
    <w:rsid w:val="00DF6603"/>
    <w:rsid w:val="00DF69E1"/>
    <w:rsid w:val="00DF6A02"/>
    <w:rsid w:val="00DF7128"/>
    <w:rsid w:val="00DF7409"/>
    <w:rsid w:val="00DF7546"/>
    <w:rsid w:val="00DF76F0"/>
    <w:rsid w:val="00E002ED"/>
    <w:rsid w:val="00E0031C"/>
    <w:rsid w:val="00E01186"/>
    <w:rsid w:val="00E01514"/>
    <w:rsid w:val="00E01AD4"/>
    <w:rsid w:val="00E01D7F"/>
    <w:rsid w:val="00E01D82"/>
    <w:rsid w:val="00E01F66"/>
    <w:rsid w:val="00E021C3"/>
    <w:rsid w:val="00E0226B"/>
    <w:rsid w:val="00E02368"/>
    <w:rsid w:val="00E024C2"/>
    <w:rsid w:val="00E0266B"/>
    <w:rsid w:val="00E028A3"/>
    <w:rsid w:val="00E02E2F"/>
    <w:rsid w:val="00E02FC6"/>
    <w:rsid w:val="00E03526"/>
    <w:rsid w:val="00E03574"/>
    <w:rsid w:val="00E039F1"/>
    <w:rsid w:val="00E03BE5"/>
    <w:rsid w:val="00E03E97"/>
    <w:rsid w:val="00E0413D"/>
    <w:rsid w:val="00E0439F"/>
    <w:rsid w:val="00E04916"/>
    <w:rsid w:val="00E04961"/>
    <w:rsid w:val="00E049A2"/>
    <w:rsid w:val="00E05753"/>
    <w:rsid w:val="00E057E7"/>
    <w:rsid w:val="00E061D9"/>
    <w:rsid w:val="00E063E7"/>
    <w:rsid w:val="00E0648A"/>
    <w:rsid w:val="00E066A3"/>
    <w:rsid w:val="00E0678F"/>
    <w:rsid w:val="00E06EAB"/>
    <w:rsid w:val="00E0713C"/>
    <w:rsid w:val="00E072E5"/>
    <w:rsid w:val="00E07C99"/>
    <w:rsid w:val="00E07D8E"/>
    <w:rsid w:val="00E07E1B"/>
    <w:rsid w:val="00E10061"/>
    <w:rsid w:val="00E100A6"/>
    <w:rsid w:val="00E1040C"/>
    <w:rsid w:val="00E1042D"/>
    <w:rsid w:val="00E10A58"/>
    <w:rsid w:val="00E10B82"/>
    <w:rsid w:val="00E10BAA"/>
    <w:rsid w:val="00E10C08"/>
    <w:rsid w:val="00E10E07"/>
    <w:rsid w:val="00E10E46"/>
    <w:rsid w:val="00E113F7"/>
    <w:rsid w:val="00E117F3"/>
    <w:rsid w:val="00E1220A"/>
    <w:rsid w:val="00E12282"/>
    <w:rsid w:val="00E1257C"/>
    <w:rsid w:val="00E12FD2"/>
    <w:rsid w:val="00E13122"/>
    <w:rsid w:val="00E1361C"/>
    <w:rsid w:val="00E13B57"/>
    <w:rsid w:val="00E146B5"/>
    <w:rsid w:val="00E14AD9"/>
    <w:rsid w:val="00E14B29"/>
    <w:rsid w:val="00E14CBC"/>
    <w:rsid w:val="00E14D3E"/>
    <w:rsid w:val="00E14E36"/>
    <w:rsid w:val="00E15651"/>
    <w:rsid w:val="00E15B12"/>
    <w:rsid w:val="00E15C18"/>
    <w:rsid w:val="00E15E33"/>
    <w:rsid w:val="00E16214"/>
    <w:rsid w:val="00E163C8"/>
    <w:rsid w:val="00E16516"/>
    <w:rsid w:val="00E168E8"/>
    <w:rsid w:val="00E16ABF"/>
    <w:rsid w:val="00E16C09"/>
    <w:rsid w:val="00E16EE4"/>
    <w:rsid w:val="00E17407"/>
    <w:rsid w:val="00E1757D"/>
    <w:rsid w:val="00E20425"/>
    <w:rsid w:val="00E204BE"/>
    <w:rsid w:val="00E20527"/>
    <w:rsid w:val="00E2067C"/>
    <w:rsid w:val="00E2097F"/>
    <w:rsid w:val="00E209B6"/>
    <w:rsid w:val="00E20F2E"/>
    <w:rsid w:val="00E21191"/>
    <w:rsid w:val="00E2123E"/>
    <w:rsid w:val="00E215EC"/>
    <w:rsid w:val="00E217E1"/>
    <w:rsid w:val="00E21BE0"/>
    <w:rsid w:val="00E21DB2"/>
    <w:rsid w:val="00E21F33"/>
    <w:rsid w:val="00E224FA"/>
    <w:rsid w:val="00E2265E"/>
    <w:rsid w:val="00E2266D"/>
    <w:rsid w:val="00E22D48"/>
    <w:rsid w:val="00E23327"/>
    <w:rsid w:val="00E233E5"/>
    <w:rsid w:val="00E23777"/>
    <w:rsid w:val="00E24138"/>
    <w:rsid w:val="00E2475D"/>
    <w:rsid w:val="00E24EF9"/>
    <w:rsid w:val="00E2508E"/>
    <w:rsid w:val="00E25264"/>
    <w:rsid w:val="00E256B0"/>
    <w:rsid w:val="00E26332"/>
    <w:rsid w:val="00E2677E"/>
    <w:rsid w:val="00E26A2C"/>
    <w:rsid w:val="00E26B82"/>
    <w:rsid w:val="00E270B0"/>
    <w:rsid w:val="00E2736D"/>
    <w:rsid w:val="00E275C7"/>
    <w:rsid w:val="00E27789"/>
    <w:rsid w:val="00E27D23"/>
    <w:rsid w:val="00E30209"/>
    <w:rsid w:val="00E30831"/>
    <w:rsid w:val="00E3095B"/>
    <w:rsid w:val="00E30D08"/>
    <w:rsid w:val="00E31085"/>
    <w:rsid w:val="00E31880"/>
    <w:rsid w:val="00E3199C"/>
    <w:rsid w:val="00E31B5F"/>
    <w:rsid w:val="00E31BFB"/>
    <w:rsid w:val="00E31CD5"/>
    <w:rsid w:val="00E325F6"/>
    <w:rsid w:val="00E3265B"/>
    <w:rsid w:val="00E32DA3"/>
    <w:rsid w:val="00E330E9"/>
    <w:rsid w:val="00E338D0"/>
    <w:rsid w:val="00E340CD"/>
    <w:rsid w:val="00E341D2"/>
    <w:rsid w:val="00E34B1E"/>
    <w:rsid w:val="00E34F58"/>
    <w:rsid w:val="00E3571D"/>
    <w:rsid w:val="00E3600F"/>
    <w:rsid w:val="00E3633D"/>
    <w:rsid w:val="00E3652F"/>
    <w:rsid w:val="00E36C85"/>
    <w:rsid w:val="00E36FBB"/>
    <w:rsid w:val="00E374FF"/>
    <w:rsid w:val="00E375E5"/>
    <w:rsid w:val="00E3791E"/>
    <w:rsid w:val="00E379AC"/>
    <w:rsid w:val="00E37DCD"/>
    <w:rsid w:val="00E37F4E"/>
    <w:rsid w:val="00E4003B"/>
    <w:rsid w:val="00E403F5"/>
    <w:rsid w:val="00E4048A"/>
    <w:rsid w:val="00E404EA"/>
    <w:rsid w:val="00E407EE"/>
    <w:rsid w:val="00E40848"/>
    <w:rsid w:val="00E40C15"/>
    <w:rsid w:val="00E416F8"/>
    <w:rsid w:val="00E41D3E"/>
    <w:rsid w:val="00E420A2"/>
    <w:rsid w:val="00E42431"/>
    <w:rsid w:val="00E42685"/>
    <w:rsid w:val="00E426A9"/>
    <w:rsid w:val="00E4293A"/>
    <w:rsid w:val="00E42AB3"/>
    <w:rsid w:val="00E42BCA"/>
    <w:rsid w:val="00E42DB3"/>
    <w:rsid w:val="00E43177"/>
    <w:rsid w:val="00E431F4"/>
    <w:rsid w:val="00E434C7"/>
    <w:rsid w:val="00E43768"/>
    <w:rsid w:val="00E43A01"/>
    <w:rsid w:val="00E43B18"/>
    <w:rsid w:val="00E43B57"/>
    <w:rsid w:val="00E4406D"/>
    <w:rsid w:val="00E441BF"/>
    <w:rsid w:val="00E44248"/>
    <w:rsid w:val="00E44273"/>
    <w:rsid w:val="00E44965"/>
    <w:rsid w:val="00E450F2"/>
    <w:rsid w:val="00E4543E"/>
    <w:rsid w:val="00E45444"/>
    <w:rsid w:val="00E45465"/>
    <w:rsid w:val="00E456A2"/>
    <w:rsid w:val="00E45B5D"/>
    <w:rsid w:val="00E45C08"/>
    <w:rsid w:val="00E45DF6"/>
    <w:rsid w:val="00E461DF"/>
    <w:rsid w:val="00E462B4"/>
    <w:rsid w:val="00E46631"/>
    <w:rsid w:val="00E4693A"/>
    <w:rsid w:val="00E471F6"/>
    <w:rsid w:val="00E4740C"/>
    <w:rsid w:val="00E47554"/>
    <w:rsid w:val="00E47673"/>
    <w:rsid w:val="00E4767D"/>
    <w:rsid w:val="00E476E2"/>
    <w:rsid w:val="00E47B4D"/>
    <w:rsid w:val="00E47CE7"/>
    <w:rsid w:val="00E47CF1"/>
    <w:rsid w:val="00E47D91"/>
    <w:rsid w:val="00E50D54"/>
    <w:rsid w:val="00E5104A"/>
    <w:rsid w:val="00E5121A"/>
    <w:rsid w:val="00E512C1"/>
    <w:rsid w:val="00E514E5"/>
    <w:rsid w:val="00E516FA"/>
    <w:rsid w:val="00E517B9"/>
    <w:rsid w:val="00E519E2"/>
    <w:rsid w:val="00E51EB8"/>
    <w:rsid w:val="00E522D0"/>
    <w:rsid w:val="00E5244A"/>
    <w:rsid w:val="00E52617"/>
    <w:rsid w:val="00E5281B"/>
    <w:rsid w:val="00E528EC"/>
    <w:rsid w:val="00E52928"/>
    <w:rsid w:val="00E529B6"/>
    <w:rsid w:val="00E529D7"/>
    <w:rsid w:val="00E52ACB"/>
    <w:rsid w:val="00E52B10"/>
    <w:rsid w:val="00E52D48"/>
    <w:rsid w:val="00E52E3F"/>
    <w:rsid w:val="00E5320C"/>
    <w:rsid w:val="00E53346"/>
    <w:rsid w:val="00E536F8"/>
    <w:rsid w:val="00E539F4"/>
    <w:rsid w:val="00E53AFC"/>
    <w:rsid w:val="00E53EC2"/>
    <w:rsid w:val="00E54018"/>
    <w:rsid w:val="00E540B4"/>
    <w:rsid w:val="00E541CA"/>
    <w:rsid w:val="00E543EE"/>
    <w:rsid w:val="00E54534"/>
    <w:rsid w:val="00E54597"/>
    <w:rsid w:val="00E54657"/>
    <w:rsid w:val="00E54878"/>
    <w:rsid w:val="00E54B92"/>
    <w:rsid w:val="00E54D2E"/>
    <w:rsid w:val="00E54F28"/>
    <w:rsid w:val="00E55A43"/>
    <w:rsid w:val="00E560BC"/>
    <w:rsid w:val="00E5627C"/>
    <w:rsid w:val="00E5652C"/>
    <w:rsid w:val="00E567A3"/>
    <w:rsid w:val="00E567B0"/>
    <w:rsid w:val="00E56817"/>
    <w:rsid w:val="00E5693D"/>
    <w:rsid w:val="00E56CCE"/>
    <w:rsid w:val="00E56F2D"/>
    <w:rsid w:val="00E5720C"/>
    <w:rsid w:val="00E57552"/>
    <w:rsid w:val="00E575CD"/>
    <w:rsid w:val="00E575DD"/>
    <w:rsid w:val="00E57CA1"/>
    <w:rsid w:val="00E600CD"/>
    <w:rsid w:val="00E60255"/>
    <w:rsid w:val="00E602EA"/>
    <w:rsid w:val="00E60327"/>
    <w:rsid w:val="00E603DE"/>
    <w:rsid w:val="00E60725"/>
    <w:rsid w:val="00E6074C"/>
    <w:rsid w:val="00E6097A"/>
    <w:rsid w:val="00E60B7C"/>
    <w:rsid w:val="00E60EBD"/>
    <w:rsid w:val="00E6163A"/>
    <w:rsid w:val="00E6184F"/>
    <w:rsid w:val="00E61AA4"/>
    <w:rsid w:val="00E61BA5"/>
    <w:rsid w:val="00E625A0"/>
    <w:rsid w:val="00E6295C"/>
    <w:rsid w:val="00E629D9"/>
    <w:rsid w:val="00E62C86"/>
    <w:rsid w:val="00E62F09"/>
    <w:rsid w:val="00E63052"/>
    <w:rsid w:val="00E63578"/>
    <w:rsid w:val="00E640E1"/>
    <w:rsid w:val="00E64706"/>
    <w:rsid w:val="00E64B49"/>
    <w:rsid w:val="00E64B76"/>
    <w:rsid w:val="00E64C14"/>
    <w:rsid w:val="00E64C22"/>
    <w:rsid w:val="00E64F90"/>
    <w:rsid w:val="00E6504C"/>
    <w:rsid w:val="00E65CE1"/>
    <w:rsid w:val="00E65F66"/>
    <w:rsid w:val="00E66153"/>
    <w:rsid w:val="00E6701E"/>
    <w:rsid w:val="00E67432"/>
    <w:rsid w:val="00E6772F"/>
    <w:rsid w:val="00E67A63"/>
    <w:rsid w:val="00E67EA7"/>
    <w:rsid w:val="00E700ED"/>
    <w:rsid w:val="00E70128"/>
    <w:rsid w:val="00E7068F"/>
    <w:rsid w:val="00E706ED"/>
    <w:rsid w:val="00E70761"/>
    <w:rsid w:val="00E70855"/>
    <w:rsid w:val="00E708B2"/>
    <w:rsid w:val="00E70A32"/>
    <w:rsid w:val="00E70CF0"/>
    <w:rsid w:val="00E70D21"/>
    <w:rsid w:val="00E70FFB"/>
    <w:rsid w:val="00E71286"/>
    <w:rsid w:val="00E71407"/>
    <w:rsid w:val="00E7175B"/>
    <w:rsid w:val="00E71836"/>
    <w:rsid w:val="00E71B1E"/>
    <w:rsid w:val="00E71B72"/>
    <w:rsid w:val="00E72049"/>
    <w:rsid w:val="00E72070"/>
    <w:rsid w:val="00E721AA"/>
    <w:rsid w:val="00E7243F"/>
    <w:rsid w:val="00E7248A"/>
    <w:rsid w:val="00E724C2"/>
    <w:rsid w:val="00E72559"/>
    <w:rsid w:val="00E72A18"/>
    <w:rsid w:val="00E72A27"/>
    <w:rsid w:val="00E72CCD"/>
    <w:rsid w:val="00E73666"/>
    <w:rsid w:val="00E73D20"/>
    <w:rsid w:val="00E74141"/>
    <w:rsid w:val="00E742A2"/>
    <w:rsid w:val="00E74376"/>
    <w:rsid w:val="00E74605"/>
    <w:rsid w:val="00E747E1"/>
    <w:rsid w:val="00E74AF1"/>
    <w:rsid w:val="00E75027"/>
    <w:rsid w:val="00E7511A"/>
    <w:rsid w:val="00E75202"/>
    <w:rsid w:val="00E75C82"/>
    <w:rsid w:val="00E75D3A"/>
    <w:rsid w:val="00E75E06"/>
    <w:rsid w:val="00E7621C"/>
    <w:rsid w:val="00E76745"/>
    <w:rsid w:val="00E769EF"/>
    <w:rsid w:val="00E76A41"/>
    <w:rsid w:val="00E76ECA"/>
    <w:rsid w:val="00E76FB6"/>
    <w:rsid w:val="00E77216"/>
    <w:rsid w:val="00E772EE"/>
    <w:rsid w:val="00E77373"/>
    <w:rsid w:val="00E77381"/>
    <w:rsid w:val="00E774A1"/>
    <w:rsid w:val="00E77630"/>
    <w:rsid w:val="00E77B29"/>
    <w:rsid w:val="00E77BF5"/>
    <w:rsid w:val="00E77E4A"/>
    <w:rsid w:val="00E80003"/>
    <w:rsid w:val="00E8004A"/>
    <w:rsid w:val="00E80676"/>
    <w:rsid w:val="00E8116E"/>
    <w:rsid w:val="00E81580"/>
    <w:rsid w:val="00E817B8"/>
    <w:rsid w:val="00E81AC5"/>
    <w:rsid w:val="00E81ED4"/>
    <w:rsid w:val="00E821FB"/>
    <w:rsid w:val="00E822B3"/>
    <w:rsid w:val="00E82452"/>
    <w:rsid w:val="00E8275E"/>
    <w:rsid w:val="00E82B82"/>
    <w:rsid w:val="00E82E72"/>
    <w:rsid w:val="00E83331"/>
    <w:rsid w:val="00E83A07"/>
    <w:rsid w:val="00E83D09"/>
    <w:rsid w:val="00E83EEC"/>
    <w:rsid w:val="00E84164"/>
    <w:rsid w:val="00E8427E"/>
    <w:rsid w:val="00E847D0"/>
    <w:rsid w:val="00E849E3"/>
    <w:rsid w:val="00E84B0D"/>
    <w:rsid w:val="00E84D2E"/>
    <w:rsid w:val="00E84F46"/>
    <w:rsid w:val="00E850CD"/>
    <w:rsid w:val="00E850DF"/>
    <w:rsid w:val="00E85718"/>
    <w:rsid w:val="00E8572E"/>
    <w:rsid w:val="00E8592C"/>
    <w:rsid w:val="00E85FDD"/>
    <w:rsid w:val="00E8648F"/>
    <w:rsid w:val="00E869BD"/>
    <w:rsid w:val="00E86B53"/>
    <w:rsid w:val="00E86F84"/>
    <w:rsid w:val="00E87346"/>
    <w:rsid w:val="00E87575"/>
    <w:rsid w:val="00E875FB"/>
    <w:rsid w:val="00E8763E"/>
    <w:rsid w:val="00E877E9"/>
    <w:rsid w:val="00E902D0"/>
    <w:rsid w:val="00E9032D"/>
    <w:rsid w:val="00E90654"/>
    <w:rsid w:val="00E90B97"/>
    <w:rsid w:val="00E90CB4"/>
    <w:rsid w:val="00E913EF"/>
    <w:rsid w:val="00E91665"/>
    <w:rsid w:val="00E9173E"/>
    <w:rsid w:val="00E91801"/>
    <w:rsid w:val="00E91ADC"/>
    <w:rsid w:val="00E91AFB"/>
    <w:rsid w:val="00E91B36"/>
    <w:rsid w:val="00E91B9C"/>
    <w:rsid w:val="00E91C77"/>
    <w:rsid w:val="00E91F6B"/>
    <w:rsid w:val="00E92083"/>
    <w:rsid w:val="00E921D5"/>
    <w:rsid w:val="00E92239"/>
    <w:rsid w:val="00E92426"/>
    <w:rsid w:val="00E92552"/>
    <w:rsid w:val="00E92D28"/>
    <w:rsid w:val="00E9320E"/>
    <w:rsid w:val="00E9327B"/>
    <w:rsid w:val="00E93547"/>
    <w:rsid w:val="00E936D7"/>
    <w:rsid w:val="00E93DCC"/>
    <w:rsid w:val="00E93FD3"/>
    <w:rsid w:val="00E94126"/>
    <w:rsid w:val="00E948CF"/>
    <w:rsid w:val="00E94AAC"/>
    <w:rsid w:val="00E94B29"/>
    <w:rsid w:val="00E94EC3"/>
    <w:rsid w:val="00E94FC4"/>
    <w:rsid w:val="00E95160"/>
    <w:rsid w:val="00E95916"/>
    <w:rsid w:val="00E95A64"/>
    <w:rsid w:val="00E95AB1"/>
    <w:rsid w:val="00E95CE2"/>
    <w:rsid w:val="00E95DAE"/>
    <w:rsid w:val="00E95DC9"/>
    <w:rsid w:val="00E9628C"/>
    <w:rsid w:val="00E96F4E"/>
    <w:rsid w:val="00E970F8"/>
    <w:rsid w:val="00E9742D"/>
    <w:rsid w:val="00E97596"/>
    <w:rsid w:val="00E9794F"/>
    <w:rsid w:val="00E97C16"/>
    <w:rsid w:val="00EA0757"/>
    <w:rsid w:val="00EA0B51"/>
    <w:rsid w:val="00EA0B88"/>
    <w:rsid w:val="00EA0C2E"/>
    <w:rsid w:val="00EA0EB8"/>
    <w:rsid w:val="00EA153D"/>
    <w:rsid w:val="00EA1D18"/>
    <w:rsid w:val="00EA1D2A"/>
    <w:rsid w:val="00EA1DAA"/>
    <w:rsid w:val="00EA1F83"/>
    <w:rsid w:val="00EA226D"/>
    <w:rsid w:val="00EA23F4"/>
    <w:rsid w:val="00EA2CC5"/>
    <w:rsid w:val="00EA2DC2"/>
    <w:rsid w:val="00EA2E4D"/>
    <w:rsid w:val="00EA30F1"/>
    <w:rsid w:val="00EA3262"/>
    <w:rsid w:val="00EA32E0"/>
    <w:rsid w:val="00EA3401"/>
    <w:rsid w:val="00EA3A05"/>
    <w:rsid w:val="00EA3A65"/>
    <w:rsid w:val="00EA3D4B"/>
    <w:rsid w:val="00EA3F37"/>
    <w:rsid w:val="00EA402B"/>
    <w:rsid w:val="00EA41BA"/>
    <w:rsid w:val="00EA41F0"/>
    <w:rsid w:val="00EA49B6"/>
    <w:rsid w:val="00EA4B28"/>
    <w:rsid w:val="00EA4C9D"/>
    <w:rsid w:val="00EA4D00"/>
    <w:rsid w:val="00EA4F6B"/>
    <w:rsid w:val="00EA5150"/>
    <w:rsid w:val="00EA5E47"/>
    <w:rsid w:val="00EA5EBB"/>
    <w:rsid w:val="00EA5F33"/>
    <w:rsid w:val="00EA5F47"/>
    <w:rsid w:val="00EA6126"/>
    <w:rsid w:val="00EA6300"/>
    <w:rsid w:val="00EA6387"/>
    <w:rsid w:val="00EA6C15"/>
    <w:rsid w:val="00EA6FA8"/>
    <w:rsid w:val="00EA72AF"/>
    <w:rsid w:val="00EA752A"/>
    <w:rsid w:val="00EA787F"/>
    <w:rsid w:val="00EB026D"/>
    <w:rsid w:val="00EB02C0"/>
    <w:rsid w:val="00EB07A0"/>
    <w:rsid w:val="00EB0930"/>
    <w:rsid w:val="00EB0BBD"/>
    <w:rsid w:val="00EB0DF1"/>
    <w:rsid w:val="00EB1071"/>
    <w:rsid w:val="00EB13CB"/>
    <w:rsid w:val="00EB1651"/>
    <w:rsid w:val="00EB17AC"/>
    <w:rsid w:val="00EB1B3B"/>
    <w:rsid w:val="00EB1E5E"/>
    <w:rsid w:val="00EB2138"/>
    <w:rsid w:val="00EB23AF"/>
    <w:rsid w:val="00EB2D1E"/>
    <w:rsid w:val="00EB2D33"/>
    <w:rsid w:val="00EB2EF3"/>
    <w:rsid w:val="00EB36F1"/>
    <w:rsid w:val="00EB3FA8"/>
    <w:rsid w:val="00EB4323"/>
    <w:rsid w:val="00EB46B0"/>
    <w:rsid w:val="00EB47DE"/>
    <w:rsid w:val="00EB48BC"/>
    <w:rsid w:val="00EB4C1E"/>
    <w:rsid w:val="00EB4C6F"/>
    <w:rsid w:val="00EB4E72"/>
    <w:rsid w:val="00EB4EBC"/>
    <w:rsid w:val="00EB503D"/>
    <w:rsid w:val="00EB5054"/>
    <w:rsid w:val="00EB5167"/>
    <w:rsid w:val="00EB51C9"/>
    <w:rsid w:val="00EB54B3"/>
    <w:rsid w:val="00EB5886"/>
    <w:rsid w:val="00EB6372"/>
    <w:rsid w:val="00EB6574"/>
    <w:rsid w:val="00EB6F26"/>
    <w:rsid w:val="00EB7085"/>
    <w:rsid w:val="00EB70F0"/>
    <w:rsid w:val="00EB74BC"/>
    <w:rsid w:val="00EB791C"/>
    <w:rsid w:val="00EB7D90"/>
    <w:rsid w:val="00EB7ED0"/>
    <w:rsid w:val="00EC03AA"/>
    <w:rsid w:val="00EC062A"/>
    <w:rsid w:val="00EC0B24"/>
    <w:rsid w:val="00EC1AB7"/>
    <w:rsid w:val="00EC1C0E"/>
    <w:rsid w:val="00EC1E02"/>
    <w:rsid w:val="00EC2079"/>
    <w:rsid w:val="00EC21B6"/>
    <w:rsid w:val="00EC2431"/>
    <w:rsid w:val="00EC252B"/>
    <w:rsid w:val="00EC25F8"/>
    <w:rsid w:val="00EC272C"/>
    <w:rsid w:val="00EC2758"/>
    <w:rsid w:val="00EC2C67"/>
    <w:rsid w:val="00EC2F3E"/>
    <w:rsid w:val="00EC30E4"/>
    <w:rsid w:val="00EC3399"/>
    <w:rsid w:val="00EC3751"/>
    <w:rsid w:val="00EC375D"/>
    <w:rsid w:val="00EC3BCC"/>
    <w:rsid w:val="00EC3E37"/>
    <w:rsid w:val="00EC3FC8"/>
    <w:rsid w:val="00EC4256"/>
    <w:rsid w:val="00EC471C"/>
    <w:rsid w:val="00EC49F3"/>
    <w:rsid w:val="00EC4B73"/>
    <w:rsid w:val="00EC53AE"/>
    <w:rsid w:val="00EC5420"/>
    <w:rsid w:val="00EC5497"/>
    <w:rsid w:val="00EC55CA"/>
    <w:rsid w:val="00EC5933"/>
    <w:rsid w:val="00EC5D79"/>
    <w:rsid w:val="00EC64A1"/>
    <w:rsid w:val="00EC6599"/>
    <w:rsid w:val="00EC6B34"/>
    <w:rsid w:val="00EC71C9"/>
    <w:rsid w:val="00EC7593"/>
    <w:rsid w:val="00EC7C42"/>
    <w:rsid w:val="00EC7C57"/>
    <w:rsid w:val="00EC7FE3"/>
    <w:rsid w:val="00ED04FD"/>
    <w:rsid w:val="00ED064A"/>
    <w:rsid w:val="00ED0847"/>
    <w:rsid w:val="00ED0933"/>
    <w:rsid w:val="00ED09B0"/>
    <w:rsid w:val="00ED1184"/>
    <w:rsid w:val="00ED11B6"/>
    <w:rsid w:val="00ED1253"/>
    <w:rsid w:val="00ED1311"/>
    <w:rsid w:val="00ED13F6"/>
    <w:rsid w:val="00ED1B1C"/>
    <w:rsid w:val="00ED20EF"/>
    <w:rsid w:val="00ED2358"/>
    <w:rsid w:val="00ED29BD"/>
    <w:rsid w:val="00ED29F3"/>
    <w:rsid w:val="00ED2B26"/>
    <w:rsid w:val="00ED2C15"/>
    <w:rsid w:val="00ED2ECB"/>
    <w:rsid w:val="00ED2F9D"/>
    <w:rsid w:val="00ED31F0"/>
    <w:rsid w:val="00ED3631"/>
    <w:rsid w:val="00ED3719"/>
    <w:rsid w:val="00ED379D"/>
    <w:rsid w:val="00ED38C4"/>
    <w:rsid w:val="00ED39B9"/>
    <w:rsid w:val="00ED3D29"/>
    <w:rsid w:val="00ED3D48"/>
    <w:rsid w:val="00ED3F7D"/>
    <w:rsid w:val="00ED4CA6"/>
    <w:rsid w:val="00ED4D48"/>
    <w:rsid w:val="00ED529C"/>
    <w:rsid w:val="00ED53B6"/>
    <w:rsid w:val="00ED59A9"/>
    <w:rsid w:val="00ED693F"/>
    <w:rsid w:val="00ED6BFC"/>
    <w:rsid w:val="00ED6F6C"/>
    <w:rsid w:val="00ED7043"/>
    <w:rsid w:val="00ED7495"/>
    <w:rsid w:val="00ED754E"/>
    <w:rsid w:val="00ED7884"/>
    <w:rsid w:val="00ED79F2"/>
    <w:rsid w:val="00ED7C10"/>
    <w:rsid w:val="00ED7C82"/>
    <w:rsid w:val="00ED7F0C"/>
    <w:rsid w:val="00ED7F34"/>
    <w:rsid w:val="00EE0350"/>
    <w:rsid w:val="00EE0429"/>
    <w:rsid w:val="00EE0734"/>
    <w:rsid w:val="00EE0C90"/>
    <w:rsid w:val="00EE0CE1"/>
    <w:rsid w:val="00EE0E24"/>
    <w:rsid w:val="00EE0EE5"/>
    <w:rsid w:val="00EE1100"/>
    <w:rsid w:val="00EE13A3"/>
    <w:rsid w:val="00EE16E9"/>
    <w:rsid w:val="00EE1AD4"/>
    <w:rsid w:val="00EE20D6"/>
    <w:rsid w:val="00EE244C"/>
    <w:rsid w:val="00EE259A"/>
    <w:rsid w:val="00EE2E58"/>
    <w:rsid w:val="00EE2F47"/>
    <w:rsid w:val="00EE31FC"/>
    <w:rsid w:val="00EE32BB"/>
    <w:rsid w:val="00EE32DC"/>
    <w:rsid w:val="00EE3476"/>
    <w:rsid w:val="00EE34A0"/>
    <w:rsid w:val="00EE384A"/>
    <w:rsid w:val="00EE3A64"/>
    <w:rsid w:val="00EE3FD6"/>
    <w:rsid w:val="00EE402F"/>
    <w:rsid w:val="00EE4275"/>
    <w:rsid w:val="00EE43BE"/>
    <w:rsid w:val="00EE481E"/>
    <w:rsid w:val="00EE4B7E"/>
    <w:rsid w:val="00EE4F26"/>
    <w:rsid w:val="00EE50CA"/>
    <w:rsid w:val="00EE583E"/>
    <w:rsid w:val="00EE58C3"/>
    <w:rsid w:val="00EE5B31"/>
    <w:rsid w:val="00EE5C8A"/>
    <w:rsid w:val="00EE5E22"/>
    <w:rsid w:val="00EE6129"/>
    <w:rsid w:val="00EE6433"/>
    <w:rsid w:val="00EE6442"/>
    <w:rsid w:val="00EE667E"/>
    <w:rsid w:val="00EE6868"/>
    <w:rsid w:val="00EE6B7E"/>
    <w:rsid w:val="00EE6BBA"/>
    <w:rsid w:val="00EE6C89"/>
    <w:rsid w:val="00EE6CAA"/>
    <w:rsid w:val="00EE6FB0"/>
    <w:rsid w:val="00EE737B"/>
    <w:rsid w:val="00EE741B"/>
    <w:rsid w:val="00EE7A51"/>
    <w:rsid w:val="00EE7CCD"/>
    <w:rsid w:val="00EF00D2"/>
    <w:rsid w:val="00EF06FB"/>
    <w:rsid w:val="00EF0EEF"/>
    <w:rsid w:val="00EF1041"/>
    <w:rsid w:val="00EF126C"/>
    <w:rsid w:val="00EF12A5"/>
    <w:rsid w:val="00EF1681"/>
    <w:rsid w:val="00EF168A"/>
    <w:rsid w:val="00EF1777"/>
    <w:rsid w:val="00EF1917"/>
    <w:rsid w:val="00EF19DB"/>
    <w:rsid w:val="00EF2328"/>
    <w:rsid w:val="00EF2346"/>
    <w:rsid w:val="00EF273E"/>
    <w:rsid w:val="00EF27DC"/>
    <w:rsid w:val="00EF3202"/>
    <w:rsid w:val="00EF3223"/>
    <w:rsid w:val="00EF33B2"/>
    <w:rsid w:val="00EF3A35"/>
    <w:rsid w:val="00EF3B88"/>
    <w:rsid w:val="00EF3BC3"/>
    <w:rsid w:val="00EF3CAA"/>
    <w:rsid w:val="00EF411F"/>
    <w:rsid w:val="00EF46F4"/>
    <w:rsid w:val="00EF494D"/>
    <w:rsid w:val="00EF5159"/>
    <w:rsid w:val="00EF5480"/>
    <w:rsid w:val="00EF627A"/>
    <w:rsid w:val="00EF679B"/>
    <w:rsid w:val="00EF6CFC"/>
    <w:rsid w:val="00EF6E22"/>
    <w:rsid w:val="00EF7135"/>
    <w:rsid w:val="00EF743D"/>
    <w:rsid w:val="00EF774D"/>
    <w:rsid w:val="00EF7CAB"/>
    <w:rsid w:val="00EF7D95"/>
    <w:rsid w:val="00EF7FEE"/>
    <w:rsid w:val="00EF7FF8"/>
    <w:rsid w:val="00F001B3"/>
    <w:rsid w:val="00F001FE"/>
    <w:rsid w:val="00F004A9"/>
    <w:rsid w:val="00F0064B"/>
    <w:rsid w:val="00F00A02"/>
    <w:rsid w:val="00F00DA1"/>
    <w:rsid w:val="00F01AC7"/>
    <w:rsid w:val="00F01C16"/>
    <w:rsid w:val="00F01CA0"/>
    <w:rsid w:val="00F020E6"/>
    <w:rsid w:val="00F021EF"/>
    <w:rsid w:val="00F028EF"/>
    <w:rsid w:val="00F02921"/>
    <w:rsid w:val="00F02CFE"/>
    <w:rsid w:val="00F02F2A"/>
    <w:rsid w:val="00F03007"/>
    <w:rsid w:val="00F0319B"/>
    <w:rsid w:val="00F03561"/>
    <w:rsid w:val="00F036FE"/>
    <w:rsid w:val="00F03732"/>
    <w:rsid w:val="00F038E2"/>
    <w:rsid w:val="00F041DE"/>
    <w:rsid w:val="00F0422E"/>
    <w:rsid w:val="00F044A1"/>
    <w:rsid w:val="00F0454A"/>
    <w:rsid w:val="00F04AF4"/>
    <w:rsid w:val="00F04D9D"/>
    <w:rsid w:val="00F053A5"/>
    <w:rsid w:val="00F05503"/>
    <w:rsid w:val="00F059A4"/>
    <w:rsid w:val="00F05AE0"/>
    <w:rsid w:val="00F05FC0"/>
    <w:rsid w:val="00F06485"/>
    <w:rsid w:val="00F067AB"/>
    <w:rsid w:val="00F067E2"/>
    <w:rsid w:val="00F06864"/>
    <w:rsid w:val="00F0715D"/>
    <w:rsid w:val="00F075A6"/>
    <w:rsid w:val="00F07976"/>
    <w:rsid w:val="00F07990"/>
    <w:rsid w:val="00F07B9F"/>
    <w:rsid w:val="00F07FA9"/>
    <w:rsid w:val="00F07FB1"/>
    <w:rsid w:val="00F1001F"/>
    <w:rsid w:val="00F10243"/>
    <w:rsid w:val="00F106B3"/>
    <w:rsid w:val="00F107D3"/>
    <w:rsid w:val="00F109B4"/>
    <w:rsid w:val="00F10D09"/>
    <w:rsid w:val="00F10D4F"/>
    <w:rsid w:val="00F10F44"/>
    <w:rsid w:val="00F113A4"/>
    <w:rsid w:val="00F116F7"/>
    <w:rsid w:val="00F11792"/>
    <w:rsid w:val="00F118A2"/>
    <w:rsid w:val="00F11909"/>
    <w:rsid w:val="00F11A8D"/>
    <w:rsid w:val="00F11A99"/>
    <w:rsid w:val="00F11C21"/>
    <w:rsid w:val="00F11C22"/>
    <w:rsid w:val="00F121A2"/>
    <w:rsid w:val="00F122ED"/>
    <w:rsid w:val="00F1260D"/>
    <w:rsid w:val="00F12B3B"/>
    <w:rsid w:val="00F131B5"/>
    <w:rsid w:val="00F132EF"/>
    <w:rsid w:val="00F13528"/>
    <w:rsid w:val="00F13539"/>
    <w:rsid w:val="00F135AF"/>
    <w:rsid w:val="00F140C8"/>
    <w:rsid w:val="00F142E2"/>
    <w:rsid w:val="00F14BC1"/>
    <w:rsid w:val="00F153E9"/>
    <w:rsid w:val="00F15439"/>
    <w:rsid w:val="00F15713"/>
    <w:rsid w:val="00F15A24"/>
    <w:rsid w:val="00F15B2E"/>
    <w:rsid w:val="00F15C94"/>
    <w:rsid w:val="00F16366"/>
    <w:rsid w:val="00F16AFB"/>
    <w:rsid w:val="00F17D7B"/>
    <w:rsid w:val="00F17EB3"/>
    <w:rsid w:val="00F17ED9"/>
    <w:rsid w:val="00F17FBC"/>
    <w:rsid w:val="00F202D9"/>
    <w:rsid w:val="00F20427"/>
    <w:rsid w:val="00F20755"/>
    <w:rsid w:val="00F209FA"/>
    <w:rsid w:val="00F20F62"/>
    <w:rsid w:val="00F212AF"/>
    <w:rsid w:val="00F21578"/>
    <w:rsid w:val="00F218C9"/>
    <w:rsid w:val="00F218FF"/>
    <w:rsid w:val="00F21C10"/>
    <w:rsid w:val="00F21F46"/>
    <w:rsid w:val="00F22186"/>
    <w:rsid w:val="00F226CD"/>
    <w:rsid w:val="00F2279B"/>
    <w:rsid w:val="00F22B2D"/>
    <w:rsid w:val="00F22D4E"/>
    <w:rsid w:val="00F22DD3"/>
    <w:rsid w:val="00F22F35"/>
    <w:rsid w:val="00F234DA"/>
    <w:rsid w:val="00F23566"/>
    <w:rsid w:val="00F23914"/>
    <w:rsid w:val="00F239A2"/>
    <w:rsid w:val="00F23DC9"/>
    <w:rsid w:val="00F241DC"/>
    <w:rsid w:val="00F24544"/>
    <w:rsid w:val="00F247FC"/>
    <w:rsid w:val="00F24A70"/>
    <w:rsid w:val="00F24C71"/>
    <w:rsid w:val="00F25166"/>
    <w:rsid w:val="00F251F7"/>
    <w:rsid w:val="00F253C7"/>
    <w:rsid w:val="00F253CC"/>
    <w:rsid w:val="00F2543F"/>
    <w:rsid w:val="00F25470"/>
    <w:rsid w:val="00F25701"/>
    <w:rsid w:val="00F259A6"/>
    <w:rsid w:val="00F25AE6"/>
    <w:rsid w:val="00F2621A"/>
    <w:rsid w:val="00F26818"/>
    <w:rsid w:val="00F2686E"/>
    <w:rsid w:val="00F26CFB"/>
    <w:rsid w:val="00F26E1E"/>
    <w:rsid w:val="00F27705"/>
    <w:rsid w:val="00F2771C"/>
    <w:rsid w:val="00F27FD1"/>
    <w:rsid w:val="00F304E2"/>
    <w:rsid w:val="00F3059E"/>
    <w:rsid w:val="00F308EF"/>
    <w:rsid w:val="00F30A5F"/>
    <w:rsid w:val="00F30AC2"/>
    <w:rsid w:val="00F30B3C"/>
    <w:rsid w:val="00F30BB6"/>
    <w:rsid w:val="00F30EE9"/>
    <w:rsid w:val="00F31174"/>
    <w:rsid w:val="00F3184D"/>
    <w:rsid w:val="00F31AA7"/>
    <w:rsid w:val="00F31EA9"/>
    <w:rsid w:val="00F32202"/>
    <w:rsid w:val="00F32373"/>
    <w:rsid w:val="00F32485"/>
    <w:rsid w:val="00F32593"/>
    <w:rsid w:val="00F325F7"/>
    <w:rsid w:val="00F327C8"/>
    <w:rsid w:val="00F3290F"/>
    <w:rsid w:val="00F32928"/>
    <w:rsid w:val="00F32A25"/>
    <w:rsid w:val="00F32A4C"/>
    <w:rsid w:val="00F32BD4"/>
    <w:rsid w:val="00F32CFC"/>
    <w:rsid w:val="00F33074"/>
    <w:rsid w:val="00F331E1"/>
    <w:rsid w:val="00F33291"/>
    <w:rsid w:val="00F33711"/>
    <w:rsid w:val="00F33742"/>
    <w:rsid w:val="00F339AE"/>
    <w:rsid w:val="00F33D0F"/>
    <w:rsid w:val="00F33E3D"/>
    <w:rsid w:val="00F33FAE"/>
    <w:rsid w:val="00F3403B"/>
    <w:rsid w:val="00F342EB"/>
    <w:rsid w:val="00F347E3"/>
    <w:rsid w:val="00F34921"/>
    <w:rsid w:val="00F34BAD"/>
    <w:rsid w:val="00F34BDE"/>
    <w:rsid w:val="00F34D66"/>
    <w:rsid w:val="00F35044"/>
    <w:rsid w:val="00F35318"/>
    <w:rsid w:val="00F35B6B"/>
    <w:rsid w:val="00F36190"/>
    <w:rsid w:val="00F3631A"/>
    <w:rsid w:val="00F36FE2"/>
    <w:rsid w:val="00F37095"/>
    <w:rsid w:val="00F37597"/>
    <w:rsid w:val="00F37898"/>
    <w:rsid w:val="00F379C1"/>
    <w:rsid w:val="00F37BDE"/>
    <w:rsid w:val="00F37DA5"/>
    <w:rsid w:val="00F37EBA"/>
    <w:rsid w:val="00F400CF"/>
    <w:rsid w:val="00F40BB7"/>
    <w:rsid w:val="00F40D5B"/>
    <w:rsid w:val="00F411D9"/>
    <w:rsid w:val="00F4152B"/>
    <w:rsid w:val="00F415AE"/>
    <w:rsid w:val="00F41628"/>
    <w:rsid w:val="00F42247"/>
    <w:rsid w:val="00F42B26"/>
    <w:rsid w:val="00F4344E"/>
    <w:rsid w:val="00F436DE"/>
    <w:rsid w:val="00F43933"/>
    <w:rsid w:val="00F43ACE"/>
    <w:rsid w:val="00F43B93"/>
    <w:rsid w:val="00F43FB7"/>
    <w:rsid w:val="00F44613"/>
    <w:rsid w:val="00F446EA"/>
    <w:rsid w:val="00F4484E"/>
    <w:rsid w:val="00F448CA"/>
    <w:rsid w:val="00F449D0"/>
    <w:rsid w:val="00F44CBA"/>
    <w:rsid w:val="00F44EF7"/>
    <w:rsid w:val="00F44FBF"/>
    <w:rsid w:val="00F45672"/>
    <w:rsid w:val="00F45AD7"/>
    <w:rsid w:val="00F45CAF"/>
    <w:rsid w:val="00F45E90"/>
    <w:rsid w:val="00F460A9"/>
    <w:rsid w:val="00F460D2"/>
    <w:rsid w:val="00F461D1"/>
    <w:rsid w:val="00F4635D"/>
    <w:rsid w:val="00F4668D"/>
    <w:rsid w:val="00F468B4"/>
    <w:rsid w:val="00F46AFF"/>
    <w:rsid w:val="00F4758B"/>
    <w:rsid w:val="00F478BB"/>
    <w:rsid w:val="00F478FD"/>
    <w:rsid w:val="00F47BCB"/>
    <w:rsid w:val="00F47E4B"/>
    <w:rsid w:val="00F47F5B"/>
    <w:rsid w:val="00F47F70"/>
    <w:rsid w:val="00F5021B"/>
    <w:rsid w:val="00F5032C"/>
    <w:rsid w:val="00F507FF"/>
    <w:rsid w:val="00F50802"/>
    <w:rsid w:val="00F508A4"/>
    <w:rsid w:val="00F50A8A"/>
    <w:rsid w:val="00F50AEE"/>
    <w:rsid w:val="00F518DF"/>
    <w:rsid w:val="00F51960"/>
    <w:rsid w:val="00F51B40"/>
    <w:rsid w:val="00F51EC4"/>
    <w:rsid w:val="00F5210E"/>
    <w:rsid w:val="00F5284D"/>
    <w:rsid w:val="00F52C40"/>
    <w:rsid w:val="00F52F97"/>
    <w:rsid w:val="00F531F2"/>
    <w:rsid w:val="00F53290"/>
    <w:rsid w:val="00F532BB"/>
    <w:rsid w:val="00F535D8"/>
    <w:rsid w:val="00F53C28"/>
    <w:rsid w:val="00F53E29"/>
    <w:rsid w:val="00F544E3"/>
    <w:rsid w:val="00F54642"/>
    <w:rsid w:val="00F54B35"/>
    <w:rsid w:val="00F54C5A"/>
    <w:rsid w:val="00F54E72"/>
    <w:rsid w:val="00F553CA"/>
    <w:rsid w:val="00F555EF"/>
    <w:rsid w:val="00F55ED9"/>
    <w:rsid w:val="00F56115"/>
    <w:rsid w:val="00F5634B"/>
    <w:rsid w:val="00F56686"/>
    <w:rsid w:val="00F5678F"/>
    <w:rsid w:val="00F568D8"/>
    <w:rsid w:val="00F56EA9"/>
    <w:rsid w:val="00F57140"/>
    <w:rsid w:val="00F5787F"/>
    <w:rsid w:val="00F57A77"/>
    <w:rsid w:val="00F57AA6"/>
    <w:rsid w:val="00F57BC3"/>
    <w:rsid w:val="00F57DF2"/>
    <w:rsid w:val="00F602F7"/>
    <w:rsid w:val="00F6046F"/>
    <w:rsid w:val="00F604FF"/>
    <w:rsid w:val="00F60570"/>
    <w:rsid w:val="00F607BA"/>
    <w:rsid w:val="00F6080E"/>
    <w:rsid w:val="00F608C9"/>
    <w:rsid w:val="00F60910"/>
    <w:rsid w:val="00F60B2C"/>
    <w:rsid w:val="00F60B43"/>
    <w:rsid w:val="00F61983"/>
    <w:rsid w:val="00F619C1"/>
    <w:rsid w:val="00F62118"/>
    <w:rsid w:val="00F6242D"/>
    <w:rsid w:val="00F62693"/>
    <w:rsid w:val="00F629C0"/>
    <w:rsid w:val="00F629FC"/>
    <w:rsid w:val="00F62A38"/>
    <w:rsid w:val="00F62A7A"/>
    <w:rsid w:val="00F62A98"/>
    <w:rsid w:val="00F633E2"/>
    <w:rsid w:val="00F63550"/>
    <w:rsid w:val="00F635C1"/>
    <w:rsid w:val="00F63674"/>
    <w:rsid w:val="00F63A30"/>
    <w:rsid w:val="00F63D00"/>
    <w:rsid w:val="00F6455F"/>
    <w:rsid w:val="00F646AF"/>
    <w:rsid w:val="00F64AC3"/>
    <w:rsid w:val="00F65B66"/>
    <w:rsid w:val="00F65CAF"/>
    <w:rsid w:val="00F65EDB"/>
    <w:rsid w:val="00F65FF1"/>
    <w:rsid w:val="00F65FF9"/>
    <w:rsid w:val="00F6637C"/>
    <w:rsid w:val="00F6685F"/>
    <w:rsid w:val="00F668EE"/>
    <w:rsid w:val="00F66951"/>
    <w:rsid w:val="00F669CC"/>
    <w:rsid w:val="00F66A00"/>
    <w:rsid w:val="00F66A2D"/>
    <w:rsid w:val="00F66D0F"/>
    <w:rsid w:val="00F6725D"/>
    <w:rsid w:val="00F67285"/>
    <w:rsid w:val="00F672B3"/>
    <w:rsid w:val="00F67681"/>
    <w:rsid w:val="00F70126"/>
    <w:rsid w:val="00F701E9"/>
    <w:rsid w:val="00F70236"/>
    <w:rsid w:val="00F70342"/>
    <w:rsid w:val="00F707F0"/>
    <w:rsid w:val="00F70E4B"/>
    <w:rsid w:val="00F71386"/>
    <w:rsid w:val="00F71729"/>
    <w:rsid w:val="00F7184E"/>
    <w:rsid w:val="00F71945"/>
    <w:rsid w:val="00F71A82"/>
    <w:rsid w:val="00F71BBF"/>
    <w:rsid w:val="00F71FEF"/>
    <w:rsid w:val="00F720C0"/>
    <w:rsid w:val="00F72238"/>
    <w:rsid w:val="00F7239C"/>
    <w:rsid w:val="00F725CB"/>
    <w:rsid w:val="00F727C7"/>
    <w:rsid w:val="00F727EC"/>
    <w:rsid w:val="00F72B3C"/>
    <w:rsid w:val="00F72DE5"/>
    <w:rsid w:val="00F72FC9"/>
    <w:rsid w:val="00F73597"/>
    <w:rsid w:val="00F73810"/>
    <w:rsid w:val="00F739D1"/>
    <w:rsid w:val="00F739D8"/>
    <w:rsid w:val="00F73D0A"/>
    <w:rsid w:val="00F73E48"/>
    <w:rsid w:val="00F7420B"/>
    <w:rsid w:val="00F74240"/>
    <w:rsid w:val="00F74737"/>
    <w:rsid w:val="00F748E1"/>
    <w:rsid w:val="00F74F78"/>
    <w:rsid w:val="00F75069"/>
    <w:rsid w:val="00F75194"/>
    <w:rsid w:val="00F752AE"/>
    <w:rsid w:val="00F7575F"/>
    <w:rsid w:val="00F75B75"/>
    <w:rsid w:val="00F75D1D"/>
    <w:rsid w:val="00F7650A"/>
    <w:rsid w:val="00F767B4"/>
    <w:rsid w:val="00F768BA"/>
    <w:rsid w:val="00F76AC5"/>
    <w:rsid w:val="00F76BF5"/>
    <w:rsid w:val="00F76D82"/>
    <w:rsid w:val="00F7767B"/>
    <w:rsid w:val="00F801E4"/>
    <w:rsid w:val="00F80368"/>
    <w:rsid w:val="00F8045A"/>
    <w:rsid w:val="00F8063C"/>
    <w:rsid w:val="00F80953"/>
    <w:rsid w:val="00F80B17"/>
    <w:rsid w:val="00F80E5A"/>
    <w:rsid w:val="00F80EBD"/>
    <w:rsid w:val="00F8109B"/>
    <w:rsid w:val="00F81403"/>
    <w:rsid w:val="00F81518"/>
    <w:rsid w:val="00F81850"/>
    <w:rsid w:val="00F81AE7"/>
    <w:rsid w:val="00F81D0C"/>
    <w:rsid w:val="00F8224D"/>
    <w:rsid w:val="00F82713"/>
    <w:rsid w:val="00F8286A"/>
    <w:rsid w:val="00F82D6D"/>
    <w:rsid w:val="00F8351E"/>
    <w:rsid w:val="00F835C6"/>
    <w:rsid w:val="00F8391B"/>
    <w:rsid w:val="00F83EA2"/>
    <w:rsid w:val="00F8429A"/>
    <w:rsid w:val="00F846D7"/>
    <w:rsid w:val="00F8473A"/>
    <w:rsid w:val="00F8490C"/>
    <w:rsid w:val="00F84B76"/>
    <w:rsid w:val="00F84D51"/>
    <w:rsid w:val="00F859CE"/>
    <w:rsid w:val="00F86164"/>
    <w:rsid w:val="00F862C4"/>
    <w:rsid w:val="00F863E4"/>
    <w:rsid w:val="00F86B95"/>
    <w:rsid w:val="00F86B99"/>
    <w:rsid w:val="00F86F6D"/>
    <w:rsid w:val="00F87670"/>
    <w:rsid w:val="00F877BB"/>
    <w:rsid w:val="00F87870"/>
    <w:rsid w:val="00F87E09"/>
    <w:rsid w:val="00F87E7E"/>
    <w:rsid w:val="00F9020A"/>
    <w:rsid w:val="00F9027D"/>
    <w:rsid w:val="00F90411"/>
    <w:rsid w:val="00F9052E"/>
    <w:rsid w:val="00F90ACC"/>
    <w:rsid w:val="00F90D7F"/>
    <w:rsid w:val="00F910D1"/>
    <w:rsid w:val="00F9168E"/>
    <w:rsid w:val="00F91695"/>
    <w:rsid w:val="00F91B66"/>
    <w:rsid w:val="00F92152"/>
    <w:rsid w:val="00F9222C"/>
    <w:rsid w:val="00F92302"/>
    <w:rsid w:val="00F92707"/>
    <w:rsid w:val="00F9282C"/>
    <w:rsid w:val="00F92B59"/>
    <w:rsid w:val="00F93113"/>
    <w:rsid w:val="00F931D2"/>
    <w:rsid w:val="00F93312"/>
    <w:rsid w:val="00F93430"/>
    <w:rsid w:val="00F934FB"/>
    <w:rsid w:val="00F93528"/>
    <w:rsid w:val="00F93866"/>
    <w:rsid w:val="00F93A83"/>
    <w:rsid w:val="00F93C9B"/>
    <w:rsid w:val="00F94221"/>
    <w:rsid w:val="00F943A1"/>
    <w:rsid w:val="00F94544"/>
    <w:rsid w:val="00F94664"/>
    <w:rsid w:val="00F948F1"/>
    <w:rsid w:val="00F94B46"/>
    <w:rsid w:val="00F9547D"/>
    <w:rsid w:val="00F9555B"/>
    <w:rsid w:val="00F95936"/>
    <w:rsid w:val="00F95953"/>
    <w:rsid w:val="00F95C3F"/>
    <w:rsid w:val="00F95F55"/>
    <w:rsid w:val="00F9616C"/>
    <w:rsid w:val="00F96249"/>
    <w:rsid w:val="00F965F1"/>
    <w:rsid w:val="00F96627"/>
    <w:rsid w:val="00F96F29"/>
    <w:rsid w:val="00F976B7"/>
    <w:rsid w:val="00F9797D"/>
    <w:rsid w:val="00F979B7"/>
    <w:rsid w:val="00FA0969"/>
    <w:rsid w:val="00FA09D3"/>
    <w:rsid w:val="00FA0BF0"/>
    <w:rsid w:val="00FA0D85"/>
    <w:rsid w:val="00FA0EDE"/>
    <w:rsid w:val="00FA1287"/>
    <w:rsid w:val="00FA1417"/>
    <w:rsid w:val="00FA16FE"/>
    <w:rsid w:val="00FA17A0"/>
    <w:rsid w:val="00FA181A"/>
    <w:rsid w:val="00FA1AEB"/>
    <w:rsid w:val="00FA2215"/>
    <w:rsid w:val="00FA22AA"/>
    <w:rsid w:val="00FA2314"/>
    <w:rsid w:val="00FA2B08"/>
    <w:rsid w:val="00FA2E36"/>
    <w:rsid w:val="00FA2FCA"/>
    <w:rsid w:val="00FA37A8"/>
    <w:rsid w:val="00FA3924"/>
    <w:rsid w:val="00FA3B07"/>
    <w:rsid w:val="00FA3BA5"/>
    <w:rsid w:val="00FA3C23"/>
    <w:rsid w:val="00FA3D7C"/>
    <w:rsid w:val="00FA4275"/>
    <w:rsid w:val="00FA447A"/>
    <w:rsid w:val="00FA4625"/>
    <w:rsid w:val="00FA46A7"/>
    <w:rsid w:val="00FA470D"/>
    <w:rsid w:val="00FA4A11"/>
    <w:rsid w:val="00FA4D31"/>
    <w:rsid w:val="00FA4F64"/>
    <w:rsid w:val="00FA51F8"/>
    <w:rsid w:val="00FA52AA"/>
    <w:rsid w:val="00FA569E"/>
    <w:rsid w:val="00FA5BC6"/>
    <w:rsid w:val="00FA5BF8"/>
    <w:rsid w:val="00FA5CD5"/>
    <w:rsid w:val="00FA5F4C"/>
    <w:rsid w:val="00FA61A3"/>
    <w:rsid w:val="00FA6211"/>
    <w:rsid w:val="00FA6338"/>
    <w:rsid w:val="00FA6474"/>
    <w:rsid w:val="00FA653D"/>
    <w:rsid w:val="00FA662B"/>
    <w:rsid w:val="00FA6EE0"/>
    <w:rsid w:val="00FA71A9"/>
    <w:rsid w:val="00FA7244"/>
    <w:rsid w:val="00FA7247"/>
    <w:rsid w:val="00FA7513"/>
    <w:rsid w:val="00FA7532"/>
    <w:rsid w:val="00FA770A"/>
    <w:rsid w:val="00FA7771"/>
    <w:rsid w:val="00FA790A"/>
    <w:rsid w:val="00FA7B9B"/>
    <w:rsid w:val="00FA7BEA"/>
    <w:rsid w:val="00FA7CD0"/>
    <w:rsid w:val="00FB03AB"/>
    <w:rsid w:val="00FB0627"/>
    <w:rsid w:val="00FB0638"/>
    <w:rsid w:val="00FB0AFC"/>
    <w:rsid w:val="00FB0C4A"/>
    <w:rsid w:val="00FB0C64"/>
    <w:rsid w:val="00FB0DE0"/>
    <w:rsid w:val="00FB0FB4"/>
    <w:rsid w:val="00FB100F"/>
    <w:rsid w:val="00FB175B"/>
    <w:rsid w:val="00FB1991"/>
    <w:rsid w:val="00FB1C5F"/>
    <w:rsid w:val="00FB1ED7"/>
    <w:rsid w:val="00FB20DD"/>
    <w:rsid w:val="00FB240F"/>
    <w:rsid w:val="00FB3435"/>
    <w:rsid w:val="00FB346C"/>
    <w:rsid w:val="00FB361C"/>
    <w:rsid w:val="00FB39CA"/>
    <w:rsid w:val="00FB3AD7"/>
    <w:rsid w:val="00FB3B76"/>
    <w:rsid w:val="00FB3CF1"/>
    <w:rsid w:val="00FB3E71"/>
    <w:rsid w:val="00FB3EF9"/>
    <w:rsid w:val="00FB40A8"/>
    <w:rsid w:val="00FB415F"/>
    <w:rsid w:val="00FB44F1"/>
    <w:rsid w:val="00FB5192"/>
    <w:rsid w:val="00FB51B4"/>
    <w:rsid w:val="00FB56BE"/>
    <w:rsid w:val="00FB5B09"/>
    <w:rsid w:val="00FB6120"/>
    <w:rsid w:val="00FB62ED"/>
    <w:rsid w:val="00FB6370"/>
    <w:rsid w:val="00FB6670"/>
    <w:rsid w:val="00FB6B33"/>
    <w:rsid w:val="00FB6DC5"/>
    <w:rsid w:val="00FB6E8B"/>
    <w:rsid w:val="00FB6FA8"/>
    <w:rsid w:val="00FB7634"/>
    <w:rsid w:val="00FB790A"/>
    <w:rsid w:val="00FB7970"/>
    <w:rsid w:val="00FB7FD4"/>
    <w:rsid w:val="00FC008D"/>
    <w:rsid w:val="00FC0B52"/>
    <w:rsid w:val="00FC0C3C"/>
    <w:rsid w:val="00FC0DB9"/>
    <w:rsid w:val="00FC157B"/>
    <w:rsid w:val="00FC15A8"/>
    <w:rsid w:val="00FC19F6"/>
    <w:rsid w:val="00FC1B38"/>
    <w:rsid w:val="00FC1C7B"/>
    <w:rsid w:val="00FC1D7A"/>
    <w:rsid w:val="00FC1E21"/>
    <w:rsid w:val="00FC23E1"/>
    <w:rsid w:val="00FC240A"/>
    <w:rsid w:val="00FC25D7"/>
    <w:rsid w:val="00FC25F4"/>
    <w:rsid w:val="00FC2707"/>
    <w:rsid w:val="00FC292B"/>
    <w:rsid w:val="00FC2DB7"/>
    <w:rsid w:val="00FC2EEA"/>
    <w:rsid w:val="00FC320E"/>
    <w:rsid w:val="00FC3873"/>
    <w:rsid w:val="00FC3B20"/>
    <w:rsid w:val="00FC3C2C"/>
    <w:rsid w:val="00FC3DB7"/>
    <w:rsid w:val="00FC45BE"/>
    <w:rsid w:val="00FC45CD"/>
    <w:rsid w:val="00FC480C"/>
    <w:rsid w:val="00FC49FF"/>
    <w:rsid w:val="00FC4A71"/>
    <w:rsid w:val="00FC4F7C"/>
    <w:rsid w:val="00FC5048"/>
    <w:rsid w:val="00FC50D9"/>
    <w:rsid w:val="00FC5425"/>
    <w:rsid w:val="00FC5754"/>
    <w:rsid w:val="00FC57A4"/>
    <w:rsid w:val="00FC5A6E"/>
    <w:rsid w:val="00FC5D29"/>
    <w:rsid w:val="00FC5D56"/>
    <w:rsid w:val="00FC6402"/>
    <w:rsid w:val="00FC673D"/>
    <w:rsid w:val="00FC6AA7"/>
    <w:rsid w:val="00FC6E97"/>
    <w:rsid w:val="00FC6F44"/>
    <w:rsid w:val="00FC7519"/>
    <w:rsid w:val="00FC77FA"/>
    <w:rsid w:val="00FC7831"/>
    <w:rsid w:val="00FC7B21"/>
    <w:rsid w:val="00FC7B9F"/>
    <w:rsid w:val="00FD0226"/>
    <w:rsid w:val="00FD06BE"/>
    <w:rsid w:val="00FD0A35"/>
    <w:rsid w:val="00FD0C4A"/>
    <w:rsid w:val="00FD0EC4"/>
    <w:rsid w:val="00FD11E7"/>
    <w:rsid w:val="00FD1222"/>
    <w:rsid w:val="00FD1322"/>
    <w:rsid w:val="00FD140A"/>
    <w:rsid w:val="00FD15EE"/>
    <w:rsid w:val="00FD1759"/>
    <w:rsid w:val="00FD18B1"/>
    <w:rsid w:val="00FD19C4"/>
    <w:rsid w:val="00FD1C40"/>
    <w:rsid w:val="00FD238D"/>
    <w:rsid w:val="00FD248B"/>
    <w:rsid w:val="00FD26EA"/>
    <w:rsid w:val="00FD3096"/>
    <w:rsid w:val="00FD314A"/>
    <w:rsid w:val="00FD31F1"/>
    <w:rsid w:val="00FD345D"/>
    <w:rsid w:val="00FD3552"/>
    <w:rsid w:val="00FD3A8D"/>
    <w:rsid w:val="00FD3B8A"/>
    <w:rsid w:val="00FD3BC6"/>
    <w:rsid w:val="00FD3EAA"/>
    <w:rsid w:val="00FD4090"/>
    <w:rsid w:val="00FD433C"/>
    <w:rsid w:val="00FD43AD"/>
    <w:rsid w:val="00FD444A"/>
    <w:rsid w:val="00FD4587"/>
    <w:rsid w:val="00FD4713"/>
    <w:rsid w:val="00FD4D9A"/>
    <w:rsid w:val="00FD505A"/>
    <w:rsid w:val="00FD517F"/>
    <w:rsid w:val="00FD533C"/>
    <w:rsid w:val="00FD56FE"/>
    <w:rsid w:val="00FD5E70"/>
    <w:rsid w:val="00FD6013"/>
    <w:rsid w:val="00FD6167"/>
    <w:rsid w:val="00FD6894"/>
    <w:rsid w:val="00FD6A42"/>
    <w:rsid w:val="00FD6AC4"/>
    <w:rsid w:val="00FD6B8F"/>
    <w:rsid w:val="00FD6B9C"/>
    <w:rsid w:val="00FD6C10"/>
    <w:rsid w:val="00FD6F62"/>
    <w:rsid w:val="00FD7625"/>
    <w:rsid w:val="00FD7948"/>
    <w:rsid w:val="00FD7AD6"/>
    <w:rsid w:val="00FE06C5"/>
    <w:rsid w:val="00FE0A76"/>
    <w:rsid w:val="00FE0C64"/>
    <w:rsid w:val="00FE0D56"/>
    <w:rsid w:val="00FE10FA"/>
    <w:rsid w:val="00FE1347"/>
    <w:rsid w:val="00FE14DD"/>
    <w:rsid w:val="00FE161E"/>
    <w:rsid w:val="00FE1786"/>
    <w:rsid w:val="00FE1993"/>
    <w:rsid w:val="00FE1AEF"/>
    <w:rsid w:val="00FE1F3A"/>
    <w:rsid w:val="00FE235C"/>
    <w:rsid w:val="00FE2443"/>
    <w:rsid w:val="00FE26D9"/>
    <w:rsid w:val="00FE2BDF"/>
    <w:rsid w:val="00FE2F1D"/>
    <w:rsid w:val="00FE2F7A"/>
    <w:rsid w:val="00FE30CF"/>
    <w:rsid w:val="00FE3101"/>
    <w:rsid w:val="00FE319B"/>
    <w:rsid w:val="00FE34D2"/>
    <w:rsid w:val="00FE34E7"/>
    <w:rsid w:val="00FE3509"/>
    <w:rsid w:val="00FE3592"/>
    <w:rsid w:val="00FE36DB"/>
    <w:rsid w:val="00FE36ED"/>
    <w:rsid w:val="00FE37AE"/>
    <w:rsid w:val="00FE37F2"/>
    <w:rsid w:val="00FE390E"/>
    <w:rsid w:val="00FE3D6F"/>
    <w:rsid w:val="00FE3E8F"/>
    <w:rsid w:val="00FE3EF9"/>
    <w:rsid w:val="00FE405D"/>
    <w:rsid w:val="00FE4118"/>
    <w:rsid w:val="00FE41B5"/>
    <w:rsid w:val="00FE429D"/>
    <w:rsid w:val="00FE46F4"/>
    <w:rsid w:val="00FE4780"/>
    <w:rsid w:val="00FE486E"/>
    <w:rsid w:val="00FE4BFC"/>
    <w:rsid w:val="00FE4CC3"/>
    <w:rsid w:val="00FE4D59"/>
    <w:rsid w:val="00FE4E37"/>
    <w:rsid w:val="00FE4E5F"/>
    <w:rsid w:val="00FE5237"/>
    <w:rsid w:val="00FE5288"/>
    <w:rsid w:val="00FE5342"/>
    <w:rsid w:val="00FE5708"/>
    <w:rsid w:val="00FE5940"/>
    <w:rsid w:val="00FE5A8B"/>
    <w:rsid w:val="00FE5CCA"/>
    <w:rsid w:val="00FE5E50"/>
    <w:rsid w:val="00FE5EE1"/>
    <w:rsid w:val="00FE6A46"/>
    <w:rsid w:val="00FE6DC6"/>
    <w:rsid w:val="00FE6EEC"/>
    <w:rsid w:val="00FE73D6"/>
    <w:rsid w:val="00FE79CD"/>
    <w:rsid w:val="00FE7B01"/>
    <w:rsid w:val="00FE7B7C"/>
    <w:rsid w:val="00FE7BE4"/>
    <w:rsid w:val="00FF043E"/>
    <w:rsid w:val="00FF06EB"/>
    <w:rsid w:val="00FF07CE"/>
    <w:rsid w:val="00FF07CF"/>
    <w:rsid w:val="00FF0823"/>
    <w:rsid w:val="00FF08FC"/>
    <w:rsid w:val="00FF0AAB"/>
    <w:rsid w:val="00FF0DFB"/>
    <w:rsid w:val="00FF1209"/>
    <w:rsid w:val="00FF166D"/>
    <w:rsid w:val="00FF174B"/>
    <w:rsid w:val="00FF1A71"/>
    <w:rsid w:val="00FF1B52"/>
    <w:rsid w:val="00FF1C63"/>
    <w:rsid w:val="00FF1CFB"/>
    <w:rsid w:val="00FF1FF8"/>
    <w:rsid w:val="00FF20AD"/>
    <w:rsid w:val="00FF21B7"/>
    <w:rsid w:val="00FF23A2"/>
    <w:rsid w:val="00FF23EE"/>
    <w:rsid w:val="00FF2752"/>
    <w:rsid w:val="00FF27B3"/>
    <w:rsid w:val="00FF28BF"/>
    <w:rsid w:val="00FF30A3"/>
    <w:rsid w:val="00FF30E6"/>
    <w:rsid w:val="00FF3104"/>
    <w:rsid w:val="00FF3226"/>
    <w:rsid w:val="00FF3E71"/>
    <w:rsid w:val="00FF41F6"/>
    <w:rsid w:val="00FF43DA"/>
    <w:rsid w:val="00FF471E"/>
    <w:rsid w:val="00FF49F8"/>
    <w:rsid w:val="00FF4CC2"/>
    <w:rsid w:val="00FF4EB0"/>
    <w:rsid w:val="00FF4FCA"/>
    <w:rsid w:val="00FF50B3"/>
    <w:rsid w:val="00FF5187"/>
    <w:rsid w:val="00FF54C7"/>
    <w:rsid w:val="00FF5753"/>
    <w:rsid w:val="00FF5CD4"/>
    <w:rsid w:val="00FF5D28"/>
    <w:rsid w:val="00FF5D3C"/>
    <w:rsid w:val="00FF5DCC"/>
    <w:rsid w:val="00FF5E13"/>
    <w:rsid w:val="00FF60BE"/>
    <w:rsid w:val="00FF6278"/>
    <w:rsid w:val="00FF635A"/>
    <w:rsid w:val="00FF68DE"/>
    <w:rsid w:val="00FF6A59"/>
    <w:rsid w:val="00FF763D"/>
    <w:rsid w:val="00FF7A90"/>
    <w:rsid w:val="00FF7B60"/>
    <w:rsid w:val="00FF7C1D"/>
    <w:rsid w:val="00FF7C6D"/>
    <w:rsid w:val="00FF7DD7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4F6AD18"/>
  <w15:docId w15:val="{E68BE783-2E2C-41D6-BED2-C4CAAC4C9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4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0DF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30D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830DF4"/>
    <w:pPr>
      <w:spacing w:after="120"/>
    </w:pPr>
  </w:style>
  <w:style w:type="character" w:customStyle="1" w:styleId="Heading4Char">
    <w:name w:val="Heading 4 Char"/>
    <w:link w:val="Heading4"/>
    <w:locked/>
    <w:rsid w:val="00D300C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300CE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830DF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30DF4"/>
    <w:rPr>
      <w:rFonts w:cs="Times New Roman"/>
      <w:b/>
      <w:bCs/>
    </w:rPr>
  </w:style>
  <w:style w:type="paragraph" w:styleId="ListBullet">
    <w:name w:val="List Bullet"/>
    <w:basedOn w:val="Normal"/>
    <w:rsid w:val="00695A03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830D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30DF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30DF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30DF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30DF4"/>
    <w:pPr>
      <w:ind w:left="284"/>
    </w:pPr>
  </w:style>
  <w:style w:type="paragraph" w:customStyle="1" w:styleId="AAFrameAddress">
    <w:name w:val="AA Frame Address"/>
    <w:basedOn w:val="Heading1"/>
    <w:rsid w:val="00830D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30DF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30DF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30D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30D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30D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30DF4"/>
    <w:pPr>
      <w:ind w:left="851" w:hanging="284"/>
    </w:pPr>
  </w:style>
  <w:style w:type="paragraph" w:styleId="Index4">
    <w:name w:val="index 4"/>
    <w:basedOn w:val="Normal"/>
    <w:next w:val="Normal"/>
    <w:semiHidden/>
    <w:rsid w:val="00830DF4"/>
    <w:pPr>
      <w:ind w:left="1135" w:hanging="284"/>
    </w:pPr>
  </w:style>
  <w:style w:type="paragraph" w:styleId="Index6">
    <w:name w:val="index 6"/>
    <w:basedOn w:val="Normal"/>
    <w:next w:val="Normal"/>
    <w:semiHidden/>
    <w:rsid w:val="00830DF4"/>
    <w:pPr>
      <w:ind w:left="1702" w:hanging="284"/>
    </w:pPr>
  </w:style>
  <w:style w:type="paragraph" w:styleId="Index5">
    <w:name w:val="index 5"/>
    <w:basedOn w:val="Normal"/>
    <w:next w:val="Normal"/>
    <w:semiHidden/>
    <w:rsid w:val="00830DF4"/>
    <w:pPr>
      <w:ind w:left="1418" w:hanging="284"/>
    </w:pPr>
  </w:style>
  <w:style w:type="paragraph" w:styleId="Index7">
    <w:name w:val="index 7"/>
    <w:basedOn w:val="Normal"/>
    <w:next w:val="Normal"/>
    <w:semiHidden/>
    <w:rsid w:val="00830DF4"/>
    <w:pPr>
      <w:ind w:left="1985" w:hanging="284"/>
    </w:pPr>
  </w:style>
  <w:style w:type="paragraph" w:styleId="Index8">
    <w:name w:val="index 8"/>
    <w:basedOn w:val="Normal"/>
    <w:next w:val="Normal"/>
    <w:semiHidden/>
    <w:rsid w:val="00830DF4"/>
    <w:pPr>
      <w:ind w:left="2269" w:hanging="284"/>
    </w:pPr>
  </w:style>
  <w:style w:type="paragraph" w:styleId="Index9">
    <w:name w:val="index 9"/>
    <w:basedOn w:val="Normal"/>
    <w:next w:val="Normal"/>
    <w:semiHidden/>
    <w:rsid w:val="00830DF4"/>
    <w:pPr>
      <w:ind w:left="2552" w:hanging="284"/>
    </w:pPr>
  </w:style>
  <w:style w:type="paragraph" w:styleId="TOC2">
    <w:name w:val="toc 2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30DF4"/>
    <w:pPr>
      <w:ind w:left="851"/>
    </w:pPr>
  </w:style>
  <w:style w:type="paragraph" w:styleId="TOC5">
    <w:name w:val="toc 5"/>
    <w:basedOn w:val="Normal"/>
    <w:next w:val="Normal"/>
    <w:semiHidden/>
    <w:rsid w:val="00830DF4"/>
    <w:pPr>
      <w:ind w:left="1134"/>
    </w:pPr>
  </w:style>
  <w:style w:type="paragraph" w:styleId="TOC6">
    <w:name w:val="toc 6"/>
    <w:basedOn w:val="Normal"/>
    <w:next w:val="Normal"/>
    <w:semiHidden/>
    <w:rsid w:val="00830DF4"/>
    <w:pPr>
      <w:ind w:left="1418"/>
    </w:pPr>
  </w:style>
  <w:style w:type="paragraph" w:styleId="TOC7">
    <w:name w:val="toc 7"/>
    <w:basedOn w:val="Normal"/>
    <w:next w:val="Normal"/>
    <w:semiHidden/>
    <w:rsid w:val="00830DF4"/>
    <w:pPr>
      <w:ind w:left="1701"/>
    </w:pPr>
  </w:style>
  <w:style w:type="paragraph" w:styleId="TOC8">
    <w:name w:val="toc 8"/>
    <w:basedOn w:val="Normal"/>
    <w:next w:val="Normal"/>
    <w:semiHidden/>
    <w:rsid w:val="00830DF4"/>
    <w:pPr>
      <w:ind w:left="1985"/>
    </w:pPr>
  </w:style>
  <w:style w:type="paragraph" w:styleId="TOC9">
    <w:name w:val="toc 9"/>
    <w:basedOn w:val="Normal"/>
    <w:next w:val="Normal"/>
    <w:semiHidden/>
    <w:rsid w:val="00830DF4"/>
    <w:pPr>
      <w:ind w:left="2268"/>
    </w:pPr>
  </w:style>
  <w:style w:type="paragraph" w:styleId="TableofFigures">
    <w:name w:val="table of figures"/>
    <w:basedOn w:val="Normal"/>
    <w:next w:val="Normal"/>
    <w:semiHidden/>
    <w:rsid w:val="00830DF4"/>
    <w:pPr>
      <w:ind w:left="567" w:hanging="567"/>
    </w:pPr>
  </w:style>
  <w:style w:type="paragraph" w:styleId="ListBullet5">
    <w:name w:val="List Bullet 5"/>
    <w:basedOn w:val="Normal"/>
    <w:rsid w:val="00830DF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30DF4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30DF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30DF4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830D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30D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30D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30D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30DF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30D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30DF4"/>
    <w:pPr>
      <w:framePr w:h="1054" w:wrap="around" w:y="5920"/>
    </w:pPr>
  </w:style>
  <w:style w:type="paragraph" w:customStyle="1" w:styleId="ReportHeading3">
    <w:name w:val="ReportHeading3"/>
    <w:basedOn w:val="ReportHeading2"/>
    <w:rsid w:val="00830D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30D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30D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30D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30D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30D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D300CE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300CE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830DF4"/>
  </w:style>
  <w:style w:type="paragraph" w:customStyle="1" w:styleId="ASSETS">
    <w:name w:val="ASSETS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300CE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300C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C2005C"/>
    <w:pPr>
      <w:numPr>
        <w:numId w:val="2"/>
      </w:numPr>
      <w:tabs>
        <w:tab w:val="clear" w:pos="227"/>
        <w:tab w:val="clear" w:pos="454"/>
        <w:tab w:val="clear" w:pos="680"/>
        <w:tab w:val="clear" w:pos="72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200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300C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300CE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C3E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/>
      <w:jc w:val="both"/>
    </w:pPr>
    <w:rPr>
      <w:rFonts w:ascii="Angsana New" w:hAnsi="Angsana New"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C3EE3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300C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character" w:styleId="Emphasis">
    <w:name w:val="Emphasis"/>
    <w:uiPriority w:val="20"/>
    <w:qFormat/>
    <w:rsid w:val="004E2E38"/>
    <w:rPr>
      <w:i/>
      <w:iCs/>
    </w:rPr>
  </w:style>
  <w:style w:type="paragraph" w:customStyle="1" w:styleId="Bullet">
    <w:name w:val="Bullet"/>
    <w:basedOn w:val="Normal"/>
    <w:rsid w:val="00D300CE"/>
    <w:pPr>
      <w:numPr>
        <w:ilvl w:val="1"/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4"/>
      <w:lang w:bidi="ar-SA"/>
    </w:rPr>
  </w:style>
  <w:style w:type="paragraph" w:styleId="PlainText">
    <w:name w:val="Plain Text"/>
    <w:basedOn w:val="Normal"/>
    <w:link w:val="PlainTextChar"/>
    <w:rsid w:val="00D30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FE3EF9"/>
    <w:rPr>
      <w:rFonts w:ascii="Consolas" w:hAnsi="Consolas"/>
      <w:sz w:val="21"/>
      <w:szCs w:val="26"/>
    </w:rPr>
  </w:style>
  <w:style w:type="character" w:customStyle="1" w:styleId="Heading8Char1">
    <w:name w:val="Heading 8 Char1"/>
    <w:rsid w:val="00DF3F16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8C01B2"/>
    <w:pPr>
      <w:ind w:left="720"/>
      <w:contextualSpacing/>
    </w:pPr>
    <w:rPr>
      <w:szCs w:val="22"/>
    </w:rPr>
  </w:style>
  <w:style w:type="character" w:customStyle="1" w:styleId="Heading5Char1">
    <w:name w:val="Heading 5 Char1"/>
    <w:rsid w:val="00BB2557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NormalWeb">
    <w:name w:val="Normal (Web)"/>
    <w:basedOn w:val="Normal"/>
    <w:uiPriority w:val="99"/>
    <w:unhideWhenUsed/>
    <w:rsid w:val="00C55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E3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E3EF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FE3EF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FE3EF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E3EF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E3EF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E3EF9"/>
    <w:rPr>
      <w:sz w:val="29"/>
      <w:szCs w:val="29"/>
    </w:rPr>
  </w:style>
  <w:style w:type="character" w:customStyle="1" w:styleId="shorttext">
    <w:name w:val="short_text"/>
    <w:basedOn w:val="DefaultParagraphFont"/>
    <w:rsid w:val="00FE3EF9"/>
  </w:style>
  <w:style w:type="paragraph" w:customStyle="1" w:styleId="Default">
    <w:name w:val="Default"/>
    <w:rsid w:val="00FE3EF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FE3EF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FE3EF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E3EF9"/>
    <w:rPr>
      <w:b/>
      <w:bCs/>
    </w:rPr>
  </w:style>
  <w:style w:type="character" w:customStyle="1" w:styleId="CommentSubjectChar">
    <w:name w:val="Comment Subject Char"/>
    <w:link w:val="CommentSubject"/>
    <w:rsid w:val="00FE3EF9"/>
    <w:rPr>
      <w:rFonts w:ascii="Arial" w:hAnsi="Arial"/>
      <w:b/>
      <w:bCs/>
      <w:szCs w:val="25"/>
    </w:rPr>
  </w:style>
  <w:style w:type="character" w:customStyle="1" w:styleId="hps">
    <w:name w:val="hps"/>
    <w:rsid w:val="00FE3EF9"/>
    <w:rPr>
      <w:rFonts w:cs="Times New Roman"/>
    </w:rPr>
  </w:style>
  <w:style w:type="character" w:customStyle="1" w:styleId="gt-icon-text1">
    <w:name w:val="gt-icon-text1"/>
    <w:rsid w:val="00FE3EF9"/>
    <w:rPr>
      <w:rFonts w:cs="Times New Roman"/>
    </w:rPr>
  </w:style>
  <w:style w:type="character" w:customStyle="1" w:styleId="longtext">
    <w:name w:val="long_text"/>
    <w:rsid w:val="00FE3EF9"/>
    <w:rPr>
      <w:rFonts w:cs="Times New Roman"/>
    </w:rPr>
  </w:style>
  <w:style w:type="character" w:styleId="CommentReference">
    <w:name w:val="annotation reference"/>
    <w:uiPriority w:val="99"/>
    <w:rsid w:val="00FE3EF9"/>
    <w:rPr>
      <w:rFonts w:cs="Times New Roman"/>
      <w:sz w:val="16"/>
      <w:szCs w:val="16"/>
    </w:rPr>
  </w:style>
  <w:style w:type="character" w:customStyle="1" w:styleId="CharChar22">
    <w:name w:val="Char Char22"/>
    <w:rsid w:val="00FE3EF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E3EF9"/>
  </w:style>
  <w:style w:type="character" w:customStyle="1" w:styleId="st1">
    <w:name w:val="st1"/>
    <w:basedOn w:val="DefaultParagraphFont"/>
    <w:rsid w:val="00FE3EF9"/>
  </w:style>
  <w:style w:type="character" w:styleId="Hyperlink">
    <w:name w:val="Hyperlink"/>
    <w:uiPriority w:val="99"/>
    <w:semiHidden/>
    <w:unhideWhenUsed/>
    <w:rsid w:val="00FE3EF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E3EF9"/>
    <w:rPr>
      <w:color w:val="4D90F0"/>
    </w:rPr>
  </w:style>
  <w:style w:type="paragraph" w:styleId="Revision">
    <w:name w:val="Revision"/>
    <w:hidden/>
    <w:uiPriority w:val="99"/>
    <w:semiHidden/>
    <w:rsid w:val="00620A6A"/>
    <w:rPr>
      <w:rFonts w:ascii="Arial" w:hAnsi="Arial"/>
      <w:sz w:val="18"/>
      <w:szCs w:val="22"/>
    </w:rPr>
  </w:style>
  <w:style w:type="character" w:styleId="PlaceholderText">
    <w:name w:val="Placeholder Text"/>
    <w:uiPriority w:val="99"/>
    <w:semiHidden/>
    <w:rsid w:val="008D0450"/>
    <w:rPr>
      <w:color w:val="808080"/>
    </w:rPr>
  </w:style>
  <w:style w:type="table" w:customStyle="1" w:styleId="TableGridLight1">
    <w:name w:val="Table Grid Light1"/>
    <w:basedOn w:val="TableNormal"/>
    <w:uiPriority w:val="40"/>
    <w:rsid w:val="008B1F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D247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5269B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3A790A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71D8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271D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271D8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5271D8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271D8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271D8"/>
    <w:rPr>
      <w:szCs w:val="22"/>
    </w:rPr>
  </w:style>
  <w:style w:type="character" w:customStyle="1" w:styleId="DateChar">
    <w:name w:val="Date Char"/>
    <w:basedOn w:val="DefaultParagraphFont"/>
    <w:link w:val="Date"/>
    <w:rsid w:val="005271D8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271D8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271D8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271D8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271D8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5271D8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271D8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271D8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271D8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71D8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5271D8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7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71D8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5271D8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271D8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271D8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271D8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271D8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271D8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271D8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271D8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271D8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271D8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271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271D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271D8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5271D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271D8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271D8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271D8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271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5271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5271D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5271D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5271D8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1D8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158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60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92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5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oter" Target="footer5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4.xml"/><Relationship Id="rId27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3FEC7C353A64EA08AEBE76464B8C2" ma:contentTypeVersion="12" ma:contentTypeDescription="Create a new document." ma:contentTypeScope="" ma:versionID="990f745fba6f75c86b8e6a57846e7deb">
  <xsd:schema xmlns:xsd="http://www.w3.org/2001/XMLSchema" xmlns:xs="http://www.w3.org/2001/XMLSchema" xmlns:p="http://schemas.microsoft.com/office/2006/metadata/properties" xmlns:ns3="1dd0d308-c3c4-4208-8d9c-77333865ffc8" xmlns:ns4="3487b50e-9368-49f2-a71d-f89037cc5992" targetNamespace="http://schemas.microsoft.com/office/2006/metadata/properties" ma:root="true" ma:fieldsID="49267a7319008e7c2fe74dc5dc131b25" ns3:_="" ns4:_="">
    <xsd:import namespace="1dd0d308-c3c4-4208-8d9c-77333865ffc8"/>
    <xsd:import namespace="3487b50e-9368-49f2-a71d-f89037cc5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0d308-c3c4-4208-8d9c-77333865f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7b50e-9368-49f2-a71d-f89037cc5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04F52-9E12-4E92-8862-8E6DE8A826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265F21-51CD-4F08-A672-D7B1016AE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0d308-c3c4-4208-8d9c-77333865ffc8"/>
    <ds:schemaRef ds:uri="3487b50e-9368-49f2-a71d-f89037cc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C6663D-E078-4746-B930-517A653131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673E8A-3850-4BEF-BC55-869A7CE92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77</Pages>
  <Words>16206</Words>
  <Characters>92377</Characters>
  <Application>Microsoft Office Word</Application>
  <DocSecurity>0</DocSecurity>
  <Lines>769</Lines>
  <Paragraphs>216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108367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Papawadee, Sanprom</cp:lastModifiedBy>
  <cp:revision>4</cp:revision>
  <cp:lastPrinted>2021-11-24T16:12:00Z</cp:lastPrinted>
  <dcterms:created xsi:type="dcterms:W3CDTF">2021-11-24T22:11:00Z</dcterms:created>
  <dcterms:modified xsi:type="dcterms:W3CDTF">2021-11-25T00:21:00Z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0x0101008483FEC7C353A64EA08AEBE76464B8C2</vt:lpwstr>
  </property>
  <property fmtid="{D5CDD505-2E9C-101B-9397-08002B2CF9AE}" pid="6" name="MSIP_Label_4ed8881d-4062-46d6-b0ca-1cc939420954_Enabled">
    <vt:lpwstr>true</vt:lpwstr>
  </property>
  <property fmtid="{D5CDD505-2E9C-101B-9397-08002B2CF9AE}" pid="7" name="MSIP_Label_4ed8881d-4062-46d6-b0ca-1cc939420954_SetDate">
    <vt:lpwstr>2021-11-22T03:52:23Z</vt:lpwstr>
  </property>
  <property fmtid="{D5CDD505-2E9C-101B-9397-08002B2CF9AE}" pid="8" name="MSIP_Label_4ed8881d-4062-46d6-b0ca-1cc939420954_Method">
    <vt:lpwstr>Privileged</vt:lpwstr>
  </property>
  <property fmtid="{D5CDD505-2E9C-101B-9397-08002B2CF9AE}" pid="9" name="MSIP_Label_4ed8881d-4062-46d6-b0ca-1cc939420954_Name">
    <vt:lpwstr>Public</vt:lpwstr>
  </property>
  <property fmtid="{D5CDD505-2E9C-101B-9397-08002B2CF9AE}" pid="10" name="MSIP_Label_4ed8881d-4062-46d6-b0ca-1cc939420954_SiteId">
    <vt:lpwstr>deff24bb-2089-4400-8c8e-f71e680378b2</vt:lpwstr>
  </property>
  <property fmtid="{D5CDD505-2E9C-101B-9397-08002B2CF9AE}" pid="11" name="MSIP_Label_4ed8881d-4062-46d6-b0ca-1cc939420954_ActionId">
    <vt:lpwstr>fbc1abda-5d71-41d2-95e7-d53a2ec18e6f</vt:lpwstr>
  </property>
  <property fmtid="{D5CDD505-2E9C-101B-9397-08002B2CF9AE}" pid="12" name="MSIP_Label_4ed8881d-4062-46d6-b0ca-1cc939420954_ContentBits">
    <vt:lpwstr>0</vt:lpwstr>
  </property>
</Properties>
</file>