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1BE9" w14:textId="77777777" w:rsidR="00E66351" w:rsidRPr="002855F4" w:rsidRDefault="00E66351" w:rsidP="00D8550D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753F82E5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for the three-month</w:t>
      </w:r>
      <w:r w:rsidR="006D5A2D">
        <w:rPr>
          <w:rFonts w:cs="Times New Roman"/>
          <w:spacing w:val="-3"/>
          <w:szCs w:val="36"/>
        </w:rPr>
        <w:t xml:space="preserve"> </w:t>
      </w:r>
      <w:r w:rsidRPr="008A534C">
        <w:rPr>
          <w:rFonts w:cs="Times New Roman"/>
          <w:spacing w:val="-3"/>
          <w:szCs w:val="36"/>
        </w:rPr>
        <w:t xml:space="preserve">period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24462D43" w:rsidR="00A32D1F" w:rsidRPr="00510E1C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>
        <w:rPr>
          <w:rFonts w:cs="Times New Roman"/>
          <w:spacing w:val="-3"/>
          <w:szCs w:val="36"/>
        </w:rPr>
        <w:t>3</w:t>
      </w:r>
      <w:r w:rsidR="006D517B">
        <w:rPr>
          <w:rFonts w:cs="Times New Roman"/>
          <w:spacing w:val="-3"/>
          <w:szCs w:val="36"/>
        </w:rPr>
        <w:t>1</w:t>
      </w:r>
      <w:r>
        <w:rPr>
          <w:rFonts w:cs="Times New Roman"/>
          <w:spacing w:val="-3"/>
          <w:szCs w:val="36"/>
        </w:rPr>
        <w:t xml:space="preserve"> </w:t>
      </w:r>
      <w:r w:rsidR="006D517B">
        <w:rPr>
          <w:rFonts w:cs="Times New Roman"/>
          <w:spacing w:val="-3"/>
          <w:szCs w:val="36"/>
        </w:rPr>
        <w:t>December</w:t>
      </w:r>
      <w:r w:rsidR="006D5A2D">
        <w:rPr>
          <w:rFonts w:cs="Times New Roman"/>
          <w:spacing w:val="-3"/>
          <w:szCs w:val="36"/>
        </w:rPr>
        <w:t xml:space="preserve"> 202</w:t>
      </w:r>
      <w:r w:rsidR="006D517B">
        <w:rPr>
          <w:rFonts w:cs="Times New Roman"/>
          <w:spacing w:val="-3"/>
          <w:szCs w:val="36"/>
        </w:rPr>
        <w:t>1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2487C02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41CA4752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81EF287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F68F74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8E3A654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070B33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0AF73014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 w:rsidR="00E14AE8">
        <w:rPr>
          <w:b/>
          <w:bCs/>
          <w:sz w:val="28"/>
          <w:szCs w:val="28"/>
        </w:rPr>
        <w:t>Information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74C30D5A" w14:textId="111FC0B0" w:rsidR="00E16188" w:rsidRPr="008A534C" w:rsidRDefault="00E16188" w:rsidP="00E16188">
      <w:pPr>
        <w:jc w:val="thaiDistribute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 and its subsidiaries, and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Limited, respectively, </w:t>
      </w:r>
      <w:r w:rsidRPr="008A534C">
        <w:rPr>
          <w:lang w:bidi="th-TH"/>
        </w:rPr>
        <w:br/>
        <w:t xml:space="preserve">as </w:t>
      </w:r>
      <w:proofErr w:type="gramStart"/>
      <w:r w:rsidRPr="008A534C">
        <w:rPr>
          <w:lang w:bidi="th-TH"/>
        </w:rPr>
        <w:t>at</w:t>
      </w:r>
      <w:proofErr w:type="gramEnd"/>
      <w:r w:rsidRPr="008A534C">
        <w:rPr>
          <w:lang w:bidi="th-TH"/>
        </w:rPr>
        <w:t xml:space="preserve"> 31 December </w:t>
      </w:r>
      <w:r>
        <w:rPr>
          <w:lang w:bidi="th-TH"/>
        </w:rPr>
        <w:t>2021</w:t>
      </w:r>
      <w:r w:rsidRPr="008A534C">
        <w:rPr>
          <w:lang w:bidi="th-TH"/>
        </w:rPr>
        <w:t>; the consolidated and separate statements of comprehensive income, changes in equity and cash flows for the three-month period ended 31 December</w:t>
      </w:r>
      <w:r>
        <w:rPr>
          <w:lang w:bidi="th-TH"/>
        </w:rPr>
        <w:t xml:space="preserve"> 2021</w:t>
      </w:r>
      <w:r w:rsidRPr="008A534C">
        <w:rPr>
          <w:lang w:bidi="th-TH"/>
        </w:rPr>
        <w:t xml:space="preserve">; and condensed notes </w:t>
      </w:r>
      <w:r>
        <w:rPr>
          <w:lang w:bidi="th-TH"/>
        </w:rPr>
        <w:t>(</w:t>
      </w:r>
      <w:r w:rsidR="00E14AE8">
        <w:rPr>
          <w:lang w:bidi="th-TH"/>
        </w:rPr>
        <w:t>“</w:t>
      </w:r>
      <w:r>
        <w:rPr>
          <w:lang w:bidi="th-TH"/>
        </w:rPr>
        <w:t>interim financial information</w:t>
      </w:r>
      <w:r w:rsidR="00E14AE8">
        <w:rPr>
          <w:lang w:bidi="th-TH"/>
        </w:rPr>
        <w:t>”</w:t>
      </w:r>
      <w:r w:rsidRPr="008A534C">
        <w:rPr>
          <w:lang w:bidi="th-TH"/>
        </w:rPr>
        <w:t>).</w:t>
      </w:r>
      <w:r w:rsidRPr="008A534C">
        <w:rPr>
          <w:i/>
          <w:iCs/>
          <w:lang w:bidi="th-TH"/>
        </w:rPr>
        <w:t xml:space="preserve"> </w:t>
      </w:r>
      <w:r w:rsidRPr="008A534C">
        <w:rPr>
          <w:szCs w:val="22"/>
        </w:rPr>
        <w:t xml:space="preserve">Management is responsible for the preparation and presentation of this interim financial </w:t>
      </w:r>
      <w:r w:rsidRPr="00424C1E">
        <w:rPr>
          <w:szCs w:val="22"/>
        </w:rPr>
        <w:t>information in accordance with Thai Accounting Standard 34, “Interim Financial Reporting”.</w:t>
      </w:r>
      <w:r w:rsidRPr="008A534C">
        <w:rPr>
          <w:szCs w:val="22"/>
        </w:rPr>
        <w:br/>
        <w:t>My responsibility is to express a conclusion on this interim financial information based on my review.</w:t>
      </w:r>
    </w:p>
    <w:p w14:paraId="559E236F" w14:textId="77777777" w:rsidR="00C5782A" w:rsidRPr="00E16188" w:rsidRDefault="00C5782A" w:rsidP="00C5782A">
      <w:pPr>
        <w:pStyle w:val="RNormal"/>
        <w:rPr>
          <w:lang w:val="en-GB"/>
        </w:rPr>
      </w:pPr>
    </w:p>
    <w:p w14:paraId="2EC22B5F" w14:textId="77777777"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14:paraId="6A06B161" w14:textId="77777777" w:rsidR="00C5782A" w:rsidRPr="008A534C" w:rsidRDefault="00C5782A" w:rsidP="00C5782A">
      <w:pPr>
        <w:jc w:val="both"/>
      </w:pPr>
    </w:p>
    <w:p w14:paraId="1DCFB639" w14:textId="77777777"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14:paraId="448E7655" w14:textId="77777777" w:rsidR="00C5782A" w:rsidRPr="008A534C" w:rsidRDefault="00C5782A" w:rsidP="00C5782A">
      <w:pPr>
        <w:jc w:val="both"/>
      </w:pPr>
    </w:p>
    <w:p w14:paraId="285E7B9D" w14:textId="77777777"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BB8FC9E" w14:textId="77777777" w:rsidR="00C5782A" w:rsidRPr="008A534C" w:rsidRDefault="00C5782A" w:rsidP="00C5782A">
      <w:pPr>
        <w:jc w:val="both"/>
      </w:pPr>
    </w:p>
    <w:p w14:paraId="12C01749" w14:textId="77777777"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6E4A15D9" w14:textId="23351C3B" w:rsidR="00E66351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6308F860" w14:textId="0A2FEC85" w:rsidR="00E16188" w:rsidRPr="003C2062" w:rsidRDefault="00E16188" w:rsidP="00E16188">
      <w:pPr>
        <w:jc w:val="both"/>
        <w:rPr>
          <w:i/>
          <w:iCs/>
        </w:rPr>
      </w:pPr>
      <w:r>
        <w:rPr>
          <w:i/>
          <w:iCs/>
        </w:rPr>
        <w:t>Emphasis of</w:t>
      </w:r>
      <w:r w:rsidRPr="003C2062">
        <w:rPr>
          <w:i/>
          <w:iCs/>
        </w:rPr>
        <w:t xml:space="preserve"> Matter</w:t>
      </w:r>
      <w:r w:rsidR="00E14AE8">
        <w:rPr>
          <w:i/>
          <w:iCs/>
        </w:rPr>
        <w:t>s</w:t>
      </w:r>
    </w:p>
    <w:p w14:paraId="6A2D632C" w14:textId="77777777" w:rsidR="00E16188" w:rsidRDefault="00E16188" w:rsidP="00E16188">
      <w:pPr>
        <w:jc w:val="both"/>
      </w:pPr>
    </w:p>
    <w:p w14:paraId="6A428931" w14:textId="4B00288C" w:rsidR="00E16188" w:rsidRDefault="00E16188" w:rsidP="00E16188">
      <w:pPr>
        <w:jc w:val="both"/>
        <w:rPr>
          <w:szCs w:val="22"/>
        </w:rPr>
      </w:pPr>
      <w:r>
        <w:rPr>
          <w:szCs w:val="22"/>
        </w:rPr>
        <w:t xml:space="preserve">I draw attention to note 3 to the interim financial information describing the effect of the Company </w:t>
      </w:r>
      <w:r w:rsidRPr="00E16188">
        <w:rPr>
          <w:szCs w:val="22"/>
        </w:rPr>
        <w:t>and its subsidiaries’</w:t>
      </w:r>
      <w:r>
        <w:rPr>
          <w:szCs w:val="22"/>
        </w:rPr>
        <w:t xml:space="preserve"> </w:t>
      </w:r>
      <w:r w:rsidR="007C56C1">
        <w:rPr>
          <w:szCs w:val="22"/>
          <w:lang w:val="en-US" w:bidi="th-TH"/>
        </w:rPr>
        <w:t>change in accounting policy regarding to the measurement of investment properties from cost m</w:t>
      </w:r>
      <w:r w:rsidR="007E6ECE">
        <w:rPr>
          <w:szCs w:val="22"/>
          <w:lang w:val="en-US" w:bidi="th-TH"/>
        </w:rPr>
        <w:t>odel</w:t>
      </w:r>
      <w:r w:rsidR="007C56C1">
        <w:rPr>
          <w:szCs w:val="22"/>
          <w:lang w:val="en-US" w:bidi="th-TH"/>
        </w:rPr>
        <w:t xml:space="preserve"> to fair value model from 1 October 2020</w:t>
      </w:r>
      <w:r>
        <w:rPr>
          <w:szCs w:val="22"/>
        </w:rPr>
        <w:t>. Th</w:t>
      </w:r>
      <w:r w:rsidRPr="00E16188">
        <w:rPr>
          <w:szCs w:val="22"/>
        </w:rPr>
        <w:t xml:space="preserve">e consolidated and separate statements of comprehensive income, changes in equity and cash flows for the three-month period ended 31 </w:t>
      </w:r>
      <w:r w:rsidRPr="007B076D">
        <w:rPr>
          <w:spacing w:val="-2"/>
          <w:szCs w:val="22"/>
        </w:rPr>
        <w:t>December 2020, which are included as comparative information,</w:t>
      </w:r>
      <w:r w:rsidRPr="007B076D">
        <w:rPr>
          <w:spacing w:val="-2"/>
          <w:szCs w:val="22"/>
          <w:shd w:val="clear" w:color="auto" w:fill="FFFFFF" w:themeFill="background1"/>
        </w:rPr>
        <w:t xml:space="preserve"> have</w:t>
      </w:r>
      <w:r w:rsidRPr="007B076D">
        <w:rPr>
          <w:spacing w:val="-2"/>
          <w:szCs w:val="22"/>
        </w:rPr>
        <w:t xml:space="preserve"> been adjusted as described in note 3.</w:t>
      </w:r>
      <w:r>
        <w:rPr>
          <w:szCs w:val="22"/>
        </w:rPr>
        <w:t xml:space="preserve"> </w:t>
      </w:r>
    </w:p>
    <w:p w14:paraId="5E508DEC" w14:textId="5B9BE498" w:rsidR="00E16188" w:rsidRPr="001E461F" w:rsidRDefault="00E16188" w:rsidP="00E16188">
      <w:pPr>
        <w:jc w:val="both"/>
        <w:rPr>
          <w:szCs w:val="22"/>
          <w:lang w:val="en-US"/>
        </w:rPr>
      </w:pPr>
    </w:p>
    <w:p w14:paraId="5AE30043" w14:textId="77777777" w:rsidR="00CA7F40" w:rsidRDefault="00CA7F40">
      <w:pPr>
        <w:spacing w:line="240" w:lineRule="auto"/>
        <w:rPr>
          <w:szCs w:val="22"/>
        </w:rPr>
        <w:sectPr w:rsidR="00CA7F40" w:rsidSect="00D64F50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691" w:right="1152" w:bottom="576" w:left="1152" w:header="720" w:footer="648" w:gutter="0"/>
          <w:cols w:space="720"/>
          <w:titlePg/>
          <w:docGrid w:linePitch="299"/>
        </w:sectPr>
      </w:pPr>
    </w:p>
    <w:p w14:paraId="33895061" w14:textId="5B437442" w:rsidR="004F219A" w:rsidRDefault="004F219A" w:rsidP="004F219A">
      <w:pPr>
        <w:jc w:val="both"/>
        <w:rPr>
          <w:szCs w:val="22"/>
        </w:rPr>
      </w:pPr>
      <w:r w:rsidRPr="004E5670">
        <w:rPr>
          <w:szCs w:val="22"/>
        </w:rPr>
        <w:lastRenderedPageBreak/>
        <w:t xml:space="preserve">I draw attention to note </w:t>
      </w:r>
      <w:r w:rsidR="000B48DE">
        <w:rPr>
          <w:szCs w:val="22"/>
        </w:rPr>
        <w:t>6 to the interim financial information</w:t>
      </w:r>
      <w:r>
        <w:rPr>
          <w:szCs w:val="22"/>
        </w:rPr>
        <w:t xml:space="preserve">, during the </w:t>
      </w:r>
      <w:r w:rsidR="004702A7">
        <w:rPr>
          <w:szCs w:val="22"/>
        </w:rPr>
        <w:t>three-month period ended 31 December 2021</w:t>
      </w:r>
      <w:r>
        <w:rPr>
          <w:szCs w:val="22"/>
        </w:rPr>
        <w:t>, the Group has acquired business</w:t>
      </w:r>
      <w:r w:rsidR="004702A7">
        <w:rPr>
          <w:szCs w:val="22"/>
        </w:rPr>
        <w:t>es</w:t>
      </w:r>
      <w:r>
        <w:rPr>
          <w:szCs w:val="22"/>
        </w:rPr>
        <w:t xml:space="preserve"> </w:t>
      </w:r>
      <w:r w:rsidRPr="004702A7">
        <w:rPr>
          <w:szCs w:val="22"/>
        </w:rPr>
        <w:t>and has hired independent appraiser</w:t>
      </w:r>
      <w:r w:rsidR="00C44090">
        <w:rPr>
          <w:szCs w:val="22"/>
        </w:rPr>
        <w:t>s</w:t>
      </w:r>
      <w:r w:rsidRPr="004702A7">
        <w:rPr>
          <w:szCs w:val="22"/>
        </w:rPr>
        <w:t xml:space="preserve"> to determine the fair value of the identifiable assets acquired and liabilities assumed from the business acquisitions.</w:t>
      </w:r>
      <w:r>
        <w:rPr>
          <w:szCs w:val="22"/>
        </w:rPr>
        <w:t xml:space="preserve"> As at the reporting date, </w:t>
      </w:r>
      <w:r w:rsidRPr="00EA028C">
        <w:rPr>
          <w:szCs w:val="22"/>
        </w:rPr>
        <w:t>the reviews have not yet been completed</w:t>
      </w:r>
      <w:r>
        <w:rPr>
          <w:szCs w:val="22"/>
        </w:rPr>
        <w:t xml:space="preserve"> therefore </w:t>
      </w:r>
      <w:r w:rsidRPr="00EA028C">
        <w:rPr>
          <w:szCs w:val="22"/>
        </w:rPr>
        <w:t>the determination of the fair value and the allocation of the purchase price</w:t>
      </w:r>
      <w:r>
        <w:rPr>
          <w:szCs w:val="22"/>
        </w:rPr>
        <w:t xml:space="preserve"> </w:t>
      </w:r>
      <w:r w:rsidRPr="00B92135">
        <w:rPr>
          <w:szCs w:val="22"/>
        </w:rPr>
        <w:t xml:space="preserve">was determined provisionally and is subject to potential amendment. </w:t>
      </w:r>
    </w:p>
    <w:p w14:paraId="5BAA0EC3" w14:textId="77777777" w:rsidR="00E16188" w:rsidRDefault="00E16188" w:rsidP="00E16188">
      <w:pPr>
        <w:jc w:val="both"/>
        <w:rPr>
          <w:szCs w:val="22"/>
        </w:rPr>
      </w:pPr>
    </w:p>
    <w:p w14:paraId="4788B808" w14:textId="2A1B2556" w:rsidR="00E16188" w:rsidRPr="007B076D" w:rsidRDefault="00D254C6" w:rsidP="00E66351">
      <w:pPr>
        <w:pStyle w:val="Default"/>
        <w:jc w:val="thaiDistribute"/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</w:pPr>
      <w:r w:rsidRPr="007B076D"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  <w:t>My conclusion is not modified in respect of th</w:t>
      </w:r>
      <w:r w:rsidR="00C44090"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  <w:t>ese</w:t>
      </w:r>
      <w:r w:rsidRPr="007B076D"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  <w:t xml:space="preserve"> matter</w:t>
      </w:r>
      <w:r w:rsidR="00C44090"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  <w:t>s</w:t>
      </w:r>
      <w:r w:rsidRPr="007B076D">
        <w:rPr>
          <w:rFonts w:ascii="Times New Roman" w:eastAsia="Times New Roman" w:hAnsi="Times New Roman" w:cs="Angsana New"/>
          <w:color w:val="auto"/>
          <w:sz w:val="22"/>
          <w:szCs w:val="22"/>
          <w:lang w:val="en-GB" w:eastAsia="en-US" w:bidi="ar-SA"/>
        </w:rPr>
        <w:t>.</w:t>
      </w:r>
    </w:p>
    <w:p w14:paraId="2B3506DE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C552ED1" w14:textId="77777777" w:rsidR="00E66351" w:rsidRPr="003B1796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5AF1DC4B" w14:textId="42498EE1" w:rsidR="00E66351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1AFB3717" w14:textId="77777777" w:rsidR="00DC38F1" w:rsidRPr="008A534C" w:rsidRDefault="00DC38F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7CCD7C59" w:rsidR="00E66351" w:rsidRPr="008A534C" w:rsidRDefault="004702A7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8</w:t>
      </w:r>
      <w:r w:rsidR="008E5FC5">
        <w:rPr>
          <w:rFonts w:cstheme="minorBidi"/>
          <w:b w:val="0"/>
          <w:bCs/>
          <w:szCs w:val="28"/>
          <w:lang w:val="en-US" w:bidi="th-TH"/>
        </w:rPr>
        <w:t xml:space="preserve"> </w:t>
      </w:r>
      <w:r>
        <w:rPr>
          <w:rFonts w:cstheme="minorBidi"/>
          <w:b w:val="0"/>
          <w:bCs/>
          <w:szCs w:val="28"/>
          <w:lang w:val="en-US" w:bidi="th-TH"/>
        </w:rPr>
        <w:t>February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AC4854">
        <w:rPr>
          <w:rFonts w:cstheme="minorBidi"/>
          <w:b w:val="0"/>
          <w:bCs/>
          <w:szCs w:val="28"/>
          <w:lang w:val="en-US" w:bidi="th-TH"/>
        </w:rPr>
        <w:t>202</w:t>
      </w:r>
      <w:r>
        <w:rPr>
          <w:rFonts w:cstheme="minorBidi"/>
          <w:b w:val="0"/>
          <w:bCs/>
          <w:szCs w:val="28"/>
          <w:lang w:val="en-US" w:bidi="th-TH"/>
        </w:rPr>
        <w:t>2</w:t>
      </w:r>
    </w:p>
    <w:p w14:paraId="0FD87DE6" w14:textId="72BE0398" w:rsidR="007423B2" w:rsidRPr="007423B2" w:rsidRDefault="007423B2" w:rsidP="00CA7F40">
      <w:pPr>
        <w:tabs>
          <w:tab w:val="left" w:pos="810"/>
          <w:tab w:val="left" w:pos="900"/>
        </w:tabs>
        <w:spacing w:line="240" w:lineRule="auto"/>
        <w:ind w:left="540" w:hanging="540"/>
        <w:rPr>
          <w:sz w:val="20"/>
          <w:lang w:val="en-AU" w:bidi="th-TH"/>
        </w:rPr>
      </w:pPr>
    </w:p>
    <w:sectPr w:rsidR="007423B2" w:rsidRPr="007423B2" w:rsidSect="00CA7F40">
      <w:headerReference w:type="default" r:id="rId13"/>
      <w:pgSz w:w="11907" w:h="16840"/>
      <w:pgMar w:top="691" w:right="1152" w:bottom="1350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44A02" w14:textId="77777777" w:rsidR="00A3263F" w:rsidRDefault="00A3263F">
      <w:r>
        <w:separator/>
      </w:r>
    </w:p>
  </w:endnote>
  <w:endnote w:type="continuationSeparator" w:id="0">
    <w:p w14:paraId="2F88D4A0" w14:textId="77777777" w:rsidR="00A3263F" w:rsidRDefault="00A3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C092F" w14:textId="77777777" w:rsidR="00E14AE8" w:rsidRDefault="00E14AE8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E14AE8" w:rsidRDefault="00E14AE8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AA405" w14:textId="77777777" w:rsidR="00E14AE8" w:rsidRDefault="00E14AE8">
    <w:pPr>
      <w:pStyle w:val="Footer"/>
    </w:pPr>
    <w:r>
      <w:tab/>
    </w:r>
  </w:p>
  <w:p w14:paraId="15930845" w14:textId="77777777" w:rsidR="00E14AE8" w:rsidRPr="00570D35" w:rsidRDefault="00E14AE8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6DFB8" w14:textId="090E98B9" w:rsidR="00E14AE8" w:rsidRPr="00D64F50" w:rsidRDefault="00E14AE8">
    <w:pPr>
      <w:pStyle w:val="Footer"/>
      <w:jc w:val="center"/>
      <w:rPr>
        <w:caps/>
        <w:noProof/>
        <w:sz w:val="22"/>
        <w:szCs w:val="22"/>
        <w:lang w:val="en-US"/>
      </w:rPr>
    </w:pPr>
    <w:r>
      <w:rPr>
        <w:caps/>
        <w:noProof/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5D1DF" w14:textId="77777777" w:rsidR="00A3263F" w:rsidRDefault="00A3263F">
      <w:r>
        <w:separator/>
      </w:r>
    </w:p>
  </w:footnote>
  <w:footnote w:type="continuationSeparator" w:id="0">
    <w:p w14:paraId="749CDF3E" w14:textId="77777777" w:rsidR="00A3263F" w:rsidRDefault="00A32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9427D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E14AE8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E14AE8" w:rsidRPr="005471B4" w:rsidRDefault="00E14AE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02482" w14:textId="77777777" w:rsidR="00E14AE8" w:rsidRDefault="00E14AE8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2A5593DA" w14:textId="77777777" w:rsidR="00E14AE8" w:rsidRDefault="00E14AE8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3015E764" w14:textId="77777777" w:rsidR="00E14AE8" w:rsidRDefault="00E14AE8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B5E85" w14:textId="518DFEED" w:rsidR="00E14AE8" w:rsidRDefault="00E14AE8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4F79BC36" w14:textId="0C3655F6" w:rsidR="00CA7F40" w:rsidRDefault="00CA7F40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1B8C78E4" w14:textId="77777777" w:rsidR="00CA7F40" w:rsidRDefault="00CA7F40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CD60049" w14:textId="77777777" w:rsidR="00E14AE8" w:rsidRDefault="00E14AE8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A3D8E"/>
    <w:multiLevelType w:val="hybridMultilevel"/>
    <w:tmpl w:val="EFA65F9E"/>
    <w:lvl w:ilvl="0" w:tplc="91EA6A2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176C2"/>
    <w:multiLevelType w:val="hybridMultilevel"/>
    <w:tmpl w:val="649C306C"/>
    <w:lvl w:ilvl="0" w:tplc="853CB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C3332B6"/>
    <w:multiLevelType w:val="multilevel"/>
    <w:tmpl w:val="BC34C77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3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768"/>
    <w:rsid w:val="0000098B"/>
    <w:rsid w:val="00000AF7"/>
    <w:rsid w:val="00000BDE"/>
    <w:rsid w:val="00000C3B"/>
    <w:rsid w:val="00000C7F"/>
    <w:rsid w:val="00000EE6"/>
    <w:rsid w:val="00000F4B"/>
    <w:rsid w:val="00001649"/>
    <w:rsid w:val="00001D3A"/>
    <w:rsid w:val="00001FD9"/>
    <w:rsid w:val="00001FE8"/>
    <w:rsid w:val="000020F6"/>
    <w:rsid w:val="000022AF"/>
    <w:rsid w:val="00003217"/>
    <w:rsid w:val="00003356"/>
    <w:rsid w:val="00003401"/>
    <w:rsid w:val="000034DF"/>
    <w:rsid w:val="00003506"/>
    <w:rsid w:val="0000352D"/>
    <w:rsid w:val="0000373E"/>
    <w:rsid w:val="00003753"/>
    <w:rsid w:val="0000386F"/>
    <w:rsid w:val="00003A52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6F99"/>
    <w:rsid w:val="0000706B"/>
    <w:rsid w:val="000072AC"/>
    <w:rsid w:val="0000748E"/>
    <w:rsid w:val="000075B4"/>
    <w:rsid w:val="000076E3"/>
    <w:rsid w:val="00007930"/>
    <w:rsid w:val="00007AD1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23"/>
    <w:rsid w:val="00010ECA"/>
    <w:rsid w:val="00011122"/>
    <w:rsid w:val="000112A2"/>
    <w:rsid w:val="0001135B"/>
    <w:rsid w:val="000117E3"/>
    <w:rsid w:val="00011FE8"/>
    <w:rsid w:val="00012566"/>
    <w:rsid w:val="000128BD"/>
    <w:rsid w:val="000129A6"/>
    <w:rsid w:val="0001316A"/>
    <w:rsid w:val="000131DC"/>
    <w:rsid w:val="000131FE"/>
    <w:rsid w:val="00013233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CC"/>
    <w:rsid w:val="00016145"/>
    <w:rsid w:val="000162C5"/>
    <w:rsid w:val="00016342"/>
    <w:rsid w:val="000163E0"/>
    <w:rsid w:val="00016637"/>
    <w:rsid w:val="000167E2"/>
    <w:rsid w:val="000168E8"/>
    <w:rsid w:val="00016AD0"/>
    <w:rsid w:val="00016E79"/>
    <w:rsid w:val="000170CE"/>
    <w:rsid w:val="0001715E"/>
    <w:rsid w:val="000171CF"/>
    <w:rsid w:val="000179DA"/>
    <w:rsid w:val="000179FC"/>
    <w:rsid w:val="00017AB9"/>
    <w:rsid w:val="00017EDC"/>
    <w:rsid w:val="00020021"/>
    <w:rsid w:val="00020621"/>
    <w:rsid w:val="0002099D"/>
    <w:rsid w:val="00020C26"/>
    <w:rsid w:val="00020E1A"/>
    <w:rsid w:val="000210FA"/>
    <w:rsid w:val="0002112D"/>
    <w:rsid w:val="0002126D"/>
    <w:rsid w:val="0002151E"/>
    <w:rsid w:val="00021600"/>
    <w:rsid w:val="000218F7"/>
    <w:rsid w:val="000219DA"/>
    <w:rsid w:val="00021A80"/>
    <w:rsid w:val="00021AA1"/>
    <w:rsid w:val="00021AA8"/>
    <w:rsid w:val="00021B3E"/>
    <w:rsid w:val="00021BC9"/>
    <w:rsid w:val="00021DC6"/>
    <w:rsid w:val="000226AF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0C"/>
    <w:rsid w:val="00025358"/>
    <w:rsid w:val="000253FE"/>
    <w:rsid w:val="000255AB"/>
    <w:rsid w:val="00025610"/>
    <w:rsid w:val="000257B6"/>
    <w:rsid w:val="00025A28"/>
    <w:rsid w:val="00025A9D"/>
    <w:rsid w:val="00025B1C"/>
    <w:rsid w:val="00025E23"/>
    <w:rsid w:val="00025E28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05D6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879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B5C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2D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121"/>
    <w:rsid w:val="000471EA"/>
    <w:rsid w:val="00047252"/>
    <w:rsid w:val="00047925"/>
    <w:rsid w:val="00047973"/>
    <w:rsid w:val="00047AD0"/>
    <w:rsid w:val="00047B4B"/>
    <w:rsid w:val="00047C8F"/>
    <w:rsid w:val="00047E3E"/>
    <w:rsid w:val="000501DC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B0D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699"/>
    <w:rsid w:val="00057B33"/>
    <w:rsid w:val="00057B89"/>
    <w:rsid w:val="00057CFF"/>
    <w:rsid w:val="00057DD2"/>
    <w:rsid w:val="00057EEC"/>
    <w:rsid w:val="00057F2C"/>
    <w:rsid w:val="00057F86"/>
    <w:rsid w:val="0006075F"/>
    <w:rsid w:val="00060819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733"/>
    <w:rsid w:val="00065998"/>
    <w:rsid w:val="00065AEC"/>
    <w:rsid w:val="00065B72"/>
    <w:rsid w:val="00065E5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CFE"/>
    <w:rsid w:val="00067F50"/>
    <w:rsid w:val="0007029A"/>
    <w:rsid w:val="00070896"/>
    <w:rsid w:val="00070C61"/>
    <w:rsid w:val="00070C7D"/>
    <w:rsid w:val="00070E27"/>
    <w:rsid w:val="00070E98"/>
    <w:rsid w:val="00070ED3"/>
    <w:rsid w:val="00071D22"/>
    <w:rsid w:val="00071DE6"/>
    <w:rsid w:val="00071E90"/>
    <w:rsid w:val="00072216"/>
    <w:rsid w:val="000728AD"/>
    <w:rsid w:val="00072906"/>
    <w:rsid w:val="0007326F"/>
    <w:rsid w:val="000733B4"/>
    <w:rsid w:val="0007353A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4F4E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DCC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B6B"/>
    <w:rsid w:val="00082DE0"/>
    <w:rsid w:val="00082EBB"/>
    <w:rsid w:val="00083384"/>
    <w:rsid w:val="0008392C"/>
    <w:rsid w:val="00083A22"/>
    <w:rsid w:val="00083B70"/>
    <w:rsid w:val="00083C07"/>
    <w:rsid w:val="000840C9"/>
    <w:rsid w:val="00084227"/>
    <w:rsid w:val="0008430C"/>
    <w:rsid w:val="0008447C"/>
    <w:rsid w:val="00084796"/>
    <w:rsid w:val="00084AEC"/>
    <w:rsid w:val="000853CB"/>
    <w:rsid w:val="00085C2D"/>
    <w:rsid w:val="00085C8C"/>
    <w:rsid w:val="00086841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6E9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7D6"/>
    <w:rsid w:val="00094B0C"/>
    <w:rsid w:val="000951E2"/>
    <w:rsid w:val="000952E3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23E"/>
    <w:rsid w:val="00097609"/>
    <w:rsid w:val="0009796D"/>
    <w:rsid w:val="000979A5"/>
    <w:rsid w:val="00097CF0"/>
    <w:rsid w:val="00097D8A"/>
    <w:rsid w:val="00097DAF"/>
    <w:rsid w:val="00097FC8"/>
    <w:rsid w:val="000A0296"/>
    <w:rsid w:val="000A0478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60C"/>
    <w:rsid w:val="000A392F"/>
    <w:rsid w:val="000A3B4D"/>
    <w:rsid w:val="000A3D7C"/>
    <w:rsid w:val="000A3E65"/>
    <w:rsid w:val="000A40E0"/>
    <w:rsid w:val="000A44AC"/>
    <w:rsid w:val="000A4632"/>
    <w:rsid w:val="000A48E5"/>
    <w:rsid w:val="000A5033"/>
    <w:rsid w:val="000A53E3"/>
    <w:rsid w:val="000A5EE4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808"/>
    <w:rsid w:val="000B482E"/>
    <w:rsid w:val="000B48DE"/>
    <w:rsid w:val="000B4B55"/>
    <w:rsid w:val="000B506B"/>
    <w:rsid w:val="000B514C"/>
    <w:rsid w:val="000B54EC"/>
    <w:rsid w:val="000B55DE"/>
    <w:rsid w:val="000B565D"/>
    <w:rsid w:val="000B5A79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E51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A0"/>
    <w:rsid w:val="000D2694"/>
    <w:rsid w:val="000D2BFC"/>
    <w:rsid w:val="000D2CD1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0F45"/>
    <w:rsid w:val="000E102D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1A0"/>
    <w:rsid w:val="000E633C"/>
    <w:rsid w:val="000E65C1"/>
    <w:rsid w:val="000E6BFE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4FF"/>
    <w:rsid w:val="000F35CC"/>
    <w:rsid w:val="000F3611"/>
    <w:rsid w:val="000F37F0"/>
    <w:rsid w:val="000F380E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5CAC"/>
    <w:rsid w:val="000F652D"/>
    <w:rsid w:val="000F65D7"/>
    <w:rsid w:val="000F6AC3"/>
    <w:rsid w:val="000F6B63"/>
    <w:rsid w:val="000F6E15"/>
    <w:rsid w:val="000F6E34"/>
    <w:rsid w:val="000F6E42"/>
    <w:rsid w:val="000F6FF2"/>
    <w:rsid w:val="000F7600"/>
    <w:rsid w:val="000F769D"/>
    <w:rsid w:val="000F79A3"/>
    <w:rsid w:val="000F7FEC"/>
    <w:rsid w:val="001000AD"/>
    <w:rsid w:val="0010018D"/>
    <w:rsid w:val="00100249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1C74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948"/>
    <w:rsid w:val="00110A50"/>
    <w:rsid w:val="00110B61"/>
    <w:rsid w:val="00111194"/>
    <w:rsid w:val="00111B3D"/>
    <w:rsid w:val="00111BCE"/>
    <w:rsid w:val="001123DF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4D1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3A4"/>
    <w:rsid w:val="001163EB"/>
    <w:rsid w:val="00116512"/>
    <w:rsid w:val="00116642"/>
    <w:rsid w:val="001169D3"/>
    <w:rsid w:val="00116DF0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2AF"/>
    <w:rsid w:val="001218A6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017"/>
    <w:rsid w:val="0012417F"/>
    <w:rsid w:val="00124699"/>
    <w:rsid w:val="00124D38"/>
    <w:rsid w:val="00124ECD"/>
    <w:rsid w:val="00125061"/>
    <w:rsid w:val="001251A5"/>
    <w:rsid w:val="001251B0"/>
    <w:rsid w:val="0012530D"/>
    <w:rsid w:val="0012532D"/>
    <w:rsid w:val="001254D8"/>
    <w:rsid w:val="00125708"/>
    <w:rsid w:val="0012589D"/>
    <w:rsid w:val="00125A3A"/>
    <w:rsid w:val="00125B7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2748"/>
    <w:rsid w:val="00132CBA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4B76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7E7"/>
    <w:rsid w:val="00137AD5"/>
    <w:rsid w:val="00137B22"/>
    <w:rsid w:val="00137B25"/>
    <w:rsid w:val="00137E79"/>
    <w:rsid w:val="00137ED9"/>
    <w:rsid w:val="00140132"/>
    <w:rsid w:val="00140733"/>
    <w:rsid w:val="0014076C"/>
    <w:rsid w:val="00140B35"/>
    <w:rsid w:val="00140FD4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7E4"/>
    <w:rsid w:val="00144D17"/>
    <w:rsid w:val="00145130"/>
    <w:rsid w:val="00145593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03"/>
    <w:rsid w:val="00146B42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4"/>
    <w:rsid w:val="001569E9"/>
    <w:rsid w:val="00156B6F"/>
    <w:rsid w:val="00156BCA"/>
    <w:rsid w:val="00156C63"/>
    <w:rsid w:val="0015705D"/>
    <w:rsid w:val="00157130"/>
    <w:rsid w:val="001573FA"/>
    <w:rsid w:val="00157558"/>
    <w:rsid w:val="001601EC"/>
    <w:rsid w:val="0016046A"/>
    <w:rsid w:val="0016068A"/>
    <w:rsid w:val="0016071C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A9B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315"/>
    <w:rsid w:val="00190550"/>
    <w:rsid w:val="00190A44"/>
    <w:rsid w:val="00190FC6"/>
    <w:rsid w:val="0019114C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59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80C"/>
    <w:rsid w:val="001949D7"/>
    <w:rsid w:val="00194A7C"/>
    <w:rsid w:val="00194F09"/>
    <w:rsid w:val="00195564"/>
    <w:rsid w:val="00195632"/>
    <w:rsid w:val="0019575A"/>
    <w:rsid w:val="001957A1"/>
    <w:rsid w:val="001957A2"/>
    <w:rsid w:val="001957BF"/>
    <w:rsid w:val="00195859"/>
    <w:rsid w:val="00195EA1"/>
    <w:rsid w:val="001962CB"/>
    <w:rsid w:val="001962E5"/>
    <w:rsid w:val="00196496"/>
    <w:rsid w:val="00196622"/>
    <w:rsid w:val="00196A44"/>
    <w:rsid w:val="00197072"/>
    <w:rsid w:val="001970F5"/>
    <w:rsid w:val="001973A0"/>
    <w:rsid w:val="00197687"/>
    <w:rsid w:val="001978DD"/>
    <w:rsid w:val="00197945"/>
    <w:rsid w:val="001979A8"/>
    <w:rsid w:val="00197D06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DB1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A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A7E1A"/>
    <w:rsid w:val="001B03F7"/>
    <w:rsid w:val="001B040E"/>
    <w:rsid w:val="001B0864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995"/>
    <w:rsid w:val="001B2A12"/>
    <w:rsid w:val="001B2F89"/>
    <w:rsid w:val="001B362A"/>
    <w:rsid w:val="001B38FB"/>
    <w:rsid w:val="001B39CE"/>
    <w:rsid w:val="001B48D7"/>
    <w:rsid w:val="001B4B58"/>
    <w:rsid w:val="001B4DF7"/>
    <w:rsid w:val="001B50A3"/>
    <w:rsid w:val="001B5749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111"/>
    <w:rsid w:val="001C2417"/>
    <w:rsid w:val="001C2553"/>
    <w:rsid w:val="001C25A6"/>
    <w:rsid w:val="001C277B"/>
    <w:rsid w:val="001C2B65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26F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9DA"/>
    <w:rsid w:val="001D19E5"/>
    <w:rsid w:val="001D1E34"/>
    <w:rsid w:val="001D2111"/>
    <w:rsid w:val="001D219F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6B"/>
    <w:rsid w:val="001E1598"/>
    <w:rsid w:val="001E16DD"/>
    <w:rsid w:val="001E171C"/>
    <w:rsid w:val="001E21A0"/>
    <w:rsid w:val="001E251B"/>
    <w:rsid w:val="001E28EB"/>
    <w:rsid w:val="001E2C99"/>
    <w:rsid w:val="001E2CF2"/>
    <w:rsid w:val="001E2E04"/>
    <w:rsid w:val="001E2F0E"/>
    <w:rsid w:val="001E30CD"/>
    <w:rsid w:val="001E3121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DE"/>
    <w:rsid w:val="001E44F4"/>
    <w:rsid w:val="001E4569"/>
    <w:rsid w:val="001E461F"/>
    <w:rsid w:val="001E47A5"/>
    <w:rsid w:val="001E481C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8DE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942"/>
    <w:rsid w:val="00203A08"/>
    <w:rsid w:val="00203A53"/>
    <w:rsid w:val="00203BA1"/>
    <w:rsid w:val="002042D0"/>
    <w:rsid w:val="002043D9"/>
    <w:rsid w:val="00204557"/>
    <w:rsid w:val="00204C7D"/>
    <w:rsid w:val="00205196"/>
    <w:rsid w:val="00205485"/>
    <w:rsid w:val="00205612"/>
    <w:rsid w:val="002057B7"/>
    <w:rsid w:val="002058F4"/>
    <w:rsid w:val="00205FD4"/>
    <w:rsid w:val="00206360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4EE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32A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3B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0CAE"/>
    <w:rsid w:val="002211E1"/>
    <w:rsid w:val="00221316"/>
    <w:rsid w:val="00221476"/>
    <w:rsid w:val="00221604"/>
    <w:rsid w:val="00221621"/>
    <w:rsid w:val="0022165A"/>
    <w:rsid w:val="00221EE4"/>
    <w:rsid w:val="002227CD"/>
    <w:rsid w:val="00222BF6"/>
    <w:rsid w:val="00222F00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7DE"/>
    <w:rsid w:val="002258C4"/>
    <w:rsid w:val="00225CFF"/>
    <w:rsid w:val="00225F6D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379B7"/>
    <w:rsid w:val="002402A5"/>
    <w:rsid w:val="00240447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55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105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7C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AC3"/>
    <w:rsid w:val="00260CF1"/>
    <w:rsid w:val="00260DE8"/>
    <w:rsid w:val="00260F0B"/>
    <w:rsid w:val="00261011"/>
    <w:rsid w:val="0026103F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88"/>
    <w:rsid w:val="002631C5"/>
    <w:rsid w:val="0026343B"/>
    <w:rsid w:val="002634F6"/>
    <w:rsid w:val="0026368B"/>
    <w:rsid w:val="0026372B"/>
    <w:rsid w:val="00263B26"/>
    <w:rsid w:val="00263BFA"/>
    <w:rsid w:val="00263E28"/>
    <w:rsid w:val="00264064"/>
    <w:rsid w:val="00264073"/>
    <w:rsid w:val="002641BF"/>
    <w:rsid w:val="002646EE"/>
    <w:rsid w:val="00264E1E"/>
    <w:rsid w:val="0026502C"/>
    <w:rsid w:val="00265367"/>
    <w:rsid w:val="00265420"/>
    <w:rsid w:val="002655E3"/>
    <w:rsid w:val="00265751"/>
    <w:rsid w:val="002657B7"/>
    <w:rsid w:val="0026591E"/>
    <w:rsid w:val="00265C0E"/>
    <w:rsid w:val="00265CA2"/>
    <w:rsid w:val="0026663F"/>
    <w:rsid w:val="00266687"/>
    <w:rsid w:val="00266CA1"/>
    <w:rsid w:val="00266FF3"/>
    <w:rsid w:val="002671BA"/>
    <w:rsid w:val="00267308"/>
    <w:rsid w:val="00267482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18E"/>
    <w:rsid w:val="00275249"/>
    <w:rsid w:val="00275375"/>
    <w:rsid w:val="0027540B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DD"/>
    <w:rsid w:val="00280034"/>
    <w:rsid w:val="00280039"/>
    <w:rsid w:val="00280793"/>
    <w:rsid w:val="002807BB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7BA"/>
    <w:rsid w:val="00285844"/>
    <w:rsid w:val="00285A68"/>
    <w:rsid w:val="00285FF8"/>
    <w:rsid w:val="00286659"/>
    <w:rsid w:val="00286AC2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4C83"/>
    <w:rsid w:val="0029522B"/>
    <w:rsid w:val="002956F5"/>
    <w:rsid w:val="00295742"/>
    <w:rsid w:val="002959D3"/>
    <w:rsid w:val="00295D4E"/>
    <w:rsid w:val="00295E9B"/>
    <w:rsid w:val="00295FF4"/>
    <w:rsid w:val="002965AB"/>
    <w:rsid w:val="00296716"/>
    <w:rsid w:val="00296808"/>
    <w:rsid w:val="002969EC"/>
    <w:rsid w:val="00296A9B"/>
    <w:rsid w:val="00296AE0"/>
    <w:rsid w:val="00296C30"/>
    <w:rsid w:val="00296D03"/>
    <w:rsid w:val="0029756B"/>
    <w:rsid w:val="002979CB"/>
    <w:rsid w:val="00297A94"/>
    <w:rsid w:val="002A0132"/>
    <w:rsid w:val="002A0525"/>
    <w:rsid w:val="002A06D1"/>
    <w:rsid w:val="002A07C2"/>
    <w:rsid w:val="002A0937"/>
    <w:rsid w:val="002A0A8B"/>
    <w:rsid w:val="002A0DE7"/>
    <w:rsid w:val="002A10A0"/>
    <w:rsid w:val="002A16B3"/>
    <w:rsid w:val="002A20F6"/>
    <w:rsid w:val="002A21E7"/>
    <w:rsid w:val="002A24A9"/>
    <w:rsid w:val="002A2570"/>
    <w:rsid w:val="002A2690"/>
    <w:rsid w:val="002A286E"/>
    <w:rsid w:val="002A2CFD"/>
    <w:rsid w:val="002A317B"/>
    <w:rsid w:val="002A3739"/>
    <w:rsid w:val="002A3FC9"/>
    <w:rsid w:val="002A41F7"/>
    <w:rsid w:val="002A47EF"/>
    <w:rsid w:val="002A4AFF"/>
    <w:rsid w:val="002A4DAA"/>
    <w:rsid w:val="002A508F"/>
    <w:rsid w:val="002A51D3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5C0"/>
    <w:rsid w:val="002B6693"/>
    <w:rsid w:val="002B683B"/>
    <w:rsid w:val="002B6989"/>
    <w:rsid w:val="002B6A40"/>
    <w:rsid w:val="002B6D4C"/>
    <w:rsid w:val="002B6EC3"/>
    <w:rsid w:val="002B76E6"/>
    <w:rsid w:val="002C0127"/>
    <w:rsid w:val="002C0149"/>
    <w:rsid w:val="002C0187"/>
    <w:rsid w:val="002C0213"/>
    <w:rsid w:val="002C023A"/>
    <w:rsid w:val="002C0402"/>
    <w:rsid w:val="002C0675"/>
    <w:rsid w:val="002C0748"/>
    <w:rsid w:val="002C0848"/>
    <w:rsid w:val="002C084C"/>
    <w:rsid w:val="002C0EEC"/>
    <w:rsid w:val="002C0F1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5CC9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836"/>
    <w:rsid w:val="002C79D7"/>
    <w:rsid w:val="002C7D97"/>
    <w:rsid w:val="002C7ED3"/>
    <w:rsid w:val="002C7F53"/>
    <w:rsid w:val="002D001C"/>
    <w:rsid w:val="002D00A6"/>
    <w:rsid w:val="002D036B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A6C"/>
    <w:rsid w:val="002D2BBC"/>
    <w:rsid w:val="002D2CA1"/>
    <w:rsid w:val="002D2DF4"/>
    <w:rsid w:val="002D2EA1"/>
    <w:rsid w:val="002D317D"/>
    <w:rsid w:val="002D371D"/>
    <w:rsid w:val="002D3A06"/>
    <w:rsid w:val="002D3DC4"/>
    <w:rsid w:val="002D46C3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8A6"/>
    <w:rsid w:val="002E0964"/>
    <w:rsid w:val="002E0A88"/>
    <w:rsid w:val="002E0D19"/>
    <w:rsid w:val="002E0F7A"/>
    <w:rsid w:val="002E0FAD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0B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DC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97"/>
    <w:rsid w:val="002F1EA1"/>
    <w:rsid w:val="002F22FB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7CF"/>
    <w:rsid w:val="003009BE"/>
    <w:rsid w:val="00300EB1"/>
    <w:rsid w:val="003011F5"/>
    <w:rsid w:val="003014CB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43F"/>
    <w:rsid w:val="003107F3"/>
    <w:rsid w:val="003109C0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A0C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94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050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3F1"/>
    <w:rsid w:val="003279C1"/>
    <w:rsid w:val="00327A1D"/>
    <w:rsid w:val="00327BC9"/>
    <w:rsid w:val="00327BF1"/>
    <w:rsid w:val="00327E5D"/>
    <w:rsid w:val="00330185"/>
    <w:rsid w:val="0033047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3B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CE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A96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0C8C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4C"/>
    <w:rsid w:val="003558FE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45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CE1"/>
    <w:rsid w:val="00360DF2"/>
    <w:rsid w:val="0036142A"/>
    <w:rsid w:val="0036143C"/>
    <w:rsid w:val="003614F3"/>
    <w:rsid w:val="0036179A"/>
    <w:rsid w:val="00361971"/>
    <w:rsid w:val="00362186"/>
    <w:rsid w:val="00362A57"/>
    <w:rsid w:val="00362C26"/>
    <w:rsid w:val="00362E5E"/>
    <w:rsid w:val="00362F33"/>
    <w:rsid w:val="0036307D"/>
    <w:rsid w:val="003631E3"/>
    <w:rsid w:val="003635B5"/>
    <w:rsid w:val="0036377B"/>
    <w:rsid w:val="00363A85"/>
    <w:rsid w:val="00363DDF"/>
    <w:rsid w:val="0036499D"/>
    <w:rsid w:val="00364A21"/>
    <w:rsid w:val="00364ACA"/>
    <w:rsid w:val="00364B0A"/>
    <w:rsid w:val="00364B96"/>
    <w:rsid w:val="00364CEE"/>
    <w:rsid w:val="0036509A"/>
    <w:rsid w:val="0036519D"/>
    <w:rsid w:val="00365809"/>
    <w:rsid w:val="00365BDA"/>
    <w:rsid w:val="00365CCF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358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23B"/>
    <w:rsid w:val="0037240F"/>
    <w:rsid w:val="00372542"/>
    <w:rsid w:val="0037254B"/>
    <w:rsid w:val="00372947"/>
    <w:rsid w:val="00372961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3D"/>
    <w:rsid w:val="0037504C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6EA5"/>
    <w:rsid w:val="00376F1D"/>
    <w:rsid w:val="0037706E"/>
    <w:rsid w:val="00377677"/>
    <w:rsid w:val="003776BB"/>
    <w:rsid w:val="003777F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03B"/>
    <w:rsid w:val="00383295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F0"/>
    <w:rsid w:val="00386106"/>
    <w:rsid w:val="003867F8"/>
    <w:rsid w:val="003869D6"/>
    <w:rsid w:val="00386D6C"/>
    <w:rsid w:val="00386DC3"/>
    <w:rsid w:val="003870FA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315"/>
    <w:rsid w:val="00394660"/>
    <w:rsid w:val="003947D0"/>
    <w:rsid w:val="003947EE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6FFB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2F8B"/>
    <w:rsid w:val="003B304C"/>
    <w:rsid w:val="003B30DE"/>
    <w:rsid w:val="003B3909"/>
    <w:rsid w:val="003B3B9E"/>
    <w:rsid w:val="003B3D20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89"/>
    <w:rsid w:val="003C27CB"/>
    <w:rsid w:val="003C2893"/>
    <w:rsid w:val="003C293C"/>
    <w:rsid w:val="003C3142"/>
    <w:rsid w:val="003C342E"/>
    <w:rsid w:val="003C39EC"/>
    <w:rsid w:val="003C3E29"/>
    <w:rsid w:val="003C4866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17D"/>
    <w:rsid w:val="003C7280"/>
    <w:rsid w:val="003C7954"/>
    <w:rsid w:val="003C7A25"/>
    <w:rsid w:val="003C7A33"/>
    <w:rsid w:val="003C7DD1"/>
    <w:rsid w:val="003D004D"/>
    <w:rsid w:val="003D0253"/>
    <w:rsid w:val="003D0359"/>
    <w:rsid w:val="003D0362"/>
    <w:rsid w:val="003D057A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9A"/>
    <w:rsid w:val="003D32E6"/>
    <w:rsid w:val="003D3336"/>
    <w:rsid w:val="003D37BA"/>
    <w:rsid w:val="003D3A0E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4A"/>
    <w:rsid w:val="003D5290"/>
    <w:rsid w:val="003D53AC"/>
    <w:rsid w:val="003D53B3"/>
    <w:rsid w:val="003D5490"/>
    <w:rsid w:val="003D5887"/>
    <w:rsid w:val="003D5897"/>
    <w:rsid w:val="003D58C5"/>
    <w:rsid w:val="003D58DA"/>
    <w:rsid w:val="003D5938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7D4"/>
    <w:rsid w:val="003E286D"/>
    <w:rsid w:val="003E2BC4"/>
    <w:rsid w:val="003E2CED"/>
    <w:rsid w:val="003E363A"/>
    <w:rsid w:val="003E3B09"/>
    <w:rsid w:val="003E3CEC"/>
    <w:rsid w:val="003E4026"/>
    <w:rsid w:val="003E40A9"/>
    <w:rsid w:val="003E4156"/>
    <w:rsid w:val="003E4903"/>
    <w:rsid w:val="003E4AA0"/>
    <w:rsid w:val="003E4CD4"/>
    <w:rsid w:val="003E510D"/>
    <w:rsid w:val="003E52E1"/>
    <w:rsid w:val="003E5413"/>
    <w:rsid w:val="003E5654"/>
    <w:rsid w:val="003E56F5"/>
    <w:rsid w:val="003E5A08"/>
    <w:rsid w:val="003E5D0A"/>
    <w:rsid w:val="003E5E91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9B8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324"/>
    <w:rsid w:val="003F14AD"/>
    <w:rsid w:val="003F1718"/>
    <w:rsid w:val="003F1AF4"/>
    <w:rsid w:val="003F1BD6"/>
    <w:rsid w:val="003F1CDB"/>
    <w:rsid w:val="003F1D66"/>
    <w:rsid w:val="003F1E6F"/>
    <w:rsid w:val="003F1E91"/>
    <w:rsid w:val="003F20B7"/>
    <w:rsid w:val="003F24F2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402A"/>
    <w:rsid w:val="003F4164"/>
    <w:rsid w:val="003F456F"/>
    <w:rsid w:val="003F4796"/>
    <w:rsid w:val="003F4A24"/>
    <w:rsid w:val="003F5139"/>
    <w:rsid w:val="003F52A3"/>
    <w:rsid w:val="003F5413"/>
    <w:rsid w:val="003F54D0"/>
    <w:rsid w:val="003F54EE"/>
    <w:rsid w:val="003F5624"/>
    <w:rsid w:val="003F5678"/>
    <w:rsid w:val="003F5741"/>
    <w:rsid w:val="003F5B2B"/>
    <w:rsid w:val="003F5B8F"/>
    <w:rsid w:val="003F5C1A"/>
    <w:rsid w:val="003F5F1D"/>
    <w:rsid w:val="003F610E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4AB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B1E"/>
    <w:rsid w:val="00400C14"/>
    <w:rsid w:val="00400DAD"/>
    <w:rsid w:val="0040116A"/>
    <w:rsid w:val="004012D7"/>
    <w:rsid w:val="0040175B"/>
    <w:rsid w:val="0040176D"/>
    <w:rsid w:val="0040180B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793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E0"/>
    <w:rsid w:val="00406C35"/>
    <w:rsid w:val="00406E41"/>
    <w:rsid w:val="00406FD5"/>
    <w:rsid w:val="00407427"/>
    <w:rsid w:val="00407656"/>
    <w:rsid w:val="00407689"/>
    <w:rsid w:val="0040772B"/>
    <w:rsid w:val="0040799F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B5"/>
    <w:rsid w:val="004144D7"/>
    <w:rsid w:val="00414CB7"/>
    <w:rsid w:val="00414DDE"/>
    <w:rsid w:val="00414F18"/>
    <w:rsid w:val="00415265"/>
    <w:rsid w:val="004153C0"/>
    <w:rsid w:val="00415741"/>
    <w:rsid w:val="0041594D"/>
    <w:rsid w:val="004159C8"/>
    <w:rsid w:val="00415A11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53F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D4"/>
    <w:rsid w:val="004370C8"/>
    <w:rsid w:val="004370E7"/>
    <w:rsid w:val="004370FA"/>
    <w:rsid w:val="004371F5"/>
    <w:rsid w:val="004372B8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AB9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CB7"/>
    <w:rsid w:val="00442E7F"/>
    <w:rsid w:val="0044304D"/>
    <w:rsid w:val="004432DA"/>
    <w:rsid w:val="004433C3"/>
    <w:rsid w:val="004435B4"/>
    <w:rsid w:val="004436D9"/>
    <w:rsid w:val="00443A2F"/>
    <w:rsid w:val="00443AF0"/>
    <w:rsid w:val="00443B84"/>
    <w:rsid w:val="00443C34"/>
    <w:rsid w:val="004443B6"/>
    <w:rsid w:val="00444412"/>
    <w:rsid w:val="00444489"/>
    <w:rsid w:val="00444C22"/>
    <w:rsid w:val="00444C69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7F2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6C6"/>
    <w:rsid w:val="00450AE7"/>
    <w:rsid w:val="00450B7E"/>
    <w:rsid w:val="00450D89"/>
    <w:rsid w:val="00450EB5"/>
    <w:rsid w:val="00451110"/>
    <w:rsid w:val="00451520"/>
    <w:rsid w:val="00451948"/>
    <w:rsid w:val="00451EF9"/>
    <w:rsid w:val="00452040"/>
    <w:rsid w:val="00452B5D"/>
    <w:rsid w:val="00452CE3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1A1"/>
    <w:rsid w:val="004552AC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4B8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7DB"/>
    <w:rsid w:val="00464AA2"/>
    <w:rsid w:val="00464C17"/>
    <w:rsid w:val="00464FB8"/>
    <w:rsid w:val="00465171"/>
    <w:rsid w:val="004651D2"/>
    <w:rsid w:val="004652B6"/>
    <w:rsid w:val="0046563B"/>
    <w:rsid w:val="0046597B"/>
    <w:rsid w:val="00465ABD"/>
    <w:rsid w:val="00465E31"/>
    <w:rsid w:val="00465E8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2A7"/>
    <w:rsid w:val="0047049D"/>
    <w:rsid w:val="004708A8"/>
    <w:rsid w:val="004710D3"/>
    <w:rsid w:val="0047116A"/>
    <w:rsid w:val="004712A2"/>
    <w:rsid w:val="0047137F"/>
    <w:rsid w:val="004713CB"/>
    <w:rsid w:val="0047146A"/>
    <w:rsid w:val="004717C4"/>
    <w:rsid w:val="004718BA"/>
    <w:rsid w:val="0047206A"/>
    <w:rsid w:val="0047220F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847"/>
    <w:rsid w:val="00473A9C"/>
    <w:rsid w:val="00473B98"/>
    <w:rsid w:val="00473BAD"/>
    <w:rsid w:val="00473D92"/>
    <w:rsid w:val="00474448"/>
    <w:rsid w:val="004746AE"/>
    <w:rsid w:val="004747E9"/>
    <w:rsid w:val="0047490F"/>
    <w:rsid w:val="00474A9F"/>
    <w:rsid w:val="00474CDB"/>
    <w:rsid w:val="00474E3C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801F2"/>
    <w:rsid w:val="004803FD"/>
    <w:rsid w:val="0048042A"/>
    <w:rsid w:val="004807B9"/>
    <w:rsid w:val="004809B9"/>
    <w:rsid w:val="00480B67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026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BDC"/>
    <w:rsid w:val="00485D57"/>
    <w:rsid w:val="00485F0A"/>
    <w:rsid w:val="00486008"/>
    <w:rsid w:val="0048660F"/>
    <w:rsid w:val="0048675D"/>
    <w:rsid w:val="004869C0"/>
    <w:rsid w:val="00486AB6"/>
    <w:rsid w:val="00486B02"/>
    <w:rsid w:val="00486DE5"/>
    <w:rsid w:val="004870EE"/>
    <w:rsid w:val="00487595"/>
    <w:rsid w:val="0048764C"/>
    <w:rsid w:val="004877AD"/>
    <w:rsid w:val="004879F7"/>
    <w:rsid w:val="00487F8E"/>
    <w:rsid w:val="00490035"/>
    <w:rsid w:val="00490133"/>
    <w:rsid w:val="004902DC"/>
    <w:rsid w:val="00490393"/>
    <w:rsid w:val="004904AA"/>
    <w:rsid w:val="00490C4F"/>
    <w:rsid w:val="004910C4"/>
    <w:rsid w:val="004912C9"/>
    <w:rsid w:val="004912CF"/>
    <w:rsid w:val="004912FD"/>
    <w:rsid w:val="004913B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2D3"/>
    <w:rsid w:val="00494423"/>
    <w:rsid w:val="00494718"/>
    <w:rsid w:val="00494835"/>
    <w:rsid w:val="00494A27"/>
    <w:rsid w:val="00494B61"/>
    <w:rsid w:val="00494BFA"/>
    <w:rsid w:val="00494E5A"/>
    <w:rsid w:val="00494E8E"/>
    <w:rsid w:val="00495040"/>
    <w:rsid w:val="004954F6"/>
    <w:rsid w:val="00495972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723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6A8"/>
    <w:rsid w:val="004A487A"/>
    <w:rsid w:val="004A4899"/>
    <w:rsid w:val="004A48E9"/>
    <w:rsid w:val="004A4916"/>
    <w:rsid w:val="004A498A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5DFF"/>
    <w:rsid w:val="004A6023"/>
    <w:rsid w:val="004A609E"/>
    <w:rsid w:val="004A614B"/>
    <w:rsid w:val="004A6167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669"/>
    <w:rsid w:val="004B66FD"/>
    <w:rsid w:val="004B6947"/>
    <w:rsid w:val="004B6A0B"/>
    <w:rsid w:val="004B6BA0"/>
    <w:rsid w:val="004B6EF8"/>
    <w:rsid w:val="004B6FA2"/>
    <w:rsid w:val="004B706C"/>
    <w:rsid w:val="004B788E"/>
    <w:rsid w:val="004B7C0B"/>
    <w:rsid w:val="004B7D9A"/>
    <w:rsid w:val="004C010A"/>
    <w:rsid w:val="004C011E"/>
    <w:rsid w:val="004C01DF"/>
    <w:rsid w:val="004C0274"/>
    <w:rsid w:val="004C02AC"/>
    <w:rsid w:val="004C0323"/>
    <w:rsid w:val="004C0369"/>
    <w:rsid w:val="004C036B"/>
    <w:rsid w:val="004C04A2"/>
    <w:rsid w:val="004C07FB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84E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FA"/>
    <w:rsid w:val="004D4F55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7A"/>
    <w:rsid w:val="004E0F9C"/>
    <w:rsid w:val="004E109D"/>
    <w:rsid w:val="004E1233"/>
    <w:rsid w:val="004E14EF"/>
    <w:rsid w:val="004E153C"/>
    <w:rsid w:val="004E1BA2"/>
    <w:rsid w:val="004E1BBB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5D"/>
    <w:rsid w:val="004E76D7"/>
    <w:rsid w:val="004E771B"/>
    <w:rsid w:val="004E79C5"/>
    <w:rsid w:val="004E7A16"/>
    <w:rsid w:val="004E7CF8"/>
    <w:rsid w:val="004F01EA"/>
    <w:rsid w:val="004F039F"/>
    <w:rsid w:val="004F05D6"/>
    <w:rsid w:val="004F0671"/>
    <w:rsid w:val="004F0815"/>
    <w:rsid w:val="004F0837"/>
    <w:rsid w:val="004F0A2C"/>
    <w:rsid w:val="004F0C29"/>
    <w:rsid w:val="004F0D0E"/>
    <w:rsid w:val="004F1402"/>
    <w:rsid w:val="004F14E3"/>
    <w:rsid w:val="004F1597"/>
    <w:rsid w:val="004F15C9"/>
    <w:rsid w:val="004F1796"/>
    <w:rsid w:val="004F1F9B"/>
    <w:rsid w:val="004F219A"/>
    <w:rsid w:val="004F24F5"/>
    <w:rsid w:val="004F261B"/>
    <w:rsid w:val="004F288D"/>
    <w:rsid w:val="004F28C4"/>
    <w:rsid w:val="004F298E"/>
    <w:rsid w:val="004F2BC3"/>
    <w:rsid w:val="004F2FD2"/>
    <w:rsid w:val="004F3294"/>
    <w:rsid w:val="004F334B"/>
    <w:rsid w:val="004F33B9"/>
    <w:rsid w:val="004F3593"/>
    <w:rsid w:val="004F3B82"/>
    <w:rsid w:val="004F3BED"/>
    <w:rsid w:val="004F3CEB"/>
    <w:rsid w:val="004F3E22"/>
    <w:rsid w:val="004F44F3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70E1"/>
    <w:rsid w:val="0050714E"/>
    <w:rsid w:val="00507588"/>
    <w:rsid w:val="00507597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6E0"/>
    <w:rsid w:val="0051174B"/>
    <w:rsid w:val="0051180E"/>
    <w:rsid w:val="00511B98"/>
    <w:rsid w:val="00512022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C09"/>
    <w:rsid w:val="00526FD5"/>
    <w:rsid w:val="0052736C"/>
    <w:rsid w:val="00527906"/>
    <w:rsid w:val="00527D3A"/>
    <w:rsid w:val="00527E53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42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670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35"/>
    <w:rsid w:val="005411F8"/>
    <w:rsid w:val="0054159B"/>
    <w:rsid w:val="005416A9"/>
    <w:rsid w:val="00541720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C5"/>
    <w:rsid w:val="005432F0"/>
    <w:rsid w:val="00543317"/>
    <w:rsid w:val="00543662"/>
    <w:rsid w:val="005437C6"/>
    <w:rsid w:val="005437F5"/>
    <w:rsid w:val="0054380A"/>
    <w:rsid w:val="005439E8"/>
    <w:rsid w:val="00543A3E"/>
    <w:rsid w:val="00544156"/>
    <w:rsid w:val="005441FF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BF"/>
    <w:rsid w:val="005461C4"/>
    <w:rsid w:val="005464DA"/>
    <w:rsid w:val="005467B3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C4D"/>
    <w:rsid w:val="00553D58"/>
    <w:rsid w:val="00553F8E"/>
    <w:rsid w:val="005540C2"/>
    <w:rsid w:val="005541B3"/>
    <w:rsid w:val="0055422E"/>
    <w:rsid w:val="005544AD"/>
    <w:rsid w:val="0055469D"/>
    <w:rsid w:val="005547AD"/>
    <w:rsid w:val="00554896"/>
    <w:rsid w:val="00554BD1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017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4AD3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068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C7B"/>
    <w:rsid w:val="00566D1A"/>
    <w:rsid w:val="00566E64"/>
    <w:rsid w:val="00566ED7"/>
    <w:rsid w:val="00566F76"/>
    <w:rsid w:val="0056775F"/>
    <w:rsid w:val="005677EC"/>
    <w:rsid w:val="00567FA3"/>
    <w:rsid w:val="005700EC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27B"/>
    <w:rsid w:val="0057356E"/>
    <w:rsid w:val="005735F3"/>
    <w:rsid w:val="005735F7"/>
    <w:rsid w:val="005737A0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332"/>
    <w:rsid w:val="00575466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E0C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53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B4E"/>
    <w:rsid w:val="00591C15"/>
    <w:rsid w:val="00591C9C"/>
    <w:rsid w:val="00591D2A"/>
    <w:rsid w:val="00592169"/>
    <w:rsid w:val="00592472"/>
    <w:rsid w:val="005924BB"/>
    <w:rsid w:val="00592652"/>
    <w:rsid w:val="005928BE"/>
    <w:rsid w:val="00592BDC"/>
    <w:rsid w:val="00593068"/>
    <w:rsid w:val="005931BE"/>
    <w:rsid w:val="00593201"/>
    <w:rsid w:val="00593355"/>
    <w:rsid w:val="00593520"/>
    <w:rsid w:val="00593ADB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D51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1D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1CB7"/>
    <w:rsid w:val="005A2036"/>
    <w:rsid w:val="005A2123"/>
    <w:rsid w:val="005A218C"/>
    <w:rsid w:val="005A2243"/>
    <w:rsid w:val="005A2765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2DC"/>
    <w:rsid w:val="005A7350"/>
    <w:rsid w:val="005A7678"/>
    <w:rsid w:val="005A76C7"/>
    <w:rsid w:val="005A7AAB"/>
    <w:rsid w:val="005A7D1C"/>
    <w:rsid w:val="005A7D3B"/>
    <w:rsid w:val="005A7DB6"/>
    <w:rsid w:val="005A7F50"/>
    <w:rsid w:val="005B006F"/>
    <w:rsid w:val="005B05D6"/>
    <w:rsid w:val="005B0A24"/>
    <w:rsid w:val="005B0A4A"/>
    <w:rsid w:val="005B0A4E"/>
    <w:rsid w:val="005B0AA9"/>
    <w:rsid w:val="005B0BE0"/>
    <w:rsid w:val="005B0D01"/>
    <w:rsid w:val="005B0FB0"/>
    <w:rsid w:val="005B13BD"/>
    <w:rsid w:val="005B1458"/>
    <w:rsid w:val="005B17AC"/>
    <w:rsid w:val="005B17F9"/>
    <w:rsid w:val="005B2338"/>
    <w:rsid w:val="005B2539"/>
    <w:rsid w:val="005B258F"/>
    <w:rsid w:val="005B2B52"/>
    <w:rsid w:val="005B2CC4"/>
    <w:rsid w:val="005B348A"/>
    <w:rsid w:val="005B3586"/>
    <w:rsid w:val="005B37EF"/>
    <w:rsid w:val="005B3855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3A3"/>
    <w:rsid w:val="005B559D"/>
    <w:rsid w:val="005B574C"/>
    <w:rsid w:val="005B5B44"/>
    <w:rsid w:val="005B5C89"/>
    <w:rsid w:val="005B5E55"/>
    <w:rsid w:val="005B5E76"/>
    <w:rsid w:val="005B62DE"/>
    <w:rsid w:val="005B68A6"/>
    <w:rsid w:val="005B6B3A"/>
    <w:rsid w:val="005B6EE7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8AA"/>
    <w:rsid w:val="005C29A0"/>
    <w:rsid w:val="005C2A82"/>
    <w:rsid w:val="005C2A85"/>
    <w:rsid w:val="005C2C9E"/>
    <w:rsid w:val="005C33CD"/>
    <w:rsid w:val="005C36A4"/>
    <w:rsid w:val="005C3907"/>
    <w:rsid w:val="005C406A"/>
    <w:rsid w:val="005C4111"/>
    <w:rsid w:val="005C4142"/>
    <w:rsid w:val="005C42B5"/>
    <w:rsid w:val="005C43B3"/>
    <w:rsid w:val="005C4469"/>
    <w:rsid w:val="005C44F0"/>
    <w:rsid w:val="005C459A"/>
    <w:rsid w:val="005C45A0"/>
    <w:rsid w:val="005C46D0"/>
    <w:rsid w:val="005C490A"/>
    <w:rsid w:val="005C494A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395"/>
    <w:rsid w:val="005C74A9"/>
    <w:rsid w:val="005C7642"/>
    <w:rsid w:val="005C7692"/>
    <w:rsid w:val="005C78BA"/>
    <w:rsid w:val="005C7A66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3B"/>
    <w:rsid w:val="005D2495"/>
    <w:rsid w:val="005D256B"/>
    <w:rsid w:val="005D295D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C30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E56"/>
    <w:rsid w:val="005E1E6D"/>
    <w:rsid w:val="005E206F"/>
    <w:rsid w:val="005E20F5"/>
    <w:rsid w:val="005E2373"/>
    <w:rsid w:val="005E2641"/>
    <w:rsid w:val="005E269E"/>
    <w:rsid w:val="005E2A77"/>
    <w:rsid w:val="005E2D0B"/>
    <w:rsid w:val="005E31CA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CF9"/>
    <w:rsid w:val="005E4D3F"/>
    <w:rsid w:val="005E4D95"/>
    <w:rsid w:val="005E5055"/>
    <w:rsid w:val="005E52CD"/>
    <w:rsid w:val="005E56AA"/>
    <w:rsid w:val="005E582F"/>
    <w:rsid w:val="005E587C"/>
    <w:rsid w:val="005E5995"/>
    <w:rsid w:val="005E5C6C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F21"/>
    <w:rsid w:val="005F038C"/>
    <w:rsid w:val="005F06A9"/>
    <w:rsid w:val="005F0946"/>
    <w:rsid w:val="005F0D8C"/>
    <w:rsid w:val="005F1103"/>
    <w:rsid w:val="005F14DC"/>
    <w:rsid w:val="005F153F"/>
    <w:rsid w:val="005F1740"/>
    <w:rsid w:val="005F1A3E"/>
    <w:rsid w:val="005F1D10"/>
    <w:rsid w:val="005F1D6D"/>
    <w:rsid w:val="005F1E84"/>
    <w:rsid w:val="005F2234"/>
    <w:rsid w:val="005F22D9"/>
    <w:rsid w:val="005F241B"/>
    <w:rsid w:val="005F2578"/>
    <w:rsid w:val="005F2990"/>
    <w:rsid w:val="005F2C6B"/>
    <w:rsid w:val="005F332D"/>
    <w:rsid w:val="005F3A4F"/>
    <w:rsid w:val="005F3AAE"/>
    <w:rsid w:val="005F3B35"/>
    <w:rsid w:val="005F3FAA"/>
    <w:rsid w:val="005F3FFB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07D31"/>
    <w:rsid w:val="00607E97"/>
    <w:rsid w:val="006100A8"/>
    <w:rsid w:val="006100AF"/>
    <w:rsid w:val="00610D19"/>
    <w:rsid w:val="0061119C"/>
    <w:rsid w:val="006117FE"/>
    <w:rsid w:val="0061181C"/>
    <w:rsid w:val="00611881"/>
    <w:rsid w:val="00611AE0"/>
    <w:rsid w:val="00611C13"/>
    <w:rsid w:val="00611F05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232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2C7"/>
    <w:rsid w:val="006205BC"/>
    <w:rsid w:val="006209B8"/>
    <w:rsid w:val="00620BA4"/>
    <w:rsid w:val="00620BC4"/>
    <w:rsid w:val="006212B0"/>
    <w:rsid w:val="0062138C"/>
    <w:rsid w:val="0062185D"/>
    <w:rsid w:val="00621D25"/>
    <w:rsid w:val="00621EC5"/>
    <w:rsid w:val="00621F70"/>
    <w:rsid w:val="00622398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6B"/>
    <w:rsid w:val="006241BA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090"/>
    <w:rsid w:val="006261DA"/>
    <w:rsid w:val="00626343"/>
    <w:rsid w:val="006263C9"/>
    <w:rsid w:val="0062646F"/>
    <w:rsid w:val="006264B0"/>
    <w:rsid w:val="00626CEB"/>
    <w:rsid w:val="00626EB1"/>
    <w:rsid w:val="00627741"/>
    <w:rsid w:val="00627A05"/>
    <w:rsid w:val="00627D08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723"/>
    <w:rsid w:val="00631920"/>
    <w:rsid w:val="00631E56"/>
    <w:rsid w:val="00631FC6"/>
    <w:rsid w:val="006320EF"/>
    <w:rsid w:val="006322A4"/>
    <w:rsid w:val="00632B0E"/>
    <w:rsid w:val="00632EEF"/>
    <w:rsid w:val="00632F7E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FB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897"/>
    <w:rsid w:val="00646B2C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2BE"/>
    <w:rsid w:val="00650760"/>
    <w:rsid w:val="0065076B"/>
    <w:rsid w:val="00650800"/>
    <w:rsid w:val="006508BC"/>
    <w:rsid w:val="00650ADC"/>
    <w:rsid w:val="00650BE6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416C"/>
    <w:rsid w:val="0065419D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25"/>
    <w:rsid w:val="00660D2D"/>
    <w:rsid w:val="00660F5F"/>
    <w:rsid w:val="00660F95"/>
    <w:rsid w:val="0066111D"/>
    <w:rsid w:val="0066169A"/>
    <w:rsid w:val="006616FD"/>
    <w:rsid w:val="006617C8"/>
    <w:rsid w:val="00662119"/>
    <w:rsid w:val="006621FF"/>
    <w:rsid w:val="0066224A"/>
    <w:rsid w:val="0066230C"/>
    <w:rsid w:val="006624D0"/>
    <w:rsid w:val="00662531"/>
    <w:rsid w:val="006626D5"/>
    <w:rsid w:val="0066276C"/>
    <w:rsid w:val="00662A7D"/>
    <w:rsid w:val="00662A9C"/>
    <w:rsid w:val="00662CAA"/>
    <w:rsid w:val="00662D07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6E2B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70C"/>
    <w:rsid w:val="0067189A"/>
    <w:rsid w:val="006719F0"/>
    <w:rsid w:val="00671A77"/>
    <w:rsid w:val="00671AAF"/>
    <w:rsid w:val="00671DBF"/>
    <w:rsid w:val="00671DE4"/>
    <w:rsid w:val="00672016"/>
    <w:rsid w:val="00672069"/>
    <w:rsid w:val="0067216B"/>
    <w:rsid w:val="006726D1"/>
    <w:rsid w:val="006727AB"/>
    <w:rsid w:val="006732A3"/>
    <w:rsid w:val="0067332C"/>
    <w:rsid w:val="006738F0"/>
    <w:rsid w:val="00673C48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F92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936"/>
    <w:rsid w:val="00682E3B"/>
    <w:rsid w:val="006833C2"/>
    <w:rsid w:val="00683ABD"/>
    <w:rsid w:val="00683C63"/>
    <w:rsid w:val="00684207"/>
    <w:rsid w:val="006843C9"/>
    <w:rsid w:val="006843E4"/>
    <w:rsid w:val="0068453F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2BF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2E2"/>
    <w:rsid w:val="006972F2"/>
    <w:rsid w:val="0069740C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1C8"/>
    <w:rsid w:val="006A336B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9C"/>
    <w:rsid w:val="006B26CB"/>
    <w:rsid w:val="006B27AC"/>
    <w:rsid w:val="006B291D"/>
    <w:rsid w:val="006B29EA"/>
    <w:rsid w:val="006B2CC4"/>
    <w:rsid w:val="006B2DF6"/>
    <w:rsid w:val="006B328F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0E3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3F4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047"/>
    <w:rsid w:val="006C621A"/>
    <w:rsid w:val="006C6499"/>
    <w:rsid w:val="006C68E9"/>
    <w:rsid w:val="006C68FC"/>
    <w:rsid w:val="006C6F8C"/>
    <w:rsid w:val="006C6FAC"/>
    <w:rsid w:val="006C7058"/>
    <w:rsid w:val="006C76B3"/>
    <w:rsid w:val="006C776A"/>
    <w:rsid w:val="006C7A9E"/>
    <w:rsid w:val="006C7AAD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588"/>
    <w:rsid w:val="006D35CE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BF"/>
    <w:rsid w:val="006D4F07"/>
    <w:rsid w:val="006D517B"/>
    <w:rsid w:val="006D521C"/>
    <w:rsid w:val="006D55CA"/>
    <w:rsid w:val="006D5A2D"/>
    <w:rsid w:val="006D5AB0"/>
    <w:rsid w:val="006D5C03"/>
    <w:rsid w:val="006D5C90"/>
    <w:rsid w:val="006D61E0"/>
    <w:rsid w:val="006D6532"/>
    <w:rsid w:val="006D65A8"/>
    <w:rsid w:val="006D6778"/>
    <w:rsid w:val="006D69EF"/>
    <w:rsid w:val="006D6C81"/>
    <w:rsid w:val="006D6CA3"/>
    <w:rsid w:val="006D6CBD"/>
    <w:rsid w:val="006D6E9D"/>
    <w:rsid w:val="006D7385"/>
    <w:rsid w:val="006D7539"/>
    <w:rsid w:val="006D7A9E"/>
    <w:rsid w:val="006E0993"/>
    <w:rsid w:val="006E0BC6"/>
    <w:rsid w:val="006E1399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364"/>
    <w:rsid w:val="006E44BE"/>
    <w:rsid w:val="006E4AE5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7F6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BD1"/>
    <w:rsid w:val="0070020E"/>
    <w:rsid w:val="0070032A"/>
    <w:rsid w:val="00700516"/>
    <w:rsid w:val="007008E5"/>
    <w:rsid w:val="00700B30"/>
    <w:rsid w:val="00700E7F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670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E38"/>
    <w:rsid w:val="00705FD5"/>
    <w:rsid w:val="00706096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04"/>
    <w:rsid w:val="00711A18"/>
    <w:rsid w:val="00711A42"/>
    <w:rsid w:val="00711A48"/>
    <w:rsid w:val="00711DDB"/>
    <w:rsid w:val="00711E3D"/>
    <w:rsid w:val="007120E4"/>
    <w:rsid w:val="007121E9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00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512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A9E"/>
    <w:rsid w:val="00720C39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A80"/>
    <w:rsid w:val="00724B46"/>
    <w:rsid w:val="00724E70"/>
    <w:rsid w:val="00724EC7"/>
    <w:rsid w:val="00724F7D"/>
    <w:rsid w:val="0072565B"/>
    <w:rsid w:val="00725826"/>
    <w:rsid w:val="00725837"/>
    <w:rsid w:val="007259F5"/>
    <w:rsid w:val="00725AEF"/>
    <w:rsid w:val="00725B00"/>
    <w:rsid w:val="0072633F"/>
    <w:rsid w:val="0072696A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BF4"/>
    <w:rsid w:val="00734060"/>
    <w:rsid w:val="007344D7"/>
    <w:rsid w:val="00734519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31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A47"/>
    <w:rsid w:val="00741C1C"/>
    <w:rsid w:val="00741FB3"/>
    <w:rsid w:val="007422B3"/>
    <w:rsid w:val="007423B2"/>
    <w:rsid w:val="00742472"/>
    <w:rsid w:val="00742967"/>
    <w:rsid w:val="00742F50"/>
    <w:rsid w:val="00743074"/>
    <w:rsid w:val="00743113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650"/>
    <w:rsid w:val="007516B3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3DBD"/>
    <w:rsid w:val="007546DB"/>
    <w:rsid w:val="00754882"/>
    <w:rsid w:val="0075496B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727"/>
    <w:rsid w:val="00760B44"/>
    <w:rsid w:val="00760E9D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5D2F"/>
    <w:rsid w:val="00766357"/>
    <w:rsid w:val="0076638F"/>
    <w:rsid w:val="007663EF"/>
    <w:rsid w:val="00766597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5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A05"/>
    <w:rsid w:val="0077730E"/>
    <w:rsid w:val="0077733B"/>
    <w:rsid w:val="00777878"/>
    <w:rsid w:val="0077789D"/>
    <w:rsid w:val="00777EC7"/>
    <w:rsid w:val="00777F01"/>
    <w:rsid w:val="00777F82"/>
    <w:rsid w:val="007802A3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F"/>
    <w:rsid w:val="0078368E"/>
    <w:rsid w:val="007836B4"/>
    <w:rsid w:val="007837A8"/>
    <w:rsid w:val="00783850"/>
    <w:rsid w:val="00783AE6"/>
    <w:rsid w:val="00783C2F"/>
    <w:rsid w:val="00783CB0"/>
    <w:rsid w:val="00783EB2"/>
    <w:rsid w:val="00783EFD"/>
    <w:rsid w:val="00783FCC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B38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D32"/>
    <w:rsid w:val="00795D33"/>
    <w:rsid w:val="0079602D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54A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1EB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7041"/>
    <w:rsid w:val="007A73DE"/>
    <w:rsid w:val="007A788E"/>
    <w:rsid w:val="007A7964"/>
    <w:rsid w:val="007A7DFC"/>
    <w:rsid w:val="007A7E81"/>
    <w:rsid w:val="007B01FC"/>
    <w:rsid w:val="007B03BE"/>
    <w:rsid w:val="007B076D"/>
    <w:rsid w:val="007B09E1"/>
    <w:rsid w:val="007B0B44"/>
    <w:rsid w:val="007B0C8B"/>
    <w:rsid w:val="007B0D84"/>
    <w:rsid w:val="007B0EF0"/>
    <w:rsid w:val="007B148C"/>
    <w:rsid w:val="007B1D77"/>
    <w:rsid w:val="007B2196"/>
    <w:rsid w:val="007B21AC"/>
    <w:rsid w:val="007B2212"/>
    <w:rsid w:val="007B23A9"/>
    <w:rsid w:val="007B2633"/>
    <w:rsid w:val="007B27A3"/>
    <w:rsid w:val="007B2990"/>
    <w:rsid w:val="007B2A7A"/>
    <w:rsid w:val="007B2BD6"/>
    <w:rsid w:val="007B2C44"/>
    <w:rsid w:val="007B2F16"/>
    <w:rsid w:val="007B328C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7FD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580"/>
    <w:rsid w:val="007C085B"/>
    <w:rsid w:val="007C09A8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7D"/>
    <w:rsid w:val="007C2AB7"/>
    <w:rsid w:val="007C2EC7"/>
    <w:rsid w:val="007C2F74"/>
    <w:rsid w:val="007C2FB7"/>
    <w:rsid w:val="007C3552"/>
    <w:rsid w:val="007C35A5"/>
    <w:rsid w:val="007C3608"/>
    <w:rsid w:val="007C3740"/>
    <w:rsid w:val="007C3D05"/>
    <w:rsid w:val="007C3E75"/>
    <w:rsid w:val="007C409B"/>
    <w:rsid w:val="007C47ED"/>
    <w:rsid w:val="007C5124"/>
    <w:rsid w:val="007C521B"/>
    <w:rsid w:val="007C550D"/>
    <w:rsid w:val="007C56C1"/>
    <w:rsid w:val="007C56E8"/>
    <w:rsid w:val="007C57BB"/>
    <w:rsid w:val="007C5A79"/>
    <w:rsid w:val="007C5B31"/>
    <w:rsid w:val="007C5CDF"/>
    <w:rsid w:val="007C5ED8"/>
    <w:rsid w:val="007C6534"/>
    <w:rsid w:val="007C6761"/>
    <w:rsid w:val="007C678F"/>
    <w:rsid w:val="007C6873"/>
    <w:rsid w:val="007C689D"/>
    <w:rsid w:val="007C6DD1"/>
    <w:rsid w:val="007C6ED6"/>
    <w:rsid w:val="007C71B4"/>
    <w:rsid w:val="007C72BD"/>
    <w:rsid w:val="007C730F"/>
    <w:rsid w:val="007C76FA"/>
    <w:rsid w:val="007C7A0C"/>
    <w:rsid w:val="007C7A80"/>
    <w:rsid w:val="007C7AB9"/>
    <w:rsid w:val="007D0171"/>
    <w:rsid w:val="007D06BD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2F11"/>
    <w:rsid w:val="007D3136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B46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CDD"/>
    <w:rsid w:val="007E0D82"/>
    <w:rsid w:val="007E14A8"/>
    <w:rsid w:val="007E15D7"/>
    <w:rsid w:val="007E1683"/>
    <w:rsid w:val="007E17C5"/>
    <w:rsid w:val="007E1997"/>
    <w:rsid w:val="007E1A88"/>
    <w:rsid w:val="007E1CC0"/>
    <w:rsid w:val="007E2213"/>
    <w:rsid w:val="007E232B"/>
    <w:rsid w:val="007E23B7"/>
    <w:rsid w:val="007E2AE9"/>
    <w:rsid w:val="007E2B36"/>
    <w:rsid w:val="007E34C1"/>
    <w:rsid w:val="007E3758"/>
    <w:rsid w:val="007E382A"/>
    <w:rsid w:val="007E3BBE"/>
    <w:rsid w:val="007E3BE8"/>
    <w:rsid w:val="007E3DD6"/>
    <w:rsid w:val="007E420C"/>
    <w:rsid w:val="007E42A3"/>
    <w:rsid w:val="007E483C"/>
    <w:rsid w:val="007E4844"/>
    <w:rsid w:val="007E4898"/>
    <w:rsid w:val="007E4A2B"/>
    <w:rsid w:val="007E4CFE"/>
    <w:rsid w:val="007E4EDE"/>
    <w:rsid w:val="007E557E"/>
    <w:rsid w:val="007E5D0C"/>
    <w:rsid w:val="007E5E05"/>
    <w:rsid w:val="007E5E1B"/>
    <w:rsid w:val="007E5F37"/>
    <w:rsid w:val="007E62BC"/>
    <w:rsid w:val="007E6974"/>
    <w:rsid w:val="007E6A5D"/>
    <w:rsid w:val="007E6B8D"/>
    <w:rsid w:val="007E6ECE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4A6"/>
    <w:rsid w:val="007F1729"/>
    <w:rsid w:val="007F1B28"/>
    <w:rsid w:val="007F1C43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6E8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39E"/>
    <w:rsid w:val="007F7407"/>
    <w:rsid w:val="007F741A"/>
    <w:rsid w:val="007F76A3"/>
    <w:rsid w:val="007F7D8B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3C7"/>
    <w:rsid w:val="008065A3"/>
    <w:rsid w:val="008065C8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0D5"/>
    <w:rsid w:val="008103AB"/>
    <w:rsid w:val="008103C2"/>
    <w:rsid w:val="008104BB"/>
    <w:rsid w:val="0081062B"/>
    <w:rsid w:val="00810801"/>
    <w:rsid w:val="008109F0"/>
    <w:rsid w:val="00810D06"/>
    <w:rsid w:val="00810D13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38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3BA4"/>
    <w:rsid w:val="008240DA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7F"/>
    <w:rsid w:val="00827A2B"/>
    <w:rsid w:val="00827C6A"/>
    <w:rsid w:val="00827C96"/>
    <w:rsid w:val="00827E0D"/>
    <w:rsid w:val="00827F13"/>
    <w:rsid w:val="008300B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E5E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483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70D"/>
    <w:rsid w:val="00843736"/>
    <w:rsid w:val="00843A52"/>
    <w:rsid w:val="0084425B"/>
    <w:rsid w:val="008442EA"/>
    <w:rsid w:val="00844653"/>
    <w:rsid w:val="00844671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630"/>
    <w:rsid w:val="00850637"/>
    <w:rsid w:val="008506A4"/>
    <w:rsid w:val="0085080F"/>
    <w:rsid w:val="00850CAE"/>
    <w:rsid w:val="00850CD6"/>
    <w:rsid w:val="008513D5"/>
    <w:rsid w:val="00851586"/>
    <w:rsid w:val="00851883"/>
    <w:rsid w:val="00851959"/>
    <w:rsid w:val="008519DA"/>
    <w:rsid w:val="00851F39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7C3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6"/>
    <w:rsid w:val="00856B7C"/>
    <w:rsid w:val="00856C91"/>
    <w:rsid w:val="00856D04"/>
    <w:rsid w:val="00856D6E"/>
    <w:rsid w:val="00856E95"/>
    <w:rsid w:val="00856F0B"/>
    <w:rsid w:val="008571DD"/>
    <w:rsid w:val="008573C2"/>
    <w:rsid w:val="00857621"/>
    <w:rsid w:val="008577A7"/>
    <w:rsid w:val="00857851"/>
    <w:rsid w:val="008579F4"/>
    <w:rsid w:val="00857B9D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478"/>
    <w:rsid w:val="00863697"/>
    <w:rsid w:val="00863862"/>
    <w:rsid w:val="00863EC4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12C"/>
    <w:rsid w:val="008661D0"/>
    <w:rsid w:val="00866301"/>
    <w:rsid w:val="0086647E"/>
    <w:rsid w:val="0086663F"/>
    <w:rsid w:val="00866B42"/>
    <w:rsid w:val="00866BE9"/>
    <w:rsid w:val="008671E5"/>
    <w:rsid w:val="00867447"/>
    <w:rsid w:val="00867457"/>
    <w:rsid w:val="008678F1"/>
    <w:rsid w:val="00867A89"/>
    <w:rsid w:val="00867B22"/>
    <w:rsid w:val="00867C47"/>
    <w:rsid w:val="00870078"/>
    <w:rsid w:val="008703D2"/>
    <w:rsid w:val="008707FC"/>
    <w:rsid w:val="00870C47"/>
    <w:rsid w:val="00870F5F"/>
    <w:rsid w:val="00871031"/>
    <w:rsid w:val="00871085"/>
    <w:rsid w:val="0087108B"/>
    <w:rsid w:val="00871738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58C"/>
    <w:rsid w:val="00874A09"/>
    <w:rsid w:val="00874BE2"/>
    <w:rsid w:val="00874E06"/>
    <w:rsid w:val="00874F40"/>
    <w:rsid w:val="00875231"/>
    <w:rsid w:val="0087564F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6E27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9CC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447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7527"/>
    <w:rsid w:val="0088757B"/>
    <w:rsid w:val="008876AD"/>
    <w:rsid w:val="00887980"/>
    <w:rsid w:val="00887BBA"/>
    <w:rsid w:val="00887C48"/>
    <w:rsid w:val="00887D4B"/>
    <w:rsid w:val="008900E8"/>
    <w:rsid w:val="00890ACE"/>
    <w:rsid w:val="00890C1D"/>
    <w:rsid w:val="00890D05"/>
    <w:rsid w:val="00891324"/>
    <w:rsid w:val="00891730"/>
    <w:rsid w:val="0089192C"/>
    <w:rsid w:val="0089194D"/>
    <w:rsid w:val="00891C6A"/>
    <w:rsid w:val="00891D87"/>
    <w:rsid w:val="00891F73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51C"/>
    <w:rsid w:val="00897CF8"/>
    <w:rsid w:val="00897D0A"/>
    <w:rsid w:val="008A0640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1A1"/>
    <w:rsid w:val="008A260C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766"/>
    <w:rsid w:val="008A688C"/>
    <w:rsid w:val="008A6A47"/>
    <w:rsid w:val="008A7434"/>
    <w:rsid w:val="008A746C"/>
    <w:rsid w:val="008A761E"/>
    <w:rsid w:val="008A7960"/>
    <w:rsid w:val="008A7ED7"/>
    <w:rsid w:val="008B00DD"/>
    <w:rsid w:val="008B021E"/>
    <w:rsid w:val="008B03CB"/>
    <w:rsid w:val="008B04F7"/>
    <w:rsid w:val="008B0523"/>
    <w:rsid w:val="008B0550"/>
    <w:rsid w:val="008B0A85"/>
    <w:rsid w:val="008B0ADE"/>
    <w:rsid w:val="008B1403"/>
    <w:rsid w:val="008B1420"/>
    <w:rsid w:val="008B18C6"/>
    <w:rsid w:val="008B18E5"/>
    <w:rsid w:val="008B1912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92A"/>
    <w:rsid w:val="008B3BA9"/>
    <w:rsid w:val="008B3BFD"/>
    <w:rsid w:val="008B3C01"/>
    <w:rsid w:val="008B3D7D"/>
    <w:rsid w:val="008B3FC9"/>
    <w:rsid w:val="008B425B"/>
    <w:rsid w:val="008B4607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631"/>
    <w:rsid w:val="008B5D8F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1079"/>
    <w:rsid w:val="008C10B8"/>
    <w:rsid w:val="008C17E0"/>
    <w:rsid w:val="008C1892"/>
    <w:rsid w:val="008C19E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540"/>
    <w:rsid w:val="008C371C"/>
    <w:rsid w:val="008C3BF1"/>
    <w:rsid w:val="008C4074"/>
    <w:rsid w:val="008C439F"/>
    <w:rsid w:val="008C43B2"/>
    <w:rsid w:val="008C4E0A"/>
    <w:rsid w:val="008C4E6D"/>
    <w:rsid w:val="008C5132"/>
    <w:rsid w:val="008C564F"/>
    <w:rsid w:val="008C57AE"/>
    <w:rsid w:val="008C5E0C"/>
    <w:rsid w:val="008C6082"/>
    <w:rsid w:val="008C663E"/>
    <w:rsid w:val="008C6831"/>
    <w:rsid w:val="008C68A7"/>
    <w:rsid w:val="008C6A59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69B"/>
    <w:rsid w:val="008D281E"/>
    <w:rsid w:val="008D285D"/>
    <w:rsid w:val="008D2DAF"/>
    <w:rsid w:val="008D2FB6"/>
    <w:rsid w:val="008D3427"/>
    <w:rsid w:val="008D3548"/>
    <w:rsid w:val="008D38C4"/>
    <w:rsid w:val="008D3986"/>
    <w:rsid w:val="008D3ADB"/>
    <w:rsid w:val="008D3C61"/>
    <w:rsid w:val="008D3CEA"/>
    <w:rsid w:val="008D3DAA"/>
    <w:rsid w:val="008D3F05"/>
    <w:rsid w:val="008D3F33"/>
    <w:rsid w:val="008D425C"/>
    <w:rsid w:val="008D42EE"/>
    <w:rsid w:val="008D4538"/>
    <w:rsid w:val="008D4648"/>
    <w:rsid w:val="008D46E4"/>
    <w:rsid w:val="008D4B3C"/>
    <w:rsid w:val="008D4FE5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D3"/>
    <w:rsid w:val="008D60F9"/>
    <w:rsid w:val="008D61B4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E66"/>
    <w:rsid w:val="008E0FC6"/>
    <w:rsid w:val="008E1532"/>
    <w:rsid w:val="008E172E"/>
    <w:rsid w:val="008E18D8"/>
    <w:rsid w:val="008E1991"/>
    <w:rsid w:val="008E1B71"/>
    <w:rsid w:val="008E1E33"/>
    <w:rsid w:val="008E204F"/>
    <w:rsid w:val="008E2214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0F"/>
    <w:rsid w:val="008E58EA"/>
    <w:rsid w:val="008E592A"/>
    <w:rsid w:val="008E5C3F"/>
    <w:rsid w:val="008E5C61"/>
    <w:rsid w:val="008E5FC5"/>
    <w:rsid w:val="008E6068"/>
    <w:rsid w:val="008E6518"/>
    <w:rsid w:val="008E65B1"/>
    <w:rsid w:val="008E6A81"/>
    <w:rsid w:val="008E6CE5"/>
    <w:rsid w:val="008E6F92"/>
    <w:rsid w:val="008E717E"/>
    <w:rsid w:val="008E72E9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47F1"/>
    <w:rsid w:val="008F4B71"/>
    <w:rsid w:val="008F4E95"/>
    <w:rsid w:val="008F5858"/>
    <w:rsid w:val="008F5A7F"/>
    <w:rsid w:val="008F5F77"/>
    <w:rsid w:val="008F61B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83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C2E"/>
    <w:rsid w:val="00901F1D"/>
    <w:rsid w:val="009020CC"/>
    <w:rsid w:val="00902266"/>
    <w:rsid w:val="00902D22"/>
    <w:rsid w:val="00902F6D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00D"/>
    <w:rsid w:val="0091034B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80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419"/>
    <w:rsid w:val="00914617"/>
    <w:rsid w:val="00914674"/>
    <w:rsid w:val="0091467E"/>
    <w:rsid w:val="009146D4"/>
    <w:rsid w:val="00914784"/>
    <w:rsid w:val="00914AFA"/>
    <w:rsid w:val="00914C70"/>
    <w:rsid w:val="009150F5"/>
    <w:rsid w:val="009153FB"/>
    <w:rsid w:val="00915750"/>
    <w:rsid w:val="009157A5"/>
    <w:rsid w:val="009158BC"/>
    <w:rsid w:val="00915DB4"/>
    <w:rsid w:val="00915FEC"/>
    <w:rsid w:val="0091622C"/>
    <w:rsid w:val="00916545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2CBF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19C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BE5"/>
    <w:rsid w:val="00937EF3"/>
    <w:rsid w:val="00937FC5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3B3"/>
    <w:rsid w:val="009414F6"/>
    <w:rsid w:val="00941A14"/>
    <w:rsid w:val="00941B59"/>
    <w:rsid w:val="00941B87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62F"/>
    <w:rsid w:val="00945671"/>
    <w:rsid w:val="009459A3"/>
    <w:rsid w:val="00945A5F"/>
    <w:rsid w:val="00945B04"/>
    <w:rsid w:val="00945B0C"/>
    <w:rsid w:val="00945EE0"/>
    <w:rsid w:val="00945F0C"/>
    <w:rsid w:val="009466E3"/>
    <w:rsid w:val="0094670B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3D6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946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1CF6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04D"/>
    <w:rsid w:val="00965320"/>
    <w:rsid w:val="0096535F"/>
    <w:rsid w:val="0096538D"/>
    <w:rsid w:val="009654DC"/>
    <w:rsid w:val="009657E4"/>
    <w:rsid w:val="00965AA5"/>
    <w:rsid w:val="00965EB2"/>
    <w:rsid w:val="009664C4"/>
    <w:rsid w:val="0096666D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A95"/>
    <w:rsid w:val="00967F45"/>
    <w:rsid w:val="009702D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65C"/>
    <w:rsid w:val="0097484F"/>
    <w:rsid w:val="00974A7A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2CB"/>
    <w:rsid w:val="0097646C"/>
    <w:rsid w:val="009769F5"/>
    <w:rsid w:val="00976AD1"/>
    <w:rsid w:val="00976F01"/>
    <w:rsid w:val="00977A70"/>
    <w:rsid w:val="00977C1C"/>
    <w:rsid w:val="00977DD5"/>
    <w:rsid w:val="00980016"/>
    <w:rsid w:val="00980127"/>
    <w:rsid w:val="0098027C"/>
    <w:rsid w:val="00980666"/>
    <w:rsid w:val="0098095C"/>
    <w:rsid w:val="00980A8E"/>
    <w:rsid w:val="00980AA8"/>
    <w:rsid w:val="00980C5D"/>
    <w:rsid w:val="00980E8D"/>
    <w:rsid w:val="00980EFA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27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238F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405"/>
    <w:rsid w:val="00994B2E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0BC"/>
    <w:rsid w:val="009978C0"/>
    <w:rsid w:val="00997E58"/>
    <w:rsid w:val="009A0322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B4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5D10"/>
    <w:rsid w:val="009B5F15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03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0B2"/>
    <w:rsid w:val="009E1102"/>
    <w:rsid w:val="009E1137"/>
    <w:rsid w:val="009E14DB"/>
    <w:rsid w:val="009E15E9"/>
    <w:rsid w:val="009E177A"/>
    <w:rsid w:val="009E2105"/>
    <w:rsid w:val="009E241C"/>
    <w:rsid w:val="009E2A1B"/>
    <w:rsid w:val="009E2D03"/>
    <w:rsid w:val="009E32E3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435B"/>
    <w:rsid w:val="009F454B"/>
    <w:rsid w:val="009F4CC9"/>
    <w:rsid w:val="009F4F6E"/>
    <w:rsid w:val="009F653C"/>
    <w:rsid w:val="009F6856"/>
    <w:rsid w:val="009F7168"/>
    <w:rsid w:val="009F735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1A1"/>
    <w:rsid w:val="00A02290"/>
    <w:rsid w:val="00A02478"/>
    <w:rsid w:val="00A025C5"/>
    <w:rsid w:val="00A02610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B1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2E5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352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8BA"/>
    <w:rsid w:val="00A25B3D"/>
    <w:rsid w:val="00A25C2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63F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349"/>
    <w:rsid w:val="00A3660A"/>
    <w:rsid w:val="00A36B35"/>
    <w:rsid w:val="00A36C56"/>
    <w:rsid w:val="00A36DA5"/>
    <w:rsid w:val="00A37AEE"/>
    <w:rsid w:val="00A37C01"/>
    <w:rsid w:val="00A40085"/>
    <w:rsid w:val="00A401C0"/>
    <w:rsid w:val="00A40344"/>
    <w:rsid w:val="00A41216"/>
    <w:rsid w:val="00A41356"/>
    <w:rsid w:val="00A413CC"/>
    <w:rsid w:val="00A4147B"/>
    <w:rsid w:val="00A41657"/>
    <w:rsid w:val="00A418E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0DE0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1962"/>
    <w:rsid w:val="00A62197"/>
    <w:rsid w:val="00A626CA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E77"/>
    <w:rsid w:val="00A64F3F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B36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9F5"/>
    <w:rsid w:val="00A74C1D"/>
    <w:rsid w:val="00A74DE5"/>
    <w:rsid w:val="00A74EE9"/>
    <w:rsid w:val="00A7517F"/>
    <w:rsid w:val="00A752B9"/>
    <w:rsid w:val="00A7535A"/>
    <w:rsid w:val="00A753DD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77DD6"/>
    <w:rsid w:val="00A80279"/>
    <w:rsid w:val="00A80282"/>
    <w:rsid w:val="00A80A66"/>
    <w:rsid w:val="00A80BDB"/>
    <w:rsid w:val="00A80C57"/>
    <w:rsid w:val="00A80CBA"/>
    <w:rsid w:val="00A80F51"/>
    <w:rsid w:val="00A81184"/>
    <w:rsid w:val="00A81469"/>
    <w:rsid w:val="00A81689"/>
    <w:rsid w:val="00A81864"/>
    <w:rsid w:val="00A8195F"/>
    <w:rsid w:val="00A81C87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825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CB4"/>
    <w:rsid w:val="00A93DE3"/>
    <w:rsid w:val="00A93E74"/>
    <w:rsid w:val="00A9408E"/>
    <w:rsid w:val="00A940C7"/>
    <w:rsid w:val="00A940D2"/>
    <w:rsid w:val="00A9447B"/>
    <w:rsid w:val="00A9488C"/>
    <w:rsid w:val="00A95166"/>
    <w:rsid w:val="00A952A0"/>
    <w:rsid w:val="00A953A1"/>
    <w:rsid w:val="00A95DE2"/>
    <w:rsid w:val="00A96063"/>
    <w:rsid w:val="00A962E1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9C3"/>
    <w:rsid w:val="00AA3BC9"/>
    <w:rsid w:val="00AA3E3C"/>
    <w:rsid w:val="00AA3EFE"/>
    <w:rsid w:val="00AA410E"/>
    <w:rsid w:val="00AA451D"/>
    <w:rsid w:val="00AA459B"/>
    <w:rsid w:val="00AA47FF"/>
    <w:rsid w:val="00AA49F0"/>
    <w:rsid w:val="00AA4B8A"/>
    <w:rsid w:val="00AA4DB9"/>
    <w:rsid w:val="00AA51DC"/>
    <w:rsid w:val="00AA55A8"/>
    <w:rsid w:val="00AA58DC"/>
    <w:rsid w:val="00AA5942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499"/>
    <w:rsid w:val="00AB3647"/>
    <w:rsid w:val="00AB3A7A"/>
    <w:rsid w:val="00AB3C6F"/>
    <w:rsid w:val="00AB3D10"/>
    <w:rsid w:val="00AB418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0"/>
    <w:rsid w:val="00AB7512"/>
    <w:rsid w:val="00AB7583"/>
    <w:rsid w:val="00AB762B"/>
    <w:rsid w:val="00AB7692"/>
    <w:rsid w:val="00AB7A0F"/>
    <w:rsid w:val="00AB7BAC"/>
    <w:rsid w:val="00AB7F63"/>
    <w:rsid w:val="00AB7F68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66"/>
    <w:rsid w:val="00AC608A"/>
    <w:rsid w:val="00AC647B"/>
    <w:rsid w:val="00AC647C"/>
    <w:rsid w:val="00AC665B"/>
    <w:rsid w:val="00AC6701"/>
    <w:rsid w:val="00AC69A3"/>
    <w:rsid w:val="00AC6E3E"/>
    <w:rsid w:val="00AC6FBD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572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8E2"/>
    <w:rsid w:val="00AD596E"/>
    <w:rsid w:val="00AD5C18"/>
    <w:rsid w:val="00AD5EBE"/>
    <w:rsid w:val="00AD605E"/>
    <w:rsid w:val="00AD6663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0EE7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33E"/>
    <w:rsid w:val="00AE354B"/>
    <w:rsid w:val="00AE387A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93"/>
    <w:rsid w:val="00AE65C1"/>
    <w:rsid w:val="00AE6771"/>
    <w:rsid w:val="00AE67CD"/>
    <w:rsid w:val="00AE696F"/>
    <w:rsid w:val="00AE6A91"/>
    <w:rsid w:val="00AE6B43"/>
    <w:rsid w:val="00AE6C4A"/>
    <w:rsid w:val="00AE6FB2"/>
    <w:rsid w:val="00AE7307"/>
    <w:rsid w:val="00AE74A7"/>
    <w:rsid w:val="00AE74FF"/>
    <w:rsid w:val="00AE7640"/>
    <w:rsid w:val="00AE776C"/>
    <w:rsid w:val="00AE7A84"/>
    <w:rsid w:val="00AE7AC8"/>
    <w:rsid w:val="00AE7B36"/>
    <w:rsid w:val="00AE7BA6"/>
    <w:rsid w:val="00AE7EFA"/>
    <w:rsid w:val="00AF0133"/>
    <w:rsid w:val="00AF0147"/>
    <w:rsid w:val="00AF052B"/>
    <w:rsid w:val="00AF07D5"/>
    <w:rsid w:val="00AF0964"/>
    <w:rsid w:val="00AF0ECA"/>
    <w:rsid w:val="00AF1286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4CE"/>
    <w:rsid w:val="00AF2839"/>
    <w:rsid w:val="00AF29FC"/>
    <w:rsid w:val="00AF2AC6"/>
    <w:rsid w:val="00AF34C4"/>
    <w:rsid w:val="00AF374E"/>
    <w:rsid w:val="00AF3C76"/>
    <w:rsid w:val="00AF3D6D"/>
    <w:rsid w:val="00AF3EF7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AF7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3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C5A"/>
    <w:rsid w:val="00B11F13"/>
    <w:rsid w:val="00B11FF1"/>
    <w:rsid w:val="00B125CB"/>
    <w:rsid w:val="00B125DB"/>
    <w:rsid w:val="00B12C0A"/>
    <w:rsid w:val="00B12D88"/>
    <w:rsid w:val="00B13500"/>
    <w:rsid w:val="00B13561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233"/>
    <w:rsid w:val="00B152C9"/>
    <w:rsid w:val="00B154E9"/>
    <w:rsid w:val="00B15D83"/>
    <w:rsid w:val="00B15E75"/>
    <w:rsid w:val="00B16126"/>
    <w:rsid w:val="00B1620D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1D9A"/>
    <w:rsid w:val="00B21DA0"/>
    <w:rsid w:val="00B228B8"/>
    <w:rsid w:val="00B22A0F"/>
    <w:rsid w:val="00B22AD3"/>
    <w:rsid w:val="00B22C57"/>
    <w:rsid w:val="00B22D17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53B"/>
    <w:rsid w:val="00B24627"/>
    <w:rsid w:val="00B247B2"/>
    <w:rsid w:val="00B2481D"/>
    <w:rsid w:val="00B248DA"/>
    <w:rsid w:val="00B2505F"/>
    <w:rsid w:val="00B255CA"/>
    <w:rsid w:val="00B255E1"/>
    <w:rsid w:val="00B2583A"/>
    <w:rsid w:val="00B25917"/>
    <w:rsid w:val="00B25DE5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A39"/>
    <w:rsid w:val="00B27CC3"/>
    <w:rsid w:val="00B30381"/>
    <w:rsid w:val="00B303A9"/>
    <w:rsid w:val="00B30C1D"/>
    <w:rsid w:val="00B30C58"/>
    <w:rsid w:val="00B30D27"/>
    <w:rsid w:val="00B30E8C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A29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2BF"/>
    <w:rsid w:val="00B3730F"/>
    <w:rsid w:val="00B37392"/>
    <w:rsid w:val="00B374CD"/>
    <w:rsid w:val="00B37623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E85"/>
    <w:rsid w:val="00B41F48"/>
    <w:rsid w:val="00B424F6"/>
    <w:rsid w:val="00B428ED"/>
    <w:rsid w:val="00B42975"/>
    <w:rsid w:val="00B42B7B"/>
    <w:rsid w:val="00B43503"/>
    <w:rsid w:val="00B435E9"/>
    <w:rsid w:val="00B43649"/>
    <w:rsid w:val="00B437D5"/>
    <w:rsid w:val="00B43A90"/>
    <w:rsid w:val="00B43AC5"/>
    <w:rsid w:val="00B43B05"/>
    <w:rsid w:val="00B43E20"/>
    <w:rsid w:val="00B4405D"/>
    <w:rsid w:val="00B44307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9D3"/>
    <w:rsid w:val="00B45AA7"/>
    <w:rsid w:val="00B45ADF"/>
    <w:rsid w:val="00B45B7C"/>
    <w:rsid w:val="00B45C2D"/>
    <w:rsid w:val="00B45CBB"/>
    <w:rsid w:val="00B462B0"/>
    <w:rsid w:val="00B463E7"/>
    <w:rsid w:val="00B463FD"/>
    <w:rsid w:val="00B46B58"/>
    <w:rsid w:val="00B46BF4"/>
    <w:rsid w:val="00B471AA"/>
    <w:rsid w:val="00B471EC"/>
    <w:rsid w:val="00B47481"/>
    <w:rsid w:val="00B477FA"/>
    <w:rsid w:val="00B47A73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6B9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5C07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58C"/>
    <w:rsid w:val="00B6263F"/>
    <w:rsid w:val="00B629F7"/>
    <w:rsid w:val="00B63148"/>
    <w:rsid w:val="00B63405"/>
    <w:rsid w:val="00B634B0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91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3E3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CBF"/>
    <w:rsid w:val="00B71F5E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A0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6D4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5D0"/>
    <w:rsid w:val="00B83612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BB6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FEE"/>
    <w:rsid w:val="00B905B0"/>
    <w:rsid w:val="00B9069D"/>
    <w:rsid w:val="00B9090F"/>
    <w:rsid w:val="00B90987"/>
    <w:rsid w:val="00B90A9B"/>
    <w:rsid w:val="00B90B80"/>
    <w:rsid w:val="00B90C2B"/>
    <w:rsid w:val="00B90E57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A5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94C"/>
    <w:rsid w:val="00B97A8C"/>
    <w:rsid w:val="00B97ADC"/>
    <w:rsid w:val="00B97B8B"/>
    <w:rsid w:val="00B97C68"/>
    <w:rsid w:val="00B97DAD"/>
    <w:rsid w:val="00B97FF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AEE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A3F"/>
    <w:rsid w:val="00BA2BBD"/>
    <w:rsid w:val="00BA2E8E"/>
    <w:rsid w:val="00BA2E99"/>
    <w:rsid w:val="00BA3016"/>
    <w:rsid w:val="00BA321E"/>
    <w:rsid w:val="00BA32E0"/>
    <w:rsid w:val="00BA3A54"/>
    <w:rsid w:val="00BA3AF4"/>
    <w:rsid w:val="00BA3BC5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91C"/>
    <w:rsid w:val="00BA5DC0"/>
    <w:rsid w:val="00BA5FCA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90"/>
    <w:rsid w:val="00BB03DE"/>
    <w:rsid w:val="00BB044B"/>
    <w:rsid w:val="00BB04AB"/>
    <w:rsid w:val="00BB0768"/>
    <w:rsid w:val="00BB10CC"/>
    <w:rsid w:val="00BB1171"/>
    <w:rsid w:val="00BB12CC"/>
    <w:rsid w:val="00BB12E0"/>
    <w:rsid w:val="00BB13D1"/>
    <w:rsid w:val="00BB1561"/>
    <w:rsid w:val="00BB1729"/>
    <w:rsid w:val="00BB2052"/>
    <w:rsid w:val="00BB21BF"/>
    <w:rsid w:val="00BB2752"/>
    <w:rsid w:val="00BB27A0"/>
    <w:rsid w:val="00BB2A3A"/>
    <w:rsid w:val="00BB2A96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6B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1D57"/>
    <w:rsid w:val="00BC1E42"/>
    <w:rsid w:val="00BC256F"/>
    <w:rsid w:val="00BC260F"/>
    <w:rsid w:val="00BC266F"/>
    <w:rsid w:val="00BC2796"/>
    <w:rsid w:val="00BC2837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D8B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AC2"/>
    <w:rsid w:val="00BC7DCC"/>
    <w:rsid w:val="00BC7F7D"/>
    <w:rsid w:val="00BD00C9"/>
    <w:rsid w:val="00BD0121"/>
    <w:rsid w:val="00BD0239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4EB0"/>
    <w:rsid w:val="00BD50B7"/>
    <w:rsid w:val="00BD5342"/>
    <w:rsid w:val="00BD586A"/>
    <w:rsid w:val="00BD61EC"/>
    <w:rsid w:val="00BD65AD"/>
    <w:rsid w:val="00BD65E3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0F5"/>
    <w:rsid w:val="00BE029B"/>
    <w:rsid w:val="00BE0723"/>
    <w:rsid w:val="00BE07D6"/>
    <w:rsid w:val="00BE09D5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B09"/>
    <w:rsid w:val="00BE2F9E"/>
    <w:rsid w:val="00BE30BB"/>
    <w:rsid w:val="00BE3122"/>
    <w:rsid w:val="00BE3177"/>
    <w:rsid w:val="00BE3227"/>
    <w:rsid w:val="00BE3616"/>
    <w:rsid w:val="00BE37C5"/>
    <w:rsid w:val="00BE3826"/>
    <w:rsid w:val="00BE3899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52DB"/>
    <w:rsid w:val="00BE5560"/>
    <w:rsid w:val="00BE58B8"/>
    <w:rsid w:val="00BE592F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23D"/>
    <w:rsid w:val="00BE738D"/>
    <w:rsid w:val="00BE7516"/>
    <w:rsid w:val="00BE7576"/>
    <w:rsid w:val="00BE759D"/>
    <w:rsid w:val="00BE779F"/>
    <w:rsid w:val="00BE79C9"/>
    <w:rsid w:val="00BE7A06"/>
    <w:rsid w:val="00BF000B"/>
    <w:rsid w:val="00BF02DC"/>
    <w:rsid w:val="00BF036F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38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89C"/>
    <w:rsid w:val="00BF6B3E"/>
    <w:rsid w:val="00BF6E4D"/>
    <w:rsid w:val="00BF7145"/>
    <w:rsid w:val="00BF73C3"/>
    <w:rsid w:val="00BF7D2D"/>
    <w:rsid w:val="00BF7D39"/>
    <w:rsid w:val="00BF7E70"/>
    <w:rsid w:val="00C0005C"/>
    <w:rsid w:val="00C000E1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2DDF"/>
    <w:rsid w:val="00C03075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BB9"/>
    <w:rsid w:val="00C04DEC"/>
    <w:rsid w:val="00C05197"/>
    <w:rsid w:val="00C054C3"/>
    <w:rsid w:val="00C055C4"/>
    <w:rsid w:val="00C055E6"/>
    <w:rsid w:val="00C05823"/>
    <w:rsid w:val="00C05A12"/>
    <w:rsid w:val="00C05BD2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1FAB"/>
    <w:rsid w:val="00C1216E"/>
    <w:rsid w:val="00C12179"/>
    <w:rsid w:val="00C121BB"/>
    <w:rsid w:val="00C12224"/>
    <w:rsid w:val="00C123D8"/>
    <w:rsid w:val="00C124B8"/>
    <w:rsid w:val="00C12518"/>
    <w:rsid w:val="00C125D1"/>
    <w:rsid w:val="00C1260E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58F"/>
    <w:rsid w:val="00C15A1B"/>
    <w:rsid w:val="00C15A77"/>
    <w:rsid w:val="00C15BA0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8A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C52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A0C"/>
    <w:rsid w:val="00C30BDF"/>
    <w:rsid w:val="00C30C0A"/>
    <w:rsid w:val="00C30CFE"/>
    <w:rsid w:val="00C30E8B"/>
    <w:rsid w:val="00C30F3B"/>
    <w:rsid w:val="00C30FA2"/>
    <w:rsid w:val="00C31000"/>
    <w:rsid w:val="00C31365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CED"/>
    <w:rsid w:val="00C33D1F"/>
    <w:rsid w:val="00C33E03"/>
    <w:rsid w:val="00C33EF5"/>
    <w:rsid w:val="00C33FAD"/>
    <w:rsid w:val="00C3419E"/>
    <w:rsid w:val="00C3426B"/>
    <w:rsid w:val="00C344F1"/>
    <w:rsid w:val="00C34613"/>
    <w:rsid w:val="00C3473E"/>
    <w:rsid w:val="00C34859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221"/>
    <w:rsid w:val="00C42308"/>
    <w:rsid w:val="00C42346"/>
    <w:rsid w:val="00C42475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090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8F"/>
    <w:rsid w:val="00C45CCB"/>
    <w:rsid w:val="00C45D84"/>
    <w:rsid w:val="00C4619D"/>
    <w:rsid w:val="00C4637E"/>
    <w:rsid w:val="00C46540"/>
    <w:rsid w:val="00C46601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94B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AF7"/>
    <w:rsid w:val="00C52D70"/>
    <w:rsid w:val="00C52D8D"/>
    <w:rsid w:val="00C53071"/>
    <w:rsid w:val="00C5310A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690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1A9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CC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BE6"/>
    <w:rsid w:val="00C74BF7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AA5"/>
    <w:rsid w:val="00C80C7E"/>
    <w:rsid w:val="00C80F57"/>
    <w:rsid w:val="00C81027"/>
    <w:rsid w:val="00C81174"/>
    <w:rsid w:val="00C811D0"/>
    <w:rsid w:val="00C815D1"/>
    <w:rsid w:val="00C81A16"/>
    <w:rsid w:val="00C81AD3"/>
    <w:rsid w:val="00C81D97"/>
    <w:rsid w:val="00C81E06"/>
    <w:rsid w:val="00C8240D"/>
    <w:rsid w:val="00C8268E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4D1"/>
    <w:rsid w:val="00C85697"/>
    <w:rsid w:val="00C85861"/>
    <w:rsid w:val="00C85A2F"/>
    <w:rsid w:val="00C85F43"/>
    <w:rsid w:val="00C86108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773"/>
    <w:rsid w:val="00C918E8"/>
    <w:rsid w:val="00C919ED"/>
    <w:rsid w:val="00C91C5D"/>
    <w:rsid w:val="00C91CE2"/>
    <w:rsid w:val="00C9235D"/>
    <w:rsid w:val="00C923BA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7EB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45F"/>
    <w:rsid w:val="00C95711"/>
    <w:rsid w:val="00C95752"/>
    <w:rsid w:val="00C9585F"/>
    <w:rsid w:val="00C95FBB"/>
    <w:rsid w:val="00C96433"/>
    <w:rsid w:val="00C965F7"/>
    <w:rsid w:val="00C96630"/>
    <w:rsid w:val="00C96737"/>
    <w:rsid w:val="00C969EE"/>
    <w:rsid w:val="00C96B71"/>
    <w:rsid w:val="00C96B82"/>
    <w:rsid w:val="00C9701C"/>
    <w:rsid w:val="00C9701F"/>
    <w:rsid w:val="00C973FD"/>
    <w:rsid w:val="00C9798E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B2A"/>
    <w:rsid w:val="00CA1F1A"/>
    <w:rsid w:val="00CA22EF"/>
    <w:rsid w:val="00CA23CD"/>
    <w:rsid w:val="00CA2780"/>
    <w:rsid w:val="00CA2784"/>
    <w:rsid w:val="00CA2AC7"/>
    <w:rsid w:val="00CA2AE6"/>
    <w:rsid w:val="00CA2BD0"/>
    <w:rsid w:val="00CA2C8A"/>
    <w:rsid w:val="00CA2FA8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A0"/>
    <w:rsid w:val="00CA4EF0"/>
    <w:rsid w:val="00CA53AE"/>
    <w:rsid w:val="00CA5A6D"/>
    <w:rsid w:val="00CA5DFE"/>
    <w:rsid w:val="00CA5EB3"/>
    <w:rsid w:val="00CA61D7"/>
    <w:rsid w:val="00CA6BDD"/>
    <w:rsid w:val="00CA7100"/>
    <w:rsid w:val="00CA7B2A"/>
    <w:rsid w:val="00CA7E01"/>
    <w:rsid w:val="00CA7F40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D07"/>
    <w:rsid w:val="00CB202C"/>
    <w:rsid w:val="00CB2581"/>
    <w:rsid w:val="00CB2BE9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413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CC6"/>
    <w:rsid w:val="00CC3F5A"/>
    <w:rsid w:val="00CC3FAD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5FD4"/>
    <w:rsid w:val="00CC60E0"/>
    <w:rsid w:val="00CC628B"/>
    <w:rsid w:val="00CC646D"/>
    <w:rsid w:val="00CC6BFE"/>
    <w:rsid w:val="00CC6C9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AD8"/>
    <w:rsid w:val="00CD0BDA"/>
    <w:rsid w:val="00CD0BFF"/>
    <w:rsid w:val="00CD0DDC"/>
    <w:rsid w:val="00CD0EAE"/>
    <w:rsid w:val="00CD1106"/>
    <w:rsid w:val="00CD1266"/>
    <w:rsid w:val="00CD1337"/>
    <w:rsid w:val="00CD13CD"/>
    <w:rsid w:val="00CD179B"/>
    <w:rsid w:val="00CD17A9"/>
    <w:rsid w:val="00CD21F6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418B"/>
    <w:rsid w:val="00CE4248"/>
    <w:rsid w:val="00CE44DE"/>
    <w:rsid w:val="00CE4511"/>
    <w:rsid w:val="00CE4618"/>
    <w:rsid w:val="00CE4759"/>
    <w:rsid w:val="00CE4811"/>
    <w:rsid w:val="00CE4A10"/>
    <w:rsid w:val="00CE4A51"/>
    <w:rsid w:val="00CE4E93"/>
    <w:rsid w:val="00CE4F15"/>
    <w:rsid w:val="00CE51AB"/>
    <w:rsid w:val="00CE55E7"/>
    <w:rsid w:val="00CE58DC"/>
    <w:rsid w:val="00CE5B50"/>
    <w:rsid w:val="00CE6381"/>
    <w:rsid w:val="00CE651E"/>
    <w:rsid w:val="00CE6589"/>
    <w:rsid w:val="00CE65A2"/>
    <w:rsid w:val="00CE6655"/>
    <w:rsid w:val="00CE6F44"/>
    <w:rsid w:val="00CE6F9B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5D"/>
    <w:rsid w:val="00CF0E0C"/>
    <w:rsid w:val="00CF1059"/>
    <w:rsid w:val="00CF1147"/>
    <w:rsid w:val="00CF1353"/>
    <w:rsid w:val="00CF1396"/>
    <w:rsid w:val="00CF1727"/>
    <w:rsid w:val="00CF191F"/>
    <w:rsid w:val="00CF197A"/>
    <w:rsid w:val="00CF19FB"/>
    <w:rsid w:val="00CF1B7F"/>
    <w:rsid w:val="00CF1EA3"/>
    <w:rsid w:val="00CF20B9"/>
    <w:rsid w:val="00CF2278"/>
    <w:rsid w:val="00CF232C"/>
    <w:rsid w:val="00CF25C1"/>
    <w:rsid w:val="00CF273F"/>
    <w:rsid w:val="00CF2AE6"/>
    <w:rsid w:val="00CF2BE5"/>
    <w:rsid w:val="00CF2FA1"/>
    <w:rsid w:val="00CF3549"/>
    <w:rsid w:val="00CF3573"/>
    <w:rsid w:val="00CF360A"/>
    <w:rsid w:val="00CF38BC"/>
    <w:rsid w:val="00CF3DA4"/>
    <w:rsid w:val="00CF40B3"/>
    <w:rsid w:val="00CF4511"/>
    <w:rsid w:val="00CF46CA"/>
    <w:rsid w:val="00CF49AC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CF7FDD"/>
    <w:rsid w:val="00D00245"/>
    <w:rsid w:val="00D004AF"/>
    <w:rsid w:val="00D00A70"/>
    <w:rsid w:val="00D01448"/>
    <w:rsid w:val="00D0186B"/>
    <w:rsid w:val="00D01974"/>
    <w:rsid w:val="00D01C19"/>
    <w:rsid w:val="00D01EE8"/>
    <w:rsid w:val="00D02477"/>
    <w:rsid w:val="00D025A6"/>
    <w:rsid w:val="00D02681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9E6"/>
    <w:rsid w:val="00D0716D"/>
    <w:rsid w:val="00D0737C"/>
    <w:rsid w:val="00D073DC"/>
    <w:rsid w:val="00D07595"/>
    <w:rsid w:val="00D07878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60F0"/>
    <w:rsid w:val="00D16256"/>
    <w:rsid w:val="00D1658D"/>
    <w:rsid w:val="00D16B1F"/>
    <w:rsid w:val="00D16E58"/>
    <w:rsid w:val="00D16EAC"/>
    <w:rsid w:val="00D16F4A"/>
    <w:rsid w:val="00D17068"/>
    <w:rsid w:val="00D17758"/>
    <w:rsid w:val="00D17A0D"/>
    <w:rsid w:val="00D20100"/>
    <w:rsid w:val="00D2014F"/>
    <w:rsid w:val="00D204F7"/>
    <w:rsid w:val="00D2078B"/>
    <w:rsid w:val="00D209F9"/>
    <w:rsid w:val="00D20B1C"/>
    <w:rsid w:val="00D21513"/>
    <w:rsid w:val="00D2154F"/>
    <w:rsid w:val="00D215E9"/>
    <w:rsid w:val="00D21753"/>
    <w:rsid w:val="00D21809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4C6"/>
    <w:rsid w:val="00D2552B"/>
    <w:rsid w:val="00D256A8"/>
    <w:rsid w:val="00D26642"/>
    <w:rsid w:val="00D266DC"/>
    <w:rsid w:val="00D269A7"/>
    <w:rsid w:val="00D26A0F"/>
    <w:rsid w:val="00D26CB9"/>
    <w:rsid w:val="00D26E04"/>
    <w:rsid w:val="00D26EF4"/>
    <w:rsid w:val="00D2740F"/>
    <w:rsid w:val="00D27414"/>
    <w:rsid w:val="00D275DA"/>
    <w:rsid w:val="00D27DD0"/>
    <w:rsid w:val="00D27E0C"/>
    <w:rsid w:val="00D27E9D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035"/>
    <w:rsid w:val="00D324A2"/>
    <w:rsid w:val="00D3259E"/>
    <w:rsid w:val="00D3280E"/>
    <w:rsid w:val="00D329BA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4F95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6DC"/>
    <w:rsid w:val="00D36835"/>
    <w:rsid w:val="00D3688B"/>
    <w:rsid w:val="00D36975"/>
    <w:rsid w:val="00D3705E"/>
    <w:rsid w:val="00D372A4"/>
    <w:rsid w:val="00D373A2"/>
    <w:rsid w:val="00D37495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580"/>
    <w:rsid w:val="00D43745"/>
    <w:rsid w:val="00D43A43"/>
    <w:rsid w:val="00D43AFD"/>
    <w:rsid w:val="00D43ECE"/>
    <w:rsid w:val="00D4419D"/>
    <w:rsid w:val="00D442C1"/>
    <w:rsid w:val="00D4463B"/>
    <w:rsid w:val="00D448DE"/>
    <w:rsid w:val="00D44C7A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07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5CE"/>
    <w:rsid w:val="00D54DCC"/>
    <w:rsid w:val="00D54ECE"/>
    <w:rsid w:val="00D554E7"/>
    <w:rsid w:val="00D55549"/>
    <w:rsid w:val="00D55781"/>
    <w:rsid w:val="00D55CB9"/>
    <w:rsid w:val="00D5642D"/>
    <w:rsid w:val="00D56483"/>
    <w:rsid w:val="00D56625"/>
    <w:rsid w:val="00D57601"/>
    <w:rsid w:val="00D5770D"/>
    <w:rsid w:val="00D57B1E"/>
    <w:rsid w:val="00D57B76"/>
    <w:rsid w:val="00D57BA0"/>
    <w:rsid w:val="00D60248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C68"/>
    <w:rsid w:val="00D64DAA"/>
    <w:rsid w:val="00D64E5A"/>
    <w:rsid w:val="00D64F3C"/>
    <w:rsid w:val="00D64F50"/>
    <w:rsid w:val="00D65030"/>
    <w:rsid w:val="00D6505B"/>
    <w:rsid w:val="00D650ED"/>
    <w:rsid w:val="00D65120"/>
    <w:rsid w:val="00D65200"/>
    <w:rsid w:val="00D652A6"/>
    <w:rsid w:val="00D653E6"/>
    <w:rsid w:val="00D65E65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40"/>
    <w:rsid w:val="00D715AB"/>
    <w:rsid w:val="00D7160B"/>
    <w:rsid w:val="00D717A0"/>
    <w:rsid w:val="00D71A86"/>
    <w:rsid w:val="00D71AF3"/>
    <w:rsid w:val="00D71D39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2DE"/>
    <w:rsid w:val="00D73681"/>
    <w:rsid w:val="00D73907"/>
    <w:rsid w:val="00D73A58"/>
    <w:rsid w:val="00D74E2F"/>
    <w:rsid w:val="00D74F3C"/>
    <w:rsid w:val="00D75029"/>
    <w:rsid w:val="00D750E3"/>
    <w:rsid w:val="00D75350"/>
    <w:rsid w:val="00D75447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C9D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A5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0F1"/>
    <w:rsid w:val="00D842B0"/>
    <w:rsid w:val="00D84542"/>
    <w:rsid w:val="00D84F95"/>
    <w:rsid w:val="00D85038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6EBC"/>
    <w:rsid w:val="00D870EC"/>
    <w:rsid w:val="00D87245"/>
    <w:rsid w:val="00D874EB"/>
    <w:rsid w:val="00D875DF"/>
    <w:rsid w:val="00D90381"/>
    <w:rsid w:val="00D905B7"/>
    <w:rsid w:val="00D908BB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9F"/>
    <w:rsid w:val="00D9534A"/>
    <w:rsid w:val="00D955FB"/>
    <w:rsid w:val="00D95765"/>
    <w:rsid w:val="00D95788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885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510"/>
    <w:rsid w:val="00DA1822"/>
    <w:rsid w:val="00DA233E"/>
    <w:rsid w:val="00DA23AC"/>
    <w:rsid w:val="00DA249D"/>
    <w:rsid w:val="00DA27E0"/>
    <w:rsid w:val="00DA2958"/>
    <w:rsid w:val="00DA2A62"/>
    <w:rsid w:val="00DA2A6B"/>
    <w:rsid w:val="00DA2B3F"/>
    <w:rsid w:val="00DA2EEF"/>
    <w:rsid w:val="00DA3410"/>
    <w:rsid w:val="00DA347D"/>
    <w:rsid w:val="00DA34FB"/>
    <w:rsid w:val="00DA378B"/>
    <w:rsid w:val="00DA39F4"/>
    <w:rsid w:val="00DA39FF"/>
    <w:rsid w:val="00DA3DF7"/>
    <w:rsid w:val="00DA3F81"/>
    <w:rsid w:val="00DA43D4"/>
    <w:rsid w:val="00DA44D1"/>
    <w:rsid w:val="00DA4AE0"/>
    <w:rsid w:val="00DA4BF7"/>
    <w:rsid w:val="00DA4C67"/>
    <w:rsid w:val="00DA513C"/>
    <w:rsid w:val="00DA518B"/>
    <w:rsid w:val="00DA51C9"/>
    <w:rsid w:val="00DA543A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0A1C"/>
    <w:rsid w:val="00DB13C8"/>
    <w:rsid w:val="00DB18BD"/>
    <w:rsid w:val="00DB1B1B"/>
    <w:rsid w:val="00DB1DDD"/>
    <w:rsid w:val="00DB1EAD"/>
    <w:rsid w:val="00DB231A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BD"/>
    <w:rsid w:val="00DC15EB"/>
    <w:rsid w:val="00DC1956"/>
    <w:rsid w:val="00DC197E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8F1"/>
    <w:rsid w:val="00DC3940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C7F42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D52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F9B"/>
    <w:rsid w:val="00DE2FF1"/>
    <w:rsid w:val="00DE3139"/>
    <w:rsid w:val="00DE332F"/>
    <w:rsid w:val="00DE3711"/>
    <w:rsid w:val="00DE3AAA"/>
    <w:rsid w:val="00DE3CB3"/>
    <w:rsid w:val="00DE3D8E"/>
    <w:rsid w:val="00DE489A"/>
    <w:rsid w:val="00DE4D8E"/>
    <w:rsid w:val="00DE51EB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589"/>
    <w:rsid w:val="00DF483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7F2"/>
    <w:rsid w:val="00DF78BF"/>
    <w:rsid w:val="00DF794B"/>
    <w:rsid w:val="00DF7B3A"/>
    <w:rsid w:val="00DF7BA3"/>
    <w:rsid w:val="00DF7BEF"/>
    <w:rsid w:val="00DF7CF1"/>
    <w:rsid w:val="00DF7DFD"/>
    <w:rsid w:val="00DF7EC9"/>
    <w:rsid w:val="00E000A0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75E"/>
    <w:rsid w:val="00E127D1"/>
    <w:rsid w:val="00E12BD8"/>
    <w:rsid w:val="00E12C1F"/>
    <w:rsid w:val="00E12C50"/>
    <w:rsid w:val="00E12FA7"/>
    <w:rsid w:val="00E12FDF"/>
    <w:rsid w:val="00E13337"/>
    <w:rsid w:val="00E134C9"/>
    <w:rsid w:val="00E13551"/>
    <w:rsid w:val="00E13688"/>
    <w:rsid w:val="00E138AB"/>
    <w:rsid w:val="00E138BA"/>
    <w:rsid w:val="00E13B94"/>
    <w:rsid w:val="00E13EDC"/>
    <w:rsid w:val="00E13F74"/>
    <w:rsid w:val="00E1423B"/>
    <w:rsid w:val="00E148C4"/>
    <w:rsid w:val="00E14AE0"/>
    <w:rsid w:val="00E14AE8"/>
    <w:rsid w:val="00E15465"/>
    <w:rsid w:val="00E15610"/>
    <w:rsid w:val="00E159F4"/>
    <w:rsid w:val="00E15AAF"/>
    <w:rsid w:val="00E15B73"/>
    <w:rsid w:val="00E16188"/>
    <w:rsid w:val="00E161D0"/>
    <w:rsid w:val="00E16396"/>
    <w:rsid w:val="00E163F2"/>
    <w:rsid w:val="00E16512"/>
    <w:rsid w:val="00E16793"/>
    <w:rsid w:val="00E16FA2"/>
    <w:rsid w:val="00E170CB"/>
    <w:rsid w:val="00E17115"/>
    <w:rsid w:val="00E1720C"/>
    <w:rsid w:val="00E17329"/>
    <w:rsid w:val="00E1736E"/>
    <w:rsid w:val="00E174DD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5091"/>
    <w:rsid w:val="00E2517F"/>
    <w:rsid w:val="00E252FB"/>
    <w:rsid w:val="00E25462"/>
    <w:rsid w:val="00E255A0"/>
    <w:rsid w:val="00E255FF"/>
    <w:rsid w:val="00E257EF"/>
    <w:rsid w:val="00E25962"/>
    <w:rsid w:val="00E259C1"/>
    <w:rsid w:val="00E25F26"/>
    <w:rsid w:val="00E25FB2"/>
    <w:rsid w:val="00E26064"/>
    <w:rsid w:val="00E26377"/>
    <w:rsid w:val="00E26575"/>
    <w:rsid w:val="00E26598"/>
    <w:rsid w:val="00E2666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7A"/>
    <w:rsid w:val="00E431B7"/>
    <w:rsid w:val="00E43323"/>
    <w:rsid w:val="00E435C0"/>
    <w:rsid w:val="00E43832"/>
    <w:rsid w:val="00E439C0"/>
    <w:rsid w:val="00E43DC1"/>
    <w:rsid w:val="00E43E78"/>
    <w:rsid w:val="00E43F43"/>
    <w:rsid w:val="00E43FD5"/>
    <w:rsid w:val="00E44079"/>
    <w:rsid w:val="00E442E6"/>
    <w:rsid w:val="00E4449D"/>
    <w:rsid w:val="00E44C44"/>
    <w:rsid w:val="00E45289"/>
    <w:rsid w:val="00E456BB"/>
    <w:rsid w:val="00E45908"/>
    <w:rsid w:val="00E45A0E"/>
    <w:rsid w:val="00E45F68"/>
    <w:rsid w:val="00E46054"/>
    <w:rsid w:val="00E461D2"/>
    <w:rsid w:val="00E461DE"/>
    <w:rsid w:val="00E467E8"/>
    <w:rsid w:val="00E46886"/>
    <w:rsid w:val="00E46BA1"/>
    <w:rsid w:val="00E46D0E"/>
    <w:rsid w:val="00E46DE7"/>
    <w:rsid w:val="00E46E3C"/>
    <w:rsid w:val="00E46EA1"/>
    <w:rsid w:val="00E46EDF"/>
    <w:rsid w:val="00E46EFA"/>
    <w:rsid w:val="00E47089"/>
    <w:rsid w:val="00E4726A"/>
    <w:rsid w:val="00E47393"/>
    <w:rsid w:val="00E47548"/>
    <w:rsid w:val="00E475DB"/>
    <w:rsid w:val="00E476A1"/>
    <w:rsid w:val="00E47AEA"/>
    <w:rsid w:val="00E47CE4"/>
    <w:rsid w:val="00E47D35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BA8"/>
    <w:rsid w:val="00E51D57"/>
    <w:rsid w:val="00E52264"/>
    <w:rsid w:val="00E5226A"/>
    <w:rsid w:val="00E52274"/>
    <w:rsid w:val="00E52B33"/>
    <w:rsid w:val="00E52B39"/>
    <w:rsid w:val="00E52C4A"/>
    <w:rsid w:val="00E52DAB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7D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5DE"/>
    <w:rsid w:val="00E606E0"/>
    <w:rsid w:val="00E610D1"/>
    <w:rsid w:val="00E61616"/>
    <w:rsid w:val="00E61C36"/>
    <w:rsid w:val="00E61EFC"/>
    <w:rsid w:val="00E6217E"/>
    <w:rsid w:val="00E621BF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EE3"/>
    <w:rsid w:val="00E64FF9"/>
    <w:rsid w:val="00E657C9"/>
    <w:rsid w:val="00E65AA9"/>
    <w:rsid w:val="00E66297"/>
    <w:rsid w:val="00E66351"/>
    <w:rsid w:val="00E6664F"/>
    <w:rsid w:val="00E6666F"/>
    <w:rsid w:val="00E666AB"/>
    <w:rsid w:val="00E6677F"/>
    <w:rsid w:val="00E66B77"/>
    <w:rsid w:val="00E66DD2"/>
    <w:rsid w:val="00E671B6"/>
    <w:rsid w:val="00E672E0"/>
    <w:rsid w:val="00E6762C"/>
    <w:rsid w:val="00E677F2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4C"/>
    <w:rsid w:val="00E71AFC"/>
    <w:rsid w:val="00E71B0D"/>
    <w:rsid w:val="00E71DD2"/>
    <w:rsid w:val="00E72007"/>
    <w:rsid w:val="00E7202B"/>
    <w:rsid w:val="00E72534"/>
    <w:rsid w:val="00E7273B"/>
    <w:rsid w:val="00E7283C"/>
    <w:rsid w:val="00E72AC8"/>
    <w:rsid w:val="00E72F90"/>
    <w:rsid w:val="00E730ED"/>
    <w:rsid w:val="00E73B42"/>
    <w:rsid w:val="00E73F4A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2F"/>
    <w:rsid w:val="00E7758A"/>
    <w:rsid w:val="00E777DF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537"/>
    <w:rsid w:val="00E8271D"/>
    <w:rsid w:val="00E82C72"/>
    <w:rsid w:val="00E82E30"/>
    <w:rsid w:val="00E82E88"/>
    <w:rsid w:val="00E82F0F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837"/>
    <w:rsid w:val="00E86ACA"/>
    <w:rsid w:val="00E86BA3"/>
    <w:rsid w:val="00E86C00"/>
    <w:rsid w:val="00E86C6D"/>
    <w:rsid w:val="00E87337"/>
    <w:rsid w:val="00E87A65"/>
    <w:rsid w:val="00E87C83"/>
    <w:rsid w:val="00E87D2A"/>
    <w:rsid w:val="00E905CB"/>
    <w:rsid w:val="00E90B45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2A"/>
    <w:rsid w:val="00E9314C"/>
    <w:rsid w:val="00E93457"/>
    <w:rsid w:val="00E934B4"/>
    <w:rsid w:val="00E9352C"/>
    <w:rsid w:val="00E93647"/>
    <w:rsid w:val="00E936A1"/>
    <w:rsid w:val="00E93A8B"/>
    <w:rsid w:val="00E9405C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431"/>
    <w:rsid w:val="00EA05C9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A7F73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5B"/>
    <w:rsid w:val="00EB2AC1"/>
    <w:rsid w:val="00EB2B6C"/>
    <w:rsid w:val="00EB2C63"/>
    <w:rsid w:val="00EB2CC9"/>
    <w:rsid w:val="00EB3042"/>
    <w:rsid w:val="00EB330D"/>
    <w:rsid w:val="00EB34C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06C2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8C6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D94"/>
    <w:rsid w:val="00EC5E66"/>
    <w:rsid w:val="00EC63CA"/>
    <w:rsid w:val="00EC6530"/>
    <w:rsid w:val="00EC6723"/>
    <w:rsid w:val="00EC6B8C"/>
    <w:rsid w:val="00EC6CDC"/>
    <w:rsid w:val="00EC6F44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4AB"/>
    <w:rsid w:val="00ED2840"/>
    <w:rsid w:val="00ED2887"/>
    <w:rsid w:val="00ED2914"/>
    <w:rsid w:val="00ED2B42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E49"/>
    <w:rsid w:val="00ED4E89"/>
    <w:rsid w:val="00ED4F8F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3B7"/>
    <w:rsid w:val="00EE051A"/>
    <w:rsid w:val="00EE061F"/>
    <w:rsid w:val="00EE0782"/>
    <w:rsid w:val="00EE083A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700"/>
    <w:rsid w:val="00EE3765"/>
    <w:rsid w:val="00EE38E6"/>
    <w:rsid w:val="00EE3A1B"/>
    <w:rsid w:val="00EE3F90"/>
    <w:rsid w:val="00EE4769"/>
    <w:rsid w:val="00EE495F"/>
    <w:rsid w:val="00EE4D99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72A"/>
    <w:rsid w:val="00EF19C9"/>
    <w:rsid w:val="00EF1A0A"/>
    <w:rsid w:val="00EF1B79"/>
    <w:rsid w:val="00EF1DC4"/>
    <w:rsid w:val="00EF1DE4"/>
    <w:rsid w:val="00EF1FB7"/>
    <w:rsid w:val="00EF21E4"/>
    <w:rsid w:val="00EF23FE"/>
    <w:rsid w:val="00EF2588"/>
    <w:rsid w:val="00EF25AB"/>
    <w:rsid w:val="00EF26C8"/>
    <w:rsid w:val="00EF27E9"/>
    <w:rsid w:val="00EF29D0"/>
    <w:rsid w:val="00EF2C8B"/>
    <w:rsid w:val="00EF2EDF"/>
    <w:rsid w:val="00EF2F24"/>
    <w:rsid w:val="00EF2F5D"/>
    <w:rsid w:val="00EF3056"/>
    <w:rsid w:val="00EF32A6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5B2"/>
    <w:rsid w:val="00EF59E4"/>
    <w:rsid w:val="00EF5E24"/>
    <w:rsid w:val="00EF6094"/>
    <w:rsid w:val="00EF627A"/>
    <w:rsid w:val="00EF6378"/>
    <w:rsid w:val="00EF6391"/>
    <w:rsid w:val="00EF6402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BC0"/>
    <w:rsid w:val="00F00C49"/>
    <w:rsid w:val="00F00CA3"/>
    <w:rsid w:val="00F00D34"/>
    <w:rsid w:val="00F00E6B"/>
    <w:rsid w:val="00F00F17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6BE"/>
    <w:rsid w:val="00F05B3D"/>
    <w:rsid w:val="00F05CF1"/>
    <w:rsid w:val="00F06146"/>
    <w:rsid w:val="00F061C2"/>
    <w:rsid w:val="00F06233"/>
    <w:rsid w:val="00F06381"/>
    <w:rsid w:val="00F065C8"/>
    <w:rsid w:val="00F066F1"/>
    <w:rsid w:val="00F0685E"/>
    <w:rsid w:val="00F06B0C"/>
    <w:rsid w:val="00F06BDC"/>
    <w:rsid w:val="00F07083"/>
    <w:rsid w:val="00F0733E"/>
    <w:rsid w:val="00F07508"/>
    <w:rsid w:val="00F07541"/>
    <w:rsid w:val="00F077A1"/>
    <w:rsid w:val="00F07AC7"/>
    <w:rsid w:val="00F07BB3"/>
    <w:rsid w:val="00F07F78"/>
    <w:rsid w:val="00F103BD"/>
    <w:rsid w:val="00F10E06"/>
    <w:rsid w:val="00F11177"/>
    <w:rsid w:val="00F11443"/>
    <w:rsid w:val="00F11474"/>
    <w:rsid w:val="00F11510"/>
    <w:rsid w:val="00F11611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C84"/>
    <w:rsid w:val="00F13DEB"/>
    <w:rsid w:val="00F13E4C"/>
    <w:rsid w:val="00F14135"/>
    <w:rsid w:val="00F14390"/>
    <w:rsid w:val="00F143EA"/>
    <w:rsid w:val="00F14800"/>
    <w:rsid w:val="00F1492E"/>
    <w:rsid w:val="00F14B13"/>
    <w:rsid w:val="00F14EE8"/>
    <w:rsid w:val="00F151B6"/>
    <w:rsid w:val="00F15393"/>
    <w:rsid w:val="00F15487"/>
    <w:rsid w:val="00F1589F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93"/>
    <w:rsid w:val="00F17269"/>
    <w:rsid w:val="00F1737F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CFB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BC3"/>
    <w:rsid w:val="00F32DBC"/>
    <w:rsid w:val="00F32F3D"/>
    <w:rsid w:val="00F33170"/>
    <w:rsid w:val="00F333CD"/>
    <w:rsid w:val="00F33428"/>
    <w:rsid w:val="00F33DDA"/>
    <w:rsid w:val="00F33E53"/>
    <w:rsid w:val="00F33EA2"/>
    <w:rsid w:val="00F33FB1"/>
    <w:rsid w:val="00F34424"/>
    <w:rsid w:val="00F34AC3"/>
    <w:rsid w:val="00F34AE1"/>
    <w:rsid w:val="00F34B11"/>
    <w:rsid w:val="00F34CAA"/>
    <w:rsid w:val="00F34FC0"/>
    <w:rsid w:val="00F35376"/>
    <w:rsid w:val="00F35599"/>
    <w:rsid w:val="00F35C05"/>
    <w:rsid w:val="00F35F5D"/>
    <w:rsid w:val="00F364A3"/>
    <w:rsid w:val="00F3680B"/>
    <w:rsid w:val="00F369E5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BD0"/>
    <w:rsid w:val="00F37C5F"/>
    <w:rsid w:val="00F37FEE"/>
    <w:rsid w:val="00F40100"/>
    <w:rsid w:val="00F405FE"/>
    <w:rsid w:val="00F408AD"/>
    <w:rsid w:val="00F410FF"/>
    <w:rsid w:val="00F41126"/>
    <w:rsid w:val="00F4115B"/>
    <w:rsid w:val="00F417AE"/>
    <w:rsid w:val="00F41A8A"/>
    <w:rsid w:val="00F41B9B"/>
    <w:rsid w:val="00F41E59"/>
    <w:rsid w:val="00F423D8"/>
    <w:rsid w:val="00F423E7"/>
    <w:rsid w:val="00F431CD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3146"/>
    <w:rsid w:val="00F53266"/>
    <w:rsid w:val="00F537E0"/>
    <w:rsid w:val="00F53BBA"/>
    <w:rsid w:val="00F53FE1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6F0"/>
    <w:rsid w:val="00F55794"/>
    <w:rsid w:val="00F557F4"/>
    <w:rsid w:val="00F55829"/>
    <w:rsid w:val="00F55A44"/>
    <w:rsid w:val="00F55A58"/>
    <w:rsid w:val="00F55D0C"/>
    <w:rsid w:val="00F55F8E"/>
    <w:rsid w:val="00F56280"/>
    <w:rsid w:val="00F56678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E02"/>
    <w:rsid w:val="00F61EA3"/>
    <w:rsid w:val="00F62470"/>
    <w:rsid w:val="00F624BF"/>
    <w:rsid w:val="00F6262B"/>
    <w:rsid w:val="00F626AF"/>
    <w:rsid w:val="00F629FB"/>
    <w:rsid w:val="00F62E2F"/>
    <w:rsid w:val="00F632F6"/>
    <w:rsid w:val="00F634DE"/>
    <w:rsid w:val="00F6359E"/>
    <w:rsid w:val="00F6388B"/>
    <w:rsid w:val="00F63EE6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7010D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2905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618"/>
    <w:rsid w:val="00F867C1"/>
    <w:rsid w:val="00F870C2"/>
    <w:rsid w:val="00F872D3"/>
    <w:rsid w:val="00F872FD"/>
    <w:rsid w:val="00F87DCF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5795"/>
    <w:rsid w:val="00F962A7"/>
    <w:rsid w:val="00F96367"/>
    <w:rsid w:val="00F96402"/>
    <w:rsid w:val="00F96B0C"/>
    <w:rsid w:val="00F96ED8"/>
    <w:rsid w:val="00F96F21"/>
    <w:rsid w:val="00F970FF"/>
    <w:rsid w:val="00F9760F"/>
    <w:rsid w:val="00F97C3D"/>
    <w:rsid w:val="00F97D4D"/>
    <w:rsid w:val="00F97F2A"/>
    <w:rsid w:val="00FA0033"/>
    <w:rsid w:val="00FA0070"/>
    <w:rsid w:val="00FA01B5"/>
    <w:rsid w:val="00FA01E2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5EE"/>
    <w:rsid w:val="00FA2B9B"/>
    <w:rsid w:val="00FA2DD3"/>
    <w:rsid w:val="00FA3200"/>
    <w:rsid w:val="00FA322D"/>
    <w:rsid w:val="00FA3348"/>
    <w:rsid w:val="00FA3672"/>
    <w:rsid w:val="00FA375A"/>
    <w:rsid w:val="00FA3E71"/>
    <w:rsid w:val="00FA3F80"/>
    <w:rsid w:val="00FA3FEF"/>
    <w:rsid w:val="00FA41F5"/>
    <w:rsid w:val="00FA43CF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69D0"/>
    <w:rsid w:val="00FA738F"/>
    <w:rsid w:val="00FA77AF"/>
    <w:rsid w:val="00FA7923"/>
    <w:rsid w:val="00FA7A20"/>
    <w:rsid w:val="00FA7B55"/>
    <w:rsid w:val="00FA7BE9"/>
    <w:rsid w:val="00FA7D1C"/>
    <w:rsid w:val="00FA7E95"/>
    <w:rsid w:val="00FB01DA"/>
    <w:rsid w:val="00FB045C"/>
    <w:rsid w:val="00FB06DB"/>
    <w:rsid w:val="00FB08BD"/>
    <w:rsid w:val="00FB0B7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595"/>
    <w:rsid w:val="00FB2725"/>
    <w:rsid w:val="00FB2726"/>
    <w:rsid w:val="00FB3026"/>
    <w:rsid w:val="00FB306F"/>
    <w:rsid w:val="00FB3C7B"/>
    <w:rsid w:val="00FB3C90"/>
    <w:rsid w:val="00FB3F76"/>
    <w:rsid w:val="00FB421B"/>
    <w:rsid w:val="00FB432D"/>
    <w:rsid w:val="00FB48CB"/>
    <w:rsid w:val="00FB49B3"/>
    <w:rsid w:val="00FB505F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B7C15"/>
    <w:rsid w:val="00FC0307"/>
    <w:rsid w:val="00FC06A8"/>
    <w:rsid w:val="00FC0AD1"/>
    <w:rsid w:val="00FC0BD0"/>
    <w:rsid w:val="00FC0C42"/>
    <w:rsid w:val="00FC0D85"/>
    <w:rsid w:val="00FC0F9E"/>
    <w:rsid w:val="00FC0FAA"/>
    <w:rsid w:val="00FC1058"/>
    <w:rsid w:val="00FC1C7E"/>
    <w:rsid w:val="00FC2150"/>
    <w:rsid w:val="00FC2708"/>
    <w:rsid w:val="00FC2BD4"/>
    <w:rsid w:val="00FC3015"/>
    <w:rsid w:val="00FC32CE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4F8"/>
    <w:rsid w:val="00FC7A07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6E9"/>
    <w:rsid w:val="00FD1AFF"/>
    <w:rsid w:val="00FD1CDA"/>
    <w:rsid w:val="00FD1D0F"/>
    <w:rsid w:val="00FD20D3"/>
    <w:rsid w:val="00FD21B2"/>
    <w:rsid w:val="00FD22D1"/>
    <w:rsid w:val="00FD232B"/>
    <w:rsid w:val="00FD2692"/>
    <w:rsid w:val="00FD27C3"/>
    <w:rsid w:val="00FD28EF"/>
    <w:rsid w:val="00FD2AAA"/>
    <w:rsid w:val="00FD2F9F"/>
    <w:rsid w:val="00FD323D"/>
    <w:rsid w:val="00FD3663"/>
    <w:rsid w:val="00FD3852"/>
    <w:rsid w:val="00FD3A69"/>
    <w:rsid w:val="00FD3B10"/>
    <w:rsid w:val="00FD3BFD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A44"/>
    <w:rsid w:val="00FD7D10"/>
    <w:rsid w:val="00FD7D2A"/>
    <w:rsid w:val="00FD7F35"/>
    <w:rsid w:val="00FE01D9"/>
    <w:rsid w:val="00FE023F"/>
    <w:rsid w:val="00FE0458"/>
    <w:rsid w:val="00FE0D1C"/>
    <w:rsid w:val="00FE125A"/>
    <w:rsid w:val="00FE1437"/>
    <w:rsid w:val="00FE1666"/>
    <w:rsid w:val="00FE198E"/>
    <w:rsid w:val="00FE1BC8"/>
    <w:rsid w:val="00FE2016"/>
    <w:rsid w:val="00FE2286"/>
    <w:rsid w:val="00FE29BE"/>
    <w:rsid w:val="00FE2CED"/>
    <w:rsid w:val="00FE2E17"/>
    <w:rsid w:val="00FE3206"/>
    <w:rsid w:val="00FE3425"/>
    <w:rsid w:val="00FE359C"/>
    <w:rsid w:val="00FE35BB"/>
    <w:rsid w:val="00FE383B"/>
    <w:rsid w:val="00FE3A81"/>
    <w:rsid w:val="00FE3D29"/>
    <w:rsid w:val="00FE4068"/>
    <w:rsid w:val="00FE40AE"/>
    <w:rsid w:val="00FE4314"/>
    <w:rsid w:val="00FE4452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7C9"/>
    <w:rsid w:val="00FE683C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1E3"/>
    <w:rsid w:val="00FF034F"/>
    <w:rsid w:val="00FF03BD"/>
    <w:rsid w:val="00FF043C"/>
    <w:rsid w:val="00FF05F3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45B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1C4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gmail-msolistparagraph">
    <w:name w:val="gmail-msolistparagraph"/>
    <w:basedOn w:val="Normal"/>
    <w:rsid w:val="00D545CE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475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3279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2022-02-07T12:12:00Z</cp:lastPrinted>
  <dcterms:created xsi:type="dcterms:W3CDTF">2022-02-08T04:58:00Z</dcterms:created>
  <dcterms:modified xsi:type="dcterms:W3CDTF">2022-02-08T05:04:00Z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