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1E5F6A98" w:rsidR="00874B8F" w:rsidRPr="006740CE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1ED3E1FD" w:rsidR="00874B8F" w:rsidRPr="006740CE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02FCFA58" w:rsidR="00874B8F" w:rsidRPr="006740CE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3936BC19" w:rsidR="00874B8F" w:rsidRPr="006740CE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1C871443" w:rsidR="00874B8F" w:rsidRPr="006740CE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874B8F" w:rsidRPr="0072479F" w14:paraId="523C3590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886048" w14:textId="61225A3A" w:rsidR="00874B8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68E29155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6EE485D" w14:textId="18F17CE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E7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0E5AF380" w14:textId="73543A2F" w:rsidR="00874B8F" w:rsidRPr="006740CE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0CE8130D" w:rsidR="00874B8F" w:rsidRPr="00EB7EB8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2583638E" w:rsidR="00874B8F" w:rsidRPr="006740CE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7E1A341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79DC3952" w:rsidR="00874B8F" w:rsidRPr="006740CE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</w:tr>
    </w:tbl>
    <w:p w14:paraId="57583177" w14:textId="585D5A71" w:rsidR="006E7CC5" w:rsidRPr="0072479F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72479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41025D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709FD21" w14:textId="6CF1D0E8" w:rsidR="006E7CC5" w:rsidRPr="006E7FC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505A9B">
        <w:rPr>
          <w:rFonts w:ascii="Angsana New" w:hAnsi="Angsana New"/>
          <w:sz w:val="30"/>
          <w:szCs w:val="30"/>
          <w:cs/>
        </w:rPr>
        <w:t>วันที่</w:t>
      </w:r>
      <w:r w:rsidR="00DA5EEE" w:rsidRPr="00505A9B">
        <w:rPr>
          <w:rFonts w:ascii="Angsana New" w:hAnsi="Angsana New" w:hint="cs"/>
          <w:sz w:val="30"/>
          <w:szCs w:val="30"/>
          <w:cs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10</w:t>
      </w:r>
      <w:r w:rsidRPr="00505A9B">
        <w:rPr>
          <w:rFonts w:ascii="Angsana New" w:hAnsi="Angsana New"/>
          <w:sz w:val="30"/>
          <w:szCs w:val="30"/>
          <w:cs/>
        </w:rPr>
        <w:t xml:space="preserve"> </w:t>
      </w:r>
      <w:r w:rsidR="00F136E1" w:rsidRPr="00505A9B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DA5EEE" w:rsidRPr="00505A9B">
        <w:rPr>
          <w:rFonts w:ascii="Angsana New" w:hAnsi="Angsana New"/>
          <w:sz w:val="30"/>
          <w:szCs w:val="30"/>
          <w:lang w:val="en-US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2565</w:t>
      </w:r>
    </w:p>
    <w:p w14:paraId="09538766" w14:textId="77777777" w:rsidR="00471CCE" w:rsidRPr="0041025D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47E0368" w14:textId="77777777" w:rsidR="00471CCE" w:rsidRPr="0072479F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41025D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4B11B06B" w14:textId="5C35CD59" w:rsidR="006E7CC5" w:rsidRPr="0072479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72479F">
        <w:rPr>
          <w:rFonts w:ascii="Angsana New" w:hAnsi="Angsana New"/>
          <w:sz w:val="30"/>
          <w:szCs w:val="30"/>
        </w:rPr>
        <w:br/>
        <w:t>“</w:t>
      </w:r>
      <w:r w:rsidRPr="0072479F">
        <w:rPr>
          <w:rFonts w:ascii="Angsana New" w:hAnsi="Angsana New"/>
          <w:sz w:val="30"/>
          <w:szCs w:val="30"/>
          <w:cs/>
        </w:rPr>
        <w:t>มิตซูบิชิ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41025D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FAE213" w14:textId="27782111" w:rsidR="00471CCE" w:rsidRPr="0072479F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41025D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F1CDE23" w14:textId="506308CC" w:rsidR="006E7CC5" w:rsidRPr="002D17C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เรื่อง </w:t>
      </w:r>
      <w:r w:rsidRPr="0072479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>
        <w:rPr>
          <w:rFonts w:ascii="Angsana New" w:hAnsi="Angsana New"/>
          <w:sz w:val="30"/>
          <w:szCs w:val="30"/>
        </w:rPr>
        <w:t xml:space="preserve"> </w:t>
      </w:r>
      <w:r w:rsidR="002D17C1">
        <w:rPr>
          <w:rFonts w:ascii="Angsana New" w:hAnsi="Angsana New" w:hint="cs"/>
          <w:sz w:val="30"/>
          <w:szCs w:val="30"/>
          <w:cs/>
        </w:rPr>
        <w:t>โดย</w:t>
      </w:r>
      <w:r w:rsidRPr="0072479F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72479F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31</w:t>
      </w:r>
      <w:r w:rsidR="00B53DE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2564</w:t>
      </w:r>
    </w:p>
    <w:p w14:paraId="7A76CFF1" w14:textId="77777777" w:rsidR="009E4CC4" w:rsidRPr="0041025D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B572363" w14:textId="1F097CE0" w:rsidR="00B53DEA" w:rsidRPr="002D17C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31</w:t>
      </w:r>
      <w:r w:rsidR="00FC46D5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2564</w:t>
      </w:r>
    </w:p>
    <w:p w14:paraId="39E26FF3" w14:textId="08F57F02" w:rsidR="00B10F4F" w:rsidRPr="0041025D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5B2F749C" w14:textId="6E92701C" w:rsidR="00E83C43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41025D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393F2C8" w14:textId="3C80A696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41025D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768D6F3" w14:textId="3BB987E1" w:rsidR="00E83C43" w:rsidRDefault="00E83C43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นโยบายในการกำหนดราคาไม่มีการเปลี่ยนแปลงอย่างมีสาระสำคัญในระหว่างงวด</w:t>
      </w:r>
      <w:r w:rsidR="00C406E3">
        <w:rPr>
          <w:rFonts w:ascii="Angsana New" w:hAnsi="Angsana New" w:hint="cs"/>
          <w:sz w:val="30"/>
          <w:szCs w:val="30"/>
          <w:cs/>
        </w:rPr>
        <w:t>เ</w:t>
      </w:r>
      <w:r w:rsidR="006E7FCF">
        <w:rPr>
          <w:rFonts w:ascii="Angsana New" w:hAnsi="Angsana New" w:hint="cs"/>
          <w:sz w:val="30"/>
          <w:szCs w:val="30"/>
          <w:cs/>
        </w:rPr>
        <w:t>ก</w:t>
      </w:r>
      <w:r w:rsidR="00C406E3">
        <w:rPr>
          <w:rFonts w:ascii="Angsana New" w:hAnsi="Angsana New" w:hint="cs"/>
          <w:sz w:val="30"/>
          <w:szCs w:val="30"/>
          <w:cs/>
        </w:rPr>
        <w:t>้า</w:t>
      </w:r>
      <w:r w:rsidRPr="0072479F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F6B07">
        <w:rPr>
          <w:rFonts w:ascii="Angsana New" w:hAnsi="Angsana New" w:hint="cs"/>
          <w:sz w:val="30"/>
          <w:szCs w:val="30"/>
          <w:cs/>
        </w:rPr>
        <w:t xml:space="preserve"> </w:t>
      </w:r>
      <w:r w:rsidR="00EF6B07">
        <w:rPr>
          <w:rFonts w:ascii="Angsana New" w:hAnsi="Angsana New"/>
          <w:sz w:val="30"/>
          <w:szCs w:val="30"/>
          <w:cs/>
        </w:rPr>
        <w:br/>
      </w:r>
      <w:r w:rsidR="00876948" w:rsidRPr="00876948">
        <w:rPr>
          <w:rFonts w:ascii="Angsana New" w:hAnsi="Angsana New"/>
          <w:sz w:val="30"/>
          <w:szCs w:val="30"/>
          <w:lang w:val="en-US"/>
        </w:rPr>
        <w:t>31</w:t>
      </w:r>
      <w:r w:rsidR="00C406E3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="00C406E3"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2564</w:t>
      </w:r>
    </w:p>
    <w:p w14:paraId="1EF459E3" w14:textId="1F2928E4" w:rsidR="0041025D" w:rsidRPr="0041025D" w:rsidRDefault="0041025D" w:rsidP="00C406E3">
      <w:pPr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9127AFD" w14:textId="77777777" w:rsidR="0041025D" w:rsidRDefault="0041025D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4CE760" w14:textId="06550540" w:rsidR="00AA366D" w:rsidRDefault="00AA366D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233501" w14:textId="77777777" w:rsidR="00AA366D" w:rsidRDefault="00AA366D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52"/>
        <w:gridCol w:w="288"/>
        <w:gridCol w:w="1170"/>
        <w:gridCol w:w="252"/>
        <w:gridCol w:w="1099"/>
      </w:tblGrid>
      <w:tr w:rsidR="000826A0" w:rsidRPr="00046328" w14:paraId="04497EF5" w14:textId="77777777" w:rsidTr="00F136E1">
        <w:trPr>
          <w:tblHeader/>
        </w:trPr>
        <w:tc>
          <w:tcPr>
            <w:tcW w:w="3978" w:type="dxa"/>
          </w:tcPr>
          <w:p w14:paraId="0ED45FFA" w14:textId="77777777" w:rsidR="000826A0" w:rsidRPr="00046328" w:rsidRDefault="000826A0" w:rsidP="00F136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592" w:type="dxa"/>
            <w:gridSpan w:val="3"/>
          </w:tcPr>
          <w:p w14:paraId="0472BF5C" w14:textId="77777777" w:rsidR="000826A0" w:rsidRPr="00046328" w:rsidRDefault="000826A0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4123CF1D" w14:textId="77777777" w:rsidR="000826A0" w:rsidRPr="00046328" w:rsidRDefault="000826A0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15CD6933" w14:textId="77777777" w:rsidR="000826A0" w:rsidRPr="00046328" w:rsidRDefault="000826A0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826A0" w:rsidRPr="00046328" w14:paraId="5F47F63D" w14:textId="77777777" w:rsidTr="00F136E1">
        <w:trPr>
          <w:tblHeader/>
        </w:trPr>
        <w:tc>
          <w:tcPr>
            <w:tcW w:w="3978" w:type="dxa"/>
          </w:tcPr>
          <w:p w14:paraId="12981DAD" w14:textId="77777777" w:rsidR="000826A0" w:rsidRPr="00046328" w:rsidRDefault="000826A0" w:rsidP="00F136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592" w:type="dxa"/>
            <w:gridSpan w:val="3"/>
          </w:tcPr>
          <w:p w14:paraId="70B730D0" w14:textId="77777777" w:rsidR="000826A0" w:rsidRPr="00046328" w:rsidRDefault="000826A0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3ED899E4" w14:textId="77777777" w:rsidR="000826A0" w:rsidRPr="00046328" w:rsidRDefault="000826A0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1694A343" w14:textId="77777777" w:rsidR="000826A0" w:rsidRPr="00046328" w:rsidRDefault="000826A0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826A0" w:rsidRPr="00046328" w14:paraId="44F473F6" w14:textId="77777777" w:rsidTr="00F136E1">
        <w:trPr>
          <w:tblHeader/>
        </w:trPr>
        <w:tc>
          <w:tcPr>
            <w:tcW w:w="3978" w:type="dxa"/>
          </w:tcPr>
          <w:p w14:paraId="66BE6523" w14:textId="1731574F" w:rsidR="000826A0" w:rsidRPr="00046328" w:rsidRDefault="000826A0" w:rsidP="00F136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้า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876948" w:rsidRPr="0087694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170" w:type="dxa"/>
          </w:tcPr>
          <w:p w14:paraId="313AEDE5" w14:textId="7B626601" w:rsidR="000826A0" w:rsidRPr="00046328" w:rsidRDefault="00876948" w:rsidP="00F136E1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CC53F89" w14:textId="77777777" w:rsidR="000826A0" w:rsidRPr="00046328" w:rsidRDefault="000826A0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76234056" w14:textId="7F1B1314" w:rsidR="000826A0" w:rsidRPr="00046328" w:rsidRDefault="00876948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8" w:type="dxa"/>
          </w:tcPr>
          <w:p w14:paraId="41680DB7" w14:textId="77777777" w:rsidR="000826A0" w:rsidRPr="00046328" w:rsidRDefault="000826A0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FE303AA" w14:textId="45D4FE22" w:rsidR="000826A0" w:rsidRPr="00046328" w:rsidRDefault="00876948" w:rsidP="00F136E1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</w:tcPr>
          <w:p w14:paraId="531076F6" w14:textId="77777777" w:rsidR="000826A0" w:rsidRPr="00046328" w:rsidRDefault="000826A0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9B08BEA" w14:textId="2E04BB78" w:rsidR="000826A0" w:rsidRPr="00046328" w:rsidRDefault="00876948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0826A0" w:rsidRPr="00046328" w14:paraId="48BE2036" w14:textId="77777777" w:rsidTr="00F136E1">
        <w:trPr>
          <w:tblHeader/>
        </w:trPr>
        <w:tc>
          <w:tcPr>
            <w:tcW w:w="3978" w:type="dxa"/>
          </w:tcPr>
          <w:p w14:paraId="71118A0B" w14:textId="77777777" w:rsidR="000826A0" w:rsidRPr="00046328" w:rsidRDefault="000826A0" w:rsidP="00F136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1" w:type="dxa"/>
            <w:gridSpan w:val="7"/>
          </w:tcPr>
          <w:p w14:paraId="48E9B47E" w14:textId="77777777" w:rsidR="000826A0" w:rsidRPr="00046328" w:rsidRDefault="000826A0" w:rsidP="00F136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826A0" w:rsidRPr="00046328" w14:paraId="295CCA08" w14:textId="77777777" w:rsidTr="00F136E1">
        <w:tc>
          <w:tcPr>
            <w:tcW w:w="3978" w:type="dxa"/>
          </w:tcPr>
          <w:p w14:paraId="40E69AAC" w14:textId="77777777" w:rsidR="000826A0" w:rsidRPr="00046328" w:rsidRDefault="000826A0" w:rsidP="00F136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69C89744" w14:textId="77777777" w:rsidR="000826A0" w:rsidRPr="00046328" w:rsidRDefault="000826A0" w:rsidP="00F136E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60034A" w14:textId="77777777" w:rsidR="000826A0" w:rsidRPr="00046328" w:rsidRDefault="000826A0" w:rsidP="00F136E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316B03D4" w14:textId="77777777" w:rsidR="000826A0" w:rsidRPr="00046328" w:rsidRDefault="000826A0" w:rsidP="00F136E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717E9C9A" w14:textId="77777777" w:rsidR="000826A0" w:rsidRPr="00046328" w:rsidRDefault="000826A0" w:rsidP="00F136E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14AAFD1" w14:textId="77777777" w:rsidR="000826A0" w:rsidRPr="00046328" w:rsidRDefault="000826A0" w:rsidP="00F136E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49479FBF" w14:textId="77777777" w:rsidR="000826A0" w:rsidRPr="00046328" w:rsidRDefault="000826A0" w:rsidP="00F136E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BC82C6A" w14:textId="77777777" w:rsidR="000826A0" w:rsidRPr="00046328" w:rsidRDefault="000826A0" w:rsidP="00F136E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4E3BAF" w:rsidRPr="00046328" w14:paraId="7C0CB067" w14:textId="77777777" w:rsidTr="00F136E1">
        <w:tc>
          <w:tcPr>
            <w:tcW w:w="3978" w:type="dxa"/>
          </w:tcPr>
          <w:p w14:paraId="67BF617B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340B9DF3" w14:textId="43A733E9" w:rsidR="004E3BAF" w:rsidRPr="00046328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342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270" w:type="dxa"/>
          </w:tcPr>
          <w:p w14:paraId="3CB74D31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F192970" w14:textId="5E41213E" w:rsidR="004E3BAF" w:rsidRPr="00046328" w:rsidRDefault="00876948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288" w:type="dxa"/>
          </w:tcPr>
          <w:p w14:paraId="6357A951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5077D64" w14:textId="3059F062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342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252" w:type="dxa"/>
          </w:tcPr>
          <w:p w14:paraId="7B622D8E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07AA4B0" w14:textId="7402FBAA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</w:tr>
      <w:tr w:rsidR="004E3BAF" w:rsidRPr="00046328" w14:paraId="53A7DF13" w14:textId="77777777" w:rsidTr="00F136E1">
        <w:tc>
          <w:tcPr>
            <w:tcW w:w="3978" w:type="dxa"/>
          </w:tcPr>
          <w:p w14:paraId="0DD84FAA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70" w:type="dxa"/>
          </w:tcPr>
          <w:p w14:paraId="3E74EF85" w14:textId="2B4AA3CD" w:rsidR="004E3BAF" w:rsidRPr="00046328" w:rsidRDefault="00876948" w:rsidP="004E3BAF">
            <w:pPr>
              <w:tabs>
                <w:tab w:val="decimal" w:pos="951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7159517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20549AF" w14:textId="4DB37269" w:rsidR="004E3BAF" w:rsidRPr="00046328" w:rsidRDefault="004E3BAF" w:rsidP="004E3BAF">
            <w:pPr>
              <w:tabs>
                <w:tab w:val="decimal" w:pos="673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FE86623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1A322F6" w14:textId="27056E2D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5A810478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29545EA" w14:textId="332DA45B" w:rsidR="004E3BAF" w:rsidRPr="00046328" w:rsidRDefault="004E3BAF" w:rsidP="004E3BAF">
            <w:pPr>
              <w:tabs>
                <w:tab w:val="decimal" w:pos="60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3BAF" w:rsidRPr="00046328" w14:paraId="75947D31" w14:textId="77777777" w:rsidTr="00F136E1">
        <w:tc>
          <w:tcPr>
            <w:tcW w:w="3978" w:type="dxa"/>
          </w:tcPr>
          <w:p w14:paraId="6A25B72A" w14:textId="77777777" w:rsidR="004E3BAF" w:rsidRPr="002D7405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2D7405"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14:paraId="43F0A93D" w14:textId="06E93FA6" w:rsidR="004E3BAF" w:rsidRPr="002D7405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  <w:r w:rsidR="002D7405" w:rsidRPr="002D740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14:paraId="029960FB" w14:textId="77777777" w:rsidR="004E3BAF" w:rsidRPr="002D7405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12A2C2A" w14:textId="26E92DDD" w:rsidR="004E3BAF" w:rsidRPr="002D7405" w:rsidRDefault="004E3BAF" w:rsidP="004E3BAF">
            <w:pPr>
              <w:tabs>
                <w:tab w:val="decimal" w:pos="673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D7405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59ED1CD4" w14:textId="77777777" w:rsidR="004E3BAF" w:rsidRPr="002D7405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877CC20" w14:textId="2DC442C5" w:rsidR="004E3BAF" w:rsidRPr="002D7405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  <w:r w:rsidR="00F0108A" w:rsidRPr="002D740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252" w:type="dxa"/>
          </w:tcPr>
          <w:p w14:paraId="26DEE309" w14:textId="77777777" w:rsidR="004E3BAF" w:rsidRPr="002D7405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FB88A0A" w14:textId="79071132" w:rsidR="004E3BAF" w:rsidRPr="00046328" w:rsidRDefault="004E3BAF" w:rsidP="004E3BAF">
            <w:pPr>
              <w:tabs>
                <w:tab w:val="decimal" w:pos="60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D7405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4E3BAF" w:rsidRPr="00046328" w14:paraId="0CF9CC75" w14:textId="77777777" w:rsidTr="00F136E1">
        <w:tc>
          <w:tcPr>
            <w:tcW w:w="3978" w:type="dxa"/>
          </w:tcPr>
          <w:p w14:paraId="5C93BFA7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2B2C5771" w14:textId="3D4ED11C" w:rsidR="004E3BAF" w:rsidRPr="00046328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114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270" w:type="dxa"/>
          </w:tcPr>
          <w:p w14:paraId="5F23417F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6948EDC" w14:textId="3BF345B7" w:rsidR="004E3BAF" w:rsidRPr="00046328" w:rsidRDefault="00876948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288" w:type="dxa"/>
          </w:tcPr>
          <w:p w14:paraId="6C397313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30081FB" w14:textId="1C020017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114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252" w:type="dxa"/>
          </w:tcPr>
          <w:p w14:paraId="7587718B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81BC8F8" w14:textId="4F701326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</w:tr>
      <w:tr w:rsidR="004E3BAF" w:rsidRPr="00046328" w14:paraId="1A42D6C8" w14:textId="77777777" w:rsidTr="00F136E1">
        <w:tc>
          <w:tcPr>
            <w:tcW w:w="3978" w:type="dxa"/>
          </w:tcPr>
          <w:p w14:paraId="6625495E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3F7C8313" w14:textId="78C46CA9" w:rsidR="004E3BAF" w:rsidRPr="00046328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164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70" w:type="dxa"/>
          </w:tcPr>
          <w:p w14:paraId="26BD4745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663F3F7" w14:textId="585B6EFA" w:rsidR="004E3BAF" w:rsidRPr="00046328" w:rsidRDefault="00876948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288" w:type="dxa"/>
          </w:tcPr>
          <w:p w14:paraId="039312AA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C3FC59F" w14:textId="0EF57956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164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52" w:type="dxa"/>
          </w:tcPr>
          <w:p w14:paraId="758D31A3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4B621FE" w14:textId="65583E0F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</w:tr>
      <w:tr w:rsidR="004E3BAF" w:rsidRPr="00046328" w14:paraId="19D8DA71" w14:textId="77777777" w:rsidTr="00F136E1">
        <w:tc>
          <w:tcPr>
            <w:tcW w:w="3978" w:type="dxa"/>
          </w:tcPr>
          <w:p w14:paraId="11367167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70A93F7A" w14:textId="28E2203B" w:rsidR="004E3BAF" w:rsidRPr="00046328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47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811</w:t>
            </w:r>
          </w:p>
        </w:tc>
        <w:tc>
          <w:tcPr>
            <w:tcW w:w="270" w:type="dxa"/>
          </w:tcPr>
          <w:p w14:paraId="27F51AF7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1184216" w14:textId="7F3E8AEF" w:rsidR="004E3BAF" w:rsidRPr="00046328" w:rsidRDefault="00876948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926</w:t>
            </w:r>
          </w:p>
        </w:tc>
        <w:tc>
          <w:tcPr>
            <w:tcW w:w="288" w:type="dxa"/>
          </w:tcPr>
          <w:p w14:paraId="1AABFCFE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3155C30" w14:textId="1071BAA2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47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811</w:t>
            </w:r>
          </w:p>
        </w:tc>
        <w:tc>
          <w:tcPr>
            <w:tcW w:w="252" w:type="dxa"/>
          </w:tcPr>
          <w:p w14:paraId="757E8074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112D097" w14:textId="4225C3D0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926</w:t>
            </w:r>
          </w:p>
        </w:tc>
      </w:tr>
      <w:tr w:rsidR="004E3BAF" w:rsidRPr="00046328" w14:paraId="13A9DB81" w14:textId="77777777" w:rsidTr="00F136E1">
        <w:tc>
          <w:tcPr>
            <w:tcW w:w="3978" w:type="dxa"/>
          </w:tcPr>
          <w:p w14:paraId="2F40F3A0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69CEFB0B" w14:textId="1B35435F" w:rsidR="004E3BAF" w:rsidRPr="004A1C10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</w:tcPr>
          <w:p w14:paraId="4481BE7F" w14:textId="77777777" w:rsidR="004E3BAF" w:rsidRPr="004A1C10" w:rsidRDefault="004E3BAF" w:rsidP="004E3BAF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075DE63" w14:textId="4DB4ECC6" w:rsidR="004E3BAF" w:rsidRPr="004A1C10" w:rsidRDefault="00876948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288" w:type="dxa"/>
          </w:tcPr>
          <w:p w14:paraId="04E1440D" w14:textId="77777777" w:rsidR="004E3BAF" w:rsidRPr="004A1C10" w:rsidRDefault="004E3BAF" w:rsidP="004E3BAF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0FC5028" w14:textId="37CDF73E" w:rsidR="004E3BAF" w:rsidRPr="004A1C10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52" w:type="dxa"/>
          </w:tcPr>
          <w:p w14:paraId="7A9BF987" w14:textId="77777777" w:rsidR="004E3BAF" w:rsidRPr="00046328" w:rsidRDefault="004E3BAF" w:rsidP="004E3BA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CC09891" w14:textId="74673FEE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</w:tr>
      <w:tr w:rsidR="004E3BAF" w:rsidRPr="00991AA3" w14:paraId="71545358" w14:textId="77777777" w:rsidTr="00F136E1">
        <w:tc>
          <w:tcPr>
            <w:tcW w:w="3978" w:type="dxa"/>
          </w:tcPr>
          <w:p w14:paraId="76569BC2" w14:textId="77777777" w:rsidR="004E3BAF" w:rsidRPr="00991AA3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</w:tcPr>
          <w:p w14:paraId="73A24EA5" w14:textId="77777777" w:rsidR="004E3BAF" w:rsidRPr="00991AA3" w:rsidRDefault="004E3BAF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34B002CF" w14:textId="77777777" w:rsidR="004E3BAF" w:rsidRPr="00991AA3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</w:tcPr>
          <w:p w14:paraId="5F688435" w14:textId="77777777" w:rsidR="004E3BAF" w:rsidRPr="00991AA3" w:rsidRDefault="004E3BAF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88" w:type="dxa"/>
          </w:tcPr>
          <w:p w14:paraId="47A4CA42" w14:textId="77777777" w:rsidR="004E3BAF" w:rsidRPr="00991AA3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7F01A20" w14:textId="77777777" w:rsidR="004E3BAF" w:rsidRPr="00991AA3" w:rsidRDefault="004E3BAF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52" w:type="dxa"/>
          </w:tcPr>
          <w:p w14:paraId="7126F06C" w14:textId="77777777" w:rsidR="004E3BAF" w:rsidRPr="00991AA3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99" w:type="dxa"/>
          </w:tcPr>
          <w:p w14:paraId="7DE26547" w14:textId="77777777" w:rsidR="004E3BAF" w:rsidRPr="00991AA3" w:rsidRDefault="004E3BAF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20"/>
                <w:szCs w:val="20"/>
                <w:cs/>
                <w:lang w:val="en-US"/>
              </w:rPr>
            </w:pPr>
          </w:p>
        </w:tc>
      </w:tr>
      <w:tr w:rsidR="004E3BAF" w:rsidRPr="00046328" w14:paraId="1919DDDC" w14:textId="77777777" w:rsidTr="00F136E1">
        <w:tc>
          <w:tcPr>
            <w:tcW w:w="3978" w:type="dxa"/>
          </w:tcPr>
          <w:p w14:paraId="4B0E4F3A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7F025270" w14:textId="77777777" w:rsidR="004E3BAF" w:rsidRPr="00046328" w:rsidRDefault="004E3BAF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72181E2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B8083DB" w14:textId="77777777" w:rsidR="004E3BAF" w:rsidRPr="00046328" w:rsidRDefault="004E3BAF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0C4F50B6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D81C2D" w14:textId="77777777" w:rsidR="004E3BAF" w:rsidRPr="00046328" w:rsidRDefault="004E3BAF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52BDBDD1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427E21A" w14:textId="77777777" w:rsidR="004E3BAF" w:rsidRPr="00046328" w:rsidRDefault="004E3BAF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4E3BAF" w:rsidRPr="00046328" w14:paraId="2A6F80F8" w14:textId="77777777" w:rsidTr="00F136E1">
        <w:tc>
          <w:tcPr>
            <w:tcW w:w="3978" w:type="dxa"/>
          </w:tcPr>
          <w:p w14:paraId="1060EF4E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71C94785" w14:textId="1659F461" w:rsidR="004E3BAF" w:rsidRPr="00046328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14:paraId="51C99E65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ECE63E1" w14:textId="4ED80889" w:rsidR="004E3BAF" w:rsidRPr="00046328" w:rsidRDefault="00876948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88" w:type="dxa"/>
          </w:tcPr>
          <w:p w14:paraId="0EDA8AC1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109C3AF" w14:textId="017D155D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52" w:type="dxa"/>
          </w:tcPr>
          <w:p w14:paraId="1EA50BE9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3CC69C85" w14:textId="54354059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4E3BAF" w:rsidRPr="00046328" w14:paraId="0B0B6181" w14:textId="77777777" w:rsidTr="00F136E1">
        <w:tc>
          <w:tcPr>
            <w:tcW w:w="3978" w:type="dxa"/>
          </w:tcPr>
          <w:p w14:paraId="12B37E17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70" w:type="dxa"/>
          </w:tcPr>
          <w:p w14:paraId="0AF90396" w14:textId="4A8C1B80" w:rsidR="004E3BAF" w:rsidRPr="00046328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12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</w:tcPr>
          <w:p w14:paraId="0E0B530F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37E1773" w14:textId="2CC54419" w:rsidR="004E3BAF" w:rsidRPr="00046328" w:rsidRDefault="00876948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E3BAF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88" w:type="dxa"/>
          </w:tcPr>
          <w:p w14:paraId="77568F09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BA3A90" w14:textId="4DDF1410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12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52" w:type="dxa"/>
          </w:tcPr>
          <w:p w14:paraId="59658E89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281A1103" w14:textId="22CDA8FF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E3BAF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</w:tr>
      <w:tr w:rsidR="004E3BAF" w:rsidRPr="00046328" w14:paraId="6D92A245" w14:textId="77777777" w:rsidTr="00F136E1">
        <w:tc>
          <w:tcPr>
            <w:tcW w:w="3978" w:type="dxa"/>
          </w:tcPr>
          <w:p w14:paraId="4EA85B4B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2BC32663" w14:textId="79CA0B53" w:rsidR="004E3BAF" w:rsidRPr="00046328" w:rsidRDefault="00D745C9" w:rsidP="00D745C9">
            <w:pPr>
              <w:tabs>
                <w:tab w:val="decimal" w:pos="681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A46B25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6AF59B5" w14:textId="08D574E8" w:rsidR="004E3BAF" w:rsidRPr="00046328" w:rsidRDefault="004E3BAF" w:rsidP="004E3BAF">
            <w:pPr>
              <w:tabs>
                <w:tab w:val="decimal" w:pos="68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25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0116AEB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3F7E01" w14:textId="5B8648C9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39D1D4E4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41E0F137" w14:textId="04DFF87F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4E3BAF" w:rsidRPr="00046328" w14:paraId="71EA570C" w14:textId="77777777" w:rsidTr="00F136E1">
        <w:tc>
          <w:tcPr>
            <w:tcW w:w="3978" w:type="dxa"/>
          </w:tcPr>
          <w:p w14:paraId="2D68225C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0EFAEF7A" w14:textId="129AC4D0" w:rsidR="004E3BAF" w:rsidRPr="00046328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70" w:type="dxa"/>
          </w:tcPr>
          <w:p w14:paraId="4BC1DCCF" w14:textId="77777777" w:rsidR="004E3BAF" w:rsidRPr="00046328" w:rsidRDefault="004E3BAF" w:rsidP="004E3BA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740C198" w14:textId="62AE77E5" w:rsidR="004E3BAF" w:rsidRPr="00046328" w:rsidRDefault="00876948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288" w:type="dxa"/>
          </w:tcPr>
          <w:p w14:paraId="3A4FE09A" w14:textId="77777777" w:rsidR="004E3BAF" w:rsidRPr="00046328" w:rsidRDefault="004E3BAF" w:rsidP="004E3BA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5683B81" w14:textId="17645767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52" w:type="dxa"/>
          </w:tcPr>
          <w:p w14:paraId="2ABF8940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101175F" w14:textId="4DB76A70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4E3BAF" w:rsidRPr="00046328" w14:paraId="1EC1F57E" w14:textId="77777777" w:rsidTr="00F136E1">
        <w:tc>
          <w:tcPr>
            <w:tcW w:w="3978" w:type="dxa"/>
          </w:tcPr>
          <w:p w14:paraId="461A68C3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7E31CEFD" w14:textId="55589C6E" w:rsidR="004E3BAF" w:rsidRPr="00046328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37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849</w:t>
            </w:r>
          </w:p>
        </w:tc>
        <w:tc>
          <w:tcPr>
            <w:tcW w:w="270" w:type="dxa"/>
          </w:tcPr>
          <w:p w14:paraId="57DEAB0E" w14:textId="77777777" w:rsidR="004E3BAF" w:rsidRPr="00046328" w:rsidRDefault="004E3BAF" w:rsidP="004E3BA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4552EB3" w14:textId="2FDFAC4B" w:rsidR="004E3BAF" w:rsidRPr="00046328" w:rsidRDefault="00876948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88" w:type="dxa"/>
          </w:tcPr>
          <w:p w14:paraId="22ED511C" w14:textId="77777777" w:rsidR="004E3BAF" w:rsidRPr="00046328" w:rsidRDefault="004E3BAF" w:rsidP="004E3BA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54D6EF9" w14:textId="248B607A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37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849</w:t>
            </w:r>
          </w:p>
        </w:tc>
        <w:tc>
          <w:tcPr>
            <w:tcW w:w="252" w:type="dxa"/>
          </w:tcPr>
          <w:p w14:paraId="06A70B18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516159E1" w14:textId="1C25D8BA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</w:tr>
      <w:tr w:rsidR="004E3BAF" w:rsidRPr="00046328" w14:paraId="0C2D6C4A" w14:textId="77777777" w:rsidTr="00F136E1">
        <w:tc>
          <w:tcPr>
            <w:tcW w:w="3978" w:type="dxa"/>
          </w:tcPr>
          <w:p w14:paraId="11F393B4" w14:textId="77777777" w:rsidR="004E3BAF" w:rsidRPr="00046328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48762B52" w14:textId="50B450D1" w:rsidR="004E3BAF" w:rsidRPr="00046328" w:rsidRDefault="00876948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70" w:type="dxa"/>
          </w:tcPr>
          <w:p w14:paraId="7868B4D7" w14:textId="77777777" w:rsidR="004E3BAF" w:rsidRPr="00046328" w:rsidRDefault="004E3BAF" w:rsidP="004E3BA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3EE83F4" w14:textId="3489D1F7" w:rsidR="004E3BAF" w:rsidRPr="00046328" w:rsidRDefault="00876948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88" w:type="dxa"/>
          </w:tcPr>
          <w:p w14:paraId="50491E8D" w14:textId="77777777" w:rsidR="004E3BAF" w:rsidRPr="00046328" w:rsidRDefault="004E3BAF" w:rsidP="004E3BA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025EB2E" w14:textId="2415BFEC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4E3BAF" w:rsidRPr="00116817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52" w:type="dxa"/>
          </w:tcPr>
          <w:p w14:paraId="69BC0306" w14:textId="77777777" w:rsidR="004E3BAF" w:rsidRPr="00046328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6CCCE9AC" w14:textId="52D2063A" w:rsidR="004E3BAF" w:rsidRPr="00046328" w:rsidRDefault="00876948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</w:tr>
      <w:tr w:rsidR="004E3BAF" w:rsidRPr="00991AA3" w14:paraId="1740CCC7" w14:textId="77777777" w:rsidTr="00F136E1">
        <w:tc>
          <w:tcPr>
            <w:tcW w:w="3978" w:type="dxa"/>
          </w:tcPr>
          <w:p w14:paraId="2B7B83A8" w14:textId="77777777" w:rsidR="004E3BAF" w:rsidRPr="00991AA3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20"/>
                <w:szCs w:val="2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3C7696FA" w14:textId="77777777" w:rsidR="004E3BAF" w:rsidRPr="00991AA3" w:rsidRDefault="004E3BAF" w:rsidP="004E3BAF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C8AD195" w14:textId="77777777" w:rsidR="004E3BAF" w:rsidRPr="00991AA3" w:rsidRDefault="004E3BAF" w:rsidP="004E3BA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64971605" w14:textId="77777777" w:rsidR="004E3BAF" w:rsidRPr="00991AA3" w:rsidRDefault="004E3BAF" w:rsidP="004E3BAF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1334B64E" w14:textId="77777777" w:rsidR="004E3BAF" w:rsidRPr="00991AA3" w:rsidRDefault="004E3BAF" w:rsidP="004E3BA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684284CF" w14:textId="77777777" w:rsidR="004E3BAF" w:rsidRPr="00991AA3" w:rsidRDefault="004E3BAF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5AEDD50F" w14:textId="77777777" w:rsidR="004E3BAF" w:rsidRPr="00991AA3" w:rsidRDefault="004E3BAF" w:rsidP="004E3BA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711394CF" w14:textId="77777777" w:rsidR="004E3BAF" w:rsidRPr="00991AA3" w:rsidRDefault="004E3BAF" w:rsidP="004E3BA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20"/>
                <w:szCs w:val="20"/>
                <w:highlight w:val="yellow"/>
                <w:lang w:val="en-US"/>
              </w:rPr>
            </w:pPr>
          </w:p>
        </w:tc>
      </w:tr>
      <w:tr w:rsidR="004E3BAF" w:rsidRPr="008E5BE3" w14:paraId="6D660363" w14:textId="77777777" w:rsidTr="00F136E1">
        <w:tc>
          <w:tcPr>
            <w:tcW w:w="3978" w:type="dxa"/>
          </w:tcPr>
          <w:p w14:paraId="16731A8D" w14:textId="77777777" w:rsidR="004E3BAF" w:rsidRPr="008E5BE3" w:rsidRDefault="004E3BAF" w:rsidP="004E3BAF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0" w:type="dxa"/>
          </w:tcPr>
          <w:p w14:paraId="58CE5755" w14:textId="77777777" w:rsidR="004E3BAF" w:rsidRPr="008E5BE3" w:rsidRDefault="004E3BAF" w:rsidP="004E3BAF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EF935FC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9990A25" w14:textId="77777777" w:rsidR="004E3BAF" w:rsidRPr="008E5BE3" w:rsidRDefault="004E3BAF" w:rsidP="004E3BAF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3F270230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68BAF9F" w14:textId="77777777" w:rsidR="004E3BAF" w:rsidRPr="008E5BE3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47DD4BD7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FB35239" w14:textId="77777777" w:rsidR="004E3BAF" w:rsidRPr="008E5BE3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4E3BAF" w:rsidRPr="008E5BE3" w14:paraId="3C523733" w14:textId="77777777" w:rsidTr="00F136E1">
        <w:tc>
          <w:tcPr>
            <w:tcW w:w="3978" w:type="dxa"/>
          </w:tcPr>
          <w:p w14:paraId="7D9CCD05" w14:textId="77777777" w:rsidR="004E3BAF" w:rsidRPr="008E5BE3" w:rsidRDefault="004E3BAF" w:rsidP="004E3BAF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037233ED" w14:textId="77777777" w:rsidR="004E3BAF" w:rsidRPr="008E5BE3" w:rsidRDefault="004E3BAF" w:rsidP="004E3BAF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F3ECF5B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7A5C21B" w14:textId="77777777" w:rsidR="004E3BAF" w:rsidRPr="008E5BE3" w:rsidRDefault="004E3BAF" w:rsidP="004E3BAF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6D145CCC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138F9E4" w14:textId="77777777" w:rsidR="004E3BAF" w:rsidRPr="008E5BE3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41D77C5D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2CAE224" w14:textId="77777777" w:rsidR="004E3BAF" w:rsidRPr="008E5BE3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4E3BAF" w:rsidRPr="008E5BE3" w14:paraId="34740CAA" w14:textId="77777777" w:rsidTr="00F136E1">
        <w:tc>
          <w:tcPr>
            <w:tcW w:w="3978" w:type="dxa"/>
          </w:tcPr>
          <w:p w14:paraId="391C7B3E" w14:textId="77777777" w:rsidR="004E3BAF" w:rsidRPr="008E5BE3" w:rsidRDefault="004E3BAF" w:rsidP="004E3BAF">
            <w:pPr>
              <w:spacing w:line="400" w:lineRule="exact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14B0D098" w14:textId="7775F445" w:rsidR="004E3BAF" w:rsidRPr="008E5BE3" w:rsidRDefault="00876948" w:rsidP="004E3BAF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61</w:t>
            </w:r>
            <w:r w:rsidR="004E3BAF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</w:tcPr>
          <w:p w14:paraId="5E3F0D3E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3EBDBF1" w14:textId="291347C8" w:rsidR="004E3BAF" w:rsidRPr="008E5BE3" w:rsidRDefault="00876948" w:rsidP="004E3BAF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4E3BAF" w:rsidRPr="00954036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88" w:type="dxa"/>
          </w:tcPr>
          <w:p w14:paraId="7A616CE9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69C27F9" w14:textId="1022EDD5" w:rsidR="004E3BAF" w:rsidRPr="008E5BE3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61</w:t>
            </w:r>
            <w:r w:rsidR="004E3BAF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52" w:type="dxa"/>
          </w:tcPr>
          <w:p w14:paraId="2FB642B7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E2A365A" w14:textId="49764229" w:rsidR="004E3BAF" w:rsidRPr="008E5BE3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4E3BAF" w:rsidRPr="00954036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</w:tr>
      <w:tr w:rsidR="004E3BAF" w:rsidRPr="008E5BE3" w14:paraId="430C148C" w14:textId="77777777" w:rsidTr="00F136E1">
        <w:tc>
          <w:tcPr>
            <w:tcW w:w="3978" w:type="dxa"/>
          </w:tcPr>
          <w:p w14:paraId="631693DF" w14:textId="77777777" w:rsidR="004E3BAF" w:rsidRPr="008E5BE3" w:rsidRDefault="004E3BAF" w:rsidP="004E3BAF">
            <w:pPr>
              <w:spacing w:line="400" w:lineRule="exact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7433C21A" w14:textId="77C6934C" w:rsidR="004E3BAF" w:rsidRPr="008E5BE3" w:rsidRDefault="00876948" w:rsidP="004E3BAF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</w:tcPr>
          <w:p w14:paraId="00AA5576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19D46A4" w14:textId="62DCEE4F" w:rsidR="004E3BAF" w:rsidRPr="008E5BE3" w:rsidRDefault="00876948" w:rsidP="004E3BAF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E3BAF" w:rsidRPr="00954036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  <w:tc>
          <w:tcPr>
            <w:tcW w:w="288" w:type="dxa"/>
          </w:tcPr>
          <w:p w14:paraId="29ABD2F4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FC8A3A9" w14:textId="6E06C408" w:rsidR="004E3BAF" w:rsidRPr="008E5BE3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252" w:type="dxa"/>
          </w:tcPr>
          <w:p w14:paraId="0F3B5164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1AE33F4" w14:textId="24BBFDCA" w:rsidR="004E3BAF" w:rsidRPr="008E5BE3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E3BAF" w:rsidRPr="00954036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</w:tr>
      <w:tr w:rsidR="004E3BAF" w:rsidRPr="008E5BE3" w14:paraId="3EB8A6D2" w14:textId="77777777" w:rsidTr="00F136E1">
        <w:tc>
          <w:tcPr>
            <w:tcW w:w="3978" w:type="dxa"/>
          </w:tcPr>
          <w:p w14:paraId="417D10E8" w14:textId="77777777" w:rsidR="004E3BAF" w:rsidRPr="008E5BE3" w:rsidRDefault="004E3BAF" w:rsidP="004E3BAF">
            <w:pPr>
              <w:spacing w:line="400" w:lineRule="exact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FE6A25" w14:textId="626710C7" w:rsidR="004E3BAF" w:rsidRPr="008E5BE3" w:rsidRDefault="00876948" w:rsidP="004E3BAF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C3B13CA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72FA15" w14:textId="44A2658B" w:rsidR="004E3BAF" w:rsidRPr="008E5BE3" w:rsidRDefault="00876948" w:rsidP="004E3BAF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8" w:type="dxa"/>
          </w:tcPr>
          <w:p w14:paraId="72F0DF54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B48258" w14:textId="1D877FF8" w:rsidR="004E3BAF" w:rsidRPr="008E5BE3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30F921F1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097E853" w14:textId="18FA1AE4" w:rsidR="004E3BAF" w:rsidRPr="008E5BE3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E3BAF" w:rsidRPr="008E5BE3" w14:paraId="38D2FFAD" w14:textId="77777777" w:rsidTr="00F136E1">
        <w:tc>
          <w:tcPr>
            <w:tcW w:w="3978" w:type="dxa"/>
          </w:tcPr>
          <w:p w14:paraId="4CE4AAFE" w14:textId="77777777" w:rsidR="004E3BAF" w:rsidRPr="008E5BE3" w:rsidRDefault="004E3BAF" w:rsidP="004E3BAF">
            <w:pPr>
              <w:spacing w:line="400" w:lineRule="exact"/>
              <w:ind w:left="369" w:hanging="369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80B0E8" w14:textId="06E136D9" w:rsidR="004E3BAF" w:rsidRPr="008E5BE3" w:rsidRDefault="00876948" w:rsidP="004E3BAF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62</w:t>
            </w:r>
            <w:r w:rsidR="004E3BAF" w:rsidRPr="004E3BAF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309</w:t>
            </w:r>
          </w:p>
        </w:tc>
        <w:tc>
          <w:tcPr>
            <w:tcW w:w="270" w:type="dxa"/>
          </w:tcPr>
          <w:p w14:paraId="130F9DEF" w14:textId="77777777" w:rsidR="004E3BAF" w:rsidRPr="008E5BE3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92A91CB" w14:textId="252E75E4" w:rsidR="004E3BAF" w:rsidRPr="00AE6295" w:rsidRDefault="00876948" w:rsidP="004E3BAF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 w:rsidR="004E3BAF" w:rsidRPr="00AE62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</w:p>
        </w:tc>
        <w:tc>
          <w:tcPr>
            <w:tcW w:w="288" w:type="dxa"/>
          </w:tcPr>
          <w:p w14:paraId="51280CE2" w14:textId="77777777" w:rsidR="004E3BAF" w:rsidRPr="00AE6295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8328C6" w14:textId="3DFB8AD0" w:rsidR="004E3BAF" w:rsidRPr="00AE6295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62</w:t>
            </w:r>
            <w:r w:rsidR="004E3BAF" w:rsidRPr="00AE6295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309</w:t>
            </w:r>
          </w:p>
        </w:tc>
        <w:tc>
          <w:tcPr>
            <w:tcW w:w="252" w:type="dxa"/>
          </w:tcPr>
          <w:p w14:paraId="2ABFF246" w14:textId="77777777" w:rsidR="004E3BAF" w:rsidRPr="00AE6295" w:rsidRDefault="004E3BAF" w:rsidP="004E3BAF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20BE1FB4" w14:textId="56341A5F" w:rsidR="004E3BAF" w:rsidRPr="00AE6295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 w:rsidR="004E3BAF" w:rsidRPr="00AE62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</w:p>
        </w:tc>
      </w:tr>
      <w:tr w:rsidR="004E3BAF" w:rsidRPr="00991AA3" w14:paraId="5CBCCC89" w14:textId="77777777" w:rsidTr="00F136E1">
        <w:trPr>
          <w:trHeight w:val="259"/>
        </w:trPr>
        <w:tc>
          <w:tcPr>
            <w:tcW w:w="3978" w:type="dxa"/>
          </w:tcPr>
          <w:p w14:paraId="11A76E09" w14:textId="77777777" w:rsidR="004E3BAF" w:rsidRPr="00991AA3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20"/>
                <w:szCs w:val="2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5F350F1B" w14:textId="77777777" w:rsidR="004E3BAF" w:rsidRPr="00991AA3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20"/>
                <w:szCs w:val="2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119175B9" w14:textId="77777777" w:rsidR="004E3BAF" w:rsidRPr="00991AA3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20"/>
                <w:szCs w:val="2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145DF7CD" w14:textId="77777777" w:rsidR="004E3BAF" w:rsidRPr="00991AA3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20"/>
                <w:szCs w:val="2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73F832C9" w14:textId="77777777" w:rsidR="004E3BAF" w:rsidRPr="00991AA3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20"/>
                <w:szCs w:val="2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13C13585" w14:textId="77777777" w:rsidR="004E3BAF" w:rsidRPr="00991AA3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20"/>
                <w:szCs w:val="2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762EE363" w14:textId="77777777" w:rsidR="004E3BAF" w:rsidRPr="00991AA3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20"/>
                <w:szCs w:val="2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7FD65661" w14:textId="77777777" w:rsidR="004E3BAF" w:rsidRPr="00991AA3" w:rsidRDefault="004E3BAF" w:rsidP="004E3BA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20"/>
                <w:szCs w:val="20"/>
                <w:highlight w:val="yellow"/>
                <w:cs/>
                <w:lang w:val="th-TH"/>
              </w:rPr>
            </w:pPr>
          </w:p>
        </w:tc>
      </w:tr>
      <w:tr w:rsidR="004E3BAF" w:rsidRPr="00046328" w14:paraId="7B1104F9" w14:textId="77777777" w:rsidTr="00F136E1">
        <w:tc>
          <w:tcPr>
            <w:tcW w:w="3978" w:type="dxa"/>
          </w:tcPr>
          <w:p w14:paraId="51FF8301" w14:textId="77777777" w:rsidR="004E3BAF" w:rsidRPr="00046328" w:rsidRDefault="004E3BAF" w:rsidP="004E3BAF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52519208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5C207D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F571E3F" w14:textId="77777777" w:rsidR="004E3BAF" w:rsidRPr="00046328" w:rsidRDefault="004E3BAF" w:rsidP="004E3BAF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5C3031A0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FEC9FB1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3B71799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21141AA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4E3BAF" w:rsidRPr="00046328" w14:paraId="64DB19E8" w14:textId="77777777" w:rsidTr="00F136E1">
        <w:tc>
          <w:tcPr>
            <w:tcW w:w="3978" w:type="dxa"/>
          </w:tcPr>
          <w:p w14:paraId="56F8CC14" w14:textId="77777777" w:rsidR="004E3BAF" w:rsidRPr="00046328" w:rsidRDefault="004E3BAF" w:rsidP="004E3BAF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21B9EC6A" w14:textId="7771003A" w:rsidR="004E3BAF" w:rsidRPr="00046328" w:rsidRDefault="00876948" w:rsidP="004E3BAF">
            <w:pPr>
              <w:tabs>
                <w:tab w:val="decimal" w:pos="954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 w:rsidR="004E3BAF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063</w:t>
            </w:r>
            <w:r w:rsidR="004E3BAF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74AF6D7B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907F2C3" w14:textId="05D3F06C" w:rsidR="004E3BAF" w:rsidRPr="00046328" w:rsidRDefault="00876948" w:rsidP="004E3BAF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88" w:type="dxa"/>
          </w:tcPr>
          <w:p w14:paraId="10F8C5AF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2C48FCF" w14:textId="5D0372AD" w:rsidR="004E3BAF" w:rsidRPr="00046328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 w:rsidR="004E3BAF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063</w:t>
            </w:r>
            <w:r w:rsidR="004E3BAF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52" w:type="dxa"/>
          </w:tcPr>
          <w:p w14:paraId="39CDCBBF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70E262B" w14:textId="5A0E9EAF" w:rsidR="004E3BAF" w:rsidRPr="00046328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  <w:r w:rsidR="004E3BAF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</w:tr>
      <w:tr w:rsidR="004E3BAF" w:rsidRPr="00046328" w14:paraId="51F09E25" w14:textId="77777777" w:rsidTr="00F136E1">
        <w:tc>
          <w:tcPr>
            <w:tcW w:w="3978" w:type="dxa"/>
          </w:tcPr>
          <w:p w14:paraId="447DD4C3" w14:textId="77777777" w:rsidR="004E3BAF" w:rsidRPr="00046328" w:rsidRDefault="004E3BAF" w:rsidP="004E3BAF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ซื้อวัตถุดิบ</w:t>
            </w:r>
          </w:p>
        </w:tc>
        <w:tc>
          <w:tcPr>
            <w:tcW w:w="1170" w:type="dxa"/>
          </w:tcPr>
          <w:p w14:paraId="2A5823DE" w14:textId="39943541" w:rsidR="004E3BAF" w:rsidRPr="00046328" w:rsidRDefault="00876948" w:rsidP="004E3BAF">
            <w:pPr>
              <w:tabs>
                <w:tab w:val="decimal" w:pos="954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953</w:t>
            </w:r>
            <w:r w:rsidR="004E3BAF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958</w:t>
            </w:r>
          </w:p>
        </w:tc>
        <w:tc>
          <w:tcPr>
            <w:tcW w:w="270" w:type="dxa"/>
          </w:tcPr>
          <w:p w14:paraId="1264CC20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FF79E40" w14:textId="748CD63A" w:rsidR="004E3BAF" w:rsidRPr="00046328" w:rsidRDefault="00876948" w:rsidP="004E3BAF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  <w:r w:rsidR="004E3BAF" w:rsidRPr="004A3DBC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88" w:type="dxa"/>
          </w:tcPr>
          <w:p w14:paraId="197EC0B0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EB2E5B2" w14:textId="2C2138FA" w:rsidR="004E3BAF" w:rsidRPr="00046328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953</w:t>
            </w:r>
            <w:r w:rsidR="004E3BAF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958</w:t>
            </w:r>
          </w:p>
        </w:tc>
        <w:tc>
          <w:tcPr>
            <w:tcW w:w="252" w:type="dxa"/>
          </w:tcPr>
          <w:p w14:paraId="2022BBA0" w14:textId="77777777" w:rsidR="004E3BAF" w:rsidRPr="00046328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F84BA6B" w14:textId="64000383" w:rsidR="004E3BAF" w:rsidRPr="00046328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  <w:r w:rsidR="004E3BAF" w:rsidRPr="004A3DBC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</w:tr>
      <w:tr w:rsidR="004E3BAF" w:rsidRPr="00046328" w14:paraId="7DF21471" w14:textId="77777777" w:rsidTr="00F136E1">
        <w:tc>
          <w:tcPr>
            <w:tcW w:w="3978" w:type="dxa"/>
          </w:tcPr>
          <w:p w14:paraId="16EFD446" w14:textId="77777777" w:rsidR="004E3BAF" w:rsidRPr="002D7405" w:rsidRDefault="004E3BAF" w:rsidP="004E3BAF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2D7405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70" w:type="dxa"/>
          </w:tcPr>
          <w:p w14:paraId="09AF4B50" w14:textId="4F92CA2E" w:rsidR="004E3BAF" w:rsidRPr="002D7405" w:rsidRDefault="00876948" w:rsidP="004E3BAF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  <w:r w:rsidR="002D7405" w:rsidRPr="002D740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70" w:type="dxa"/>
          </w:tcPr>
          <w:p w14:paraId="24E8F349" w14:textId="77777777" w:rsidR="004E3BAF" w:rsidRPr="002D7405" w:rsidRDefault="004E3BAF" w:rsidP="004E3BAF">
            <w:pPr>
              <w:tabs>
                <w:tab w:val="decimal" w:pos="682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7CA0C57" w14:textId="0C9EA98A" w:rsidR="004E3BAF" w:rsidRPr="002D7405" w:rsidRDefault="00876948" w:rsidP="004E3BAF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E3BAF" w:rsidRPr="002D7405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029</w:t>
            </w:r>
          </w:p>
        </w:tc>
        <w:tc>
          <w:tcPr>
            <w:tcW w:w="288" w:type="dxa"/>
          </w:tcPr>
          <w:p w14:paraId="3D4830C2" w14:textId="77777777" w:rsidR="004E3BAF" w:rsidRPr="002D7405" w:rsidRDefault="004E3BAF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5836370" w14:textId="72096EAE" w:rsidR="004E3BAF" w:rsidRPr="002D7405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  <w:r w:rsidR="002D7405" w:rsidRPr="002D740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52" w:type="dxa"/>
          </w:tcPr>
          <w:p w14:paraId="6C8A74CF" w14:textId="77777777" w:rsidR="004E3BAF" w:rsidRPr="002D7405" w:rsidRDefault="004E3BAF" w:rsidP="004E3BAF">
            <w:pPr>
              <w:tabs>
                <w:tab w:val="decimal" w:pos="864"/>
              </w:tabs>
              <w:spacing w:line="400" w:lineRule="exact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6B02116" w14:textId="0EA00DB9" w:rsidR="004E3BAF" w:rsidRPr="00046328" w:rsidRDefault="00876948" w:rsidP="004E3BAF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E3BAF" w:rsidRPr="002D7405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029</w:t>
            </w:r>
          </w:p>
        </w:tc>
      </w:tr>
      <w:tr w:rsidR="00991AA3" w:rsidRPr="00046328" w14:paraId="51AC8897" w14:textId="77777777" w:rsidTr="00F136E1">
        <w:tc>
          <w:tcPr>
            <w:tcW w:w="3978" w:type="dxa"/>
          </w:tcPr>
          <w:p w14:paraId="7518C008" w14:textId="0B2DB337" w:rsidR="00991AA3" w:rsidRPr="008E5BE3" w:rsidRDefault="00991AA3" w:rsidP="00991AA3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70" w:type="dxa"/>
          </w:tcPr>
          <w:p w14:paraId="518BDBBB" w14:textId="541E19D8" w:rsidR="00991AA3" w:rsidRPr="00B828E0" w:rsidRDefault="00876948" w:rsidP="00991AA3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439</w:t>
            </w:r>
            <w:r w:rsidR="00991AA3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</w:tcPr>
          <w:p w14:paraId="7D797344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747EBD8" w14:textId="01252194" w:rsidR="00991AA3" w:rsidRPr="00046328" w:rsidRDefault="00876948" w:rsidP="00991AA3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991AA3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88" w:type="dxa"/>
          </w:tcPr>
          <w:p w14:paraId="5D2F85EC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331A161" w14:textId="1E4E05F5" w:rsidR="00991AA3" w:rsidRPr="00B828E0" w:rsidRDefault="00876948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439</w:t>
            </w:r>
            <w:r w:rsidR="00991AA3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52" w:type="dxa"/>
          </w:tcPr>
          <w:p w14:paraId="2208B645" w14:textId="77777777" w:rsidR="00991AA3" w:rsidRPr="00046328" w:rsidRDefault="00991AA3" w:rsidP="00991AA3">
            <w:pPr>
              <w:tabs>
                <w:tab w:val="decimal" w:pos="864"/>
              </w:tabs>
              <w:spacing w:line="400" w:lineRule="exact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345391B" w14:textId="26A59E8E" w:rsidR="00991AA3" w:rsidRPr="00046328" w:rsidRDefault="00876948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991AA3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</w:tr>
      <w:tr w:rsidR="00991AA3" w:rsidRPr="00046328" w14:paraId="26109B2A" w14:textId="77777777" w:rsidTr="00F136E1">
        <w:tc>
          <w:tcPr>
            <w:tcW w:w="3978" w:type="dxa"/>
          </w:tcPr>
          <w:p w14:paraId="4B072FE2" w14:textId="77777777" w:rsidR="00991AA3" w:rsidRPr="008E5BE3" w:rsidRDefault="00991AA3" w:rsidP="00991AA3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DC4BC41" w14:textId="77777777" w:rsidR="00991AA3" w:rsidRPr="00B828E0" w:rsidRDefault="00991AA3" w:rsidP="00991AA3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76EA92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011BEAE" w14:textId="77777777" w:rsidR="00991AA3" w:rsidRPr="00046328" w:rsidRDefault="00991AA3" w:rsidP="00991AA3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43CCD24E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3ACE3EA" w14:textId="77777777" w:rsidR="00991AA3" w:rsidRPr="00B828E0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AB04680" w14:textId="77777777" w:rsidR="00991AA3" w:rsidRPr="00046328" w:rsidRDefault="00991AA3" w:rsidP="00991AA3">
            <w:pPr>
              <w:tabs>
                <w:tab w:val="decimal" w:pos="864"/>
              </w:tabs>
              <w:spacing w:line="400" w:lineRule="exact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78D62B6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991AA3" w:rsidRPr="00046328" w14:paraId="7E00561D" w14:textId="77777777" w:rsidTr="00991AA3">
        <w:tc>
          <w:tcPr>
            <w:tcW w:w="3978" w:type="dxa"/>
          </w:tcPr>
          <w:p w14:paraId="7DB07FAC" w14:textId="77777777" w:rsidR="00991AA3" w:rsidRPr="008E5BE3" w:rsidRDefault="00991AA3" w:rsidP="00991AA3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771ED8D3" w14:textId="72FDE120" w:rsidR="00991AA3" w:rsidRPr="00B828E0" w:rsidRDefault="00876948" w:rsidP="00991AA3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14:paraId="757113DB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E13A67B" w14:textId="2D34F362" w:rsidR="00991AA3" w:rsidRPr="00046328" w:rsidRDefault="00876948" w:rsidP="00991AA3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288" w:type="dxa"/>
          </w:tcPr>
          <w:p w14:paraId="22E68225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01B8788" w14:textId="6BCD8379" w:rsidR="00991AA3" w:rsidRPr="00B828E0" w:rsidRDefault="00876948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252" w:type="dxa"/>
          </w:tcPr>
          <w:p w14:paraId="3B2B27D3" w14:textId="77777777" w:rsidR="00991AA3" w:rsidRPr="00046328" w:rsidRDefault="00991AA3" w:rsidP="00991AA3">
            <w:pPr>
              <w:tabs>
                <w:tab w:val="decimal" w:pos="864"/>
              </w:tabs>
              <w:spacing w:line="400" w:lineRule="exact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1A3A512" w14:textId="2D002868" w:rsidR="00991AA3" w:rsidRPr="00046328" w:rsidRDefault="00876948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</w:tr>
      <w:tr w:rsidR="00991AA3" w:rsidRPr="00046328" w14:paraId="21B68BC3" w14:textId="77777777" w:rsidTr="00F136E1">
        <w:tc>
          <w:tcPr>
            <w:tcW w:w="3978" w:type="dxa"/>
          </w:tcPr>
          <w:p w14:paraId="5DF52195" w14:textId="77777777" w:rsidR="00991AA3" w:rsidRPr="00046328" w:rsidRDefault="00991AA3" w:rsidP="00991AA3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016444C" w14:textId="0619CDB8" w:rsidR="00991AA3" w:rsidRPr="00046328" w:rsidRDefault="00876948" w:rsidP="00991AA3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  <w:r w:rsidR="00991AA3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</w:tcPr>
          <w:p w14:paraId="1146D20E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4F530A3" w14:textId="2F81A330" w:rsidR="00991AA3" w:rsidRPr="00046328" w:rsidRDefault="00876948" w:rsidP="00991AA3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288" w:type="dxa"/>
          </w:tcPr>
          <w:p w14:paraId="2D57B6FB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1385E4" w14:textId="3CB0DED9" w:rsidR="00991AA3" w:rsidRPr="00046328" w:rsidRDefault="00876948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  <w:r w:rsidR="00991AA3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52" w:type="dxa"/>
          </w:tcPr>
          <w:p w14:paraId="1D0432FA" w14:textId="77777777" w:rsidR="00991AA3" w:rsidRPr="00046328" w:rsidRDefault="00991AA3" w:rsidP="00991AA3">
            <w:pPr>
              <w:tabs>
                <w:tab w:val="decimal" w:pos="864"/>
              </w:tabs>
              <w:spacing w:line="400" w:lineRule="exact"/>
              <w:ind w:left="-108" w:righ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45246EAC" w14:textId="70D5D87C" w:rsidR="00991AA3" w:rsidRPr="00046328" w:rsidRDefault="00876948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</w:tr>
      <w:tr w:rsidR="00991AA3" w:rsidRPr="00046328" w14:paraId="7C48642B" w14:textId="77777777" w:rsidTr="00F136E1">
        <w:tc>
          <w:tcPr>
            <w:tcW w:w="3978" w:type="dxa"/>
          </w:tcPr>
          <w:p w14:paraId="731C720E" w14:textId="77777777" w:rsidR="00991AA3" w:rsidRPr="00046328" w:rsidRDefault="00991AA3" w:rsidP="00991AA3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25508876" w14:textId="15231799" w:rsidR="00991AA3" w:rsidRPr="00046328" w:rsidRDefault="00876948" w:rsidP="00991AA3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  <w:r w:rsidR="00991AA3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</w:tcPr>
          <w:p w14:paraId="1D8FD6A2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229CE6F" w14:textId="69E78332" w:rsidR="00991AA3" w:rsidRPr="00046328" w:rsidRDefault="00876948" w:rsidP="00991AA3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91AA3" w:rsidRPr="004C3194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288" w:type="dxa"/>
          </w:tcPr>
          <w:p w14:paraId="08E13A0A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37C5093" w14:textId="4BF7063C" w:rsidR="00991AA3" w:rsidRPr="00046328" w:rsidRDefault="00876948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  <w:r w:rsidR="00991AA3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52" w:type="dxa"/>
          </w:tcPr>
          <w:p w14:paraId="132BE10F" w14:textId="77777777" w:rsidR="00991AA3" w:rsidRPr="00046328" w:rsidRDefault="00991AA3" w:rsidP="00991AA3">
            <w:pPr>
              <w:tabs>
                <w:tab w:val="decimal" w:pos="864"/>
              </w:tabs>
              <w:spacing w:line="400" w:lineRule="exact"/>
              <w:ind w:left="-108"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565C522" w14:textId="2D7A1A3C" w:rsidR="00991AA3" w:rsidRPr="00046328" w:rsidRDefault="00876948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91AA3" w:rsidRPr="004C3194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</w:tr>
      <w:tr w:rsidR="00991AA3" w:rsidRPr="00046328" w14:paraId="20082B12" w14:textId="77777777" w:rsidTr="00F136E1">
        <w:tc>
          <w:tcPr>
            <w:tcW w:w="3978" w:type="dxa"/>
          </w:tcPr>
          <w:p w14:paraId="0037B605" w14:textId="77777777" w:rsidR="00991AA3" w:rsidRPr="00046328" w:rsidRDefault="00991AA3" w:rsidP="00991AA3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744E7C9C" w14:textId="6DA79F8F" w:rsidR="00991AA3" w:rsidRPr="00046328" w:rsidRDefault="00876948" w:rsidP="00991AA3">
            <w:pPr>
              <w:tabs>
                <w:tab w:val="decimal" w:pos="949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32</w:t>
            </w:r>
            <w:r w:rsidR="00991AA3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801</w:t>
            </w:r>
          </w:p>
        </w:tc>
        <w:tc>
          <w:tcPr>
            <w:tcW w:w="270" w:type="dxa"/>
          </w:tcPr>
          <w:p w14:paraId="020F5F9E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2D3E453" w14:textId="7747042E" w:rsidR="00991AA3" w:rsidRPr="00046328" w:rsidRDefault="00876948" w:rsidP="00991AA3">
            <w:pPr>
              <w:tabs>
                <w:tab w:val="decimal" w:pos="1022"/>
              </w:tabs>
              <w:spacing w:line="400" w:lineRule="exact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991AA3" w:rsidRPr="004C3194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88" w:type="dxa"/>
          </w:tcPr>
          <w:p w14:paraId="35EB1946" w14:textId="77777777" w:rsidR="00991AA3" w:rsidRPr="00046328" w:rsidRDefault="00991AA3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7356A19" w14:textId="0CC4F878" w:rsidR="00991AA3" w:rsidRPr="00046328" w:rsidRDefault="00876948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32</w:t>
            </w:r>
            <w:r w:rsidR="00991AA3" w:rsidRPr="004E3BAF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30"/>
                <w:szCs w:val="30"/>
                <w:lang w:val="en-US"/>
              </w:rPr>
              <w:t>801</w:t>
            </w:r>
          </w:p>
        </w:tc>
        <w:tc>
          <w:tcPr>
            <w:tcW w:w="252" w:type="dxa"/>
          </w:tcPr>
          <w:p w14:paraId="7734087C" w14:textId="77777777" w:rsidR="00991AA3" w:rsidRPr="00046328" w:rsidRDefault="00991AA3" w:rsidP="00991AA3">
            <w:pPr>
              <w:tabs>
                <w:tab w:val="decimal" w:pos="864"/>
              </w:tabs>
              <w:spacing w:line="400" w:lineRule="exact"/>
              <w:ind w:left="-108"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22368139" w14:textId="769313C5" w:rsidR="00991AA3" w:rsidRPr="00046328" w:rsidRDefault="00876948" w:rsidP="00991AA3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991AA3" w:rsidRPr="004C3194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</w:tr>
    </w:tbl>
    <w:p w14:paraId="09F81F45" w14:textId="77777777" w:rsidR="000826A0" w:rsidRPr="0041025D" w:rsidRDefault="000826A0" w:rsidP="00162BB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8EDA4F3" w14:textId="7077CF4A" w:rsidR="00162BB1" w:rsidRPr="003D3E38" w:rsidRDefault="00162BB1" w:rsidP="00426B4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3E38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31</w:t>
      </w:r>
      <w:r w:rsidRPr="003D3E38">
        <w:rPr>
          <w:rFonts w:ascii="Angsana New" w:hAnsi="Angsana New" w:hint="cs"/>
          <w:sz w:val="30"/>
          <w:szCs w:val="30"/>
        </w:rPr>
        <w:t xml:space="preserve"> </w:t>
      </w:r>
      <w:r w:rsidRPr="003D3E38">
        <w:rPr>
          <w:rFonts w:ascii="Angsana New" w:hAnsi="Angsana New" w:hint="cs"/>
          <w:sz w:val="30"/>
          <w:szCs w:val="30"/>
          <w:cs/>
        </w:rPr>
        <w:t>ธันวาคม</w:t>
      </w:r>
      <w:r w:rsidRPr="003D3E38">
        <w:rPr>
          <w:rFonts w:ascii="Angsana New" w:hAnsi="Angsana New" w:hint="cs"/>
          <w:sz w:val="30"/>
          <w:szCs w:val="30"/>
        </w:rPr>
        <w:t xml:space="preserve">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256</w:t>
      </w:r>
      <w:r w:rsidR="00876948" w:rsidRPr="00876948">
        <w:rPr>
          <w:rFonts w:ascii="Angsana New" w:hAnsi="Angsana New"/>
          <w:sz w:val="30"/>
          <w:szCs w:val="30"/>
          <w:lang w:val="en-US"/>
        </w:rPr>
        <w:t>4</w:t>
      </w:r>
      <w:r w:rsidRPr="003D3E38">
        <w:rPr>
          <w:rFonts w:ascii="Angsana New" w:hAnsi="Angsana New" w:hint="cs"/>
          <w:sz w:val="30"/>
          <w:szCs w:val="30"/>
        </w:rPr>
        <w:t xml:space="preserve"> </w:t>
      </w:r>
      <w:r w:rsidRPr="003D3E38">
        <w:rPr>
          <w:rFonts w:ascii="Angsana New" w:hAnsi="Angsana New" w:hint="cs"/>
          <w:sz w:val="30"/>
          <w:szCs w:val="30"/>
          <w:cs/>
        </w:rPr>
        <w:t xml:space="preserve">และ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31</w:t>
      </w:r>
      <w:r w:rsidRPr="003D3E38">
        <w:rPr>
          <w:rFonts w:ascii="Angsana New" w:hAnsi="Angsana New" w:hint="cs"/>
          <w:sz w:val="30"/>
          <w:szCs w:val="30"/>
        </w:rPr>
        <w:t xml:space="preserve"> </w:t>
      </w:r>
      <w:r w:rsidRPr="003D3E3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256</w:t>
      </w:r>
      <w:r w:rsidR="00876948" w:rsidRPr="00876948">
        <w:rPr>
          <w:rFonts w:ascii="Angsana New" w:hAnsi="Angsana New"/>
          <w:sz w:val="30"/>
          <w:szCs w:val="30"/>
          <w:lang w:val="en-US"/>
        </w:rPr>
        <w:t>4</w:t>
      </w:r>
      <w:r w:rsidRPr="003D3E38">
        <w:rPr>
          <w:rFonts w:ascii="Angsana New" w:hAnsi="Angsana New" w:hint="cs"/>
          <w:sz w:val="30"/>
          <w:szCs w:val="30"/>
        </w:rPr>
        <w:t xml:space="preserve"> </w:t>
      </w:r>
      <w:r w:rsidRPr="003D3E3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1F37DC3" w14:textId="2C7636BA" w:rsidR="005D32A0" w:rsidRPr="0041025D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95F98" w:rsidRPr="0013335C" w14:paraId="2EB50138" w14:textId="77777777" w:rsidTr="00595F98">
        <w:trPr>
          <w:tblHeader/>
        </w:trPr>
        <w:tc>
          <w:tcPr>
            <w:tcW w:w="5940" w:type="dxa"/>
          </w:tcPr>
          <w:p w14:paraId="397273DC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6D39982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95F98" w:rsidRPr="0013335C" w14:paraId="49B2E4BD" w14:textId="77777777" w:rsidTr="00595F98">
        <w:trPr>
          <w:tblHeader/>
        </w:trPr>
        <w:tc>
          <w:tcPr>
            <w:tcW w:w="5940" w:type="dxa"/>
          </w:tcPr>
          <w:p w14:paraId="70FC97E2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55BB170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95F98" w:rsidRPr="0013335C" w14:paraId="7725441C" w14:textId="77777777" w:rsidTr="00595F98">
        <w:trPr>
          <w:tblHeader/>
        </w:trPr>
        <w:tc>
          <w:tcPr>
            <w:tcW w:w="5940" w:type="dxa"/>
          </w:tcPr>
          <w:p w14:paraId="6EFDF256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F46B89E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95F98" w:rsidRPr="0013335C" w14:paraId="4EBDDA29" w14:textId="77777777" w:rsidTr="00595F98">
        <w:tc>
          <w:tcPr>
            <w:tcW w:w="5940" w:type="dxa"/>
          </w:tcPr>
          <w:p w14:paraId="76991D03" w14:textId="385A0A26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AFAEA4F" w14:textId="0EABA53A" w:rsidR="00595F98" w:rsidRPr="005322FF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62BB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62BB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14:paraId="36FBBA08" w14:textId="77777777" w:rsidR="00595F98" w:rsidRPr="0013335C" w:rsidRDefault="00595F9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21C9CF2" w14:textId="79B3323E" w:rsidR="00595F98" w:rsidRPr="005322FF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95F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95F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595F98" w:rsidRPr="0013335C" w14:paraId="6307BA3C" w14:textId="77777777" w:rsidTr="00595F98">
        <w:tc>
          <w:tcPr>
            <w:tcW w:w="5940" w:type="dxa"/>
          </w:tcPr>
          <w:p w14:paraId="6BB2E7A5" w14:textId="1E9C7521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96DA059" w14:textId="37FF8CAC" w:rsidR="00595F98" w:rsidRPr="0013335C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0DAD5678" w14:textId="77777777" w:rsidR="00595F98" w:rsidRPr="0013335C" w:rsidRDefault="00595F9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DDAEECB" w14:textId="4960F3A5" w:rsidR="00595F98" w:rsidRPr="0013335C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595F98" w:rsidRPr="0013335C" w14:paraId="392571E1" w14:textId="77777777" w:rsidTr="00595F98">
        <w:tc>
          <w:tcPr>
            <w:tcW w:w="5940" w:type="dxa"/>
          </w:tcPr>
          <w:p w14:paraId="3A807D7E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E5B219D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95F98" w:rsidRPr="0013335C" w14:paraId="509AA7EB" w14:textId="77777777" w:rsidTr="00595F98">
        <w:tc>
          <w:tcPr>
            <w:tcW w:w="5940" w:type="dxa"/>
          </w:tcPr>
          <w:p w14:paraId="6C8EA9AA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80FD24C" w14:textId="213DFCF5" w:rsidR="00595F98" w:rsidRPr="0013335C" w:rsidRDefault="00876948" w:rsidP="0041025D">
            <w:pPr>
              <w:tabs>
                <w:tab w:val="decimal" w:pos="1150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  <w:r w:rsidR="00AA14BB" w:rsidRPr="00AA14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</w:p>
        </w:tc>
        <w:tc>
          <w:tcPr>
            <w:tcW w:w="284" w:type="dxa"/>
          </w:tcPr>
          <w:p w14:paraId="52038B0B" w14:textId="77777777" w:rsidR="00595F98" w:rsidRPr="0013335C" w:rsidRDefault="00595F98" w:rsidP="0041025D">
            <w:pPr>
              <w:tabs>
                <w:tab w:val="decimal" w:pos="1354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CFA123D" w14:textId="36E3CC0C" w:rsidR="00595F98" w:rsidRPr="0013335C" w:rsidRDefault="00876948" w:rsidP="0041025D">
            <w:pPr>
              <w:tabs>
                <w:tab w:val="decimal" w:pos="1140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595F98" w:rsidRPr="00F563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</w:p>
        </w:tc>
      </w:tr>
      <w:tr w:rsidR="00595F98" w:rsidRPr="0013335C" w14:paraId="69180A84" w14:textId="77777777" w:rsidTr="00595F98">
        <w:tc>
          <w:tcPr>
            <w:tcW w:w="5940" w:type="dxa"/>
          </w:tcPr>
          <w:p w14:paraId="5828C2A7" w14:textId="77777777" w:rsidR="00595F98" w:rsidRPr="0013335C" w:rsidRDefault="00595F98" w:rsidP="0041025D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EC06A2B" w14:textId="4BBF7DD5" w:rsidR="00595F98" w:rsidRPr="0013335C" w:rsidRDefault="00876948" w:rsidP="00AA14BB">
            <w:pPr>
              <w:tabs>
                <w:tab w:val="decimal" w:pos="1151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26B5C3DF" w14:textId="77777777" w:rsidR="00595F98" w:rsidRPr="0013335C" w:rsidRDefault="00595F98" w:rsidP="0041025D">
            <w:pPr>
              <w:tabs>
                <w:tab w:val="decimal" w:pos="1354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6280A18" w14:textId="7B43EAFD" w:rsidR="00595F98" w:rsidRPr="0013335C" w:rsidRDefault="00876948" w:rsidP="0041025D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95F98" w:rsidRPr="0013335C" w14:paraId="3A6AFBEE" w14:textId="77777777" w:rsidTr="00E610AC">
        <w:tc>
          <w:tcPr>
            <w:tcW w:w="5940" w:type="dxa"/>
          </w:tcPr>
          <w:p w14:paraId="5A5854F3" w14:textId="77777777" w:rsidR="00595F98" w:rsidRPr="0013335C" w:rsidRDefault="00595F98" w:rsidP="0041025D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FD6CE" w14:textId="699C409A" w:rsidR="00595F98" w:rsidRPr="0013335C" w:rsidRDefault="00876948" w:rsidP="0041025D">
            <w:pPr>
              <w:tabs>
                <w:tab w:val="decimal" w:pos="1150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 w:rsidR="00AA14BB" w:rsidRPr="00AA14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</w:p>
        </w:tc>
        <w:tc>
          <w:tcPr>
            <w:tcW w:w="284" w:type="dxa"/>
          </w:tcPr>
          <w:p w14:paraId="1FA05F3A" w14:textId="77777777" w:rsidR="00595F98" w:rsidRPr="0013335C" w:rsidRDefault="00595F98" w:rsidP="0041025D">
            <w:pPr>
              <w:tabs>
                <w:tab w:val="decimal" w:pos="1354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671E4FF" w14:textId="1E05E717" w:rsidR="00595F98" w:rsidRPr="0013335C" w:rsidRDefault="00876948" w:rsidP="0041025D">
            <w:pPr>
              <w:tabs>
                <w:tab w:val="decimal" w:pos="1140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  <w:r w:rsidR="00595F98" w:rsidRPr="00C35F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</w:tr>
      <w:tr w:rsidR="00595F98" w:rsidRPr="0013335C" w14:paraId="3C0EDFAB" w14:textId="77777777" w:rsidTr="00E610AC">
        <w:trPr>
          <w:trHeight w:val="49"/>
        </w:trPr>
        <w:tc>
          <w:tcPr>
            <w:tcW w:w="5940" w:type="dxa"/>
          </w:tcPr>
          <w:p w14:paraId="354FA584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D7A71" w14:textId="17AA02E2" w:rsidR="00595F98" w:rsidRPr="0013335C" w:rsidRDefault="00876948" w:rsidP="0041025D">
            <w:pPr>
              <w:tabs>
                <w:tab w:val="decimal" w:pos="1150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920</w:t>
            </w:r>
            <w:r w:rsidR="00AA14BB" w:rsidRPr="00AA14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832</w:t>
            </w:r>
          </w:p>
        </w:tc>
        <w:tc>
          <w:tcPr>
            <w:tcW w:w="284" w:type="dxa"/>
            <w:shd w:val="clear" w:color="auto" w:fill="auto"/>
          </w:tcPr>
          <w:p w14:paraId="0D9F1174" w14:textId="77777777" w:rsidR="00595F98" w:rsidRPr="00F11B48" w:rsidRDefault="00595F98" w:rsidP="0041025D">
            <w:pPr>
              <w:tabs>
                <w:tab w:val="decimal" w:pos="1354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D3ECC" w14:textId="7A19237A" w:rsidR="00595F98" w:rsidRPr="0013335C" w:rsidRDefault="00876948" w:rsidP="0041025D">
            <w:pPr>
              <w:tabs>
                <w:tab w:val="decimal" w:pos="1140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95F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 w:rsidR="00595F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</w:tr>
    </w:tbl>
    <w:p w14:paraId="1E14AF51" w14:textId="7849573F" w:rsidR="00AA14BB" w:rsidRDefault="00C90FEC">
      <w:r>
        <w:tab/>
      </w:r>
    </w:p>
    <w:p w14:paraId="0C97E770" w14:textId="0B3F62B8" w:rsidR="00595F98" w:rsidRPr="00426B46" w:rsidRDefault="00595F98" w:rsidP="002D0999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95F98" w:rsidRPr="00426B46" w14:paraId="5A73550C" w14:textId="77777777" w:rsidTr="00A90973">
        <w:tc>
          <w:tcPr>
            <w:tcW w:w="5940" w:type="dxa"/>
          </w:tcPr>
          <w:p w14:paraId="2E60FE59" w14:textId="1DD0EBF6" w:rsidR="00595F98" w:rsidRPr="00426B46" w:rsidRDefault="00A90973" w:rsidP="00595F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26B4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5A0A5BDF" w14:textId="77777777" w:rsidR="00595F98" w:rsidRPr="00426B46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95F98" w:rsidRPr="00426B46" w14:paraId="3D63321A" w14:textId="77777777" w:rsidTr="00A90973">
        <w:tc>
          <w:tcPr>
            <w:tcW w:w="5940" w:type="dxa"/>
          </w:tcPr>
          <w:p w14:paraId="1592A1CD" w14:textId="77777777" w:rsidR="00595F98" w:rsidRPr="00426B46" w:rsidRDefault="00595F98" w:rsidP="00595F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555F34A" w14:textId="77777777" w:rsidR="00595F98" w:rsidRPr="00426B46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95F98" w:rsidRPr="00426B46" w14:paraId="2EC55B02" w14:textId="77777777" w:rsidTr="00A90973">
        <w:tc>
          <w:tcPr>
            <w:tcW w:w="5940" w:type="dxa"/>
          </w:tcPr>
          <w:p w14:paraId="2185EF95" w14:textId="77777777" w:rsidR="00595F98" w:rsidRPr="00426B46" w:rsidRDefault="00595F98" w:rsidP="00595F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2A44DC54" w14:textId="77777777" w:rsidR="00595F98" w:rsidRPr="00426B46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62BB1" w:rsidRPr="00426B46" w14:paraId="229EECC3" w14:textId="77777777" w:rsidTr="00A90973">
        <w:tc>
          <w:tcPr>
            <w:tcW w:w="5940" w:type="dxa"/>
          </w:tcPr>
          <w:p w14:paraId="43F7A1D5" w14:textId="46BDD486" w:rsidR="00162BB1" w:rsidRPr="00426B46" w:rsidRDefault="00162BB1" w:rsidP="00162B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26B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0E083E8D" w14:textId="10E3A13D" w:rsidR="00162BB1" w:rsidRPr="00426B46" w:rsidRDefault="00876948" w:rsidP="00426B46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62BB1" w:rsidRPr="00426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62BB1" w:rsidRPr="00426B4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6D54565A" w14:textId="77777777" w:rsidR="00162BB1" w:rsidRPr="00426B46" w:rsidRDefault="00162BB1" w:rsidP="00426B46">
            <w:pPr>
              <w:tabs>
                <w:tab w:val="decimal" w:pos="135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57819E33" w14:textId="2032DBC7" w:rsidR="00162BB1" w:rsidRPr="00426B46" w:rsidRDefault="00876948" w:rsidP="00426B46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62BB1" w:rsidRPr="00426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62BB1" w:rsidRPr="00426B4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162BB1" w:rsidRPr="00426B46" w14:paraId="638E94EF" w14:textId="77777777" w:rsidTr="00A90973">
        <w:tc>
          <w:tcPr>
            <w:tcW w:w="5940" w:type="dxa"/>
          </w:tcPr>
          <w:p w14:paraId="6441230E" w14:textId="6E644240" w:rsidR="00162BB1" w:rsidRPr="00426B46" w:rsidRDefault="00162BB1" w:rsidP="00162B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1EACD4B" w14:textId="16E9654B" w:rsidR="00162BB1" w:rsidRPr="00426B46" w:rsidRDefault="00876948" w:rsidP="00426B46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17D27DBB" w14:textId="77777777" w:rsidR="00162BB1" w:rsidRPr="00426B46" w:rsidRDefault="00162BB1" w:rsidP="00426B46">
            <w:pPr>
              <w:tabs>
                <w:tab w:val="decimal" w:pos="135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12E2D5A" w14:textId="2C8A96FF" w:rsidR="00162BB1" w:rsidRPr="00426B46" w:rsidRDefault="00876948" w:rsidP="00426B46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62BB1" w:rsidRPr="00426B46" w14:paraId="49E94595" w14:textId="77777777" w:rsidTr="00A90973">
        <w:tc>
          <w:tcPr>
            <w:tcW w:w="5940" w:type="dxa"/>
          </w:tcPr>
          <w:p w14:paraId="6FF47A5A" w14:textId="77777777" w:rsidR="00162BB1" w:rsidRPr="00426B46" w:rsidRDefault="00162BB1" w:rsidP="00162BB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1106B8B9" w14:textId="77777777" w:rsidR="00162BB1" w:rsidRPr="00426B46" w:rsidRDefault="00162BB1" w:rsidP="00162B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6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0FEC" w:rsidRPr="00426B46" w14:paraId="0312811D" w14:textId="77777777" w:rsidTr="00A90973">
        <w:tc>
          <w:tcPr>
            <w:tcW w:w="5940" w:type="dxa"/>
          </w:tcPr>
          <w:p w14:paraId="04D3CD11" w14:textId="517E7457" w:rsidR="00C90FEC" w:rsidRPr="00426B46" w:rsidRDefault="00C90FEC" w:rsidP="00162BB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90FEC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4C6EBF65" w14:textId="4389CA2A" w:rsidR="00C90FEC" w:rsidRPr="00C90FEC" w:rsidRDefault="00876948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84" w:type="dxa"/>
          </w:tcPr>
          <w:p w14:paraId="4FB164B3" w14:textId="77777777" w:rsidR="00C90FEC" w:rsidRPr="00426B46" w:rsidRDefault="00C90FEC" w:rsidP="00162BB1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63710D27" w14:textId="6BA9127C" w:rsidR="00C90FEC" w:rsidRPr="00426B46" w:rsidRDefault="00C90FEC" w:rsidP="00C90FEC">
            <w:pPr>
              <w:tabs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62BB1" w:rsidRPr="00426B46" w14:paraId="1FD9D9F7" w14:textId="77777777" w:rsidTr="00A90973">
        <w:tc>
          <w:tcPr>
            <w:tcW w:w="5940" w:type="dxa"/>
          </w:tcPr>
          <w:p w14:paraId="534FCF22" w14:textId="77777777" w:rsidR="00162BB1" w:rsidRPr="00426B46" w:rsidRDefault="00162BB1" w:rsidP="00162BB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26B4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37CA359A" w14:textId="24C9FD88" w:rsidR="00162BB1" w:rsidRPr="00426B46" w:rsidRDefault="00876948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90FEC" w:rsidRPr="00C90F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</w:p>
        </w:tc>
        <w:tc>
          <w:tcPr>
            <w:tcW w:w="284" w:type="dxa"/>
          </w:tcPr>
          <w:p w14:paraId="63771E26" w14:textId="77777777" w:rsidR="00162BB1" w:rsidRPr="00426B46" w:rsidRDefault="00162BB1" w:rsidP="00162BB1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6BCC8366" w14:textId="3D875644" w:rsidR="00162BB1" w:rsidRPr="00426B46" w:rsidRDefault="00876948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62BB1" w:rsidRPr="00426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</w:tr>
      <w:tr w:rsidR="00162BB1" w:rsidRPr="00426B46" w14:paraId="4EAFED55" w14:textId="77777777" w:rsidTr="00226B52">
        <w:tc>
          <w:tcPr>
            <w:tcW w:w="5940" w:type="dxa"/>
          </w:tcPr>
          <w:p w14:paraId="038BA097" w14:textId="77777777" w:rsidR="00162BB1" w:rsidRPr="00426B46" w:rsidRDefault="00162BB1" w:rsidP="00162B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6B4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C7BC0" w14:textId="5CE553E8" w:rsidR="00162BB1" w:rsidRPr="00426B46" w:rsidRDefault="00876948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  <w:tc>
          <w:tcPr>
            <w:tcW w:w="284" w:type="dxa"/>
          </w:tcPr>
          <w:p w14:paraId="744445BF" w14:textId="77777777" w:rsidR="00162BB1" w:rsidRPr="00426B46" w:rsidRDefault="00162BB1" w:rsidP="00162BB1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3497C9" w14:textId="62FF8038" w:rsidR="00162BB1" w:rsidRPr="00426B46" w:rsidRDefault="00876948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</w:tr>
      <w:tr w:rsidR="00162BB1" w:rsidRPr="00426B46" w14:paraId="5FB25B3C" w14:textId="77777777" w:rsidTr="00226B52">
        <w:tc>
          <w:tcPr>
            <w:tcW w:w="5940" w:type="dxa"/>
          </w:tcPr>
          <w:p w14:paraId="4E30C4B3" w14:textId="77777777" w:rsidR="00162BB1" w:rsidRPr="00426B46" w:rsidRDefault="00162BB1" w:rsidP="00162B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D34E" w14:textId="3B665BAE" w:rsidR="00162BB1" w:rsidRPr="00426B46" w:rsidRDefault="00876948" w:rsidP="00C90FEC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0FEC" w:rsidRPr="00C90F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070</w:t>
            </w:r>
          </w:p>
        </w:tc>
        <w:tc>
          <w:tcPr>
            <w:tcW w:w="284" w:type="dxa"/>
            <w:shd w:val="clear" w:color="auto" w:fill="auto"/>
          </w:tcPr>
          <w:p w14:paraId="7B152DBA" w14:textId="77777777" w:rsidR="00162BB1" w:rsidRPr="00426B46" w:rsidRDefault="00162BB1" w:rsidP="00162BB1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822F7" w14:textId="0E950FB7" w:rsidR="00162BB1" w:rsidRPr="00426B46" w:rsidRDefault="00876948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62BB1"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</w:p>
        </w:tc>
      </w:tr>
    </w:tbl>
    <w:p w14:paraId="1A9682DB" w14:textId="054C2DD9" w:rsidR="00AA14BB" w:rsidRDefault="00AA14BB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C90FEC" w:rsidRPr="00046328" w14:paraId="47E61092" w14:textId="77777777" w:rsidTr="00991AA3">
        <w:tc>
          <w:tcPr>
            <w:tcW w:w="5940" w:type="dxa"/>
          </w:tcPr>
          <w:p w14:paraId="32A5A2F6" w14:textId="7A75AD7F" w:rsidR="00C90FEC" w:rsidRPr="00046328" w:rsidRDefault="00C90FEC" w:rsidP="00991AA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176990D6" w14:textId="77777777" w:rsidR="00C90FEC" w:rsidRPr="00046328" w:rsidRDefault="00C90FEC" w:rsidP="00991A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90FEC" w:rsidRPr="00046328" w14:paraId="4EEBF91F" w14:textId="77777777" w:rsidTr="00991AA3">
        <w:tc>
          <w:tcPr>
            <w:tcW w:w="5940" w:type="dxa"/>
          </w:tcPr>
          <w:p w14:paraId="60169F08" w14:textId="77777777" w:rsidR="00C90FEC" w:rsidRPr="00046328" w:rsidRDefault="00C90FEC" w:rsidP="00991AA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5EDFE89F" w14:textId="77777777" w:rsidR="00C90FEC" w:rsidRPr="00046328" w:rsidRDefault="00C90FEC" w:rsidP="00991A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C90FEC" w:rsidRPr="00046328" w14:paraId="799A1123" w14:textId="77777777" w:rsidTr="00991AA3">
        <w:tc>
          <w:tcPr>
            <w:tcW w:w="5940" w:type="dxa"/>
          </w:tcPr>
          <w:p w14:paraId="4DC1008A" w14:textId="77777777" w:rsidR="00C90FEC" w:rsidRPr="00046328" w:rsidRDefault="00C90FEC" w:rsidP="00991AA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03E85A7" w14:textId="77777777" w:rsidR="00C90FEC" w:rsidRPr="00046328" w:rsidRDefault="00C90FEC" w:rsidP="00991A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90FEC" w:rsidRPr="00046328" w14:paraId="227E81B5" w14:textId="77777777" w:rsidTr="00991AA3">
        <w:tc>
          <w:tcPr>
            <w:tcW w:w="5940" w:type="dxa"/>
          </w:tcPr>
          <w:p w14:paraId="269051C5" w14:textId="77777777" w:rsidR="00C90FEC" w:rsidRPr="00046328" w:rsidRDefault="00C90FEC" w:rsidP="00991AA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99DC391" w14:textId="026D75F1" w:rsidR="00C90FEC" w:rsidRPr="00046328" w:rsidRDefault="00876948" w:rsidP="00991AA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C90F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4" w:type="dxa"/>
          </w:tcPr>
          <w:p w14:paraId="046452B8" w14:textId="77777777" w:rsidR="00C90FEC" w:rsidRPr="00046328" w:rsidRDefault="00C90FEC" w:rsidP="00991AA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7C6036F" w14:textId="3ABD63C4" w:rsidR="00C90FEC" w:rsidRPr="00046328" w:rsidRDefault="00876948" w:rsidP="00991AA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C90FEC"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0FEC" w:rsidRPr="0004632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C90FEC" w:rsidRPr="00046328" w14:paraId="0C1625B1" w14:textId="77777777" w:rsidTr="00991AA3">
        <w:tc>
          <w:tcPr>
            <w:tcW w:w="5940" w:type="dxa"/>
          </w:tcPr>
          <w:p w14:paraId="6A42C20F" w14:textId="0F8DD0B5" w:rsidR="00C90FEC" w:rsidRPr="00046328" w:rsidRDefault="00C90FEC" w:rsidP="00991AA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เงินปันผลค้างรับ</w:t>
            </w:r>
          </w:p>
        </w:tc>
        <w:tc>
          <w:tcPr>
            <w:tcW w:w="1440" w:type="dxa"/>
          </w:tcPr>
          <w:p w14:paraId="1E1BBA54" w14:textId="207CF005" w:rsidR="00C90FEC" w:rsidRPr="00046328" w:rsidRDefault="00876948" w:rsidP="00991AA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28C7EC2D" w14:textId="77777777" w:rsidR="00C90FEC" w:rsidRPr="00046328" w:rsidRDefault="00C90FEC" w:rsidP="00991AA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8BC5503" w14:textId="3E7A78BA" w:rsidR="00C90FEC" w:rsidRPr="00046328" w:rsidRDefault="00876948" w:rsidP="00991AA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90FEC" w:rsidRPr="00046328" w14:paraId="7EDD9AF1" w14:textId="77777777" w:rsidTr="00991AA3">
        <w:tc>
          <w:tcPr>
            <w:tcW w:w="5940" w:type="dxa"/>
          </w:tcPr>
          <w:p w14:paraId="48B0A35C" w14:textId="77777777" w:rsidR="00C90FEC" w:rsidRPr="00046328" w:rsidRDefault="00C90FEC" w:rsidP="00991AA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3B77D2C5" w14:textId="77777777" w:rsidR="00C90FEC" w:rsidRPr="00046328" w:rsidRDefault="00C90FEC" w:rsidP="00991A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0FEC" w:rsidRPr="00046328" w14:paraId="13DE098D" w14:textId="77777777" w:rsidTr="00991AA3">
        <w:tc>
          <w:tcPr>
            <w:tcW w:w="5940" w:type="dxa"/>
          </w:tcPr>
          <w:p w14:paraId="168E056A" w14:textId="77777777" w:rsidR="00C90FEC" w:rsidRPr="00046328" w:rsidRDefault="00C90FEC" w:rsidP="00991AA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17282B5" w14:textId="263225C4" w:rsidR="00C90FEC" w:rsidRPr="00046328" w:rsidRDefault="00876948" w:rsidP="00991AA3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  <w:r w:rsidR="00C90FEC" w:rsidRPr="00C90F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688</w:t>
            </w:r>
          </w:p>
        </w:tc>
        <w:tc>
          <w:tcPr>
            <w:tcW w:w="284" w:type="dxa"/>
            <w:vAlign w:val="bottom"/>
          </w:tcPr>
          <w:p w14:paraId="010D335F" w14:textId="77777777" w:rsidR="00C90FEC" w:rsidRPr="00046328" w:rsidRDefault="00C90FEC" w:rsidP="00991AA3">
            <w:pPr>
              <w:pStyle w:val="Heading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72788047" w14:textId="7DCA012E" w:rsidR="00C90FEC" w:rsidRPr="00046328" w:rsidRDefault="00C90FEC" w:rsidP="00C90FEC">
            <w:pPr>
              <w:tabs>
                <w:tab w:val="decimal" w:pos="7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1AB44DB" w14:textId="77777777" w:rsidR="00C90FEC" w:rsidRPr="00991AA3" w:rsidRDefault="00C90FEC">
      <w:pPr>
        <w:rPr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170"/>
        <w:gridCol w:w="270"/>
        <w:gridCol w:w="1440"/>
        <w:gridCol w:w="284"/>
        <w:gridCol w:w="1426"/>
      </w:tblGrid>
      <w:tr w:rsidR="00AA14BB" w:rsidRPr="00426B46" w14:paraId="139E8DCC" w14:textId="3F68ABB5" w:rsidTr="00AA14BB">
        <w:tc>
          <w:tcPr>
            <w:tcW w:w="2970" w:type="dxa"/>
          </w:tcPr>
          <w:p w14:paraId="4C759944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5AB88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1125479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73F9E85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EB111C1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6A031737" w14:textId="68B5A840" w:rsidR="00AA14BB" w:rsidRPr="00426B46" w:rsidRDefault="00AA14BB" w:rsidP="00426B46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A14BB" w:rsidRPr="00426B46" w14:paraId="11E7D0D1" w14:textId="08D915C1" w:rsidTr="00AA14BB">
        <w:tc>
          <w:tcPr>
            <w:tcW w:w="2970" w:type="dxa"/>
          </w:tcPr>
          <w:p w14:paraId="66CE9D29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F700BEF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88681BA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B2B955C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20DCDA0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46965FD9" w14:textId="77777777" w:rsidR="00AA14BB" w:rsidRPr="00426B46" w:rsidRDefault="00AA14BB" w:rsidP="00426B46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AA14BB" w:rsidRPr="00426B46" w14:paraId="27C9634B" w14:textId="06872CC9" w:rsidTr="00AA14BB">
        <w:tc>
          <w:tcPr>
            <w:tcW w:w="2970" w:type="dxa"/>
          </w:tcPr>
          <w:p w14:paraId="05429242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65F1A785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2B48657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62927618" w14:textId="77777777" w:rsidR="00AA14BB" w:rsidRPr="00426B46" w:rsidRDefault="00AA14BB" w:rsidP="00426B46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AA14BB" w:rsidRPr="00426B46" w14:paraId="1B1FE435" w14:textId="1349DD64" w:rsidTr="00AA14BB">
        <w:tc>
          <w:tcPr>
            <w:tcW w:w="2970" w:type="dxa"/>
          </w:tcPr>
          <w:p w14:paraId="73F3064A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26B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426B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260" w:type="dxa"/>
          </w:tcPr>
          <w:p w14:paraId="4D45411D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4DFD5AA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A14DCAF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D62FE38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79BF593F" w14:textId="68FF8CA9" w:rsidR="00AA14BB" w:rsidRPr="00426B46" w:rsidRDefault="00876948" w:rsidP="00426B4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A14BB" w:rsidRPr="00426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A14BB" w:rsidRPr="00426B4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3CCFBADA" w14:textId="77777777" w:rsidR="00AA14BB" w:rsidRPr="00426B46" w:rsidRDefault="00AA14BB" w:rsidP="00426B46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8400581" w14:textId="35186CA3" w:rsidR="00AA14BB" w:rsidRPr="00426B46" w:rsidRDefault="00876948" w:rsidP="00426B4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A14BB" w:rsidRPr="00426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A14BB" w:rsidRPr="00426B4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AA14BB" w:rsidRPr="00426B46" w14:paraId="24993000" w14:textId="21E596CB" w:rsidTr="00AA14BB">
        <w:tc>
          <w:tcPr>
            <w:tcW w:w="2970" w:type="dxa"/>
          </w:tcPr>
          <w:p w14:paraId="31827D87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6166753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486DFB3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540BC4E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F84D3DA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5C03208" w14:textId="696C9DA2" w:rsidR="00AA14BB" w:rsidRPr="00426B46" w:rsidRDefault="00876948" w:rsidP="00426B4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094C1C99" w14:textId="77777777" w:rsidR="00AA14BB" w:rsidRPr="00426B46" w:rsidRDefault="00AA14BB" w:rsidP="00426B46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47F1DC31" w14:textId="19093E1F" w:rsidR="00AA14BB" w:rsidRPr="00426B46" w:rsidRDefault="00876948" w:rsidP="00426B4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AA14BB" w:rsidRPr="00426B46" w14:paraId="4439BDDB" w14:textId="68E9F367" w:rsidTr="00AA14BB">
        <w:tc>
          <w:tcPr>
            <w:tcW w:w="2970" w:type="dxa"/>
          </w:tcPr>
          <w:p w14:paraId="23D32E91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77AE3DD9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87B17A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5AB09B11" w14:textId="77777777" w:rsidR="00AA14BB" w:rsidRPr="00426B46" w:rsidRDefault="00AA14BB" w:rsidP="00426B4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6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A14BB" w:rsidRPr="00426B46" w14:paraId="7ABD5AC9" w14:textId="0CA041C6" w:rsidTr="00AA14BB">
        <w:tc>
          <w:tcPr>
            <w:tcW w:w="2970" w:type="dxa"/>
          </w:tcPr>
          <w:p w14:paraId="76355CDD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26B4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838701C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831DCAE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BEBD874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1DB9A6E" w14:textId="77777777" w:rsidR="00AA14BB" w:rsidRPr="00426B46" w:rsidRDefault="00AA14BB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C041F5" w14:textId="56F0AEB1" w:rsidR="00AA14BB" w:rsidRPr="00426B46" w:rsidRDefault="00876948" w:rsidP="00426B4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92</w:t>
            </w:r>
            <w:r w:rsidR="00991AA3" w:rsidRPr="00991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514</w:t>
            </w:r>
          </w:p>
        </w:tc>
        <w:tc>
          <w:tcPr>
            <w:tcW w:w="284" w:type="dxa"/>
            <w:shd w:val="clear" w:color="auto" w:fill="auto"/>
          </w:tcPr>
          <w:p w14:paraId="0AAF1F3C" w14:textId="77777777" w:rsidR="00AA14BB" w:rsidRPr="00426B46" w:rsidRDefault="00AA14BB" w:rsidP="00426B46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7B4E025B" w14:textId="53FF4D8C" w:rsidR="00AA14BB" w:rsidRPr="00426B46" w:rsidRDefault="00876948" w:rsidP="00426B4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AA14BB"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</w:tr>
    </w:tbl>
    <w:p w14:paraId="4AAFC53C" w14:textId="77777777" w:rsidR="001630A0" w:rsidRPr="00991AA3" w:rsidRDefault="001630A0" w:rsidP="00A9097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693191" w:rsidRPr="00426B46" w14:paraId="0E6D1673" w14:textId="77777777" w:rsidTr="00A90973">
        <w:tc>
          <w:tcPr>
            <w:tcW w:w="5940" w:type="dxa"/>
          </w:tcPr>
          <w:p w14:paraId="1A8614B2" w14:textId="77777777" w:rsidR="00693191" w:rsidRPr="00426B46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4D4AFE8" w14:textId="77777777" w:rsidR="00693191" w:rsidRPr="00426B46" w:rsidRDefault="00693191" w:rsidP="00A909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93191" w:rsidRPr="00426B46" w14:paraId="471CE105" w14:textId="77777777" w:rsidTr="00A90973">
        <w:tc>
          <w:tcPr>
            <w:tcW w:w="5940" w:type="dxa"/>
          </w:tcPr>
          <w:p w14:paraId="0A02F1FA" w14:textId="77777777" w:rsidR="00693191" w:rsidRPr="00426B46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E09C024" w14:textId="77777777" w:rsidR="00693191" w:rsidRPr="00426B46" w:rsidRDefault="00693191" w:rsidP="00A909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693191" w:rsidRPr="00426B46" w14:paraId="5CA5CD49" w14:textId="77777777" w:rsidTr="00A90973">
        <w:tc>
          <w:tcPr>
            <w:tcW w:w="5940" w:type="dxa"/>
          </w:tcPr>
          <w:p w14:paraId="39F162A5" w14:textId="77777777" w:rsidR="00693191" w:rsidRPr="00426B46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C622802" w14:textId="77777777" w:rsidR="00693191" w:rsidRPr="00426B46" w:rsidRDefault="00693191" w:rsidP="00A909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891727" w:rsidRPr="00426B46" w14:paraId="350132DC" w14:textId="77777777" w:rsidTr="00A90973">
        <w:tc>
          <w:tcPr>
            <w:tcW w:w="5940" w:type="dxa"/>
          </w:tcPr>
          <w:p w14:paraId="16679A9C" w14:textId="5582BAE3" w:rsidR="00891727" w:rsidRPr="00426B46" w:rsidRDefault="00891727" w:rsidP="0089172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26B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1FA3094C" w14:textId="4B7CC839" w:rsidR="00891727" w:rsidRPr="00426B46" w:rsidRDefault="00876948" w:rsidP="0089172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91727" w:rsidRPr="00426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91727" w:rsidRPr="00426B4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14:paraId="4CA86C0B" w14:textId="77777777" w:rsidR="00891727" w:rsidRPr="00426B46" w:rsidRDefault="00891727" w:rsidP="0089172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445CE1D" w14:textId="3D7110BC" w:rsidR="00891727" w:rsidRPr="00426B46" w:rsidRDefault="00876948" w:rsidP="0089172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91727" w:rsidRPr="00426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1727" w:rsidRPr="00426B4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891727" w:rsidRPr="00426B46" w14:paraId="40E70C67" w14:textId="77777777" w:rsidTr="00A90973">
        <w:tc>
          <w:tcPr>
            <w:tcW w:w="5940" w:type="dxa"/>
          </w:tcPr>
          <w:p w14:paraId="5FC14D66" w14:textId="7420829E" w:rsidR="00891727" w:rsidRPr="00426B46" w:rsidRDefault="00891727" w:rsidP="0089172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5C320C4" w14:textId="450B969A" w:rsidR="00891727" w:rsidRPr="00426B46" w:rsidRDefault="00876948" w:rsidP="0089172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79CCC974" w14:textId="77777777" w:rsidR="00891727" w:rsidRPr="00426B46" w:rsidRDefault="00891727" w:rsidP="0089172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0596791" w14:textId="7A598E65" w:rsidR="00891727" w:rsidRPr="00426B46" w:rsidRDefault="00876948" w:rsidP="0089172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91727" w:rsidRPr="00426B46" w14:paraId="13613C22" w14:textId="77777777" w:rsidTr="00A90973">
        <w:tc>
          <w:tcPr>
            <w:tcW w:w="5940" w:type="dxa"/>
          </w:tcPr>
          <w:p w14:paraId="7AD3A661" w14:textId="77777777" w:rsidR="00891727" w:rsidRPr="00426B46" w:rsidRDefault="00891727" w:rsidP="0089172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4A2C4B6" w14:textId="77777777" w:rsidR="00891727" w:rsidRPr="00426B46" w:rsidRDefault="00891727" w:rsidP="00891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26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91727" w:rsidRPr="00426B46" w14:paraId="1E9D7E93" w14:textId="77777777" w:rsidTr="00A90973">
        <w:tc>
          <w:tcPr>
            <w:tcW w:w="5940" w:type="dxa"/>
          </w:tcPr>
          <w:p w14:paraId="144C98CE" w14:textId="77777777" w:rsidR="00891727" w:rsidRPr="00426B46" w:rsidRDefault="00891727" w:rsidP="0089172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6B4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98ED001" w14:textId="1D6F82FD" w:rsidR="00891727" w:rsidRPr="00426B46" w:rsidRDefault="00876948" w:rsidP="00891727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  <w:r w:rsidR="00991AA3" w:rsidRPr="00991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284" w:type="dxa"/>
            <w:shd w:val="clear" w:color="auto" w:fill="auto"/>
          </w:tcPr>
          <w:p w14:paraId="56CEA6E8" w14:textId="77777777" w:rsidR="00891727" w:rsidRPr="00426B46" w:rsidRDefault="00891727" w:rsidP="0089172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50E5E560" w14:textId="411B80A1" w:rsidR="00891727" w:rsidRPr="00426B46" w:rsidRDefault="00876948" w:rsidP="00891727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</w:t>
            </w:r>
            <w:r w:rsidR="00891727"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</w:p>
        </w:tc>
      </w:tr>
    </w:tbl>
    <w:p w14:paraId="63C9BC9D" w14:textId="7FA721BD" w:rsidR="00991AA3" w:rsidRDefault="00991AA3" w:rsidP="00A9097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9C65AA7" w14:textId="59909068" w:rsidR="00991AA3" w:rsidRDefault="00991AA3" w:rsidP="00A9097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A00DA86" w14:textId="2DCBFA02" w:rsidR="00991AA3" w:rsidRDefault="00991AA3" w:rsidP="00A9097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0542E277" w14:textId="71F6AA7F" w:rsidR="00991AA3" w:rsidRDefault="00991AA3" w:rsidP="00A9097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EF7BDFA" w14:textId="213FF2C5" w:rsidR="00991AA3" w:rsidRDefault="00991AA3" w:rsidP="00A9097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D5125F7" w14:textId="1D2A49A0" w:rsidR="00991AA3" w:rsidRDefault="00991AA3" w:rsidP="00A9097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A57513E" w14:textId="02D4BABA" w:rsidR="00991AA3" w:rsidRDefault="00991AA3" w:rsidP="00A9097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60C2725" w14:textId="0B468B6A" w:rsidR="00991AA3" w:rsidRDefault="00991AA3" w:rsidP="00A9097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C5F2B3D" w14:textId="77777777" w:rsidR="00991AA3" w:rsidRPr="00991AA3" w:rsidRDefault="00991AA3" w:rsidP="00A9097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693191" w:rsidRPr="00A90973" w14:paraId="03BCCC34" w14:textId="77777777" w:rsidTr="00A90973">
        <w:tc>
          <w:tcPr>
            <w:tcW w:w="5940" w:type="dxa"/>
          </w:tcPr>
          <w:p w14:paraId="73DBDDF4" w14:textId="7179AE9E" w:rsidR="00693191" w:rsidRPr="00A90973" w:rsidRDefault="00426B46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lastRenderedPageBreak/>
              <w:br w:type="page"/>
            </w:r>
            <w:r w:rsidR="00A90973">
              <w:br w:type="page"/>
            </w:r>
          </w:p>
        </w:tc>
        <w:tc>
          <w:tcPr>
            <w:tcW w:w="3150" w:type="dxa"/>
            <w:gridSpan w:val="3"/>
          </w:tcPr>
          <w:p w14:paraId="54DED5CC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93191" w:rsidRPr="00A90973" w14:paraId="1848F265" w14:textId="77777777" w:rsidTr="00A90973">
        <w:tc>
          <w:tcPr>
            <w:tcW w:w="5940" w:type="dxa"/>
          </w:tcPr>
          <w:p w14:paraId="7CF2993D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EDBBC4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693191" w:rsidRPr="00A90973" w14:paraId="45F6C2EE" w14:textId="77777777" w:rsidTr="00A90973">
        <w:tc>
          <w:tcPr>
            <w:tcW w:w="5940" w:type="dxa"/>
          </w:tcPr>
          <w:p w14:paraId="4187DC45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41A09CD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93191" w:rsidRPr="00A90973" w14:paraId="0F7C80AB" w14:textId="77777777" w:rsidTr="00A90973">
        <w:tc>
          <w:tcPr>
            <w:tcW w:w="5940" w:type="dxa"/>
          </w:tcPr>
          <w:p w14:paraId="06D87B07" w14:textId="39C2AE8A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39F47C35" w14:textId="37BA7FA5" w:rsidR="00693191" w:rsidRPr="00A90973" w:rsidRDefault="00876948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9172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917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14:paraId="734DD93A" w14:textId="77777777" w:rsidR="00693191" w:rsidRPr="00A90973" w:rsidRDefault="00693191" w:rsidP="00A90973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0C9371AC" w14:textId="3C587966" w:rsidR="00693191" w:rsidRPr="00A90973" w:rsidRDefault="00876948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93191" w:rsidRPr="00A909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3191" w:rsidRPr="00A90973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693191" w:rsidRPr="00A90973" w14:paraId="24B8F384" w14:textId="77777777" w:rsidTr="00A90973">
        <w:tc>
          <w:tcPr>
            <w:tcW w:w="5940" w:type="dxa"/>
          </w:tcPr>
          <w:p w14:paraId="26A10CEA" w14:textId="4F9A523C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B79286E" w14:textId="6023610A" w:rsidR="00693191" w:rsidRPr="00A90973" w:rsidRDefault="00876948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4210B903" w14:textId="77777777" w:rsidR="00693191" w:rsidRPr="00A90973" w:rsidRDefault="00693191" w:rsidP="00A90973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169672A5" w14:textId="0DDAA47F" w:rsidR="00693191" w:rsidRPr="00A90973" w:rsidRDefault="00876948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93191" w:rsidRPr="00A90973" w14:paraId="5C0F84BA" w14:textId="77777777" w:rsidTr="00A90973">
        <w:tc>
          <w:tcPr>
            <w:tcW w:w="5940" w:type="dxa"/>
          </w:tcPr>
          <w:p w14:paraId="6662E50B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F9CBE2" w14:textId="77777777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0968" w:rsidRPr="00A90973" w14:paraId="0BF4FC47" w14:textId="77777777" w:rsidTr="00A90973">
        <w:tc>
          <w:tcPr>
            <w:tcW w:w="5940" w:type="dxa"/>
          </w:tcPr>
          <w:p w14:paraId="5A63B580" w14:textId="77777777" w:rsidR="009B0968" w:rsidRPr="00A90973" w:rsidRDefault="009B096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E36D8DA" w14:textId="5F2792D6" w:rsidR="009B0968" w:rsidRPr="00A90973" w:rsidRDefault="0087694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991AA3" w:rsidRPr="00991AA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84" w:type="dxa"/>
          </w:tcPr>
          <w:p w14:paraId="5929E581" w14:textId="77777777" w:rsidR="009B0968" w:rsidRPr="00A90973" w:rsidRDefault="009B0968" w:rsidP="00A9097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7567C8D" w14:textId="38F6DDA9" w:rsidR="009B0968" w:rsidRPr="00A90973" w:rsidRDefault="0087694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="009B0968" w:rsidRPr="00A909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</w:tr>
      <w:tr w:rsidR="009B0968" w:rsidRPr="00A90973" w14:paraId="03BD9C4B" w14:textId="77777777" w:rsidTr="00A90973">
        <w:tc>
          <w:tcPr>
            <w:tcW w:w="5940" w:type="dxa"/>
          </w:tcPr>
          <w:p w14:paraId="507ED51B" w14:textId="77777777" w:rsidR="009B0968" w:rsidRPr="00A90973" w:rsidRDefault="009B096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CC2582F" w14:textId="56090ABA" w:rsidR="009B0968" w:rsidRPr="00A90973" w:rsidRDefault="0087694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91AA3" w:rsidRPr="00991AA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84" w:type="dxa"/>
          </w:tcPr>
          <w:p w14:paraId="36BDC1B7" w14:textId="77777777" w:rsidR="009B0968" w:rsidRPr="00A90973" w:rsidRDefault="009B0968" w:rsidP="00A9097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BD5DA0" w14:textId="3745555F" w:rsidR="009B0968" w:rsidRPr="00A90973" w:rsidRDefault="0087694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B0968" w:rsidRPr="00A909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</w:tr>
      <w:tr w:rsidR="001617A5" w:rsidRPr="00A90973" w14:paraId="6E754F83" w14:textId="77777777" w:rsidTr="00A90973">
        <w:tc>
          <w:tcPr>
            <w:tcW w:w="5940" w:type="dxa"/>
          </w:tcPr>
          <w:p w14:paraId="1C21A292" w14:textId="77777777" w:rsidR="001617A5" w:rsidRPr="00A90973" w:rsidRDefault="001617A5" w:rsidP="001617A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66CCA" w14:textId="7FFE6920" w:rsidR="001617A5" w:rsidRPr="00A90973" w:rsidRDefault="00876948" w:rsidP="001617A5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991AA3" w:rsidRPr="00991AA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619</w:t>
            </w:r>
          </w:p>
        </w:tc>
        <w:tc>
          <w:tcPr>
            <w:tcW w:w="284" w:type="dxa"/>
          </w:tcPr>
          <w:p w14:paraId="61687299" w14:textId="77777777" w:rsidR="001617A5" w:rsidRPr="00A90973" w:rsidRDefault="001617A5" w:rsidP="001617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F014307" w14:textId="3D97CBF0" w:rsidR="001617A5" w:rsidRPr="00A90973" w:rsidRDefault="00876948" w:rsidP="001617A5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1617A5" w:rsidRPr="00A909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</w:tr>
      <w:tr w:rsidR="001617A5" w:rsidRPr="00A90973" w14:paraId="4E2E27A9" w14:textId="77777777" w:rsidTr="00A90973">
        <w:tc>
          <w:tcPr>
            <w:tcW w:w="5940" w:type="dxa"/>
          </w:tcPr>
          <w:p w14:paraId="25784B0E" w14:textId="77777777" w:rsidR="001617A5" w:rsidRPr="00A90973" w:rsidRDefault="001617A5" w:rsidP="001617A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4124F" w14:textId="21F9454B" w:rsidR="001617A5" w:rsidRPr="00A90973" w:rsidRDefault="00876948" w:rsidP="001617A5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  <w:r w:rsidR="00991AA3" w:rsidRPr="00991A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070</w:t>
            </w:r>
          </w:p>
        </w:tc>
        <w:tc>
          <w:tcPr>
            <w:tcW w:w="284" w:type="dxa"/>
            <w:shd w:val="clear" w:color="auto" w:fill="auto"/>
          </w:tcPr>
          <w:p w14:paraId="529F1958" w14:textId="77777777" w:rsidR="001617A5" w:rsidRPr="00A90973" w:rsidRDefault="001617A5" w:rsidP="001617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2B19" w14:textId="19CC7186" w:rsidR="001617A5" w:rsidRPr="00A90973" w:rsidRDefault="00876948" w:rsidP="001617A5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</w:t>
            </w:r>
            <w:r w:rsidR="001617A5" w:rsidRPr="00A909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</w:p>
        </w:tc>
      </w:tr>
    </w:tbl>
    <w:p w14:paraId="1025CBF3" w14:textId="77777777" w:rsidR="00DD7501" w:rsidRDefault="00DD7501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43D7DFD" w14:textId="77777777" w:rsidR="00302122" w:rsidRPr="00226264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302122" w:rsidRPr="00754170" w14:paraId="4526EEA8" w14:textId="77777777" w:rsidTr="00EC26D5">
        <w:trPr>
          <w:tblHeader/>
        </w:trPr>
        <w:tc>
          <w:tcPr>
            <w:tcW w:w="3415" w:type="pct"/>
          </w:tcPr>
          <w:p w14:paraId="11BEC7D2" w14:textId="77777777" w:rsid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414D8B" w14:textId="77777777" w:rsidR="00ED7DD1" w:rsidRDefault="00ED7DD1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61746BF" w14:textId="4B71479F" w:rsidR="00302122" w:rsidRP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022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E872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22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760206B1" w14:textId="77777777" w:rsidR="00302122" w:rsidRPr="00754170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E1C8EF0" w14:textId="77777777" w:rsidR="00ED7DD1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6C7B780" w14:textId="41E44AF6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76D7856F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02122" w:rsidRPr="00754170" w14:paraId="117A2AA6" w14:textId="77777777" w:rsidTr="00EC26D5">
        <w:trPr>
          <w:tblHeader/>
        </w:trPr>
        <w:tc>
          <w:tcPr>
            <w:tcW w:w="3415" w:type="pct"/>
          </w:tcPr>
          <w:p w14:paraId="0B965F08" w14:textId="77777777" w:rsidR="00302122" w:rsidRPr="00754170" w:rsidRDefault="00302122" w:rsidP="006D66B2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C866C3" w14:textId="77777777" w:rsidR="00302122" w:rsidRPr="00754170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D1B0ACC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6B6" w:rsidRPr="00754170" w14:paraId="218A43CA" w14:textId="77777777" w:rsidTr="00EC26D5">
        <w:trPr>
          <w:tblHeader/>
        </w:trPr>
        <w:tc>
          <w:tcPr>
            <w:tcW w:w="3415" w:type="pct"/>
          </w:tcPr>
          <w:p w14:paraId="1A616512" w14:textId="2700A16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0" w:type="pct"/>
          </w:tcPr>
          <w:p w14:paraId="256F228E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7F880DE7" w14:textId="58553000" w:rsidR="006626B6" w:rsidRPr="00754170" w:rsidRDefault="00876948" w:rsidP="00EC26D5">
            <w:pPr>
              <w:tabs>
                <w:tab w:val="decimal" w:pos="2233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="00991AA3" w:rsidRPr="00991AA3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</w:p>
        </w:tc>
      </w:tr>
      <w:tr w:rsidR="001630A0" w:rsidRPr="00754170" w14:paraId="28FBB3BB" w14:textId="77777777" w:rsidTr="00EC26D5">
        <w:trPr>
          <w:tblHeader/>
        </w:trPr>
        <w:tc>
          <w:tcPr>
            <w:tcW w:w="3415" w:type="pct"/>
          </w:tcPr>
          <w:p w14:paraId="3926CFE9" w14:textId="6536F7DA" w:rsidR="001630A0" w:rsidRPr="00754170" w:rsidRDefault="001630A0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630A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50" w:type="pct"/>
          </w:tcPr>
          <w:p w14:paraId="2102F04B" w14:textId="77777777" w:rsidR="001630A0" w:rsidRPr="00754170" w:rsidRDefault="001630A0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8C92E23" w14:textId="4377C50A" w:rsidR="001630A0" w:rsidRPr="00754170" w:rsidRDefault="00876948" w:rsidP="00ED7DD1">
            <w:pPr>
              <w:tabs>
                <w:tab w:val="decimal" w:pos="222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91AA3" w:rsidRPr="00991AA3">
              <w:rPr>
                <w:rFonts w:ascii="Angsana New" w:hAnsi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6626B6" w:rsidRPr="00754170" w14:paraId="595F5C61" w14:textId="77777777" w:rsidTr="00EC26D5">
        <w:trPr>
          <w:tblHeader/>
        </w:trPr>
        <w:tc>
          <w:tcPr>
            <w:tcW w:w="3415" w:type="pct"/>
          </w:tcPr>
          <w:p w14:paraId="038131BA" w14:textId="7F07569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0E5D6C6A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6B1D2D4A" w14:textId="3FD7E8EE" w:rsidR="006626B6" w:rsidRPr="00754170" w:rsidRDefault="00C71506" w:rsidP="00ED7DD1">
            <w:pPr>
              <w:tabs>
                <w:tab w:val="decimal" w:pos="222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91AA3" w:rsidRPr="00991AA3">
              <w:rPr>
                <w:rFonts w:ascii="Angsana New" w:hAnsi="Angsana New"/>
                <w:sz w:val="30"/>
                <w:szCs w:val="30"/>
              </w:rPr>
              <w:t>,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959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FA6B5F2" w14:textId="5A0A92CF" w:rsidR="00D150AC" w:rsidRDefault="00D150AC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2AEEC42" w14:textId="6BAA90BE" w:rsidR="00991AA3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97FB107" w14:textId="02B71185" w:rsidR="00991AA3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427C2BB" w14:textId="4466483E" w:rsidR="00991AA3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2EE47DE" w14:textId="2A47E538" w:rsidR="00991AA3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3315975" w14:textId="37419540" w:rsidR="00991AA3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A07977B" w14:textId="404B44B7" w:rsidR="00991AA3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2980410" w14:textId="3CE09CA6" w:rsidR="00991AA3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FE6670C" w14:textId="150BE990" w:rsidR="00991AA3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50C079E" w14:textId="398CE4C2" w:rsidR="00991AA3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D30AE55" w14:textId="7F9CD422" w:rsidR="00991AA3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E8313DD" w14:textId="77777777" w:rsidR="00991AA3" w:rsidRPr="00D150AC" w:rsidRDefault="00991AA3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525EB3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35273BB9" w14:textId="2A143939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สำหรับงวด</w:t>
      </w:r>
      <w:r w:rsidR="00867775">
        <w:rPr>
          <w:rFonts w:ascii="Angsana New" w:eastAsia="Calibri" w:hAnsi="Angsana New" w:hint="cs"/>
          <w:sz w:val="30"/>
          <w:szCs w:val="30"/>
          <w:cs/>
          <w:lang w:val="en-US"/>
        </w:rPr>
        <w:t>เ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ก</w:t>
      </w:r>
      <w:r w:rsidR="00867775">
        <w:rPr>
          <w:rFonts w:ascii="Angsana New" w:eastAsia="Calibri" w:hAnsi="Angsana New" w:hint="cs"/>
          <w:sz w:val="30"/>
          <w:szCs w:val="30"/>
          <w:cs/>
          <w:lang w:val="en-US"/>
        </w:rPr>
        <w:t>้า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31</w:t>
      </w:r>
      <w:r w:rsidR="00867775">
        <w:rPr>
          <w:rFonts w:ascii="Angsana New" w:hAnsi="Angsana New"/>
          <w:sz w:val="30"/>
          <w:szCs w:val="30"/>
          <w:lang w:val="en-US"/>
        </w:rPr>
        <w:t xml:space="preserve"> </w:t>
      </w:r>
      <w:r w:rsidR="00867775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2C5FCE">
        <w:rPr>
          <w:rFonts w:ascii="Angsana New" w:hAnsi="Angsana New"/>
          <w:sz w:val="30"/>
          <w:szCs w:val="30"/>
          <w:cs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2564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2563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77777777" w:rsidR="002D2D78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2A19E9" w:rsidRPr="00046328" w14:paraId="4DA76F70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4445225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2B433DD2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2A19E9" w:rsidRPr="00046328" w14:paraId="32D41208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2B6B06D6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3F20FD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8568B9D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36DE13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2F2692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8B8C68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03A4D5DB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5ACD77F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A19E9" w:rsidRPr="00046328" w14:paraId="3753B8F8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0CC49028" w14:textId="732C0051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 w:rsidR="00867775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เก้า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876948" w:rsidRPr="0087694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="00867775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BDAFA70" w14:textId="1A98A55B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4AC68576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CFAD390" w14:textId="0F68532C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D93110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0131F5" w14:textId="59CEE666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5EE63395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5C215" w14:textId="01DEAE66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35036922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EE51E75" w14:textId="4A3FF141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16CE57EE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5100EBF" w14:textId="1EDB10ED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54125B3A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F428F7E" w14:textId="087B05C2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1787C34C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E5BEB03" w14:textId="651A26D5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2A19E9" w:rsidRPr="00046328" w14:paraId="642A0A87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21EBC4A2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6CE339B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2D2D78" w:rsidRPr="00046328" w14:paraId="48A70128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3BE2D05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6021CE" w14:textId="2DEF662F" w:rsidR="002D2D78" w:rsidRPr="00EA4EF7" w:rsidRDefault="0087694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140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270" w:type="dxa"/>
            <w:vAlign w:val="bottom"/>
          </w:tcPr>
          <w:p w14:paraId="0DFDA126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1BE2F4" w14:textId="4CE7059C" w:rsidR="002D2D78" w:rsidRPr="00EA4EF7" w:rsidRDefault="0087694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220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931</w:t>
            </w:r>
          </w:p>
        </w:tc>
        <w:tc>
          <w:tcPr>
            <w:tcW w:w="270" w:type="dxa"/>
            <w:vAlign w:val="bottom"/>
          </w:tcPr>
          <w:p w14:paraId="06DE94AB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FA186C" w14:textId="065D8B36" w:rsidR="002D2D78" w:rsidRPr="00EA4EF7" w:rsidRDefault="00876948" w:rsidP="002D2D78">
            <w:pPr>
              <w:tabs>
                <w:tab w:val="decimal" w:pos="950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397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557</w:t>
            </w:r>
          </w:p>
        </w:tc>
        <w:tc>
          <w:tcPr>
            <w:tcW w:w="270" w:type="dxa"/>
            <w:vAlign w:val="bottom"/>
          </w:tcPr>
          <w:p w14:paraId="4C87B8D5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CA95CE" w14:textId="33EB9C4C" w:rsidR="002D2D78" w:rsidRPr="00EA4EF7" w:rsidRDefault="00876948" w:rsidP="002D2D78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578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704</w:t>
            </w:r>
          </w:p>
        </w:tc>
        <w:tc>
          <w:tcPr>
            <w:tcW w:w="270" w:type="dxa"/>
            <w:vAlign w:val="bottom"/>
          </w:tcPr>
          <w:p w14:paraId="2FE1ABD2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8962AA" w14:textId="24ED406B" w:rsidR="002D2D78" w:rsidRPr="00EA4EF7" w:rsidRDefault="00876948" w:rsidP="002D2D78">
            <w:pPr>
              <w:tabs>
                <w:tab w:val="decimal" w:pos="86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870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270" w:type="dxa"/>
            <w:vAlign w:val="bottom"/>
          </w:tcPr>
          <w:p w14:paraId="549B099E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ACCE7F6" w14:textId="49366A65" w:rsidR="002D2D78" w:rsidRPr="00EA4EF7" w:rsidRDefault="00876948" w:rsidP="002D2D78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270" w:type="dxa"/>
            <w:vAlign w:val="bottom"/>
          </w:tcPr>
          <w:p w14:paraId="01EBA1F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B1FD50" w14:textId="592ABF07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407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976</w:t>
            </w:r>
          </w:p>
        </w:tc>
        <w:tc>
          <w:tcPr>
            <w:tcW w:w="270" w:type="dxa"/>
            <w:vAlign w:val="bottom"/>
          </w:tcPr>
          <w:p w14:paraId="124FCBD2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4AF508" w14:textId="1401741A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957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929</w:t>
            </w:r>
          </w:p>
        </w:tc>
      </w:tr>
      <w:tr w:rsidR="002D2D78" w:rsidRPr="00046328" w14:paraId="28D4C0E6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49E43FC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(ขาดทุน) 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46FDD35" w14:textId="0FA3C9AC" w:rsidR="002D2D78" w:rsidRPr="00EA4EF7" w:rsidRDefault="0087694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136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861644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D110AA4" w14:textId="26F6B037" w:rsidR="002D2D78" w:rsidRPr="00EA4EF7" w:rsidRDefault="0087694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364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505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D20A8D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EB75F4" w14:textId="3D021F37" w:rsidR="002D2D78" w:rsidRPr="00EA4EF7" w:rsidRDefault="00876948" w:rsidP="002D2D78">
            <w:pPr>
              <w:tabs>
                <w:tab w:val="decimal" w:pos="950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297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646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18C3FF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E23C382" w14:textId="2954986A" w:rsidR="002D2D78" w:rsidRPr="00EA4EF7" w:rsidRDefault="00876948" w:rsidP="002D2D78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546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104312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E9D24C" w14:textId="05E82519" w:rsidR="002D2D78" w:rsidRPr="00EA4EF7" w:rsidRDefault="00C71506" w:rsidP="002D2D78">
            <w:pPr>
              <w:tabs>
                <w:tab w:val="decimal" w:pos="86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55</w:t>
            </w:r>
            <w:r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889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356F66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18FF61F7" w14:textId="01A0C202" w:rsidR="002D2D78" w:rsidRPr="00EA4EF7" w:rsidRDefault="00876948" w:rsidP="002D2D78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5E0644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A2327C2" w14:textId="630EE7A9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378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104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1B91B23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552E981" w14:textId="0E09D38E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970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</w:p>
        </w:tc>
      </w:tr>
      <w:tr w:rsidR="002D2D78" w:rsidRPr="00046328" w14:paraId="143E1109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04F8F28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D7CD6A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435B3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80F670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F08922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C98E0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5B8B7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02796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F7183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69B72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A30DB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0452A73D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E67CA4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248833C" w14:textId="526414A2" w:rsidR="002D2D78" w:rsidRPr="00EA4EF7" w:rsidRDefault="00C71506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="008348C1" w:rsidRPr="008348C1">
              <w:rPr>
                <w:rFonts w:ascii="Angsana New" w:eastAsia="Calibri" w:hAnsi="Angsana New"/>
                <w:sz w:val="26"/>
                <w:szCs w:val="26"/>
                <w:lang w:val="en-US"/>
              </w:rPr>
              <w:t>536</w:t>
            </w:r>
            <w:r w:rsidR="008348C1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="008348C1" w:rsidRPr="008348C1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  <w:r w:rsidR="00D745C9">
              <w:rPr>
                <w:rFonts w:ascii="Angsana New" w:eastAsia="Calibri" w:hAnsi="Angsana New"/>
                <w:sz w:val="26"/>
                <w:szCs w:val="26"/>
                <w:lang w:val="en-US"/>
              </w:rPr>
              <w:t>09</w:t>
            </w:r>
            <w:r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DF5EC1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42D04D" w14:textId="3536E0C6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802D9">
              <w:rPr>
                <w:rFonts w:ascii="Angsana New" w:hAnsi="Angsana New"/>
                <w:sz w:val="26"/>
                <w:szCs w:val="26"/>
              </w:rPr>
              <w:t>(</w:t>
            </w:r>
            <w:r w:rsidR="00876948" w:rsidRPr="00876948">
              <w:rPr>
                <w:rFonts w:ascii="Angsana New" w:hAnsi="Angsana New"/>
                <w:sz w:val="26"/>
                <w:szCs w:val="26"/>
                <w:lang w:val="en-US"/>
              </w:rPr>
              <w:t>545</w:t>
            </w:r>
            <w:r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="00876948" w:rsidRPr="00876948">
              <w:rPr>
                <w:rFonts w:ascii="Angsana New" w:hAnsi="Angsana New"/>
                <w:sz w:val="26"/>
                <w:szCs w:val="26"/>
                <w:lang w:val="en-US"/>
              </w:rPr>
              <w:t>419</w:t>
            </w:r>
            <w:r w:rsidRPr="00C802D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2D78" w:rsidRPr="00046328" w14:paraId="3CAB6BC7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2C2051E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EF1BC6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AD617A2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25575B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911151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F52409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84DDE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142138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F4F53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671306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59BF9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31181990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99802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FD64604" w14:textId="34399F07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469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730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48C5DF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4DBBB40" w14:textId="5F3B2B15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464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246</w:t>
            </w:r>
          </w:p>
        </w:tc>
      </w:tr>
      <w:tr w:rsidR="002D2D78" w:rsidRPr="00046328" w14:paraId="0EEAA8ED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17528FDB" w14:textId="7676934E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(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) 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556580E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0DF3A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C4A400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8793B4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3A329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B3884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80A35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078212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15C63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62892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A351840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F04316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94A9C4D" w14:textId="2CA92DCE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37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270" w:type="dxa"/>
            <w:vAlign w:val="bottom"/>
          </w:tcPr>
          <w:p w14:paraId="1E5B12BC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6EA8B31" w14:textId="60347F02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802D9">
              <w:rPr>
                <w:rFonts w:ascii="Angsana New" w:hAnsi="Angsana New"/>
                <w:sz w:val="26"/>
                <w:szCs w:val="26"/>
              </w:rPr>
              <w:t>(</w:t>
            </w:r>
            <w:r w:rsidR="00876948" w:rsidRPr="00876948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="00876948" w:rsidRPr="00876948">
              <w:rPr>
                <w:rFonts w:ascii="Angsana New" w:hAnsi="Angsana New"/>
                <w:sz w:val="26"/>
                <w:szCs w:val="26"/>
                <w:lang w:val="en-US"/>
              </w:rPr>
              <w:t>623</w:t>
            </w:r>
            <w:r w:rsidRPr="00C802D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2D78" w:rsidRPr="00046328" w14:paraId="428ED146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5B5F4292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089B6E6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3A89E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6C9D9A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AFE16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E67821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F76DD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63EEDF6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3BCA1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BC39D8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A7F3C7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7E3F0401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89A0D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4ECF390" w14:textId="5AD2BCE0" w:rsidR="002D2D78" w:rsidRPr="00EA4EF7" w:rsidRDefault="008348C1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348C1">
              <w:rPr>
                <w:rFonts w:ascii="Angsana New" w:eastAsia="Calibri" w:hAnsi="Angsana New"/>
                <w:sz w:val="26"/>
                <w:szCs w:val="26"/>
                <w:lang w:val="en-US"/>
              </w:rPr>
              <w:t>45</w:t>
            </w:r>
            <w:r w:rsidR="00D745C9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348C1">
              <w:rPr>
                <w:rFonts w:ascii="Angsana New" w:eastAsia="Calibri" w:hAnsi="Angsana New"/>
                <w:sz w:val="26"/>
                <w:szCs w:val="26"/>
                <w:lang w:val="en-US"/>
              </w:rPr>
              <w:t>457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1489469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872435B" w14:textId="23024B1E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890</w:t>
            </w:r>
          </w:p>
        </w:tc>
      </w:tr>
      <w:tr w:rsidR="002D2D78" w:rsidRPr="00046328" w14:paraId="18AF6D2C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7BFF54C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D63404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A6182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F9254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218B6F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30F4B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62893B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DB732F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82AE7C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10B748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82E6D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7BDF9B7A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5C867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49E5EEA" w14:textId="454B6998" w:rsidR="002D2D78" w:rsidRPr="00EA4EF7" w:rsidRDefault="00C71506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237</w:t>
            </w:r>
            <w:r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C03E3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41DDCE0" w14:textId="11D530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802D9">
              <w:rPr>
                <w:rFonts w:ascii="Angsana New" w:hAnsi="Angsana New"/>
                <w:sz w:val="26"/>
                <w:szCs w:val="26"/>
              </w:rPr>
              <w:t>(</w:t>
            </w:r>
            <w:r w:rsidR="00876948" w:rsidRPr="00876948">
              <w:rPr>
                <w:rFonts w:ascii="Angsana New" w:hAnsi="Angsana New"/>
                <w:sz w:val="26"/>
                <w:szCs w:val="26"/>
                <w:lang w:val="en-US"/>
              </w:rPr>
              <w:t>258</w:t>
            </w:r>
            <w:r w:rsidRPr="00C802D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2D78" w:rsidRPr="00046328" w14:paraId="510926A5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1CFBE4C3" w14:textId="7C735E93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ส่วนแบ่งขาดทุนของบริษัทร่วม</w:t>
            </w:r>
          </w:p>
        </w:tc>
        <w:tc>
          <w:tcPr>
            <w:tcW w:w="990" w:type="dxa"/>
            <w:vAlign w:val="bottom"/>
          </w:tcPr>
          <w:p w14:paraId="0683D40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69B31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0822B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28AA8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2229E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FAD386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5908C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B299D4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C42431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AD6542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5127FAC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B8DC7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EFED73" w14:textId="3455D180" w:rsidR="002D2D78" w:rsidRPr="00EA4EF7" w:rsidRDefault="00C71506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258</w:t>
            </w:r>
            <w:r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E750B2E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3A923E" w14:textId="194474A6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802D9">
              <w:rPr>
                <w:rFonts w:ascii="Angsana New" w:hAnsi="Angsana New"/>
                <w:sz w:val="26"/>
                <w:szCs w:val="26"/>
              </w:rPr>
              <w:t>(</w:t>
            </w:r>
            <w:r w:rsidR="00876948" w:rsidRPr="0087694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="00876948" w:rsidRPr="00876948">
              <w:rPr>
                <w:rFonts w:ascii="Angsana New" w:hAnsi="Angsana New"/>
                <w:sz w:val="26"/>
                <w:szCs w:val="26"/>
                <w:lang w:val="en-US"/>
              </w:rPr>
              <w:t>827</w:t>
            </w:r>
            <w:r w:rsidRPr="00C802D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2D78" w:rsidRPr="00046328" w14:paraId="343DF312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671C64C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753022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686868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E3EC9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F941B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5BCF6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3131F6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56680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E1E78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7CF49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C06C7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3E0E1E19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A576A4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CC553BB" w14:textId="2100A0E7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394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006</w:t>
            </w:r>
          </w:p>
        </w:tc>
        <w:tc>
          <w:tcPr>
            <w:tcW w:w="270" w:type="dxa"/>
            <w:vAlign w:val="bottom"/>
          </w:tcPr>
          <w:p w14:paraId="692A2B30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1C7ACD4" w14:textId="53AEB969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906</w:t>
            </w:r>
            <w:r w:rsidR="002D2D78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</w:tr>
      <w:tr w:rsidR="002D2D78" w:rsidRPr="00046328" w14:paraId="2AB56B09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47A2B9E7" w14:textId="030AE589" w:rsidR="002D2D78" w:rsidRPr="00EA4EF7" w:rsidRDefault="004A02E2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A02E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vAlign w:val="bottom"/>
          </w:tcPr>
          <w:p w14:paraId="48C2ADE1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957E3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5179F8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650DE6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72059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4E483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34C98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3592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209166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76F18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F1CFBCD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5F4919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81DE1D" w14:textId="68C8CC8C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  <w:r w:rsidR="00C71506" w:rsidRPr="00C71506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270" w:type="dxa"/>
            <w:vAlign w:val="bottom"/>
          </w:tcPr>
          <w:p w14:paraId="7B32E855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07F100" w14:textId="6EEC7AE5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802D9">
              <w:rPr>
                <w:rFonts w:ascii="Angsana New" w:hAnsi="Angsana New"/>
                <w:sz w:val="26"/>
                <w:szCs w:val="26"/>
              </w:rPr>
              <w:t>(</w:t>
            </w:r>
            <w:r w:rsidR="00876948" w:rsidRPr="00876948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  <w:r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="00876948" w:rsidRPr="00876948">
              <w:rPr>
                <w:rFonts w:ascii="Angsana New" w:hAnsi="Angsana New"/>
                <w:sz w:val="26"/>
                <w:szCs w:val="26"/>
                <w:lang w:val="en-US"/>
              </w:rPr>
              <w:t>746</w:t>
            </w:r>
            <w:r w:rsidRPr="00C802D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2D78" w:rsidRPr="00046328" w14:paraId="40C1CC1C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0CD8109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5802106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D2B0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A9321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3882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1BC0EC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6908A0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0C8AF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3CA7D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00734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5206E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1E0F0DD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D8539C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786D9" w14:textId="31FC8EE0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396</w:t>
            </w:r>
            <w:r w:rsidR="00C71506" w:rsidRPr="00C7150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253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ACD2C11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205DF8" w14:textId="7BC37A42" w:rsidR="002D2D78" w:rsidRPr="00EA4EF7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813</w:t>
            </w:r>
            <w:r w:rsidR="002D2D78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</w:t>
            </w:r>
          </w:p>
        </w:tc>
      </w:tr>
      <w:tr w:rsidR="002D2D78" w:rsidRPr="00046328" w14:paraId="3306E8D3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65C01FEB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955ABB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C68209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C7785C3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3524D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88F9E4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E74FDB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0EF7D53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A7B372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9BCB2B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CE17A6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66E0BC8" w14:textId="77777777" w:rsidR="002D2D78" w:rsidRPr="001A0B4D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C6AE47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F18C397" w14:textId="77777777" w:rsidR="002D2D78" w:rsidRPr="001A0B4D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463FB" w14:textId="77777777" w:rsidR="002D2D78" w:rsidRPr="001A0B4D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D4C4BDB" w14:textId="77777777" w:rsidR="002D2D78" w:rsidRPr="001A0B4D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</w:tr>
      <w:tr w:rsidR="002D2D78" w:rsidRPr="00046328" w14:paraId="3E74F9D3" w14:textId="77777777" w:rsidTr="00B211D8">
        <w:trPr>
          <w:trHeight w:val="288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4CBDD40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97C1BFC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4A6DAA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5DC170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D2C5BF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F904FB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40EDCC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BEF7212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F7D089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D081A3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E2B952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6EC7D0C" w14:textId="77777777" w:rsidR="002D2D78" w:rsidRPr="00226264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85EB63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1A3E704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7E26B2E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4369EC1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2D2D78" w:rsidRPr="00046328" w14:paraId="79164BF8" w14:textId="77777777" w:rsidTr="006A16DC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28A0F7D5" w14:textId="08532BBB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2507A99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7C1FB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8D98B0B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B7FD7C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846BBF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262EDE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BE0C221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8450C5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71B54CE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91485C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691F659" w14:textId="77777777" w:rsidR="002D2D78" w:rsidRPr="00226264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A470CD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788325A" w14:textId="5D0B45F9" w:rsidR="002D2D78" w:rsidRPr="00226264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10</w:t>
            </w:r>
            <w:r w:rsidR="00C71506" w:rsidRPr="00C7150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024</w:t>
            </w:r>
            <w:r w:rsidR="00C71506" w:rsidRPr="00C7150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008447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DF92FB" w14:textId="2B2B1476" w:rsidR="002D2D78" w:rsidRPr="00226264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 w:rsidR="002D2D78" w:rsidRPr="002262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543</w:t>
            </w:r>
            <w:r w:rsidR="002D2D78" w:rsidRPr="002262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040</w:t>
            </w:r>
          </w:p>
        </w:tc>
      </w:tr>
      <w:tr w:rsidR="002D2D78" w:rsidRPr="00046328" w14:paraId="613192E2" w14:textId="77777777" w:rsidTr="006A16DC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676D706A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C7E8512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C3F953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540D3AD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3054440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183221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47DE9A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B337FC7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1B9DA3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1F589E2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B78063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1C53547" w14:textId="77777777" w:rsidR="002D2D78" w:rsidRPr="00226264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999A12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0B85DA3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ECF96E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D29A1D1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2D2D78" w:rsidRPr="00046328" w14:paraId="1E3FD382" w14:textId="77777777" w:rsidTr="006A16DC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45DCDEA3" w14:textId="5AE86D78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555FAB1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7F2C39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FD04AF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D8D1C7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F4964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3643F0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D92ABA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048E18F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702096E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30C30A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7DB716B1" w14:textId="77777777" w:rsidR="002D2D78" w:rsidRPr="00226264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3EE901D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221BA6A4" w14:textId="02ADF269" w:rsidR="002D2D78" w:rsidRPr="00226264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C71506" w:rsidRPr="00C7150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966</w:t>
            </w:r>
            <w:r w:rsidR="00C71506" w:rsidRPr="00C7150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765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D4B008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F71DD34" w14:textId="0D3D7791" w:rsidR="002D2D78" w:rsidRPr="00226264" w:rsidRDefault="0087694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2D2D78" w:rsidRPr="002262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152</w:t>
            </w:r>
            <w:r w:rsidR="002D2D78" w:rsidRPr="002262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212</w:t>
            </w:r>
          </w:p>
        </w:tc>
      </w:tr>
    </w:tbl>
    <w:p w14:paraId="61B8610A" w14:textId="77777777" w:rsidR="00B211D8" w:rsidRDefault="00B211D8" w:rsidP="0079421C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B211D8" w:rsidSect="00FD457C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61B8F46B" w14:textId="75A6FDF2" w:rsidR="00B211D8" w:rsidRDefault="00B211D8" w:rsidP="00525EB3">
      <w:pPr>
        <w:numPr>
          <w:ilvl w:val="0"/>
          <w:numId w:val="6"/>
        </w:numPr>
        <w:tabs>
          <w:tab w:val="left" w:pos="990"/>
          <w:tab w:val="left" w:pos="1080"/>
        </w:tabs>
        <w:spacing w:line="240" w:lineRule="auto"/>
        <w:ind w:left="1170"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70518669" w14:textId="77777777" w:rsidR="00B211D8" w:rsidRDefault="00B211D8" w:rsidP="00B211D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DDBFA4" w14:textId="5593927B" w:rsidR="00B211D8" w:rsidRPr="00046328" w:rsidRDefault="00D150AC" w:rsidP="00641C63">
      <w:pPr>
        <w:tabs>
          <w:tab w:val="left" w:pos="540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="00B211D8" w:rsidRPr="00046328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2564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3D0DB585" w14:textId="77777777" w:rsidR="00B211D8" w:rsidRPr="00AF37DB" w:rsidRDefault="00B211D8" w:rsidP="00B211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8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530"/>
        <w:gridCol w:w="1530"/>
        <w:gridCol w:w="236"/>
        <w:gridCol w:w="1312"/>
      </w:tblGrid>
      <w:tr w:rsidR="00B211D8" w:rsidRPr="00AF37DB" w14:paraId="3B81DE4C" w14:textId="77777777" w:rsidTr="00EA1A58">
        <w:trPr>
          <w:trHeight w:val="450"/>
          <w:tblHeader/>
        </w:trPr>
        <w:tc>
          <w:tcPr>
            <w:tcW w:w="2880" w:type="dxa"/>
            <w:vAlign w:val="bottom"/>
          </w:tcPr>
          <w:p w14:paraId="51F978F8" w14:textId="77777777" w:rsidR="00B211D8" w:rsidRPr="00AF37DB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AA2B123" w14:textId="77777777" w:rsidR="00B211D8" w:rsidRPr="00AF37DB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06C87D96" w14:textId="1FBAC435" w:rsidR="00B211D8" w:rsidRPr="00AF37DB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530" w:type="dxa"/>
            <w:vAlign w:val="bottom"/>
          </w:tcPr>
          <w:p w14:paraId="5486A8A6" w14:textId="408BC6CC" w:rsidR="00B211D8" w:rsidRPr="00AF37DB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D00DB3F" w14:textId="77777777" w:rsidR="00B211D8" w:rsidRPr="00AF37DB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34E7CBCA" w14:textId="77777777" w:rsidR="00B211D8" w:rsidRPr="00AF37DB" w:rsidDel="00D43E7A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211D8" w:rsidRPr="00AF37DB" w14:paraId="50F6D2EF" w14:textId="77777777" w:rsidTr="00641C63">
        <w:trPr>
          <w:tblHeader/>
        </w:trPr>
        <w:tc>
          <w:tcPr>
            <w:tcW w:w="2880" w:type="dxa"/>
          </w:tcPr>
          <w:p w14:paraId="0039E241" w14:textId="77777777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7A98685" w14:textId="77777777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9A6AEB" w14:textId="77777777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8048FFD" w14:textId="77777777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214B5DA" w14:textId="77777777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0F9136FA" w14:textId="77777777" w:rsidR="00B211D8" w:rsidRPr="00FB7133" w:rsidRDefault="00B211D8" w:rsidP="00FB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71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11D8" w:rsidRPr="00AF37DB" w14:paraId="24A2DB52" w14:textId="77777777" w:rsidTr="00641C63">
        <w:tc>
          <w:tcPr>
            <w:tcW w:w="2880" w:type="dxa"/>
          </w:tcPr>
          <w:p w14:paraId="6DEB8FB2" w14:textId="2AF85A50" w:rsidR="00B211D8" w:rsidRPr="00D150AC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1C6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Pr="00265122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  <w:r w:rsidR="00641C63" w:rsidRPr="002651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76948" w:rsidRPr="0087694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0" w:type="dxa"/>
          </w:tcPr>
          <w:p w14:paraId="00F49B73" w14:textId="5C28689A" w:rsidR="00B211D8" w:rsidRPr="00AF37DB" w:rsidRDefault="0087694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87694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211D8" w:rsidRPr="00AF37D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211D8"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 w:rsidRPr="0087694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</w:tcPr>
          <w:p w14:paraId="42FC40F3" w14:textId="18EFA344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="00876948" w:rsidRPr="0087694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</w:tcPr>
          <w:p w14:paraId="625490A1" w14:textId="456DA52C" w:rsidR="00B211D8" w:rsidRPr="00437F56" w:rsidRDefault="0087694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C3479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613D5A6F" w14:textId="77777777" w:rsidR="00B211D8" w:rsidRPr="00437F56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09C34E63" w14:textId="1834A7F1" w:rsidR="00B211D8" w:rsidRPr="00437F56" w:rsidRDefault="00876948" w:rsidP="0065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 w:rsidRPr="00876948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499</w:t>
            </w:r>
            <w:r w:rsidR="00215E4B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.</w:t>
            </w:r>
            <w:r w:rsidRPr="00876948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95</w:t>
            </w:r>
          </w:p>
        </w:tc>
      </w:tr>
    </w:tbl>
    <w:p w14:paraId="00337867" w14:textId="2750956C" w:rsidR="00B211D8" w:rsidRPr="00B211D8" w:rsidRDefault="00B211D8" w:rsidP="00B211D8">
      <w:pPr>
        <w:rPr>
          <w:rFonts w:ascii="Angsana New" w:hAnsi="Angsana New"/>
          <w:sz w:val="30"/>
          <w:szCs w:val="30"/>
        </w:rPr>
        <w:sectPr w:rsidR="00B211D8" w:rsidRPr="00B211D8" w:rsidSect="00B211D8">
          <w:pgSz w:w="11909" w:h="16834" w:code="9"/>
          <w:pgMar w:top="1152" w:right="1109" w:bottom="1152" w:left="691" w:header="720" w:footer="720" w:gutter="0"/>
          <w:cols w:space="737"/>
          <w:docGrid w:linePitch="299"/>
        </w:sectPr>
      </w:pPr>
    </w:p>
    <w:bookmarkEnd w:id="0"/>
    <w:p w14:paraId="49BC465F" w14:textId="71CC9E09" w:rsidR="00E5444F" w:rsidRPr="0072479F" w:rsidRDefault="00E5444F" w:rsidP="00525EB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72479F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9864E" w14:textId="1898990D" w:rsidR="00502F6D" w:rsidRPr="0072479F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C07704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72479F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3F2B3A3F" w:rsidR="001A6A37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697BBC" w14:paraId="7A6A982E" w14:textId="77777777" w:rsidTr="00F301DD">
        <w:tc>
          <w:tcPr>
            <w:tcW w:w="3870" w:type="dxa"/>
            <w:shd w:val="clear" w:color="auto" w:fill="auto"/>
            <w:vAlign w:val="bottom"/>
          </w:tcPr>
          <w:p w14:paraId="12BFAFFE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2935D2E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01DD" w:rsidRPr="00697BBC" w14:paraId="329C774E" w14:textId="77777777" w:rsidTr="00F301DD">
        <w:tc>
          <w:tcPr>
            <w:tcW w:w="3870" w:type="dxa"/>
            <w:shd w:val="clear" w:color="auto" w:fill="auto"/>
            <w:vAlign w:val="bottom"/>
          </w:tcPr>
          <w:p w14:paraId="665D212F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58C965F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D7177BB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250B03C6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14A6CE9A" w14:textId="77777777" w:rsidTr="00F301DD">
        <w:tc>
          <w:tcPr>
            <w:tcW w:w="3870" w:type="dxa"/>
            <w:shd w:val="clear" w:color="auto" w:fill="auto"/>
            <w:vAlign w:val="bottom"/>
          </w:tcPr>
          <w:p w14:paraId="3799C3E7" w14:textId="61DB6522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F088E1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EEA07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6A51629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6501A67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A11D6C2" w14:textId="336FCDB6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968953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C301B92" w14:textId="21DE2C01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C9E6E4E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4FA7E00" w14:textId="669F199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8C0B3C6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3BD6A6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6AC3FD53" w14:textId="77777777" w:rsidTr="00F301DD">
        <w:tc>
          <w:tcPr>
            <w:tcW w:w="3870" w:type="dxa"/>
            <w:shd w:val="clear" w:color="auto" w:fill="auto"/>
            <w:vAlign w:val="bottom"/>
          </w:tcPr>
          <w:p w14:paraId="5E50A8BC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275582A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4355" w:rsidRPr="008C0F16" w14:paraId="6B587215" w14:textId="77777777" w:rsidTr="00F301DD">
        <w:tc>
          <w:tcPr>
            <w:tcW w:w="3870" w:type="dxa"/>
            <w:shd w:val="clear" w:color="auto" w:fill="auto"/>
            <w:vAlign w:val="bottom"/>
          </w:tcPr>
          <w:p w14:paraId="40DA1821" w14:textId="5A7D5011" w:rsidR="00784355" w:rsidRPr="00046328" w:rsidRDefault="00784355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6948"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F30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9DC8149" w14:textId="77777777" w:rsidR="00784355" w:rsidRPr="008C0F16" w:rsidRDefault="00784355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4B79357E" w14:textId="77777777" w:rsidTr="00F301DD">
        <w:tc>
          <w:tcPr>
            <w:tcW w:w="3870" w:type="dxa"/>
            <w:shd w:val="clear" w:color="auto" w:fill="auto"/>
          </w:tcPr>
          <w:p w14:paraId="7BDA5096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5765F769" w14:textId="77777777" w:rsidR="00F301DD" w:rsidRPr="008E5BE3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D167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56CAA8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700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74825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DC11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756F9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45C9D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5D37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4065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2E30D1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1925B0E1" w14:textId="77777777" w:rsidTr="00F301DD">
        <w:tc>
          <w:tcPr>
            <w:tcW w:w="3870" w:type="dxa"/>
            <w:shd w:val="clear" w:color="auto" w:fill="auto"/>
          </w:tcPr>
          <w:p w14:paraId="04060755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D7FF38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AD9FAB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FD303A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3F7DF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7D0A52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D2D7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A6666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36963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DEF1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DE33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C6350F5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65810814" w14:textId="77777777" w:rsidTr="00F301DD">
        <w:tc>
          <w:tcPr>
            <w:tcW w:w="3870" w:type="dxa"/>
            <w:shd w:val="clear" w:color="auto" w:fill="auto"/>
          </w:tcPr>
          <w:p w14:paraId="55FF7477" w14:textId="77777777" w:rsidR="00F301DD" w:rsidRPr="00046328" w:rsidRDefault="00F301DD" w:rsidP="00F301DD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2D652B36" w14:textId="5E8BDDA2" w:rsidR="00F301DD" w:rsidRPr="00A77BD2" w:rsidRDefault="00876948" w:rsidP="00F301DD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71506" w:rsidRPr="00C715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320</w:t>
            </w:r>
            <w:r w:rsidR="00C542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236" w:type="dxa"/>
            <w:shd w:val="clear" w:color="auto" w:fill="auto"/>
          </w:tcPr>
          <w:p w14:paraId="1D379002" w14:textId="77777777" w:rsidR="00F301DD" w:rsidRPr="00A77BD2" w:rsidRDefault="00F301DD" w:rsidP="00F301D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4" w:type="dxa"/>
            <w:shd w:val="clear" w:color="auto" w:fill="auto"/>
          </w:tcPr>
          <w:p w14:paraId="779C6AF3" w14:textId="5CEFEADE" w:rsidR="00F301DD" w:rsidRPr="00A77BD2" w:rsidRDefault="00876948" w:rsidP="00F301D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54289" w:rsidRPr="00C715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320</w:t>
            </w:r>
            <w:r w:rsidR="00C542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236" w:type="dxa"/>
          </w:tcPr>
          <w:p w14:paraId="46BFDE65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9C394BE" w14:textId="012A7073" w:rsidR="00F301DD" w:rsidRPr="00046328" w:rsidRDefault="00876948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71506" w:rsidRPr="00C715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236" w:type="dxa"/>
          </w:tcPr>
          <w:p w14:paraId="6F2E24DF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975C6" w14:textId="78E1E936" w:rsidR="00F301DD" w:rsidRPr="00046328" w:rsidRDefault="00C71506" w:rsidP="00F301DD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80306" w14:textId="77777777" w:rsidR="00F301DD" w:rsidRPr="0004632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0D8CBB5" w14:textId="2FB3B407" w:rsidR="00F301DD" w:rsidRPr="00046328" w:rsidRDefault="00876948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71506" w:rsidRPr="00C715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316</w:t>
            </w:r>
            <w:r w:rsidR="00C71506" w:rsidRPr="00C715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270" w:type="dxa"/>
          </w:tcPr>
          <w:p w14:paraId="380BA004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1069B50" w14:textId="343060C6" w:rsidR="00F301DD" w:rsidRPr="00046328" w:rsidRDefault="00876948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71506" w:rsidRPr="00C715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320</w:t>
            </w:r>
            <w:r w:rsidR="00C71506" w:rsidRPr="00C715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844</w:t>
            </w:r>
          </w:p>
        </w:tc>
      </w:tr>
      <w:tr w:rsidR="00F301DD" w:rsidRPr="00046328" w14:paraId="5ECF5848" w14:textId="77777777" w:rsidTr="00F301DD">
        <w:tc>
          <w:tcPr>
            <w:tcW w:w="3870" w:type="dxa"/>
            <w:shd w:val="clear" w:color="auto" w:fill="auto"/>
          </w:tcPr>
          <w:p w14:paraId="221FD410" w14:textId="77777777" w:rsidR="00F301DD" w:rsidRPr="00046328" w:rsidRDefault="00F301DD" w:rsidP="00EB0E8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FC06A" w14:textId="164AD560" w:rsidR="00F301DD" w:rsidRPr="00C54289" w:rsidRDefault="00876948" w:rsidP="00F301DD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54289" w:rsidRPr="00C542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320</w:t>
            </w:r>
            <w:r w:rsidR="00C54289" w:rsidRPr="00C542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844</w:t>
            </w:r>
          </w:p>
        </w:tc>
        <w:tc>
          <w:tcPr>
            <w:tcW w:w="236" w:type="dxa"/>
            <w:shd w:val="clear" w:color="auto" w:fill="auto"/>
          </w:tcPr>
          <w:p w14:paraId="7F555C6D" w14:textId="77777777" w:rsidR="00F301DD" w:rsidRPr="00A77BD2" w:rsidRDefault="00F301DD" w:rsidP="00F301D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7AB1A" w14:textId="26F7C9AF" w:rsidR="00F301DD" w:rsidRPr="00A77BD2" w:rsidRDefault="00876948" w:rsidP="00F301D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54289" w:rsidRPr="00C542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320</w:t>
            </w:r>
            <w:r w:rsidR="00C54289" w:rsidRPr="00C542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844</w:t>
            </w:r>
          </w:p>
        </w:tc>
        <w:tc>
          <w:tcPr>
            <w:tcW w:w="236" w:type="dxa"/>
          </w:tcPr>
          <w:p w14:paraId="6EFBAE54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85BBAF6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03F52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A29D900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768EED" w14:textId="77777777" w:rsidR="00F301DD" w:rsidRPr="0004632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55CDE0" w14:textId="77777777" w:rsidR="00F301DD" w:rsidRPr="0004632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7D18F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BBF23DB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BA1FEF5" w14:textId="77777777" w:rsidR="0039685D" w:rsidRDefault="0039685D">
      <w:pPr>
        <w:rPr>
          <w:cs/>
        </w:rPr>
      </w:pPr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697BBC" w14:paraId="3EC47292" w14:textId="77777777" w:rsidTr="00DC19B8">
        <w:tc>
          <w:tcPr>
            <w:tcW w:w="3870" w:type="dxa"/>
            <w:shd w:val="clear" w:color="auto" w:fill="auto"/>
            <w:vAlign w:val="bottom"/>
          </w:tcPr>
          <w:p w14:paraId="4DB80218" w14:textId="1B9559C8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73531CE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01DD" w:rsidRPr="00697BBC" w14:paraId="7632FCE4" w14:textId="77777777" w:rsidTr="00DC19B8">
        <w:tc>
          <w:tcPr>
            <w:tcW w:w="3870" w:type="dxa"/>
            <w:shd w:val="clear" w:color="auto" w:fill="auto"/>
            <w:vAlign w:val="bottom"/>
          </w:tcPr>
          <w:p w14:paraId="116C1080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9C1C095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9061C47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1A7784EB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6B4D4E3F" w14:textId="77777777" w:rsidTr="00DC19B8">
        <w:tc>
          <w:tcPr>
            <w:tcW w:w="3870" w:type="dxa"/>
            <w:shd w:val="clear" w:color="auto" w:fill="auto"/>
            <w:vAlign w:val="bottom"/>
          </w:tcPr>
          <w:p w14:paraId="1D1CA8A6" w14:textId="06AFBF9C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6F7E987B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C9F04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5D51D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21A7D54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6D46C486" w14:textId="02FE16F6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EEE2DA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25B66B9" w14:textId="6EDF58AC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807A03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D57E6A" w14:textId="691A5E3D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75F5A43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0168732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784C0A52" w14:textId="77777777" w:rsidTr="00DC19B8">
        <w:tc>
          <w:tcPr>
            <w:tcW w:w="3870" w:type="dxa"/>
            <w:shd w:val="clear" w:color="auto" w:fill="auto"/>
            <w:vAlign w:val="bottom"/>
          </w:tcPr>
          <w:p w14:paraId="0FBFB2DD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483D7205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397C" w:rsidRPr="008C0F16" w14:paraId="6DB67CB9" w14:textId="77777777" w:rsidTr="00DC19B8">
        <w:tc>
          <w:tcPr>
            <w:tcW w:w="3870" w:type="dxa"/>
            <w:shd w:val="clear" w:color="auto" w:fill="auto"/>
            <w:vAlign w:val="bottom"/>
          </w:tcPr>
          <w:p w14:paraId="03A7BAE5" w14:textId="66D8F65B" w:rsidR="0013397C" w:rsidRPr="00046328" w:rsidRDefault="0013397C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4B98F2C" w14:textId="77777777" w:rsidR="0013397C" w:rsidRPr="008C0F16" w:rsidRDefault="0013397C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0FDB17DB" w14:textId="77777777" w:rsidTr="00DC19B8">
        <w:tc>
          <w:tcPr>
            <w:tcW w:w="3870" w:type="dxa"/>
            <w:shd w:val="clear" w:color="auto" w:fill="auto"/>
          </w:tcPr>
          <w:p w14:paraId="1834EA32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4109442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874FC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10D2C9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44A6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55788C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26B34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B775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9A0F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01A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5A45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EEA27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79E6402D" w14:textId="77777777" w:rsidTr="00DC19B8">
        <w:tc>
          <w:tcPr>
            <w:tcW w:w="3870" w:type="dxa"/>
            <w:shd w:val="clear" w:color="auto" w:fill="auto"/>
          </w:tcPr>
          <w:p w14:paraId="632EEC9F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1A387538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F59693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29E45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EA2B0A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E81F8A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2BCB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25CCA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93E5E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4A873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25E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96D1C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2CA5B0E0" w14:textId="77777777" w:rsidTr="00DC19B8">
        <w:tc>
          <w:tcPr>
            <w:tcW w:w="3870" w:type="dxa"/>
            <w:shd w:val="clear" w:color="auto" w:fill="auto"/>
          </w:tcPr>
          <w:p w14:paraId="1138EC1F" w14:textId="77777777" w:rsidR="00F301DD" w:rsidRPr="00046328" w:rsidRDefault="00F301DD" w:rsidP="00DC19B8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4FC718C8" w14:textId="21E08958" w:rsidR="00F301DD" w:rsidRPr="00046328" w:rsidRDefault="00876948" w:rsidP="00216D67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240EA15A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050B45D" w14:textId="6311F347" w:rsidR="00F301DD" w:rsidRPr="00046328" w:rsidRDefault="00876948" w:rsidP="00DC19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132436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F41B5EC" w14:textId="5EFEE7FD" w:rsidR="00F301DD" w:rsidRPr="00046328" w:rsidRDefault="00876948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</w:tcPr>
          <w:p w14:paraId="46ED10E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AF270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79ADC2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0BC05F" w14:textId="404B318B" w:rsidR="00F301DD" w:rsidRPr="00046328" w:rsidRDefault="00876948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603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6DDFCEA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E06F9B0" w14:textId="4ADBF16C" w:rsidR="00F301DD" w:rsidRPr="00046328" w:rsidRDefault="00876948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</w:tr>
      <w:tr w:rsidR="00F301DD" w:rsidRPr="00046328" w14:paraId="77E7703D" w14:textId="77777777" w:rsidTr="00DC19B8">
        <w:tc>
          <w:tcPr>
            <w:tcW w:w="3870" w:type="dxa"/>
            <w:shd w:val="clear" w:color="auto" w:fill="auto"/>
          </w:tcPr>
          <w:p w14:paraId="6B7F5657" w14:textId="77777777" w:rsidR="00F301DD" w:rsidRPr="00046328" w:rsidRDefault="00F301DD" w:rsidP="007F6AD2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04710" w14:textId="39F6CF6E" w:rsidR="00F301DD" w:rsidRPr="00216D67" w:rsidRDefault="00876948" w:rsidP="00216D67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F301DD" w:rsidRPr="00216D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607</w:t>
            </w:r>
            <w:r w:rsidR="00F301DD" w:rsidRPr="00216D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6452E33D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47E5D" w14:textId="783B4718" w:rsidR="00F301DD" w:rsidRPr="00046328" w:rsidRDefault="00876948" w:rsidP="00DC19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F301DD" w:rsidRPr="00A63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607</w:t>
            </w:r>
            <w:r w:rsidR="00F301DD" w:rsidRPr="00A63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0AD0A28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0F71E3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4EADF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73FCD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6FCD0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0D84B4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8B40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70EA54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FD457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2831F9CB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5FC1A169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764C0B8F" w:rsidR="0079421C" w:rsidRDefault="0079421C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31FF6">
        <w:rPr>
          <w:rFonts w:ascii="Angsana New" w:hAnsi="Angsana New"/>
          <w:sz w:val="30"/>
          <w:szCs w:val="30"/>
          <w:cs/>
          <w:lang w:val="en-US"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มีเหตุผล ณ วันที่รายงาน โดยถือว่าข้อมูลอื่นๆ คงที่จะมีผลกระทบต่อ</w:t>
      </w:r>
      <w:r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Pr="00031FF6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ดังต่อไปนี้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7777777" w:rsidR="0058456C" w:rsidRPr="00D3194E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58456C" w:rsidRPr="0013335C" w14:paraId="6F57CF7B" w14:textId="77777777" w:rsidTr="004E3E38">
        <w:trPr>
          <w:tblHeader/>
        </w:trPr>
        <w:tc>
          <w:tcPr>
            <w:tcW w:w="3465" w:type="pct"/>
          </w:tcPr>
          <w:p w14:paraId="14F34004" w14:textId="77777777" w:rsidR="00B11F88" w:rsidRDefault="00B11F88" w:rsidP="00FD74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0F0CACB" w14:textId="0F08C0EE" w:rsidR="0058456C" w:rsidRPr="00B11F88" w:rsidRDefault="0058456C" w:rsidP="002C5FC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0A0A0EA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3D4A22AD" w14:textId="77777777" w:rsidR="0058456C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60210F60" w14:textId="77777777" w:rsidR="0058456C" w:rsidRPr="009F5672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58456C" w:rsidRPr="0013335C" w14:paraId="1FEEEC57" w14:textId="77777777" w:rsidTr="004E3E38">
        <w:trPr>
          <w:tblHeader/>
        </w:trPr>
        <w:tc>
          <w:tcPr>
            <w:tcW w:w="3465" w:type="pct"/>
          </w:tcPr>
          <w:p w14:paraId="16BF9A52" w14:textId="4BC8196B" w:rsidR="0058456C" w:rsidRPr="0013335C" w:rsidRDefault="00B11F88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4F900059" w14:textId="77777777" w:rsidR="0058456C" w:rsidRPr="0013335C" w:rsidRDefault="0058456C" w:rsidP="002C5FCE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626A37E3" w14:textId="77777777" w:rsidR="0058456C" w:rsidRPr="0013335C" w:rsidRDefault="0058456C" w:rsidP="002C5F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8456C" w:rsidRPr="0013335C" w14:paraId="3362CA4B" w14:textId="77777777" w:rsidTr="004E3E38">
        <w:trPr>
          <w:tblHeader/>
        </w:trPr>
        <w:tc>
          <w:tcPr>
            <w:tcW w:w="3465" w:type="pct"/>
          </w:tcPr>
          <w:p w14:paraId="4C24B2E9" w14:textId="77777777" w:rsidR="0058456C" w:rsidRPr="0013335C" w:rsidRDefault="0058456C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6F06797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FC2E89E" w14:textId="77777777" w:rsidR="0058456C" w:rsidRPr="0013335C" w:rsidRDefault="0058456C" w:rsidP="002C5FC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9421C" w:rsidRPr="0013335C" w14:paraId="0AF11383" w14:textId="77777777" w:rsidTr="004E3E38">
        <w:tc>
          <w:tcPr>
            <w:tcW w:w="3465" w:type="pct"/>
          </w:tcPr>
          <w:p w14:paraId="6FF7715D" w14:textId="77777777" w:rsidR="0079421C" w:rsidRPr="0013335C" w:rsidRDefault="0079421C" w:rsidP="002C5F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02C4FFFD" w14:textId="77777777" w:rsidR="0079421C" w:rsidRPr="0013335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C65DD8C" w14:textId="77777777" w:rsidR="0079421C" w:rsidRPr="0013335C" w:rsidRDefault="0079421C" w:rsidP="002C5FCE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2D78" w:rsidRPr="0013335C" w14:paraId="57EB6601" w14:textId="77777777" w:rsidTr="004E3E38">
        <w:tc>
          <w:tcPr>
            <w:tcW w:w="3465" w:type="pct"/>
          </w:tcPr>
          <w:p w14:paraId="5D863F49" w14:textId="4AA132A6" w:rsidR="002D2D78" w:rsidRPr="0013335C" w:rsidRDefault="002D2D78" w:rsidP="002D2D7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0236C44A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CBA7370" w14:textId="0465F826" w:rsidR="002D2D78" w:rsidRPr="0013335C" w:rsidRDefault="00876948" w:rsidP="002D2D7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D2D78" w:rsidRPr="006E1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  <w:r w:rsidR="002D2D78" w:rsidRPr="006E1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</w:tr>
      <w:tr w:rsidR="002D2D78" w:rsidRPr="0013335C" w14:paraId="5DB16DD5" w14:textId="77777777" w:rsidTr="004E3E38">
        <w:tc>
          <w:tcPr>
            <w:tcW w:w="3465" w:type="pct"/>
          </w:tcPr>
          <w:p w14:paraId="4A5EA202" w14:textId="3B599DD8" w:rsidR="002D2D78" w:rsidRPr="006E1932" w:rsidRDefault="002D2D78" w:rsidP="002D2D7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2B7A09DC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5C7A5F93" w14:textId="77777777" w:rsidR="002D2D78" w:rsidRPr="0013335C" w:rsidRDefault="002D2D78" w:rsidP="002D2D7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2D78" w:rsidRPr="0013335C" w14:paraId="7F35425B" w14:textId="77777777" w:rsidTr="004E3E38">
        <w:tc>
          <w:tcPr>
            <w:tcW w:w="3465" w:type="pct"/>
          </w:tcPr>
          <w:p w14:paraId="7ACF5FA3" w14:textId="77777777" w:rsidR="002D2D78" w:rsidRPr="00FB3AB4" w:rsidRDefault="002D2D78" w:rsidP="002D2D7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0094F990" w14:textId="77777777" w:rsidR="002D2D78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61BF33DB" w14:textId="11D73BF4" w:rsidR="002D2D78" w:rsidRPr="0013335C" w:rsidRDefault="00C71506" w:rsidP="002D2D78">
            <w:pPr>
              <w:tabs>
                <w:tab w:val="decimal" w:pos="820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50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Pr="00C7150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  <w:r w:rsidRPr="00C7150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D2D78" w:rsidRPr="0013335C" w14:paraId="36DD6C59" w14:textId="77777777" w:rsidTr="004E3E38">
        <w:tc>
          <w:tcPr>
            <w:tcW w:w="3465" w:type="pct"/>
          </w:tcPr>
          <w:p w14:paraId="393F892E" w14:textId="1FCF028F" w:rsidR="002D2D78" w:rsidRPr="0058456C" w:rsidRDefault="002D2D78" w:rsidP="002D2D7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876948" w:rsidRPr="0087694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557E87BF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1A5480C9" w14:textId="4195D626" w:rsidR="002D2D78" w:rsidRPr="0038113E" w:rsidRDefault="00876948" w:rsidP="002D2D7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8113E" w:rsidRPr="003811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316</w:t>
            </w:r>
            <w:r w:rsidR="0038113E" w:rsidRPr="003811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</w:t>
            </w:r>
          </w:p>
        </w:tc>
      </w:tr>
    </w:tbl>
    <w:p w14:paraId="7B204608" w14:textId="780928CE" w:rsidR="0058456C" w:rsidRDefault="0058456C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26F4FAA" w14:textId="534FE4BA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3B06A7B6" w14:textId="095CB96D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454248F0" w14:textId="1AF4FDD3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5908CA9" w14:textId="78AE91D7" w:rsidR="005F2501" w:rsidRPr="00831C1F" w:rsidRDefault="00D2305A" w:rsidP="00525EB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7777777" w:rsidR="004B0C28" w:rsidRPr="0072479F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9C69AD" w:rsidRPr="0072479F" w14:paraId="664638F4" w14:textId="77777777" w:rsidTr="00434390">
        <w:trPr>
          <w:tblHeader/>
        </w:trPr>
        <w:tc>
          <w:tcPr>
            <w:tcW w:w="6660" w:type="dxa"/>
          </w:tcPr>
          <w:p w14:paraId="510E032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19B84E6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C69AD" w:rsidRPr="0072479F" w14:paraId="06867CEB" w14:textId="77777777" w:rsidTr="00434390">
        <w:trPr>
          <w:tblHeader/>
        </w:trPr>
        <w:tc>
          <w:tcPr>
            <w:tcW w:w="6660" w:type="dxa"/>
          </w:tcPr>
          <w:p w14:paraId="2F03DAD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1EEF053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C69AD" w:rsidRPr="000442CF" w14:paraId="7B164577" w14:textId="77777777" w:rsidTr="00434390">
        <w:trPr>
          <w:tblHeader/>
        </w:trPr>
        <w:tc>
          <w:tcPr>
            <w:tcW w:w="6660" w:type="dxa"/>
          </w:tcPr>
          <w:p w14:paraId="7072F1E6" w14:textId="7A82E0F6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76948"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2557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0" w:type="dxa"/>
          </w:tcPr>
          <w:p w14:paraId="04B6FD0B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69AD" w:rsidRPr="0072479F" w14:paraId="1B3857D1" w14:textId="77777777" w:rsidTr="00434390">
        <w:trPr>
          <w:tblHeader/>
        </w:trPr>
        <w:tc>
          <w:tcPr>
            <w:tcW w:w="6660" w:type="dxa"/>
          </w:tcPr>
          <w:p w14:paraId="2073E87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19A99EA8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C69AD" w:rsidRPr="0072479F" w14:paraId="045E8AFB" w14:textId="77777777" w:rsidTr="00434390">
        <w:trPr>
          <w:trHeight w:val="389"/>
        </w:trPr>
        <w:tc>
          <w:tcPr>
            <w:tcW w:w="6660" w:type="dxa"/>
          </w:tcPr>
          <w:p w14:paraId="5B8DBD06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67996FAF" w14:textId="77777777" w:rsidR="009C69AD" w:rsidRPr="0072479F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9AD" w:rsidRPr="0072479F" w14:paraId="18E173FA" w14:textId="77777777" w:rsidTr="00434390">
        <w:trPr>
          <w:trHeight w:val="407"/>
        </w:trPr>
        <w:tc>
          <w:tcPr>
            <w:tcW w:w="6660" w:type="dxa"/>
          </w:tcPr>
          <w:p w14:paraId="41751D4F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44F2277B" w14:textId="081DDAE2" w:rsidR="009C69AD" w:rsidRPr="0072479F" w:rsidRDefault="00086C2D" w:rsidP="008A14FA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C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77,769</w:t>
            </w:r>
          </w:p>
        </w:tc>
      </w:tr>
      <w:tr w:rsidR="009C69AD" w:rsidRPr="0072479F" w14:paraId="08110E70" w14:textId="77777777" w:rsidTr="001B2652">
        <w:trPr>
          <w:trHeight w:val="107"/>
        </w:trPr>
        <w:tc>
          <w:tcPr>
            <w:tcW w:w="6660" w:type="dxa"/>
          </w:tcPr>
          <w:p w14:paraId="1C2AEC94" w14:textId="77777777" w:rsidR="009C69AD" w:rsidRPr="0072479F" w:rsidRDefault="009C69AD" w:rsidP="0043439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5C2AA6E" w14:textId="77777777" w:rsidR="009C69AD" w:rsidRPr="0072479F" w:rsidRDefault="009C69AD" w:rsidP="008A14FA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72479F" w14:paraId="72730EEF" w14:textId="77777777" w:rsidTr="001B2652">
        <w:tc>
          <w:tcPr>
            <w:tcW w:w="6660" w:type="dxa"/>
            <w:vAlign w:val="center"/>
          </w:tcPr>
          <w:p w14:paraId="3463E180" w14:textId="0A15E460" w:rsidR="009C69AD" w:rsidRPr="0072479F" w:rsidRDefault="004B0C28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520" w:type="dxa"/>
            <w:vAlign w:val="bottom"/>
          </w:tcPr>
          <w:p w14:paraId="76CEB141" w14:textId="77777777" w:rsidR="009C69AD" w:rsidRPr="0072479F" w:rsidRDefault="009C69AD" w:rsidP="008A14FA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C28" w:rsidRPr="0072479F" w14:paraId="3B17A87D" w14:textId="77777777" w:rsidTr="001B2652">
        <w:tc>
          <w:tcPr>
            <w:tcW w:w="6660" w:type="dxa"/>
            <w:vAlign w:val="center"/>
          </w:tcPr>
          <w:p w14:paraId="4310DEA2" w14:textId="2D81238B" w:rsidR="004B0C28" w:rsidRPr="0072479F" w:rsidRDefault="001B2652" w:rsidP="004B0C2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7939D7C5" w14:textId="05AB5850" w:rsidR="004B0C28" w:rsidRPr="00A5707B" w:rsidRDefault="00876948" w:rsidP="004B0C2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A570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8296313" w14:textId="77777777" w:rsidR="006F1473" w:rsidRPr="00C52025" w:rsidRDefault="006F1473" w:rsidP="000E42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F1473" w:rsidRPr="00C52025" w:rsidSect="00FD457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C55B1" w14:textId="77777777" w:rsidR="004C69F8" w:rsidRDefault="004C69F8">
      <w:r>
        <w:separator/>
      </w:r>
    </w:p>
  </w:endnote>
  <w:endnote w:type="continuationSeparator" w:id="0">
    <w:p w14:paraId="4752A938" w14:textId="77777777" w:rsidR="004C69F8" w:rsidRDefault="004C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2D279" w14:textId="77777777" w:rsidR="004C69F8" w:rsidRDefault="004C69F8">
      <w:r>
        <w:separator/>
      </w:r>
    </w:p>
  </w:footnote>
  <w:footnote w:type="continuationSeparator" w:id="0">
    <w:p w14:paraId="582DF53E" w14:textId="77777777" w:rsidR="004C69F8" w:rsidRDefault="004C6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F48B0" w14:textId="77777777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405DD3A9" w:rsidR="00B37703" w:rsidRPr="00624810" w:rsidRDefault="00B37703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084E0F">
      <w:rPr>
        <w:rFonts w:ascii="Angsana New" w:hAnsi="Angsana New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084E0F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876948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2564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F0E1D" w14:textId="77777777" w:rsidR="00B37703" w:rsidRDefault="00B37703" w:rsidP="00B211D8">
    <w:pPr>
      <w:tabs>
        <w:tab w:val="left" w:pos="90"/>
      </w:tabs>
      <w:spacing w:line="240" w:lineRule="auto"/>
      <w:ind w:left="45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B37703" w:rsidRDefault="00B37703" w:rsidP="00B211D8">
    <w:pPr>
      <w:spacing w:line="240" w:lineRule="auto"/>
      <w:ind w:left="45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5C730638" w:rsidR="00B37703" w:rsidRPr="00624810" w:rsidRDefault="00B37703" w:rsidP="00B211D8">
    <w:pPr>
      <w:spacing w:line="240" w:lineRule="auto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084E0F">
      <w:rPr>
        <w:rFonts w:ascii="Angsana New" w:hAnsi="Angsana New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084E0F">
      <w:rPr>
        <w:rFonts w:ascii="Angsana New" w:hAnsi="Angsana New"/>
        <w:b/>
        <w:bCs/>
        <w:sz w:val="32"/>
        <w:szCs w:val="32"/>
        <w:cs/>
      </w:rPr>
      <w:t>เดือนสิ้นสุดวันที่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31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2564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7E632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D86C14A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17FBD360" w:rsidR="00B37703" w:rsidRPr="00624810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084E0F">
      <w:rPr>
        <w:rFonts w:ascii="Angsana New" w:hAnsi="Angsana New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084E0F">
      <w:rPr>
        <w:rFonts w:ascii="Angsana New" w:hAnsi="Angsana New"/>
        <w:b/>
        <w:bCs/>
        <w:sz w:val="32"/>
        <w:szCs w:val="32"/>
        <w:cs/>
      </w:rPr>
      <w:t>เดือนสิ้นสุดวันที่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31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2564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6323C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25619B1F" w:rsidR="00B37703" w:rsidRPr="00624810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084E0F">
      <w:rPr>
        <w:rFonts w:ascii="Angsana New" w:hAnsi="Angsana New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084E0F">
      <w:rPr>
        <w:rFonts w:ascii="Angsana New" w:hAnsi="Angsana New"/>
        <w:b/>
        <w:bCs/>
        <w:sz w:val="32"/>
        <w:szCs w:val="32"/>
        <w:cs/>
      </w:rPr>
      <w:t>เดือนสิ้นสุดวันที่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31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2564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A305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1"/>
  </w:num>
  <w:num w:numId="5">
    <w:abstractNumId w:val="1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6"/>
  </w:num>
  <w:num w:numId="11">
    <w:abstractNumId w:val="13"/>
  </w:num>
  <w:num w:numId="12">
    <w:abstractNumId w:val="3"/>
  </w:num>
  <w:num w:numId="13">
    <w:abstractNumId w:val="4"/>
  </w:num>
  <w:num w:numId="14">
    <w:abstractNumId w:val="2"/>
  </w:num>
  <w:num w:numId="15">
    <w:abstractNumId w:val="12"/>
  </w:num>
  <w:num w:numId="16">
    <w:abstractNumId w:val="16"/>
  </w:num>
  <w:num w:numId="1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D7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D6A"/>
    <w:rsid w:val="002A2DFC"/>
    <w:rsid w:val="002A36A8"/>
    <w:rsid w:val="002A3E9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2FB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48E"/>
    <w:rsid w:val="00552673"/>
    <w:rsid w:val="00553BD2"/>
    <w:rsid w:val="00553BE9"/>
    <w:rsid w:val="00553C6D"/>
    <w:rsid w:val="00554CF9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5921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90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061"/>
    <w:rsid w:val="0060559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39CE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B5C"/>
    <w:rsid w:val="00724F18"/>
    <w:rsid w:val="00725290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481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371"/>
    <w:rsid w:val="00863039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F8F"/>
    <w:rsid w:val="008F3134"/>
    <w:rsid w:val="008F3A08"/>
    <w:rsid w:val="008F4328"/>
    <w:rsid w:val="008F4454"/>
    <w:rsid w:val="008F46F8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1D1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90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501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A6B"/>
    <w:rsid w:val="00E75C33"/>
    <w:rsid w:val="00E76673"/>
    <w:rsid w:val="00E76677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0D2"/>
    <w:rsid w:val="00FF379A"/>
    <w:rsid w:val="00FF3B4D"/>
    <w:rsid w:val="00FF3C98"/>
    <w:rsid w:val="00FF4192"/>
    <w:rsid w:val="00FF41CD"/>
    <w:rsid w:val="00FF426F"/>
    <w:rsid w:val="00FF4A84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13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Saisamorn, Chimyoo</cp:lastModifiedBy>
  <cp:revision>3</cp:revision>
  <cp:lastPrinted>2021-07-26T15:07:00Z</cp:lastPrinted>
  <dcterms:created xsi:type="dcterms:W3CDTF">2022-02-08T07:32:00Z</dcterms:created>
  <dcterms:modified xsi:type="dcterms:W3CDTF">2022-02-08T07:32:00Z</dcterms:modified>
</cp:coreProperties>
</file>