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85D77" w14:textId="77777777" w:rsidR="006346F3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CB15BFC" w14:textId="77777777" w:rsidR="00772E20" w:rsidRPr="0057754E" w:rsidRDefault="00772E20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3C68867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26BC005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AB2492B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ADF027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FE2F9D6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974F46" w14:textId="77777777" w:rsidR="00346257" w:rsidRPr="0057754E" w:rsidRDefault="0034625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4C903AE" w14:textId="77777777" w:rsidR="00B72120" w:rsidRPr="0057754E" w:rsidRDefault="00B72120" w:rsidP="006346F3">
      <w:pPr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E9ED61E" w14:textId="77777777" w:rsidR="00346257" w:rsidRPr="0057754E" w:rsidRDefault="0034625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E8927AC" w14:textId="77777777" w:rsidR="006346F3" w:rsidRPr="00C0783C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C0783C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</w:rPr>
        <w:t>)</w:t>
      </w:r>
    </w:p>
    <w:p w14:paraId="5EC3C52D" w14:textId="77777777" w:rsidR="006346F3" w:rsidRPr="00C0783C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C0783C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14:paraId="17704B6F" w14:textId="77777777" w:rsidR="003D539D" w:rsidRPr="00C0783C" w:rsidRDefault="003D539D" w:rsidP="003D539D">
      <w:pPr>
        <w:pStyle w:val="ReportHeading1"/>
        <w:framePr w:w="0" w:hRule="auto" w:hSpace="0" w:wrap="around" w:vAnchor="text" w:y="513"/>
        <w:spacing w:line="240" w:lineRule="auto"/>
        <w:jc w:val="center"/>
        <w:rPr>
          <w:rFonts w:asciiTheme="majorBidi" w:hAnsiTheme="majorBidi" w:cstheme="majorBidi"/>
          <w:sz w:val="6"/>
          <w:szCs w:val="6"/>
        </w:rPr>
      </w:pPr>
    </w:p>
    <w:p w14:paraId="4A0A8D02" w14:textId="4AA1805C" w:rsidR="003D539D" w:rsidRPr="00C0783C" w:rsidRDefault="009E6232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3D539D"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031098" w:rsidRPr="00C0783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3D539D"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031098" w:rsidRPr="00C0783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6634F" w:rsidRPr="00C0783C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11D05B99" w14:textId="77777777" w:rsidR="003D539D" w:rsidRPr="00C0783C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156B635" w14:textId="77777777" w:rsidR="003D539D" w:rsidRPr="00C0783C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698B683" w14:textId="77777777" w:rsidR="003D539D" w:rsidRPr="00C0783C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B9EC6AF" w14:textId="77777777" w:rsidR="006346F3" w:rsidRPr="00C0783C" w:rsidRDefault="006346F3" w:rsidP="003D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Theme="majorBidi" w:hAnsiTheme="majorBidi" w:cstheme="majorBidi"/>
          <w:sz w:val="32"/>
          <w:szCs w:val="32"/>
        </w:rPr>
        <w:sectPr w:rsidR="006346F3" w:rsidRPr="00C0783C" w:rsidSect="009600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75392022" w14:textId="77777777" w:rsidR="006346F3" w:rsidRPr="00C0783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B929C28" w14:textId="77777777" w:rsidR="00F1068B" w:rsidRPr="00C0783C" w:rsidRDefault="00F1068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27D8246" w14:textId="77777777" w:rsidR="00F1068B" w:rsidRPr="00C0783C" w:rsidRDefault="00F1068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40ADDE" w14:textId="77777777" w:rsidR="0042586A" w:rsidRPr="00C0783C" w:rsidRDefault="0042586A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31695F" w14:textId="77777777" w:rsidR="00097D1B" w:rsidRPr="00C0783C" w:rsidRDefault="00097D1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9971F30" w14:textId="77777777" w:rsidR="009F5214" w:rsidRPr="00C0783C" w:rsidRDefault="009F5214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BA6E825" w14:textId="77777777" w:rsidR="00C03F95" w:rsidRPr="00C0783C" w:rsidRDefault="00C03F95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617F24C" w14:textId="77777777" w:rsidR="00C03F95" w:rsidRPr="00C0783C" w:rsidRDefault="00C03F95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3490987" w14:textId="77777777" w:rsidR="006346F3" w:rsidRPr="00C0783C" w:rsidRDefault="00A664B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783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5228F0" w:rsidRPr="00C0783C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346F3" w:rsidRPr="00C0783C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C0783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</w:p>
    <w:p w14:paraId="42D80AED" w14:textId="7EE8E95F" w:rsidR="006346F3" w:rsidRPr="00C0783C" w:rsidRDefault="005228F0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5B3DDF"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27F392" w14:textId="77777777" w:rsidR="003E0BC3" w:rsidRPr="00C0783C" w:rsidRDefault="003E0BC3" w:rsidP="003E0BC3">
      <w:pPr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18B82133" w14:textId="77777777" w:rsidR="003D52A0" w:rsidRPr="00C0783C" w:rsidRDefault="003D52A0" w:rsidP="003E0BC3">
      <w:pPr>
        <w:ind w:right="-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C0783C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BE9B3" w14:textId="3A580921" w:rsidR="003E0BC3" w:rsidRPr="00C0783C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B3DDF" w:rsidRPr="00C0783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5AF5" w:rsidRPr="00C0783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C81FC9" w:rsidRPr="00C0783C">
        <w:rPr>
          <w:rFonts w:asciiTheme="majorBidi" w:hAnsiTheme="majorBidi" w:cstheme="majorBidi"/>
          <w:sz w:val="30"/>
          <w:szCs w:val="30"/>
          <w:cs/>
        </w:rPr>
        <w:t>“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81FC9" w:rsidRPr="00C0783C">
        <w:rPr>
          <w:rFonts w:asciiTheme="majorBidi" w:hAnsiTheme="majorBidi" w:cstheme="majorBidi"/>
          <w:sz w:val="30"/>
          <w:szCs w:val="30"/>
          <w:cs/>
        </w:rPr>
        <w:t>”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5B3DDF" w:rsidRPr="00C0783C">
        <w:rPr>
          <w:rFonts w:asciiTheme="majorBidi" w:hAnsiTheme="majorBidi" w:cstheme="majorBidi"/>
          <w:sz w:val="30"/>
          <w:szCs w:val="30"/>
          <w:cs/>
        </w:rPr>
        <w:t>บริษัทควอ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 xml:space="preserve">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CF4AD2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CF4AD2" w:rsidRPr="00C0783C">
        <w:rPr>
          <w:rFonts w:asciiTheme="majorBidi" w:hAnsiTheme="majorBidi" w:cstheme="majorBidi"/>
          <w:sz w:val="30"/>
          <w:szCs w:val="30"/>
        </w:rPr>
        <w:t>“</w:t>
      </w:r>
      <w:r w:rsidR="00CF4AD2" w:rsidRPr="00C0783C">
        <w:rPr>
          <w:rFonts w:asciiTheme="majorBidi" w:hAnsiTheme="majorBidi" w:cstheme="majorBidi"/>
          <w:sz w:val="30"/>
          <w:szCs w:val="30"/>
          <w:cs/>
        </w:rPr>
        <w:t>บริษัท”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="00090B52"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B6634F" w:rsidRPr="00C0783C">
        <w:rPr>
          <w:rFonts w:asciiTheme="majorBidi" w:hAnsiTheme="majorBidi" w:cstheme="majorBidi"/>
          <w:spacing w:val="-8"/>
          <w:sz w:val="30"/>
          <w:szCs w:val="30"/>
        </w:rPr>
        <w:t>4</w:t>
      </w:r>
      <w:r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งบกำไรขาดทุนรวม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C0783C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งบกระแสเงินสดรวม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14269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ประกอบงบการเงิน </w:t>
      </w:r>
      <w:r w:rsidR="00985C95" w:rsidRPr="00C0783C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สรุปน</w:t>
      </w:r>
      <w:r w:rsidR="00985C95" w:rsidRPr="00C0783C">
        <w:rPr>
          <w:rFonts w:asciiTheme="majorBidi" w:hAnsiTheme="majorBidi" w:cstheme="majorBidi"/>
          <w:spacing w:val="4"/>
          <w:sz w:val="30"/>
          <w:szCs w:val="30"/>
          <w:cs/>
        </w:rPr>
        <w:t>โยบายการบัญชี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ที่สำคัญและ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C0783C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D68C0" w14:textId="15D7B13D" w:rsidR="00914269" w:rsidRPr="00C0783C" w:rsidRDefault="00C81FC9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31098" w:rsidRPr="00C0783C">
        <w:rPr>
          <w:rFonts w:asciiTheme="majorBidi" w:hAnsiTheme="majorBidi" w:cstheme="majorBidi"/>
          <w:sz w:val="30"/>
          <w:szCs w:val="30"/>
        </w:rPr>
        <w:t>31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98" w:rsidRPr="00C0783C">
        <w:rPr>
          <w:rFonts w:asciiTheme="majorBidi" w:hAnsiTheme="majorBidi" w:cstheme="majorBidi"/>
          <w:sz w:val="30"/>
          <w:szCs w:val="30"/>
        </w:rPr>
        <w:t>256</w:t>
      </w:r>
      <w:r w:rsidR="00B6634F" w:rsidRPr="00C0783C">
        <w:rPr>
          <w:rFonts w:asciiTheme="majorBidi" w:hAnsiTheme="majorBidi" w:cstheme="majorBidi"/>
          <w:sz w:val="30"/>
          <w:szCs w:val="30"/>
        </w:rPr>
        <w:t>4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914269" w:rsidRPr="00C0783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C0783C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</w:t>
      </w:r>
      <w:r w:rsidR="00C11CC0" w:rsidRPr="00C0783C">
        <w:rPr>
          <w:rFonts w:asciiTheme="majorBidi" w:hAnsiTheme="majorBidi" w:cstheme="majorBidi"/>
          <w:sz w:val="30"/>
          <w:szCs w:val="30"/>
          <w:cs/>
        </w:rPr>
        <w:t>น</w:t>
      </w:r>
      <w:r w:rsidR="001253E4" w:rsidRPr="00C0783C">
        <w:rPr>
          <w:rFonts w:asciiTheme="majorBidi" w:hAnsiTheme="majorBidi" w:cstheme="majorBidi"/>
          <w:sz w:val="30"/>
          <w:szCs w:val="30"/>
        </w:rPr>
        <w:t xml:space="preserve"> </w:t>
      </w:r>
    </w:p>
    <w:p w14:paraId="0FE7E896" w14:textId="77777777" w:rsidR="001253E4" w:rsidRPr="00C0783C" w:rsidRDefault="001253E4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BC85487" w14:textId="20E245D3" w:rsidR="00C81FC9" w:rsidRPr="00C0783C" w:rsidRDefault="00C81FC9" w:rsidP="00C81FC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C0783C" w:rsidRDefault="00C81FC9" w:rsidP="00C81FC9">
      <w:pPr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77CC9D38" w14:textId="6454F532" w:rsidR="0030368D" w:rsidRPr="00C0783C" w:rsidRDefault="00C81FC9" w:rsidP="00177E53">
      <w:pPr>
        <w:ind w:right="-202"/>
        <w:jc w:val="thaiDistribute"/>
        <w:rPr>
          <w:rFonts w:asciiTheme="majorBidi" w:hAnsiTheme="majorBidi" w:cstheme="majorBidi"/>
          <w:i/>
          <w:iCs/>
          <w:spacing w:val="10"/>
          <w:sz w:val="20"/>
          <w:szCs w:val="20"/>
        </w:rPr>
      </w:pPr>
      <w:r w:rsidRPr="00FB7AA0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FB7AA0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วรรค</w:t>
      </w:r>
      <w:r w:rsidRPr="00FB7AA0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7AA0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จากกลุ่มบริษัทและบริษัทตามข้อกำหนดจรรยาบรรณของผู้ประกอบวิชาชีพบัญชีที่กำหนดโดย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สภาวิชาชีพบัญชี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ที่</w:t>
      </w:r>
      <w:r w:rsidRPr="00C0783C">
        <w:rPr>
          <w:rFonts w:asciiTheme="majorBidi" w:eastAsia="Calibri" w:hAnsiTheme="majorBidi" w:cstheme="majorBidi"/>
          <w:spacing w:val="6"/>
          <w:sz w:val="30"/>
          <w:szCs w:val="30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3EBBAF" w14:textId="77777777" w:rsidR="001253E4" w:rsidRPr="00C0783C" w:rsidRDefault="001253E4" w:rsidP="00C81FC9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253E4" w:rsidRPr="00C0783C" w:rsidSect="009600C2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0A24ED60" w14:textId="7890B620" w:rsidR="00C81FC9" w:rsidRPr="00C0783C" w:rsidRDefault="00C81FC9" w:rsidP="00C81FC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5B331D3" w14:textId="77777777" w:rsidR="00C81FC9" w:rsidRPr="00C0783C" w:rsidRDefault="00C81FC9" w:rsidP="00C81FC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68B3D1A" w14:textId="68C850F5" w:rsidR="00C81FC9" w:rsidRPr="00C0783C" w:rsidRDefault="00C81FC9" w:rsidP="006E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C0783C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</w:t>
      </w:r>
      <w:r w:rsidRPr="00C0783C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</w:t>
      </w:r>
      <w:r w:rsidR="0042586A" w:rsidRPr="00C0783C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ปัจจุบัน</w:t>
      </w:r>
      <w:r w:rsidR="0042586A" w:rsidRPr="00C0783C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C0783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914269"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9D2FC5E" w:rsidR="003E0BC3" w:rsidRPr="00C0783C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914269" w:rsidRPr="00C0783C" w14:paraId="3CEFED67" w14:textId="77777777" w:rsidTr="004054CA">
        <w:tc>
          <w:tcPr>
            <w:tcW w:w="9828" w:type="dxa"/>
            <w:gridSpan w:val="2"/>
            <w:shd w:val="clear" w:color="auto" w:fill="auto"/>
          </w:tcPr>
          <w:p w14:paraId="73B33472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914269" w:rsidRPr="00C0783C" w14:paraId="7595C3BF" w14:textId="77777777" w:rsidTr="004054CA">
        <w:tc>
          <w:tcPr>
            <w:tcW w:w="9828" w:type="dxa"/>
            <w:gridSpan w:val="2"/>
            <w:shd w:val="clear" w:color="auto" w:fill="auto"/>
          </w:tcPr>
          <w:p w14:paraId="5B736926" w14:textId="697675D2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5F4F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BF68F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4269" w:rsidRPr="00C0783C" w14:paraId="31205A66" w14:textId="77777777" w:rsidTr="004054CA">
        <w:tc>
          <w:tcPr>
            <w:tcW w:w="4878" w:type="dxa"/>
            <w:shd w:val="clear" w:color="auto" w:fill="auto"/>
          </w:tcPr>
          <w:p w14:paraId="0D837AA3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804899F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4269" w:rsidRPr="00C0783C" w14:paraId="28FC971E" w14:textId="77777777" w:rsidTr="004054CA">
        <w:tc>
          <w:tcPr>
            <w:tcW w:w="4878" w:type="dxa"/>
            <w:shd w:val="clear" w:color="auto" w:fill="auto"/>
          </w:tcPr>
          <w:p w14:paraId="4138D964" w14:textId="77777777" w:rsidR="00914269" w:rsidRPr="00C0783C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เนื่องจากตลาดหลักของกลุ่มบริษัทและบริษัทเป็นตลาดภายในประเทศซึ่งมีการแข่งขันสูง ดังนั้นราคาขายจึงขึ้นอยู่กับภาวการณ์แข่งขันของตลาด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กลุ่มบริษัทและบริษัทจึงมีการวัดมูลค่าของสินค้าคงเหลือ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 เพื่อพิจารณาประมาณการสินค้า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คงเหลือที่ลดลง โดยการประมาณการเกี่ยวข้องกับการใช้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นอกจากนี้สินค้าคงเหลือมียอดคงเหลือที่มีนัยสำคัญในงบการเงินรวมและงบการเงินเฉพาะกิจการ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19F0B9EE" w14:textId="77777777" w:rsidR="00460479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กระบวนการตรวจสอบของข้าพเจ้าได้รวมถึงการสอบถามผู้บริหารซึ่งเป็นผู้รับผิดชอบในเรื่องดังกล่าว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และบริษัทในการประมาณการมูลค่าสุทธิที่คาดว่าจะได้รับของสินค้าคงเหลือ ข้าพเจ้าได้ตรวจสอบการประมาณการดังกล่าวว่ามีความสอดคล้องกับนโยบายการบัญชีของกลุ่มบริษัทและบริษัท นอกจากนี้วิธีการของข้าพเจ้ารวมถึงการทดสอบการคำนวณการประมาณการมูลค่าสุทธิที่คาดว่าจะได้รับของสินค้าคงเหลือ โดยการเปรียบเทียบต้นทุนของสินค้าคงเหลือกับมูลค่าสุทธิที่คาดว่าจะได้รับที่คาดการณ์ไว้ </w:t>
            </w:r>
            <w:r w:rsidR="00D01F0F" w:rsidRPr="00C0783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เช่น ราคาขายในใบแจ้งหนี้ล่าสุด หักด้วยต้นทุนที่จำเป็นต้องจ่ายไปเพื่อให้ขายสินค้าได้</w:t>
            </w:r>
            <w:r w:rsidR="00D01F0F" w:rsidRPr="00C0783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C0783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การคำนวณอีกครั้งเพื่อทดสอบความถูกต้องของการคำนวณในรายงานสินค้าคงเหลือตลอดจนสุ่มทดสอบกับเอกสารที่เกี่ยวข้อง</w:t>
            </w:r>
            <w:r w:rsidRPr="00C0783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48A80188" w14:textId="77777777" w:rsidR="00460479" w:rsidRDefault="0046047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CF89F1B" w14:textId="5766666F" w:rsidR="00914269" w:rsidRPr="00291A89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1A89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ของกลุ่มบริษัทและบริษัทที่เกี่ยวกับสินค้าคงเหลือใน</w:t>
            </w:r>
            <w:r w:rsidR="00291A89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br/>
            </w:r>
            <w:r w:rsidRPr="00291A89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งบการเงินรวมและงบการเงินเฉพาะกิจการอีกด้วย</w:t>
            </w:r>
          </w:p>
        </w:tc>
      </w:tr>
    </w:tbl>
    <w:p w14:paraId="13D808AE" w14:textId="61D1BB93" w:rsidR="00F74DAE" w:rsidRPr="00C0783C" w:rsidRDefault="00F7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C0783C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pPr w:leftFromText="180" w:rightFromText="180" w:vertAnchor="page" w:horzAnchor="margin" w:tblpY="1889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23"/>
      </w:tblGrid>
      <w:tr w:rsidR="00914269" w:rsidRPr="00C0783C" w14:paraId="1C02D5AF" w14:textId="77777777" w:rsidTr="00F74DAE">
        <w:tc>
          <w:tcPr>
            <w:tcW w:w="9828" w:type="dxa"/>
            <w:gridSpan w:val="2"/>
            <w:shd w:val="clear" w:color="auto" w:fill="auto"/>
          </w:tcPr>
          <w:p w14:paraId="3792F662" w14:textId="084A8C01" w:rsidR="00914269" w:rsidRPr="00C0783C" w:rsidRDefault="00B41A4C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การทดสอบด้อยค่าของอสังหาริมทรัพย์เพื่อการลงทุน</w:t>
            </w:r>
          </w:p>
        </w:tc>
      </w:tr>
      <w:tr w:rsidR="00914269" w:rsidRPr="00C0783C" w14:paraId="4419A982" w14:textId="77777777" w:rsidTr="00F74DAE">
        <w:tc>
          <w:tcPr>
            <w:tcW w:w="9828" w:type="dxa"/>
            <w:gridSpan w:val="2"/>
            <w:shd w:val="clear" w:color="auto" w:fill="auto"/>
          </w:tcPr>
          <w:p w14:paraId="33CC6A60" w14:textId="2A7D087A" w:rsidR="00914269" w:rsidRPr="00C0783C" w:rsidRDefault="00914269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3170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3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68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3F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914269" w:rsidRPr="00C0783C" w14:paraId="672543CA" w14:textId="77777777" w:rsidTr="00F74DAE">
        <w:tc>
          <w:tcPr>
            <w:tcW w:w="4405" w:type="dxa"/>
            <w:shd w:val="clear" w:color="auto" w:fill="auto"/>
          </w:tcPr>
          <w:p w14:paraId="2788C8C1" w14:textId="77777777" w:rsidR="00914269" w:rsidRPr="00C0783C" w:rsidRDefault="00914269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23" w:type="dxa"/>
            <w:shd w:val="clear" w:color="auto" w:fill="auto"/>
          </w:tcPr>
          <w:p w14:paraId="458A5680" w14:textId="77777777" w:rsidR="00914269" w:rsidRPr="00C0783C" w:rsidRDefault="00914269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B721B" w:rsidRPr="00C0783C" w14:paraId="112ED3DC" w14:textId="77777777" w:rsidTr="00F74DAE">
        <w:tc>
          <w:tcPr>
            <w:tcW w:w="4405" w:type="dxa"/>
            <w:shd w:val="clear" w:color="auto" w:fill="auto"/>
          </w:tcPr>
          <w:p w14:paraId="3B19B8F1" w14:textId="77777777" w:rsidR="00BB721B" w:rsidRPr="00C0783C" w:rsidRDefault="00BB721B" w:rsidP="00F74DA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ข้าพเจ้าให้ความสนใจในเรื่องดังกล่าวเนื่องจาก สภาวการณ์ในภาคธุรกิจผลิตภัณฑ์ก่อสร้างของประเทศไทยในปัจจุบันส่งผลกระทบอย่างมีนัยสำคัญต่อผลการดำเนินงานของกลุ่มบริษัทและบริษัท 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อาจส่งผลให้มูลค่าตามบัญชีของสินทรัพย์สูงกว่า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 ซึ่งอาจทำให้เกิดผลขาดทุนจากการด้อยค่า</w:t>
            </w:r>
          </w:p>
          <w:p w14:paraId="64D8B8FC" w14:textId="77777777" w:rsidR="00BB721B" w:rsidRPr="00C0783C" w:rsidRDefault="00BB721B" w:rsidP="00F74DAE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  <w:p w14:paraId="031314BC" w14:textId="41A4BFA3" w:rsidR="00BB721B" w:rsidRPr="00C0783C" w:rsidRDefault="00BB721B" w:rsidP="00F74DA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การทดสอบด้อยค่าของ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อสังหาริมทรัพย์เพื่อการลงทุนถูกพิจารณาเป็นความเสี่ยงที่สำคัญ เนื่องมาจากเกี่ยวข้องกับ</w:t>
            </w:r>
            <w:r w:rsidRPr="00C0783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ข้อบ่งชี้ในการด้อยค่าหรือไม่ </w:t>
            </w:r>
            <w:r w:rsidR="00BE60D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มูลค่าที่คาดว่าจะได้รับคืนของสินทรัพย์ประเมินโดยวิธีมูลค่าจากการใช้และ/หรือ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มูลค่ายุติธรรมหัก</w:t>
            </w:r>
            <w:r w:rsidRPr="00BE60D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ต้นทุนในการจำหน่าย แล้วแต่ตัวใดตัวหนึ่งจะสูงกว่า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ในการประเมินมูลค่าจากการใช้นั้นใช้วิธีประมาณการจากกระแสเงินสดที่จะได้รับในอนาคต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คิดลด</w:t>
            </w:r>
            <w:r w:rsidR="00BE60D4">
              <w:rPr>
                <w:rFonts w:asciiTheme="majorBidi" w:hAnsiTheme="majorBidi" w:cstheme="majorBidi"/>
                <w:spacing w:val="10"/>
                <w:sz w:val="30"/>
                <w:szCs w:val="30"/>
              </w:rPr>
              <w:br/>
            </w:r>
            <w:r w:rsidRPr="00BE60D4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เป็นมูลค่าปัจจุบัน ซึ่งดุลยพินิจดังกล่าวรวมถึง</w:t>
            </w:r>
            <w:r w:rsidR="00BE60D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60D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ข้อสมมติเรื่องความสามารถในการทำกำไรใน</w:t>
            </w:r>
            <w:r w:rsidRPr="00C0783C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อนาคต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การเจริญเติบโตของรายได้ อัตรากำไร และการคาดการณ์</w:t>
            </w:r>
            <w:r w:rsidRPr="00C0783C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>กระแสเงินสด</w:t>
            </w:r>
            <w:r w:rsidRPr="00C0783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ในอนาคต และการเลือกใช้อัตราคิดลดที่เหมาะสม</w:t>
            </w:r>
            <w:r w:rsidRPr="00C0783C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นอกจากนี้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C0783C">
              <w:rPr>
                <w:rFonts w:asciiTheme="majorBidi" w:eastAsia="Arial" w:hAnsiTheme="majorBidi" w:cstheme="majorBidi"/>
                <w:spacing w:val="2"/>
                <w:sz w:val="30"/>
                <w:szCs w:val="30"/>
                <w:cs/>
              </w:rPr>
              <w:t>ที่มียอดคงเหลือที่มีนัยสำคัญใน</w:t>
            </w:r>
            <w:r w:rsidRPr="00C0783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C0783C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423" w:type="dxa"/>
            <w:shd w:val="clear" w:color="auto" w:fill="auto"/>
          </w:tcPr>
          <w:p w14:paraId="75B9BBEC" w14:textId="726B8ECB" w:rsidR="00BB721B" w:rsidRPr="00C0783C" w:rsidRDefault="00BB721B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กระบวนการตรวจสอบของข้าพเจ้า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ให้ความสนใจเกี่ยวกับความ</w:t>
            </w:r>
            <w:r w:rsidRPr="00D13C0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สมเหตุสมผลของข้อบ่งชี้ที่แสดงว่าอสังหาริมทรัพย์เพื่อการลงทุน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อาจเกิดการด้อยค่าและการทดสอบข้อสมมติที่สำคัญที่สนับสนุนการคาดการณ์ของผู้บริหาร</w:t>
            </w:r>
          </w:p>
          <w:p w14:paraId="716B5015" w14:textId="77777777" w:rsidR="00BB721B" w:rsidRPr="00C0783C" w:rsidRDefault="00BB721B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B0F0"/>
                <w:sz w:val="16"/>
                <w:szCs w:val="16"/>
              </w:rPr>
            </w:pPr>
          </w:p>
          <w:p w14:paraId="3CEC1F81" w14:textId="07BE0FA3" w:rsidR="00BB721B" w:rsidRPr="00C0783C" w:rsidRDefault="00BB721B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ข้าพเจ้าประเมิน</w:t>
            </w:r>
            <w:r w:rsidRPr="00C0783C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ความสมเหตุสมผลของ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ข้อบ่งชี้การด้อยค่า</w:t>
            </w:r>
            <w:r w:rsidR="00F77AA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โดยอ้างอิงถึงภาวการณ์ของตลาดในปัจจุบันสภาพแวดล้อมการดำเนินงาน ความรู้เกี่ยวกับอุตสาหกรรม และข้อมูลอื่นที่ได้รับระหว่างการตรวจสอบ </w:t>
            </w:r>
          </w:p>
          <w:p w14:paraId="498164AA" w14:textId="77777777" w:rsidR="00BB721B" w:rsidRPr="00C0783C" w:rsidRDefault="00BB721B" w:rsidP="00F74DA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A0A840D" w14:textId="2CE18AF9" w:rsidR="00CE0B0F" w:rsidRPr="0044266D" w:rsidRDefault="00CE0B0F" w:rsidP="00CE0B0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CE0B0F">
              <w:rPr>
                <w:rFonts w:asciiTheme="majorBidi" w:hAnsiTheme="majorBidi" w:cs="Angsana New"/>
                <w:sz w:val="30"/>
                <w:szCs w:val="30"/>
                <w:cs/>
              </w:rPr>
              <w:t>ข้าพเจ้า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 โดยเปรียบเทียบข้อสมมติหลักกับแหล่งข้อมูลทั้งภายในและภายนอก รวมถึงทดสอบแบบจำลองการวัดมูลค่า การวิเคราะห์ความอ่อนไหวเพื่อพิจารณาผลกระทบจาก</w:t>
            </w:r>
            <w:r w:rsidR="00C9401F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</w:t>
            </w:r>
            <w:r w:rsidRPr="00CE0B0F">
              <w:rPr>
                <w:rFonts w:asciiTheme="majorBidi" w:hAnsiTheme="majorBidi" w:cs="Angsana New"/>
                <w:sz w:val="30"/>
                <w:szCs w:val="30"/>
                <w:cs/>
              </w:rPr>
              <w:t>เปลี่ยนแปลงในข้อสมมติสำคัญที่ผู้บริหารใช้ โดยอ้างอิงถึงผลการดำเนินงานที่ผ่านมา</w:t>
            </w:r>
            <w:r w:rsidR="00C9401F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C9401F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CE0B0F">
              <w:rPr>
                <w:rFonts w:asciiTheme="majorBidi" w:hAnsiTheme="majorBidi" w:cs="Angsana New"/>
                <w:sz w:val="30"/>
                <w:szCs w:val="30"/>
                <w:cs/>
              </w:rPr>
              <w:t>การวิเคราะห์แนวโน้มในอดีต และประเมินความเหมาะสมของวิธีการวัดมูลค่าที่ใช้ในการประเมินมูลค่ายุติธรรม ซึ่งรวมถึงการประเมินความเป็นอิสระและความรู้ความสามารถของผู้เชี่ยวชาญ</w:t>
            </w:r>
            <w:r w:rsidRPr="00D13C04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ภายนอกที่ประเมินมูลค่ายุติธรรมของสินทรัพย์ที่เกี่ยวข้องซึ่งจัดจ้าง</w:t>
            </w:r>
            <w:r w:rsidRPr="00CE0B0F">
              <w:rPr>
                <w:rFonts w:asciiTheme="majorBidi" w:hAnsiTheme="majorBidi" w:cs="Angsana New"/>
                <w:sz w:val="30"/>
                <w:szCs w:val="30"/>
                <w:cs/>
              </w:rPr>
              <w:t>โดยกลุ่มบริษัทและบริษัท และทดสอบ</w:t>
            </w:r>
            <w:r w:rsidR="00150894">
              <w:rPr>
                <w:rFonts w:asciiTheme="majorBidi" w:hAnsiTheme="majorBidi" w:cs="Angsana New" w:hint="cs"/>
                <w:sz w:val="30"/>
                <w:szCs w:val="30"/>
                <w:cs/>
              </w:rPr>
              <w:t>ความถูกต้องของ</w:t>
            </w:r>
            <w:r w:rsidR="00150894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CE0B0F">
              <w:rPr>
                <w:rFonts w:asciiTheme="majorBidi" w:hAnsiTheme="majorBidi" w:cs="Angsana New"/>
                <w:sz w:val="30"/>
                <w:szCs w:val="30"/>
                <w:cs/>
              </w:rPr>
              <w:t>การคำนวณมูลค่าที่คาดว่าจะได้รับคืนและการด้อยค่า</w:t>
            </w:r>
          </w:p>
          <w:p w14:paraId="02D8BE3B" w14:textId="77777777" w:rsidR="00BB721B" w:rsidRPr="00C0783C" w:rsidRDefault="00BB721B" w:rsidP="00F74DAE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7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C0783C" w:rsidDel="00880935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</w:p>
          <w:p w14:paraId="2D221FE8" w14:textId="09939B85" w:rsidR="00BB721B" w:rsidRPr="00C0783C" w:rsidRDefault="00BB721B" w:rsidP="00F74DA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</w:t>
            </w:r>
            <w:r w:rsidR="00F45F48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26A7AB4" w14:textId="77777777" w:rsidR="00F74DAE" w:rsidRPr="00C0783C" w:rsidRDefault="00F7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1B9FFD" w14:textId="46FFE7C0" w:rsidR="00CC5934" w:rsidRPr="00C0783C" w:rsidRDefault="00CC5934" w:rsidP="00BB7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69D568ED" w14:textId="77777777" w:rsidR="00CC5934" w:rsidRPr="00C0783C" w:rsidRDefault="00CC5934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14"/>
          <w:szCs w:val="14"/>
        </w:rPr>
      </w:pPr>
    </w:p>
    <w:p w14:paraId="3B2738E5" w14:textId="5483B2E9" w:rsidR="00CC5934" w:rsidRPr="00C0783C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0783C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0783C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0783C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C0783C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9A4D733" w14:textId="77777777" w:rsidR="00466789" w:rsidRPr="00C0783C" w:rsidRDefault="00466789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14"/>
          <w:szCs w:val="14"/>
        </w:rPr>
      </w:pPr>
    </w:p>
    <w:p w14:paraId="283A2CA7" w14:textId="3B8FF837" w:rsidR="00CC5934" w:rsidRPr="00C0783C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AF142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C0783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ACFBC96" w14:textId="77777777" w:rsidR="00CC5934" w:rsidRPr="00C0783C" w:rsidRDefault="00CC5934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14"/>
          <w:szCs w:val="14"/>
        </w:rPr>
      </w:pPr>
    </w:p>
    <w:p w14:paraId="6C31A51A" w14:textId="34007F03" w:rsidR="00CC5934" w:rsidRPr="00C0783C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</w:t>
      </w:r>
      <w:r w:rsidR="00B53627"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</w:t>
      </w:r>
      <w:r w:rsidRPr="00C0783C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C0783C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0783C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="00DB0E7F" w:rsidRPr="00C0783C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ดังกล่าว</w:t>
      </w:r>
      <w:r w:rsidR="00DB0E7F" w:rsidRPr="00C0783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C0783C" w:rsidRDefault="00CC5934" w:rsidP="00E33717">
      <w:pPr>
        <w:pStyle w:val="Default"/>
        <w:jc w:val="thaiDistribute"/>
        <w:rPr>
          <w:rFonts w:asciiTheme="majorBidi" w:hAnsiTheme="majorBidi" w:cstheme="majorBidi"/>
          <w:sz w:val="14"/>
          <w:szCs w:val="14"/>
        </w:rPr>
      </w:pPr>
    </w:p>
    <w:p w14:paraId="23947833" w14:textId="77777777" w:rsidR="00CC5934" w:rsidRPr="00C0783C" w:rsidRDefault="00CC5934" w:rsidP="00CC593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C0783C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0CF2ADC9" w14:textId="77777777" w:rsidR="00CC5934" w:rsidRPr="00C0783C" w:rsidRDefault="00CC5934" w:rsidP="00CC5934">
      <w:pPr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เหล่านี้โดยถูกต้องตามที่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เพื่อให้สามารถจัดทำงบการเงิน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C0783C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pacing w:val="4"/>
          <w:sz w:val="14"/>
          <w:szCs w:val="14"/>
        </w:rPr>
      </w:pPr>
    </w:p>
    <w:p w14:paraId="3D284CC8" w14:textId="0F7BE751" w:rsidR="00CC5934" w:rsidRPr="00C0783C" w:rsidRDefault="00CC5934" w:rsidP="00CC593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D01F0F" w:rsidRPr="00C0783C">
        <w:rPr>
          <w:rFonts w:asciiTheme="majorBidi" w:eastAsia="Calibri" w:hAnsiTheme="majorBidi" w:cstheme="majorBidi"/>
          <w:sz w:val="30"/>
          <w:szCs w:val="30"/>
        </w:rPr>
        <w:t>(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D01F0F" w:rsidRPr="00C0783C">
        <w:rPr>
          <w:rFonts w:asciiTheme="majorBidi" w:eastAsia="Calibri" w:hAnsiTheme="majorBidi" w:cstheme="majorBidi"/>
          <w:sz w:val="30"/>
          <w:szCs w:val="30"/>
        </w:rPr>
        <w:t>)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974E18" w:rsidRPr="00C0783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C0783C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4D96EFF0" w14:textId="02D1AEFC" w:rsidR="007127B5" w:rsidRPr="00C0783C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F969BE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0783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C0783C" w:rsidRDefault="007127B5" w:rsidP="00E3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6"/>
        <w:jc w:val="thaiDistribute"/>
        <w:rPr>
          <w:rFonts w:asciiTheme="majorBidi" w:hAnsiTheme="majorBidi" w:cstheme="majorBidi"/>
          <w:sz w:val="14"/>
          <w:szCs w:val="14"/>
        </w:rPr>
      </w:pPr>
    </w:p>
    <w:p w14:paraId="66514BE0" w14:textId="703BE10F" w:rsidR="00CC5934" w:rsidRPr="00C0783C" w:rsidRDefault="00CC5934" w:rsidP="00CC593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C0783C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323141AC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รวมและงบการเงินเฉพาะ</w:t>
      </w:r>
      <w:r w:rsidRPr="00C0783C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หรือทุกรายการรวมกันจะมีผ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935F824" w14:textId="7E6F7B9D" w:rsidR="00B2138F" w:rsidRPr="00C0783C" w:rsidRDefault="00CC5934" w:rsidP="00CC593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5A4E9C53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รวมและ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แทรกแซงการควบคุมภ</w:t>
      </w:r>
      <w:r w:rsidRPr="00C0783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E3B1D40" w14:textId="77777777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9CDF37B" w14:textId="64787342" w:rsidR="000F33FA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7B6B9B8" w14:textId="7D8E44B9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62D6" w:rsidRPr="00C0783C">
        <w:rPr>
          <w:rFonts w:asciiTheme="majorBidi" w:hAnsiTheme="majorBidi" w:cstheme="majorBidi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C0783C">
        <w:rPr>
          <w:rFonts w:asciiTheme="majorBidi" w:hAnsiTheme="majorBidi" w:cstheme="majorBidi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</w:t>
      </w:r>
      <w:r w:rsidR="00BD1930" w:rsidRPr="00C0783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1062D6" w:rsidRPr="00C0783C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</w:t>
      </w:r>
      <w:r w:rsidRPr="00C0783C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67FFBA42" w14:textId="11209F93" w:rsidR="00CC5934" w:rsidRPr="00C0783C" w:rsidRDefault="001062D6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โดยรวม รวมถึงการเปิดเผยข้อมูลว่างบการเงินรวม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C5934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   </w:t>
      </w:r>
    </w:p>
    <w:p w14:paraId="58995DD3" w14:textId="41564909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</w:t>
      </w:r>
      <w:r w:rsidR="00195E40" w:rsidRPr="00C0783C">
        <w:rPr>
          <w:rFonts w:asciiTheme="majorBidi" w:hAnsiTheme="majorBidi" w:cstheme="majorBidi"/>
          <w:sz w:val="30"/>
          <w:szCs w:val="30"/>
          <w:cs/>
        </w:rPr>
        <w:t xml:space="preserve">      แ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นวทางการควบคุมดูแล และการปฏิบัติงานตรวจสอบกลุ่มบริษัท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Pr="00C0783C">
        <w:rPr>
          <w:rFonts w:asciiTheme="majorBidi" w:hAnsiTheme="majorBidi" w:cstheme="majorBidi"/>
          <w:sz w:val="30"/>
          <w:szCs w:val="30"/>
          <w:cs/>
        </w:rPr>
        <w:t>ความเห็นของข้าพเจ้า</w:t>
      </w:r>
    </w:p>
    <w:p w14:paraId="241B690B" w14:textId="49DBA9D1" w:rsidR="00F74DAE" w:rsidRPr="00C0783C" w:rsidRDefault="00F7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A9994F3" w14:textId="6586C01A" w:rsidR="00CC5934" w:rsidRDefault="00753000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8484AD" w14:textId="77777777" w:rsidR="009D78FA" w:rsidRPr="00C0783C" w:rsidRDefault="009D78FA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8C730FF" w14:textId="3C7727B1" w:rsidR="000F33FA" w:rsidRPr="00C0783C" w:rsidRDefault="00CC5934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0783C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396D8BB6" w14:textId="77777777" w:rsidR="00BD1930" w:rsidRPr="00C0783C" w:rsidRDefault="00BD1930" w:rsidP="00CC5934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1A3ACAE" w14:textId="5EBE4F85" w:rsidR="00CC5934" w:rsidRPr="00C0783C" w:rsidRDefault="00CC5934" w:rsidP="00F951E2">
      <w:pPr>
        <w:tabs>
          <w:tab w:val="clear" w:pos="1644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 xml:space="preserve">  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เรื่องเหล่านี้ในรายงานของผู้สอบบัญชี</w:t>
      </w:r>
      <w:r w:rsidR="0034784E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C0783C">
        <w:rPr>
          <w:rFonts w:asciiTheme="majorBidi" w:hAnsiTheme="majorBidi" w:cstheme="majorBidi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1E33F3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ต่อส่วน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ได้เสีย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C0783C" w:rsidRDefault="00CC5934" w:rsidP="00CC593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1C1F18" w14:textId="77777777" w:rsidR="005504EA" w:rsidRPr="00C0783C" w:rsidRDefault="005504EA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33E1B735" w14:textId="77777777" w:rsidR="005504EA" w:rsidRPr="00C0783C" w:rsidRDefault="005504EA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4ED630BB" w14:textId="77777777" w:rsidR="000F33FA" w:rsidRPr="00C0783C" w:rsidRDefault="000F33FA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753E3DC6" w14:textId="1BEF620F" w:rsidR="005504EA" w:rsidRPr="00C0783C" w:rsidRDefault="00D01F0F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t>(</w:t>
      </w:r>
      <w:r w:rsidR="00FF3285" w:rsidRPr="00C0783C">
        <w:rPr>
          <w:rFonts w:asciiTheme="majorBidi" w:hAnsiTheme="majorBidi" w:cstheme="majorBidi"/>
          <w:sz w:val="30"/>
          <w:szCs w:val="30"/>
          <w:cs/>
        </w:rPr>
        <w:t>ธัญลักษณ์ เกตุแก้ว</w:t>
      </w:r>
      <w:r w:rsidRPr="00C0783C">
        <w:rPr>
          <w:rFonts w:asciiTheme="majorBidi" w:hAnsiTheme="majorBidi" w:cstheme="majorBidi"/>
          <w:sz w:val="30"/>
          <w:szCs w:val="30"/>
        </w:rPr>
        <w:t>)</w:t>
      </w:r>
    </w:p>
    <w:p w14:paraId="6FD4C6BE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0D963EE" w14:textId="1ED5CECB" w:rsidR="00CC5934" w:rsidRPr="00C0783C" w:rsidRDefault="00CC5934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FF328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1098" w:rsidRPr="00C0783C">
        <w:rPr>
          <w:rFonts w:asciiTheme="majorBidi" w:hAnsiTheme="majorBidi" w:cstheme="majorBidi"/>
          <w:sz w:val="30"/>
          <w:szCs w:val="30"/>
        </w:rPr>
        <w:t>8179</w:t>
      </w:r>
    </w:p>
    <w:p w14:paraId="3EDB7382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EB1819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6E8752F" w14:textId="355CB318" w:rsidR="003E0BC3" w:rsidRPr="00C0783C" w:rsidRDefault="00CC5934" w:rsidP="002B6BF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4F61CE" w14:textId="23FB8F76" w:rsidR="002B6BFF" w:rsidRPr="00C0783C" w:rsidRDefault="00FD59E0" w:rsidP="002B6BF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0783C">
        <w:rPr>
          <w:rFonts w:asciiTheme="majorBidi" w:hAnsiTheme="majorBidi" w:cstheme="majorBidi"/>
          <w:sz w:val="30"/>
          <w:szCs w:val="30"/>
        </w:rPr>
        <w:t>10</w:t>
      </w:r>
      <w:r w:rsidR="002B6BFF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2B6BFF" w:rsidRPr="00C0783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031098" w:rsidRPr="00C0783C">
        <w:rPr>
          <w:rFonts w:asciiTheme="majorBidi" w:hAnsiTheme="majorBidi" w:cstheme="majorBidi"/>
          <w:sz w:val="30"/>
          <w:szCs w:val="30"/>
        </w:rPr>
        <w:t>256</w:t>
      </w:r>
      <w:r w:rsidRPr="00C0783C">
        <w:rPr>
          <w:rFonts w:asciiTheme="majorBidi" w:hAnsiTheme="majorBidi" w:cstheme="majorBidi"/>
          <w:sz w:val="30"/>
          <w:szCs w:val="30"/>
        </w:rPr>
        <w:t>5</w:t>
      </w:r>
    </w:p>
    <w:sectPr w:rsidR="002B6BFF" w:rsidRPr="00C0783C" w:rsidSect="00674896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9240C" w14:textId="77777777" w:rsidR="004D56BE" w:rsidRDefault="004D56BE">
      <w:r>
        <w:separator/>
      </w:r>
    </w:p>
  </w:endnote>
  <w:endnote w:type="continuationSeparator" w:id="0">
    <w:p w14:paraId="24432846" w14:textId="77777777" w:rsidR="004D56BE" w:rsidRDefault="004D56BE">
      <w:r>
        <w:continuationSeparator/>
      </w:r>
    </w:p>
  </w:endnote>
  <w:endnote w:type="continuationNotice" w:id="1">
    <w:p w14:paraId="4CA1C40D" w14:textId="77777777" w:rsidR="004D56BE" w:rsidRDefault="004D56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15B8" w14:textId="12F0B000" w:rsidR="00460479" w:rsidRDefault="00460479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460479" w:rsidRDefault="00460479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CC2B7" w14:textId="77777777" w:rsidR="00674896" w:rsidRDefault="006748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7FEA3" w14:textId="77777777" w:rsidR="00674896" w:rsidRDefault="006748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8627175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EFB408" w14:textId="3A4F35CD" w:rsidR="00460479" w:rsidRPr="000F33FA" w:rsidRDefault="0067489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  <w:p w14:paraId="0CDA7C97" w14:textId="77777777" w:rsidR="00460479" w:rsidRPr="000F33FA" w:rsidRDefault="00460479" w:rsidP="003E0BC3">
    <w:pPr>
      <w:pStyle w:val="Footer"/>
      <w:rPr>
        <w:rFonts w:asciiTheme="majorBidi" w:hAnsiTheme="majorBidi" w:cstheme="maj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683A7" w14:textId="77777777" w:rsidR="00460479" w:rsidRPr="002448B9" w:rsidRDefault="00460479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7CBB7" w14:textId="77777777" w:rsidR="004D56BE" w:rsidRDefault="004D56BE">
      <w:r>
        <w:separator/>
      </w:r>
    </w:p>
  </w:footnote>
  <w:footnote w:type="continuationSeparator" w:id="0">
    <w:p w14:paraId="48658915" w14:textId="77777777" w:rsidR="004D56BE" w:rsidRDefault="004D56BE">
      <w:r>
        <w:continuationSeparator/>
      </w:r>
    </w:p>
  </w:footnote>
  <w:footnote w:type="continuationNotice" w:id="1">
    <w:p w14:paraId="54C59FD8" w14:textId="77777777" w:rsidR="004D56BE" w:rsidRDefault="004D56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8BA3E" w14:textId="77777777" w:rsidR="00674896" w:rsidRDefault="006748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1D2EF" w14:textId="77777777" w:rsidR="00674896" w:rsidRDefault="006748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41057" w14:textId="77777777" w:rsidR="00674896" w:rsidRDefault="006748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A4B50" w14:textId="77777777" w:rsidR="00674896" w:rsidRDefault="006748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8E735" w14:textId="300B7A1D" w:rsidR="00460479" w:rsidRDefault="00460479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43587923" w14:textId="77777777" w:rsidR="00674896" w:rsidRPr="00F9367B" w:rsidRDefault="00674896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2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3"/>
  </w:num>
  <w:num w:numId="14">
    <w:abstractNumId w:val="19"/>
  </w:num>
  <w:num w:numId="15">
    <w:abstractNumId w:val="24"/>
  </w:num>
  <w:num w:numId="16">
    <w:abstractNumId w:val="35"/>
  </w:num>
  <w:num w:numId="17">
    <w:abstractNumId w:val="36"/>
  </w:num>
  <w:num w:numId="18">
    <w:abstractNumId w:val="13"/>
  </w:num>
  <w:num w:numId="19">
    <w:abstractNumId w:val="29"/>
  </w:num>
  <w:num w:numId="20">
    <w:abstractNumId w:val="12"/>
  </w:num>
  <w:num w:numId="21">
    <w:abstractNumId w:val="32"/>
  </w:num>
  <w:num w:numId="22">
    <w:abstractNumId w:val="11"/>
  </w:num>
  <w:num w:numId="23">
    <w:abstractNumId w:val="37"/>
  </w:num>
  <w:num w:numId="24">
    <w:abstractNumId w:val="34"/>
  </w:num>
  <w:num w:numId="25">
    <w:abstractNumId w:val="17"/>
  </w:num>
  <w:num w:numId="26">
    <w:abstractNumId w:val="20"/>
  </w:num>
  <w:num w:numId="27">
    <w:abstractNumId w:val="25"/>
  </w:num>
  <w:num w:numId="28">
    <w:abstractNumId w:val="14"/>
  </w:num>
  <w:num w:numId="29">
    <w:abstractNumId w:val="23"/>
  </w:num>
  <w:num w:numId="30">
    <w:abstractNumId w:val="22"/>
  </w:num>
  <w:num w:numId="31">
    <w:abstractNumId w:val="26"/>
  </w:num>
  <w:num w:numId="32">
    <w:abstractNumId w:val="31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30"/>
  </w:num>
  <w:num w:numId="39">
    <w:abstractNumId w:val="18"/>
  </w:num>
  <w:num w:numId="40">
    <w:abstractNumId w:val="16"/>
  </w:num>
  <w:num w:numId="41">
    <w:abstractNumId w:val="27"/>
  </w:num>
  <w:num w:numId="42">
    <w:abstractNumId w:val="10"/>
  </w:num>
  <w:num w:numId="43">
    <w:abstractNumId w:val="2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C7"/>
    <w:rsid w:val="00001828"/>
    <w:rsid w:val="000018D5"/>
    <w:rsid w:val="00001968"/>
    <w:rsid w:val="00001C5C"/>
    <w:rsid w:val="00001D85"/>
    <w:rsid w:val="0000259F"/>
    <w:rsid w:val="000025E7"/>
    <w:rsid w:val="00002D20"/>
    <w:rsid w:val="00002D4C"/>
    <w:rsid w:val="00003084"/>
    <w:rsid w:val="00003093"/>
    <w:rsid w:val="00003387"/>
    <w:rsid w:val="000035EC"/>
    <w:rsid w:val="00003863"/>
    <w:rsid w:val="00004172"/>
    <w:rsid w:val="00004254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826"/>
    <w:rsid w:val="00010C8C"/>
    <w:rsid w:val="00010CF4"/>
    <w:rsid w:val="00010E04"/>
    <w:rsid w:val="00010E56"/>
    <w:rsid w:val="00010ECE"/>
    <w:rsid w:val="00011524"/>
    <w:rsid w:val="0001166B"/>
    <w:rsid w:val="00011AEB"/>
    <w:rsid w:val="00011C25"/>
    <w:rsid w:val="00011D26"/>
    <w:rsid w:val="00011E3A"/>
    <w:rsid w:val="00012918"/>
    <w:rsid w:val="00012BDB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411"/>
    <w:rsid w:val="00020565"/>
    <w:rsid w:val="000205E4"/>
    <w:rsid w:val="00020800"/>
    <w:rsid w:val="00020AC3"/>
    <w:rsid w:val="00020BEA"/>
    <w:rsid w:val="000212FC"/>
    <w:rsid w:val="00021414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725"/>
    <w:rsid w:val="000307A1"/>
    <w:rsid w:val="0003082D"/>
    <w:rsid w:val="000308AE"/>
    <w:rsid w:val="000309CA"/>
    <w:rsid w:val="00030AE7"/>
    <w:rsid w:val="00031098"/>
    <w:rsid w:val="0003115F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B92"/>
    <w:rsid w:val="00037D72"/>
    <w:rsid w:val="00040229"/>
    <w:rsid w:val="00040398"/>
    <w:rsid w:val="0004048C"/>
    <w:rsid w:val="000406AC"/>
    <w:rsid w:val="00040CD2"/>
    <w:rsid w:val="00040EB4"/>
    <w:rsid w:val="00040FA9"/>
    <w:rsid w:val="0004101A"/>
    <w:rsid w:val="00041035"/>
    <w:rsid w:val="00041212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502C7"/>
    <w:rsid w:val="0005055E"/>
    <w:rsid w:val="00050B69"/>
    <w:rsid w:val="00050E37"/>
    <w:rsid w:val="000510D8"/>
    <w:rsid w:val="00051270"/>
    <w:rsid w:val="00051437"/>
    <w:rsid w:val="000517B0"/>
    <w:rsid w:val="00051CA1"/>
    <w:rsid w:val="00051ECF"/>
    <w:rsid w:val="000520E3"/>
    <w:rsid w:val="000521FE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451F"/>
    <w:rsid w:val="0005454E"/>
    <w:rsid w:val="0005488B"/>
    <w:rsid w:val="00054FDE"/>
    <w:rsid w:val="000556DB"/>
    <w:rsid w:val="00055847"/>
    <w:rsid w:val="000558D8"/>
    <w:rsid w:val="0005599F"/>
    <w:rsid w:val="00055FE1"/>
    <w:rsid w:val="00056311"/>
    <w:rsid w:val="0005641B"/>
    <w:rsid w:val="00056CB8"/>
    <w:rsid w:val="00056DAA"/>
    <w:rsid w:val="00056E8F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7B3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C49"/>
    <w:rsid w:val="00064D74"/>
    <w:rsid w:val="00064E8A"/>
    <w:rsid w:val="00064FCF"/>
    <w:rsid w:val="0006505C"/>
    <w:rsid w:val="000650C7"/>
    <w:rsid w:val="000650EA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70077"/>
    <w:rsid w:val="00070131"/>
    <w:rsid w:val="00070487"/>
    <w:rsid w:val="000704CA"/>
    <w:rsid w:val="00070602"/>
    <w:rsid w:val="00070647"/>
    <w:rsid w:val="00070792"/>
    <w:rsid w:val="000708B2"/>
    <w:rsid w:val="000708F3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A07"/>
    <w:rsid w:val="00080EF3"/>
    <w:rsid w:val="000812C0"/>
    <w:rsid w:val="0008153F"/>
    <w:rsid w:val="00081618"/>
    <w:rsid w:val="0008163F"/>
    <w:rsid w:val="00081D0F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58"/>
    <w:rsid w:val="000908C3"/>
    <w:rsid w:val="00090B52"/>
    <w:rsid w:val="00090B6E"/>
    <w:rsid w:val="00090D04"/>
    <w:rsid w:val="00090DC5"/>
    <w:rsid w:val="000911EC"/>
    <w:rsid w:val="0009143C"/>
    <w:rsid w:val="000918BC"/>
    <w:rsid w:val="00091A53"/>
    <w:rsid w:val="00091F5D"/>
    <w:rsid w:val="00092454"/>
    <w:rsid w:val="00092597"/>
    <w:rsid w:val="00092654"/>
    <w:rsid w:val="0009277C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BD0"/>
    <w:rsid w:val="00097083"/>
    <w:rsid w:val="000970D5"/>
    <w:rsid w:val="0009713A"/>
    <w:rsid w:val="00097226"/>
    <w:rsid w:val="00097373"/>
    <w:rsid w:val="000973FC"/>
    <w:rsid w:val="00097603"/>
    <w:rsid w:val="000977B2"/>
    <w:rsid w:val="0009787A"/>
    <w:rsid w:val="000978A0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98C"/>
    <w:rsid w:val="000A1A14"/>
    <w:rsid w:val="000A1BBB"/>
    <w:rsid w:val="000A1C30"/>
    <w:rsid w:val="000A1E5D"/>
    <w:rsid w:val="000A1F92"/>
    <w:rsid w:val="000A1FC2"/>
    <w:rsid w:val="000A2070"/>
    <w:rsid w:val="000A2363"/>
    <w:rsid w:val="000A2457"/>
    <w:rsid w:val="000A29C7"/>
    <w:rsid w:val="000A2C74"/>
    <w:rsid w:val="000A2FC6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A33"/>
    <w:rsid w:val="000A7C9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20EB"/>
    <w:rsid w:val="000B216A"/>
    <w:rsid w:val="000B2273"/>
    <w:rsid w:val="000B2518"/>
    <w:rsid w:val="000B2605"/>
    <w:rsid w:val="000B26DA"/>
    <w:rsid w:val="000B2794"/>
    <w:rsid w:val="000B2CCF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623A"/>
    <w:rsid w:val="000B6252"/>
    <w:rsid w:val="000B652C"/>
    <w:rsid w:val="000B689C"/>
    <w:rsid w:val="000B6938"/>
    <w:rsid w:val="000B6F4F"/>
    <w:rsid w:val="000B718F"/>
    <w:rsid w:val="000B72CD"/>
    <w:rsid w:val="000B74F2"/>
    <w:rsid w:val="000B760E"/>
    <w:rsid w:val="000B794B"/>
    <w:rsid w:val="000B7ADB"/>
    <w:rsid w:val="000B7CA9"/>
    <w:rsid w:val="000B7CAE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521"/>
    <w:rsid w:val="000C47D7"/>
    <w:rsid w:val="000C4898"/>
    <w:rsid w:val="000C4A30"/>
    <w:rsid w:val="000C524B"/>
    <w:rsid w:val="000C52F3"/>
    <w:rsid w:val="000C5482"/>
    <w:rsid w:val="000C549D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A8F"/>
    <w:rsid w:val="000C6D6F"/>
    <w:rsid w:val="000C6DB9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83C"/>
    <w:rsid w:val="000E48A5"/>
    <w:rsid w:val="000E492F"/>
    <w:rsid w:val="000E4DAA"/>
    <w:rsid w:val="000E4DF1"/>
    <w:rsid w:val="000E4F2B"/>
    <w:rsid w:val="000E4F90"/>
    <w:rsid w:val="000E5646"/>
    <w:rsid w:val="000E5C0A"/>
    <w:rsid w:val="000E5C46"/>
    <w:rsid w:val="000E5EF8"/>
    <w:rsid w:val="000E6210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65"/>
    <w:rsid w:val="00102ED7"/>
    <w:rsid w:val="00102FCB"/>
    <w:rsid w:val="00102FD8"/>
    <w:rsid w:val="00103439"/>
    <w:rsid w:val="00103647"/>
    <w:rsid w:val="001037FC"/>
    <w:rsid w:val="0010388A"/>
    <w:rsid w:val="00103AD6"/>
    <w:rsid w:val="00103B3C"/>
    <w:rsid w:val="00103C9B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3A0"/>
    <w:rsid w:val="0010647D"/>
    <w:rsid w:val="00106899"/>
    <w:rsid w:val="00106906"/>
    <w:rsid w:val="0010695C"/>
    <w:rsid w:val="00106AC6"/>
    <w:rsid w:val="00106B8C"/>
    <w:rsid w:val="00106BA7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1614"/>
    <w:rsid w:val="00111B28"/>
    <w:rsid w:val="00111C40"/>
    <w:rsid w:val="00111DC4"/>
    <w:rsid w:val="00111F4A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D86"/>
    <w:rsid w:val="001201C4"/>
    <w:rsid w:val="00120658"/>
    <w:rsid w:val="001208DC"/>
    <w:rsid w:val="00120CF9"/>
    <w:rsid w:val="00120F74"/>
    <w:rsid w:val="0012117E"/>
    <w:rsid w:val="001211D3"/>
    <w:rsid w:val="00121312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2CD"/>
    <w:rsid w:val="001237D8"/>
    <w:rsid w:val="00123ED3"/>
    <w:rsid w:val="00124062"/>
    <w:rsid w:val="00124176"/>
    <w:rsid w:val="001243DC"/>
    <w:rsid w:val="0012490A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165"/>
    <w:rsid w:val="0013075F"/>
    <w:rsid w:val="0013080C"/>
    <w:rsid w:val="00130891"/>
    <w:rsid w:val="001308D8"/>
    <w:rsid w:val="001309B5"/>
    <w:rsid w:val="00130F88"/>
    <w:rsid w:val="00130F99"/>
    <w:rsid w:val="00130FF9"/>
    <w:rsid w:val="0013101C"/>
    <w:rsid w:val="001314A4"/>
    <w:rsid w:val="00131614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523"/>
    <w:rsid w:val="00133FE0"/>
    <w:rsid w:val="00134087"/>
    <w:rsid w:val="0013426C"/>
    <w:rsid w:val="0013467C"/>
    <w:rsid w:val="00134930"/>
    <w:rsid w:val="00134A46"/>
    <w:rsid w:val="00134D49"/>
    <w:rsid w:val="001350B5"/>
    <w:rsid w:val="00135156"/>
    <w:rsid w:val="00135213"/>
    <w:rsid w:val="00135255"/>
    <w:rsid w:val="0013566C"/>
    <w:rsid w:val="0013573B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98C"/>
    <w:rsid w:val="00141B40"/>
    <w:rsid w:val="00141F8C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64A"/>
    <w:rsid w:val="001436EA"/>
    <w:rsid w:val="001439C9"/>
    <w:rsid w:val="00143F0A"/>
    <w:rsid w:val="001442C7"/>
    <w:rsid w:val="001443F0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BB1"/>
    <w:rsid w:val="00156EBD"/>
    <w:rsid w:val="00156EEE"/>
    <w:rsid w:val="00156F05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9B3"/>
    <w:rsid w:val="00163029"/>
    <w:rsid w:val="001630EC"/>
    <w:rsid w:val="001633B8"/>
    <w:rsid w:val="001633DF"/>
    <w:rsid w:val="001635B2"/>
    <w:rsid w:val="001635C3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58F"/>
    <w:rsid w:val="001719A6"/>
    <w:rsid w:val="00171B55"/>
    <w:rsid w:val="00171BBA"/>
    <w:rsid w:val="00171CE1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205"/>
    <w:rsid w:val="00176FE1"/>
    <w:rsid w:val="001775D3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5B4"/>
    <w:rsid w:val="00181696"/>
    <w:rsid w:val="0018183B"/>
    <w:rsid w:val="001819BD"/>
    <w:rsid w:val="001819D1"/>
    <w:rsid w:val="00181B18"/>
    <w:rsid w:val="0018207C"/>
    <w:rsid w:val="0018254C"/>
    <w:rsid w:val="00182BC6"/>
    <w:rsid w:val="00182EF8"/>
    <w:rsid w:val="00183078"/>
    <w:rsid w:val="00183A8B"/>
    <w:rsid w:val="001840BD"/>
    <w:rsid w:val="0018415E"/>
    <w:rsid w:val="001842DC"/>
    <w:rsid w:val="0018434C"/>
    <w:rsid w:val="001843E9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F1"/>
    <w:rsid w:val="00187B8E"/>
    <w:rsid w:val="00187F14"/>
    <w:rsid w:val="00190048"/>
    <w:rsid w:val="00190481"/>
    <w:rsid w:val="00190509"/>
    <w:rsid w:val="001905C9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ED0"/>
    <w:rsid w:val="001952E7"/>
    <w:rsid w:val="00195E40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81C"/>
    <w:rsid w:val="001A0F79"/>
    <w:rsid w:val="001A1200"/>
    <w:rsid w:val="001A1938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344"/>
    <w:rsid w:val="001A63F8"/>
    <w:rsid w:val="001A6439"/>
    <w:rsid w:val="001A6A87"/>
    <w:rsid w:val="001A6B89"/>
    <w:rsid w:val="001A6CE6"/>
    <w:rsid w:val="001A6D6B"/>
    <w:rsid w:val="001A7015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C93"/>
    <w:rsid w:val="001B20C8"/>
    <w:rsid w:val="001B258C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251"/>
    <w:rsid w:val="001B6D00"/>
    <w:rsid w:val="001B6D04"/>
    <w:rsid w:val="001B6F75"/>
    <w:rsid w:val="001B6FC8"/>
    <w:rsid w:val="001B6FF2"/>
    <w:rsid w:val="001B7034"/>
    <w:rsid w:val="001B762E"/>
    <w:rsid w:val="001B7966"/>
    <w:rsid w:val="001B7C22"/>
    <w:rsid w:val="001B7C75"/>
    <w:rsid w:val="001B7C8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3F3"/>
    <w:rsid w:val="001E371F"/>
    <w:rsid w:val="001E3871"/>
    <w:rsid w:val="001E3A07"/>
    <w:rsid w:val="001E3DE3"/>
    <w:rsid w:val="001E3EA7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88F"/>
    <w:rsid w:val="001E59C8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71B"/>
    <w:rsid w:val="00205878"/>
    <w:rsid w:val="002058E1"/>
    <w:rsid w:val="002058E9"/>
    <w:rsid w:val="00205CE4"/>
    <w:rsid w:val="00206121"/>
    <w:rsid w:val="002065C1"/>
    <w:rsid w:val="00206767"/>
    <w:rsid w:val="002067E4"/>
    <w:rsid w:val="0020691F"/>
    <w:rsid w:val="002069FE"/>
    <w:rsid w:val="00206E3E"/>
    <w:rsid w:val="00206E84"/>
    <w:rsid w:val="00207167"/>
    <w:rsid w:val="00207479"/>
    <w:rsid w:val="002077A0"/>
    <w:rsid w:val="00207CB8"/>
    <w:rsid w:val="00207DF5"/>
    <w:rsid w:val="0021018C"/>
    <w:rsid w:val="0021021C"/>
    <w:rsid w:val="0021029C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4E8"/>
    <w:rsid w:val="002147D5"/>
    <w:rsid w:val="00214809"/>
    <w:rsid w:val="0021496A"/>
    <w:rsid w:val="002149B2"/>
    <w:rsid w:val="002149D8"/>
    <w:rsid w:val="00215292"/>
    <w:rsid w:val="00215370"/>
    <w:rsid w:val="0021551A"/>
    <w:rsid w:val="00215644"/>
    <w:rsid w:val="0021580A"/>
    <w:rsid w:val="0021580C"/>
    <w:rsid w:val="00215983"/>
    <w:rsid w:val="00215BD0"/>
    <w:rsid w:val="00215F43"/>
    <w:rsid w:val="00216029"/>
    <w:rsid w:val="0021686B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40B3"/>
    <w:rsid w:val="002240B4"/>
    <w:rsid w:val="00224965"/>
    <w:rsid w:val="0022499B"/>
    <w:rsid w:val="00224C45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D68"/>
    <w:rsid w:val="00236E3D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83"/>
    <w:rsid w:val="00240FB2"/>
    <w:rsid w:val="002411DC"/>
    <w:rsid w:val="002414A7"/>
    <w:rsid w:val="00241B1F"/>
    <w:rsid w:val="00241B2D"/>
    <w:rsid w:val="00241E44"/>
    <w:rsid w:val="00241E5E"/>
    <w:rsid w:val="00242029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281"/>
    <w:rsid w:val="00246299"/>
    <w:rsid w:val="002464A3"/>
    <w:rsid w:val="002465CD"/>
    <w:rsid w:val="00246708"/>
    <w:rsid w:val="002467FE"/>
    <w:rsid w:val="0024688A"/>
    <w:rsid w:val="00246987"/>
    <w:rsid w:val="00246D4A"/>
    <w:rsid w:val="00246DDA"/>
    <w:rsid w:val="002471EB"/>
    <w:rsid w:val="002475CB"/>
    <w:rsid w:val="0024760B"/>
    <w:rsid w:val="00247868"/>
    <w:rsid w:val="00247FEE"/>
    <w:rsid w:val="00250943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7E"/>
    <w:rsid w:val="002523BA"/>
    <w:rsid w:val="0025294D"/>
    <w:rsid w:val="00252AB5"/>
    <w:rsid w:val="00252F28"/>
    <w:rsid w:val="00252F65"/>
    <w:rsid w:val="002530F5"/>
    <w:rsid w:val="002531A2"/>
    <w:rsid w:val="002535D2"/>
    <w:rsid w:val="002535EA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607"/>
    <w:rsid w:val="002557C4"/>
    <w:rsid w:val="002558E6"/>
    <w:rsid w:val="00255B47"/>
    <w:rsid w:val="00255C06"/>
    <w:rsid w:val="00255D9E"/>
    <w:rsid w:val="00256245"/>
    <w:rsid w:val="00256791"/>
    <w:rsid w:val="00256E8B"/>
    <w:rsid w:val="002572AB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A21"/>
    <w:rsid w:val="00261D2A"/>
    <w:rsid w:val="00261F2E"/>
    <w:rsid w:val="002621A6"/>
    <w:rsid w:val="002621D7"/>
    <w:rsid w:val="002622DB"/>
    <w:rsid w:val="002623C2"/>
    <w:rsid w:val="002624E3"/>
    <w:rsid w:val="00262702"/>
    <w:rsid w:val="002627CC"/>
    <w:rsid w:val="0026287B"/>
    <w:rsid w:val="00262935"/>
    <w:rsid w:val="00262B73"/>
    <w:rsid w:val="00262BDE"/>
    <w:rsid w:val="00262CCC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7046C"/>
    <w:rsid w:val="002704C8"/>
    <w:rsid w:val="002704F7"/>
    <w:rsid w:val="0027065C"/>
    <w:rsid w:val="002707B3"/>
    <w:rsid w:val="00270974"/>
    <w:rsid w:val="002709CF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C20"/>
    <w:rsid w:val="00271D2D"/>
    <w:rsid w:val="00271DE5"/>
    <w:rsid w:val="00271E65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1058"/>
    <w:rsid w:val="002911D1"/>
    <w:rsid w:val="002912A8"/>
    <w:rsid w:val="00291603"/>
    <w:rsid w:val="00291A89"/>
    <w:rsid w:val="00292071"/>
    <w:rsid w:val="00292183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9"/>
    <w:rsid w:val="0029736F"/>
    <w:rsid w:val="002973B6"/>
    <w:rsid w:val="00297449"/>
    <w:rsid w:val="002977FD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2F3"/>
    <w:rsid w:val="002A47AE"/>
    <w:rsid w:val="002A48FF"/>
    <w:rsid w:val="002A4DC3"/>
    <w:rsid w:val="002A4F2E"/>
    <w:rsid w:val="002A54EF"/>
    <w:rsid w:val="002A55A8"/>
    <w:rsid w:val="002A563D"/>
    <w:rsid w:val="002A5D05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5D1"/>
    <w:rsid w:val="002B36AF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F98"/>
    <w:rsid w:val="002B51E3"/>
    <w:rsid w:val="002B52C6"/>
    <w:rsid w:val="002B55CF"/>
    <w:rsid w:val="002B592E"/>
    <w:rsid w:val="002B5A18"/>
    <w:rsid w:val="002B5AF1"/>
    <w:rsid w:val="002B5DDB"/>
    <w:rsid w:val="002B615B"/>
    <w:rsid w:val="002B67F4"/>
    <w:rsid w:val="002B69D3"/>
    <w:rsid w:val="002B6A4C"/>
    <w:rsid w:val="002B6BFF"/>
    <w:rsid w:val="002B6D08"/>
    <w:rsid w:val="002B6DDD"/>
    <w:rsid w:val="002B72A3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2CD"/>
    <w:rsid w:val="002D1336"/>
    <w:rsid w:val="002D13AA"/>
    <w:rsid w:val="002D1610"/>
    <w:rsid w:val="002D1755"/>
    <w:rsid w:val="002D1804"/>
    <w:rsid w:val="002D1A6D"/>
    <w:rsid w:val="002D2003"/>
    <w:rsid w:val="002D20B6"/>
    <w:rsid w:val="002D2425"/>
    <w:rsid w:val="002D2682"/>
    <w:rsid w:val="002D2982"/>
    <w:rsid w:val="002D2BC7"/>
    <w:rsid w:val="002D2C0F"/>
    <w:rsid w:val="002D2E02"/>
    <w:rsid w:val="002D2F2F"/>
    <w:rsid w:val="002D387E"/>
    <w:rsid w:val="002D38A2"/>
    <w:rsid w:val="002D3956"/>
    <w:rsid w:val="002D3F09"/>
    <w:rsid w:val="002D4482"/>
    <w:rsid w:val="002D4535"/>
    <w:rsid w:val="002D45B7"/>
    <w:rsid w:val="002D45F5"/>
    <w:rsid w:val="002D4905"/>
    <w:rsid w:val="002D4918"/>
    <w:rsid w:val="002D4A06"/>
    <w:rsid w:val="002D4C6B"/>
    <w:rsid w:val="002D4D27"/>
    <w:rsid w:val="002D502E"/>
    <w:rsid w:val="002D5D9D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B7"/>
    <w:rsid w:val="002D7F36"/>
    <w:rsid w:val="002E00BD"/>
    <w:rsid w:val="002E05A9"/>
    <w:rsid w:val="002E0630"/>
    <w:rsid w:val="002E064F"/>
    <w:rsid w:val="002E0841"/>
    <w:rsid w:val="002E10BF"/>
    <w:rsid w:val="002E1102"/>
    <w:rsid w:val="002E1433"/>
    <w:rsid w:val="002E1489"/>
    <w:rsid w:val="002E163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C8C"/>
    <w:rsid w:val="002E4CB7"/>
    <w:rsid w:val="002E4F15"/>
    <w:rsid w:val="002E4F41"/>
    <w:rsid w:val="002E5000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52C8"/>
    <w:rsid w:val="002F5474"/>
    <w:rsid w:val="002F57A8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4462"/>
    <w:rsid w:val="00304670"/>
    <w:rsid w:val="0030478A"/>
    <w:rsid w:val="00304796"/>
    <w:rsid w:val="003047F4"/>
    <w:rsid w:val="0030489F"/>
    <w:rsid w:val="003049E8"/>
    <w:rsid w:val="00304E36"/>
    <w:rsid w:val="00304EAD"/>
    <w:rsid w:val="003050D4"/>
    <w:rsid w:val="00305253"/>
    <w:rsid w:val="003058A1"/>
    <w:rsid w:val="003058A6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24B"/>
    <w:rsid w:val="00311A1C"/>
    <w:rsid w:val="00312045"/>
    <w:rsid w:val="00312125"/>
    <w:rsid w:val="003129BD"/>
    <w:rsid w:val="00312ACC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E0F"/>
    <w:rsid w:val="0031611D"/>
    <w:rsid w:val="00316451"/>
    <w:rsid w:val="00316682"/>
    <w:rsid w:val="003168F1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7E"/>
    <w:rsid w:val="00320FEC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C97"/>
    <w:rsid w:val="0032600B"/>
    <w:rsid w:val="003261E2"/>
    <w:rsid w:val="0032628A"/>
    <w:rsid w:val="00326364"/>
    <w:rsid w:val="0032681A"/>
    <w:rsid w:val="0032687B"/>
    <w:rsid w:val="00326A21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C05"/>
    <w:rsid w:val="00331DD6"/>
    <w:rsid w:val="00331E85"/>
    <w:rsid w:val="00331EC4"/>
    <w:rsid w:val="00331FED"/>
    <w:rsid w:val="00332071"/>
    <w:rsid w:val="003320F8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F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8D6"/>
    <w:rsid w:val="00346C2B"/>
    <w:rsid w:val="00346CCF"/>
    <w:rsid w:val="00346D7A"/>
    <w:rsid w:val="00346E38"/>
    <w:rsid w:val="00346E39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B40"/>
    <w:rsid w:val="00353BE1"/>
    <w:rsid w:val="00353D43"/>
    <w:rsid w:val="0035411D"/>
    <w:rsid w:val="003542E1"/>
    <w:rsid w:val="00354303"/>
    <w:rsid w:val="00354571"/>
    <w:rsid w:val="00354627"/>
    <w:rsid w:val="0035475C"/>
    <w:rsid w:val="0035478F"/>
    <w:rsid w:val="0035493A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77A"/>
    <w:rsid w:val="003608B5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30C9"/>
    <w:rsid w:val="00373277"/>
    <w:rsid w:val="003732A5"/>
    <w:rsid w:val="003732B1"/>
    <w:rsid w:val="00373569"/>
    <w:rsid w:val="00373923"/>
    <w:rsid w:val="00373C5E"/>
    <w:rsid w:val="00373D80"/>
    <w:rsid w:val="00373E1D"/>
    <w:rsid w:val="0037404D"/>
    <w:rsid w:val="003741AB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FA"/>
    <w:rsid w:val="003758E1"/>
    <w:rsid w:val="00375C7F"/>
    <w:rsid w:val="00376117"/>
    <w:rsid w:val="003761C4"/>
    <w:rsid w:val="003764A1"/>
    <w:rsid w:val="003766ED"/>
    <w:rsid w:val="00376768"/>
    <w:rsid w:val="00376DDE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A3"/>
    <w:rsid w:val="00380C1C"/>
    <w:rsid w:val="00381114"/>
    <w:rsid w:val="0038118C"/>
    <w:rsid w:val="003811EA"/>
    <w:rsid w:val="0038124D"/>
    <w:rsid w:val="0038137C"/>
    <w:rsid w:val="003815C5"/>
    <w:rsid w:val="003816BE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775"/>
    <w:rsid w:val="00384BAA"/>
    <w:rsid w:val="00384C99"/>
    <w:rsid w:val="00384E1E"/>
    <w:rsid w:val="00385104"/>
    <w:rsid w:val="0038528D"/>
    <w:rsid w:val="0038581D"/>
    <w:rsid w:val="00385A3E"/>
    <w:rsid w:val="0038631A"/>
    <w:rsid w:val="00386386"/>
    <w:rsid w:val="0038652F"/>
    <w:rsid w:val="003867A8"/>
    <w:rsid w:val="003868FC"/>
    <w:rsid w:val="0038693A"/>
    <w:rsid w:val="003871F7"/>
    <w:rsid w:val="003876B9"/>
    <w:rsid w:val="00387856"/>
    <w:rsid w:val="003878AC"/>
    <w:rsid w:val="003878AE"/>
    <w:rsid w:val="0038792B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7014"/>
    <w:rsid w:val="00397269"/>
    <w:rsid w:val="00397473"/>
    <w:rsid w:val="003977A9"/>
    <w:rsid w:val="00397AF7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94B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775"/>
    <w:rsid w:val="003B6CA7"/>
    <w:rsid w:val="003B6EB8"/>
    <w:rsid w:val="003B7484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DBC"/>
    <w:rsid w:val="003C2FA8"/>
    <w:rsid w:val="003C3693"/>
    <w:rsid w:val="003C390C"/>
    <w:rsid w:val="003C39E5"/>
    <w:rsid w:val="003C3B8F"/>
    <w:rsid w:val="003C3B9E"/>
    <w:rsid w:val="003C4023"/>
    <w:rsid w:val="003C4452"/>
    <w:rsid w:val="003C4636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3AE"/>
    <w:rsid w:val="003D1504"/>
    <w:rsid w:val="003D1A65"/>
    <w:rsid w:val="003D1A96"/>
    <w:rsid w:val="003D1ADD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6018"/>
    <w:rsid w:val="003D68E7"/>
    <w:rsid w:val="003D6AA3"/>
    <w:rsid w:val="003D6BBA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691"/>
    <w:rsid w:val="003F36BE"/>
    <w:rsid w:val="003F3D08"/>
    <w:rsid w:val="003F46B4"/>
    <w:rsid w:val="003F4D0B"/>
    <w:rsid w:val="003F5304"/>
    <w:rsid w:val="003F5688"/>
    <w:rsid w:val="003F56DD"/>
    <w:rsid w:val="003F5928"/>
    <w:rsid w:val="003F5F10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66"/>
    <w:rsid w:val="00402226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7F7"/>
    <w:rsid w:val="004119F6"/>
    <w:rsid w:val="00411A37"/>
    <w:rsid w:val="00411A54"/>
    <w:rsid w:val="00411AEB"/>
    <w:rsid w:val="00411FE5"/>
    <w:rsid w:val="00412125"/>
    <w:rsid w:val="004125AA"/>
    <w:rsid w:val="00412621"/>
    <w:rsid w:val="00412AFA"/>
    <w:rsid w:val="00412B7F"/>
    <w:rsid w:val="00412FAC"/>
    <w:rsid w:val="00413097"/>
    <w:rsid w:val="00413468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7456"/>
    <w:rsid w:val="004177C0"/>
    <w:rsid w:val="004178CC"/>
    <w:rsid w:val="00417CA5"/>
    <w:rsid w:val="00417F1A"/>
    <w:rsid w:val="00420248"/>
    <w:rsid w:val="0042036F"/>
    <w:rsid w:val="004209E6"/>
    <w:rsid w:val="00420DA9"/>
    <w:rsid w:val="00420ED7"/>
    <w:rsid w:val="00420F0C"/>
    <w:rsid w:val="004210E0"/>
    <w:rsid w:val="0042161E"/>
    <w:rsid w:val="004217E6"/>
    <w:rsid w:val="00421810"/>
    <w:rsid w:val="004218A6"/>
    <w:rsid w:val="004218B7"/>
    <w:rsid w:val="00421C00"/>
    <w:rsid w:val="0042210D"/>
    <w:rsid w:val="00422CD0"/>
    <w:rsid w:val="00422DDF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68"/>
    <w:rsid w:val="00427F92"/>
    <w:rsid w:val="00427F96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3A4"/>
    <w:rsid w:val="004319B5"/>
    <w:rsid w:val="00431E84"/>
    <w:rsid w:val="00431EDE"/>
    <w:rsid w:val="004325F7"/>
    <w:rsid w:val="0043271B"/>
    <w:rsid w:val="00432A46"/>
    <w:rsid w:val="00432BC6"/>
    <w:rsid w:val="00432DC0"/>
    <w:rsid w:val="004333C6"/>
    <w:rsid w:val="0043341C"/>
    <w:rsid w:val="004336D0"/>
    <w:rsid w:val="004338EA"/>
    <w:rsid w:val="0043392A"/>
    <w:rsid w:val="00433C86"/>
    <w:rsid w:val="00433FFF"/>
    <w:rsid w:val="004340A1"/>
    <w:rsid w:val="004345D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C77"/>
    <w:rsid w:val="0044001E"/>
    <w:rsid w:val="004400C8"/>
    <w:rsid w:val="00440250"/>
    <w:rsid w:val="004408A0"/>
    <w:rsid w:val="004408DB"/>
    <w:rsid w:val="00440CBF"/>
    <w:rsid w:val="00440CFF"/>
    <w:rsid w:val="00440EEC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212F"/>
    <w:rsid w:val="0044225D"/>
    <w:rsid w:val="00442338"/>
    <w:rsid w:val="00442633"/>
    <w:rsid w:val="00442894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EAE"/>
    <w:rsid w:val="00457208"/>
    <w:rsid w:val="004577BA"/>
    <w:rsid w:val="00457A88"/>
    <w:rsid w:val="00457E7D"/>
    <w:rsid w:val="00460479"/>
    <w:rsid w:val="00460556"/>
    <w:rsid w:val="0046058F"/>
    <w:rsid w:val="0046154F"/>
    <w:rsid w:val="00461567"/>
    <w:rsid w:val="004615CB"/>
    <w:rsid w:val="00461C58"/>
    <w:rsid w:val="00461DF5"/>
    <w:rsid w:val="0046205D"/>
    <w:rsid w:val="0046252B"/>
    <w:rsid w:val="004625CD"/>
    <w:rsid w:val="0046292F"/>
    <w:rsid w:val="00462ABD"/>
    <w:rsid w:val="00462DD0"/>
    <w:rsid w:val="00462E47"/>
    <w:rsid w:val="00462EDC"/>
    <w:rsid w:val="0046362B"/>
    <w:rsid w:val="0046363E"/>
    <w:rsid w:val="004639C8"/>
    <w:rsid w:val="00463E37"/>
    <w:rsid w:val="004645B9"/>
    <w:rsid w:val="00464986"/>
    <w:rsid w:val="00464BA0"/>
    <w:rsid w:val="00464E92"/>
    <w:rsid w:val="00464FF5"/>
    <w:rsid w:val="0046520C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2BC"/>
    <w:rsid w:val="00483B18"/>
    <w:rsid w:val="00483CB4"/>
    <w:rsid w:val="00484512"/>
    <w:rsid w:val="004847C4"/>
    <w:rsid w:val="004847DE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A6B"/>
    <w:rsid w:val="00487B08"/>
    <w:rsid w:val="00487D9B"/>
    <w:rsid w:val="00487F25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723D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109F"/>
    <w:rsid w:val="004A11AD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919"/>
    <w:rsid w:val="004A2A8D"/>
    <w:rsid w:val="004A2ACC"/>
    <w:rsid w:val="004A2C75"/>
    <w:rsid w:val="004A2E33"/>
    <w:rsid w:val="004A2FD6"/>
    <w:rsid w:val="004A3437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471"/>
    <w:rsid w:val="004B0776"/>
    <w:rsid w:val="004B0883"/>
    <w:rsid w:val="004B0C43"/>
    <w:rsid w:val="004B0D5A"/>
    <w:rsid w:val="004B0E4D"/>
    <w:rsid w:val="004B0EA0"/>
    <w:rsid w:val="004B1102"/>
    <w:rsid w:val="004B1171"/>
    <w:rsid w:val="004B1200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FF"/>
    <w:rsid w:val="004B4966"/>
    <w:rsid w:val="004B4A64"/>
    <w:rsid w:val="004B4AEE"/>
    <w:rsid w:val="004B4C8E"/>
    <w:rsid w:val="004B4D07"/>
    <w:rsid w:val="004B4D21"/>
    <w:rsid w:val="004B502A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711F"/>
    <w:rsid w:val="004B71DB"/>
    <w:rsid w:val="004B7514"/>
    <w:rsid w:val="004B78F6"/>
    <w:rsid w:val="004C025C"/>
    <w:rsid w:val="004C069F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B8"/>
    <w:rsid w:val="004C50F9"/>
    <w:rsid w:val="004C5468"/>
    <w:rsid w:val="004C54B4"/>
    <w:rsid w:val="004C5672"/>
    <w:rsid w:val="004C629B"/>
    <w:rsid w:val="004C65A8"/>
    <w:rsid w:val="004C67A8"/>
    <w:rsid w:val="004C6D54"/>
    <w:rsid w:val="004C7279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747"/>
    <w:rsid w:val="004D4B0C"/>
    <w:rsid w:val="004D4CBE"/>
    <w:rsid w:val="004D4CDC"/>
    <w:rsid w:val="004D4E90"/>
    <w:rsid w:val="004D4FD4"/>
    <w:rsid w:val="004D5120"/>
    <w:rsid w:val="004D54AD"/>
    <w:rsid w:val="004D55A3"/>
    <w:rsid w:val="004D55D7"/>
    <w:rsid w:val="004D56BE"/>
    <w:rsid w:val="004D59DC"/>
    <w:rsid w:val="004D59FC"/>
    <w:rsid w:val="004D5DCF"/>
    <w:rsid w:val="004D5E80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CAD"/>
    <w:rsid w:val="004E5CC5"/>
    <w:rsid w:val="004E640F"/>
    <w:rsid w:val="004E651C"/>
    <w:rsid w:val="004E69A4"/>
    <w:rsid w:val="004E6AC7"/>
    <w:rsid w:val="004E6CC3"/>
    <w:rsid w:val="004E6F23"/>
    <w:rsid w:val="004E70E1"/>
    <w:rsid w:val="004E7147"/>
    <w:rsid w:val="004E7552"/>
    <w:rsid w:val="004E77C8"/>
    <w:rsid w:val="004E77FF"/>
    <w:rsid w:val="004E7D46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F7E"/>
    <w:rsid w:val="004F388E"/>
    <w:rsid w:val="004F39F8"/>
    <w:rsid w:val="004F3E1B"/>
    <w:rsid w:val="004F3EC0"/>
    <w:rsid w:val="004F3F0B"/>
    <w:rsid w:val="004F40A5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74F"/>
    <w:rsid w:val="0050178E"/>
    <w:rsid w:val="00501A1C"/>
    <w:rsid w:val="00501B55"/>
    <w:rsid w:val="0050245E"/>
    <w:rsid w:val="00502463"/>
    <w:rsid w:val="00502514"/>
    <w:rsid w:val="005027CE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49"/>
    <w:rsid w:val="00504636"/>
    <w:rsid w:val="00504714"/>
    <w:rsid w:val="005048B8"/>
    <w:rsid w:val="00504DB4"/>
    <w:rsid w:val="0050521F"/>
    <w:rsid w:val="005052DB"/>
    <w:rsid w:val="00505A13"/>
    <w:rsid w:val="00505BA7"/>
    <w:rsid w:val="00505DBA"/>
    <w:rsid w:val="00505F34"/>
    <w:rsid w:val="0050635E"/>
    <w:rsid w:val="005063CA"/>
    <w:rsid w:val="005068E6"/>
    <w:rsid w:val="00506A52"/>
    <w:rsid w:val="00506DB3"/>
    <w:rsid w:val="00506E9B"/>
    <w:rsid w:val="005076DB"/>
    <w:rsid w:val="005077E5"/>
    <w:rsid w:val="00507A8A"/>
    <w:rsid w:val="00507C2B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31B"/>
    <w:rsid w:val="00521A68"/>
    <w:rsid w:val="00521A89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E7"/>
    <w:rsid w:val="00523198"/>
    <w:rsid w:val="005232E9"/>
    <w:rsid w:val="00523314"/>
    <w:rsid w:val="005235CA"/>
    <w:rsid w:val="00523641"/>
    <w:rsid w:val="0052370C"/>
    <w:rsid w:val="00523D46"/>
    <w:rsid w:val="005240F1"/>
    <w:rsid w:val="0052427D"/>
    <w:rsid w:val="00524582"/>
    <w:rsid w:val="005245D8"/>
    <w:rsid w:val="00524750"/>
    <w:rsid w:val="00524BB6"/>
    <w:rsid w:val="00524D20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E3C"/>
    <w:rsid w:val="00531E8A"/>
    <w:rsid w:val="00531E9A"/>
    <w:rsid w:val="00532091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F31"/>
    <w:rsid w:val="0053418D"/>
    <w:rsid w:val="00534520"/>
    <w:rsid w:val="0053475E"/>
    <w:rsid w:val="005348BB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CB2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5235"/>
    <w:rsid w:val="005452D5"/>
    <w:rsid w:val="0054569D"/>
    <w:rsid w:val="00545B7C"/>
    <w:rsid w:val="00545C28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406E"/>
    <w:rsid w:val="005544E4"/>
    <w:rsid w:val="005546D2"/>
    <w:rsid w:val="00554899"/>
    <w:rsid w:val="00554D3B"/>
    <w:rsid w:val="00555023"/>
    <w:rsid w:val="005550BB"/>
    <w:rsid w:val="005553D0"/>
    <w:rsid w:val="00555A88"/>
    <w:rsid w:val="00555BAB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ED2"/>
    <w:rsid w:val="00560FA4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981"/>
    <w:rsid w:val="00564105"/>
    <w:rsid w:val="005644EC"/>
    <w:rsid w:val="0056460E"/>
    <w:rsid w:val="00564761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89"/>
    <w:rsid w:val="0057319B"/>
    <w:rsid w:val="005731AF"/>
    <w:rsid w:val="005733B5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3B1"/>
    <w:rsid w:val="00591572"/>
    <w:rsid w:val="00591686"/>
    <w:rsid w:val="005918D7"/>
    <w:rsid w:val="0059191F"/>
    <w:rsid w:val="00591C18"/>
    <w:rsid w:val="00591CC9"/>
    <w:rsid w:val="005920EE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D81"/>
    <w:rsid w:val="005A0F02"/>
    <w:rsid w:val="005A1285"/>
    <w:rsid w:val="005A149B"/>
    <w:rsid w:val="005A1700"/>
    <w:rsid w:val="005A1A42"/>
    <w:rsid w:val="005A1A81"/>
    <w:rsid w:val="005A1B5D"/>
    <w:rsid w:val="005A1BFF"/>
    <w:rsid w:val="005A1C96"/>
    <w:rsid w:val="005A234B"/>
    <w:rsid w:val="005A2484"/>
    <w:rsid w:val="005A24ED"/>
    <w:rsid w:val="005A252C"/>
    <w:rsid w:val="005A2758"/>
    <w:rsid w:val="005A2770"/>
    <w:rsid w:val="005A2930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B31"/>
    <w:rsid w:val="005A7BDC"/>
    <w:rsid w:val="005B0127"/>
    <w:rsid w:val="005B0471"/>
    <w:rsid w:val="005B04D2"/>
    <w:rsid w:val="005B0784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BE"/>
    <w:rsid w:val="005B3D77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D4D"/>
    <w:rsid w:val="005D2002"/>
    <w:rsid w:val="005D27F0"/>
    <w:rsid w:val="005D29CB"/>
    <w:rsid w:val="005D2AF8"/>
    <w:rsid w:val="005D2E82"/>
    <w:rsid w:val="005D2E9C"/>
    <w:rsid w:val="005D2ECF"/>
    <w:rsid w:val="005D2F64"/>
    <w:rsid w:val="005D32F0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DB"/>
    <w:rsid w:val="005D4FB3"/>
    <w:rsid w:val="005D51E4"/>
    <w:rsid w:val="005D52D7"/>
    <w:rsid w:val="005D54B9"/>
    <w:rsid w:val="005D55A7"/>
    <w:rsid w:val="005D5855"/>
    <w:rsid w:val="005D5DA5"/>
    <w:rsid w:val="005D5FCC"/>
    <w:rsid w:val="005D63DB"/>
    <w:rsid w:val="005D643C"/>
    <w:rsid w:val="005D6A64"/>
    <w:rsid w:val="005D75DA"/>
    <w:rsid w:val="005D7727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DAA"/>
    <w:rsid w:val="005F2E9A"/>
    <w:rsid w:val="005F2F6F"/>
    <w:rsid w:val="005F316F"/>
    <w:rsid w:val="005F3170"/>
    <w:rsid w:val="005F32F5"/>
    <w:rsid w:val="005F349F"/>
    <w:rsid w:val="005F3CF9"/>
    <w:rsid w:val="005F3EF9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B10"/>
    <w:rsid w:val="005F5F04"/>
    <w:rsid w:val="005F6BAD"/>
    <w:rsid w:val="005F6F2D"/>
    <w:rsid w:val="005F758F"/>
    <w:rsid w:val="005F78A1"/>
    <w:rsid w:val="005F7E5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2A13"/>
    <w:rsid w:val="00602D3E"/>
    <w:rsid w:val="00602DCE"/>
    <w:rsid w:val="006036BF"/>
    <w:rsid w:val="00603751"/>
    <w:rsid w:val="00603883"/>
    <w:rsid w:val="00603B10"/>
    <w:rsid w:val="00603D65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FBD"/>
    <w:rsid w:val="00606191"/>
    <w:rsid w:val="00606560"/>
    <w:rsid w:val="006065AF"/>
    <w:rsid w:val="0060666A"/>
    <w:rsid w:val="00606898"/>
    <w:rsid w:val="00607E9A"/>
    <w:rsid w:val="006101EF"/>
    <w:rsid w:val="006101F0"/>
    <w:rsid w:val="006107FD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E12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CAC"/>
    <w:rsid w:val="00624DBD"/>
    <w:rsid w:val="00624FE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F30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F3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F26"/>
    <w:rsid w:val="0064032A"/>
    <w:rsid w:val="006403BC"/>
    <w:rsid w:val="00640438"/>
    <w:rsid w:val="00640AE7"/>
    <w:rsid w:val="00640B90"/>
    <w:rsid w:val="00640CD2"/>
    <w:rsid w:val="00640DC1"/>
    <w:rsid w:val="00641222"/>
    <w:rsid w:val="00641530"/>
    <w:rsid w:val="006416BA"/>
    <w:rsid w:val="0064183F"/>
    <w:rsid w:val="006418E2"/>
    <w:rsid w:val="00641CA9"/>
    <w:rsid w:val="0064204D"/>
    <w:rsid w:val="00642204"/>
    <w:rsid w:val="006422DC"/>
    <w:rsid w:val="00642501"/>
    <w:rsid w:val="00642686"/>
    <w:rsid w:val="00642ECF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7CD"/>
    <w:rsid w:val="006449CB"/>
    <w:rsid w:val="00644E8E"/>
    <w:rsid w:val="0064505B"/>
    <w:rsid w:val="00645273"/>
    <w:rsid w:val="006454DF"/>
    <w:rsid w:val="006454EA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501B9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E1B"/>
    <w:rsid w:val="00655E1E"/>
    <w:rsid w:val="0065648E"/>
    <w:rsid w:val="006565FA"/>
    <w:rsid w:val="00657166"/>
    <w:rsid w:val="00657704"/>
    <w:rsid w:val="0065799F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BEA"/>
    <w:rsid w:val="00664E66"/>
    <w:rsid w:val="00664EF7"/>
    <w:rsid w:val="00664F97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896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ECC"/>
    <w:rsid w:val="00691F52"/>
    <w:rsid w:val="00691F75"/>
    <w:rsid w:val="006920DB"/>
    <w:rsid w:val="006921F1"/>
    <w:rsid w:val="00692205"/>
    <w:rsid w:val="006923CE"/>
    <w:rsid w:val="00692449"/>
    <w:rsid w:val="00692582"/>
    <w:rsid w:val="0069277D"/>
    <w:rsid w:val="006929FA"/>
    <w:rsid w:val="00692B3B"/>
    <w:rsid w:val="00692C51"/>
    <w:rsid w:val="00692D79"/>
    <w:rsid w:val="0069324E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A28"/>
    <w:rsid w:val="00695AEF"/>
    <w:rsid w:val="00695FE2"/>
    <w:rsid w:val="00696166"/>
    <w:rsid w:val="00696AED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3C6"/>
    <w:rsid w:val="006B55D1"/>
    <w:rsid w:val="006B56E6"/>
    <w:rsid w:val="006B5C0F"/>
    <w:rsid w:val="006B5FE7"/>
    <w:rsid w:val="006B6233"/>
    <w:rsid w:val="006B62A2"/>
    <w:rsid w:val="006B6686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41B"/>
    <w:rsid w:val="006D05C5"/>
    <w:rsid w:val="006D06C8"/>
    <w:rsid w:val="006D0A3E"/>
    <w:rsid w:val="006D0CCC"/>
    <w:rsid w:val="006D12F9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2F7"/>
    <w:rsid w:val="006D39F5"/>
    <w:rsid w:val="006D3C69"/>
    <w:rsid w:val="006D409F"/>
    <w:rsid w:val="006D45A0"/>
    <w:rsid w:val="006D464A"/>
    <w:rsid w:val="006D480A"/>
    <w:rsid w:val="006D49E0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505"/>
    <w:rsid w:val="006E06F3"/>
    <w:rsid w:val="006E0AF4"/>
    <w:rsid w:val="006E0C82"/>
    <w:rsid w:val="006E0CD4"/>
    <w:rsid w:val="006E0F0F"/>
    <w:rsid w:val="006E0FCB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D30"/>
    <w:rsid w:val="006E3256"/>
    <w:rsid w:val="006E32DF"/>
    <w:rsid w:val="006E3398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D61"/>
    <w:rsid w:val="006F4FFB"/>
    <w:rsid w:val="006F5361"/>
    <w:rsid w:val="006F545A"/>
    <w:rsid w:val="006F5580"/>
    <w:rsid w:val="006F612D"/>
    <w:rsid w:val="006F64BD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A1F"/>
    <w:rsid w:val="006F7CC0"/>
    <w:rsid w:val="006F7E76"/>
    <w:rsid w:val="00700020"/>
    <w:rsid w:val="00700656"/>
    <w:rsid w:val="00700681"/>
    <w:rsid w:val="00700BF6"/>
    <w:rsid w:val="00700CC5"/>
    <w:rsid w:val="00700DBC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484"/>
    <w:rsid w:val="0070461B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14D"/>
    <w:rsid w:val="007121CC"/>
    <w:rsid w:val="007125F4"/>
    <w:rsid w:val="00712723"/>
    <w:rsid w:val="007127B5"/>
    <w:rsid w:val="007128DF"/>
    <w:rsid w:val="00712A69"/>
    <w:rsid w:val="00712B6E"/>
    <w:rsid w:val="00713223"/>
    <w:rsid w:val="0071328D"/>
    <w:rsid w:val="007132B2"/>
    <w:rsid w:val="007132C7"/>
    <w:rsid w:val="007136A8"/>
    <w:rsid w:val="00713856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6217"/>
    <w:rsid w:val="0072625E"/>
    <w:rsid w:val="007269D8"/>
    <w:rsid w:val="00726A71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AE5"/>
    <w:rsid w:val="00734D73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11A3"/>
    <w:rsid w:val="0074142C"/>
    <w:rsid w:val="00741490"/>
    <w:rsid w:val="007414E3"/>
    <w:rsid w:val="00741627"/>
    <w:rsid w:val="00741B86"/>
    <w:rsid w:val="00741D55"/>
    <w:rsid w:val="00742351"/>
    <w:rsid w:val="007426EF"/>
    <w:rsid w:val="00742A73"/>
    <w:rsid w:val="00742E62"/>
    <w:rsid w:val="0074301B"/>
    <w:rsid w:val="00743108"/>
    <w:rsid w:val="007434BB"/>
    <w:rsid w:val="00743869"/>
    <w:rsid w:val="0074390D"/>
    <w:rsid w:val="00743C1D"/>
    <w:rsid w:val="00743CE1"/>
    <w:rsid w:val="00744044"/>
    <w:rsid w:val="00744087"/>
    <w:rsid w:val="0074464D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BA6"/>
    <w:rsid w:val="00746EE9"/>
    <w:rsid w:val="00746F38"/>
    <w:rsid w:val="00747044"/>
    <w:rsid w:val="0074766D"/>
    <w:rsid w:val="00747946"/>
    <w:rsid w:val="00747B41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94"/>
    <w:rsid w:val="00753000"/>
    <w:rsid w:val="007530D8"/>
    <w:rsid w:val="007539A1"/>
    <w:rsid w:val="00753A25"/>
    <w:rsid w:val="00753AF9"/>
    <w:rsid w:val="00753B96"/>
    <w:rsid w:val="0075445E"/>
    <w:rsid w:val="00754852"/>
    <w:rsid w:val="00754D89"/>
    <w:rsid w:val="00754F09"/>
    <w:rsid w:val="00755102"/>
    <w:rsid w:val="00755118"/>
    <w:rsid w:val="007551A2"/>
    <w:rsid w:val="00755240"/>
    <w:rsid w:val="007553DB"/>
    <w:rsid w:val="00755A68"/>
    <w:rsid w:val="00755AD8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717D"/>
    <w:rsid w:val="0075770A"/>
    <w:rsid w:val="0075781E"/>
    <w:rsid w:val="0075794E"/>
    <w:rsid w:val="00757BE8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9A1"/>
    <w:rsid w:val="00776DE5"/>
    <w:rsid w:val="0077716F"/>
    <w:rsid w:val="00777430"/>
    <w:rsid w:val="0077749C"/>
    <w:rsid w:val="007777D5"/>
    <w:rsid w:val="00777BA7"/>
    <w:rsid w:val="00777D8B"/>
    <w:rsid w:val="00777DFB"/>
    <w:rsid w:val="00777EDB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FA9"/>
    <w:rsid w:val="00792540"/>
    <w:rsid w:val="00792772"/>
    <w:rsid w:val="007929BC"/>
    <w:rsid w:val="0079301E"/>
    <w:rsid w:val="00793407"/>
    <w:rsid w:val="00793999"/>
    <w:rsid w:val="00793A8F"/>
    <w:rsid w:val="00793D92"/>
    <w:rsid w:val="00793DA8"/>
    <w:rsid w:val="00794631"/>
    <w:rsid w:val="00795272"/>
    <w:rsid w:val="007954A6"/>
    <w:rsid w:val="00795642"/>
    <w:rsid w:val="00795FFE"/>
    <w:rsid w:val="00796037"/>
    <w:rsid w:val="007964EE"/>
    <w:rsid w:val="00796FC8"/>
    <w:rsid w:val="007976B5"/>
    <w:rsid w:val="0079779B"/>
    <w:rsid w:val="00797A7A"/>
    <w:rsid w:val="007A0673"/>
    <w:rsid w:val="007A0714"/>
    <w:rsid w:val="007A0878"/>
    <w:rsid w:val="007A0CB5"/>
    <w:rsid w:val="007A0CBB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B0132"/>
    <w:rsid w:val="007B03B0"/>
    <w:rsid w:val="007B0556"/>
    <w:rsid w:val="007B06CB"/>
    <w:rsid w:val="007B0948"/>
    <w:rsid w:val="007B0A51"/>
    <w:rsid w:val="007B0C9F"/>
    <w:rsid w:val="007B0D78"/>
    <w:rsid w:val="007B0E76"/>
    <w:rsid w:val="007B0F9B"/>
    <w:rsid w:val="007B10E7"/>
    <w:rsid w:val="007B1206"/>
    <w:rsid w:val="007B1336"/>
    <w:rsid w:val="007B15A1"/>
    <w:rsid w:val="007B16BC"/>
    <w:rsid w:val="007B170E"/>
    <w:rsid w:val="007B1C4F"/>
    <w:rsid w:val="007B1DFC"/>
    <w:rsid w:val="007B1E94"/>
    <w:rsid w:val="007B20EF"/>
    <w:rsid w:val="007B244D"/>
    <w:rsid w:val="007B2720"/>
    <w:rsid w:val="007B2749"/>
    <w:rsid w:val="007B274D"/>
    <w:rsid w:val="007B2A7F"/>
    <w:rsid w:val="007B2B75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F3"/>
    <w:rsid w:val="007B680D"/>
    <w:rsid w:val="007B6981"/>
    <w:rsid w:val="007B726C"/>
    <w:rsid w:val="007B743E"/>
    <w:rsid w:val="007B7476"/>
    <w:rsid w:val="007B763F"/>
    <w:rsid w:val="007B76A1"/>
    <w:rsid w:val="007B7749"/>
    <w:rsid w:val="007B7ADA"/>
    <w:rsid w:val="007B7E43"/>
    <w:rsid w:val="007C002F"/>
    <w:rsid w:val="007C02B1"/>
    <w:rsid w:val="007C02CA"/>
    <w:rsid w:val="007C0475"/>
    <w:rsid w:val="007C0525"/>
    <w:rsid w:val="007C06D1"/>
    <w:rsid w:val="007C07A4"/>
    <w:rsid w:val="007C0813"/>
    <w:rsid w:val="007C0BAB"/>
    <w:rsid w:val="007C0C22"/>
    <w:rsid w:val="007C0C3E"/>
    <w:rsid w:val="007C0F9D"/>
    <w:rsid w:val="007C1251"/>
    <w:rsid w:val="007C1266"/>
    <w:rsid w:val="007C15B0"/>
    <w:rsid w:val="007C184E"/>
    <w:rsid w:val="007C1BB7"/>
    <w:rsid w:val="007C1D55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215"/>
    <w:rsid w:val="007C74F2"/>
    <w:rsid w:val="007C764C"/>
    <w:rsid w:val="007C7740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21A"/>
    <w:rsid w:val="007D325A"/>
    <w:rsid w:val="007D3282"/>
    <w:rsid w:val="007D3518"/>
    <w:rsid w:val="007D3A31"/>
    <w:rsid w:val="007D3BA4"/>
    <w:rsid w:val="007D3E69"/>
    <w:rsid w:val="007D412E"/>
    <w:rsid w:val="007D41D0"/>
    <w:rsid w:val="007D42BD"/>
    <w:rsid w:val="007D4452"/>
    <w:rsid w:val="007D4669"/>
    <w:rsid w:val="007D4ED7"/>
    <w:rsid w:val="007D4FF8"/>
    <w:rsid w:val="007D52EB"/>
    <w:rsid w:val="007D5AE1"/>
    <w:rsid w:val="007D5D92"/>
    <w:rsid w:val="007D5E89"/>
    <w:rsid w:val="007D60EE"/>
    <w:rsid w:val="007D6168"/>
    <w:rsid w:val="007D6679"/>
    <w:rsid w:val="007D67B4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204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55A"/>
    <w:rsid w:val="007F1A2C"/>
    <w:rsid w:val="007F1A76"/>
    <w:rsid w:val="007F1BC7"/>
    <w:rsid w:val="007F1D65"/>
    <w:rsid w:val="007F1DCA"/>
    <w:rsid w:val="007F1E7B"/>
    <w:rsid w:val="007F206D"/>
    <w:rsid w:val="007F22A1"/>
    <w:rsid w:val="007F22DC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D1C"/>
    <w:rsid w:val="007F4D83"/>
    <w:rsid w:val="007F5009"/>
    <w:rsid w:val="007F53A7"/>
    <w:rsid w:val="007F5BBA"/>
    <w:rsid w:val="007F5BE5"/>
    <w:rsid w:val="007F60D5"/>
    <w:rsid w:val="007F6239"/>
    <w:rsid w:val="007F6530"/>
    <w:rsid w:val="007F6C40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72"/>
    <w:rsid w:val="00803C1C"/>
    <w:rsid w:val="00803D25"/>
    <w:rsid w:val="00803D6E"/>
    <w:rsid w:val="0080423A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FAC"/>
    <w:rsid w:val="008130FA"/>
    <w:rsid w:val="008134CE"/>
    <w:rsid w:val="0081365C"/>
    <w:rsid w:val="00813725"/>
    <w:rsid w:val="008139DF"/>
    <w:rsid w:val="00813F35"/>
    <w:rsid w:val="008143BE"/>
    <w:rsid w:val="00814526"/>
    <w:rsid w:val="008147D3"/>
    <w:rsid w:val="00814A90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48F"/>
    <w:rsid w:val="00820621"/>
    <w:rsid w:val="00820C71"/>
    <w:rsid w:val="0082122E"/>
    <w:rsid w:val="00821352"/>
    <w:rsid w:val="008214FE"/>
    <w:rsid w:val="008216D8"/>
    <w:rsid w:val="0082175C"/>
    <w:rsid w:val="0082192B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21D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4D"/>
    <w:rsid w:val="00830451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706"/>
    <w:rsid w:val="00840833"/>
    <w:rsid w:val="00840AD3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509"/>
    <w:rsid w:val="00851743"/>
    <w:rsid w:val="008517F4"/>
    <w:rsid w:val="008519E4"/>
    <w:rsid w:val="00851B31"/>
    <w:rsid w:val="00851C71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9AF"/>
    <w:rsid w:val="00864A6D"/>
    <w:rsid w:val="00864DE3"/>
    <w:rsid w:val="00865834"/>
    <w:rsid w:val="0086586B"/>
    <w:rsid w:val="00866037"/>
    <w:rsid w:val="00866108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4FB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E0"/>
    <w:rsid w:val="00891B8C"/>
    <w:rsid w:val="00891D58"/>
    <w:rsid w:val="00891EA8"/>
    <w:rsid w:val="0089222C"/>
    <w:rsid w:val="008923CC"/>
    <w:rsid w:val="00892712"/>
    <w:rsid w:val="008927F8"/>
    <w:rsid w:val="00892CD4"/>
    <w:rsid w:val="00893783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1010"/>
    <w:rsid w:val="008A1091"/>
    <w:rsid w:val="008A1361"/>
    <w:rsid w:val="008A1629"/>
    <w:rsid w:val="008A16B6"/>
    <w:rsid w:val="008A18C9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E11"/>
    <w:rsid w:val="008A6E3A"/>
    <w:rsid w:val="008A7184"/>
    <w:rsid w:val="008A761E"/>
    <w:rsid w:val="008A767A"/>
    <w:rsid w:val="008A7C66"/>
    <w:rsid w:val="008A7C99"/>
    <w:rsid w:val="008A7E31"/>
    <w:rsid w:val="008A7F23"/>
    <w:rsid w:val="008B002B"/>
    <w:rsid w:val="008B02B7"/>
    <w:rsid w:val="008B036E"/>
    <w:rsid w:val="008B0555"/>
    <w:rsid w:val="008B0EEA"/>
    <w:rsid w:val="008B0F23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BD"/>
    <w:rsid w:val="008B3E42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FE2"/>
    <w:rsid w:val="008B7082"/>
    <w:rsid w:val="008B76AA"/>
    <w:rsid w:val="008B78A5"/>
    <w:rsid w:val="008B7948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BD3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9A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B98"/>
    <w:rsid w:val="008D3C1F"/>
    <w:rsid w:val="008D3DC9"/>
    <w:rsid w:val="008D3E9A"/>
    <w:rsid w:val="008D3EA0"/>
    <w:rsid w:val="008D496C"/>
    <w:rsid w:val="008D4BE8"/>
    <w:rsid w:val="008D4E58"/>
    <w:rsid w:val="008D553B"/>
    <w:rsid w:val="008D569E"/>
    <w:rsid w:val="008D5758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CB2"/>
    <w:rsid w:val="008D7F7B"/>
    <w:rsid w:val="008E0024"/>
    <w:rsid w:val="008E07B5"/>
    <w:rsid w:val="008E07F5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3092"/>
    <w:rsid w:val="008E36E7"/>
    <w:rsid w:val="008E3793"/>
    <w:rsid w:val="008E37FA"/>
    <w:rsid w:val="008E3AD9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659"/>
    <w:rsid w:val="008E6E32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E86"/>
    <w:rsid w:val="00900F35"/>
    <w:rsid w:val="00900F5A"/>
    <w:rsid w:val="009012BB"/>
    <w:rsid w:val="009013F9"/>
    <w:rsid w:val="00901584"/>
    <w:rsid w:val="009018CC"/>
    <w:rsid w:val="00901A92"/>
    <w:rsid w:val="00901B55"/>
    <w:rsid w:val="00901B83"/>
    <w:rsid w:val="0090201A"/>
    <w:rsid w:val="009021F6"/>
    <w:rsid w:val="009023D1"/>
    <w:rsid w:val="009028C7"/>
    <w:rsid w:val="0090316B"/>
    <w:rsid w:val="00903B43"/>
    <w:rsid w:val="00904017"/>
    <w:rsid w:val="00904038"/>
    <w:rsid w:val="009046C6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70B8"/>
    <w:rsid w:val="00907165"/>
    <w:rsid w:val="009072EF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7FB"/>
    <w:rsid w:val="009250A3"/>
    <w:rsid w:val="0092571D"/>
    <w:rsid w:val="00925911"/>
    <w:rsid w:val="00925B3A"/>
    <w:rsid w:val="00925BFF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351"/>
    <w:rsid w:val="00927372"/>
    <w:rsid w:val="00927A78"/>
    <w:rsid w:val="00927B0C"/>
    <w:rsid w:val="00927C67"/>
    <w:rsid w:val="00927D93"/>
    <w:rsid w:val="00927FFC"/>
    <w:rsid w:val="00930468"/>
    <w:rsid w:val="00930795"/>
    <w:rsid w:val="00930C09"/>
    <w:rsid w:val="00930EC8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B5"/>
    <w:rsid w:val="009407B3"/>
    <w:rsid w:val="00940885"/>
    <w:rsid w:val="009408DF"/>
    <w:rsid w:val="00940A15"/>
    <w:rsid w:val="00940FC6"/>
    <w:rsid w:val="00941053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B50"/>
    <w:rsid w:val="00944D71"/>
    <w:rsid w:val="00944E48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7364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5275"/>
    <w:rsid w:val="00955FBD"/>
    <w:rsid w:val="00956402"/>
    <w:rsid w:val="00956777"/>
    <w:rsid w:val="00956AE7"/>
    <w:rsid w:val="00956EC5"/>
    <w:rsid w:val="00957016"/>
    <w:rsid w:val="00957067"/>
    <w:rsid w:val="009571D0"/>
    <w:rsid w:val="009573A3"/>
    <w:rsid w:val="009574CA"/>
    <w:rsid w:val="009577EE"/>
    <w:rsid w:val="009577F7"/>
    <w:rsid w:val="00957984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CCD"/>
    <w:rsid w:val="00962E4F"/>
    <w:rsid w:val="00962EF5"/>
    <w:rsid w:val="00962F9D"/>
    <w:rsid w:val="00963067"/>
    <w:rsid w:val="0096338A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70400"/>
    <w:rsid w:val="009706B3"/>
    <w:rsid w:val="00970B38"/>
    <w:rsid w:val="00970DF9"/>
    <w:rsid w:val="00970E67"/>
    <w:rsid w:val="00970F13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E7B"/>
    <w:rsid w:val="0097650D"/>
    <w:rsid w:val="00976824"/>
    <w:rsid w:val="00976D67"/>
    <w:rsid w:val="009770ED"/>
    <w:rsid w:val="00977546"/>
    <w:rsid w:val="00977658"/>
    <w:rsid w:val="009777CB"/>
    <w:rsid w:val="00977BBB"/>
    <w:rsid w:val="0098017B"/>
    <w:rsid w:val="0098046D"/>
    <w:rsid w:val="0098087D"/>
    <w:rsid w:val="009809B5"/>
    <w:rsid w:val="00980CD1"/>
    <w:rsid w:val="00980E68"/>
    <w:rsid w:val="009810A4"/>
    <w:rsid w:val="009812B0"/>
    <w:rsid w:val="00981356"/>
    <w:rsid w:val="00981486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EB5"/>
    <w:rsid w:val="009900D5"/>
    <w:rsid w:val="009902B3"/>
    <w:rsid w:val="009907AB"/>
    <w:rsid w:val="00990C8B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D40"/>
    <w:rsid w:val="00995F2E"/>
    <w:rsid w:val="009961A4"/>
    <w:rsid w:val="00996252"/>
    <w:rsid w:val="00996323"/>
    <w:rsid w:val="0099669C"/>
    <w:rsid w:val="0099681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DD0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CDF"/>
    <w:rsid w:val="009B05C0"/>
    <w:rsid w:val="009B06A9"/>
    <w:rsid w:val="009B0A84"/>
    <w:rsid w:val="009B0AE0"/>
    <w:rsid w:val="009B0DB3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4D7"/>
    <w:rsid w:val="009B474D"/>
    <w:rsid w:val="009B482B"/>
    <w:rsid w:val="009B4B4C"/>
    <w:rsid w:val="009B4B9A"/>
    <w:rsid w:val="009B4FFD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D98"/>
    <w:rsid w:val="009C3137"/>
    <w:rsid w:val="009C323F"/>
    <w:rsid w:val="009C329D"/>
    <w:rsid w:val="009C36A8"/>
    <w:rsid w:val="009C37D0"/>
    <w:rsid w:val="009C3918"/>
    <w:rsid w:val="009C3958"/>
    <w:rsid w:val="009C403B"/>
    <w:rsid w:val="009C4179"/>
    <w:rsid w:val="009C433B"/>
    <w:rsid w:val="009C43F0"/>
    <w:rsid w:val="009C48FD"/>
    <w:rsid w:val="009C4AE3"/>
    <w:rsid w:val="009C4C1B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9B"/>
    <w:rsid w:val="009C75A0"/>
    <w:rsid w:val="009C7921"/>
    <w:rsid w:val="009C79A4"/>
    <w:rsid w:val="009C7DBF"/>
    <w:rsid w:val="009C7E4F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936"/>
    <w:rsid w:val="009E19C2"/>
    <w:rsid w:val="009E1B20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8E6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945"/>
    <w:rsid w:val="009F3B51"/>
    <w:rsid w:val="009F3DA3"/>
    <w:rsid w:val="009F3EF9"/>
    <w:rsid w:val="009F429E"/>
    <w:rsid w:val="009F43D3"/>
    <w:rsid w:val="009F44E7"/>
    <w:rsid w:val="009F458F"/>
    <w:rsid w:val="009F4685"/>
    <w:rsid w:val="009F48DC"/>
    <w:rsid w:val="009F4947"/>
    <w:rsid w:val="009F49B3"/>
    <w:rsid w:val="009F4CA3"/>
    <w:rsid w:val="009F4DCC"/>
    <w:rsid w:val="009F4E93"/>
    <w:rsid w:val="009F5061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CDB"/>
    <w:rsid w:val="00A00DF0"/>
    <w:rsid w:val="00A00E4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5CA"/>
    <w:rsid w:val="00A07731"/>
    <w:rsid w:val="00A07AE1"/>
    <w:rsid w:val="00A07D8E"/>
    <w:rsid w:val="00A100B0"/>
    <w:rsid w:val="00A100BB"/>
    <w:rsid w:val="00A10342"/>
    <w:rsid w:val="00A10765"/>
    <w:rsid w:val="00A10D6F"/>
    <w:rsid w:val="00A10F3F"/>
    <w:rsid w:val="00A11375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C6E"/>
    <w:rsid w:val="00A13DA0"/>
    <w:rsid w:val="00A14015"/>
    <w:rsid w:val="00A14304"/>
    <w:rsid w:val="00A144FD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7E1"/>
    <w:rsid w:val="00A20C8A"/>
    <w:rsid w:val="00A20CD7"/>
    <w:rsid w:val="00A20DE7"/>
    <w:rsid w:val="00A20E49"/>
    <w:rsid w:val="00A20F49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AA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C1"/>
    <w:rsid w:val="00A25A5F"/>
    <w:rsid w:val="00A26362"/>
    <w:rsid w:val="00A2674D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C35"/>
    <w:rsid w:val="00A31ECA"/>
    <w:rsid w:val="00A32455"/>
    <w:rsid w:val="00A324D0"/>
    <w:rsid w:val="00A325EF"/>
    <w:rsid w:val="00A329A8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6A2"/>
    <w:rsid w:val="00A358C2"/>
    <w:rsid w:val="00A358E0"/>
    <w:rsid w:val="00A35D44"/>
    <w:rsid w:val="00A361CD"/>
    <w:rsid w:val="00A3640A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832"/>
    <w:rsid w:val="00A40940"/>
    <w:rsid w:val="00A40A1F"/>
    <w:rsid w:val="00A40A6C"/>
    <w:rsid w:val="00A40C86"/>
    <w:rsid w:val="00A40F08"/>
    <w:rsid w:val="00A40FE1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A81"/>
    <w:rsid w:val="00A44B58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DC6"/>
    <w:rsid w:val="00A46240"/>
    <w:rsid w:val="00A4670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3CB"/>
    <w:rsid w:val="00A5260F"/>
    <w:rsid w:val="00A5288F"/>
    <w:rsid w:val="00A52B07"/>
    <w:rsid w:val="00A52D58"/>
    <w:rsid w:val="00A52E29"/>
    <w:rsid w:val="00A52EDD"/>
    <w:rsid w:val="00A532D9"/>
    <w:rsid w:val="00A533F8"/>
    <w:rsid w:val="00A534B5"/>
    <w:rsid w:val="00A53712"/>
    <w:rsid w:val="00A5372B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607"/>
    <w:rsid w:val="00A547D4"/>
    <w:rsid w:val="00A54B97"/>
    <w:rsid w:val="00A54E39"/>
    <w:rsid w:val="00A54FFD"/>
    <w:rsid w:val="00A550B7"/>
    <w:rsid w:val="00A55148"/>
    <w:rsid w:val="00A55171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E2"/>
    <w:rsid w:val="00A609E7"/>
    <w:rsid w:val="00A60A00"/>
    <w:rsid w:val="00A60DD2"/>
    <w:rsid w:val="00A610FB"/>
    <w:rsid w:val="00A61495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6378"/>
    <w:rsid w:val="00A664B7"/>
    <w:rsid w:val="00A669E6"/>
    <w:rsid w:val="00A66A87"/>
    <w:rsid w:val="00A66F78"/>
    <w:rsid w:val="00A66F8E"/>
    <w:rsid w:val="00A67016"/>
    <w:rsid w:val="00A67277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DC8"/>
    <w:rsid w:val="00A7414A"/>
    <w:rsid w:val="00A743B7"/>
    <w:rsid w:val="00A74DA6"/>
    <w:rsid w:val="00A750CD"/>
    <w:rsid w:val="00A75433"/>
    <w:rsid w:val="00A7555B"/>
    <w:rsid w:val="00A755A7"/>
    <w:rsid w:val="00A75704"/>
    <w:rsid w:val="00A757A8"/>
    <w:rsid w:val="00A75899"/>
    <w:rsid w:val="00A75A57"/>
    <w:rsid w:val="00A75BD3"/>
    <w:rsid w:val="00A75DD4"/>
    <w:rsid w:val="00A76042"/>
    <w:rsid w:val="00A7607D"/>
    <w:rsid w:val="00A7649D"/>
    <w:rsid w:val="00A76605"/>
    <w:rsid w:val="00A76784"/>
    <w:rsid w:val="00A768E0"/>
    <w:rsid w:val="00A76A9C"/>
    <w:rsid w:val="00A77424"/>
    <w:rsid w:val="00A77A12"/>
    <w:rsid w:val="00A77B32"/>
    <w:rsid w:val="00A77CCD"/>
    <w:rsid w:val="00A77D34"/>
    <w:rsid w:val="00A77E17"/>
    <w:rsid w:val="00A80101"/>
    <w:rsid w:val="00A80338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BC3"/>
    <w:rsid w:val="00A83C2C"/>
    <w:rsid w:val="00A83CCA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A8E"/>
    <w:rsid w:val="00A85AEE"/>
    <w:rsid w:val="00A862AE"/>
    <w:rsid w:val="00A86580"/>
    <w:rsid w:val="00A86623"/>
    <w:rsid w:val="00A86678"/>
    <w:rsid w:val="00A867DE"/>
    <w:rsid w:val="00A86DFD"/>
    <w:rsid w:val="00A86E4C"/>
    <w:rsid w:val="00A871F5"/>
    <w:rsid w:val="00A873F6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501"/>
    <w:rsid w:val="00AA185D"/>
    <w:rsid w:val="00AA1957"/>
    <w:rsid w:val="00AA19DB"/>
    <w:rsid w:val="00AA1BB1"/>
    <w:rsid w:val="00AA208C"/>
    <w:rsid w:val="00AA2115"/>
    <w:rsid w:val="00AA2141"/>
    <w:rsid w:val="00AA2194"/>
    <w:rsid w:val="00AA21D6"/>
    <w:rsid w:val="00AA2397"/>
    <w:rsid w:val="00AA2848"/>
    <w:rsid w:val="00AA2964"/>
    <w:rsid w:val="00AA301E"/>
    <w:rsid w:val="00AA3625"/>
    <w:rsid w:val="00AA36E1"/>
    <w:rsid w:val="00AA3870"/>
    <w:rsid w:val="00AA3A97"/>
    <w:rsid w:val="00AA3F5A"/>
    <w:rsid w:val="00AA3FB5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78F"/>
    <w:rsid w:val="00AA68A9"/>
    <w:rsid w:val="00AA6C9F"/>
    <w:rsid w:val="00AA6F6F"/>
    <w:rsid w:val="00AA7051"/>
    <w:rsid w:val="00AA70D4"/>
    <w:rsid w:val="00AA71EA"/>
    <w:rsid w:val="00AA7424"/>
    <w:rsid w:val="00AA79C5"/>
    <w:rsid w:val="00AA79C7"/>
    <w:rsid w:val="00AA7B88"/>
    <w:rsid w:val="00AA7F0E"/>
    <w:rsid w:val="00AA7FC4"/>
    <w:rsid w:val="00AB004E"/>
    <w:rsid w:val="00AB0086"/>
    <w:rsid w:val="00AB07F5"/>
    <w:rsid w:val="00AB0B15"/>
    <w:rsid w:val="00AB0DBC"/>
    <w:rsid w:val="00AB0FFD"/>
    <w:rsid w:val="00AB108A"/>
    <w:rsid w:val="00AB16AF"/>
    <w:rsid w:val="00AB18D5"/>
    <w:rsid w:val="00AB1CCE"/>
    <w:rsid w:val="00AB2052"/>
    <w:rsid w:val="00AB2111"/>
    <w:rsid w:val="00AB23C9"/>
    <w:rsid w:val="00AB280A"/>
    <w:rsid w:val="00AB291E"/>
    <w:rsid w:val="00AB29F3"/>
    <w:rsid w:val="00AB2A0D"/>
    <w:rsid w:val="00AB2E25"/>
    <w:rsid w:val="00AB3068"/>
    <w:rsid w:val="00AB346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43E"/>
    <w:rsid w:val="00AB565B"/>
    <w:rsid w:val="00AB5760"/>
    <w:rsid w:val="00AB5D12"/>
    <w:rsid w:val="00AB6062"/>
    <w:rsid w:val="00AB617F"/>
    <w:rsid w:val="00AB62E8"/>
    <w:rsid w:val="00AB6386"/>
    <w:rsid w:val="00AB6D30"/>
    <w:rsid w:val="00AB6D9A"/>
    <w:rsid w:val="00AB70CB"/>
    <w:rsid w:val="00AB73B7"/>
    <w:rsid w:val="00AB748E"/>
    <w:rsid w:val="00AB76A8"/>
    <w:rsid w:val="00AB7872"/>
    <w:rsid w:val="00AC021C"/>
    <w:rsid w:val="00AC04F8"/>
    <w:rsid w:val="00AC0BC2"/>
    <w:rsid w:val="00AC0BE4"/>
    <w:rsid w:val="00AC0BF2"/>
    <w:rsid w:val="00AC0C1F"/>
    <w:rsid w:val="00AC10ED"/>
    <w:rsid w:val="00AC1172"/>
    <w:rsid w:val="00AC1241"/>
    <w:rsid w:val="00AC1428"/>
    <w:rsid w:val="00AC14E0"/>
    <w:rsid w:val="00AC19CD"/>
    <w:rsid w:val="00AC1B6B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F01"/>
    <w:rsid w:val="00AC30DC"/>
    <w:rsid w:val="00AC337F"/>
    <w:rsid w:val="00AC3659"/>
    <w:rsid w:val="00AC38C6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6C5"/>
    <w:rsid w:val="00AC5EFD"/>
    <w:rsid w:val="00AC6133"/>
    <w:rsid w:val="00AC683E"/>
    <w:rsid w:val="00AC6F18"/>
    <w:rsid w:val="00AC6F54"/>
    <w:rsid w:val="00AC6FE1"/>
    <w:rsid w:val="00AC7899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6AA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AF5"/>
    <w:rsid w:val="00AE5B2C"/>
    <w:rsid w:val="00AE6106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8B"/>
    <w:rsid w:val="00AF2087"/>
    <w:rsid w:val="00AF218F"/>
    <w:rsid w:val="00AF21B6"/>
    <w:rsid w:val="00AF2A11"/>
    <w:rsid w:val="00AF2E24"/>
    <w:rsid w:val="00AF2E41"/>
    <w:rsid w:val="00AF2FC1"/>
    <w:rsid w:val="00AF308F"/>
    <w:rsid w:val="00AF3B31"/>
    <w:rsid w:val="00AF3C4A"/>
    <w:rsid w:val="00AF3E07"/>
    <w:rsid w:val="00AF3E6C"/>
    <w:rsid w:val="00AF4257"/>
    <w:rsid w:val="00AF425D"/>
    <w:rsid w:val="00AF4508"/>
    <w:rsid w:val="00AF48EA"/>
    <w:rsid w:val="00AF48ED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D15"/>
    <w:rsid w:val="00AF6F2B"/>
    <w:rsid w:val="00AF6FE4"/>
    <w:rsid w:val="00AF725D"/>
    <w:rsid w:val="00AF737B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32"/>
    <w:rsid w:val="00B02E4D"/>
    <w:rsid w:val="00B03014"/>
    <w:rsid w:val="00B030DD"/>
    <w:rsid w:val="00B03343"/>
    <w:rsid w:val="00B0346D"/>
    <w:rsid w:val="00B0359F"/>
    <w:rsid w:val="00B037DF"/>
    <w:rsid w:val="00B03BE0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A04"/>
    <w:rsid w:val="00B10199"/>
    <w:rsid w:val="00B101E4"/>
    <w:rsid w:val="00B1046A"/>
    <w:rsid w:val="00B105B9"/>
    <w:rsid w:val="00B1097A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785"/>
    <w:rsid w:val="00B20B2C"/>
    <w:rsid w:val="00B20F07"/>
    <w:rsid w:val="00B2138F"/>
    <w:rsid w:val="00B217C4"/>
    <w:rsid w:val="00B218DE"/>
    <w:rsid w:val="00B2199E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826"/>
    <w:rsid w:val="00B23D2A"/>
    <w:rsid w:val="00B23DBA"/>
    <w:rsid w:val="00B23E1E"/>
    <w:rsid w:val="00B24134"/>
    <w:rsid w:val="00B24193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37E"/>
    <w:rsid w:val="00B254F1"/>
    <w:rsid w:val="00B25578"/>
    <w:rsid w:val="00B2559F"/>
    <w:rsid w:val="00B2572C"/>
    <w:rsid w:val="00B25820"/>
    <w:rsid w:val="00B258AD"/>
    <w:rsid w:val="00B259C4"/>
    <w:rsid w:val="00B25A3E"/>
    <w:rsid w:val="00B25C4D"/>
    <w:rsid w:val="00B25E47"/>
    <w:rsid w:val="00B25F31"/>
    <w:rsid w:val="00B260A9"/>
    <w:rsid w:val="00B264EA"/>
    <w:rsid w:val="00B265B1"/>
    <w:rsid w:val="00B26606"/>
    <w:rsid w:val="00B2672D"/>
    <w:rsid w:val="00B2673B"/>
    <w:rsid w:val="00B269DE"/>
    <w:rsid w:val="00B26F0D"/>
    <w:rsid w:val="00B27027"/>
    <w:rsid w:val="00B27293"/>
    <w:rsid w:val="00B274DC"/>
    <w:rsid w:val="00B275F0"/>
    <w:rsid w:val="00B27AD2"/>
    <w:rsid w:val="00B27DD9"/>
    <w:rsid w:val="00B27EDA"/>
    <w:rsid w:val="00B27F63"/>
    <w:rsid w:val="00B3029B"/>
    <w:rsid w:val="00B30E04"/>
    <w:rsid w:val="00B31201"/>
    <w:rsid w:val="00B313A1"/>
    <w:rsid w:val="00B31445"/>
    <w:rsid w:val="00B315AA"/>
    <w:rsid w:val="00B31608"/>
    <w:rsid w:val="00B317C1"/>
    <w:rsid w:val="00B32220"/>
    <w:rsid w:val="00B32754"/>
    <w:rsid w:val="00B32B41"/>
    <w:rsid w:val="00B32C5A"/>
    <w:rsid w:val="00B32C86"/>
    <w:rsid w:val="00B32FCC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DBC"/>
    <w:rsid w:val="00B46E04"/>
    <w:rsid w:val="00B4703E"/>
    <w:rsid w:val="00B47538"/>
    <w:rsid w:val="00B47960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DB"/>
    <w:rsid w:val="00B61A92"/>
    <w:rsid w:val="00B61B1C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878"/>
    <w:rsid w:val="00B63A79"/>
    <w:rsid w:val="00B63ABC"/>
    <w:rsid w:val="00B63C61"/>
    <w:rsid w:val="00B63D3A"/>
    <w:rsid w:val="00B63F62"/>
    <w:rsid w:val="00B64242"/>
    <w:rsid w:val="00B64693"/>
    <w:rsid w:val="00B647AF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C"/>
    <w:rsid w:val="00B82737"/>
    <w:rsid w:val="00B82996"/>
    <w:rsid w:val="00B82A19"/>
    <w:rsid w:val="00B82C4A"/>
    <w:rsid w:val="00B82DFC"/>
    <w:rsid w:val="00B82F77"/>
    <w:rsid w:val="00B82FF2"/>
    <w:rsid w:val="00B830E3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323"/>
    <w:rsid w:val="00B91402"/>
    <w:rsid w:val="00B9148F"/>
    <w:rsid w:val="00B918B7"/>
    <w:rsid w:val="00B91D4D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965"/>
    <w:rsid w:val="00B97D5F"/>
    <w:rsid w:val="00BA0195"/>
    <w:rsid w:val="00BA01E7"/>
    <w:rsid w:val="00BA023F"/>
    <w:rsid w:val="00BA06F2"/>
    <w:rsid w:val="00BA08FA"/>
    <w:rsid w:val="00BA0B86"/>
    <w:rsid w:val="00BA0F71"/>
    <w:rsid w:val="00BA1346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709B"/>
    <w:rsid w:val="00BA731F"/>
    <w:rsid w:val="00BA7478"/>
    <w:rsid w:val="00BA7CCF"/>
    <w:rsid w:val="00BA7D89"/>
    <w:rsid w:val="00BB0928"/>
    <w:rsid w:val="00BB09FF"/>
    <w:rsid w:val="00BB0B3B"/>
    <w:rsid w:val="00BB0B79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520"/>
    <w:rsid w:val="00BB3753"/>
    <w:rsid w:val="00BB3ABF"/>
    <w:rsid w:val="00BB3B01"/>
    <w:rsid w:val="00BB3C72"/>
    <w:rsid w:val="00BB3DEA"/>
    <w:rsid w:val="00BB3E09"/>
    <w:rsid w:val="00BB4157"/>
    <w:rsid w:val="00BB43BA"/>
    <w:rsid w:val="00BB448A"/>
    <w:rsid w:val="00BB44BD"/>
    <w:rsid w:val="00BB46F9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538"/>
    <w:rsid w:val="00BC1188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D44"/>
    <w:rsid w:val="00BD3E58"/>
    <w:rsid w:val="00BD4214"/>
    <w:rsid w:val="00BD4274"/>
    <w:rsid w:val="00BD42D5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227"/>
    <w:rsid w:val="00BE02A4"/>
    <w:rsid w:val="00BE0387"/>
    <w:rsid w:val="00BE053E"/>
    <w:rsid w:val="00BE09B4"/>
    <w:rsid w:val="00BE0AE4"/>
    <w:rsid w:val="00BE0BC5"/>
    <w:rsid w:val="00BE0C7F"/>
    <w:rsid w:val="00BE0E80"/>
    <w:rsid w:val="00BE116A"/>
    <w:rsid w:val="00BE1741"/>
    <w:rsid w:val="00BE1A1C"/>
    <w:rsid w:val="00BE1CF7"/>
    <w:rsid w:val="00BE20C7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BFF"/>
    <w:rsid w:val="00BE3D1A"/>
    <w:rsid w:val="00BE3EFC"/>
    <w:rsid w:val="00BE408D"/>
    <w:rsid w:val="00BE40C7"/>
    <w:rsid w:val="00BE414D"/>
    <w:rsid w:val="00BE4263"/>
    <w:rsid w:val="00BE42A0"/>
    <w:rsid w:val="00BE44BC"/>
    <w:rsid w:val="00BE474F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C00127"/>
    <w:rsid w:val="00C00248"/>
    <w:rsid w:val="00C0033C"/>
    <w:rsid w:val="00C005CE"/>
    <w:rsid w:val="00C007B7"/>
    <w:rsid w:val="00C00851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618"/>
    <w:rsid w:val="00C05AFC"/>
    <w:rsid w:val="00C0634B"/>
    <w:rsid w:val="00C0648D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8B"/>
    <w:rsid w:val="00C1019B"/>
    <w:rsid w:val="00C103A9"/>
    <w:rsid w:val="00C1076C"/>
    <w:rsid w:val="00C1087C"/>
    <w:rsid w:val="00C108FC"/>
    <w:rsid w:val="00C10A39"/>
    <w:rsid w:val="00C10ADC"/>
    <w:rsid w:val="00C10D32"/>
    <w:rsid w:val="00C11141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E1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474"/>
    <w:rsid w:val="00C21990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89B"/>
    <w:rsid w:val="00C268C2"/>
    <w:rsid w:val="00C2698D"/>
    <w:rsid w:val="00C269AC"/>
    <w:rsid w:val="00C26B83"/>
    <w:rsid w:val="00C27132"/>
    <w:rsid w:val="00C27986"/>
    <w:rsid w:val="00C27B90"/>
    <w:rsid w:val="00C27C42"/>
    <w:rsid w:val="00C301E8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EB3"/>
    <w:rsid w:val="00C35351"/>
    <w:rsid w:val="00C354A3"/>
    <w:rsid w:val="00C35665"/>
    <w:rsid w:val="00C357C8"/>
    <w:rsid w:val="00C3592C"/>
    <w:rsid w:val="00C359C6"/>
    <w:rsid w:val="00C35A9D"/>
    <w:rsid w:val="00C35CD4"/>
    <w:rsid w:val="00C35EFE"/>
    <w:rsid w:val="00C35F94"/>
    <w:rsid w:val="00C36214"/>
    <w:rsid w:val="00C366CD"/>
    <w:rsid w:val="00C366D8"/>
    <w:rsid w:val="00C36C2C"/>
    <w:rsid w:val="00C37061"/>
    <w:rsid w:val="00C3737C"/>
    <w:rsid w:val="00C37B7A"/>
    <w:rsid w:val="00C37BF7"/>
    <w:rsid w:val="00C403AD"/>
    <w:rsid w:val="00C406A5"/>
    <w:rsid w:val="00C40740"/>
    <w:rsid w:val="00C40D6F"/>
    <w:rsid w:val="00C41170"/>
    <w:rsid w:val="00C41498"/>
    <w:rsid w:val="00C4194C"/>
    <w:rsid w:val="00C41C3C"/>
    <w:rsid w:val="00C41C9F"/>
    <w:rsid w:val="00C41EA7"/>
    <w:rsid w:val="00C41F22"/>
    <w:rsid w:val="00C41F34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7493"/>
    <w:rsid w:val="00C475CD"/>
    <w:rsid w:val="00C47808"/>
    <w:rsid w:val="00C47A84"/>
    <w:rsid w:val="00C47B62"/>
    <w:rsid w:val="00C47BCE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DB7"/>
    <w:rsid w:val="00C550DD"/>
    <w:rsid w:val="00C5576C"/>
    <w:rsid w:val="00C55AB4"/>
    <w:rsid w:val="00C561AB"/>
    <w:rsid w:val="00C562E9"/>
    <w:rsid w:val="00C564C6"/>
    <w:rsid w:val="00C56676"/>
    <w:rsid w:val="00C566BC"/>
    <w:rsid w:val="00C5691E"/>
    <w:rsid w:val="00C56A9A"/>
    <w:rsid w:val="00C56CB0"/>
    <w:rsid w:val="00C56F2D"/>
    <w:rsid w:val="00C570A1"/>
    <w:rsid w:val="00C5786D"/>
    <w:rsid w:val="00C57B86"/>
    <w:rsid w:val="00C57ED6"/>
    <w:rsid w:val="00C606B6"/>
    <w:rsid w:val="00C607A2"/>
    <w:rsid w:val="00C608CF"/>
    <w:rsid w:val="00C6096A"/>
    <w:rsid w:val="00C60D7A"/>
    <w:rsid w:val="00C61375"/>
    <w:rsid w:val="00C614DC"/>
    <w:rsid w:val="00C61635"/>
    <w:rsid w:val="00C61873"/>
    <w:rsid w:val="00C61A48"/>
    <w:rsid w:val="00C61DF5"/>
    <w:rsid w:val="00C61E52"/>
    <w:rsid w:val="00C61FC4"/>
    <w:rsid w:val="00C62721"/>
    <w:rsid w:val="00C62A20"/>
    <w:rsid w:val="00C62A47"/>
    <w:rsid w:val="00C62A56"/>
    <w:rsid w:val="00C62AC2"/>
    <w:rsid w:val="00C63565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E4"/>
    <w:rsid w:val="00C82A2A"/>
    <w:rsid w:val="00C82BB8"/>
    <w:rsid w:val="00C82C5F"/>
    <w:rsid w:val="00C82CA1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4FA"/>
    <w:rsid w:val="00C96725"/>
    <w:rsid w:val="00C96A75"/>
    <w:rsid w:val="00C96E13"/>
    <w:rsid w:val="00C96F71"/>
    <w:rsid w:val="00C97623"/>
    <w:rsid w:val="00C9767D"/>
    <w:rsid w:val="00C978D2"/>
    <w:rsid w:val="00C97B96"/>
    <w:rsid w:val="00CA0597"/>
    <w:rsid w:val="00CA078F"/>
    <w:rsid w:val="00CA0B69"/>
    <w:rsid w:val="00CA0C8F"/>
    <w:rsid w:val="00CA0D8A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366"/>
    <w:rsid w:val="00CA46ED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E64"/>
    <w:rsid w:val="00CA5EAC"/>
    <w:rsid w:val="00CA64CF"/>
    <w:rsid w:val="00CA6A0F"/>
    <w:rsid w:val="00CA747D"/>
    <w:rsid w:val="00CA75EE"/>
    <w:rsid w:val="00CA7B4E"/>
    <w:rsid w:val="00CA7D05"/>
    <w:rsid w:val="00CB00FF"/>
    <w:rsid w:val="00CB02BA"/>
    <w:rsid w:val="00CB0388"/>
    <w:rsid w:val="00CB04B9"/>
    <w:rsid w:val="00CB0C09"/>
    <w:rsid w:val="00CB0F0D"/>
    <w:rsid w:val="00CB114B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CE"/>
    <w:rsid w:val="00CB3057"/>
    <w:rsid w:val="00CB3202"/>
    <w:rsid w:val="00CB3288"/>
    <w:rsid w:val="00CB35DB"/>
    <w:rsid w:val="00CB37BE"/>
    <w:rsid w:val="00CB3C76"/>
    <w:rsid w:val="00CB3D5A"/>
    <w:rsid w:val="00CB40EE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82"/>
    <w:rsid w:val="00CB5AD3"/>
    <w:rsid w:val="00CB6343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FE"/>
    <w:rsid w:val="00CC1124"/>
    <w:rsid w:val="00CC1183"/>
    <w:rsid w:val="00CC13C8"/>
    <w:rsid w:val="00CC1A61"/>
    <w:rsid w:val="00CC1B78"/>
    <w:rsid w:val="00CC1D7D"/>
    <w:rsid w:val="00CC1DE7"/>
    <w:rsid w:val="00CC2055"/>
    <w:rsid w:val="00CC2165"/>
    <w:rsid w:val="00CC22E2"/>
    <w:rsid w:val="00CC290E"/>
    <w:rsid w:val="00CC2916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F06"/>
    <w:rsid w:val="00CD21B2"/>
    <w:rsid w:val="00CD2395"/>
    <w:rsid w:val="00CD2560"/>
    <w:rsid w:val="00CD2F52"/>
    <w:rsid w:val="00CD3007"/>
    <w:rsid w:val="00CD35E0"/>
    <w:rsid w:val="00CD3E30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506B"/>
    <w:rsid w:val="00CD50BE"/>
    <w:rsid w:val="00CD52EC"/>
    <w:rsid w:val="00CD547D"/>
    <w:rsid w:val="00CD65C7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F025C"/>
    <w:rsid w:val="00CF0339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41C"/>
    <w:rsid w:val="00CF470E"/>
    <w:rsid w:val="00CF4AD2"/>
    <w:rsid w:val="00CF4CF3"/>
    <w:rsid w:val="00CF4D0C"/>
    <w:rsid w:val="00CF4E17"/>
    <w:rsid w:val="00CF5B49"/>
    <w:rsid w:val="00CF5FEC"/>
    <w:rsid w:val="00CF610C"/>
    <w:rsid w:val="00CF61A3"/>
    <w:rsid w:val="00CF62A5"/>
    <w:rsid w:val="00CF6373"/>
    <w:rsid w:val="00CF637E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EA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2FF"/>
    <w:rsid w:val="00D026D4"/>
    <w:rsid w:val="00D02754"/>
    <w:rsid w:val="00D02A18"/>
    <w:rsid w:val="00D02B9F"/>
    <w:rsid w:val="00D02BB1"/>
    <w:rsid w:val="00D0331F"/>
    <w:rsid w:val="00D03336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95"/>
    <w:rsid w:val="00D1316B"/>
    <w:rsid w:val="00D1345F"/>
    <w:rsid w:val="00D13C04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ED8"/>
    <w:rsid w:val="00D16EF1"/>
    <w:rsid w:val="00D1730C"/>
    <w:rsid w:val="00D173EE"/>
    <w:rsid w:val="00D176E0"/>
    <w:rsid w:val="00D17744"/>
    <w:rsid w:val="00D178E8"/>
    <w:rsid w:val="00D17AB4"/>
    <w:rsid w:val="00D17C32"/>
    <w:rsid w:val="00D20141"/>
    <w:rsid w:val="00D2019C"/>
    <w:rsid w:val="00D202F6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497"/>
    <w:rsid w:val="00D257A5"/>
    <w:rsid w:val="00D25879"/>
    <w:rsid w:val="00D25B03"/>
    <w:rsid w:val="00D2607B"/>
    <w:rsid w:val="00D2638C"/>
    <w:rsid w:val="00D26963"/>
    <w:rsid w:val="00D2696B"/>
    <w:rsid w:val="00D26E2E"/>
    <w:rsid w:val="00D26F22"/>
    <w:rsid w:val="00D27030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407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20EA"/>
    <w:rsid w:val="00D426A6"/>
    <w:rsid w:val="00D42914"/>
    <w:rsid w:val="00D42A88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92B"/>
    <w:rsid w:val="00D47E58"/>
    <w:rsid w:val="00D5066E"/>
    <w:rsid w:val="00D5078C"/>
    <w:rsid w:val="00D50C56"/>
    <w:rsid w:val="00D50E4E"/>
    <w:rsid w:val="00D51016"/>
    <w:rsid w:val="00D5149B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A3"/>
    <w:rsid w:val="00D57679"/>
    <w:rsid w:val="00D57871"/>
    <w:rsid w:val="00D57941"/>
    <w:rsid w:val="00D57B1B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ABE"/>
    <w:rsid w:val="00D61DBD"/>
    <w:rsid w:val="00D61F17"/>
    <w:rsid w:val="00D61FC1"/>
    <w:rsid w:val="00D6224C"/>
    <w:rsid w:val="00D6238F"/>
    <w:rsid w:val="00D625BE"/>
    <w:rsid w:val="00D6283C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2DD"/>
    <w:rsid w:val="00D65527"/>
    <w:rsid w:val="00D6564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ECC"/>
    <w:rsid w:val="00D72F99"/>
    <w:rsid w:val="00D7304C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589"/>
    <w:rsid w:val="00D959C6"/>
    <w:rsid w:val="00D95C2D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DFB"/>
    <w:rsid w:val="00D97F64"/>
    <w:rsid w:val="00DA002B"/>
    <w:rsid w:val="00DA05F3"/>
    <w:rsid w:val="00DA06CE"/>
    <w:rsid w:val="00DA0A8B"/>
    <w:rsid w:val="00DA0C24"/>
    <w:rsid w:val="00DA0EE5"/>
    <w:rsid w:val="00DA116D"/>
    <w:rsid w:val="00DA13BB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643"/>
    <w:rsid w:val="00DA6A22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E7F"/>
    <w:rsid w:val="00DB0F5B"/>
    <w:rsid w:val="00DB1995"/>
    <w:rsid w:val="00DB1C03"/>
    <w:rsid w:val="00DB2236"/>
    <w:rsid w:val="00DB2320"/>
    <w:rsid w:val="00DB23DC"/>
    <w:rsid w:val="00DB2438"/>
    <w:rsid w:val="00DB2605"/>
    <w:rsid w:val="00DB2828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DB5"/>
    <w:rsid w:val="00DB5328"/>
    <w:rsid w:val="00DB5565"/>
    <w:rsid w:val="00DB56E1"/>
    <w:rsid w:val="00DB5D27"/>
    <w:rsid w:val="00DB5D2E"/>
    <w:rsid w:val="00DB60CD"/>
    <w:rsid w:val="00DB6198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C023F"/>
    <w:rsid w:val="00DC04A5"/>
    <w:rsid w:val="00DC0566"/>
    <w:rsid w:val="00DC0A24"/>
    <w:rsid w:val="00DC0A95"/>
    <w:rsid w:val="00DC0FB4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A97"/>
    <w:rsid w:val="00DC3B5D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599A"/>
    <w:rsid w:val="00DD617E"/>
    <w:rsid w:val="00DD6359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6078"/>
    <w:rsid w:val="00DE60B8"/>
    <w:rsid w:val="00DE60C0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C74"/>
    <w:rsid w:val="00DF5EA5"/>
    <w:rsid w:val="00DF635F"/>
    <w:rsid w:val="00DF677B"/>
    <w:rsid w:val="00DF67FE"/>
    <w:rsid w:val="00DF6CB6"/>
    <w:rsid w:val="00DF6D95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89C"/>
    <w:rsid w:val="00E11B46"/>
    <w:rsid w:val="00E11DEE"/>
    <w:rsid w:val="00E11E26"/>
    <w:rsid w:val="00E1214E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601"/>
    <w:rsid w:val="00E156CB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623"/>
    <w:rsid w:val="00E20A4A"/>
    <w:rsid w:val="00E21834"/>
    <w:rsid w:val="00E2183B"/>
    <w:rsid w:val="00E218AF"/>
    <w:rsid w:val="00E21904"/>
    <w:rsid w:val="00E21F21"/>
    <w:rsid w:val="00E220D2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88E"/>
    <w:rsid w:val="00E278E7"/>
    <w:rsid w:val="00E30571"/>
    <w:rsid w:val="00E305DF"/>
    <w:rsid w:val="00E30B36"/>
    <w:rsid w:val="00E30BFE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114"/>
    <w:rsid w:val="00E34205"/>
    <w:rsid w:val="00E34241"/>
    <w:rsid w:val="00E34683"/>
    <w:rsid w:val="00E346BE"/>
    <w:rsid w:val="00E3490D"/>
    <w:rsid w:val="00E3491B"/>
    <w:rsid w:val="00E34B14"/>
    <w:rsid w:val="00E34DF0"/>
    <w:rsid w:val="00E352A0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3FC"/>
    <w:rsid w:val="00E467AF"/>
    <w:rsid w:val="00E4697E"/>
    <w:rsid w:val="00E46D99"/>
    <w:rsid w:val="00E46E1E"/>
    <w:rsid w:val="00E46E6B"/>
    <w:rsid w:val="00E47505"/>
    <w:rsid w:val="00E4772D"/>
    <w:rsid w:val="00E47E57"/>
    <w:rsid w:val="00E50242"/>
    <w:rsid w:val="00E50655"/>
    <w:rsid w:val="00E50977"/>
    <w:rsid w:val="00E509AE"/>
    <w:rsid w:val="00E50AC9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7776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80196"/>
    <w:rsid w:val="00E801A8"/>
    <w:rsid w:val="00E80222"/>
    <w:rsid w:val="00E80289"/>
    <w:rsid w:val="00E802B8"/>
    <w:rsid w:val="00E80619"/>
    <w:rsid w:val="00E80BD2"/>
    <w:rsid w:val="00E80DD8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207D"/>
    <w:rsid w:val="00E9227B"/>
    <w:rsid w:val="00E923C3"/>
    <w:rsid w:val="00E92709"/>
    <w:rsid w:val="00E929E9"/>
    <w:rsid w:val="00E92ACE"/>
    <w:rsid w:val="00E92CA5"/>
    <w:rsid w:val="00E92FC5"/>
    <w:rsid w:val="00E9312C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A01BB"/>
    <w:rsid w:val="00EA02F2"/>
    <w:rsid w:val="00EA05ED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B4C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C1"/>
    <w:rsid w:val="00EB6748"/>
    <w:rsid w:val="00EB6762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BC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F33"/>
    <w:rsid w:val="00EC7236"/>
    <w:rsid w:val="00EC78D9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ABA"/>
    <w:rsid w:val="00ED0B4D"/>
    <w:rsid w:val="00ED1159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A1C"/>
    <w:rsid w:val="00ED2A2A"/>
    <w:rsid w:val="00ED2B20"/>
    <w:rsid w:val="00ED2BF2"/>
    <w:rsid w:val="00ED2DC4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E02D3"/>
    <w:rsid w:val="00EE03F8"/>
    <w:rsid w:val="00EE048F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871"/>
    <w:rsid w:val="00EE7AE6"/>
    <w:rsid w:val="00EE7AF7"/>
    <w:rsid w:val="00EE7BD6"/>
    <w:rsid w:val="00EF02A8"/>
    <w:rsid w:val="00EF0549"/>
    <w:rsid w:val="00EF0593"/>
    <w:rsid w:val="00EF0889"/>
    <w:rsid w:val="00EF0985"/>
    <w:rsid w:val="00EF0A89"/>
    <w:rsid w:val="00EF0BF3"/>
    <w:rsid w:val="00EF0C2D"/>
    <w:rsid w:val="00EF0DAA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B25"/>
    <w:rsid w:val="00F02BB4"/>
    <w:rsid w:val="00F02D81"/>
    <w:rsid w:val="00F02E5F"/>
    <w:rsid w:val="00F02FE1"/>
    <w:rsid w:val="00F03017"/>
    <w:rsid w:val="00F03104"/>
    <w:rsid w:val="00F034DB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4107"/>
    <w:rsid w:val="00F142A6"/>
    <w:rsid w:val="00F14517"/>
    <w:rsid w:val="00F145EC"/>
    <w:rsid w:val="00F147E5"/>
    <w:rsid w:val="00F14A4D"/>
    <w:rsid w:val="00F14AFA"/>
    <w:rsid w:val="00F14C20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A0"/>
    <w:rsid w:val="00F20A5B"/>
    <w:rsid w:val="00F20D74"/>
    <w:rsid w:val="00F20D8A"/>
    <w:rsid w:val="00F21209"/>
    <w:rsid w:val="00F212B7"/>
    <w:rsid w:val="00F2180B"/>
    <w:rsid w:val="00F21A68"/>
    <w:rsid w:val="00F21D9C"/>
    <w:rsid w:val="00F21FC8"/>
    <w:rsid w:val="00F222D8"/>
    <w:rsid w:val="00F2235A"/>
    <w:rsid w:val="00F223F1"/>
    <w:rsid w:val="00F2289D"/>
    <w:rsid w:val="00F229D6"/>
    <w:rsid w:val="00F22A63"/>
    <w:rsid w:val="00F22ADE"/>
    <w:rsid w:val="00F22EF7"/>
    <w:rsid w:val="00F22F34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F3C"/>
    <w:rsid w:val="00F27FEC"/>
    <w:rsid w:val="00F30011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896"/>
    <w:rsid w:val="00F40A70"/>
    <w:rsid w:val="00F40FAA"/>
    <w:rsid w:val="00F411D5"/>
    <w:rsid w:val="00F41A22"/>
    <w:rsid w:val="00F41B92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923"/>
    <w:rsid w:val="00F44A83"/>
    <w:rsid w:val="00F44AE5"/>
    <w:rsid w:val="00F44D0A"/>
    <w:rsid w:val="00F44D17"/>
    <w:rsid w:val="00F45229"/>
    <w:rsid w:val="00F45300"/>
    <w:rsid w:val="00F4571C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CB"/>
    <w:rsid w:val="00F4781B"/>
    <w:rsid w:val="00F47A54"/>
    <w:rsid w:val="00F47A71"/>
    <w:rsid w:val="00F47C61"/>
    <w:rsid w:val="00F503E5"/>
    <w:rsid w:val="00F5046B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F6D"/>
    <w:rsid w:val="00F52FCE"/>
    <w:rsid w:val="00F5362C"/>
    <w:rsid w:val="00F538CE"/>
    <w:rsid w:val="00F539E8"/>
    <w:rsid w:val="00F53CD0"/>
    <w:rsid w:val="00F53D58"/>
    <w:rsid w:val="00F5402B"/>
    <w:rsid w:val="00F54108"/>
    <w:rsid w:val="00F54380"/>
    <w:rsid w:val="00F544E6"/>
    <w:rsid w:val="00F545EA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B2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AEC"/>
    <w:rsid w:val="00F71AEF"/>
    <w:rsid w:val="00F71AF9"/>
    <w:rsid w:val="00F720D8"/>
    <w:rsid w:val="00F72597"/>
    <w:rsid w:val="00F72663"/>
    <w:rsid w:val="00F72700"/>
    <w:rsid w:val="00F72772"/>
    <w:rsid w:val="00F72C54"/>
    <w:rsid w:val="00F730FF"/>
    <w:rsid w:val="00F73349"/>
    <w:rsid w:val="00F73433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728"/>
    <w:rsid w:val="00F84A55"/>
    <w:rsid w:val="00F84E4B"/>
    <w:rsid w:val="00F850C1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9D2"/>
    <w:rsid w:val="00F879DB"/>
    <w:rsid w:val="00F87EA4"/>
    <w:rsid w:val="00F902D1"/>
    <w:rsid w:val="00F90381"/>
    <w:rsid w:val="00F903C2"/>
    <w:rsid w:val="00F90530"/>
    <w:rsid w:val="00F90969"/>
    <w:rsid w:val="00F90D4C"/>
    <w:rsid w:val="00F91029"/>
    <w:rsid w:val="00F91293"/>
    <w:rsid w:val="00F91395"/>
    <w:rsid w:val="00F91785"/>
    <w:rsid w:val="00F917E9"/>
    <w:rsid w:val="00F91839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F4"/>
    <w:rsid w:val="00F94FC5"/>
    <w:rsid w:val="00F951E2"/>
    <w:rsid w:val="00F95459"/>
    <w:rsid w:val="00F95542"/>
    <w:rsid w:val="00F95645"/>
    <w:rsid w:val="00F95F02"/>
    <w:rsid w:val="00F95F42"/>
    <w:rsid w:val="00F969BE"/>
    <w:rsid w:val="00F96BC9"/>
    <w:rsid w:val="00F96DE7"/>
    <w:rsid w:val="00F97280"/>
    <w:rsid w:val="00F9742F"/>
    <w:rsid w:val="00F979C1"/>
    <w:rsid w:val="00F97B7E"/>
    <w:rsid w:val="00F97C8D"/>
    <w:rsid w:val="00FA000B"/>
    <w:rsid w:val="00FA023C"/>
    <w:rsid w:val="00FA046B"/>
    <w:rsid w:val="00FA063E"/>
    <w:rsid w:val="00FA085C"/>
    <w:rsid w:val="00FA0954"/>
    <w:rsid w:val="00FA10AF"/>
    <w:rsid w:val="00FA10C6"/>
    <w:rsid w:val="00FA1E9B"/>
    <w:rsid w:val="00FA23CC"/>
    <w:rsid w:val="00FA2403"/>
    <w:rsid w:val="00FA246D"/>
    <w:rsid w:val="00FA25E9"/>
    <w:rsid w:val="00FA2675"/>
    <w:rsid w:val="00FA27A6"/>
    <w:rsid w:val="00FA2B63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EE6"/>
    <w:rsid w:val="00FB4218"/>
    <w:rsid w:val="00FB46FD"/>
    <w:rsid w:val="00FB48E0"/>
    <w:rsid w:val="00FB4C94"/>
    <w:rsid w:val="00FB4CAE"/>
    <w:rsid w:val="00FB4DEB"/>
    <w:rsid w:val="00FB4E64"/>
    <w:rsid w:val="00FB5058"/>
    <w:rsid w:val="00FB5252"/>
    <w:rsid w:val="00FB5275"/>
    <w:rsid w:val="00FB545F"/>
    <w:rsid w:val="00FB565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70D"/>
    <w:rsid w:val="00FD0857"/>
    <w:rsid w:val="00FD0BFF"/>
    <w:rsid w:val="00FD0CC7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F75"/>
    <w:rsid w:val="00FD4065"/>
    <w:rsid w:val="00FD4322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AD8"/>
    <w:rsid w:val="00FD6BA0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6C6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92E"/>
    <w:rsid w:val="00FF4A1C"/>
    <w:rsid w:val="00FF4F57"/>
    <w:rsid w:val="00FF5012"/>
    <w:rsid w:val="00FF53E9"/>
    <w:rsid w:val="00FF549C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B47A2B45-1CB8-487B-8E5E-39A780C2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4a298b6b651d0554396046c99c2a2c23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02a030de51929e9caf218f96d6d7ba7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ECC8E0-071C-40C1-BBB1-1B6893B42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A0AD7-4927-4C99-B03A-EA6C53090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111</TotalTime>
  <Pages>7</Pages>
  <Words>2571</Words>
  <Characters>10050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Kornsiri, Chongaksorn</cp:lastModifiedBy>
  <cp:revision>40</cp:revision>
  <cp:lastPrinted>2022-02-03T15:21:00Z</cp:lastPrinted>
  <dcterms:created xsi:type="dcterms:W3CDTF">2022-02-02T21:46:00Z</dcterms:created>
  <dcterms:modified xsi:type="dcterms:W3CDTF">2022-02-10T06:25:00Z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</Properties>
</file>