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6E3B1" w14:textId="4DD5C3DA" w:rsidR="00DB308D" w:rsidRPr="004C4023" w:rsidRDefault="00DA7B78" w:rsidP="004C2111">
      <w:pPr>
        <w:pStyle w:val="Reference"/>
        <w:rPr>
          <w:rFonts w:cstheme="minorBidi"/>
          <w:cs/>
          <w:lang w:bidi="th-TH"/>
        </w:rPr>
      </w:pPr>
      <w:r>
        <w:rPr>
          <w:rFonts w:cstheme="minorBidi"/>
          <w:lang w:bidi="th-TH"/>
        </w:rPr>
        <w:tab/>
      </w:r>
    </w:p>
    <w:p w14:paraId="1B69BEA4" w14:textId="7A106521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42C35C0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AEC9E4" w14:textId="77777777" w:rsidR="00D15EA5" w:rsidRDefault="00D15EA5" w:rsidP="00D15EA5">
      <w:pPr>
        <w:pStyle w:val="BodyText"/>
      </w:pPr>
    </w:p>
    <w:p w14:paraId="5B841CFF" w14:textId="45AEF982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64A6C5A5" w14:textId="5EE56974" w:rsidR="002B66FA" w:rsidRDefault="002B66FA" w:rsidP="00C73BD4">
      <w:pPr>
        <w:pStyle w:val="BodyText"/>
        <w:spacing w:line="240" w:lineRule="auto"/>
        <w:rPr>
          <w:rFonts w:cstheme="minorBidi"/>
          <w:sz w:val="16"/>
          <w:szCs w:val="16"/>
          <w:lang w:bidi="th-TH"/>
        </w:rPr>
      </w:pPr>
    </w:p>
    <w:p w14:paraId="220B6D0C" w14:textId="77777777" w:rsidR="002E05DD" w:rsidRPr="003F16DE" w:rsidRDefault="002E05DD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7659556D" w14:textId="77777777" w:rsidR="00AD3B26" w:rsidRPr="00FD65A0" w:rsidRDefault="00AD3B26" w:rsidP="0002311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020F4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210D3" w:rsidRPr="002210D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210D3" w:rsidRPr="002210D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C2F1AED" w14:textId="77777777" w:rsidR="00AD3B26" w:rsidRPr="00AD3B26" w:rsidRDefault="00734D83" w:rsidP="0002311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1628D855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37FFED60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425410" w14:textId="38D414A6" w:rsidR="00280186" w:rsidRPr="00280186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2B66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2B66FA" w:rsidRPr="002B66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เฉพาะของบริษัท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คิวทีซี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เอนเนอร์ยี่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(“</w:t>
      </w:r>
      <w:r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2210D3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A2D75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B66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2B66F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B9FE200" w14:textId="77777777" w:rsidR="00280186" w:rsidRPr="00023113" w:rsidRDefault="00280186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ADDAF6" w14:textId="145C7811" w:rsidR="00CD4D4E" w:rsidRPr="007C2D3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งบการเงินรวมและเฉพาะของบริษัทข้างต้นแสดงฐานะการเงินรวม</w:t>
      </w:r>
      <w:r w:rsidR="0068311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คิวทีซี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เอนเนอร์ยี่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="00683115" w:rsidRPr="002210D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683115" w:rsidRPr="002210D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A2D75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2B66FA" w:rsidRPr="002B66F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210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</w:t>
      </w:r>
      <w:r w:rsidR="00863AC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2210D3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4BB5FBB7" w14:textId="77777777" w:rsidR="00CD4D4E" w:rsidRPr="00023113" w:rsidRDefault="00CD4D4E" w:rsidP="00461BB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866822" w14:textId="77777777" w:rsidR="003F16DE" w:rsidRPr="003F16DE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255B33A" w14:textId="77777777" w:rsidR="003F16DE" w:rsidRPr="00023113" w:rsidRDefault="003F16D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B094F8" w14:textId="6B6E80D3" w:rsidR="008A707D" w:rsidRDefault="008A707D" w:rsidP="008A707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C0412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6D6DFFD6" w14:textId="0368CD32" w:rsidR="002B66FA" w:rsidRDefault="002B66FA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94A4F1" w14:textId="30463FEE" w:rsidR="008A707D" w:rsidRDefault="008A707D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0F4F7A" w14:textId="60D9C7B3" w:rsidR="00E84B03" w:rsidRDefault="00E84B0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CEF82B" w14:textId="281350CE" w:rsidR="00E84B03" w:rsidRDefault="00E84B0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0FB7BF" w14:textId="5E08C3BF" w:rsidR="00E84B03" w:rsidRDefault="00E84B0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4A5A6B" w14:textId="77777777" w:rsidR="00E84B03" w:rsidRDefault="00E84B0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FA1AB3" w14:textId="4E03D570" w:rsidR="00CD4D4E" w:rsidRPr="00165155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7DF42AF" w14:textId="77777777" w:rsidR="00CD4D4E" w:rsidRPr="00023113" w:rsidRDefault="00CD4D4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046114" w14:textId="306C8C93" w:rsidR="006F3358" w:rsidRDefault="00165155" w:rsidP="00854D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</w:t>
      </w:r>
      <w:r w:rsidR="000810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สำหรับงวดปัจจุบัน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</w:t>
      </w:r>
      <w:r w:rsidR="000810A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515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2EDB6D0A" w14:textId="77777777" w:rsidR="00854D2E" w:rsidRPr="00854D2E" w:rsidRDefault="00854D2E" w:rsidP="00854D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020F4A" w:rsidRPr="00023113" w14:paraId="524B21CA" w14:textId="77777777" w:rsidTr="003945FE">
        <w:trPr>
          <w:trHeight w:hRule="exact" w:val="360"/>
          <w:tblHeader/>
        </w:trPr>
        <w:tc>
          <w:tcPr>
            <w:tcW w:w="4608" w:type="dxa"/>
            <w:shd w:val="clear" w:color="auto" w:fill="5D3597"/>
          </w:tcPr>
          <w:p w14:paraId="27091E4D" w14:textId="77777777" w:rsidR="00020F4A" w:rsidRPr="004B01C3" w:rsidRDefault="00020F4A" w:rsidP="0076150D">
            <w:pPr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B01C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  <w:shd w:val="clear" w:color="auto" w:fill="5D3597"/>
          </w:tcPr>
          <w:p w14:paraId="23DC3788" w14:textId="5AF9F32E" w:rsidR="00020F4A" w:rsidRPr="004B01C3" w:rsidRDefault="0089178A" w:rsidP="0076150D">
            <w:pPr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4B01C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020F4A" w:rsidRPr="00023113" w14:paraId="03FDED84" w14:textId="77777777" w:rsidTr="00020F4A">
        <w:trPr>
          <w:trHeight w:val="360"/>
        </w:trPr>
        <w:tc>
          <w:tcPr>
            <w:tcW w:w="4608" w:type="dxa"/>
          </w:tcPr>
          <w:p w14:paraId="275C23DE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</w:p>
          <w:p w14:paraId="14D8BB31" w14:textId="3FB5CE50" w:rsidR="00020F4A" w:rsidRPr="00023113" w:rsidRDefault="00217BF4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rtl/>
                <w:cs/>
              </w:rPr>
            </w:pPr>
            <w:r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การด้อยค่า</w:t>
            </w:r>
            <w:r w:rsidR="00020F4A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ของ</w:t>
            </w:r>
            <w:r w:rsidR="00325B07" w:rsidRPr="000231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F3358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และบริษัทร่วม </w:t>
            </w:r>
          </w:p>
          <w:p w14:paraId="5991FB79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5C6B961D" w14:textId="72D86638" w:rsidR="00A65F5D" w:rsidRDefault="00A65F5D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256</w:t>
            </w:r>
            <w:r w:rsidR="006F503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บริษัทมีเงินลงทุนในบริษัทย่อย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และบริษัทร่วมตามวิธีราคาทุน จำนวน </w:t>
            </w:r>
            <w:r w:rsidR="00EB6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699.99</w:t>
            </w:r>
            <w:r w:rsidRPr="005C259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C259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บาท และ </w:t>
            </w:r>
            <w:r w:rsidR="00EB6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19.99</w:t>
            </w:r>
            <w:r w:rsidRPr="005C259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C259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บาท ตามลำดับ </w:t>
            </w:r>
            <w:r w:rsidR="00801631"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854D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ค่าเผื่อการด้อยค่าของเงินลงทุนในบริษัทย่อยและบริษัทร่วม </w:t>
            </w:r>
            <w:r w:rsidRPr="00EB67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Pr="00EB67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EB67A7" w:rsidRPr="00EB67A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25.24</w:t>
            </w:r>
            <w:r w:rsidRPr="000E13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ล้านบาท และ </w:t>
            </w:r>
            <w:r w:rsidR="00EB67A7">
              <w:rPr>
                <w:rFonts w:ascii="Browallia New" w:hAnsi="Browallia New" w:cs="Browallia New"/>
                <w:sz w:val="26"/>
                <w:szCs w:val="26"/>
                <w:lang w:bidi="th-TH"/>
              </w:rPr>
              <w:t>12.64</w:t>
            </w:r>
            <w:r w:rsidRPr="000E13A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13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45A02EA7" w14:textId="77777777" w:rsidR="007369FB" w:rsidRDefault="007369FB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694565" w14:textId="3AC616F5" w:rsidR="00020F4A" w:rsidRPr="00023113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การทดสอบการด้อยค่า</w:t>
            </w:r>
            <w:r w:rsidR="00492D4B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F335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นั้นต้องใช้ดุลยพินิจที่สำคัญและข้อสมมติฐานของผู้บริหารที่มีความซับซ้อน โดยเฉพาะข้อสมมติฐานสำหรับการประมาณการกระแสเงินสดของธุรกิจ 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B46D4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ภาว</w:t>
            </w: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การณ์ตลาดปัจจุบันและความเสี่ยงที่เฉพาะเจาะจงของสินทรัพย์</w:t>
            </w:r>
            <w:r w:rsidR="00185980"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</w:p>
          <w:p w14:paraId="12D984D1" w14:textId="77777777" w:rsidR="006F5039" w:rsidRPr="006F5039" w:rsidRDefault="006F5039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14:paraId="72D89A3A" w14:textId="09077507" w:rsidR="00020F4A" w:rsidRDefault="00020F4A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ตามที่บริษัทเปิดเผยรายละเอียดในหมายเหตุ</w:t>
            </w:r>
            <w:r w:rsidRPr="000E13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</w:t>
            </w:r>
            <w:r w:rsidR="003F4B6B" w:rsidRPr="000E13A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11</w:t>
            </w:r>
            <w:r w:rsidRPr="000E13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04532" w:rsidRPr="000E13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004532" w:rsidRPr="000E13A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</w:t>
            </w:r>
            <w:r w:rsidRPr="000E13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และนโยบายการบัญชีที่สำคัญ</w:t>
            </w:r>
          </w:p>
          <w:p w14:paraId="1B6D5AF7" w14:textId="77777777" w:rsidR="00B220C3" w:rsidRDefault="00B220C3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6F2FB51" w14:textId="4D476F20" w:rsidR="000810A2" w:rsidRPr="000810A2" w:rsidRDefault="000810A2" w:rsidP="000810A2">
            <w:pPr>
              <w:tabs>
                <w:tab w:val="left" w:pos="907"/>
              </w:tabs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4050" w:type="dxa"/>
          </w:tcPr>
          <w:p w14:paraId="52A00B98" w14:textId="77777777" w:rsidR="00185980" w:rsidRPr="00023113" w:rsidRDefault="0018598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E9B6C2" w14:textId="77777777" w:rsidR="004552D8" w:rsidRPr="00023113" w:rsidRDefault="004552D8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11529F1" w14:textId="77777777" w:rsidR="00CA7A10" w:rsidRPr="00023113" w:rsidRDefault="00CA7A10" w:rsidP="00185980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5D81DD3" w14:textId="5F4274D9" w:rsidR="000810A2" w:rsidRDefault="00CA7A10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="000810A2"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  <w:r w:rsidR="000810A2"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810A2"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ตรวจสอบกับผลการดำเนินงานในปัจจุบันและในอดีต</w:t>
            </w:r>
          </w:p>
          <w:p w14:paraId="5521F34E" w14:textId="77777777" w:rsidR="007369FB" w:rsidRPr="000810A2" w:rsidRDefault="007369FB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EFD14D2" w14:textId="49A54C87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</w:t>
            </w:r>
            <w:r w:rsidR="00EF23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เปรียบเทียบ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ความถูกต้องของเอกสารประกอบ</w:t>
            </w:r>
          </w:p>
          <w:p w14:paraId="57051226" w14:textId="77777777" w:rsidR="000810A2" w:rsidRP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E14AF15" w14:textId="47F9FC57" w:rsidR="000810A2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โดยทดสอบการคำนวณมูลค่าที่คาดว่าจะได้รับคืนจากการ</w:t>
            </w:r>
            <w:r w:rsidR="00942A2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Pr="000810A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F5FAB08" w14:textId="77777777" w:rsidR="00F77F4C" w:rsidRPr="006F5039" w:rsidRDefault="00F77F4C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14:paraId="23F6A086" w14:textId="703DD6A0" w:rsidR="00020F4A" w:rsidRPr="00023113" w:rsidRDefault="000810A2" w:rsidP="000810A2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31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810A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ทดสอบความถูกต้องของวิธีการคำนวณแบบจำลองและตรวจสอบข้อมูลกับเอกสารประกอบ</w:t>
            </w:r>
          </w:p>
          <w:p w14:paraId="47790155" w14:textId="77777777" w:rsidR="005571F7" w:rsidRPr="00023113" w:rsidRDefault="005571F7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80C1201" w14:textId="77777777" w:rsidR="00020F4A" w:rsidRDefault="008B2E90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="00D051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ความเพียงพอและเหมาะสมของการเปิดเผยข้อมูลในหมายเหตุประกอบงบการเงิน</w:t>
            </w:r>
          </w:p>
          <w:p w14:paraId="2EAB7D98" w14:textId="25BF5427" w:rsidR="00E45866" w:rsidRPr="00023113" w:rsidRDefault="00E45866" w:rsidP="005571F7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2157C4C4" w14:textId="12C93434" w:rsidR="00AD4A4F" w:rsidRDefault="00AD4A4F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BE45F4B" w14:textId="1328A720" w:rsidR="006F5039" w:rsidRDefault="006F503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9A0392A" w14:textId="40E76EC9" w:rsidR="006F5039" w:rsidRDefault="006F503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991F9A7" w14:textId="40232CF9" w:rsidR="006F5039" w:rsidRDefault="006F503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08113DE" w14:textId="77777777" w:rsidR="006F5039" w:rsidRDefault="006F503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59F150" w14:textId="0E5DD16C" w:rsidR="006F5039" w:rsidRDefault="006F503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037DC26" w14:textId="680F3108" w:rsidR="000034DA" w:rsidRDefault="000034DA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9D8E19D" w14:textId="77777777" w:rsidR="00E84B03" w:rsidRPr="005571F7" w:rsidRDefault="00E84B03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F68006E" w14:textId="77777777" w:rsidR="0053154F" w:rsidRDefault="0053154F" w:rsidP="0053154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43E555CD" w14:textId="77777777" w:rsidR="0053154F" w:rsidRPr="0053154F" w:rsidRDefault="0053154F" w:rsidP="0053154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7761408" w14:textId="1CB2CE56" w:rsidR="0053154F" w:rsidRDefault="0053154F" w:rsidP="009C21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87732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Pr="001877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87732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</w:t>
      </w:r>
      <w:r w:rsidRPr="001877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87732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เอนเนอร์ยี่</w:t>
      </w:r>
      <w:r w:rsidRPr="0018773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8773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8773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8773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87732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1877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502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F4B5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</w:t>
      </w:r>
      <w:r w:rsidR="00E306C9">
        <w:rPr>
          <w:rFonts w:ascii="Browallia New" w:hAnsi="Browallia New" w:cs="Browallia New" w:hint="cs"/>
          <w:sz w:val="28"/>
          <w:szCs w:val="28"/>
          <w:cs/>
          <w:lang w:bidi="th-TH"/>
        </w:rPr>
        <w:t>สุดวันที่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br/>
        <w:t>31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>6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8F3EA1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8F3E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70835"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</w:t>
      </w:r>
      <w:r w:rsidR="00B7083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B70835"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>ซึ่ง</w:t>
      </w:r>
      <w:r w:rsidR="004C38D5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ได้เสนอ</w:t>
      </w:r>
      <w:r w:rsidR="009C21D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รายงานการตรวจสอบ </w:t>
      </w:r>
      <w:r w:rsidR="009C21DE"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="009C21DE" w:rsidRPr="00CE254D">
        <w:rPr>
          <w:rFonts w:ascii="BrowalliaUPC" w:hAnsi="BrowalliaUPC" w:cs="BrowalliaUPC"/>
          <w:sz w:val="28"/>
          <w:szCs w:val="28"/>
          <w:lang w:val="en-US" w:bidi="th-TH"/>
        </w:rPr>
        <w:t xml:space="preserve">11 </w:t>
      </w:r>
      <w:r w:rsidR="009C21DE"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="009C21DE" w:rsidRPr="00CE254D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9C21D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AA3381"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โดย</w:t>
      </w:r>
      <w:r w:rsidR="00B70835" w:rsidRPr="00CE254D">
        <w:rPr>
          <w:rFonts w:ascii="BrowalliaUPC" w:hAnsi="BrowalliaUPC" w:cs="BrowalliaUPC"/>
          <w:sz w:val="28"/>
          <w:szCs w:val="28"/>
          <w:cs/>
          <w:lang w:val="en-US" w:bidi="th-TH"/>
        </w:rPr>
        <w:t>แสดงความเห็นอย่างไม่มีเงื่อนไข</w:t>
      </w:r>
      <w:r w:rsidR="00B7083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โดยมีวรรคข้อมูลและเหตุการณ์ที่เน้นเกี่ยวกับการเปลี่ยนแปลงนโยบายบัญชีในระหว่างงวด</w:t>
      </w:r>
      <w:r w:rsidR="00D230D6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70835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สำหรับการรับรู้ผลขาดทุนจากการด้อยค่าของลูกหนี้การค้า</w:t>
      </w:r>
      <w:r w:rsidR="00B7083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B7083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ตามมาตรฐานการรายงานทางการเงินฉบับที่ </w:t>
      </w:r>
      <w:r w:rsidR="00B70835">
        <w:rPr>
          <w:rFonts w:ascii="BrowalliaUPC" w:hAnsi="BrowalliaUPC" w:cs="BrowalliaUPC"/>
          <w:sz w:val="28"/>
          <w:szCs w:val="28"/>
          <w:lang w:val="en-US" w:bidi="th-TH"/>
        </w:rPr>
        <w:t xml:space="preserve">9 </w:t>
      </w:r>
      <w:r w:rsidR="00B70835">
        <w:rPr>
          <w:rFonts w:ascii="BrowalliaUPC" w:hAnsi="BrowalliaUPC" w:cs="BrowalliaUPC" w:hint="cs"/>
          <w:sz w:val="28"/>
          <w:szCs w:val="28"/>
          <w:cs/>
          <w:lang w:val="en-US" w:bidi="th-TH"/>
        </w:rPr>
        <w:t>จากว</w:t>
      </w:r>
      <w:r w:rsidR="00AA3381">
        <w:rPr>
          <w:rFonts w:ascii="BrowalliaUPC" w:hAnsi="BrowalliaUPC" w:cs="BrowalliaUPC" w:hint="cs"/>
          <w:sz w:val="28"/>
          <w:szCs w:val="28"/>
          <w:cs/>
          <w:lang w:val="en-US" w:bidi="th-TH"/>
        </w:rPr>
        <w:t>ั</w:t>
      </w:r>
      <w:r w:rsidR="00B7083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นที่ถือปฏิบัติครั้งแรก </w:t>
      </w:r>
    </w:p>
    <w:p w14:paraId="041EDF45" w14:textId="77777777" w:rsidR="0053154F" w:rsidRDefault="0053154F" w:rsidP="0053154F">
      <w:pPr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07C86A" w14:textId="27EB2CB5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</w:p>
    <w:p w14:paraId="0CA06F24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4DE3B4" w14:textId="5D76BB2D" w:rsidR="000810A2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แต่ไม่รวมถึงงบการเงินรวมและเฉพาะของบริษัทและรายงานของผู้สอบบัญชีที่อยู่ในรายงานนั้น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280764" w14:textId="77777777" w:rsidR="00854D2E" w:rsidRDefault="00854D2E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43406F" w14:textId="3E3F7632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="00B130D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450B96B3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A12997" w14:textId="777EF6DC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9C57A86" w14:textId="77777777" w:rsidR="00165155" w:rsidRPr="00023113" w:rsidRDefault="0016515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FA1309" w14:textId="77777777" w:rsidR="00165155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E28AC31" w14:textId="77777777" w:rsidR="00E01F12" w:rsidRPr="00023113" w:rsidRDefault="00E01F12" w:rsidP="00602F4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3952BF" w14:textId="14ACB32C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ความรับผิดชอบของผู้บริหารและผู้มีหน้าที่กำกับดูแลต่องบการเงินรวมและเฉพาะของบริษัท</w:t>
      </w:r>
    </w:p>
    <w:p w14:paraId="5FEB0D18" w14:textId="77777777" w:rsidR="0055282D" w:rsidRPr="00023113" w:rsidRDefault="0055282D" w:rsidP="0002311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5A03F31" w14:textId="2D48A969" w:rsidR="004C77BF" w:rsidRPr="00023113" w:rsidRDefault="002210D3" w:rsidP="00215F02">
      <w:pPr>
        <w:tabs>
          <w:tab w:val="left" w:pos="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</w:t>
      </w:r>
      <w:r w:rsidR="003B3EE7">
        <w:rPr>
          <w:rFonts w:ascii="Browallia New" w:hAnsi="Browallia New" w:cs="Browallia New"/>
          <w:sz w:val="28"/>
          <w:szCs w:val="28"/>
          <w:lang w:bidi="th-TH"/>
        </w:rPr>
        <w:br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ขัดต่อข้อเท็จจริงอันเป็นสาระสำคัญไม่ว่าจะเกิดจากการทุจริตหรือข้อผิดพลาด</w:t>
      </w:r>
      <w:r w:rsidR="004C77BF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BABA593" w14:textId="77777777" w:rsidR="0076305C" w:rsidRDefault="0076305C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359ED8" w14:textId="63151AA2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ในการจัดทำงบการเงินรวมและเฉพาะของบริษัท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>บริษัท หรือหยุดดำเนินงานหรือไม่สามารถดำเนินงานต่อเนื่องต่อไปได้</w:t>
      </w:r>
    </w:p>
    <w:p w14:paraId="491BC1E6" w14:textId="77777777" w:rsidR="002210D3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EA70F1" w14:textId="00F8ABF6" w:rsidR="00330AA1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37F3A7EC" w14:textId="77777777" w:rsidR="00854D2E" w:rsidRPr="00023113" w:rsidRDefault="00854D2E" w:rsidP="0081010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A4655C" w14:textId="69F5C28F" w:rsidR="004C77BF" w:rsidRPr="00023113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-4"/>
          <w:sz w:val="28"/>
          <w:szCs w:val="28"/>
        </w:rPr>
      </w:pPr>
      <w:r w:rsidRPr="00023113">
        <w:rPr>
          <w:rFonts w:ascii="Browallia New" w:hAnsi="Browallia New" w:cs="Browallia New"/>
          <w:i/>
          <w:iCs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04D15E15" w14:textId="77777777" w:rsidR="004C77BF" w:rsidRPr="00023113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4701BE6" w14:textId="7F3CD820" w:rsidR="00FD65A0" w:rsidRDefault="002210D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เฉพาะของบริษัทโดยรวมปราศจากการแสดงข้อมูลที่ขัดต่อข้อเท็จจริงอันเป็นสาระสำคัญหรือไม่ </w:t>
      </w:r>
      <w:r w:rsidR="00596E65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5C3C3870" w14:textId="77777777" w:rsidR="00AD4A4F" w:rsidRPr="00023113" w:rsidRDefault="00AD4A4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B1768" w14:textId="791F3BEB" w:rsidR="004C77BF" w:rsidRDefault="004C77B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3E4AA5C0" w14:textId="77777777" w:rsidR="00E8627F" w:rsidRPr="00023113" w:rsidRDefault="00E8627F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EDA3E2" w14:textId="1834687F" w:rsidR="004C77BF" w:rsidRPr="00023113" w:rsidRDefault="004C77BF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B4EA4B" w14:textId="77777777" w:rsidR="00B0723D" w:rsidRPr="00023113" w:rsidRDefault="00B0723D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93D4779" w14:textId="42FBC162" w:rsidR="0084129C" w:rsidRDefault="004C77BF" w:rsidP="0063648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10D6FE1" w14:textId="0054187C" w:rsidR="00B0723D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โดยให้ข้อสังเกตถึงการเปิดเผยข้อมูลในงบการเงินที่เกี่ยวข้อง</w:t>
      </w:r>
      <w:r w:rsidR="002210D3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53BF55C" w14:textId="77777777" w:rsidR="00E84B03" w:rsidRDefault="00E84B03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DD0F73" w14:textId="489A413E" w:rsidR="00B0723D" w:rsidRDefault="004C77BF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</w:rPr>
        <w:lastRenderedPageBreak/>
        <w:t>•</w:t>
      </w:r>
      <w:r w:rsidRPr="00023113">
        <w:rPr>
          <w:rFonts w:ascii="Browallia New" w:hAnsi="Browallia New" w:cs="Browallia New"/>
          <w:sz w:val="28"/>
          <w:szCs w:val="28"/>
        </w:rPr>
        <w:tab/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</w:t>
      </w:r>
      <w:r w:rsidR="00D64CA2" w:rsidRPr="00023113">
        <w:rPr>
          <w:rFonts w:ascii="Browallia New" w:hAnsi="Browallia New" w:cs="Browallia New"/>
          <w:sz w:val="28"/>
          <w:szCs w:val="28"/>
          <w:cs/>
          <w:lang w:bidi="th-TH"/>
        </w:rPr>
        <w:t>รหรือไม่</w:t>
      </w:r>
      <w:r w:rsidR="00B0723D"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51A65BCF" w14:textId="6CE0DFF8" w:rsidR="004C77BF" w:rsidRPr="00023113" w:rsidRDefault="00B0723D" w:rsidP="00215F02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•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ab/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="002416F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7D2E1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61CF467" w14:textId="77777777" w:rsidR="00B806D6" w:rsidRPr="00023113" w:rsidRDefault="00B806D6" w:rsidP="00023113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080C404" w14:textId="1C6B39BD" w:rsidR="009A593A" w:rsidRDefault="00596E65" w:rsidP="000231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bookmarkStart w:id="1" w:name="_Hlk503884616"/>
      <w:r w:rsidRPr="00023113">
        <w:rPr>
          <w:rFonts w:ascii="Browallia New" w:eastAsia="Calibri" w:hAnsi="Browallia New" w:cs="Browallia New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ระหว่างการตรวจสอบของข้าพเจ้า</w:t>
      </w:r>
      <w:bookmarkEnd w:id="1"/>
    </w:p>
    <w:p w14:paraId="36761383" w14:textId="77777777" w:rsidR="00854D2E" w:rsidRPr="00854D2E" w:rsidRDefault="00854D2E" w:rsidP="0002311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14D32E8" w14:textId="77777777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A6971F" w14:textId="47E3DE87" w:rsidR="00596E65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003383" w14:textId="33B2D2E5" w:rsidR="00596E65" w:rsidRPr="00023113" w:rsidRDefault="00596E65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</w:t>
      </w:r>
      <w:r w:rsidR="00B220C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E727421" w14:textId="77777777" w:rsidR="005950F5" w:rsidRDefault="005950F5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F295A52" w14:textId="507AE344" w:rsidR="00B401D7" w:rsidRDefault="00B401D7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76D34A6" w14:textId="77777777" w:rsidR="00B401D7" w:rsidRPr="00023113" w:rsidRDefault="00B401D7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7F25CF7" w14:textId="62E639B0" w:rsidR="004C77BF" w:rsidRPr="001C5F01" w:rsidRDefault="005F484F" w:rsidP="000231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5F484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BD1A9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กัญญาณัฐ ศรีรัตน์ชัชวาลย์</w:t>
      </w:r>
    </w:p>
    <w:p w14:paraId="17E52981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D75EF10" w14:textId="46C0861F" w:rsidR="004C77BF" w:rsidRPr="00BD1A94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="00BD1A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D1A94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4061114E" w14:textId="77777777" w:rsidR="004C77BF" w:rsidRPr="00023113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6E1A4AA" w14:textId="77777777" w:rsidR="00023113" w:rsidRPr="00023113" w:rsidRDefault="00023113" w:rsidP="00023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023113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9770AF6" w14:textId="77777777" w:rsidR="004C77BF" w:rsidRPr="001013D0" w:rsidRDefault="004C77BF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013D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6EC6D36" w14:textId="0826C8B4" w:rsidR="00D15EA5" w:rsidRPr="00023113" w:rsidRDefault="00BD1A94" w:rsidP="0002311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D1A94">
        <w:rPr>
          <w:rFonts w:ascii="Browallia New" w:hAnsi="Browallia New" w:cs="Browallia New"/>
          <w:sz w:val="28"/>
          <w:szCs w:val="28"/>
          <w:lang w:val="en-US" w:bidi="th-TH"/>
        </w:rPr>
        <w:t xml:space="preserve">10 </w:t>
      </w:r>
      <w:r w:rsidRPr="00BD1A9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5F484F" w:rsidRPr="00BD1A94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D362D0" w:rsidRPr="00BD1A94">
        <w:rPr>
          <w:rFonts w:ascii="Browallia New" w:hAnsi="Browallia New" w:cs="Browallia New"/>
          <w:sz w:val="28"/>
          <w:szCs w:val="28"/>
          <w:lang w:val="en-US" w:bidi="th-TH"/>
        </w:rPr>
        <w:t>65</w:t>
      </w:r>
    </w:p>
    <w:sectPr w:rsidR="00D15EA5" w:rsidRPr="00023113" w:rsidSect="008101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0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70455" w14:textId="77777777" w:rsidR="003E27BE" w:rsidRDefault="003E27BE">
      <w:r>
        <w:separator/>
      </w:r>
    </w:p>
  </w:endnote>
  <w:endnote w:type="continuationSeparator" w:id="0">
    <w:p w14:paraId="3CB1A328" w14:textId="77777777" w:rsidR="003E27BE" w:rsidRDefault="003E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B7F4B" w14:textId="77777777" w:rsidR="003E27BE" w:rsidRDefault="003E27BE">
      <w:bookmarkStart w:id="0" w:name="_Hlk482348182"/>
      <w:bookmarkEnd w:id="0"/>
      <w:r>
        <w:separator/>
      </w:r>
    </w:p>
  </w:footnote>
  <w:footnote w:type="continuationSeparator" w:id="0">
    <w:p w14:paraId="1B206171" w14:textId="77777777" w:rsidR="003E27BE" w:rsidRDefault="003E2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3E90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B5E4" w14:textId="13E6A99D" w:rsidR="00B63D0E" w:rsidRDefault="00B63D0E" w:rsidP="00D96128">
    <w:pPr>
      <w:pStyle w:val="Header"/>
      <w:jc w:val="right"/>
    </w:pPr>
  </w:p>
  <w:p w14:paraId="5E9CEDD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61B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2321942" w14:textId="7E7A1CB3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3A417499" w14:textId="77777777" w:rsidR="00D460E7" w:rsidRDefault="00D460E7" w:rsidP="00D15EA5">
    <w:pPr>
      <w:pStyle w:val="Header"/>
    </w:pPr>
    <w:bookmarkStart w:id="2" w:name="Footer3_tbl"/>
    <w:bookmarkEnd w:id="2"/>
  </w:p>
  <w:p w14:paraId="7C22E054" w14:textId="05B47526" w:rsidR="00D460E7" w:rsidRPr="00C83B8D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7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7"/>
  </w:num>
  <w:num w:numId="23">
    <w:abstractNumId w:val="7"/>
  </w:num>
  <w:num w:numId="24">
    <w:abstractNumId w:val="7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4DA"/>
    <w:rsid w:val="00003932"/>
    <w:rsid w:val="00004532"/>
    <w:rsid w:val="00004B8D"/>
    <w:rsid w:val="000162B0"/>
    <w:rsid w:val="00020F4A"/>
    <w:rsid w:val="00023113"/>
    <w:rsid w:val="000276D6"/>
    <w:rsid w:val="0003023B"/>
    <w:rsid w:val="00031D17"/>
    <w:rsid w:val="00044ACE"/>
    <w:rsid w:val="0004550E"/>
    <w:rsid w:val="00052614"/>
    <w:rsid w:val="000671F6"/>
    <w:rsid w:val="000723F7"/>
    <w:rsid w:val="00074485"/>
    <w:rsid w:val="000810A2"/>
    <w:rsid w:val="000828F1"/>
    <w:rsid w:val="00082F59"/>
    <w:rsid w:val="000905D1"/>
    <w:rsid w:val="00092C61"/>
    <w:rsid w:val="00094333"/>
    <w:rsid w:val="00097FAB"/>
    <w:rsid w:val="000A463E"/>
    <w:rsid w:val="000B65E3"/>
    <w:rsid w:val="000B7090"/>
    <w:rsid w:val="000C5749"/>
    <w:rsid w:val="000C6C24"/>
    <w:rsid w:val="000D737D"/>
    <w:rsid w:val="000E13A4"/>
    <w:rsid w:val="000E52CE"/>
    <w:rsid w:val="000F1C7B"/>
    <w:rsid w:val="000F3AAB"/>
    <w:rsid w:val="000F6E25"/>
    <w:rsid w:val="001011DF"/>
    <w:rsid w:val="001013D0"/>
    <w:rsid w:val="001048A5"/>
    <w:rsid w:val="00111AB1"/>
    <w:rsid w:val="00111EF8"/>
    <w:rsid w:val="00112B69"/>
    <w:rsid w:val="001316D3"/>
    <w:rsid w:val="00132202"/>
    <w:rsid w:val="0013241F"/>
    <w:rsid w:val="00134B1D"/>
    <w:rsid w:val="001554CD"/>
    <w:rsid w:val="00155A91"/>
    <w:rsid w:val="001613E2"/>
    <w:rsid w:val="0016459D"/>
    <w:rsid w:val="00165155"/>
    <w:rsid w:val="00167017"/>
    <w:rsid w:val="00185980"/>
    <w:rsid w:val="00187732"/>
    <w:rsid w:val="0019210D"/>
    <w:rsid w:val="001A3BFB"/>
    <w:rsid w:val="001A3C20"/>
    <w:rsid w:val="001B198C"/>
    <w:rsid w:val="001B6404"/>
    <w:rsid w:val="001B7388"/>
    <w:rsid w:val="001C5F01"/>
    <w:rsid w:val="001D2302"/>
    <w:rsid w:val="001D2CC9"/>
    <w:rsid w:val="001D3DA2"/>
    <w:rsid w:val="001D7BB3"/>
    <w:rsid w:val="001E12A6"/>
    <w:rsid w:val="001E39C8"/>
    <w:rsid w:val="001E498F"/>
    <w:rsid w:val="001F0C34"/>
    <w:rsid w:val="001F29D2"/>
    <w:rsid w:val="00204418"/>
    <w:rsid w:val="00215F02"/>
    <w:rsid w:val="0021703D"/>
    <w:rsid w:val="00217BF4"/>
    <w:rsid w:val="002210D3"/>
    <w:rsid w:val="0022435F"/>
    <w:rsid w:val="0022518C"/>
    <w:rsid w:val="00237A7E"/>
    <w:rsid w:val="002416F6"/>
    <w:rsid w:val="00241F16"/>
    <w:rsid w:val="0024436B"/>
    <w:rsid w:val="00247969"/>
    <w:rsid w:val="0026182A"/>
    <w:rsid w:val="00277EBE"/>
    <w:rsid w:val="00280186"/>
    <w:rsid w:val="00280F08"/>
    <w:rsid w:val="002838FB"/>
    <w:rsid w:val="00285249"/>
    <w:rsid w:val="0028540E"/>
    <w:rsid w:val="002A252E"/>
    <w:rsid w:val="002A66B4"/>
    <w:rsid w:val="002B3DFC"/>
    <w:rsid w:val="002B5A4A"/>
    <w:rsid w:val="002B66FA"/>
    <w:rsid w:val="002C623D"/>
    <w:rsid w:val="002D5A0F"/>
    <w:rsid w:val="002D653B"/>
    <w:rsid w:val="002D6E25"/>
    <w:rsid w:val="002E02F4"/>
    <w:rsid w:val="002E05DD"/>
    <w:rsid w:val="002E7F1E"/>
    <w:rsid w:val="002F2DEB"/>
    <w:rsid w:val="002F3903"/>
    <w:rsid w:val="002F4A52"/>
    <w:rsid w:val="002F7D90"/>
    <w:rsid w:val="0030026A"/>
    <w:rsid w:val="00305173"/>
    <w:rsid w:val="00321A76"/>
    <w:rsid w:val="00325B07"/>
    <w:rsid w:val="00330AA1"/>
    <w:rsid w:val="00335E5B"/>
    <w:rsid w:val="003376AC"/>
    <w:rsid w:val="00354F5D"/>
    <w:rsid w:val="00357104"/>
    <w:rsid w:val="00365ECE"/>
    <w:rsid w:val="003713B0"/>
    <w:rsid w:val="003744DA"/>
    <w:rsid w:val="00380BAB"/>
    <w:rsid w:val="00384904"/>
    <w:rsid w:val="00394037"/>
    <w:rsid w:val="003945FE"/>
    <w:rsid w:val="003B3EE7"/>
    <w:rsid w:val="003B4868"/>
    <w:rsid w:val="003B4CCD"/>
    <w:rsid w:val="003B4DED"/>
    <w:rsid w:val="003C057C"/>
    <w:rsid w:val="003C12C5"/>
    <w:rsid w:val="003C27EF"/>
    <w:rsid w:val="003C32E9"/>
    <w:rsid w:val="003C3898"/>
    <w:rsid w:val="003C421A"/>
    <w:rsid w:val="003C6730"/>
    <w:rsid w:val="003D2605"/>
    <w:rsid w:val="003D64D6"/>
    <w:rsid w:val="003D7978"/>
    <w:rsid w:val="003E034A"/>
    <w:rsid w:val="003E27BE"/>
    <w:rsid w:val="003E376C"/>
    <w:rsid w:val="003E3E21"/>
    <w:rsid w:val="003F16DE"/>
    <w:rsid w:val="003F4B6B"/>
    <w:rsid w:val="004030C5"/>
    <w:rsid w:val="00411008"/>
    <w:rsid w:val="00416281"/>
    <w:rsid w:val="00421A9A"/>
    <w:rsid w:val="00422353"/>
    <w:rsid w:val="00422BFC"/>
    <w:rsid w:val="00426915"/>
    <w:rsid w:val="00433F63"/>
    <w:rsid w:val="00435788"/>
    <w:rsid w:val="004359E6"/>
    <w:rsid w:val="00443CE3"/>
    <w:rsid w:val="00452E7B"/>
    <w:rsid w:val="004546FA"/>
    <w:rsid w:val="004552D8"/>
    <w:rsid w:val="00461BBB"/>
    <w:rsid w:val="00466CAE"/>
    <w:rsid w:val="00474B45"/>
    <w:rsid w:val="00481FE7"/>
    <w:rsid w:val="0048532C"/>
    <w:rsid w:val="004902DB"/>
    <w:rsid w:val="0049103F"/>
    <w:rsid w:val="00492D4B"/>
    <w:rsid w:val="004A0DFE"/>
    <w:rsid w:val="004A31FE"/>
    <w:rsid w:val="004A3C62"/>
    <w:rsid w:val="004B01C3"/>
    <w:rsid w:val="004B67CC"/>
    <w:rsid w:val="004C0971"/>
    <w:rsid w:val="004C0C25"/>
    <w:rsid w:val="004C2111"/>
    <w:rsid w:val="004C38D5"/>
    <w:rsid w:val="004C4023"/>
    <w:rsid w:val="004C732E"/>
    <w:rsid w:val="004C77BF"/>
    <w:rsid w:val="004D20AE"/>
    <w:rsid w:val="004D3578"/>
    <w:rsid w:val="004E20CC"/>
    <w:rsid w:val="004E2858"/>
    <w:rsid w:val="004F1A16"/>
    <w:rsid w:val="004F207F"/>
    <w:rsid w:val="004F5D91"/>
    <w:rsid w:val="004F6806"/>
    <w:rsid w:val="00502594"/>
    <w:rsid w:val="005070FA"/>
    <w:rsid w:val="00512B8C"/>
    <w:rsid w:val="00520DB9"/>
    <w:rsid w:val="0052186A"/>
    <w:rsid w:val="0053154F"/>
    <w:rsid w:val="005321DA"/>
    <w:rsid w:val="005452E0"/>
    <w:rsid w:val="00547541"/>
    <w:rsid w:val="00551365"/>
    <w:rsid w:val="0055282D"/>
    <w:rsid w:val="005571F7"/>
    <w:rsid w:val="005627FF"/>
    <w:rsid w:val="00565454"/>
    <w:rsid w:val="00577D61"/>
    <w:rsid w:val="005822AC"/>
    <w:rsid w:val="00586648"/>
    <w:rsid w:val="005950F5"/>
    <w:rsid w:val="00596E65"/>
    <w:rsid w:val="005B405A"/>
    <w:rsid w:val="005C2599"/>
    <w:rsid w:val="005C2CCB"/>
    <w:rsid w:val="005C6479"/>
    <w:rsid w:val="005C69FD"/>
    <w:rsid w:val="005D7025"/>
    <w:rsid w:val="005E2D67"/>
    <w:rsid w:val="005E2F75"/>
    <w:rsid w:val="005E5578"/>
    <w:rsid w:val="005E5E70"/>
    <w:rsid w:val="005F484F"/>
    <w:rsid w:val="005F4D62"/>
    <w:rsid w:val="005F648E"/>
    <w:rsid w:val="005F65F7"/>
    <w:rsid w:val="00602F40"/>
    <w:rsid w:val="00610ED7"/>
    <w:rsid w:val="00617B88"/>
    <w:rsid w:val="00620CE3"/>
    <w:rsid w:val="00621086"/>
    <w:rsid w:val="00626F05"/>
    <w:rsid w:val="00636482"/>
    <w:rsid w:val="006365A1"/>
    <w:rsid w:val="00636AA2"/>
    <w:rsid w:val="00666764"/>
    <w:rsid w:val="0066694B"/>
    <w:rsid w:val="00667DB6"/>
    <w:rsid w:val="00672830"/>
    <w:rsid w:val="006771E8"/>
    <w:rsid w:val="00677C01"/>
    <w:rsid w:val="00683115"/>
    <w:rsid w:val="00683CC7"/>
    <w:rsid w:val="00686DC5"/>
    <w:rsid w:val="00692CA5"/>
    <w:rsid w:val="006932D7"/>
    <w:rsid w:val="006B06A2"/>
    <w:rsid w:val="006B374F"/>
    <w:rsid w:val="006C0AFD"/>
    <w:rsid w:val="006C3D37"/>
    <w:rsid w:val="006C6376"/>
    <w:rsid w:val="006D6FF5"/>
    <w:rsid w:val="006F1B19"/>
    <w:rsid w:val="006F2322"/>
    <w:rsid w:val="006F29ED"/>
    <w:rsid w:val="006F3358"/>
    <w:rsid w:val="006F4F77"/>
    <w:rsid w:val="006F5039"/>
    <w:rsid w:val="0070147C"/>
    <w:rsid w:val="00711CC8"/>
    <w:rsid w:val="00714FD6"/>
    <w:rsid w:val="007265F7"/>
    <w:rsid w:val="00731894"/>
    <w:rsid w:val="00734D83"/>
    <w:rsid w:val="007369FB"/>
    <w:rsid w:val="00742B6E"/>
    <w:rsid w:val="00746796"/>
    <w:rsid w:val="00746D91"/>
    <w:rsid w:val="0075598A"/>
    <w:rsid w:val="00761813"/>
    <w:rsid w:val="0076305C"/>
    <w:rsid w:val="00771B85"/>
    <w:rsid w:val="00775DA6"/>
    <w:rsid w:val="0078170A"/>
    <w:rsid w:val="00782C84"/>
    <w:rsid w:val="00783557"/>
    <w:rsid w:val="00790956"/>
    <w:rsid w:val="00790BF3"/>
    <w:rsid w:val="0079502D"/>
    <w:rsid w:val="007A0755"/>
    <w:rsid w:val="007A31D9"/>
    <w:rsid w:val="007A74F9"/>
    <w:rsid w:val="007C7F8E"/>
    <w:rsid w:val="007D2E1F"/>
    <w:rsid w:val="007D41A1"/>
    <w:rsid w:val="007E5AE9"/>
    <w:rsid w:val="00801631"/>
    <w:rsid w:val="008033D0"/>
    <w:rsid w:val="00803FB6"/>
    <w:rsid w:val="008059EF"/>
    <w:rsid w:val="00810104"/>
    <w:rsid w:val="008128F7"/>
    <w:rsid w:val="00812938"/>
    <w:rsid w:val="00823C08"/>
    <w:rsid w:val="00827B71"/>
    <w:rsid w:val="00830DAC"/>
    <w:rsid w:val="0083134C"/>
    <w:rsid w:val="008325AC"/>
    <w:rsid w:val="0083292C"/>
    <w:rsid w:val="00832F51"/>
    <w:rsid w:val="0084129C"/>
    <w:rsid w:val="00843100"/>
    <w:rsid w:val="00847054"/>
    <w:rsid w:val="008504B2"/>
    <w:rsid w:val="00850F25"/>
    <w:rsid w:val="00851681"/>
    <w:rsid w:val="008534AA"/>
    <w:rsid w:val="00854D2E"/>
    <w:rsid w:val="00854F18"/>
    <w:rsid w:val="00863AC0"/>
    <w:rsid w:val="00864780"/>
    <w:rsid w:val="008719C2"/>
    <w:rsid w:val="00872EA8"/>
    <w:rsid w:val="00884FF7"/>
    <w:rsid w:val="0089178A"/>
    <w:rsid w:val="00894ACE"/>
    <w:rsid w:val="008A707D"/>
    <w:rsid w:val="008B19D9"/>
    <w:rsid w:val="008B1FD3"/>
    <w:rsid w:val="008B204B"/>
    <w:rsid w:val="008B2E90"/>
    <w:rsid w:val="008C49AE"/>
    <w:rsid w:val="008C59F7"/>
    <w:rsid w:val="008D091F"/>
    <w:rsid w:val="008D351F"/>
    <w:rsid w:val="008D6B91"/>
    <w:rsid w:val="008E0DB6"/>
    <w:rsid w:val="008E7687"/>
    <w:rsid w:val="008F0E3C"/>
    <w:rsid w:val="008F11FA"/>
    <w:rsid w:val="008F33AE"/>
    <w:rsid w:val="008F4ACA"/>
    <w:rsid w:val="008F4B59"/>
    <w:rsid w:val="00912F98"/>
    <w:rsid w:val="00917FBB"/>
    <w:rsid w:val="009219CA"/>
    <w:rsid w:val="009223D3"/>
    <w:rsid w:val="00931D7A"/>
    <w:rsid w:val="00935D8D"/>
    <w:rsid w:val="00942A2D"/>
    <w:rsid w:val="00942FE8"/>
    <w:rsid w:val="00957E70"/>
    <w:rsid w:val="00970DAB"/>
    <w:rsid w:val="0097321D"/>
    <w:rsid w:val="00992531"/>
    <w:rsid w:val="00995CD5"/>
    <w:rsid w:val="009A1787"/>
    <w:rsid w:val="009A4F5A"/>
    <w:rsid w:val="009A593A"/>
    <w:rsid w:val="009B179F"/>
    <w:rsid w:val="009B1F44"/>
    <w:rsid w:val="009B4573"/>
    <w:rsid w:val="009C002A"/>
    <w:rsid w:val="009C21DE"/>
    <w:rsid w:val="009E0F3B"/>
    <w:rsid w:val="009E278C"/>
    <w:rsid w:val="009E2F9D"/>
    <w:rsid w:val="009F2EFD"/>
    <w:rsid w:val="009F5B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01FB"/>
    <w:rsid w:val="00A43EE6"/>
    <w:rsid w:val="00A60F49"/>
    <w:rsid w:val="00A61E15"/>
    <w:rsid w:val="00A65F5D"/>
    <w:rsid w:val="00A66F91"/>
    <w:rsid w:val="00A70229"/>
    <w:rsid w:val="00A833B6"/>
    <w:rsid w:val="00A918D1"/>
    <w:rsid w:val="00A93A9A"/>
    <w:rsid w:val="00A943A1"/>
    <w:rsid w:val="00A9572F"/>
    <w:rsid w:val="00AA2D75"/>
    <w:rsid w:val="00AA3381"/>
    <w:rsid w:val="00AA5C16"/>
    <w:rsid w:val="00AB43B6"/>
    <w:rsid w:val="00AC29BA"/>
    <w:rsid w:val="00AC31D4"/>
    <w:rsid w:val="00AC6098"/>
    <w:rsid w:val="00AD07A7"/>
    <w:rsid w:val="00AD3B26"/>
    <w:rsid w:val="00AD3F45"/>
    <w:rsid w:val="00AD4A4F"/>
    <w:rsid w:val="00AE0190"/>
    <w:rsid w:val="00AE2BF6"/>
    <w:rsid w:val="00AE3370"/>
    <w:rsid w:val="00AE64CA"/>
    <w:rsid w:val="00AF7092"/>
    <w:rsid w:val="00AF743D"/>
    <w:rsid w:val="00B0723D"/>
    <w:rsid w:val="00B130DF"/>
    <w:rsid w:val="00B1324D"/>
    <w:rsid w:val="00B157E2"/>
    <w:rsid w:val="00B17CDD"/>
    <w:rsid w:val="00B207B9"/>
    <w:rsid w:val="00B21407"/>
    <w:rsid w:val="00B220C3"/>
    <w:rsid w:val="00B24A45"/>
    <w:rsid w:val="00B25B92"/>
    <w:rsid w:val="00B25C9B"/>
    <w:rsid w:val="00B26948"/>
    <w:rsid w:val="00B348B2"/>
    <w:rsid w:val="00B34D51"/>
    <w:rsid w:val="00B36A0E"/>
    <w:rsid w:val="00B36BA1"/>
    <w:rsid w:val="00B401D7"/>
    <w:rsid w:val="00B40D67"/>
    <w:rsid w:val="00B43C45"/>
    <w:rsid w:val="00B444C6"/>
    <w:rsid w:val="00B51777"/>
    <w:rsid w:val="00B51955"/>
    <w:rsid w:val="00B55EE8"/>
    <w:rsid w:val="00B567A2"/>
    <w:rsid w:val="00B56E6C"/>
    <w:rsid w:val="00B63D0E"/>
    <w:rsid w:val="00B70835"/>
    <w:rsid w:val="00B806D6"/>
    <w:rsid w:val="00B83039"/>
    <w:rsid w:val="00B859C9"/>
    <w:rsid w:val="00BA5B00"/>
    <w:rsid w:val="00BA6330"/>
    <w:rsid w:val="00BB1A07"/>
    <w:rsid w:val="00BB316D"/>
    <w:rsid w:val="00BB6DAD"/>
    <w:rsid w:val="00BB7346"/>
    <w:rsid w:val="00BC1555"/>
    <w:rsid w:val="00BC60A9"/>
    <w:rsid w:val="00BD1A94"/>
    <w:rsid w:val="00BD7527"/>
    <w:rsid w:val="00BE0C8A"/>
    <w:rsid w:val="00BE334D"/>
    <w:rsid w:val="00BE4988"/>
    <w:rsid w:val="00BE5E9C"/>
    <w:rsid w:val="00BE71B3"/>
    <w:rsid w:val="00BF1C24"/>
    <w:rsid w:val="00BF352B"/>
    <w:rsid w:val="00BF5E73"/>
    <w:rsid w:val="00BF5F02"/>
    <w:rsid w:val="00C04123"/>
    <w:rsid w:val="00C06939"/>
    <w:rsid w:val="00C21E3B"/>
    <w:rsid w:val="00C35B1A"/>
    <w:rsid w:val="00C41C7D"/>
    <w:rsid w:val="00C44A32"/>
    <w:rsid w:val="00C60110"/>
    <w:rsid w:val="00C603CA"/>
    <w:rsid w:val="00C63023"/>
    <w:rsid w:val="00C63743"/>
    <w:rsid w:val="00C73558"/>
    <w:rsid w:val="00C73BD4"/>
    <w:rsid w:val="00C76C6C"/>
    <w:rsid w:val="00C80933"/>
    <w:rsid w:val="00C80EC5"/>
    <w:rsid w:val="00C83B8D"/>
    <w:rsid w:val="00C8627A"/>
    <w:rsid w:val="00C86BB9"/>
    <w:rsid w:val="00C8772C"/>
    <w:rsid w:val="00CA43FD"/>
    <w:rsid w:val="00CA6046"/>
    <w:rsid w:val="00CA7A10"/>
    <w:rsid w:val="00CB18EB"/>
    <w:rsid w:val="00CB2AA8"/>
    <w:rsid w:val="00CB441E"/>
    <w:rsid w:val="00CC72E9"/>
    <w:rsid w:val="00CD25C2"/>
    <w:rsid w:val="00CD4D4E"/>
    <w:rsid w:val="00CE24E5"/>
    <w:rsid w:val="00CE41DB"/>
    <w:rsid w:val="00CE4D96"/>
    <w:rsid w:val="00D0519B"/>
    <w:rsid w:val="00D078C4"/>
    <w:rsid w:val="00D15EA5"/>
    <w:rsid w:val="00D201A6"/>
    <w:rsid w:val="00D2100B"/>
    <w:rsid w:val="00D230D6"/>
    <w:rsid w:val="00D231F2"/>
    <w:rsid w:val="00D24220"/>
    <w:rsid w:val="00D3089E"/>
    <w:rsid w:val="00D31D7A"/>
    <w:rsid w:val="00D33E60"/>
    <w:rsid w:val="00D362D0"/>
    <w:rsid w:val="00D430AD"/>
    <w:rsid w:val="00D460E7"/>
    <w:rsid w:val="00D5309B"/>
    <w:rsid w:val="00D56AB5"/>
    <w:rsid w:val="00D62017"/>
    <w:rsid w:val="00D62493"/>
    <w:rsid w:val="00D63ABC"/>
    <w:rsid w:val="00D64CA2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B78"/>
    <w:rsid w:val="00DB308D"/>
    <w:rsid w:val="00DB5F40"/>
    <w:rsid w:val="00DC1A43"/>
    <w:rsid w:val="00DC3AF4"/>
    <w:rsid w:val="00DD1E47"/>
    <w:rsid w:val="00DD44A1"/>
    <w:rsid w:val="00DD61A9"/>
    <w:rsid w:val="00DD6EF1"/>
    <w:rsid w:val="00DE4958"/>
    <w:rsid w:val="00E01F12"/>
    <w:rsid w:val="00E04361"/>
    <w:rsid w:val="00E064FD"/>
    <w:rsid w:val="00E1053A"/>
    <w:rsid w:val="00E26AF3"/>
    <w:rsid w:val="00E276E0"/>
    <w:rsid w:val="00E306C9"/>
    <w:rsid w:val="00E314EA"/>
    <w:rsid w:val="00E33FDA"/>
    <w:rsid w:val="00E406D5"/>
    <w:rsid w:val="00E4497C"/>
    <w:rsid w:val="00E45866"/>
    <w:rsid w:val="00E46AB9"/>
    <w:rsid w:val="00E56701"/>
    <w:rsid w:val="00E62754"/>
    <w:rsid w:val="00E64D2D"/>
    <w:rsid w:val="00E65F5F"/>
    <w:rsid w:val="00E83424"/>
    <w:rsid w:val="00E84B03"/>
    <w:rsid w:val="00E8627F"/>
    <w:rsid w:val="00E86B53"/>
    <w:rsid w:val="00E9110B"/>
    <w:rsid w:val="00E934BF"/>
    <w:rsid w:val="00E9668B"/>
    <w:rsid w:val="00EA2B6F"/>
    <w:rsid w:val="00EA50B2"/>
    <w:rsid w:val="00EB1E09"/>
    <w:rsid w:val="00EB1EF8"/>
    <w:rsid w:val="00EB3478"/>
    <w:rsid w:val="00EB46D4"/>
    <w:rsid w:val="00EB4B39"/>
    <w:rsid w:val="00EB67A7"/>
    <w:rsid w:val="00EB6FE3"/>
    <w:rsid w:val="00ED0C85"/>
    <w:rsid w:val="00EE0F65"/>
    <w:rsid w:val="00EF23F7"/>
    <w:rsid w:val="00EF7ED4"/>
    <w:rsid w:val="00F22D8D"/>
    <w:rsid w:val="00F246A1"/>
    <w:rsid w:val="00F35970"/>
    <w:rsid w:val="00F37917"/>
    <w:rsid w:val="00F41A07"/>
    <w:rsid w:val="00F50922"/>
    <w:rsid w:val="00F5342D"/>
    <w:rsid w:val="00F5513E"/>
    <w:rsid w:val="00F61A52"/>
    <w:rsid w:val="00F63F3F"/>
    <w:rsid w:val="00F66FA5"/>
    <w:rsid w:val="00F71678"/>
    <w:rsid w:val="00F71A70"/>
    <w:rsid w:val="00F730E3"/>
    <w:rsid w:val="00F755E9"/>
    <w:rsid w:val="00F77F4C"/>
    <w:rsid w:val="00F909CD"/>
    <w:rsid w:val="00F95662"/>
    <w:rsid w:val="00F974D1"/>
    <w:rsid w:val="00FA16E0"/>
    <w:rsid w:val="00FB757E"/>
    <w:rsid w:val="00FC1304"/>
    <w:rsid w:val="00FC4397"/>
    <w:rsid w:val="00FC6052"/>
    <w:rsid w:val="00FD05AD"/>
    <w:rsid w:val="00FD0666"/>
    <w:rsid w:val="00FD3139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CB01BAB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C6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E31116-F199-45FB-9C20-A7EC5E88F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C8997-406C-4A10-9FD0-D39A6E44AF06}">
  <ds:schemaRefs>
    <ds:schemaRef ds:uri="1c180b90-967f-4688-bfe9-3e2f9d25db2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995cbd9-5764-43f5-bd3f-0cf1ec58972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6C6329-C4DA-494A-8D74-8C057179D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</TotalTime>
  <Pages>5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</cp:revision>
  <cp:lastPrinted>2022-02-01T08:09:00Z</cp:lastPrinted>
  <dcterms:created xsi:type="dcterms:W3CDTF">2022-02-07T03:55:00Z</dcterms:created>
  <dcterms:modified xsi:type="dcterms:W3CDTF">2022-02-10T11:35:00Z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