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40FB3EE" w:rsidR="00F35EBD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19769AD0" w14:textId="77777777" w:rsidR="004A715D" w:rsidRPr="00D36B78" w:rsidRDefault="004A715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AE032DE" w14:textId="77777777"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360C51B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A4AAAC4" w14:textId="77777777"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6D85E28A" w14:textId="54393FAF" w:rsidR="007F1257" w:rsidRDefault="007F1257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เดือนสิ้นสุดวันที่ </w:t>
      </w:r>
      <w:r w:rsidR="001C4E04">
        <w:rPr>
          <w:rFonts w:ascii="Angsana New" w:hAnsi="Angsana New" w:cs="Angsana New"/>
          <w:sz w:val="32"/>
          <w:szCs w:val="32"/>
          <w:u w:val="none"/>
        </w:rPr>
        <w:t>3</w:t>
      </w:r>
      <w:r w:rsidR="002D1169">
        <w:rPr>
          <w:rFonts w:ascii="Angsana New" w:hAnsi="Angsana New" w:cs="Angsana New"/>
          <w:sz w:val="32"/>
          <w:szCs w:val="32"/>
          <w:u w:val="none"/>
        </w:rPr>
        <w:t>1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2D1169">
        <w:rPr>
          <w:rFonts w:ascii="Angsana New" w:hAnsi="Angsana New" w:cs="Angsana New"/>
          <w:sz w:val="32"/>
          <w:szCs w:val="32"/>
          <w:u w:val="none"/>
          <w:cs/>
        </w:rPr>
        <w:t>ธันวาคม</w:t>
      </w:r>
      <w:r w:rsidR="001C4E04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1C4E04">
        <w:rPr>
          <w:rFonts w:ascii="Angsana New" w:hAnsi="Angsana New" w:cs="Angsana New"/>
          <w:sz w:val="32"/>
          <w:szCs w:val="32"/>
          <w:u w:val="none"/>
        </w:rPr>
        <w:t>256</w:t>
      </w:r>
      <w:r w:rsidR="00735497">
        <w:rPr>
          <w:rFonts w:ascii="Angsana New" w:hAnsi="Angsana New" w:cs="Angsana New"/>
          <w:sz w:val="32"/>
          <w:szCs w:val="32"/>
          <w:u w:val="none"/>
        </w:rPr>
        <w:t>4</w:t>
      </w:r>
    </w:p>
    <w:p w14:paraId="4450B0F5" w14:textId="77777777"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9D43C4">
          <w:head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E468B5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35D269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79EEE8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2DA366E8" w:rsidR="00B70FCC" w:rsidRPr="00873A17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73A1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ณ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วันที่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="00E30ABC" w:rsidRPr="007F1257">
        <w:rPr>
          <w:rFonts w:ascii="Angsana New" w:hAnsi="Angsana New"/>
          <w:spacing w:val="-8"/>
          <w:sz w:val="30"/>
          <w:szCs w:val="30"/>
        </w:rPr>
        <w:t>31</w:t>
      </w:r>
      <w:r w:rsidR="00E30ABC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300242" w:rsidRPr="000540A2">
        <w:rPr>
          <w:rFonts w:ascii="Angsana New" w:hAnsi="Angsana New"/>
          <w:sz w:val="30"/>
          <w:szCs w:val="30"/>
        </w:rPr>
        <w:t>256</w:t>
      </w:r>
      <w:r w:rsidR="00300242">
        <w:rPr>
          <w:rFonts w:ascii="Angsana New" w:hAnsi="Angsana New"/>
          <w:sz w:val="30"/>
          <w:szCs w:val="30"/>
        </w:rPr>
        <w:t>4</w:t>
      </w:r>
      <w:r w:rsidR="00300242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งบกำไร</w:t>
      </w:r>
      <w:r w:rsidRPr="00873A17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481170" w:rsidRPr="00873A1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73A17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Pr="00873A17">
        <w:rPr>
          <w:rFonts w:ascii="Angsana New" w:hAnsi="Angsana New"/>
          <w:sz w:val="30"/>
          <w:szCs w:val="30"/>
          <w:cs/>
        </w:rPr>
        <w:t>การ</w:t>
      </w:r>
      <w:r w:rsidR="00406097">
        <w:rPr>
          <w:rFonts w:ascii="Angsana New" w:hAnsi="Angsana New"/>
          <w:sz w:val="30"/>
          <w:szCs w:val="30"/>
        </w:rPr>
        <w:t xml:space="preserve"> </w:t>
      </w:r>
      <w:r w:rsidR="00406097" w:rsidRPr="00363CC9">
        <w:rPr>
          <w:rFonts w:ascii="Angsana New" w:hAnsi="Angsana New"/>
          <w:spacing w:val="-12"/>
          <w:sz w:val="30"/>
          <w:szCs w:val="30"/>
          <w:cs/>
        </w:rPr>
        <w:t>งบแสดง</w:t>
      </w:r>
      <w:r w:rsidRPr="00873A17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873A17">
        <w:rPr>
          <w:rFonts w:ascii="Angsana New" w:hAnsi="Angsana New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0D64D0" w:rsidRPr="00873A1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0D64D0" w:rsidRPr="00873A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0D64D0" w:rsidRPr="00873A1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0D64D0" w:rsidRPr="007F1257">
        <w:rPr>
          <w:rFonts w:ascii="Angsana New" w:hAnsi="Angsana New"/>
          <w:spacing w:val="-8"/>
          <w:sz w:val="30"/>
          <w:szCs w:val="30"/>
        </w:rPr>
        <w:t>31</w:t>
      </w:r>
      <w:r w:rsidR="000D64D0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D64D0" w:rsidRPr="00873A17">
        <w:rPr>
          <w:rFonts w:ascii="Angsana New" w:hAnsi="Angsana New"/>
          <w:spacing w:val="-4"/>
          <w:sz w:val="30"/>
          <w:szCs w:val="30"/>
        </w:rPr>
        <w:t>2564</w:t>
      </w:r>
      <w:r w:rsidR="00406097">
        <w:rPr>
          <w:rFonts w:ascii="Angsana New" w:hAnsi="Angsana New"/>
          <w:spacing w:val="-4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3A17">
        <w:rPr>
          <w:rFonts w:ascii="Angsana New" w:hAnsi="Angsana New"/>
          <w:sz w:val="30"/>
          <w:szCs w:val="30"/>
        </w:rPr>
        <w:t>34</w:t>
      </w:r>
      <w:r w:rsidRPr="00873A17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873A1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873A1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7D6CD008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75B579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A06265" w14:textId="5211C272" w:rsidR="003803C6" w:rsidRPr="00D36B78" w:rsidRDefault="003803C6" w:rsidP="003803C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8523F">
        <w:rPr>
          <w:rFonts w:ascii="Angsana New" w:hAnsi="Angsana New"/>
          <w:sz w:val="30"/>
          <w:szCs w:val="30"/>
        </w:rPr>
        <w:t>1</w:t>
      </w:r>
      <w:r w:rsidR="0078523F" w:rsidRPr="0078523F">
        <w:rPr>
          <w:rFonts w:ascii="Angsana New" w:hAnsi="Angsana New"/>
          <w:sz w:val="30"/>
          <w:szCs w:val="30"/>
        </w:rPr>
        <w:t>1</w:t>
      </w:r>
      <w:r w:rsidRPr="0078523F">
        <w:rPr>
          <w:rFonts w:ascii="Angsana New" w:hAnsi="Angsana New"/>
          <w:sz w:val="30"/>
          <w:szCs w:val="30"/>
        </w:rPr>
        <w:t xml:space="preserve"> </w:t>
      </w:r>
      <w:r w:rsidRPr="0078523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8523F">
        <w:rPr>
          <w:rFonts w:ascii="Angsana New" w:hAnsi="Angsana New"/>
          <w:sz w:val="30"/>
          <w:szCs w:val="30"/>
        </w:rPr>
        <w:t>2565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4184730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26FEC3B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AC66D9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966679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58A0AE8C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7550E8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sectPr w:rsidR="006E07AE" w:rsidRPr="00D36B78" w:rsidSect="007564E7">
      <w:headerReference w:type="default" r:id="rId18"/>
      <w:footerReference w:type="even" r:id="rId19"/>
      <w:footerReference w:type="default" r:id="rId20"/>
      <w:footerReference w:type="first" r:id="rId21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D1326" w14:textId="77777777" w:rsidR="00D60765" w:rsidRDefault="00D60765" w:rsidP="004956B4">
      <w:r>
        <w:separator/>
      </w:r>
    </w:p>
  </w:endnote>
  <w:endnote w:type="continuationSeparator" w:id="0">
    <w:p w14:paraId="3B01996C" w14:textId="77777777" w:rsidR="00D60765" w:rsidRDefault="00D6076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FA860" w14:textId="77777777" w:rsidR="00E72AD6" w:rsidRPr="00E31D6D" w:rsidRDefault="00E72AD6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E910A" w14:textId="77777777" w:rsidR="00E72AD6" w:rsidRPr="00E31D6D" w:rsidRDefault="00E72AD6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2D81D" w14:textId="77777777" w:rsidR="00E72AD6" w:rsidRPr="00D36B78" w:rsidRDefault="00E72AD6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8B3A7" w14:textId="77777777" w:rsidR="00E72AD6" w:rsidRPr="00E31D6D" w:rsidRDefault="00E72AD6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237" w14:textId="77777777" w:rsidR="00E72AD6" w:rsidRPr="0047456A" w:rsidRDefault="00E72AD6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CF2F4" w14:textId="77777777" w:rsidR="00E72AD6" w:rsidRDefault="00E72AD6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BBAFD" w14:textId="77777777" w:rsidR="00E72AD6" w:rsidRPr="00907A32" w:rsidRDefault="00E72AD6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E72AD6" w:rsidRPr="00907A32" w:rsidRDefault="00E72AD6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B196A" w14:textId="77777777" w:rsidR="00D60765" w:rsidRDefault="00D60765" w:rsidP="004956B4">
      <w:r>
        <w:separator/>
      </w:r>
    </w:p>
  </w:footnote>
  <w:footnote w:type="continuationSeparator" w:id="0">
    <w:p w14:paraId="33691C5C" w14:textId="77777777" w:rsidR="00D60765" w:rsidRDefault="00D6076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F5CB5" w14:textId="312BD413" w:rsidR="00E72AD6" w:rsidRPr="009B072F" w:rsidRDefault="00E72AD6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E72AD6" w:rsidRPr="009B072F" w:rsidRDefault="00E72AD6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E72AD6" w:rsidRPr="0047456A" w:rsidRDefault="00E72AD6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E72AD6" w:rsidRDefault="00E72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8C58C" w14:textId="77777777" w:rsidR="00E72AD6" w:rsidRPr="00C70EC6" w:rsidRDefault="00E72AD6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E72AD6" w:rsidRPr="00C70EC6" w:rsidRDefault="00E72AD6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E72AD6" w:rsidRDefault="00E72AD6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E72AD6" w:rsidRDefault="00E72AD6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554ED" w14:textId="77777777" w:rsidR="00E72AD6" w:rsidRPr="009B072F" w:rsidRDefault="00E72AD6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E72AD6" w:rsidRPr="009B072F" w:rsidRDefault="00E72AD6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53003D3B" w:rsidR="00E72AD6" w:rsidRDefault="00E72AD6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E72AD6" w:rsidRDefault="00E72AD6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81206" w14:textId="77777777" w:rsidR="00E72AD6" w:rsidRDefault="00E72AD6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4E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18"/>
    <w:rsid w:val="00C31963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1A6"/>
    <w:rsid w:val="00D60459"/>
    <w:rsid w:val="00D60503"/>
    <w:rsid w:val="00D6074A"/>
    <w:rsid w:val="00D60765"/>
    <w:rsid w:val="00D60BC5"/>
    <w:rsid w:val="00D60BE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1F3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E63A50C8E0364D836F388ADD20C7E4" ma:contentTypeVersion="2" ma:contentTypeDescription="Create a new document." ma:contentTypeScope="" ma:versionID="4f3f0c65c1013c2e0c3f5d0dfc9c9320">
  <xsd:schema xmlns:xsd="http://www.w3.org/2001/XMLSchema" xmlns:xs="http://www.w3.org/2001/XMLSchema" xmlns:p="http://schemas.microsoft.com/office/2006/metadata/properties" xmlns:ns2="3dd5c45e-d3f0-4745-91ea-61d8ca6660d7" targetNamespace="http://schemas.microsoft.com/office/2006/metadata/properties" ma:root="true" ma:fieldsID="d90c02a90f5900f3eed1964c4ced56cd" ns2:_="">
    <xsd:import namespace="3dd5c45e-d3f0-4745-91ea-61d8ca6660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5c45e-d3f0-4745-91ea-61d8ca6660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B03947-DBC2-44F4-B864-BDD90E32A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5c45e-d3f0-4745-91ea-61d8ca6660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2022-01-27T09:45:00Z</cp:lastPrinted>
  <dcterms:created xsi:type="dcterms:W3CDTF">2022-02-11T07:05:00Z</dcterms:created>
  <dcterms:modified xsi:type="dcterms:W3CDTF">2022-02-11T07:05:00Z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0x01010033E63A50C8E0364D836F388ADD20C7E4</vt:lpwstr>
  </property>
</Properties>
</file>