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1EB260F" w14:textId="073BBFE6" w:rsidR="003B7FB4" w:rsidRPr="0078523F" w:rsidRDefault="003B7FB4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8523F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78523F">
        <w:rPr>
          <w:rFonts w:ascii="Angsana New" w:hAnsi="Angsana New" w:cs="Angsana New"/>
          <w:b w:val="0"/>
          <w:bCs/>
          <w:sz w:val="30"/>
          <w:szCs w:val="30"/>
          <w:lang w:bidi="th-TH"/>
        </w:rPr>
        <w:t>2019</w:t>
      </w:r>
      <w:r w:rsidRPr="0078523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Pr="0099727D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78523F">
        <w:rPr>
          <w:rFonts w:ascii="Angsana New" w:hAnsi="Angsana New" w:cs="Angsana New"/>
          <w:b w:val="0"/>
          <w:bCs/>
          <w:sz w:val="30"/>
          <w:szCs w:val="30"/>
          <w:lang w:bidi="th-TH"/>
        </w:rPr>
        <w:t>Covid-19</w:t>
      </w:r>
      <w:r w:rsidRPr="0099727D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3F40C984" w:rsidR="006D5163" w:rsidRPr="00D36B78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4275FE00" w:rsidR="00142180" w:rsidRPr="00D36B78" w:rsidRDefault="004C169D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820082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และรายได้</w:t>
      </w:r>
    </w:p>
    <w:p w14:paraId="7ACB98FC" w14:textId="59815580" w:rsidR="00142180" w:rsidRP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สัญญาเช่า</w:t>
      </w:r>
    </w:p>
    <w:p w14:paraId="159E8F1F" w14:textId="67026034" w:rsidR="00474207" w:rsidRDefault="00474207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C5C0210" w:rsidR="004B5B0B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689B664" w14:textId="5C3E1859" w:rsidR="004B5B0B" w:rsidRPr="004B5B0B" w:rsidRDefault="004B5B0B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B5B0B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9BF4C2" w14:textId="738D3148" w:rsidR="004818D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D516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6D5163">
        <w:rPr>
          <w:rFonts w:ascii="Angsana New" w:hAnsi="Angsana New"/>
          <w:sz w:val="30"/>
          <w:szCs w:val="30"/>
          <w:cs/>
        </w:rPr>
        <w:t>คณะ</w:t>
      </w:r>
      <w:r w:rsidRPr="006D5163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6D5163">
        <w:rPr>
          <w:rFonts w:ascii="Angsana New" w:hAnsi="Angsana New"/>
          <w:sz w:val="30"/>
          <w:szCs w:val="30"/>
          <w:cs/>
        </w:rPr>
        <w:t>วันที่</w:t>
      </w:r>
      <w:r w:rsidR="0071654B" w:rsidRPr="006D5163">
        <w:rPr>
          <w:rFonts w:ascii="Angsana New" w:hAnsi="Angsana New"/>
          <w:sz w:val="30"/>
          <w:szCs w:val="30"/>
          <w:cs/>
        </w:rPr>
        <w:t xml:space="preserve"> </w:t>
      </w:r>
      <w:r w:rsidR="00A64B18" w:rsidRPr="006D5163">
        <w:rPr>
          <w:rFonts w:ascii="Angsana New" w:hAnsi="Angsana New"/>
          <w:sz w:val="30"/>
          <w:szCs w:val="30"/>
        </w:rPr>
        <w:t>1</w:t>
      </w:r>
      <w:r w:rsidR="006D5163" w:rsidRPr="006D5163">
        <w:rPr>
          <w:rFonts w:ascii="Angsana New" w:hAnsi="Angsana New"/>
          <w:sz w:val="30"/>
          <w:szCs w:val="30"/>
        </w:rPr>
        <w:t>1</w:t>
      </w:r>
      <w:r w:rsidR="00A64B18" w:rsidRPr="006D5163">
        <w:rPr>
          <w:rFonts w:ascii="Angsana New" w:hAnsi="Angsana New"/>
          <w:sz w:val="30"/>
          <w:szCs w:val="30"/>
        </w:rPr>
        <w:t xml:space="preserve"> </w:t>
      </w:r>
      <w:r w:rsidR="00A64B18" w:rsidRPr="006D5163">
        <w:rPr>
          <w:rFonts w:ascii="Angsana New" w:hAnsi="Angsana New" w:hint="cs"/>
          <w:sz w:val="30"/>
          <w:szCs w:val="30"/>
          <w:cs/>
        </w:rPr>
        <w:t>กุมภาพันธ์</w:t>
      </w:r>
      <w:r w:rsidR="00A64B18" w:rsidRPr="006D5163">
        <w:rPr>
          <w:rFonts w:ascii="Angsana New" w:hAnsi="Angsana New"/>
          <w:sz w:val="30"/>
          <w:szCs w:val="30"/>
        </w:rPr>
        <w:t xml:space="preserve"> </w:t>
      </w:r>
      <w:r w:rsidR="007F1257" w:rsidRPr="006D5163">
        <w:rPr>
          <w:rFonts w:ascii="Angsana New" w:hAnsi="Angsana New"/>
          <w:sz w:val="30"/>
          <w:szCs w:val="30"/>
        </w:rPr>
        <w:t>256</w:t>
      </w:r>
      <w:r w:rsidR="00A64B18" w:rsidRPr="006D5163">
        <w:rPr>
          <w:rFonts w:ascii="Angsana New" w:hAnsi="Angsana New"/>
          <w:sz w:val="30"/>
          <w:szCs w:val="30"/>
        </w:rPr>
        <w:t>5</w:t>
      </w:r>
    </w:p>
    <w:p w14:paraId="381E6FDA" w14:textId="77777777"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D36B7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36154AFF" w:rsidR="0012108A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6BD31673" w:rsidR="00117F8F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268D0" w:rsidRPr="00C268D0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>
        <w:rPr>
          <w:rFonts w:ascii="Angsana New" w:hAnsi="Angsana New"/>
          <w:sz w:val="30"/>
          <w:szCs w:val="30"/>
        </w:rPr>
        <w:t>30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</w:t>
      </w:r>
      <w:r w:rsidR="00130916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413BEB">
        <w:rPr>
          <w:rFonts w:ascii="Angsana New" w:hAnsi="Angsana New"/>
          <w:sz w:val="30"/>
          <w:szCs w:val="30"/>
          <w:cs/>
        </w:rPr>
        <w:t xml:space="preserve"> </w:t>
      </w:r>
      <w:r w:rsidR="00130916">
        <w:rPr>
          <w:rFonts w:ascii="Angsana New" w:hAnsi="Angsana New"/>
          <w:sz w:val="30"/>
          <w:szCs w:val="30"/>
        </w:rPr>
        <w:t>256</w:t>
      </w:r>
      <w:r w:rsidR="00E80BFF">
        <w:rPr>
          <w:rFonts w:ascii="Angsana New" w:hAnsi="Angsana New"/>
          <w:sz w:val="30"/>
          <w:szCs w:val="30"/>
        </w:rPr>
        <w:t>4</w:t>
      </w:r>
    </w:p>
    <w:p w14:paraId="41865F44" w14:textId="778BCF3A" w:rsidR="001126F0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8C32116" w14:textId="726F971D" w:rsidR="002C6259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2035B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2035B2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2035B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2564</w:t>
      </w:r>
    </w:p>
    <w:p w14:paraId="553C5DA0" w14:textId="1E14EC73" w:rsidR="00653ED5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4CCECB9E" w14:textId="6CD91E0A" w:rsidR="003B7FB4" w:rsidRPr="00D36B78" w:rsidRDefault="00C50494" w:rsidP="003B7FB4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</w:t>
      </w:r>
      <w:r w:rsidR="003B7FB4" w:rsidRPr="00D36B78">
        <w:rPr>
          <w:rFonts w:ascii="Angsana New" w:hAnsi="Angsana New"/>
          <w:bCs/>
          <w:sz w:val="30"/>
          <w:szCs w:val="30"/>
          <w:cs/>
        </w:rPr>
        <w:tab/>
      </w:r>
      <w:r w:rsidR="003B7FB4" w:rsidRPr="003B7FB4">
        <w:rPr>
          <w:rFonts w:ascii="Angsana New" w:hAnsi="Angsana New"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3B7FB4" w:rsidRPr="003B7FB4">
        <w:rPr>
          <w:rFonts w:ascii="Angsana New" w:hAnsi="Angsana New"/>
          <w:b/>
          <w:sz w:val="30"/>
          <w:szCs w:val="30"/>
        </w:rPr>
        <w:t>2019</w:t>
      </w:r>
      <w:r w:rsidR="003B7FB4" w:rsidRPr="00700068">
        <w:rPr>
          <w:rFonts w:ascii="Angsana New" w:hAnsi="Angsana New"/>
          <w:bCs/>
          <w:sz w:val="30"/>
          <w:szCs w:val="30"/>
          <w:cs/>
        </w:rPr>
        <w:t xml:space="preserve"> (</w:t>
      </w:r>
      <w:r w:rsidR="003B7FB4" w:rsidRPr="003B7FB4">
        <w:rPr>
          <w:rFonts w:ascii="Angsana New" w:hAnsi="Angsana New"/>
          <w:b/>
          <w:sz w:val="30"/>
          <w:szCs w:val="30"/>
        </w:rPr>
        <w:t>Covid-19</w:t>
      </w:r>
      <w:r w:rsidR="003B7FB4" w:rsidRPr="00700068">
        <w:rPr>
          <w:rFonts w:ascii="Angsana New" w:hAnsi="Angsana New"/>
          <w:bCs/>
          <w:sz w:val="30"/>
          <w:szCs w:val="30"/>
          <w:cs/>
        </w:rPr>
        <w:t>)</w:t>
      </w:r>
    </w:p>
    <w:p w14:paraId="34663E72" w14:textId="77777777" w:rsidR="003B7FB4" w:rsidRPr="009A4893" w:rsidRDefault="003B7FB4" w:rsidP="003B7F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767148" w14:textId="20AECF46" w:rsidR="003B7FB4" w:rsidRDefault="003B7FB4" w:rsidP="003B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2E35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403EC8">
        <w:rPr>
          <w:rFonts w:asciiTheme="majorBidi" w:hAnsiTheme="majorBidi" w:cstheme="majorBidi" w:hint="cs"/>
          <w:sz w:val="30"/>
          <w:szCs w:val="30"/>
          <w:cs/>
        </w:rPr>
        <w:t>มีการนำ</w:t>
      </w:r>
      <w:r w:rsidRPr="00531F7B">
        <w:rPr>
          <w:rFonts w:asciiTheme="majorBidi" w:hAnsiTheme="majorBidi" w:cstheme="majorBidi"/>
          <w:sz w:val="30"/>
          <w:szCs w:val="30"/>
          <w:cs/>
        </w:rPr>
        <w:t>มาตรการ</w:t>
      </w:r>
      <w:r w:rsidRPr="006569AD">
        <w:rPr>
          <w:rFonts w:asciiTheme="majorBidi" w:hAnsiTheme="majorBidi" w:cstheme="majorBidi"/>
          <w:sz w:val="30"/>
          <w:szCs w:val="30"/>
          <w:cs/>
        </w:rPr>
        <w:t>ป้องกันหลายประการ</w:t>
      </w:r>
      <w:r w:rsidR="00403EC8">
        <w:rPr>
          <w:rFonts w:asciiTheme="majorBidi" w:hAnsiTheme="majorBidi" w:cstheme="majorBidi" w:hint="cs"/>
          <w:sz w:val="30"/>
          <w:szCs w:val="30"/>
          <w:cs/>
        </w:rPr>
        <w:t>มาถือปฏิบัติ</w:t>
      </w:r>
      <w:r w:rsidR="00474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เพื่อป้องกันการแพร่ระบาดของ</w:t>
      </w:r>
      <w:r w:rsidR="00403EC8" w:rsidRPr="00403EC8">
        <w:rPr>
          <w:rFonts w:asciiTheme="majorBidi" w:hAnsiTheme="majorBidi" w:cstheme="majorBidi"/>
          <w:sz w:val="30"/>
          <w:szCs w:val="30"/>
        </w:rPr>
        <w:t xml:space="preserve"> </w:t>
      </w:r>
      <w:r w:rsidR="00403EC8" w:rsidRPr="00B27B4C">
        <w:rPr>
          <w:rFonts w:asciiTheme="majorBidi" w:hAnsiTheme="majorBidi" w:cstheme="majorBidi"/>
          <w:sz w:val="30"/>
          <w:szCs w:val="30"/>
        </w:rPr>
        <w:t>C</w:t>
      </w:r>
      <w:r w:rsidR="00403EC8">
        <w:rPr>
          <w:rFonts w:asciiTheme="majorBidi" w:hAnsiTheme="majorBidi" w:cstheme="majorBidi"/>
          <w:sz w:val="30"/>
          <w:szCs w:val="30"/>
        </w:rPr>
        <w:t>ovid</w:t>
      </w:r>
      <w:r w:rsidR="00403EC8" w:rsidRPr="00B27B4C">
        <w:rPr>
          <w:rFonts w:asciiTheme="majorBidi" w:hAnsiTheme="majorBidi" w:cstheme="majorBidi"/>
          <w:sz w:val="30"/>
          <w:szCs w:val="30"/>
        </w:rPr>
        <w:t>-</w:t>
      </w:r>
      <w:r w:rsidR="00403EC8">
        <w:rPr>
          <w:rFonts w:asciiTheme="majorBidi" w:hAnsiTheme="majorBidi" w:cstheme="majorBidi"/>
          <w:sz w:val="30"/>
          <w:szCs w:val="30"/>
        </w:rPr>
        <w:t>19</w:t>
      </w:r>
      <w:r w:rsidR="00403EC8" w:rsidRPr="00B27B4C">
        <w:rPr>
          <w:rFonts w:asciiTheme="majorBidi" w:hAnsiTheme="majorBidi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ซึ่ง</w:t>
      </w:r>
      <w:r w:rsidR="00403EC8">
        <w:rPr>
          <w:rFonts w:asciiTheme="majorBidi" w:hAnsiTheme="majorBidi" w:cstheme="majorBidi"/>
          <w:sz w:val="30"/>
          <w:szCs w:val="30"/>
          <w:cs/>
        </w:rPr>
        <w:br/>
      </w:r>
      <w:r w:rsidRPr="006569AD">
        <w:rPr>
          <w:rFonts w:asciiTheme="majorBidi" w:hAnsiTheme="majorBidi" w:cstheme="majorBidi"/>
          <w:sz w:val="30"/>
          <w:szCs w:val="30"/>
          <w:cs/>
        </w:rPr>
        <w:t>ส่งผลกระทบต่อการดำเนินชีวิตประจำวัน การกระจาย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Pr="006569AD">
        <w:rPr>
          <w:rFonts w:asciiTheme="majorBidi" w:hAnsiTheme="majorBidi" w:cstheme="majorBidi"/>
          <w:sz w:val="30"/>
          <w:szCs w:val="30"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ทำให้ยอดขายลดลง 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="00403EC8" w:rsidRPr="00B27B4C">
        <w:rPr>
          <w:rFonts w:asciiTheme="majorBidi" w:hAnsiTheme="majorBidi" w:cstheme="majorBidi"/>
          <w:sz w:val="30"/>
          <w:szCs w:val="30"/>
        </w:rPr>
        <w:t>C</w:t>
      </w:r>
      <w:r w:rsidR="00403EC8">
        <w:rPr>
          <w:rFonts w:asciiTheme="majorBidi" w:hAnsiTheme="majorBidi" w:cstheme="majorBidi"/>
          <w:sz w:val="30"/>
          <w:szCs w:val="30"/>
        </w:rPr>
        <w:t>ovid</w:t>
      </w:r>
      <w:r w:rsidR="00403EC8" w:rsidRPr="00B27B4C">
        <w:rPr>
          <w:rFonts w:asciiTheme="majorBidi" w:hAnsiTheme="majorBidi" w:cstheme="majorBidi"/>
          <w:sz w:val="30"/>
          <w:szCs w:val="30"/>
        </w:rPr>
        <w:t>-</w:t>
      </w:r>
      <w:r w:rsidR="00403EC8">
        <w:rPr>
          <w:rFonts w:asciiTheme="majorBidi" w:hAnsiTheme="majorBidi" w:cstheme="majorBidi"/>
          <w:sz w:val="30"/>
          <w:szCs w:val="30"/>
        </w:rPr>
        <w:t>19</w:t>
      </w:r>
      <w:r w:rsidR="00403EC8" w:rsidRPr="00B27B4C">
        <w:rPr>
          <w:rFonts w:asciiTheme="majorBidi" w:hAnsiTheme="majorBidi"/>
          <w:sz w:val="30"/>
          <w:szCs w:val="30"/>
          <w:cs/>
        </w:rPr>
        <w:t xml:space="preserve"> 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ยังคงเกิดขึ้นอย่างต่อเนื่อง </w:t>
      </w:r>
      <w:r w:rsidR="00403EC8">
        <w:rPr>
          <w:rFonts w:asciiTheme="majorBidi" w:hAnsiTheme="majorBidi" w:hint="cs"/>
          <w:sz w:val="30"/>
          <w:szCs w:val="30"/>
          <w:cs/>
        </w:rPr>
        <w:t>ถึงแม้จะมี</w:t>
      </w:r>
      <w:r w:rsidR="009978F0" w:rsidRPr="00B27B4C">
        <w:rPr>
          <w:rFonts w:asciiTheme="majorBidi" w:hAnsiTheme="majorBidi"/>
          <w:sz w:val="30"/>
          <w:szCs w:val="30"/>
          <w:cs/>
        </w:rPr>
        <w:t>การแจกจ่ายวัคซีน</w:t>
      </w:r>
      <w:r w:rsidR="00403EC8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9978F0" w:rsidRPr="00B27B4C">
        <w:rPr>
          <w:rFonts w:asciiTheme="majorBidi" w:hAnsiTheme="majorBidi"/>
          <w:sz w:val="30"/>
          <w:szCs w:val="30"/>
          <w:cs/>
        </w:rPr>
        <w:t>ปี</w:t>
      </w:r>
      <w:r w:rsidR="009978F0">
        <w:rPr>
          <w:rFonts w:asciiTheme="majorBidi" w:hAnsiTheme="majorBidi"/>
          <w:sz w:val="30"/>
          <w:szCs w:val="30"/>
        </w:rPr>
        <w:t xml:space="preserve"> 2564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 การปรับลดค่าใช้จ่ายและ</w:t>
      </w:r>
      <w:r w:rsidR="00403EC8">
        <w:rPr>
          <w:rFonts w:asciiTheme="majorBidi" w:hAnsiTheme="majorBidi" w:cstheme="majorBidi" w:hint="cs"/>
          <w:sz w:val="30"/>
          <w:szCs w:val="30"/>
          <w:cs/>
        </w:rPr>
        <w:t xml:space="preserve">วิธีการต่างๆ </w:t>
      </w:r>
      <w:r w:rsidRPr="006569AD">
        <w:rPr>
          <w:rFonts w:asciiTheme="majorBidi" w:hAnsiTheme="majorBidi" w:cstheme="majorBidi"/>
          <w:sz w:val="30"/>
          <w:szCs w:val="30"/>
          <w:cs/>
        </w:rPr>
        <w:t>ตลอดจนการปรับเปลี่ยนรูปแบบการ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6569AD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</w:t>
      </w:r>
      <w:r w:rsidR="00403EC8">
        <w:rPr>
          <w:rFonts w:asciiTheme="majorBidi" w:hAnsiTheme="majorBidi" w:cstheme="majorBidi" w:hint="cs"/>
          <w:sz w:val="30"/>
          <w:szCs w:val="30"/>
          <w:cs/>
        </w:rPr>
        <w:t>สถาน</w:t>
      </w:r>
      <w:r w:rsidRPr="006569AD">
        <w:rPr>
          <w:rFonts w:asciiTheme="majorBidi" w:hAnsiTheme="majorBidi" w:cstheme="majorBidi"/>
          <w:sz w:val="30"/>
          <w:szCs w:val="30"/>
          <w:cs/>
        </w:rPr>
        <w:t>การณ์ดังกล่าว</w:t>
      </w:r>
    </w:p>
    <w:p w14:paraId="47E4B724" w14:textId="417F8759" w:rsidR="003B7FB4" w:rsidRDefault="003B7FB4" w:rsidP="009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54784044" w14:textId="76356D94" w:rsidR="00E133F2" w:rsidRDefault="00E13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C52ADB5" w14:textId="3726744E" w:rsidR="004818D9" w:rsidRPr="00D36B78" w:rsidRDefault="00C50494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lastRenderedPageBreak/>
        <w:t>3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8A1D892" w14:textId="32753717" w:rsidR="007269B6" w:rsidRPr="00720F7B" w:rsidRDefault="00720F7B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="001D0486"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ตลอดจน</w:t>
      </w:r>
      <w:r w:rsidR="007269B6" w:rsidRPr="00180FD5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นโยบายการกำหนดราคาในระหว่างงวด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366A36" w:rsidRPr="00180FD5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269B6" w:rsidRPr="00180FD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7269B6" w:rsidRPr="00180FD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66A36" w:rsidRPr="00180FD5">
        <w:rPr>
          <w:rFonts w:ascii="Angsana New" w:hAnsi="Angsana New"/>
          <w:spacing w:val="-4"/>
          <w:sz w:val="30"/>
          <w:szCs w:val="30"/>
        </w:rPr>
        <w:t xml:space="preserve">31 </w:t>
      </w:r>
      <w:r w:rsidR="00366A36" w:rsidRPr="00180FD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366A36" w:rsidRPr="00180FD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269B6" w:rsidRPr="00180FD5">
        <w:rPr>
          <w:rFonts w:ascii="Angsana New" w:hAnsi="Angsana New"/>
          <w:spacing w:val="-4"/>
          <w:sz w:val="30"/>
          <w:szCs w:val="30"/>
        </w:rPr>
        <w:t xml:space="preserve">2564 </w:t>
      </w:r>
      <w:r w:rsidR="007269B6" w:rsidRPr="00180FD5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7C246449" w14:textId="394851D8" w:rsidR="00794836" w:rsidRPr="00180FD5" w:rsidRDefault="00794836" w:rsidP="0018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FB43D5" w:rsidRPr="00356084" w14:paraId="213E8E1B" w14:textId="77777777" w:rsidTr="00174C78">
        <w:trPr>
          <w:trHeight w:val="346"/>
          <w:tblHeader/>
        </w:trPr>
        <w:tc>
          <w:tcPr>
            <w:tcW w:w="3709" w:type="dxa"/>
          </w:tcPr>
          <w:p w14:paraId="44D04830" w14:textId="77777777" w:rsid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0E43290D" w14:textId="056E2E7C" w:rsidR="00FB43D5" w:rsidRPr="00356084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6" w:type="dxa"/>
            <w:gridSpan w:val="4"/>
          </w:tcPr>
          <w:p w14:paraId="418A8C1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B2D73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19BA759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3D5" w:rsidRPr="00356084" w14:paraId="1DBD63B3" w14:textId="77777777" w:rsidTr="00174C78">
        <w:trPr>
          <w:trHeight w:val="346"/>
          <w:tblHeader/>
        </w:trPr>
        <w:tc>
          <w:tcPr>
            <w:tcW w:w="3709" w:type="dxa"/>
          </w:tcPr>
          <w:p w14:paraId="77DE70A1" w14:textId="374CE3F7" w:rsidR="00FB43D5" w:rsidRPr="00356084" w:rsidRDefault="00A02B7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5" w:type="dxa"/>
          </w:tcPr>
          <w:p w14:paraId="2B93D3F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gridSpan w:val="2"/>
          </w:tcPr>
          <w:p w14:paraId="6138625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2227E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7861C9D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8A3AA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3F87C2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EBE833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B43D5" w:rsidRPr="00356084" w14:paraId="4A696912" w14:textId="77777777" w:rsidTr="00174C78">
        <w:trPr>
          <w:trHeight w:val="346"/>
          <w:tblHeader/>
        </w:trPr>
        <w:tc>
          <w:tcPr>
            <w:tcW w:w="3709" w:type="dxa"/>
          </w:tcPr>
          <w:p w14:paraId="05A687D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60B63DB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3D5" w:rsidRPr="00356084" w14:paraId="03C6A727" w14:textId="77777777" w:rsidTr="00174C78">
        <w:trPr>
          <w:trHeight w:val="346"/>
        </w:trPr>
        <w:tc>
          <w:tcPr>
            <w:tcW w:w="3709" w:type="dxa"/>
          </w:tcPr>
          <w:p w14:paraId="48F0B31A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5513C4E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276F28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842AF2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1467F7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8944A8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BFBD82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17A082C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4A4" w:rsidRPr="00373D13" w14:paraId="64283797" w14:textId="77777777" w:rsidTr="00174C78">
        <w:trPr>
          <w:trHeight w:val="346"/>
        </w:trPr>
        <w:tc>
          <w:tcPr>
            <w:tcW w:w="3709" w:type="dxa"/>
          </w:tcPr>
          <w:p w14:paraId="77072AE0" w14:textId="77777777" w:rsidR="007C24A4" w:rsidRPr="00712C1C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6904DDEA" w14:textId="02B9718A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63" w:type="dxa"/>
            <w:gridSpan w:val="2"/>
          </w:tcPr>
          <w:p w14:paraId="7AC254AA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C36E4DD" w14:textId="439A806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60" w:type="dxa"/>
          </w:tcPr>
          <w:p w14:paraId="30F6A35D" w14:textId="77777777" w:rsidR="007C24A4" w:rsidRPr="00FE0E0B" w:rsidRDefault="007C24A4" w:rsidP="007C24A4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0E5FFA7" w14:textId="193CB8B3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9" w:type="dxa"/>
          </w:tcPr>
          <w:p w14:paraId="128D6D7B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6ADC9EC" w14:textId="4698E1DC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7C24A4" w:rsidRPr="00373D13" w14:paraId="33F9A5C3" w14:textId="77777777" w:rsidTr="00174C78">
        <w:trPr>
          <w:trHeight w:val="346"/>
        </w:trPr>
        <w:tc>
          <w:tcPr>
            <w:tcW w:w="3709" w:type="dxa"/>
          </w:tcPr>
          <w:p w14:paraId="75E97DB5" w14:textId="77777777" w:rsidR="007C24A4" w:rsidRPr="00712C1C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19889180" w14:textId="721D7D13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742A202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24DFDA5" w14:textId="6B02FCEE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0" w:type="dxa"/>
          </w:tcPr>
          <w:p w14:paraId="45087164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FF2E9FC" w14:textId="6CAE2D5F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5074E86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45C4CC4" w14:textId="79B68FDA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7C24A4" w:rsidRPr="00C1545E" w14:paraId="2DF4260C" w14:textId="77777777" w:rsidTr="00174C78">
        <w:trPr>
          <w:trHeight w:val="346"/>
        </w:trPr>
        <w:tc>
          <w:tcPr>
            <w:tcW w:w="3709" w:type="dxa"/>
          </w:tcPr>
          <w:p w14:paraId="0B590A47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71EBF080" w14:textId="6BB98D9D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63" w:type="dxa"/>
            <w:gridSpan w:val="2"/>
          </w:tcPr>
          <w:p w14:paraId="03764CE0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6FCFEA" w14:textId="23037166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60" w:type="dxa"/>
          </w:tcPr>
          <w:p w14:paraId="18883A19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298EC0" w14:textId="56221FEF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39" w:type="dxa"/>
          </w:tcPr>
          <w:p w14:paraId="7E562207" w14:textId="7777777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647548" w14:textId="284D1DF7" w:rsidR="007C24A4" w:rsidRPr="00FE0E0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545E"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</w:tr>
      <w:tr w:rsidR="00FB43D5" w:rsidRPr="00180FD5" w14:paraId="2785FBD8" w14:textId="77777777" w:rsidTr="00174C78">
        <w:trPr>
          <w:trHeight w:val="346"/>
        </w:trPr>
        <w:tc>
          <w:tcPr>
            <w:tcW w:w="3709" w:type="dxa"/>
          </w:tcPr>
          <w:p w14:paraId="0A645A80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46F0A68F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  <w:gridSpan w:val="2"/>
          </w:tcPr>
          <w:p w14:paraId="19328F6C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</w:tcPr>
          <w:p w14:paraId="43B4E30C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0D7721C6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2E575750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67BD5C3F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6688C1F7" w14:textId="77777777" w:rsidR="00FB43D5" w:rsidRPr="00180FD5" w:rsidRDefault="00FB43D5" w:rsidP="0018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B43D5" w:rsidRPr="00356084" w14:paraId="1CAEF20D" w14:textId="77777777" w:rsidTr="00174C78">
        <w:trPr>
          <w:trHeight w:val="346"/>
        </w:trPr>
        <w:tc>
          <w:tcPr>
            <w:tcW w:w="3709" w:type="dxa"/>
          </w:tcPr>
          <w:p w14:paraId="5A1B6283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79F1B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DF483E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874EB2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6E979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B9E322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4B451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3DA5CCC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4A4" w:rsidRPr="008167F4" w14:paraId="0B97BFAB" w14:textId="77777777" w:rsidTr="00174C78">
        <w:trPr>
          <w:trHeight w:val="346"/>
        </w:trPr>
        <w:tc>
          <w:tcPr>
            <w:tcW w:w="3709" w:type="dxa"/>
          </w:tcPr>
          <w:p w14:paraId="7E888FD2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580266D8" w14:textId="06A3561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F305A89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0E3374" w14:textId="77777777" w:rsidR="007C24A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4D8C262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A5E9E4" w14:textId="4457A61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9" w:type="dxa"/>
          </w:tcPr>
          <w:p w14:paraId="2A0AA3D3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53BA0E1" w14:textId="325F1AA2" w:rsidR="007C24A4" w:rsidRPr="008167F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C24A4" w:rsidRPr="008167F4" w14:paraId="7752ACC4" w14:textId="77777777" w:rsidTr="00174C78">
        <w:trPr>
          <w:trHeight w:val="346"/>
        </w:trPr>
        <w:tc>
          <w:tcPr>
            <w:tcW w:w="3709" w:type="dxa"/>
          </w:tcPr>
          <w:p w14:paraId="57A0B433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4B2DE164" w14:textId="432A52AC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2CA381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D894E19" w14:textId="77777777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78604CC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B72FFA4" w14:textId="718B9A5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69,988</w:t>
            </w:r>
          </w:p>
        </w:tc>
        <w:tc>
          <w:tcPr>
            <w:tcW w:w="239" w:type="dxa"/>
          </w:tcPr>
          <w:p w14:paraId="35C62865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E08813D" w14:textId="210B26F4" w:rsidR="007C24A4" w:rsidRPr="008167F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85,890</w:t>
            </w:r>
          </w:p>
        </w:tc>
      </w:tr>
      <w:tr w:rsidR="007C24A4" w:rsidRPr="00356084" w14:paraId="4D654286" w14:textId="77777777" w:rsidTr="00174C78">
        <w:trPr>
          <w:trHeight w:val="346"/>
        </w:trPr>
        <w:tc>
          <w:tcPr>
            <w:tcW w:w="3709" w:type="dxa"/>
          </w:tcPr>
          <w:p w14:paraId="39BAD077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49B271AB" w14:textId="77777777" w:rsidR="007C24A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DC4969" w14:textId="5DBF7726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3F9155C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5B570EB" w14:textId="77777777" w:rsidR="007C24A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B9C303" w14:textId="77777777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D7B032F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3AD0195" w14:textId="77777777" w:rsidR="007C24A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360BA7" w14:textId="6F225BE9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3,444</w:t>
            </w:r>
          </w:p>
        </w:tc>
        <w:tc>
          <w:tcPr>
            <w:tcW w:w="239" w:type="dxa"/>
          </w:tcPr>
          <w:p w14:paraId="4B69B685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D2EB8C" w14:textId="77777777" w:rsidR="007C24A4" w:rsidRDefault="007C24A4" w:rsidP="007C24A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81D8C1" w14:textId="03A32B4F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</w:tr>
      <w:tr w:rsidR="007C24A4" w:rsidRPr="00356084" w14:paraId="15350DB1" w14:textId="77777777" w:rsidTr="00174C78">
        <w:trPr>
          <w:trHeight w:val="346"/>
        </w:trPr>
        <w:tc>
          <w:tcPr>
            <w:tcW w:w="3709" w:type="dxa"/>
          </w:tcPr>
          <w:p w14:paraId="40B5E36D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CE290C9" w14:textId="154AD854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D92DBC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BC6069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DCB7131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0C21E7E" w14:textId="142CEEFC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239" w:type="dxa"/>
          </w:tcPr>
          <w:p w14:paraId="6218C2BB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F35C9E" w14:textId="00E1F7AB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7C24A4" w:rsidRPr="00180FD5" w14:paraId="6F1C8149" w14:textId="77777777" w:rsidTr="00174C78">
        <w:trPr>
          <w:trHeight w:val="346"/>
        </w:trPr>
        <w:tc>
          <w:tcPr>
            <w:tcW w:w="3709" w:type="dxa"/>
          </w:tcPr>
          <w:p w14:paraId="6DB0B083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5" w:type="dxa"/>
          </w:tcPr>
          <w:p w14:paraId="2E7089C7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  <w:gridSpan w:val="2"/>
          </w:tcPr>
          <w:p w14:paraId="2E625842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</w:tcPr>
          <w:p w14:paraId="0DE0A1F7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7DB226DE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689FDF2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66E00AF2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3C10E48B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24A4" w:rsidRPr="00356084" w14:paraId="7E298A77" w14:textId="77777777" w:rsidTr="00174C78">
        <w:trPr>
          <w:trHeight w:val="346"/>
        </w:trPr>
        <w:tc>
          <w:tcPr>
            <w:tcW w:w="3709" w:type="dxa"/>
          </w:tcPr>
          <w:p w14:paraId="5A25F74E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7D8D4F70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2D6F4E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713C14D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EB8922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5F88EE1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8E2A0E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7F0062B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4A4" w:rsidRPr="00941748" w14:paraId="1604B036" w14:textId="77777777" w:rsidTr="00174C78">
        <w:trPr>
          <w:trHeight w:val="346"/>
        </w:trPr>
        <w:tc>
          <w:tcPr>
            <w:tcW w:w="3709" w:type="dxa"/>
          </w:tcPr>
          <w:p w14:paraId="1AB1F82F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388AEDC7" w14:textId="23D44FAC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192,069</w:t>
            </w:r>
          </w:p>
        </w:tc>
        <w:tc>
          <w:tcPr>
            <w:tcW w:w="263" w:type="dxa"/>
            <w:gridSpan w:val="2"/>
          </w:tcPr>
          <w:p w14:paraId="44D0C8CE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8B454B0" w14:textId="2BBE5267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175,232</w:t>
            </w:r>
          </w:p>
        </w:tc>
        <w:tc>
          <w:tcPr>
            <w:tcW w:w="260" w:type="dxa"/>
          </w:tcPr>
          <w:p w14:paraId="5921B336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CE4FF32" w14:textId="7035F634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192,069</w:t>
            </w:r>
          </w:p>
        </w:tc>
        <w:tc>
          <w:tcPr>
            <w:tcW w:w="239" w:type="dxa"/>
          </w:tcPr>
          <w:p w14:paraId="781F2689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E163BE5" w14:textId="561F3A22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175,232</w:t>
            </w:r>
          </w:p>
        </w:tc>
      </w:tr>
      <w:tr w:rsidR="007C24A4" w:rsidRPr="00286F97" w14:paraId="7DA11E5E" w14:textId="77777777" w:rsidTr="00174C78">
        <w:trPr>
          <w:trHeight w:val="346"/>
        </w:trPr>
        <w:tc>
          <w:tcPr>
            <w:tcW w:w="3709" w:type="dxa"/>
          </w:tcPr>
          <w:p w14:paraId="0528E836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D610A54" w14:textId="23014012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23,191</w:t>
            </w:r>
          </w:p>
        </w:tc>
        <w:tc>
          <w:tcPr>
            <w:tcW w:w="263" w:type="dxa"/>
            <w:gridSpan w:val="2"/>
          </w:tcPr>
          <w:p w14:paraId="5ED60085" w14:textId="77777777" w:rsidR="007C24A4" w:rsidRPr="00286F97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2DEDD82" w14:textId="2E3324D7" w:rsidR="007C24A4" w:rsidRPr="00126EBB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17,222</w:t>
            </w:r>
          </w:p>
        </w:tc>
        <w:tc>
          <w:tcPr>
            <w:tcW w:w="260" w:type="dxa"/>
          </w:tcPr>
          <w:p w14:paraId="4AE4B358" w14:textId="77777777" w:rsidR="007C24A4" w:rsidRPr="00286F97" w:rsidRDefault="007C24A4" w:rsidP="007C24A4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C11F1F" w14:textId="6133104A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23,190</w:t>
            </w:r>
          </w:p>
        </w:tc>
        <w:tc>
          <w:tcPr>
            <w:tcW w:w="239" w:type="dxa"/>
          </w:tcPr>
          <w:p w14:paraId="05D3AE2C" w14:textId="77777777" w:rsidR="007C24A4" w:rsidRPr="00286F97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4CD9385" w14:textId="6078BE3B" w:rsidR="007C24A4" w:rsidRPr="00286F97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17,222</w:t>
            </w:r>
          </w:p>
        </w:tc>
      </w:tr>
      <w:tr w:rsidR="007C24A4" w:rsidRPr="00180FD5" w14:paraId="5BA17851" w14:textId="77777777" w:rsidTr="00174C78">
        <w:trPr>
          <w:trHeight w:val="346"/>
        </w:trPr>
        <w:tc>
          <w:tcPr>
            <w:tcW w:w="3709" w:type="dxa"/>
          </w:tcPr>
          <w:p w14:paraId="55C522DA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5" w:type="dxa"/>
          </w:tcPr>
          <w:p w14:paraId="06D6E69B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  <w:gridSpan w:val="2"/>
          </w:tcPr>
          <w:p w14:paraId="7D5980E0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</w:tcPr>
          <w:p w14:paraId="6DB216E5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64254367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0497BC22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4C19258A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7BC1FA04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24A4" w:rsidRPr="00356084" w14:paraId="289F4A83" w14:textId="77777777" w:rsidTr="00174C78">
        <w:trPr>
          <w:trHeight w:val="346"/>
        </w:trPr>
        <w:tc>
          <w:tcPr>
            <w:tcW w:w="3709" w:type="dxa"/>
          </w:tcPr>
          <w:p w14:paraId="073E1C2F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74CBDABD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B93702F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24387B9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3BABD71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026DFE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429039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A3CA93" w14:textId="77777777" w:rsidR="007C24A4" w:rsidRPr="00356084" w:rsidRDefault="007C24A4" w:rsidP="007C24A4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4A4" w:rsidRPr="00356084" w14:paraId="1CE3B058" w14:textId="77777777" w:rsidTr="00174C78">
        <w:trPr>
          <w:trHeight w:val="346"/>
        </w:trPr>
        <w:tc>
          <w:tcPr>
            <w:tcW w:w="3709" w:type="dxa"/>
          </w:tcPr>
          <w:p w14:paraId="01FA46A8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79753DF2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1D65F7C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19D81D" w14:textId="77777777" w:rsidR="007C24A4" w:rsidRPr="00356084" w:rsidRDefault="007C24A4" w:rsidP="007C24A4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2848FA0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86C4B7" w14:textId="77777777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358748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B93B716" w14:textId="77777777" w:rsidR="007C24A4" w:rsidRPr="00356084" w:rsidRDefault="007C24A4" w:rsidP="007C24A4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4A4" w:rsidRPr="00941748" w14:paraId="161D76B0" w14:textId="77777777" w:rsidTr="00174C78">
        <w:trPr>
          <w:trHeight w:val="346"/>
        </w:trPr>
        <w:tc>
          <w:tcPr>
            <w:tcW w:w="3709" w:type="dxa"/>
          </w:tcPr>
          <w:p w14:paraId="65F0E26E" w14:textId="2097DB81" w:rsidR="007C24A4" w:rsidRPr="00CE352F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0F7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652B7438" w14:textId="0203AA11" w:rsidR="007C24A4" w:rsidRPr="002257A6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167584" w14:textId="77777777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BA71562" w14:textId="78F5957C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35D1">
              <w:rPr>
                <w:rFonts w:ascii="Angsana New" w:hAnsi="Angsana New"/>
                <w:sz w:val="30"/>
                <w:szCs w:val="30"/>
              </w:rPr>
              <w:t>1,855</w:t>
            </w:r>
          </w:p>
        </w:tc>
        <w:tc>
          <w:tcPr>
            <w:tcW w:w="260" w:type="dxa"/>
            <w:shd w:val="clear" w:color="auto" w:fill="auto"/>
          </w:tcPr>
          <w:p w14:paraId="43EC0E91" w14:textId="77777777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1F7B2D5" w14:textId="7F04DA32" w:rsidR="007C24A4" w:rsidRPr="002257A6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39" w:type="dxa"/>
          </w:tcPr>
          <w:p w14:paraId="26946D46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730CC61" w14:textId="1679ADC9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35D1">
              <w:rPr>
                <w:rFonts w:ascii="Angsana New" w:hAnsi="Angsana New"/>
                <w:sz w:val="30"/>
                <w:szCs w:val="30"/>
              </w:rPr>
              <w:t>1,855</w:t>
            </w:r>
          </w:p>
        </w:tc>
      </w:tr>
      <w:tr w:rsidR="007C24A4" w:rsidRPr="00941748" w14:paraId="0D446C9B" w14:textId="77777777" w:rsidTr="00AB2E44">
        <w:trPr>
          <w:trHeight w:val="346"/>
        </w:trPr>
        <w:tc>
          <w:tcPr>
            <w:tcW w:w="3709" w:type="dxa"/>
          </w:tcPr>
          <w:p w14:paraId="035F026D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6EECC3D2" w14:textId="619FF224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C214049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72ABE0B2" w14:textId="4EA5B20A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60" w:type="dxa"/>
            <w:shd w:val="clear" w:color="auto" w:fill="auto"/>
          </w:tcPr>
          <w:p w14:paraId="46D80500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844A00C" w14:textId="78339EE8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39" w:type="dxa"/>
          </w:tcPr>
          <w:p w14:paraId="2BBCDE67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07ACDA6E" w14:textId="04388B41" w:rsidR="007C24A4" w:rsidRPr="00941748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7C24A4" w14:paraId="551A6B33" w14:textId="77777777" w:rsidTr="00AB2E44">
        <w:trPr>
          <w:trHeight w:val="346"/>
        </w:trPr>
        <w:tc>
          <w:tcPr>
            <w:tcW w:w="3709" w:type="dxa"/>
          </w:tcPr>
          <w:p w14:paraId="15072418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4E005F85" w14:textId="5019301D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F5D50FF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39F9451E" w14:textId="27AAA5E0" w:rsidR="007C24A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2ADD5AC1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08EF6333" w14:textId="6F64161A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62BD6122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6444BBE" w14:textId="114B1683" w:rsidR="007C24A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2E1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C24A4" w:rsidRPr="00180FD5" w14:paraId="4E8B8AE6" w14:textId="77777777" w:rsidTr="00AB2E44">
        <w:trPr>
          <w:trHeight w:val="346"/>
        </w:trPr>
        <w:tc>
          <w:tcPr>
            <w:tcW w:w="3709" w:type="dxa"/>
          </w:tcPr>
          <w:p w14:paraId="6822F78F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5" w:type="dxa"/>
          </w:tcPr>
          <w:p w14:paraId="208006C3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14:paraId="6A902A33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7AFCBAE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6E25B44A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782722B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262BC0E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40D53629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24A4" w:rsidRPr="00180FD5" w14:paraId="7A83E8FA" w14:textId="77777777" w:rsidTr="00AB2E44">
        <w:trPr>
          <w:trHeight w:val="346"/>
        </w:trPr>
        <w:tc>
          <w:tcPr>
            <w:tcW w:w="3709" w:type="dxa"/>
          </w:tcPr>
          <w:p w14:paraId="7169C59C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5" w:type="dxa"/>
          </w:tcPr>
          <w:p w14:paraId="01CEF553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</w:tcPr>
          <w:p w14:paraId="7BA62A2B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0ACBC98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6DCBDF45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414141EB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F8AA4EA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4E5AF54" w14:textId="77777777" w:rsidR="007C24A4" w:rsidRPr="00180F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24A4" w:rsidRPr="005E426A" w14:paraId="4E640FA1" w14:textId="77777777" w:rsidTr="00174C78">
        <w:trPr>
          <w:trHeight w:val="346"/>
        </w:trPr>
        <w:tc>
          <w:tcPr>
            <w:tcW w:w="3709" w:type="dxa"/>
          </w:tcPr>
          <w:p w14:paraId="7F776486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22585B06" w14:textId="77777777" w:rsidR="007C24A4" w:rsidRPr="00F844A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A8AFDA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0C6EFA4B" w14:textId="77777777" w:rsidR="007C24A4" w:rsidRPr="005E426A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884B649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651DA59" w14:textId="77777777" w:rsidR="007C24A4" w:rsidRPr="009C08A9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325B46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FE48F8F" w14:textId="77777777" w:rsidR="007C24A4" w:rsidRPr="005E426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4A4" w:rsidRPr="00373D13" w14:paraId="5CADA7A0" w14:textId="77777777" w:rsidTr="00413BEB">
        <w:trPr>
          <w:trHeight w:val="346"/>
        </w:trPr>
        <w:tc>
          <w:tcPr>
            <w:tcW w:w="3709" w:type="dxa"/>
          </w:tcPr>
          <w:p w14:paraId="6FB8738B" w14:textId="77777777" w:rsidR="007C24A4" w:rsidRPr="00782197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12359675" w14:textId="74A68C64" w:rsidR="007C24A4" w:rsidRPr="00F844A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752,090</w:t>
            </w:r>
          </w:p>
        </w:tc>
        <w:tc>
          <w:tcPr>
            <w:tcW w:w="243" w:type="dxa"/>
          </w:tcPr>
          <w:p w14:paraId="2CD9BCD4" w14:textId="77777777" w:rsidR="007C24A4" w:rsidRPr="00AF2D33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82DDEF1" w14:textId="0CD37921" w:rsidR="007C24A4" w:rsidRPr="00511C7A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703,613</w:t>
            </w:r>
          </w:p>
        </w:tc>
        <w:tc>
          <w:tcPr>
            <w:tcW w:w="260" w:type="dxa"/>
          </w:tcPr>
          <w:p w14:paraId="52CE99CB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EEDD35" w14:textId="5C804E34" w:rsidR="007C24A4" w:rsidRPr="00511C7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745,434</w:t>
            </w:r>
          </w:p>
        </w:tc>
        <w:tc>
          <w:tcPr>
            <w:tcW w:w="239" w:type="dxa"/>
          </w:tcPr>
          <w:p w14:paraId="18A919A4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A4964D2" w14:textId="091D07A3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681,158</w:t>
            </w:r>
          </w:p>
        </w:tc>
      </w:tr>
      <w:tr w:rsidR="007C24A4" w:rsidRPr="00373D13" w14:paraId="4E5AB9CC" w14:textId="77777777" w:rsidTr="00413BEB">
        <w:trPr>
          <w:trHeight w:val="346"/>
        </w:trPr>
        <w:tc>
          <w:tcPr>
            <w:tcW w:w="3709" w:type="dxa"/>
          </w:tcPr>
          <w:p w14:paraId="0D048F14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2F19F9A" w14:textId="3464C98C" w:rsidR="007C24A4" w:rsidRPr="00F844A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8,716</w:t>
            </w:r>
          </w:p>
        </w:tc>
        <w:tc>
          <w:tcPr>
            <w:tcW w:w="243" w:type="dxa"/>
          </w:tcPr>
          <w:p w14:paraId="0A84864E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9210A06" w14:textId="0B783578" w:rsidR="007C24A4" w:rsidRPr="00511C7A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14,022</w:t>
            </w:r>
          </w:p>
        </w:tc>
        <w:tc>
          <w:tcPr>
            <w:tcW w:w="260" w:type="dxa"/>
          </w:tcPr>
          <w:p w14:paraId="238A4EAE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BF930E2" w14:textId="41451B66" w:rsidR="007C24A4" w:rsidRPr="00511C7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8,607</w:t>
            </w:r>
          </w:p>
        </w:tc>
        <w:tc>
          <w:tcPr>
            <w:tcW w:w="239" w:type="dxa"/>
          </w:tcPr>
          <w:p w14:paraId="71D50AC1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50A7C99" w14:textId="4AA6E7F8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13,879</w:t>
            </w:r>
          </w:p>
        </w:tc>
      </w:tr>
      <w:tr w:rsidR="007C24A4" w:rsidRPr="00373D13" w14:paraId="77EAB03B" w14:textId="77777777" w:rsidTr="00174C78">
        <w:trPr>
          <w:trHeight w:val="346"/>
        </w:trPr>
        <w:tc>
          <w:tcPr>
            <w:tcW w:w="3709" w:type="dxa"/>
          </w:tcPr>
          <w:p w14:paraId="609FD181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6E351C86" w14:textId="1994C505" w:rsidR="007C24A4" w:rsidRPr="00E75191" w:rsidRDefault="007C24A4" w:rsidP="007C24A4">
            <w:pPr>
              <w:tabs>
                <w:tab w:val="clear" w:pos="907"/>
                <w:tab w:val="left" w:pos="52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69438A5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7F4DBE12" w14:textId="2E47B889" w:rsidR="007C24A4" w:rsidRPr="00511C7A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0" w:type="dxa"/>
          </w:tcPr>
          <w:p w14:paraId="6481B837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F850399" w14:textId="1338F139" w:rsidR="007C24A4" w:rsidRPr="00511C7A" w:rsidRDefault="007C24A4" w:rsidP="007C24A4">
            <w:pPr>
              <w:tabs>
                <w:tab w:val="clear" w:pos="907"/>
                <w:tab w:val="left" w:pos="520"/>
              </w:tabs>
              <w:spacing w:line="240" w:lineRule="auto"/>
              <w:ind w:right="-2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CE7FAD3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A8E15E4" w14:textId="672AD0FE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</w:tr>
      <w:tr w:rsidR="007C24A4" w:rsidRPr="00373D13" w14:paraId="4FE509D0" w14:textId="77777777" w:rsidTr="00413BEB">
        <w:trPr>
          <w:trHeight w:val="346"/>
        </w:trPr>
        <w:tc>
          <w:tcPr>
            <w:tcW w:w="3709" w:type="dxa"/>
          </w:tcPr>
          <w:p w14:paraId="0177B090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67BD31CB" w14:textId="7B571D64" w:rsidR="007C24A4" w:rsidRPr="00356084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780,916</w:t>
            </w:r>
          </w:p>
        </w:tc>
        <w:tc>
          <w:tcPr>
            <w:tcW w:w="243" w:type="dxa"/>
          </w:tcPr>
          <w:p w14:paraId="602C1C66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74A70B0" w14:textId="1785763C" w:rsidR="007C24A4" w:rsidRPr="00511C7A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761,248</w:t>
            </w:r>
          </w:p>
        </w:tc>
        <w:tc>
          <w:tcPr>
            <w:tcW w:w="260" w:type="dxa"/>
          </w:tcPr>
          <w:p w14:paraId="1DD1DE8A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7531C5E" w14:textId="0A8AD108" w:rsidR="007C24A4" w:rsidRPr="00511C7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760,591</w:t>
            </w:r>
          </w:p>
        </w:tc>
        <w:tc>
          <w:tcPr>
            <w:tcW w:w="239" w:type="dxa"/>
          </w:tcPr>
          <w:p w14:paraId="6A73F985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E384612" w14:textId="4F3F08BA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722,713</w:t>
            </w:r>
          </w:p>
        </w:tc>
      </w:tr>
      <w:tr w:rsidR="007C24A4" w:rsidRPr="00373D13" w14:paraId="3CBC9DC6" w14:textId="77777777" w:rsidTr="0058194E">
        <w:trPr>
          <w:trHeight w:val="346"/>
        </w:trPr>
        <w:tc>
          <w:tcPr>
            <w:tcW w:w="3709" w:type="dxa"/>
          </w:tcPr>
          <w:p w14:paraId="20B65259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0D81D562" w14:textId="580F7798" w:rsidR="007C24A4" w:rsidRPr="002257A6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98,061</w:t>
            </w:r>
          </w:p>
        </w:tc>
        <w:tc>
          <w:tcPr>
            <w:tcW w:w="243" w:type="dxa"/>
          </w:tcPr>
          <w:p w14:paraId="48E3DB28" w14:textId="77777777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</w:tcPr>
          <w:p w14:paraId="685B5D1A" w14:textId="37ACD97E" w:rsidR="007C24A4" w:rsidRPr="002257A6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98,947</w:t>
            </w:r>
          </w:p>
        </w:tc>
        <w:tc>
          <w:tcPr>
            <w:tcW w:w="260" w:type="dxa"/>
          </w:tcPr>
          <w:p w14:paraId="140FAAE7" w14:textId="77777777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381C2E72" w14:textId="0A81D1AA" w:rsidR="007C24A4" w:rsidRPr="002257A6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98,061</w:t>
            </w:r>
          </w:p>
        </w:tc>
        <w:tc>
          <w:tcPr>
            <w:tcW w:w="239" w:type="dxa"/>
          </w:tcPr>
          <w:p w14:paraId="2C2E8CAE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0D7AAB5" w14:textId="3C16BE16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98,947</w:t>
            </w:r>
          </w:p>
        </w:tc>
      </w:tr>
      <w:tr w:rsidR="007C24A4" w:rsidRPr="00373D13" w14:paraId="3F7848AE" w14:textId="77777777" w:rsidTr="0058194E">
        <w:trPr>
          <w:trHeight w:val="346"/>
        </w:trPr>
        <w:tc>
          <w:tcPr>
            <w:tcW w:w="3709" w:type="dxa"/>
          </w:tcPr>
          <w:p w14:paraId="2AFD7B5D" w14:textId="77777777" w:rsidR="007C24A4" w:rsidRPr="00356084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59726EBB" w14:textId="646BDC35" w:rsidR="007C24A4" w:rsidRPr="002257A6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88,318</w:t>
            </w:r>
          </w:p>
        </w:tc>
        <w:tc>
          <w:tcPr>
            <w:tcW w:w="243" w:type="dxa"/>
          </w:tcPr>
          <w:p w14:paraId="160EF4DF" w14:textId="77777777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6D4C8EE" w14:textId="66D417A2" w:rsidR="007C24A4" w:rsidRPr="002257A6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4289">
              <w:rPr>
                <w:rFonts w:ascii="Angsana New" w:hAnsi="Angsana New"/>
                <w:sz w:val="30"/>
                <w:szCs w:val="30"/>
              </w:rPr>
              <w:t>77,581</w:t>
            </w:r>
          </w:p>
        </w:tc>
        <w:tc>
          <w:tcPr>
            <w:tcW w:w="260" w:type="dxa"/>
          </w:tcPr>
          <w:p w14:paraId="3C2D3BF6" w14:textId="77777777" w:rsidR="007C24A4" w:rsidRPr="002257A6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621C9E" w14:textId="31550B40" w:rsidR="007C24A4" w:rsidRPr="002257A6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88,243</w:t>
            </w:r>
          </w:p>
        </w:tc>
        <w:tc>
          <w:tcPr>
            <w:tcW w:w="239" w:type="dxa"/>
          </w:tcPr>
          <w:p w14:paraId="04F0A17C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E6FBB7C" w14:textId="0FA0BC71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77,581</w:t>
            </w:r>
          </w:p>
        </w:tc>
      </w:tr>
      <w:tr w:rsidR="007C24A4" w:rsidRPr="00550929" w14:paraId="54049D23" w14:textId="77777777" w:rsidTr="00413BEB">
        <w:trPr>
          <w:trHeight w:val="346"/>
        </w:trPr>
        <w:tc>
          <w:tcPr>
            <w:tcW w:w="3709" w:type="dxa"/>
          </w:tcPr>
          <w:p w14:paraId="048923BD" w14:textId="77777777" w:rsidR="007C24A4" w:rsidRPr="00FB43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1C2CCC0D" w14:textId="4E5CCE36" w:rsidR="007C24A4" w:rsidRPr="00FB43D5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31,26</w:t>
            </w:r>
            <w:r w:rsidR="004550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D9CBFA6" w14:textId="77777777" w:rsidR="007C24A4" w:rsidRPr="00FB43D5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171349A" w14:textId="7990D12B" w:rsidR="007C24A4" w:rsidRPr="00511C7A" w:rsidRDefault="007C24A4" w:rsidP="007C24A4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26,292</w:t>
            </w:r>
          </w:p>
        </w:tc>
        <w:tc>
          <w:tcPr>
            <w:tcW w:w="260" w:type="dxa"/>
          </w:tcPr>
          <w:p w14:paraId="6EFB9DA2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DB37B4" w14:textId="4A0C29D5" w:rsidR="007C24A4" w:rsidRPr="00511C7A" w:rsidRDefault="007C24A4" w:rsidP="007C24A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30,64</w:t>
            </w:r>
            <w:r w:rsidR="004550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05F4D055" w14:textId="77777777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BE8FB7D" w14:textId="10B98E28" w:rsidR="007C24A4" w:rsidRPr="00511C7A" w:rsidRDefault="007C24A4" w:rsidP="007C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938F4">
              <w:rPr>
                <w:rFonts w:ascii="Angsana New" w:hAnsi="Angsana New"/>
                <w:sz w:val="30"/>
                <w:szCs w:val="30"/>
              </w:rPr>
              <w:t>26,125</w:t>
            </w:r>
          </w:p>
        </w:tc>
      </w:tr>
    </w:tbl>
    <w:p w14:paraId="77982E60" w14:textId="3CD35C68" w:rsidR="00DA5296" w:rsidRPr="00A66A20" w:rsidRDefault="00DA5296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518B88" w14:textId="5EFA48CE" w:rsidR="00600B8C" w:rsidRPr="00D36B78" w:rsidRDefault="00600B8C" w:rsidP="00046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วันที่ </w:t>
      </w:r>
      <w:r w:rsidR="00D67340">
        <w:rPr>
          <w:rFonts w:ascii="Angsana New" w:hAnsi="Angsana New"/>
          <w:sz w:val="30"/>
          <w:szCs w:val="30"/>
        </w:rPr>
        <w:t xml:space="preserve">31 </w:t>
      </w:r>
      <w:r w:rsidR="00D67340">
        <w:rPr>
          <w:rFonts w:ascii="Angsana New" w:hAnsi="Angsana New" w:hint="cs"/>
          <w:sz w:val="30"/>
          <w:szCs w:val="30"/>
          <w:cs/>
        </w:rPr>
        <w:t>ธันวาคม</w:t>
      </w:r>
      <w:r w:rsidR="00D67340" w:rsidRPr="00D36B78">
        <w:rPr>
          <w:rFonts w:ascii="Angsana New" w:hAnsi="Angsana New"/>
          <w:sz w:val="30"/>
          <w:szCs w:val="30"/>
          <w:cs/>
        </w:rPr>
        <w:t xml:space="preserve"> </w:t>
      </w:r>
      <w:r w:rsidR="0004693D">
        <w:rPr>
          <w:rFonts w:ascii="Angsana New" w:hAnsi="Angsana New"/>
          <w:sz w:val="30"/>
          <w:szCs w:val="30"/>
        </w:rPr>
        <w:t>2564</w:t>
      </w:r>
      <w:r w:rsidR="0004693D" w:rsidRPr="00D36B78">
        <w:rPr>
          <w:rFonts w:ascii="Angsana New" w:hAnsi="Angsana New"/>
          <w:sz w:val="30"/>
          <w:szCs w:val="30"/>
        </w:rPr>
        <w:t xml:space="preserve"> 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04693D" w:rsidRPr="00D36B78">
        <w:rPr>
          <w:rFonts w:ascii="Angsana New" w:hAnsi="Angsana New"/>
          <w:sz w:val="30"/>
          <w:szCs w:val="30"/>
        </w:rPr>
        <w:t>30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4693D">
        <w:rPr>
          <w:rFonts w:ascii="Angsana New" w:hAnsi="Angsana New"/>
          <w:sz w:val="30"/>
          <w:szCs w:val="30"/>
        </w:rPr>
        <w:t>256</w:t>
      </w:r>
      <w:r w:rsidR="00D67340">
        <w:rPr>
          <w:rFonts w:ascii="Angsana New" w:hAnsi="Angsana New"/>
          <w:sz w:val="30"/>
          <w:szCs w:val="30"/>
        </w:rPr>
        <w:t>4</w:t>
      </w:r>
      <w:r w:rsidR="0004693D" w:rsidRPr="00D36B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4629515" w14:textId="77777777" w:rsidR="001D2534" w:rsidRPr="00A66A20" w:rsidRDefault="001D2534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73"/>
        <w:gridCol w:w="271"/>
        <w:gridCol w:w="1262"/>
        <w:gridCol w:w="271"/>
        <w:gridCol w:w="1168"/>
        <w:gridCol w:w="271"/>
        <w:gridCol w:w="1250"/>
      </w:tblGrid>
      <w:tr w:rsidR="00600B8C" w:rsidRPr="00A66A20" w14:paraId="4B7F6DA0" w14:textId="77777777" w:rsidTr="00265C2B">
        <w:trPr>
          <w:trHeight w:val="346"/>
          <w:tblHeader/>
        </w:trPr>
        <w:tc>
          <w:tcPr>
            <w:tcW w:w="1973" w:type="pct"/>
          </w:tcPr>
          <w:p w14:paraId="74FE14B4" w14:textId="04641F21" w:rsidR="00600B8C" w:rsidRPr="00A66A20" w:rsidRDefault="00600B8C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526D2192" w14:textId="77777777" w:rsidR="00600B8C" w:rsidRPr="00A66A20" w:rsidRDefault="00600B8C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3FADB255" w14:textId="77777777" w:rsidR="00600B8C" w:rsidRPr="00A66A20" w:rsidRDefault="00600B8C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059F4DFC" w14:textId="77777777" w:rsidR="00600B8C" w:rsidRPr="00A66A20" w:rsidRDefault="00600B8C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A20" w:rsidRPr="00A66A20" w14:paraId="6038C88C" w14:textId="77777777" w:rsidTr="00265C2B">
        <w:trPr>
          <w:trHeight w:val="346"/>
          <w:tblHeader/>
        </w:trPr>
        <w:tc>
          <w:tcPr>
            <w:tcW w:w="1973" w:type="pct"/>
          </w:tcPr>
          <w:p w14:paraId="729D6BFD" w14:textId="77777777" w:rsidR="0004693D" w:rsidRPr="00A66A20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1C44B316" w14:textId="6BF12274" w:rsidR="0004693D" w:rsidRPr="00A66A20" w:rsidRDefault="00CA14D6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297154F" w14:textId="77777777" w:rsidR="0004693D" w:rsidRPr="00A66A20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91921A9" w14:textId="77777777" w:rsidR="0004693D" w:rsidRPr="00A66A20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42D1F71" w14:textId="77777777" w:rsidR="0004693D" w:rsidRPr="00A66A20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1C2418" w14:textId="65B8C116" w:rsidR="0004693D" w:rsidRPr="00A66A20" w:rsidRDefault="00453860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CA171B9" w14:textId="77777777" w:rsidR="0004693D" w:rsidRPr="00A66A20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5894D193" w14:textId="77777777" w:rsidR="0004693D" w:rsidRPr="00A66A20" w:rsidRDefault="0004693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66A20" w:rsidRPr="00A66A20" w14:paraId="07D2133A" w14:textId="77777777" w:rsidTr="00265C2B">
        <w:trPr>
          <w:trHeight w:val="346"/>
          <w:tblHeader/>
        </w:trPr>
        <w:tc>
          <w:tcPr>
            <w:tcW w:w="1973" w:type="pct"/>
          </w:tcPr>
          <w:p w14:paraId="7D727C05" w14:textId="77777777" w:rsidR="004F2C1E" w:rsidRPr="00A66A20" w:rsidRDefault="004F2C1E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2C0CD1DD" w14:textId="0A28BD41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2DBE37B" w14:textId="77777777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8B29124" w14:textId="05A8525E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4D6" w:rsidRPr="00A66A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576F969" w14:textId="77777777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4AE7C4" w14:textId="7F4A69DB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4AA3401" w14:textId="77777777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6099D01F" w14:textId="4E9C7300" w:rsidR="004F2C1E" w:rsidRPr="00A66A20" w:rsidRDefault="004F2C1E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4D6" w:rsidRPr="00A66A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029F" w:rsidRPr="00A66A20" w14:paraId="78E71242" w14:textId="77777777" w:rsidTr="00265C2B">
        <w:trPr>
          <w:trHeight w:val="346"/>
          <w:tblHeader/>
        </w:trPr>
        <w:tc>
          <w:tcPr>
            <w:tcW w:w="1973" w:type="pct"/>
          </w:tcPr>
          <w:p w14:paraId="21384302" w14:textId="77777777" w:rsidR="0006029F" w:rsidRPr="00A66A20" w:rsidRDefault="0006029F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7" w:type="pct"/>
            <w:gridSpan w:val="7"/>
          </w:tcPr>
          <w:p w14:paraId="066F5A47" w14:textId="77777777" w:rsidR="0006029F" w:rsidRPr="00A66A20" w:rsidRDefault="0006029F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6A20" w:rsidRPr="00A66A20" w14:paraId="07291592" w14:textId="77777777" w:rsidTr="00265C2B">
        <w:trPr>
          <w:trHeight w:val="346"/>
          <w:tblHeader/>
        </w:trPr>
        <w:tc>
          <w:tcPr>
            <w:tcW w:w="1973" w:type="pct"/>
          </w:tcPr>
          <w:p w14:paraId="251A08A8" w14:textId="758181F9" w:rsidR="000A2A1D" w:rsidRPr="00A66A20" w:rsidRDefault="000A2A1D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6" w:type="pct"/>
          </w:tcPr>
          <w:p w14:paraId="72CAD4CB" w14:textId="77777777" w:rsidR="000A2A1D" w:rsidRPr="00A66A20" w:rsidRDefault="000A2A1D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525FB0" w14:textId="77777777" w:rsidR="000A2A1D" w:rsidRPr="00A66A20" w:rsidRDefault="000A2A1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52DCB29" w14:textId="77777777" w:rsidR="000A2A1D" w:rsidRPr="00A66A20" w:rsidRDefault="000A2A1D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D7D722" w14:textId="77777777" w:rsidR="000A2A1D" w:rsidRPr="00A66A20" w:rsidRDefault="000A2A1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B651B48" w14:textId="77777777" w:rsidR="000A2A1D" w:rsidRPr="00A66A20" w:rsidRDefault="000A2A1D" w:rsidP="00A66A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D44A3C" w14:textId="77777777" w:rsidR="000A2A1D" w:rsidRPr="00A66A20" w:rsidRDefault="000A2A1D" w:rsidP="00A66A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</w:tcPr>
          <w:p w14:paraId="2B30B8AA" w14:textId="77777777" w:rsidR="000A2A1D" w:rsidRPr="00A66A20" w:rsidRDefault="000A2A1D" w:rsidP="00A66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C2B" w:rsidRPr="00A66A20" w14:paraId="25F629DC" w14:textId="77777777" w:rsidTr="00265C2B">
        <w:trPr>
          <w:trHeight w:val="346"/>
          <w:tblHeader/>
        </w:trPr>
        <w:tc>
          <w:tcPr>
            <w:tcW w:w="1973" w:type="pct"/>
          </w:tcPr>
          <w:p w14:paraId="498F6814" w14:textId="06F8E388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6" w:type="pct"/>
          </w:tcPr>
          <w:p w14:paraId="1D98AA06" w14:textId="70F34093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5" w:type="pct"/>
          </w:tcPr>
          <w:p w14:paraId="04BF6B18" w14:textId="77777777" w:rsidR="00265C2B" w:rsidRPr="00A66A20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E7C3310" w14:textId="2EC9B668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5" w:type="pct"/>
          </w:tcPr>
          <w:p w14:paraId="3DBFC142" w14:textId="77777777" w:rsidR="00265C2B" w:rsidRPr="00A66A20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065CFA8" w14:textId="4E16ECA1" w:rsidR="00265C2B" w:rsidRPr="00A66A20" w:rsidRDefault="00265C2B" w:rsidP="00265C2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5" w:type="pct"/>
          </w:tcPr>
          <w:p w14:paraId="5CDC08DE" w14:textId="77777777" w:rsidR="00265C2B" w:rsidRPr="00A66A20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</w:tcPr>
          <w:p w14:paraId="004D0645" w14:textId="01BB03D0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265C2B" w:rsidRPr="00A66A20" w14:paraId="4B0EA877" w14:textId="77777777" w:rsidTr="00265C2B">
        <w:trPr>
          <w:trHeight w:val="346"/>
          <w:tblHeader/>
        </w:trPr>
        <w:tc>
          <w:tcPr>
            <w:tcW w:w="1973" w:type="pct"/>
          </w:tcPr>
          <w:p w14:paraId="23404DD4" w14:textId="77777777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4F67F33" w14:textId="3F0141E9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296,628</w:t>
            </w:r>
          </w:p>
        </w:tc>
        <w:tc>
          <w:tcPr>
            <w:tcW w:w="145" w:type="pct"/>
          </w:tcPr>
          <w:p w14:paraId="2F7AC8C8" w14:textId="77777777" w:rsidR="00265C2B" w:rsidRPr="00A66A20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47560DF" w14:textId="1DA86A55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230,316</w:t>
            </w:r>
          </w:p>
        </w:tc>
        <w:tc>
          <w:tcPr>
            <w:tcW w:w="145" w:type="pct"/>
          </w:tcPr>
          <w:p w14:paraId="76121809" w14:textId="77777777" w:rsidR="00265C2B" w:rsidRPr="00A66A20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F3106FC" w14:textId="6080C370" w:rsidR="00265C2B" w:rsidRPr="00A66A20" w:rsidRDefault="00265C2B" w:rsidP="00265C2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290,947</w:t>
            </w:r>
          </w:p>
        </w:tc>
        <w:tc>
          <w:tcPr>
            <w:tcW w:w="145" w:type="pct"/>
          </w:tcPr>
          <w:p w14:paraId="06E5B2D0" w14:textId="77777777" w:rsidR="00265C2B" w:rsidRPr="00A66A20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509910E" w14:textId="26B1B47B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sz w:val="30"/>
                <w:szCs w:val="30"/>
              </w:rPr>
              <w:t>227,101</w:t>
            </w:r>
          </w:p>
        </w:tc>
      </w:tr>
      <w:tr w:rsidR="00265C2B" w:rsidRPr="00A66A20" w14:paraId="11073199" w14:textId="77777777" w:rsidTr="00265C2B">
        <w:trPr>
          <w:trHeight w:val="346"/>
          <w:tblHeader/>
        </w:trPr>
        <w:tc>
          <w:tcPr>
            <w:tcW w:w="1973" w:type="pct"/>
          </w:tcPr>
          <w:p w14:paraId="0C61CA08" w14:textId="77777777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2E4A60E3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296,844</w:t>
            </w:r>
          </w:p>
        </w:tc>
        <w:tc>
          <w:tcPr>
            <w:tcW w:w="145" w:type="pct"/>
            <w:tcBorders>
              <w:left w:val="nil"/>
            </w:tcBorders>
          </w:tcPr>
          <w:p w14:paraId="1EBA3A59" w14:textId="77777777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95D2240" w14:textId="397D8755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230,707</w:t>
            </w:r>
          </w:p>
        </w:tc>
        <w:tc>
          <w:tcPr>
            <w:tcW w:w="145" w:type="pct"/>
            <w:tcBorders>
              <w:left w:val="nil"/>
            </w:tcBorders>
          </w:tcPr>
          <w:p w14:paraId="34F7DAC0" w14:textId="77777777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46D68F8E" w:rsidR="00265C2B" w:rsidRPr="00A66A20" w:rsidRDefault="00265C2B" w:rsidP="00265C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291,163</w:t>
            </w:r>
          </w:p>
        </w:tc>
        <w:tc>
          <w:tcPr>
            <w:tcW w:w="145" w:type="pct"/>
            <w:tcBorders>
              <w:left w:val="nil"/>
            </w:tcBorders>
          </w:tcPr>
          <w:p w14:paraId="5DF87014" w14:textId="77777777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0A39F7C0" w:rsidR="00265C2B" w:rsidRPr="00A66A20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6A20">
              <w:rPr>
                <w:rFonts w:asciiTheme="majorBidi" w:hAnsiTheme="majorBidi" w:cstheme="majorBidi"/>
                <w:b/>
                <w:sz w:val="30"/>
                <w:szCs w:val="30"/>
              </w:rPr>
              <w:t>227,492</w:t>
            </w:r>
          </w:p>
        </w:tc>
      </w:tr>
    </w:tbl>
    <w:p w14:paraId="4D7897C7" w14:textId="3E47366A" w:rsidR="008806FF" w:rsidRDefault="008806FF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CFF56F9" w14:textId="77777777" w:rsidR="008806FF" w:rsidRDefault="00880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68"/>
        <w:gridCol w:w="238"/>
        <w:gridCol w:w="28"/>
        <w:gridCol w:w="1176"/>
        <w:gridCol w:w="268"/>
        <w:gridCol w:w="1166"/>
        <w:gridCol w:w="270"/>
        <w:gridCol w:w="1348"/>
      </w:tblGrid>
      <w:tr w:rsidR="00A66A20" w:rsidRPr="00CC6C6D" w14:paraId="322A6241" w14:textId="77777777" w:rsidTr="00265C2B">
        <w:trPr>
          <w:trHeight w:val="346"/>
          <w:tblHeader/>
        </w:trPr>
        <w:tc>
          <w:tcPr>
            <w:tcW w:w="2004" w:type="pct"/>
          </w:tcPr>
          <w:p w14:paraId="6F1D888C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4"/>
          </w:tcPr>
          <w:p w14:paraId="5B0C46D0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01057F65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4AF4F366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A20" w:rsidRPr="00CC6C6D" w14:paraId="173CE012" w14:textId="77777777" w:rsidTr="00265C2B">
        <w:trPr>
          <w:trHeight w:val="346"/>
          <w:tblHeader/>
        </w:trPr>
        <w:tc>
          <w:tcPr>
            <w:tcW w:w="2004" w:type="pct"/>
          </w:tcPr>
          <w:p w14:paraId="1F082085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5D45E0B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F2889AA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136050B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306C3902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2D3DC8A" w14:textId="44BAA75A" w:rsidR="00A66A20" w:rsidRPr="00CC6C6D" w:rsidRDefault="00C12573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54C079AA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7085F4C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66A20" w:rsidRPr="00CC6C6D" w14:paraId="03ED8B41" w14:textId="77777777" w:rsidTr="00265C2B">
        <w:trPr>
          <w:trHeight w:val="346"/>
          <w:tblHeader/>
        </w:trPr>
        <w:tc>
          <w:tcPr>
            <w:tcW w:w="2004" w:type="pct"/>
          </w:tcPr>
          <w:p w14:paraId="156CD6F4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0B7EFBE7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2192754E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AAB0782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5E4BB55B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794791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CBB418B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6CE505C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66A20" w:rsidRPr="00CC6C6D" w14:paraId="20E7C7A2" w14:textId="77777777" w:rsidTr="00265C2B">
        <w:trPr>
          <w:trHeight w:val="346"/>
          <w:tblHeader/>
        </w:trPr>
        <w:tc>
          <w:tcPr>
            <w:tcW w:w="2004" w:type="pct"/>
          </w:tcPr>
          <w:p w14:paraId="4B03E812" w14:textId="77777777" w:rsidR="00A66A20" w:rsidRPr="00CC6C6D" w:rsidRDefault="00A66A20" w:rsidP="00E7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6" w:type="pct"/>
            <w:gridSpan w:val="8"/>
          </w:tcPr>
          <w:p w14:paraId="6FEAE1DD" w14:textId="77777777" w:rsidR="00A66A20" w:rsidRPr="00CC6C6D" w:rsidRDefault="00A66A20" w:rsidP="00E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6A20" w:rsidRPr="00F8603C" w14:paraId="6ABAADE0" w14:textId="77777777" w:rsidTr="00265C2B">
        <w:tc>
          <w:tcPr>
            <w:tcW w:w="2004" w:type="pct"/>
          </w:tcPr>
          <w:p w14:paraId="7E2700BA" w14:textId="718928A3" w:rsidR="00C31918" w:rsidRPr="00F8603C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0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8" w:type="pct"/>
          </w:tcPr>
          <w:p w14:paraId="3953D6EF" w14:textId="77777777" w:rsidR="00C31918" w:rsidRPr="00F8603C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0694FEF" w14:textId="77777777" w:rsidR="00C31918" w:rsidRPr="00F8603C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32C7E1B" w14:textId="77777777" w:rsidR="00C31918" w:rsidRPr="00F8603C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EEBC6F" w14:textId="77777777" w:rsidR="00C31918" w:rsidRPr="00F8603C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DBFB403" w14:textId="77777777" w:rsidR="00C31918" w:rsidRPr="00F8603C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6987B9" w14:textId="77777777" w:rsidR="00C31918" w:rsidRPr="00F8603C" w:rsidRDefault="00C3191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01887344" w14:textId="77777777" w:rsidR="00C31918" w:rsidRPr="00F8603C" w:rsidRDefault="00C3191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C2B" w:rsidRPr="00F8603C" w14:paraId="70399BD7" w14:textId="77777777" w:rsidTr="00265C2B">
        <w:tc>
          <w:tcPr>
            <w:tcW w:w="2004" w:type="pct"/>
          </w:tcPr>
          <w:p w14:paraId="3F2ABEEA" w14:textId="07D1AEF3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8603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65EAF557" w14:textId="31E3BE6A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1D2FEC0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683ADB2" w14:textId="45B2F1F4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AB4401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95CD000" w14:textId="3D6B23CB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3,101</w:t>
            </w:r>
          </w:p>
        </w:tc>
        <w:tc>
          <w:tcPr>
            <w:tcW w:w="143" w:type="pct"/>
          </w:tcPr>
          <w:p w14:paraId="08A47096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277FE324" w14:textId="49C52836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</w:rPr>
              <w:t>8,552</w:t>
            </w:r>
          </w:p>
        </w:tc>
      </w:tr>
      <w:tr w:rsidR="00265C2B" w:rsidRPr="00F8603C" w14:paraId="143E5779" w14:textId="77777777" w:rsidTr="00265C2B">
        <w:tc>
          <w:tcPr>
            <w:tcW w:w="2004" w:type="pct"/>
          </w:tcPr>
          <w:p w14:paraId="3B292609" w14:textId="0A107D29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8603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34A4F69F" w14:textId="090CB337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15,115</w:t>
            </w:r>
          </w:p>
        </w:tc>
        <w:tc>
          <w:tcPr>
            <w:tcW w:w="141" w:type="pct"/>
            <w:gridSpan w:val="2"/>
          </w:tcPr>
          <w:p w14:paraId="3795F2F3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E962F2B" w14:textId="767478C4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</w:rPr>
              <w:t>30,276</w:t>
            </w:r>
          </w:p>
        </w:tc>
        <w:tc>
          <w:tcPr>
            <w:tcW w:w="142" w:type="pct"/>
          </w:tcPr>
          <w:p w14:paraId="329C44C3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006B2E6" w14:textId="524909EC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15,115</w:t>
            </w:r>
          </w:p>
        </w:tc>
        <w:tc>
          <w:tcPr>
            <w:tcW w:w="143" w:type="pct"/>
          </w:tcPr>
          <w:p w14:paraId="0C09F507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</w:tcPr>
          <w:p w14:paraId="7509CE5A" w14:textId="5EEE5985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</w:rPr>
              <w:t>21,276</w:t>
            </w:r>
          </w:p>
        </w:tc>
      </w:tr>
      <w:tr w:rsidR="00265C2B" w:rsidRPr="00212252" w14:paraId="0F89F7DB" w14:textId="77777777" w:rsidTr="00265C2B">
        <w:tc>
          <w:tcPr>
            <w:tcW w:w="2004" w:type="pct"/>
          </w:tcPr>
          <w:p w14:paraId="36AE6B57" w14:textId="113C2256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</w:tcPr>
          <w:p w14:paraId="5C58ACCA" w14:textId="4743FC21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77,948</w:t>
            </w:r>
          </w:p>
        </w:tc>
        <w:tc>
          <w:tcPr>
            <w:tcW w:w="141" w:type="pct"/>
            <w:gridSpan w:val="2"/>
          </w:tcPr>
          <w:p w14:paraId="50E9A676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EA3D7FB" w14:textId="48BF2CE0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</w:rPr>
              <w:t>64,630</w:t>
            </w:r>
          </w:p>
        </w:tc>
        <w:tc>
          <w:tcPr>
            <w:tcW w:w="142" w:type="pct"/>
          </w:tcPr>
          <w:p w14:paraId="5EA18D3A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6B3CA20" w14:textId="570E8125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77,901</w:t>
            </w:r>
          </w:p>
        </w:tc>
        <w:tc>
          <w:tcPr>
            <w:tcW w:w="143" w:type="pct"/>
          </w:tcPr>
          <w:p w14:paraId="6A5E2894" w14:textId="77777777" w:rsidR="00265C2B" w:rsidRPr="00F8603C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947B8D1" w14:textId="3EDCF2AA" w:rsidR="00265C2B" w:rsidRPr="00F8603C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603C">
              <w:rPr>
                <w:rFonts w:ascii="Angsana New" w:hAnsi="Angsana New"/>
                <w:sz w:val="30"/>
                <w:szCs w:val="30"/>
              </w:rPr>
              <w:t>64,315</w:t>
            </w:r>
          </w:p>
        </w:tc>
      </w:tr>
      <w:tr w:rsidR="00265C2B" w:rsidRPr="00D36B78" w14:paraId="033945E3" w14:textId="77777777" w:rsidTr="00265C2B">
        <w:tc>
          <w:tcPr>
            <w:tcW w:w="2004" w:type="pct"/>
          </w:tcPr>
          <w:p w14:paraId="3AF63C70" w14:textId="7777777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2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162C4BD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93,063</w:t>
            </w:r>
          </w:p>
        </w:tc>
        <w:tc>
          <w:tcPr>
            <w:tcW w:w="141" w:type="pct"/>
            <w:gridSpan w:val="2"/>
          </w:tcPr>
          <w:p w14:paraId="34F69E30" w14:textId="7777777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73108A2B" w:rsidR="00265C2B" w:rsidRPr="00CA14D6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</w:t>
            </w: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7699D355" w14:textId="7777777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627D3D2F" w:rsidR="00265C2B" w:rsidRPr="00212252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96,117</w:t>
            </w:r>
          </w:p>
        </w:tc>
        <w:tc>
          <w:tcPr>
            <w:tcW w:w="143" w:type="pct"/>
          </w:tcPr>
          <w:p w14:paraId="5EB271A8" w14:textId="77777777" w:rsidR="00265C2B" w:rsidRPr="00212252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306369CF" w:rsidR="00265C2B" w:rsidRPr="00CA14D6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</w:tr>
    </w:tbl>
    <w:p w14:paraId="286F96C3" w14:textId="48B937CE" w:rsidR="007269B6" w:rsidRPr="00A66A20" w:rsidRDefault="0072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178"/>
        <w:gridCol w:w="270"/>
        <w:gridCol w:w="1179"/>
        <w:gridCol w:w="270"/>
        <w:gridCol w:w="1160"/>
        <w:gridCol w:w="270"/>
        <w:gridCol w:w="1348"/>
      </w:tblGrid>
      <w:tr w:rsidR="007269B6" w14:paraId="6C232FD9" w14:textId="77777777" w:rsidTr="0060151A">
        <w:trPr>
          <w:trHeight w:val="346"/>
          <w:tblHeader/>
        </w:trPr>
        <w:tc>
          <w:tcPr>
            <w:tcW w:w="1997" w:type="pct"/>
          </w:tcPr>
          <w:p w14:paraId="596D037D" w14:textId="0B897FD4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9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6015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23" w:type="pct"/>
          </w:tcPr>
          <w:p w14:paraId="462BCA85" w14:textId="77777777" w:rsidR="007269B6" w:rsidRPr="00CC6C6D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0530AD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72926F3" w14:textId="77777777" w:rsidR="007269B6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C82AC6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A1D9006" w14:textId="77777777" w:rsidR="007269B6" w:rsidRPr="00CC6C6D" w:rsidRDefault="007269B6" w:rsidP="007269B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2B0274" w14:textId="77777777" w:rsidR="007269B6" w:rsidRPr="00CC6C6D" w:rsidRDefault="007269B6" w:rsidP="0072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3C0A2466" w14:textId="77777777" w:rsidR="007269B6" w:rsidRDefault="007269B6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C2B" w:rsidRPr="00212252" w14:paraId="5E69D179" w14:textId="77777777" w:rsidTr="0060151A">
        <w:trPr>
          <w:trHeight w:val="346"/>
          <w:tblHeader/>
        </w:trPr>
        <w:tc>
          <w:tcPr>
            <w:tcW w:w="1997" w:type="pct"/>
          </w:tcPr>
          <w:p w14:paraId="54B47397" w14:textId="534A3DF2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14:paraId="29C34CEF" w14:textId="23A7CC08" w:rsidR="00265C2B" w:rsidRPr="0000575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446B47F0" w14:textId="7777777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62B3973B" w14:textId="178CAE66" w:rsidR="00265C2B" w:rsidRPr="0060151A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5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</w:tcBorders>
          </w:tcPr>
          <w:p w14:paraId="1EBD927E" w14:textId="7777777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69A9C05E" w14:textId="0B0B4DF5" w:rsidR="00265C2B" w:rsidRPr="0000575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</w:t>
            </w:r>
            <w:r w:rsidRPr="00265C2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3" w:type="pct"/>
            <w:tcBorders>
              <w:left w:val="nil"/>
            </w:tcBorders>
          </w:tcPr>
          <w:p w14:paraId="3045B2C3" w14:textId="77777777" w:rsidR="00265C2B" w:rsidRPr="00212252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7CE7A9CB" w14:textId="4A1105A3" w:rsidR="00265C2B" w:rsidRPr="000D6FAA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460,000</w:t>
            </w:r>
          </w:p>
        </w:tc>
      </w:tr>
    </w:tbl>
    <w:p w14:paraId="7378AE9E" w14:textId="48E52741" w:rsidR="005D70E2" w:rsidRPr="00A66A20" w:rsidRDefault="005D7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8"/>
        <w:gridCol w:w="1174"/>
        <w:gridCol w:w="268"/>
        <w:gridCol w:w="1170"/>
        <w:gridCol w:w="268"/>
        <w:gridCol w:w="1348"/>
      </w:tblGrid>
      <w:tr w:rsidR="009E0846" w:rsidRPr="00D36B78" w14:paraId="713E2B4E" w14:textId="77777777" w:rsidTr="0004693D">
        <w:tc>
          <w:tcPr>
            <w:tcW w:w="2002" w:type="pct"/>
          </w:tcPr>
          <w:p w14:paraId="6AE097D1" w14:textId="680C2B2D" w:rsidR="009E0846" w:rsidRPr="00D36B78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452D1959" w14:textId="77777777" w:rsidR="009E0846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E323EE0" w14:textId="77777777" w:rsidR="009E0846" w:rsidRPr="00D36B78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18A30586" w14:textId="77777777" w:rsidR="009E0846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1799C1" w14:textId="77777777" w:rsidR="009E0846" w:rsidRPr="00D36B78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shd w:val="clear" w:color="auto" w:fill="auto"/>
          </w:tcPr>
          <w:p w14:paraId="4172642B" w14:textId="77777777" w:rsidR="009E0846" w:rsidRPr="00D36B78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79A467" w14:textId="77777777" w:rsidR="009E0846" w:rsidRPr="00D36B78" w:rsidRDefault="009E0846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41A4FB01" w14:textId="77777777" w:rsidR="009E0846" w:rsidRPr="000D18C9" w:rsidRDefault="009E0846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C2B" w:rsidRPr="00D36B78" w14:paraId="58F1F75C" w14:textId="77777777" w:rsidTr="0004693D">
        <w:tc>
          <w:tcPr>
            <w:tcW w:w="2002" w:type="pct"/>
          </w:tcPr>
          <w:p w14:paraId="551214EF" w14:textId="77777777" w:rsidR="00265C2B" w:rsidRPr="00D36B78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1BA060B" w14:textId="092E5917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869914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EAB803C" w14:textId="419C0B23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63742F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66D089D" w14:textId="1B3E7E1D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303,796</w:t>
            </w:r>
          </w:p>
        </w:tc>
        <w:tc>
          <w:tcPr>
            <w:tcW w:w="142" w:type="pct"/>
          </w:tcPr>
          <w:p w14:paraId="0FF04B33" w14:textId="77777777" w:rsidR="00265C2B" w:rsidRPr="00D36B78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1081A70A" w14:textId="794AA795" w:rsidR="00265C2B" w:rsidRPr="00427AC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277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265C2B" w:rsidRPr="00D36B78" w14:paraId="48A49490" w14:textId="77777777" w:rsidTr="0004693D">
        <w:tc>
          <w:tcPr>
            <w:tcW w:w="2002" w:type="pct"/>
          </w:tcPr>
          <w:p w14:paraId="55AB5E43" w14:textId="77777777" w:rsidR="00265C2B" w:rsidRPr="00D36B78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FFFFFF"/>
          </w:tcPr>
          <w:p w14:paraId="2A4C0203" w14:textId="521C7E6D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75,222</w:t>
            </w:r>
          </w:p>
        </w:tc>
        <w:tc>
          <w:tcPr>
            <w:tcW w:w="142" w:type="pct"/>
          </w:tcPr>
          <w:p w14:paraId="40F6067B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36AE9" w14:textId="0D920CA2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59,114</w:t>
            </w:r>
          </w:p>
        </w:tc>
        <w:tc>
          <w:tcPr>
            <w:tcW w:w="142" w:type="pct"/>
          </w:tcPr>
          <w:p w14:paraId="36093866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AC56D09" w14:textId="4778E126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75,222</w:t>
            </w:r>
          </w:p>
        </w:tc>
        <w:tc>
          <w:tcPr>
            <w:tcW w:w="142" w:type="pct"/>
          </w:tcPr>
          <w:p w14:paraId="22F4ACCA" w14:textId="77777777" w:rsidR="00265C2B" w:rsidRPr="00D36B78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1F9595E7" w14:textId="28B96155" w:rsidR="00265C2B" w:rsidRPr="00427AC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265C2B" w:rsidRPr="00D36B78" w14:paraId="580620EF" w14:textId="77777777" w:rsidTr="0004693D">
        <w:tc>
          <w:tcPr>
            <w:tcW w:w="2002" w:type="pct"/>
          </w:tcPr>
          <w:p w14:paraId="6CE42363" w14:textId="77777777" w:rsidR="00265C2B" w:rsidRPr="00D36B78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FFFFFF"/>
          </w:tcPr>
          <w:p w14:paraId="072E8D52" w14:textId="2A2B08D8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303,267</w:t>
            </w:r>
          </w:p>
        </w:tc>
        <w:tc>
          <w:tcPr>
            <w:tcW w:w="142" w:type="pct"/>
          </w:tcPr>
          <w:p w14:paraId="1FF03C1D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ED649" w14:textId="61291D56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261,003</w:t>
            </w:r>
          </w:p>
        </w:tc>
        <w:tc>
          <w:tcPr>
            <w:tcW w:w="142" w:type="pct"/>
          </w:tcPr>
          <w:p w14:paraId="2BAF9FBD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8FDABF" w14:textId="03624BA5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C2B">
              <w:rPr>
                <w:rFonts w:ascii="Angsana New" w:hAnsi="Angsana New"/>
                <w:sz w:val="30"/>
                <w:szCs w:val="30"/>
              </w:rPr>
              <w:t>288,926</w:t>
            </w:r>
          </w:p>
        </w:tc>
        <w:tc>
          <w:tcPr>
            <w:tcW w:w="142" w:type="pct"/>
          </w:tcPr>
          <w:p w14:paraId="28C796FF" w14:textId="77777777" w:rsidR="00265C2B" w:rsidRPr="00D36B78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</w:tcPr>
          <w:p w14:paraId="0BF884AA" w14:textId="156102B3" w:rsidR="00265C2B" w:rsidRPr="00427AC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248,756</w:t>
            </w:r>
          </w:p>
        </w:tc>
      </w:tr>
      <w:tr w:rsidR="00265C2B" w:rsidRPr="00D36B78" w14:paraId="4B9E9102" w14:textId="77777777" w:rsidTr="0004693D">
        <w:tc>
          <w:tcPr>
            <w:tcW w:w="2002" w:type="pct"/>
          </w:tcPr>
          <w:p w14:paraId="7E2A4CFC" w14:textId="77777777" w:rsidR="00265C2B" w:rsidRPr="00D36B78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4FFF19DD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5C2B">
              <w:rPr>
                <w:rFonts w:ascii="Angsana New" w:hAnsi="Angsana New"/>
                <w:b/>
                <w:bCs/>
                <w:sz w:val="30"/>
                <w:szCs w:val="30"/>
              </w:rPr>
              <w:t>378,489</w:t>
            </w:r>
          </w:p>
        </w:tc>
        <w:tc>
          <w:tcPr>
            <w:tcW w:w="142" w:type="pct"/>
          </w:tcPr>
          <w:p w14:paraId="7F858108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0D6776F3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5C2B">
              <w:rPr>
                <w:rFonts w:ascii="Angsana New" w:hAnsi="Angsana New"/>
                <w:b/>
                <w:bCs/>
                <w:sz w:val="30"/>
                <w:szCs w:val="30"/>
              </w:rPr>
              <w:t>320,117</w:t>
            </w:r>
          </w:p>
        </w:tc>
        <w:tc>
          <w:tcPr>
            <w:tcW w:w="142" w:type="pct"/>
          </w:tcPr>
          <w:p w14:paraId="7AE627D0" w14:textId="77777777" w:rsidR="00265C2B" w:rsidRPr="00265C2B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6CFCAE70" w:rsidR="00265C2B" w:rsidRPr="00265C2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5C2B">
              <w:rPr>
                <w:rFonts w:ascii="Angsana New" w:hAnsi="Angsana New"/>
                <w:b/>
                <w:bCs/>
                <w:sz w:val="30"/>
                <w:szCs w:val="30"/>
              </w:rPr>
              <w:t>667,944</w:t>
            </w:r>
          </w:p>
        </w:tc>
        <w:tc>
          <w:tcPr>
            <w:tcW w:w="142" w:type="pct"/>
          </w:tcPr>
          <w:p w14:paraId="0B148F28" w14:textId="77777777" w:rsidR="00265C2B" w:rsidRPr="00AA321A" w:rsidRDefault="00265C2B" w:rsidP="0026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6A398FBB" w:rsidR="00265C2B" w:rsidRPr="00427ACB" w:rsidRDefault="00265C2B" w:rsidP="0026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583,761</w:t>
            </w:r>
          </w:p>
        </w:tc>
      </w:tr>
    </w:tbl>
    <w:p w14:paraId="52EF966C" w14:textId="77777777" w:rsidR="00A31276" w:rsidRPr="00A66A20" w:rsidRDefault="00A31276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73"/>
        <w:gridCol w:w="1170"/>
        <w:gridCol w:w="269"/>
        <w:gridCol w:w="1367"/>
      </w:tblGrid>
      <w:tr w:rsidR="00794836" w:rsidRPr="00D36B78" w14:paraId="0BEBE06F" w14:textId="77777777" w:rsidTr="008F22BC">
        <w:trPr>
          <w:cantSplit/>
        </w:trPr>
        <w:tc>
          <w:tcPr>
            <w:tcW w:w="1995" w:type="pct"/>
          </w:tcPr>
          <w:p w14:paraId="72EF030F" w14:textId="520523CE" w:rsidR="00794836" w:rsidRPr="009D06D4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3" w:type="pct"/>
          </w:tcPr>
          <w:p w14:paraId="56554019" w14:textId="77777777" w:rsidR="00794836" w:rsidRPr="00D36B78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88DD6B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0A31FA5" w14:textId="77777777" w:rsidR="00794836" w:rsidRPr="00DF2F19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01EB9C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B8A45F" w14:textId="77777777" w:rsidR="00794836" w:rsidRPr="00DA2137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86D583" w14:textId="77777777" w:rsidR="00794836" w:rsidRPr="00D36B78" w:rsidRDefault="00794836" w:rsidP="00794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62B9C5F3" w14:textId="77777777" w:rsidR="00794836" w:rsidRPr="00DF2F19" w:rsidRDefault="00794836" w:rsidP="0079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6AA" w:rsidRPr="00D36B78" w14:paraId="667652C5" w14:textId="77777777" w:rsidTr="008F22BC">
        <w:trPr>
          <w:cantSplit/>
        </w:trPr>
        <w:tc>
          <w:tcPr>
            <w:tcW w:w="1995" w:type="pct"/>
          </w:tcPr>
          <w:p w14:paraId="50004C25" w14:textId="77777777" w:rsidR="008F26AA" w:rsidRPr="009D06D4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14:paraId="3675FCEF" w14:textId="72843C84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6,941</w:t>
            </w:r>
          </w:p>
        </w:tc>
        <w:tc>
          <w:tcPr>
            <w:tcW w:w="143" w:type="pct"/>
          </w:tcPr>
          <w:p w14:paraId="67754054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31B8C0" w14:textId="2177381B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4" w:type="pct"/>
          </w:tcPr>
          <w:p w14:paraId="4689563F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DBE8714" w14:textId="6599641E" w:rsidR="008F26AA" w:rsidRPr="00DA2137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0B5334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142" w:type="pct"/>
          </w:tcPr>
          <w:p w14:paraId="3150DC17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06181F52" w14:textId="7E7B9621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8F26AA" w:rsidRPr="00D36B78" w14:paraId="1F025F4F" w14:textId="77777777" w:rsidTr="008F22BC">
        <w:trPr>
          <w:cantSplit/>
        </w:trPr>
        <w:tc>
          <w:tcPr>
            <w:tcW w:w="1995" w:type="pct"/>
          </w:tcPr>
          <w:p w14:paraId="6452426E" w14:textId="77777777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42CB6142" w14:textId="663B785C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5EFF04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69EE5B" w14:textId="1D533E99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E9F1D9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5EFF50A" w14:textId="1D9540FC" w:rsidR="008F26AA" w:rsidRPr="00DA2137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2" w:type="pct"/>
          </w:tcPr>
          <w:p w14:paraId="319846FE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39E84741" w14:textId="282268D3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8F26AA" w:rsidRPr="00D36B78" w14:paraId="40A9BB59" w14:textId="77777777" w:rsidTr="00996929">
        <w:trPr>
          <w:cantSplit/>
        </w:trPr>
        <w:tc>
          <w:tcPr>
            <w:tcW w:w="1995" w:type="pct"/>
          </w:tcPr>
          <w:p w14:paraId="390F133F" w14:textId="77777777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14:paraId="12621E8C" w14:textId="4B1C1D0D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144,345</w:t>
            </w:r>
          </w:p>
        </w:tc>
        <w:tc>
          <w:tcPr>
            <w:tcW w:w="143" w:type="pct"/>
          </w:tcPr>
          <w:p w14:paraId="593A9F59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0005E7" w14:textId="01FB07D2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0EF5053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7E95F17" w14:textId="1EF9B167" w:rsidR="008F26AA" w:rsidRPr="00DA2137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</w:t>
            </w:r>
            <w:r w:rsidR="00A47154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2" w:type="pct"/>
          </w:tcPr>
          <w:p w14:paraId="1EF1AE27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38B2DBDF" w14:textId="2774F031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8F26AA" w:rsidRPr="00D36B78" w14:paraId="195C0950" w14:textId="77777777" w:rsidTr="00996929">
        <w:trPr>
          <w:cantSplit/>
          <w:trHeight w:val="424"/>
        </w:trPr>
        <w:tc>
          <w:tcPr>
            <w:tcW w:w="1995" w:type="pct"/>
          </w:tcPr>
          <w:p w14:paraId="4A852E28" w14:textId="77777777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4C2F6011" w:rsidR="008F26AA" w:rsidRPr="00FF1E6E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151,286</w:t>
            </w:r>
          </w:p>
        </w:tc>
        <w:tc>
          <w:tcPr>
            <w:tcW w:w="143" w:type="pct"/>
          </w:tcPr>
          <w:p w14:paraId="65343C8D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23B39AF0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FB8974A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3C4BAF8C" w:rsidR="008F26AA" w:rsidRPr="00996929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151,599</w:t>
            </w:r>
          </w:p>
        </w:tc>
        <w:tc>
          <w:tcPr>
            <w:tcW w:w="142" w:type="pct"/>
          </w:tcPr>
          <w:p w14:paraId="098542A4" w14:textId="77777777" w:rsidR="008F26AA" w:rsidRPr="00D36B78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85A4027" w14:textId="42024CCC" w:rsidR="008F26AA" w:rsidRPr="004B1CA0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7ADE002D" w14:textId="42AEDA81" w:rsidR="007707A9" w:rsidRPr="00A66A20" w:rsidRDefault="007707A9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9"/>
        <w:gridCol w:w="271"/>
        <w:gridCol w:w="1162"/>
        <w:gridCol w:w="273"/>
        <w:gridCol w:w="1171"/>
        <w:gridCol w:w="269"/>
        <w:gridCol w:w="1366"/>
      </w:tblGrid>
      <w:tr w:rsidR="00323016" w:rsidRPr="00C91668" w14:paraId="6406705A" w14:textId="77777777" w:rsidTr="00B665E5">
        <w:trPr>
          <w:cantSplit/>
          <w:trHeight w:val="424"/>
        </w:trPr>
        <w:tc>
          <w:tcPr>
            <w:tcW w:w="1997" w:type="pct"/>
          </w:tcPr>
          <w:p w14:paraId="615A7566" w14:textId="2A635416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5B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2" w:type="pct"/>
          </w:tcPr>
          <w:p w14:paraId="6656C216" w14:textId="77777777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60C5BF" w14:textId="77777777" w:rsidR="00323016" w:rsidRPr="006D5B6D" w:rsidRDefault="00323016" w:rsidP="00B6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08EFE9E" w14:textId="77777777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CA98CB" w14:textId="77777777" w:rsidR="00323016" w:rsidRPr="006D5B6D" w:rsidRDefault="00323016" w:rsidP="00B6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F54495C" w14:textId="77777777" w:rsidR="00323016" w:rsidRPr="006D5B6D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8F3ACE" w14:textId="77777777" w:rsidR="00323016" w:rsidRPr="00C91668" w:rsidRDefault="00323016" w:rsidP="00B6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74CFD40A" w14:textId="77777777" w:rsidR="00323016" w:rsidRPr="00C91668" w:rsidRDefault="00323016" w:rsidP="00B6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F26AA" w:rsidRPr="00F7266D" w14:paraId="4166FE5C" w14:textId="77777777" w:rsidTr="00B665E5">
        <w:trPr>
          <w:cantSplit/>
          <w:trHeight w:val="424"/>
        </w:trPr>
        <w:tc>
          <w:tcPr>
            <w:tcW w:w="1997" w:type="pct"/>
          </w:tcPr>
          <w:p w14:paraId="66111C1D" w14:textId="0E81F440" w:rsidR="008F26AA" w:rsidRPr="006D5B6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6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9706232" w14:textId="4D94168C" w:rsidR="008F26AA" w:rsidRPr="000966D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244,823</w:t>
            </w:r>
          </w:p>
        </w:tc>
        <w:tc>
          <w:tcPr>
            <w:tcW w:w="143" w:type="pct"/>
          </w:tcPr>
          <w:p w14:paraId="2773F3F4" w14:textId="77777777" w:rsidR="008F26AA" w:rsidRPr="000966DD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6629EAD" w14:textId="23B1EB99" w:rsidR="008F26AA" w:rsidRPr="000966D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6DD">
              <w:rPr>
                <w:rFonts w:ascii="Angsana New" w:hAnsi="Angsana New"/>
                <w:b/>
                <w:bCs/>
                <w:sz w:val="30"/>
                <w:szCs w:val="30"/>
              </w:rPr>
              <w:t>260,571</w:t>
            </w:r>
          </w:p>
        </w:tc>
        <w:tc>
          <w:tcPr>
            <w:tcW w:w="144" w:type="pct"/>
          </w:tcPr>
          <w:p w14:paraId="306E0DD1" w14:textId="77777777" w:rsidR="008F26AA" w:rsidRPr="000966DD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914E2E5" w14:textId="7BA80FCA" w:rsidR="008F26AA" w:rsidRPr="000966D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244,244</w:t>
            </w:r>
          </w:p>
        </w:tc>
        <w:tc>
          <w:tcPr>
            <w:tcW w:w="142" w:type="pct"/>
          </w:tcPr>
          <w:p w14:paraId="0151281D" w14:textId="77777777" w:rsidR="008F26AA" w:rsidRPr="000966DD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217C8780" w14:textId="40BB88B1" w:rsidR="008F26AA" w:rsidRPr="000966D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66DD">
              <w:rPr>
                <w:rFonts w:ascii="Angsana New" w:hAnsi="Angsana New"/>
                <w:b/>
                <w:bCs/>
                <w:sz w:val="30"/>
                <w:szCs w:val="30"/>
              </w:rPr>
              <w:t>259,939</w:t>
            </w:r>
          </w:p>
        </w:tc>
      </w:tr>
    </w:tbl>
    <w:p w14:paraId="312130D0" w14:textId="77777777" w:rsidR="00323016" w:rsidRPr="00A66A20" w:rsidRDefault="00323016" w:rsidP="00A66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9"/>
        <w:gridCol w:w="271"/>
        <w:gridCol w:w="1162"/>
        <w:gridCol w:w="273"/>
        <w:gridCol w:w="1171"/>
        <w:gridCol w:w="269"/>
        <w:gridCol w:w="1366"/>
      </w:tblGrid>
      <w:tr w:rsidR="00A95658" w:rsidRPr="00D36B78" w14:paraId="334A2555" w14:textId="77777777" w:rsidTr="00A95658">
        <w:trPr>
          <w:cantSplit/>
          <w:trHeight w:val="424"/>
        </w:trPr>
        <w:tc>
          <w:tcPr>
            <w:tcW w:w="1997" w:type="pct"/>
          </w:tcPr>
          <w:p w14:paraId="029F1FAF" w14:textId="036B2990" w:rsidR="00A95658" w:rsidRPr="00D36B78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22" w:type="pct"/>
          </w:tcPr>
          <w:p w14:paraId="2D8F2304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73F0AE6" w14:textId="77777777" w:rsidR="00A95658" w:rsidRPr="00F7266D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891FE1B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CE48DF" w14:textId="77777777" w:rsidR="00A95658" w:rsidRPr="00F7266D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BCE5E9D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7109170" w14:textId="77777777" w:rsidR="00A95658" w:rsidRPr="00F7266D" w:rsidRDefault="00A95658" w:rsidP="00046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01A85ED1" w14:textId="77777777" w:rsidR="00A95658" w:rsidRPr="00F7266D" w:rsidRDefault="00A95658" w:rsidP="0004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26AA" w:rsidRPr="00D36B78" w14:paraId="269AD425" w14:textId="77777777" w:rsidTr="00A95658">
        <w:trPr>
          <w:cantSplit/>
          <w:trHeight w:val="424"/>
        </w:trPr>
        <w:tc>
          <w:tcPr>
            <w:tcW w:w="1997" w:type="pct"/>
          </w:tcPr>
          <w:p w14:paraId="69723A68" w14:textId="77777777" w:rsidR="008F26AA" w:rsidRPr="00D36B78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E3789B6" w14:textId="0D5CE3FB" w:rsidR="008F26AA" w:rsidRPr="00F7266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AAF478" w14:textId="77777777" w:rsidR="008F26AA" w:rsidRPr="00F7266D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07161E8" w14:textId="60C187DC" w:rsidR="008F26AA" w:rsidRPr="00E87675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D7F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C5D19B" w14:textId="77777777" w:rsidR="008F26AA" w:rsidRPr="00F7266D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806F65C" w14:textId="7B85F9AE" w:rsidR="008F26AA" w:rsidRPr="00F7266D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2" w:type="pct"/>
          </w:tcPr>
          <w:p w14:paraId="5E25F319" w14:textId="77777777" w:rsidR="008F26AA" w:rsidRPr="00F7266D" w:rsidRDefault="008F26AA" w:rsidP="008F2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70EBF174" w14:textId="709382C6" w:rsidR="008F26AA" w:rsidRPr="00E87675" w:rsidRDefault="008F26AA" w:rsidP="008F2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710387B5" w14:textId="77777777" w:rsidR="007176C5" w:rsidRDefault="00717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D0D0D"/>
          <w:sz w:val="30"/>
          <w:szCs w:val="30"/>
          <w:cs/>
        </w:rPr>
      </w:pPr>
      <w:r>
        <w:rPr>
          <w:rFonts w:ascii="Angsana New" w:hAnsi="Angsana New"/>
          <w:color w:val="0D0D0D"/>
          <w:sz w:val="30"/>
          <w:szCs w:val="30"/>
          <w:cs/>
        </w:rPr>
        <w:br w:type="page"/>
      </w:r>
    </w:p>
    <w:p w14:paraId="658661FF" w14:textId="0F2F82C6" w:rsidR="00BC2044" w:rsidRPr="000966DD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0966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="001A33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และมีการเปลี่ยนแปลงในระหว่างงวด</w:t>
      </w:r>
    </w:p>
    <w:p w14:paraId="6F6A5916" w14:textId="391C9633" w:rsidR="00BC2044" w:rsidRPr="00D43336" w:rsidRDefault="00BC2044" w:rsidP="00BC204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2B4DF454" w14:textId="660650F2" w:rsidR="006E1554" w:rsidRPr="00DB6242" w:rsidRDefault="006E1554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B624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DB624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</w:t>
      </w:r>
    </w:p>
    <w:p w14:paraId="1B7FE8F3" w14:textId="15185FFD" w:rsidR="006E1554" w:rsidRPr="00DB6242" w:rsidRDefault="006E1554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ED14D3" w14:textId="77777777" w:rsidR="006E1554" w:rsidRPr="00DB6242" w:rsidRDefault="006E1554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DB6242">
        <w:rPr>
          <w:rFonts w:asciiTheme="majorBidi" w:hAnsiTheme="majorBidi"/>
          <w:sz w:val="30"/>
          <w:szCs w:val="30"/>
          <w:cs/>
        </w:rPr>
        <w:t>บริษัทได้</w:t>
      </w:r>
      <w:r w:rsidRPr="00DB6242">
        <w:rPr>
          <w:rFonts w:asciiTheme="majorBidi" w:hAnsiTheme="majorBidi" w:hint="cs"/>
          <w:sz w:val="30"/>
          <w:szCs w:val="30"/>
          <w:cs/>
        </w:rPr>
        <w:t>ทำ</w:t>
      </w:r>
      <w:r w:rsidRPr="00DB6242">
        <w:rPr>
          <w:rFonts w:asciiTheme="majorBidi" w:hAnsiTheme="majorBidi"/>
          <w:sz w:val="30"/>
          <w:szCs w:val="30"/>
          <w:cs/>
        </w:rPr>
        <w:t xml:space="preserve">สัญญากับบริษัทที่เกี่ยวข้องกันแห่งหนึ่งเพื่อเช่าพาเลทไม้ โดยมีระยะเวลาตั้งแต่วันที่ </w:t>
      </w:r>
      <w:r w:rsidRPr="00DB6242">
        <w:rPr>
          <w:rFonts w:asciiTheme="majorBidi" w:hAnsiTheme="majorBidi"/>
          <w:sz w:val="30"/>
          <w:szCs w:val="30"/>
        </w:rPr>
        <w:t xml:space="preserve">1 </w:t>
      </w:r>
      <w:r w:rsidRPr="00DB6242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DB6242">
        <w:rPr>
          <w:rFonts w:asciiTheme="majorBidi" w:hAnsiTheme="majorBidi"/>
          <w:sz w:val="30"/>
          <w:szCs w:val="30"/>
        </w:rPr>
        <w:t xml:space="preserve">2564 </w:t>
      </w:r>
      <w:r w:rsidRPr="00DB6242">
        <w:rPr>
          <w:rFonts w:asciiTheme="majorBidi" w:hAnsiTheme="majorBidi"/>
          <w:sz w:val="30"/>
          <w:szCs w:val="30"/>
          <w:cs/>
        </w:rPr>
        <w:t xml:space="preserve">ถึง </w:t>
      </w:r>
      <w:r w:rsidRPr="00DB6242">
        <w:rPr>
          <w:rFonts w:asciiTheme="majorBidi" w:hAnsiTheme="majorBidi"/>
          <w:sz w:val="30"/>
          <w:szCs w:val="30"/>
        </w:rPr>
        <w:t xml:space="preserve">31 </w:t>
      </w:r>
      <w:r w:rsidRPr="00DB624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B6242">
        <w:rPr>
          <w:rFonts w:asciiTheme="majorBidi" w:hAnsiTheme="majorBidi"/>
          <w:sz w:val="30"/>
          <w:szCs w:val="30"/>
        </w:rPr>
        <w:t xml:space="preserve">2567 </w:t>
      </w:r>
      <w:r w:rsidRPr="00DB6242">
        <w:rPr>
          <w:rFonts w:asciiTheme="majorBidi" w:hAnsi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B6242">
        <w:rPr>
          <w:rFonts w:asciiTheme="majorBidi" w:hAnsiTheme="majorBidi"/>
          <w:sz w:val="30"/>
          <w:szCs w:val="30"/>
        </w:rPr>
        <w:t>1</w:t>
      </w:r>
      <w:r w:rsidRPr="00DB6242">
        <w:rPr>
          <w:rFonts w:asciiTheme="majorBidi" w:hAnsiTheme="majorBidi"/>
          <w:sz w:val="30"/>
          <w:szCs w:val="30"/>
          <w:cs/>
        </w:rPr>
        <w:t xml:space="preserve"> ปี</w:t>
      </w:r>
    </w:p>
    <w:p w14:paraId="632718BE" w14:textId="77777777" w:rsidR="006E1554" w:rsidRPr="006E1554" w:rsidRDefault="006E1554" w:rsidP="006E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</w:p>
    <w:p w14:paraId="13B0F218" w14:textId="28129105" w:rsidR="00E02D41" w:rsidRPr="006224C4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A07AD5" w:rsidRDefault="005704BD" w:rsidP="004D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CF2ECB" w14:textId="25B1D73F" w:rsidR="001C6187" w:rsidRPr="009C1987" w:rsidRDefault="0015469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C198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C1987">
        <w:rPr>
          <w:rFonts w:ascii="Angsana New" w:hAnsi="Angsana New"/>
          <w:sz w:val="30"/>
          <w:szCs w:val="30"/>
        </w:rPr>
        <w:t xml:space="preserve">31 </w:t>
      </w:r>
      <w:r w:rsidRPr="009C1987">
        <w:rPr>
          <w:rFonts w:ascii="Angsana New" w:hAnsi="Angsana New" w:hint="cs"/>
          <w:sz w:val="30"/>
          <w:szCs w:val="30"/>
          <w:cs/>
        </w:rPr>
        <w:t>ธันวาคม</w:t>
      </w:r>
      <w:r w:rsidRPr="009C1987">
        <w:rPr>
          <w:rFonts w:ascii="Angsana New" w:hAnsi="Angsana New"/>
          <w:sz w:val="30"/>
          <w:szCs w:val="30"/>
        </w:rPr>
        <w:t xml:space="preserve"> </w:t>
      </w:r>
      <w:r w:rsidR="0099132B" w:rsidRPr="009C1987">
        <w:rPr>
          <w:rFonts w:ascii="Angsana New" w:hAnsi="Angsana New"/>
          <w:sz w:val="30"/>
          <w:szCs w:val="30"/>
        </w:rPr>
        <w:t>256</w:t>
      </w:r>
      <w:r w:rsidR="009A087D" w:rsidRPr="009C1987">
        <w:rPr>
          <w:rFonts w:ascii="Angsana New" w:hAnsi="Angsana New"/>
          <w:sz w:val="30"/>
          <w:szCs w:val="30"/>
        </w:rPr>
        <w:t>4</w:t>
      </w:r>
      <w:r w:rsidR="000E6A34" w:rsidRPr="009C1987">
        <w:rPr>
          <w:rFonts w:ascii="Angsana New" w:hAnsi="Angsana New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 </w:t>
      </w:r>
      <w:r w:rsidR="00282973">
        <w:rPr>
          <w:rFonts w:ascii="Angsana New" w:hAnsi="Angsana New"/>
          <w:sz w:val="30"/>
          <w:szCs w:val="30"/>
        </w:rPr>
        <w:t>508</w:t>
      </w:r>
      <w:r w:rsidR="008F26AA" w:rsidRPr="009C1987">
        <w:rPr>
          <w:rFonts w:ascii="Angsana New" w:hAnsi="Angsana New"/>
          <w:sz w:val="30"/>
          <w:szCs w:val="30"/>
        </w:rPr>
        <w:t>.</w:t>
      </w:r>
      <w:r w:rsidR="00282973">
        <w:rPr>
          <w:rFonts w:ascii="Angsana New" w:hAnsi="Angsana New"/>
          <w:sz w:val="30"/>
          <w:szCs w:val="30"/>
        </w:rPr>
        <w:t>41</w:t>
      </w:r>
      <w:r w:rsidR="009C1987">
        <w:rPr>
          <w:rFonts w:ascii="Angsana New" w:hAnsi="Angsana New"/>
          <w:sz w:val="30"/>
          <w:szCs w:val="30"/>
        </w:rPr>
        <w:br/>
      </w:r>
      <w:r w:rsidR="000E6A34" w:rsidRPr="009C1987">
        <w:rPr>
          <w:rFonts w:ascii="Angsana New" w:hAnsi="Angsana New"/>
          <w:sz w:val="30"/>
          <w:szCs w:val="30"/>
          <w:cs/>
        </w:rPr>
        <w:t>ล้านบาท</w:t>
      </w:r>
      <w:r w:rsidR="009C1987" w:rsidRPr="009C1987">
        <w:rPr>
          <w:rFonts w:ascii="Angsana New" w:hAnsi="Angsana New"/>
          <w:sz w:val="30"/>
          <w:szCs w:val="30"/>
        </w:rPr>
        <w:t xml:space="preserve"> </w:t>
      </w:r>
      <w:r w:rsidR="00E449C9" w:rsidRPr="009C1987">
        <w:rPr>
          <w:rFonts w:ascii="Angsana New" w:hAnsi="Angsana New"/>
          <w:sz w:val="30"/>
          <w:szCs w:val="30"/>
        </w:rPr>
        <w:t>(</w:t>
      </w:r>
      <w:r w:rsidR="0099132B" w:rsidRPr="009C1987">
        <w:rPr>
          <w:rFonts w:ascii="Angsana New" w:hAnsi="Angsana New"/>
          <w:i/>
          <w:iCs/>
          <w:sz w:val="30"/>
          <w:szCs w:val="30"/>
        </w:rPr>
        <w:t>30</w:t>
      </w:r>
      <w:r w:rsidR="009320DD" w:rsidRPr="009C1987">
        <w:rPr>
          <w:rFonts w:ascii="Angsana New" w:hAnsi="Angsana New"/>
          <w:i/>
          <w:iCs/>
          <w:sz w:val="30"/>
          <w:szCs w:val="30"/>
        </w:rPr>
        <w:t xml:space="preserve"> </w:t>
      </w:r>
      <w:r w:rsidR="009320DD" w:rsidRPr="009C1987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="0099132B" w:rsidRPr="009C1987">
        <w:rPr>
          <w:rFonts w:ascii="Angsana New" w:hAnsi="Angsana New"/>
          <w:i/>
          <w:iCs/>
          <w:sz w:val="30"/>
          <w:szCs w:val="30"/>
        </w:rPr>
        <w:t>256</w:t>
      </w:r>
      <w:r w:rsidRPr="009C1987">
        <w:rPr>
          <w:rFonts w:ascii="Angsana New" w:hAnsi="Angsana New"/>
          <w:i/>
          <w:iCs/>
          <w:sz w:val="30"/>
          <w:szCs w:val="30"/>
        </w:rPr>
        <w:t>4</w:t>
      </w:r>
      <w:r w:rsidR="00E310AF" w:rsidRPr="009C1987">
        <w:rPr>
          <w:rFonts w:ascii="Angsana New" w:hAnsi="Angsana New"/>
          <w:i/>
          <w:iCs/>
          <w:sz w:val="30"/>
          <w:szCs w:val="30"/>
        </w:rPr>
        <w:t>:</w:t>
      </w:r>
      <w:r w:rsidR="000C7E70" w:rsidRPr="009C19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27D34" w:rsidRPr="009C1987">
        <w:rPr>
          <w:rFonts w:ascii="Angsana New" w:hAnsi="Angsana New"/>
          <w:i/>
          <w:iCs/>
          <w:sz w:val="30"/>
          <w:szCs w:val="30"/>
        </w:rPr>
        <w:t>61.44</w:t>
      </w:r>
      <w:r w:rsidR="00BB762F" w:rsidRPr="009C1987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E310AF" w:rsidRPr="009C1987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E449C9" w:rsidRPr="009C1987">
        <w:rPr>
          <w:rFonts w:ascii="Angsana New" w:hAnsi="Angsana New"/>
          <w:sz w:val="30"/>
          <w:szCs w:val="30"/>
        </w:rPr>
        <w:t>)</w:t>
      </w:r>
    </w:p>
    <w:p w14:paraId="453CDA68" w14:textId="316055BF" w:rsidR="00482DAE" w:rsidRDefault="0048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6938BD03" w14:textId="4152B48A" w:rsidR="007C4747" w:rsidRDefault="00D43336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C6187">
        <w:rPr>
          <w:rFonts w:ascii="Angsana New" w:hAnsi="Angsana New"/>
          <w:b/>
          <w:bCs/>
          <w:sz w:val="30"/>
          <w:szCs w:val="30"/>
        </w:rPr>
        <w:tab/>
      </w:r>
      <w:r w:rsidR="007C474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CE4F3D7" w14:textId="166B538D" w:rsidR="007C4747" w:rsidRPr="007C4747" w:rsidRDefault="007C4747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78"/>
        <w:gridCol w:w="1172"/>
        <w:gridCol w:w="180"/>
        <w:gridCol w:w="1164"/>
        <w:gridCol w:w="6"/>
      </w:tblGrid>
      <w:tr w:rsidR="007C4747" w:rsidRPr="007C4747" w14:paraId="186C1BC1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0CA6AE6" w14:textId="5BFFF7A7" w:rsidR="007C4747" w:rsidRPr="007C4747" w:rsidRDefault="007C4747" w:rsidP="00E72A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073AE27" w14:textId="0EE763C6" w:rsidR="007C4747" w:rsidRPr="007C4747" w:rsidRDefault="007C474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ECFBA4" w14:textId="77777777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4"/>
            <w:vAlign w:val="bottom"/>
          </w:tcPr>
          <w:p w14:paraId="3E7E9021" w14:textId="35690971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747" w:rsidRPr="007C4747" w14:paraId="6CADFEB7" w14:textId="77777777" w:rsidTr="003922AE">
        <w:trPr>
          <w:cantSplit/>
          <w:tblHeader/>
        </w:trPr>
        <w:tc>
          <w:tcPr>
            <w:tcW w:w="4050" w:type="dxa"/>
            <w:vAlign w:val="bottom"/>
          </w:tcPr>
          <w:p w14:paraId="067185D2" w14:textId="49FE1E35" w:rsidR="007C4747" w:rsidRPr="007C4747" w:rsidRDefault="007C4747" w:rsidP="007C474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050EE2" w14:textId="77777777" w:rsidR="007C4747" w:rsidRDefault="007C4747" w:rsidP="007C47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  <w:p w14:paraId="4C278070" w14:textId="0A7B51FD" w:rsidR="007C4747" w:rsidRPr="007C4747" w:rsidRDefault="007C4747" w:rsidP="007C47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277168A" w14:textId="77777777" w:rsidR="007C4747" w:rsidRPr="007C4747" w:rsidRDefault="007C4747" w:rsidP="007C47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DF93B3" w14:textId="77777777" w:rsidR="007C4747" w:rsidRDefault="007C4747" w:rsidP="007C47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4DA87B68" w14:textId="11D29D0C" w:rsidR="007C4747" w:rsidRPr="007C4747" w:rsidRDefault="007C4747" w:rsidP="007C47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5393255D" w14:textId="77777777" w:rsidR="007C4747" w:rsidRPr="007C4747" w:rsidRDefault="007C4747" w:rsidP="007C47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F0D852E" w14:textId="77777777" w:rsidR="007C4747" w:rsidRDefault="007C4747" w:rsidP="007C4747">
            <w:pPr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C47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4F0D3FCB" w14:textId="17E8F50C" w:rsidR="007C4747" w:rsidRPr="007C4747" w:rsidRDefault="007C4747" w:rsidP="007C47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A5534E0" w14:textId="77777777" w:rsidR="007C4747" w:rsidRPr="007C4747" w:rsidRDefault="007C4747" w:rsidP="007C47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C41B8B" w14:textId="77777777" w:rsidR="007C4747" w:rsidRDefault="007C4747" w:rsidP="007C4747">
            <w:pPr>
              <w:pStyle w:val="acctmergecolhdg"/>
              <w:spacing w:line="240" w:lineRule="auto"/>
              <w:ind w:left="-84" w:right="-78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30 </w:t>
            </w:r>
            <w:r w:rsidRPr="007C474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  <w:p w14:paraId="41DA3EF4" w14:textId="392AB08E" w:rsidR="007C4747" w:rsidRPr="007C4747" w:rsidRDefault="007C4747" w:rsidP="007C474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7C474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7C4747" w:rsidRPr="007C4747" w14:paraId="45778C87" w14:textId="77777777" w:rsidTr="003922AE">
        <w:trPr>
          <w:gridAfter w:val="1"/>
          <w:wAfter w:w="6" w:type="dxa"/>
          <w:cantSplit/>
          <w:tblHeader/>
        </w:trPr>
        <w:tc>
          <w:tcPr>
            <w:tcW w:w="4050" w:type="dxa"/>
            <w:vAlign w:val="bottom"/>
            <w:hideMark/>
          </w:tcPr>
          <w:p w14:paraId="6A1197C8" w14:textId="77777777" w:rsidR="007C4747" w:rsidRPr="007C4747" w:rsidRDefault="007C4747" w:rsidP="00E72A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214" w:type="dxa"/>
            <w:gridSpan w:val="7"/>
            <w:vAlign w:val="bottom"/>
            <w:hideMark/>
          </w:tcPr>
          <w:p w14:paraId="3FF8C3AD" w14:textId="253DFD6F" w:rsidR="007C4747" w:rsidRPr="007C4747" w:rsidRDefault="007C474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C6858" w:rsidRPr="007C6858" w14:paraId="150EDC0D" w14:textId="77777777" w:rsidTr="00257981">
        <w:trPr>
          <w:cantSplit/>
        </w:trPr>
        <w:tc>
          <w:tcPr>
            <w:tcW w:w="4050" w:type="dxa"/>
          </w:tcPr>
          <w:p w14:paraId="17B82280" w14:textId="66F7FB45" w:rsidR="007C6858" w:rsidRPr="007C6858" w:rsidRDefault="007C6858" w:rsidP="00E72A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68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E104F89" w14:textId="77777777" w:rsidR="007C6858" w:rsidRPr="007C6858" w:rsidRDefault="007C6858" w:rsidP="00E72AD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7F5BD" w14:textId="77777777" w:rsidR="007C6858" w:rsidRPr="007C6858" w:rsidRDefault="007C6858" w:rsidP="00E72A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B2BA0" w14:textId="77777777" w:rsidR="007C6858" w:rsidRPr="007C6858" w:rsidRDefault="007C6858" w:rsidP="00E72AD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F357C68" w14:textId="77777777" w:rsidR="007C6858" w:rsidRPr="007C6858" w:rsidRDefault="007C6858" w:rsidP="00E72AD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F26F2E" w14:textId="77777777" w:rsidR="007C6858" w:rsidRPr="007C6858" w:rsidRDefault="007C6858" w:rsidP="00E72AD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A029E6" w14:textId="77777777" w:rsidR="007C6858" w:rsidRPr="007C6858" w:rsidRDefault="007C6858" w:rsidP="00E72AD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7455DE" w14:textId="77777777" w:rsidR="007C6858" w:rsidRPr="007C6858" w:rsidRDefault="007C6858" w:rsidP="00E72A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74C75" w:rsidRPr="007C4747" w14:paraId="2E7BAB16" w14:textId="77777777" w:rsidTr="00257981">
        <w:trPr>
          <w:cantSplit/>
        </w:trPr>
        <w:tc>
          <w:tcPr>
            <w:tcW w:w="4050" w:type="dxa"/>
          </w:tcPr>
          <w:p w14:paraId="5F1B3D1F" w14:textId="032CFB65" w:rsidR="00774C75" w:rsidRPr="007C4747" w:rsidRDefault="00774C75" w:rsidP="00774C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04BC08" w14:textId="50CB3523" w:rsidR="00774C75" w:rsidRPr="00CA3DD0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296,844</w:t>
            </w:r>
          </w:p>
        </w:tc>
        <w:tc>
          <w:tcPr>
            <w:tcW w:w="180" w:type="dxa"/>
          </w:tcPr>
          <w:p w14:paraId="57AE5CB7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27C234" w14:textId="0FE9E7CB" w:rsidR="00774C75" w:rsidRPr="00CA3DD0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3D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230,707</w:t>
            </w:r>
          </w:p>
        </w:tc>
        <w:tc>
          <w:tcPr>
            <w:tcW w:w="178" w:type="dxa"/>
          </w:tcPr>
          <w:p w14:paraId="2B522A0C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23CA15" w14:textId="21B02680" w:rsidR="00774C75" w:rsidRPr="00CA3DD0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291,163</w:t>
            </w:r>
          </w:p>
        </w:tc>
        <w:tc>
          <w:tcPr>
            <w:tcW w:w="180" w:type="dxa"/>
          </w:tcPr>
          <w:p w14:paraId="1A0C3231" w14:textId="77777777" w:rsidR="00774C75" w:rsidRPr="007C4747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0EE3BDE" w14:textId="3852056D" w:rsidR="00774C75" w:rsidRPr="00CA3DD0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3D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227,492</w:t>
            </w:r>
          </w:p>
        </w:tc>
      </w:tr>
      <w:tr w:rsidR="00774C75" w:rsidRPr="007C4747" w14:paraId="3BCFE9C8" w14:textId="77777777" w:rsidTr="00257981">
        <w:trPr>
          <w:cantSplit/>
        </w:trPr>
        <w:tc>
          <w:tcPr>
            <w:tcW w:w="4050" w:type="dxa"/>
          </w:tcPr>
          <w:p w14:paraId="3FE9A882" w14:textId="77777777" w:rsidR="00774C75" w:rsidRPr="007C4747" w:rsidRDefault="00774C75" w:rsidP="00774C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26B91" w14:textId="77777777" w:rsidR="00774C75" w:rsidRPr="007C4747" w:rsidRDefault="00774C75" w:rsidP="00774C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55DDC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BEA600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F3401E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4EF8AE0" w14:textId="77777777" w:rsidR="00774C75" w:rsidRPr="007C4747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F9442" w14:textId="77777777" w:rsidR="00774C75" w:rsidRPr="007C4747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ED77C7F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C75" w:rsidRPr="00CA3DD0" w14:paraId="687EE3AF" w14:textId="77777777" w:rsidTr="003922AE">
        <w:trPr>
          <w:cantSplit/>
        </w:trPr>
        <w:tc>
          <w:tcPr>
            <w:tcW w:w="4050" w:type="dxa"/>
          </w:tcPr>
          <w:p w14:paraId="34EC799A" w14:textId="3757A317" w:rsidR="00774C75" w:rsidRPr="00CA3DD0" w:rsidRDefault="00774C75" w:rsidP="00774C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3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14:paraId="6F01D811" w14:textId="77777777" w:rsidR="00774C75" w:rsidRPr="00CA3DD0" w:rsidRDefault="00774C75" w:rsidP="00774C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AFD30" w14:textId="77777777" w:rsidR="00774C75" w:rsidRPr="00CA3DD0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FDB66" w14:textId="77777777" w:rsidR="00774C75" w:rsidRPr="00CA3DD0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A70C466" w14:textId="77777777" w:rsidR="00774C75" w:rsidRPr="00CA3DD0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2B6FEB" w14:textId="77777777" w:rsidR="00774C75" w:rsidRPr="00CA3DD0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175BE" w14:textId="77777777" w:rsidR="00774C75" w:rsidRPr="00CA3DD0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FBEDF07" w14:textId="77777777" w:rsidR="00774C75" w:rsidRPr="00CA3DD0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D27CB" w:rsidRPr="007C4747" w14:paraId="4618EABF" w14:textId="77777777" w:rsidTr="003922AE">
        <w:trPr>
          <w:cantSplit/>
        </w:trPr>
        <w:tc>
          <w:tcPr>
            <w:tcW w:w="4050" w:type="dxa"/>
            <w:hideMark/>
          </w:tcPr>
          <w:p w14:paraId="1656F83A" w14:textId="77777777" w:rsidR="008D27CB" w:rsidRPr="007C4747" w:rsidRDefault="008D27CB" w:rsidP="008D27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17D931A" w14:textId="5167ECA5" w:rsidR="008D27CB" w:rsidRPr="00CA3DD0" w:rsidRDefault="008D27CB" w:rsidP="008D27C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170,406</w:t>
            </w:r>
          </w:p>
        </w:tc>
        <w:tc>
          <w:tcPr>
            <w:tcW w:w="180" w:type="dxa"/>
          </w:tcPr>
          <w:p w14:paraId="6981119A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D33E3" w14:textId="6EB36650" w:rsidR="008D27CB" w:rsidRPr="00CA3DD0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145,010</w:t>
            </w:r>
          </w:p>
        </w:tc>
        <w:tc>
          <w:tcPr>
            <w:tcW w:w="178" w:type="dxa"/>
          </w:tcPr>
          <w:p w14:paraId="1F0C575F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808B10" w14:textId="054CBD1A" w:rsidR="008D27CB" w:rsidRPr="007C4747" w:rsidRDefault="008D27CB" w:rsidP="008D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170,406</w:t>
            </w:r>
          </w:p>
        </w:tc>
        <w:tc>
          <w:tcPr>
            <w:tcW w:w="180" w:type="dxa"/>
          </w:tcPr>
          <w:p w14:paraId="5963BD74" w14:textId="77777777" w:rsidR="008D27CB" w:rsidRPr="007C4747" w:rsidRDefault="008D27CB" w:rsidP="008D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7E068" w14:textId="1A847FF0" w:rsidR="008D27CB" w:rsidRPr="00CA3DD0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145,010</w:t>
            </w:r>
          </w:p>
        </w:tc>
      </w:tr>
      <w:tr w:rsidR="008D27CB" w:rsidRPr="007C4747" w14:paraId="62664169" w14:textId="77777777" w:rsidTr="003922AE">
        <w:trPr>
          <w:cantSplit/>
        </w:trPr>
        <w:tc>
          <w:tcPr>
            <w:tcW w:w="4050" w:type="dxa"/>
            <w:hideMark/>
          </w:tcPr>
          <w:p w14:paraId="44F2699E" w14:textId="77777777" w:rsidR="008D27CB" w:rsidRPr="007C4747" w:rsidRDefault="008D27CB" w:rsidP="008D27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2CAB023" w14:textId="77777777" w:rsidR="008D27CB" w:rsidRPr="007C4747" w:rsidRDefault="008D27CB" w:rsidP="008D27C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D3EB1B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F5415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798B56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E336B0" w14:textId="77777777" w:rsidR="008D27CB" w:rsidRPr="007C4747" w:rsidRDefault="008D27CB" w:rsidP="008D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B5CC9D" w14:textId="77777777" w:rsidR="008D27CB" w:rsidRPr="007C4747" w:rsidRDefault="008D27CB" w:rsidP="008D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577723C" w14:textId="77777777" w:rsidR="008D27CB" w:rsidRPr="00CA3DD0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7CB" w:rsidRPr="007C4747" w14:paraId="251906BF" w14:textId="77777777" w:rsidTr="003922AE">
        <w:trPr>
          <w:cantSplit/>
        </w:trPr>
        <w:tc>
          <w:tcPr>
            <w:tcW w:w="4050" w:type="dxa"/>
            <w:hideMark/>
          </w:tcPr>
          <w:p w14:paraId="07E83C47" w14:textId="72B15E15" w:rsidR="008D27CB" w:rsidRPr="007C4747" w:rsidRDefault="008D27CB" w:rsidP="008D27C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35D2F2E" w14:textId="0058FFA1" w:rsidR="008D27CB" w:rsidRPr="00D45EEF" w:rsidRDefault="008D27CB" w:rsidP="008D27C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5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36,773</w:t>
            </w:r>
          </w:p>
        </w:tc>
        <w:tc>
          <w:tcPr>
            <w:tcW w:w="180" w:type="dxa"/>
          </w:tcPr>
          <w:p w14:paraId="58E7EB2D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5F3BD" w14:textId="359DACCE" w:rsidR="008D27CB" w:rsidRPr="007C4747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25,549</w:t>
            </w:r>
          </w:p>
        </w:tc>
        <w:tc>
          <w:tcPr>
            <w:tcW w:w="178" w:type="dxa"/>
          </w:tcPr>
          <w:p w14:paraId="34D4840F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DB0A97" w14:textId="7485CB6B" w:rsidR="008D27CB" w:rsidRPr="00D45EEF" w:rsidRDefault="008D27CB" w:rsidP="008D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EEF">
              <w:rPr>
                <w:rFonts w:asciiTheme="majorBidi" w:hAnsiTheme="majorBidi" w:cstheme="majorBidi"/>
                <w:sz w:val="30"/>
                <w:szCs w:val="30"/>
              </w:rPr>
              <w:t>36,773</w:t>
            </w:r>
          </w:p>
        </w:tc>
        <w:tc>
          <w:tcPr>
            <w:tcW w:w="180" w:type="dxa"/>
          </w:tcPr>
          <w:p w14:paraId="09322637" w14:textId="77777777" w:rsidR="008D27CB" w:rsidRPr="007C4747" w:rsidRDefault="008D27CB" w:rsidP="008D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F0B9E9" w14:textId="1E025495" w:rsidR="008D27CB" w:rsidRPr="00CA3DD0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25,549</w:t>
            </w:r>
          </w:p>
        </w:tc>
      </w:tr>
      <w:tr w:rsidR="008D27CB" w:rsidRPr="007C4747" w14:paraId="5BBE265E" w14:textId="77777777" w:rsidTr="003922AE">
        <w:trPr>
          <w:cantSplit/>
        </w:trPr>
        <w:tc>
          <w:tcPr>
            <w:tcW w:w="4050" w:type="dxa"/>
            <w:hideMark/>
          </w:tcPr>
          <w:p w14:paraId="4C24A4D4" w14:textId="2CC2B1B7" w:rsidR="008D27CB" w:rsidRPr="007C4747" w:rsidRDefault="008D27CB" w:rsidP="008D27C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4D431E2" w14:textId="297DB99D" w:rsidR="008D27CB" w:rsidRPr="00D45EEF" w:rsidRDefault="008D27CB" w:rsidP="008D27C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5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180" w:type="dxa"/>
          </w:tcPr>
          <w:p w14:paraId="4B8A6EE9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DC93F" w14:textId="3419283C" w:rsidR="008D27CB" w:rsidRPr="007C4747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  <w:tc>
          <w:tcPr>
            <w:tcW w:w="178" w:type="dxa"/>
          </w:tcPr>
          <w:p w14:paraId="29AE3F3E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BD00B2" w14:textId="7DA0C9DA" w:rsidR="008D27CB" w:rsidRPr="00D45EEF" w:rsidRDefault="008D27CB" w:rsidP="008D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EEF"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180" w:type="dxa"/>
          </w:tcPr>
          <w:p w14:paraId="19D077F8" w14:textId="77777777" w:rsidR="008D27CB" w:rsidRPr="007C4747" w:rsidRDefault="008D27CB" w:rsidP="008D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972D9F" w14:textId="1F23FAF2" w:rsidR="008D27CB" w:rsidRPr="00CA3DD0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4,487</w:t>
            </w:r>
          </w:p>
        </w:tc>
      </w:tr>
      <w:tr w:rsidR="008D27CB" w:rsidRPr="007C4747" w14:paraId="4FF1FD06" w14:textId="77777777" w:rsidTr="003922AE">
        <w:trPr>
          <w:cantSplit/>
        </w:trPr>
        <w:tc>
          <w:tcPr>
            <w:tcW w:w="4050" w:type="dxa"/>
            <w:hideMark/>
          </w:tcPr>
          <w:p w14:paraId="702F6514" w14:textId="6F23A65D" w:rsidR="008D27CB" w:rsidRPr="007C4747" w:rsidRDefault="008D27CB" w:rsidP="008D27C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9D22" w14:textId="472D63DC" w:rsidR="008D27CB" w:rsidRPr="00D45EEF" w:rsidRDefault="008D27CB" w:rsidP="008D27C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5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14,727</w:t>
            </w:r>
          </w:p>
        </w:tc>
        <w:tc>
          <w:tcPr>
            <w:tcW w:w="180" w:type="dxa"/>
          </w:tcPr>
          <w:p w14:paraId="3AAA1EB5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8DB2C" w14:textId="7BC542EE" w:rsidR="008D27CB" w:rsidRPr="007C4747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21,135</w:t>
            </w:r>
          </w:p>
        </w:tc>
        <w:tc>
          <w:tcPr>
            <w:tcW w:w="178" w:type="dxa"/>
          </w:tcPr>
          <w:p w14:paraId="70AD0385" w14:textId="77777777" w:rsidR="008D27CB" w:rsidRPr="007C4747" w:rsidRDefault="008D27CB" w:rsidP="008D27C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CEBAB" w14:textId="0FF1B3CE" w:rsidR="008D27CB" w:rsidRPr="00D45EEF" w:rsidRDefault="008D27CB" w:rsidP="008D27C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EEF">
              <w:rPr>
                <w:rFonts w:asciiTheme="majorBidi" w:hAnsiTheme="majorBidi" w:cstheme="majorBidi"/>
                <w:sz w:val="30"/>
                <w:szCs w:val="30"/>
              </w:rPr>
              <w:t>14,697</w:t>
            </w:r>
          </w:p>
        </w:tc>
        <w:tc>
          <w:tcPr>
            <w:tcW w:w="180" w:type="dxa"/>
          </w:tcPr>
          <w:p w14:paraId="4599DDC1" w14:textId="77777777" w:rsidR="008D27CB" w:rsidRPr="007C4747" w:rsidRDefault="008D27CB" w:rsidP="008D27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1EC3" w14:textId="203D284B" w:rsidR="008D27CB" w:rsidRPr="00CA3DD0" w:rsidRDefault="008D27CB" w:rsidP="008D27C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21,105</w:t>
            </w:r>
          </w:p>
        </w:tc>
      </w:tr>
      <w:tr w:rsidR="00774C75" w:rsidRPr="007C4747" w14:paraId="72B26535" w14:textId="77777777" w:rsidTr="003922AE">
        <w:trPr>
          <w:cantSplit/>
        </w:trPr>
        <w:tc>
          <w:tcPr>
            <w:tcW w:w="4050" w:type="dxa"/>
            <w:hideMark/>
          </w:tcPr>
          <w:p w14:paraId="1184B563" w14:textId="77777777" w:rsidR="00774C75" w:rsidRPr="007C4747" w:rsidRDefault="00774C75" w:rsidP="00774C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F4127" w14:textId="539D4D4F" w:rsidR="00774C75" w:rsidRPr="00CA3DD0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3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223,190</w:t>
            </w:r>
          </w:p>
        </w:tc>
        <w:tc>
          <w:tcPr>
            <w:tcW w:w="180" w:type="dxa"/>
          </w:tcPr>
          <w:p w14:paraId="4EE332C2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F2227" w14:textId="1DB6D354" w:rsidR="00774C75" w:rsidRPr="007C4747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196,181</w:t>
            </w:r>
          </w:p>
        </w:tc>
        <w:tc>
          <w:tcPr>
            <w:tcW w:w="178" w:type="dxa"/>
          </w:tcPr>
          <w:p w14:paraId="2E6E1EAA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B3A32" w14:textId="5B9CB992" w:rsidR="00774C75" w:rsidRPr="007C4747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223,160</w:t>
            </w:r>
          </w:p>
        </w:tc>
        <w:tc>
          <w:tcPr>
            <w:tcW w:w="180" w:type="dxa"/>
          </w:tcPr>
          <w:p w14:paraId="4B147338" w14:textId="77777777" w:rsidR="00774C75" w:rsidRPr="007C4747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950A20" w14:textId="7C88F856" w:rsidR="00774C75" w:rsidRPr="007C4747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196,151</w:t>
            </w:r>
          </w:p>
        </w:tc>
      </w:tr>
      <w:tr w:rsidR="00774C75" w:rsidRPr="007C4747" w14:paraId="21837ED0" w14:textId="77777777" w:rsidTr="003922AE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16FC8C95" w14:textId="77777777" w:rsidR="00774C75" w:rsidRDefault="00774C75" w:rsidP="00774C75">
            <w:pPr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0E19E8F" w14:textId="6E82D3DA" w:rsidR="00774C75" w:rsidRPr="007C4747" w:rsidRDefault="00774C75" w:rsidP="00774C75">
            <w:pPr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7C474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A8CBAFA" w14:textId="54ABAAD0" w:rsidR="00774C75" w:rsidRPr="00CA3DD0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(11,962)</w:t>
            </w:r>
          </w:p>
        </w:tc>
        <w:tc>
          <w:tcPr>
            <w:tcW w:w="180" w:type="dxa"/>
            <w:vAlign w:val="bottom"/>
          </w:tcPr>
          <w:p w14:paraId="73EDD94A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6B5EF3C" w14:textId="0A8ED1B7" w:rsidR="00774C75" w:rsidRPr="00CA3DD0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A3DD0">
              <w:rPr>
                <w:rFonts w:asciiTheme="majorBidi" w:hAnsiTheme="majorBidi" w:cstheme="majorBidi"/>
                <w:sz w:val="30"/>
                <w:szCs w:val="30"/>
              </w:rPr>
              <w:t>(15,408)</w:t>
            </w:r>
          </w:p>
        </w:tc>
        <w:tc>
          <w:tcPr>
            <w:tcW w:w="178" w:type="dxa"/>
            <w:vAlign w:val="bottom"/>
          </w:tcPr>
          <w:p w14:paraId="0CA79450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3F1676E" w14:textId="26880024" w:rsidR="00774C75" w:rsidRPr="007C4747" w:rsidRDefault="00774C75" w:rsidP="00700068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44C">
              <w:rPr>
                <w:rFonts w:asciiTheme="majorBidi" w:hAnsiTheme="majorBidi" w:cstheme="majorBidi"/>
                <w:sz w:val="30"/>
                <w:szCs w:val="30"/>
              </w:rPr>
              <w:t>(11,962)</w:t>
            </w:r>
          </w:p>
        </w:tc>
        <w:tc>
          <w:tcPr>
            <w:tcW w:w="180" w:type="dxa"/>
            <w:vAlign w:val="bottom"/>
          </w:tcPr>
          <w:p w14:paraId="2F199A70" w14:textId="77777777" w:rsidR="00774C75" w:rsidRPr="007C4747" w:rsidRDefault="00774C75" w:rsidP="00774C7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4468C5D" w14:textId="7A68186B" w:rsidR="00774C75" w:rsidRPr="008A6640" w:rsidRDefault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8A6640">
              <w:rPr>
                <w:rFonts w:asciiTheme="majorBidi" w:hAnsiTheme="majorBidi" w:cstheme="majorBidi"/>
                <w:sz w:val="30"/>
                <w:szCs w:val="30"/>
              </w:rPr>
              <w:t>(15,408)</w:t>
            </w:r>
          </w:p>
        </w:tc>
      </w:tr>
      <w:tr w:rsidR="00774C75" w:rsidRPr="007C4747" w14:paraId="1CDD758A" w14:textId="77777777" w:rsidTr="003922AE">
        <w:trPr>
          <w:cantSplit/>
        </w:trPr>
        <w:tc>
          <w:tcPr>
            <w:tcW w:w="4050" w:type="dxa"/>
            <w:hideMark/>
          </w:tcPr>
          <w:p w14:paraId="4CA4BFCA" w14:textId="77777777" w:rsidR="00774C75" w:rsidRPr="007C4747" w:rsidRDefault="00774C75" w:rsidP="00774C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75E7422" w14:textId="58C4C29B" w:rsidR="00774C75" w:rsidRPr="00CA3DD0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211,228</w:t>
            </w:r>
          </w:p>
        </w:tc>
        <w:tc>
          <w:tcPr>
            <w:tcW w:w="180" w:type="dxa"/>
          </w:tcPr>
          <w:p w14:paraId="2D9A2EB2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EFE1D30" w14:textId="38722811" w:rsidR="00774C75" w:rsidRPr="007C4747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180,773</w:t>
            </w:r>
          </w:p>
        </w:tc>
        <w:tc>
          <w:tcPr>
            <w:tcW w:w="178" w:type="dxa"/>
          </w:tcPr>
          <w:p w14:paraId="45B26898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86364DC" w14:textId="4A7A2059" w:rsidR="00774C75" w:rsidRPr="007C4747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211,198</w:t>
            </w:r>
          </w:p>
        </w:tc>
        <w:tc>
          <w:tcPr>
            <w:tcW w:w="180" w:type="dxa"/>
          </w:tcPr>
          <w:p w14:paraId="48213D5D" w14:textId="77777777" w:rsidR="00774C75" w:rsidRPr="007C4747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3BF2C6" w14:textId="5278E4E4" w:rsidR="00774C75" w:rsidRPr="007C4747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180,743</w:t>
            </w:r>
          </w:p>
        </w:tc>
      </w:tr>
      <w:tr w:rsidR="00774C75" w:rsidRPr="00A54DAB" w14:paraId="60B5DB5C" w14:textId="77777777" w:rsidTr="003922AE">
        <w:trPr>
          <w:cantSplit/>
        </w:trPr>
        <w:tc>
          <w:tcPr>
            <w:tcW w:w="4050" w:type="dxa"/>
          </w:tcPr>
          <w:p w14:paraId="375E7FE4" w14:textId="77777777" w:rsidR="00774C75" w:rsidRPr="00A54DAB" w:rsidRDefault="00774C75" w:rsidP="00774C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3F5D2725" w14:textId="08B24E5D" w:rsidR="00774C75" w:rsidRPr="00A54DAB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B37DB2" w14:textId="77777777" w:rsidR="00774C75" w:rsidRPr="00A54DAB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right w:val="nil"/>
            </w:tcBorders>
          </w:tcPr>
          <w:p w14:paraId="47EA0BE7" w14:textId="27F1F78B" w:rsidR="00774C75" w:rsidRPr="00A54DAB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8D768AB" w14:textId="77777777" w:rsidR="00774C75" w:rsidRPr="00A54DAB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2" w:space="0" w:color="auto"/>
              <w:left w:val="nil"/>
              <w:right w:val="nil"/>
            </w:tcBorders>
          </w:tcPr>
          <w:p w14:paraId="7AD75A75" w14:textId="7BD4A605" w:rsidR="00774C75" w:rsidRPr="00A54DAB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B641E7" w14:textId="77777777" w:rsidR="00774C75" w:rsidRPr="00A54DAB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auto"/>
            </w:tcBorders>
          </w:tcPr>
          <w:p w14:paraId="150AF717" w14:textId="107F39AF" w:rsidR="00774C75" w:rsidRPr="00A54DAB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4C75" w:rsidRPr="007C4747" w14:paraId="55E45EE7" w14:textId="77777777" w:rsidTr="003922AE">
        <w:trPr>
          <w:cantSplit/>
        </w:trPr>
        <w:tc>
          <w:tcPr>
            <w:tcW w:w="4050" w:type="dxa"/>
          </w:tcPr>
          <w:p w14:paraId="4376BA23" w14:textId="2FDCEBD4" w:rsidR="00774C75" w:rsidRPr="007C4747" w:rsidRDefault="00774C75" w:rsidP="00774C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CCFB379" w14:textId="0F6A945F" w:rsidR="00774C75" w:rsidRPr="00CA3DD0" w:rsidRDefault="00774C75" w:rsidP="00774C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508,072</w:t>
            </w:r>
          </w:p>
        </w:tc>
        <w:tc>
          <w:tcPr>
            <w:tcW w:w="180" w:type="dxa"/>
          </w:tcPr>
          <w:p w14:paraId="0724EBDF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E79855B" w14:textId="32F86BE5" w:rsidR="00774C75" w:rsidRPr="00A54DAB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411,480</w:t>
            </w:r>
          </w:p>
        </w:tc>
        <w:tc>
          <w:tcPr>
            <w:tcW w:w="178" w:type="dxa"/>
          </w:tcPr>
          <w:p w14:paraId="06FDC882" w14:textId="77777777" w:rsidR="00774C75" w:rsidRPr="007C474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5101CB8A" w14:textId="4A37C3CF" w:rsidR="00774C75" w:rsidRPr="007C4747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502,361</w:t>
            </w:r>
          </w:p>
        </w:tc>
        <w:tc>
          <w:tcPr>
            <w:tcW w:w="180" w:type="dxa"/>
          </w:tcPr>
          <w:p w14:paraId="4CEA3C55" w14:textId="77777777" w:rsidR="00774C75" w:rsidRPr="007C4747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119627E" w14:textId="7EA97868" w:rsidR="00774C75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408,235</w:t>
            </w:r>
          </w:p>
        </w:tc>
      </w:tr>
    </w:tbl>
    <w:p w14:paraId="7CA8173C" w14:textId="77777777" w:rsidR="006741A2" w:rsidRPr="00700068" w:rsidRDefault="006741A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78"/>
        <w:gridCol w:w="1172"/>
        <w:gridCol w:w="180"/>
        <w:gridCol w:w="1170"/>
      </w:tblGrid>
      <w:tr w:rsidR="00CE3BA7" w:rsidRPr="00CE3BA7" w14:paraId="7D2075DB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C6C1BD9" w14:textId="7626AD7D" w:rsidR="00CE3BA7" w:rsidRPr="00CE3BA7" w:rsidRDefault="00CE3BA7" w:rsidP="00E72AD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A754414" w14:textId="729BE37B" w:rsidR="00CE3BA7" w:rsidRPr="00CE3BA7" w:rsidRDefault="00CE3BA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E3BA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FC175F4" w14:textId="77777777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D6DE70" w14:textId="5A88ACFA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BA7" w:rsidRPr="00CE3BA7" w14:paraId="0D80CF25" w14:textId="77777777" w:rsidTr="003922AE">
        <w:trPr>
          <w:cantSplit/>
          <w:tblHeader/>
        </w:trPr>
        <w:tc>
          <w:tcPr>
            <w:tcW w:w="4050" w:type="dxa"/>
            <w:vAlign w:val="bottom"/>
          </w:tcPr>
          <w:p w14:paraId="61564679" w14:textId="0F5D8BDE" w:rsidR="00CE3BA7" w:rsidRPr="00CE3BA7" w:rsidRDefault="00CE3BA7" w:rsidP="00E72A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E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CE3B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5DA69CC" w14:textId="77777777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71988C7" w14:textId="77777777" w:rsidR="00CE3BA7" w:rsidRPr="00CE3BA7" w:rsidRDefault="00CE3BA7" w:rsidP="00E72AD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A13A0B" w14:textId="77777777" w:rsidR="00CE3BA7" w:rsidRPr="00CE3BA7" w:rsidRDefault="00CE3BA7" w:rsidP="00E72AD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193CAC96" w14:textId="77777777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7B5C23F" w14:textId="77777777" w:rsidR="00CE3BA7" w:rsidRPr="00CE3BA7" w:rsidRDefault="00CE3BA7" w:rsidP="00E72AD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22E9B6DE" w14:textId="77777777" w:rsidR="00CE3BA7" w:rsidRPr="00CE3BA7" w:rsidRDefault="00CE3BA7" w:rsidP="00E72AD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191D2A" w14:textId="77777777" w:rsidR="00CE3BA7" w:rsidRPr="00CE3BA7" w:rsidRDefault="00CE3BA7" w:rsidP="00E72AD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CE3BA7" w:rsidRPr="00CE3BA7" w14:paraId="7AC55381" w14:textId="77777777" w:rsidTr="003922AE">
        <w:trPr>
          <w:cantSplit/>
          <w:tblHeader/>
        </w:trPr>
        <w:tc>
          <w:tcPr>
            <w:tcW w:w="4050" w:type="dxa"/>
            <w:vAlign w:val="bottom"/>
            <w:hideMark/>
          </w:tcPr>
          <w:p w14:paraId="21976DB9" w14:textId="4860DE6B" w:rsidR="00CE3BA7" w:rsidRPr="00CE3BA7" w:rsidRDefault="00CE3BA7" w:rsidP="00E72A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9591D49" w14:textId="42DA4E04" w:rsidR="00CE3BA7" w:rsidRPr="00CE3BA7" w:rsidRDefault="00CE3BA7" w:rsidP="00E72AD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E3B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4C75" w:rsidRPr="00CE3BA7" w14:paraId="573CD82D" w14:textId="77777777" w:rsidTr="003922AE">
        <w:trPr>
          <w:cantSplit/>
        </w:trPr>
        <w:tc>
          <w:tcPr>
            <w:tcW w:w="4050" w:type="dxa"/>
          </w:tcPr>
          <w:p w14:paraId="792E54B9" w14:textId="77777777" w:rsidR="00774C75" w:rsidRPr="00CE3BA7" w:rsidRDefault="00774C75" w:rsidP="00774C75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A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1752B22" w14:textId="5452EC32" w:rsidR="00774C75" w:rsidRPr="00CE3BA7" w:rsidRDefault="00774C75" w:rsidP="00774C7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3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(3,446)</w:t>
            </w:r>
          </w:p>
        </w:tc>
        <w:tc>
          <w:tcPr>
            <w:tcW w:w="180" w:type="dxa"/>
          </w:tcPr>
          <w:p w14:paraId="07045673" w14:textId="77777777" w:rsidR="00774C75" w:rsidRPr="00CE3BA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53BDD" w14:textId="329B5A90" w:rsidR="00774C75" w:rsidRPr="00CE3BA7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34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3CA0">
              <w:rPr>
                <w:rFonts w:asciiTheme="majorBidi" w:hAnsiTheme="majorBidi" w:cstheme="majorBidi"/>
                <w:sz w:val="30"/>
                <w:szCs w:val="30"/>
              </w:rPr>
              <w:t>3,045</w:t>
            </w:r>
            <w:r w:rsidRPr="004D34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8867A91" w14:textId="77777777" w:rsidR="00774C75" w:rsidRPr="00CE3BA7" w:rsidRDefault="00774C75" w:rsidP="00774C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18F6C6" w14:textId="16430A51" w:rsidR="00774C75" w:rsidRPr="00CE3BA7" w:rsidRDefault="00774C75" w:rsidP="00774C7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3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(3,446)</w:t>
            </w:r>
          </w:p>
        </w:tc>
        <w:tc>
          <w:tcPr>
            <w:tcW w:w="180" w:type="dxa"/>
          </w:tcPr>
          <w:p w14:paraId="5ABFEB8F" w14:textId="77777777" w:rsidR="00774C75" w:rsidRPr="00CE3BA7" w:rsidRDefault="00774C75" w:rsidP="00774C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CC0CB" w14:textId="0CEE1584" w:rsidR="00774C75" w:rsidRPr="00CE3BA7" w:rsidRDefault="00774C75" w:rsidP="00774C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4D34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3CA0">
              <w:rPr>
                <w:rFonts w:asciiTheme="majorBidi" w:hAnsiTheme="majorBidi" w:cstheme="majorBidi"/>
                <w:sz w:val="30"/>
                <w:szCs w:val="30"/>
              </w:rPr>
              <w:t>3,045</w:t>
            </w:r>
            <w:r w:rsidRPr="004D34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8095D24" w14:textId="14CB8EDE" w:rsidR="00482DAE" w:rsidRDefault="00482DAE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03497A3" w14:textId="77777777" w:rsidR="00482DAE" w:rsidRDefault="0048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042E58" w14:textId="35B54CEB" w:rsidR="001C6187" w:rsidRPr="006B2351" w:rsidRDefault="007C4747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C6187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77777777" w:rsidR="001C6187" w:rsidRPr="00EC28E5" w:rsidRDefault="001C6187" w:rsidP="00EC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17"/>
        <w:gridCol w:w="1583"/>
        <w:gridCol w:w="1530"/>
        <w:gridCol w:w="180"/>
        <w:gridCol w:w="1440"/>
      </w:tblGrid>
      <w:tr w:rsidR="001C6187" w:rsidRPr="00B126E2" w14:paraId="1963628C" w14:textId="77777777" w:rsidTr="004432BE">
        <w:trPr>
          <w:cantSplit/>
          <w:tblHeader/>
        </w:trPr>
        <w:tc>
          <w:tcPr>
            <w:tcW w:w="4717" w:type="dxa"/>
            <w:vAlign w:val="bottom"/>
          </w:tcPr>
          <w:p w14:paraId="7CC0643B" w14:textId="1CF2D202" w:rsidR="001C6187" w:rsidRPr="00EB3618" w:rsidRDefault="001C6187" w:rsidP="00277C4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9B4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429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42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4292E" w:rsidRPr="00DE7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642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83" w:type="dxa"/>
            <w:vAlign w:val="bottom"/>
          </w:tcPr>
          <w:p w14:paraId="7BD22244" w14:textId="77777777" w:rsidR="001C6187" w:rsidRPr="00EB3618" w:rsidRDefault="001C6187" w:rsidP="007269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798E34" w14:textId="77777777" w:rsidR="001C6187" w:rsidRPr="00EB3618" w:rsidRDefault="001C6187" w:rsidP="0072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513257" w14:textId="77777777" w:rsidR="001C6187" w:rsidRPr="00EB3618" w:rsidRDefault="001C6187" w:rsidP="007269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04F817" w14:textId="77777777" w:rsidR="001C6187" w:rsidRPr="00EB3618" w:rsidRDefault="001C6187" w:rsidP="00726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CAE64F2" w14:textId="77777777" w:rsidR="001C6187" w:rsidRPr="00EB3618" w:rsidRDefault="001C6187" w:rsidP="007269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36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C6187" w:rsidRPr="00121F9D" w14:paraId="4C5E0C5C" w14:textId="77777777" w:rsidTr="004432BE">
        <w:trPr>
          <w:cantSplit/>
        </w:trPr>
        <w:tc>
          <w:tcPr>
            <w:tcW w:w="4717" w:type="dxa"/>
          </w:tcPr>
          <w:p w14:paraId="14C8450B" w14:textId="77777777" w:rsidR="001C6187" w:rsidRPr="00EB3618" w:rsidRDefault="001C6187" w:rsidP="00D02CB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3" w:type="dxa"/>
          </w:tcPr>
          <w:p w14:paraId="620D629A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368CA336" w14:textId="77777777" w:rsidR="001C6187" w:rsidRPr="00EB3618" w:rsidRDefault="001C6187" w:rsidP="007269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B3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3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915F1" w14:paraId="174791C1" w14:textId="77777777" w:rsidTr="004432BE">
        <w:trPr>
          <w:cantSplit/>
        </w:trPr>
        <w:tc>
          <w:tcPr>
            <w:tcW w:w="4717" w:type="dxa"/>
          </w:tcPr>
          <w:p w14:paraId="4F0CF2AC" w14:textId="77777777" w:rsidR="00B915F1" w:rsidRPr="00EB3618" w:rsidRDefault="00B915F1" w:rsidP="00B915F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83" w:type="dxa"/>
          </w:tcPr>
          <w:p w14:paraId="3EC694BD" w14:textId="77777777" w:rsidR="00B915F1" w:rsidRPr="00EB3618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44F1D9" w14:textId="5F5A399E" w:rsidR="00B915F1" w:rsidRPr="00700068" w:rsidRDefault="00B915F1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28,376</w:t>
            </w:r>
          </w:p>
        </w:tc>
        <w:tc>
          <w:tcPr>
            <w:tcW w:w="180" w:type="dxa"/>
          </w:tcPr>
          <w:p w14:paraId="66FEEDD8" w14:textId="77777777" w:rsidR="00B915F1" w:rsidRPr="00585EBB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75368" w14:textId="23614096" w:rsidR="00B915F1" w:rsidRPr="006352EA" w:rsidRDefault="00B915F1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26,321</w:t>
            </w:r>
          </w:p>
        </w:tc>
      </w:tr>
      <w:tr w:rsidR="00B915F1" w14:paraId="0DBFF99E" w14:textId="77777777" w:rsidTr="004432BE">
        <w:trPr>
          <w:cantSplit/>
        </w:trPr>
        <w:tc>
          <w:tcPr>
            <w:tcW w:w="4717" w:type="dxa"/>
          </w:tcPr>
          <w:p w14:paraId="03626B8B" w14:textId="77777777" w:rsidR="00B915F1" w:rsidRPr="00EB3618" w:rsidRDefault="00B915F1" w:rsidP="00B915F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6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83" w:type="dxa"/>
          </w:tcPr>
          <w:p w14:paraId="71C47521" w14:textId="77777777" w:rsidR="00B915F1" w:rsidRPr="00EB3618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8CE77B0" w14:textId="24BC1C35" w:rsidR="00B915F1" w:rsidRPr="00700068" w:rsidRDefault="00B915F1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ED4E94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5,7</w:t>
            </w:r>
            <w:r w:rsidR="007D1A8C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3A018B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D268CA" w14:textId="77777777" w:rsidR="00B915F1" w:rsidRPr="00337886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0ADCA7" w14:textId="405FEEB5" w:rsidR="00B915F1" w:rsidRPr="00700068" w:rsidRDefault="00B915F1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ED4E94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5,</w:t>
            </w:r>
            <w:r w:rsidR="007D1A8C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734</w:t>
            </w: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915F1" w14:paraId="788418EE" w14:textId="77777777" w:rsidTr="004432BE">
        <w:trPr>
          <w:cantSplit/>
        </w:trPr>
        <w:tc>
          <w:tcPr>
            <w:tcW w:w="4717" w:type="dxa"/>
          </w:tcPr>
          <w:p w14:paraId="3BB975EF" w14:textId="77777777" w:rsidR="00B915F1" w:rsidRPr="00E277FD" w:rsidRDefault="00B915F1" w:rsidP="00B915F1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77FD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83" w:type="dxa"/>
          </w:tcPr>
          <w:p w14:paraId="54EE2166" w14:textId="77777777" w:rsidR="00B915F1" w:rsidRPr="00EB3618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841C26" w14:textId="16149D80" w:rsidR="00B915F1" w:rsidRPr="00700068" w:rsidRDefault="00B915F1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</w:t>
            </w:r>
            <w:r w:rsidR="00ED4E94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6,713</w:t>
            </w: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D38AC54" w14:textId="77777777" w:rsidR="00B915F1" w:rsidRPr="00585EBB" w:rsidRDefault="00B915F1" w:rsidP="00B915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37FA24" w14:textId="72349D48" w:rsidR="00B915F1" w:rsidRPr="00700068" w:rsidRDefault="00B915F1" w:rsidP="0070006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  (</w:t>
            </w:r>
            <w:r w:rsidR="00ED4E94"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>6,713</w:t>
            </w:r>
            <w:r w:rsidRPr="00700068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)    </w:t>
            </w:r>
          </w:p>
        </w:tc>
      </w:tr>
    </w:tbl>
    <w:p w14:paraId="19E62261" w14:textId="4289A562" w:rsidR="00F96299" w:rsidRDefault="00F96299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72CC90D" w14:textId="48FB31C6" w:rsidR="001C6187" w:rsidRPr="00F210EA" w:rsidRDefault="00F7042B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1C6187">
        <w:rPr>
          <w:rFonts w:ascii="Angsana New" w:hAnsi="Angsana New" w:cs="Angsana New"/>
          <w:b/>
          <w:bCs/>
          <w:sz w:val="30"/>
          <w:szCs w:val="30"/>
        </w:rPr>
        <w:tab/>
      </w:r>
      <w:r w:rsidR="001C6187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  <w:r w:rsidR="00694580">
        <w:rPr>
          <w:rFonts w:ascii="Angsana New" w:hAnsi="Angsana New" w:cs="Angsana New" w:hint="cs"/>
          <w:b/>
          <w:bCs/>
          <w:sz w:val="30"/>
          <w:szCs w:val="30"/>
          <w:cs/>
        </w:rPr>
        <w:t>และรายได้</w:t>
      </w:r>
    </w:p>
    <w:p w14:paraId="4160D71C" w14:textId="77777777" w:rsidR="006F5886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9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810"/>
        <w:gridCol w:w="270"/>
        <w:gridCol w:w="810"/>
        <w:gridCol w:w="236"/>
        <w:gridCol w:w="34"/>
        <w:gridCol w:w="810"/>
        <w:gridCol w:w="242"/>
        <w:gridCol w:w="41"/>
        <w:gridCol w:w="707"/>
        <w:gridCol w:w="252"/>
        <w:gridCol w:w="20"/>
        <w:gridCol w:w="816"/>
        <w:gridCol w:w="46"/>
        <w:gridCol w:w="224"/>
        <w:gridCol w:w="46"/>
        <w:gridCol w:w="756"/>
        <w:gridCol w:w="42"/>
      </w:tblGrid>
      <w:tr w:rsidR="00E4373B" w:rsidRPr="00356084" w14:paraId="4AE0E27A" w14:textId="77777777" w:rsidTr="004432BE">
        <w:trPr>
          <w:gridAfter w:val="1"/>
          <w:wAfter w:w="42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9AD7AF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20" w:type="dxa"/>
            <w:gridSpan w:val="16"/>
            <w:tcBorders>
              <w:top w:val="nil"/>
              <w:left w:val="nil"/>
              <w:bottom w:val="nil"/>
            </w:tcBorders>
          </w:tcPr>
          <w:p w14:paraId="6A5145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356084" w14:paraId="79695FD6" w14:textId="77777777" w:rsidTr="004432BE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E821EC" w14:textId="484D0E75" w:rsidR="00E4373B" w:rsidRPr="00356084" w:rsidRDefault="00E4373B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A1F8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801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6B201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</w:tcBorders>
          </w:tcPr>
          <w:p w14:paraId="52BAF15D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8CA62E9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</w:tcBorders>
          </w:tcPr>
          <w:p w14:paraId="3741749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30" w:type="dxa"/>
            <w:gridSpan w:val="6"/>
          </w:tcPr>
          <w:p w14:paraId="6522869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8914DF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4373B" w:rsidRPr="00171211" w14:paraId="36203D74" w14:textId="77777777" w:rsidTr="004432BE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0C23C" w14:textId="77777777" w:rsidR="00AD6BA5" w:rsidRDefault="00AD6BA5" w:rsidP="00AD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5A8E83DC" w14:textId="6B624BF2" w:rsidR="00E4373B" w:rsidRPr="00356084" w:rsidRDefault="00AD6BA5" w:rsidP="00AD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690672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657726" w14:textId="4F3070ED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8B9A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29513F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182FFD" w14:textId="28290ECB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5C65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01EBC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C6D1BF" w14:textId="2E1EAD03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9539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0AFD553E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B7D0F2" w14:textId="5607F98C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5DD7A3A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48054494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AD883F" w14:textId="33BBD5C9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0509F2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dxa"/>
            <w:gridSpan w:val="2"/>
          </w:tcPr>
          <w:p w14:paraId="56660DA9" w14:textId="77777777" w:rsidR="006F5886" w:rsidRDefault="006F588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71CFF" w14:textId="0D24C353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373B" w:rsidRPr="00171211" w14:paraId="044B37A1" w14:textId="77777777" w:rsidTr="004432BE">
        <w:trPr>
          <w:gridAfter w:val="1"/>
          <w:wAfter w:w="42" w:type="dxa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0DE252B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120" w:type="dxa"/>
            <w:gridSpan w:val="16"/>
            <w:tcBorders>
              <w:top w:val="nil"/>
              <w:left w:val="nil"/>
            </w:tcBorders>
            <w:vAlign w:val="bottom"/>
          </w:tcPr>
          <w:p w14:paraId="3E8B626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4373B" w:rsidRPr="00171211" w14:paraId="46ECF35E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1DB0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C769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E003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AAF1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B19C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8079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8C73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2FA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FE1C26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2EB0ED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A4C41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52028D2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1D3B" w:rsidRPr="00171211" w14:paraId="4DF5F8FA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4148D3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37ACD" w14:textId="127B6A7A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AF47F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286CD" w14:textId="4535A883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3812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5DCF6" w14:textId="368E9470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A9BB6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486DC" w14:textId="6043D96B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1,460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FC6756B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B937F5C" w14:textId="25F8DAC7" w:rsidR="002B1D3B" w:rsidRPr="00F04D06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89BF11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3D66D" w14:textId="7D41BD99" w:rsidR="002B1D3B" w:rsidRPr="00F04D06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2,390</w:t>
            </w:r>
          </w:p>
        </w:tc>
      </w:tr>
      <w:tr w:rsidR="002B1D3B" w:rsidRPr="00171211" w14:paraId="1B6C888E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D5F71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35CF9" w14:textId="5E13A10C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29E16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7A5D5" w14:textId="1A2E00B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1AF52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FDFEA" w14:textId="71DE214D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E90D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277C9" w14:textId="1C91F746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31A083F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B5BDC" w14:textId="26C7E71D" w:rsidR="002B1D3B" w:rsidRPr="00F04D06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BFF43E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C8E4" w14:textId="5A749507" w:rsidR="002B1D3B" w:rsidRPr="00F04D06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2,390</w:t>
            </w:r>
          </w:p>
        </w:tc>
      </w:tr>
      <w:tr w:rsidR="002B1D3B" w:rsidRPr="00171211" w14:paraId="65EF5729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5A687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F25EC3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A30E2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24A56" w14:textId="77777777" w:rsidR="002B1D3B" w:rsidRPr="003541A3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7F03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771A7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EC28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63A839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C398FEA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1752CB7E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555F30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319A0B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1D3B" w:rsidRPr="00171211" w14:paraId="6AF54011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75" w14:textId="708FE49E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585EB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EAAD2" w14:textId="45860A28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C1C99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1D90C" w14:textId="3BCF00C6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756E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5CF29" w14:textId="0F5D8805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91555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45BFC" w14:textId="05406E46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CA9A0EC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28F576D" w14:textId="13D32689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19B455" w14:textId="77777777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280284" w14:textId="320F4F94" w:rsidR="002B1D3B" w:rsidRPr="00171211" w:rsidRDefault="002B1D3B" w:rsidP="002B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  <w:tr w:rsidR="00E0619A" w:rsidRPr="00171211" w14:paraId="73D3D0BD" w14:textId="77777777" w:rsidTr="004432BE">
        <w:trPr>
          <w:gridAfter w:val="1"/>
          <w:wAfter w:w="42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BC4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E72B8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3B38C" w14:textId="77777777" w:rsidR="00E0619A" w:rsidRPr="00171211" w:rsidRDefault="00E0619A" w:rsidP="00E0619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BA5E6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508E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735ED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C6C83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BA5E6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FB826E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8FDD5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EE7FB0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A55C54" w14:textId="77777777" w:rsidR="00E0619A" w:rsidRPr="00171211" w:rsidRDefault="00E0619A" w:rsidP="00E0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20AFF51" w14:textId="0B02E6C7" w:rsidR="00482DAE" w:rsidRDefault="00482DAE" w:rsidP="00E4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14:paraId="095C1CD7" w14:textId="77777777" w:rsidR="00482DAE" w:rsidRDefault="0048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441"/>
        <w:gridCol w:w="1063"/>
        <w:gridCol w:w="269"/>
        <w:gridCol w:w="1205"/>
      </w:tblGrid>
      <w:tr w:rsidR="00E73A25" w:rsidRPr="00171211" w14:paraId="47554533" w14:textId="77777777" w:rsidTr="003006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C6F120" w14:textId="63D14DC9" w:rsidR="00E73A25" w:rsidRPr="00171211" w:rsidRDefault="00E73A2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71D1B62" w14:textId="77777777" w:rsidR="00E73A25" w:rsidRPr="00171211" w:rsidRDefault="00E73A25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0B179" w14:textId="46371A37" w:rsidR="00E73A25" w:rsidRPr="00171211" w:rsidRDefault="00E73A25" w:rsidP="00E73A25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171211" w14:paraId="5024E1A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341C94" w14:textId="4F964E27" w:rsidR="00E4373B" w:rsidRPr="00171211" w:rsidRDefault="00D740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73935EE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D6AEF9" w14:textId="68BF3CDE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C73E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03532F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9B0BEA" w14:textId="08B4A1D2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3E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373B" w:rsidRPr="00171211" w14:paraId="15B1D4A4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F2A99A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61472C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2EBD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498E" w:rsidRPr="00171211" w14:paraId="4CCE17FF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659B57" w14:textId="77777777" w:rsidR="004C498E" w:rsidRPr="00171211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404FDB2" w14:textId="77777777" w:rsidR="004C498E" w:rsidRPr="00171211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E856C21" w14:textId="4EB57DC7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736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F5B" w14:textId="77777777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C9B914" w14:textId="462F7A5C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752</w:t>
            </w:r>
          </w:p>
        </w:tc>
      </w:tr>
      <w:tr w:rsidR="004C498E" w:rsidRPr="00171211" w14:paraId="55DDC921" w14:textId="77777777" w:rsidTr="004E0603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7B6269" w14:textId="77777777" w:rsidR="004C498E" w:rsidRPr="00171211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2D7B28A4" w14:textId="77777777" w:rsidR="004C498E" w:rsidRPr="001765B9" w:rsidRDefault="004C498E" w:rsidP="004C498E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8D2F4E4" w14:textId="77777777" w:rsidR="004C498E" w:rsidRPr="00171211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3A71AFA" w14:textId="77777777" w:rsidR="004C498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009BC74" w14:textId="5CC2C0EF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(45)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8F57A7" w14:textId="77777777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3BC9AA1" w14:textId="77777777" w:rsidR="004C498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1C6E220" w14:textId="4584DC84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(43)</w:t>
            </w:r>
          </w:p>
        </w:tc>
      </w:tr>
      <w:tr w:rsidR="004C498E" w:rsidRPr="00356084" w14:paraId="0C533ECC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79D938" w14:textId="77777777" w:rsidR="004C498E" w:rsidRPr="00171211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58F1834" w14:textId="77777777" w:rsidR="004C498E" w:rsidRPr="00171211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5B15" w14:textId="3670820B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(568)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D30674" w14:textId="77777777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B511B" w14:textId="204ED7E6" w:rsidR="004C498E" w:rsidRPr="00171211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(568)</w:t>
            </w:r>
          </w:p>
        </w:tc>
      </w:tr>
      <w:tr w:rsidR="004C498E" w:rsidRPr="00356084" w14:paraId="62E011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9CBE3F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83B622F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2831C" w14:textId="1539A515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DCA171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A1E7A" w14:textId="7ADD886A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141</w:t>
            </w:r>
          </w:p>
        </w:tc>
      </w:tr>
      <w:tr w:rsidR="004C498E" w:rsidRPr="00356084" w14:paraId="5CC3F78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0D2E67" w14:textId="5BE256C0" w:rsidR="004C498E" w:rsidRPr="00356084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9B9EE67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B95C0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ACA04C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E4A44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8E" w:rsidRPr="00356084" w14:paraId="404768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FCEF28" w14:textId="77777777" w:rsidR="004C498E" w:rsidRPr="00356084" w:rsidRDefault="004C498E" w:rsidP="004C498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66FB2F0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308020" w14:textId="5F7EDC3C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B0046B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4A670EF" w14:textId="7AA60ADB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27</w:t>
            </w:r>
          </w:p>
        </w:tc>
      </w:tr>
      <w:tr w:rsidR="004C498E" w:rsidRPr="00356084" w14:paraId="70C5DF6B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81C582" w14:textId="77777777" w:rsidR="004C498E" w:rsidRPr="00356084" w:rsidRDefault="004C498E" w:rsidP="004C498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382C420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AAC66E" w14:textId="20D3E030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(138)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8B5CC1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1721614" w14:textId="1D98088E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(141)</w:t>
            </w:r>
          </w:p>
        </w:tc>
      </w:tr>
      <w:tr w:rsidR="004C498E" w:rsidRPr="00356084" w14:paraId="688D9381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31C166" w14:textId="52F0E294" w:rsidR="004C498E" w:rsidRPr="00DE38CF" w:rsidRDefault="004C498E" w:rsidP="004C498E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CD53E05" w14:textId="77777777" w:rsidR="004C498E" w:rsidRPr="00DE38CF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BB92919" w14:textId="7B4C449C" w:rsidR="004C498E" w:rsidRPr="00DE38CF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6A7168" w14:textId="77777777" w:rsidR="004C498E" w:rsidRPr="00DE38CF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38D8E02" w14:textId="7609364C" w:rsidR="004C498E" w:rsidRPr="00DE38CF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E38CF">
              <w:rPr>
                <w:rFonts w:ascii="Angsana New" w:hAnsi="Angsana New"/>
                <w:color w:val="0D0D0D"/>
                <w:sz w:val="30"/>
                <w:szCs w:val="30"/>
              </w:rPr>
              <w:t>(3)</w:t>
            </w:r>
          </w:p>
        </w:tc>
      </w:tr>
      <w:tr w:rsidR="004C498E" w:rsidRPr="00356084" w14:paraId="1ADE729A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CC1E36" w14:textId="77777777" w:rsidR="004C498E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190A1F" w14:textId="75C394C4" w:rsidR="004C498E" w:rsidRPr="00356084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3B83">
              <w:rPr>
                <w:rFonts w:ascii="Angsana New" w:hAnsi="Angsana New"/>
                <w:sz w:val="30"/>
                <w:szCs w:val="30"/>
              </w:rPr>
              <w:t>(</w:t>
            </w:r>
            <w:r w:rsidRPr="00A63B83">
              <w:rPr>
                <w:rFonts w:ascii="Angsana New" w:hAnsi="Angsana New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A64A03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11733" w14:textId="77777777" w:rsidR="004C498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7722D95" w14:textId="3713C330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4B7477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3A0C6" w14:textId="77777777" w:rsidR="004C498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73BFA9B5" w14:textId="1E7BBA8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34</w:t>
            </w:r>
          </w:p>
        </w:tc>
      </w:tr>
      <w:tr w:rsidR="004C498E" w:rsidRPr="00356084" w14:paraId="2CCEB425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DF3C82" w14:textId="55E67753" w:rsidR="004C498E" w:rsidRPr="00356084" w:rsidRDefault="004C498E" w:rsidP="004C498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9213AC5" w14:textId="77777777" w:rsidR="004C498E" w:rsidRPr="00356084" w:rsidRDefault="004C498E" w:rsidP="004C498E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4E7C" w14:textId="0C33E31B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47F0B8" w14:textId="77777777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A9E7A" w14:textId="6777B943" w:rsidR="004C498E" w:rsidRPr="00356084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58</w:t>
            </w:r>
          </w:p>
        </w:tc>
      </w:tr>
    </w:tbl>
    <w:p w14:paraId="10E1B2CE" w14:textId="77777777" w:rsidR="00E4373B" w:rsidRPr="00482DAE" w:rsidRDefault="00E4373B" w:rsidP="00E4373B">
      <w:p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p w14:paraId="3D9547A0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2E9A735" w14:textId="77777777" w:rsidR="001765B9" w:rsidRPr="00482DAE" w:rsidRDefault="001765B9" w:rsidP="001765B9">
      <w:p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p w14:paraId="78C06D2C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092937C9" w14:textId="77777777" w:rsidR="001765B9" w:rsidRPr="00482DAE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0D4DC4CF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7B83E1CF" w14:textId="77777777" w:rsidR="001765B9" w:rsidRPr="00482DAE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0D7AAD46" w14:textId="77777777" w:rsidR="008E5E32" w:rsidRDefault="001765B9" w:rsidP="00DD15E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>
        <w:rPr>
          <w:rFonts w:ascii="Angsana New" w:hAnsi="Angsana New"/>
          <w:color w:val="FFFFFF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287C3078" w14:textId="24CC054D" w:rsidR="00F657CA" w:rsidRPr="00482DAE" w:rsidRDefault="00F65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587466CE" w14:textId="79940D6E" w:rsidR="00190289" w:rsidRPr="0092617E" w:rsidRDefault="00F7042B" w:rsidP="001902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190289"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="00190289" w:rsidRPr="0092617E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0D6B75F7" w14:textId="77777777" w:rsidR="00E72AD6" w:rsidRPr="00482DAE" w:rsidRDefault="00E72AD6" w:rsidP="00E72A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E994757" w14:textId="1DCF3C0F" w:rsidR="00E72AD6" w:rsidRPr="00E72AD6" w:rsidRDefault="000C000D" w:rsidP="00E72A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สามเดือนสิ้นสุดวันที่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0C000D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 xml:space="preserve">2564 </w:t>
      </w:r>
      <w:r w:rsidR="00E72AD6" w:rsidRPr="00E72AD6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183A2D">
        <w:rPr>
          <w:rFonts w:asciiTheme="majorBidi" w:hAnsiTheme="majorBidi" w:cstheme="majorBidi" w:hint="cs"/>
          <w:sz w:val="30"/>
          <w:szCs w:val="30"/>
          <w:cs/>
        </w:rPr>
        <w:t>ที่ดิน อาคารและ</w:t>
      </w:r>
      <w:r w:rsidR="00E72AD6" w:rsidRPr="00E72AD6">
        <w:rPr>
          <w:rFonts w:asciiTheme="majorBidi" w:hAnsiTheme="majorBidi" w:cstheme="majorBidi"/>
          <w:sz w:val="30"/>
          <w:szCs w:val="30"/>
          <w:cs/>
        </w:rPr>
        <w:t>รถยนต์หลายสัญญา</w:t>
      </w:r>
      <w:r w:rsidR="00E72AD6" w:rsidRPr="00E72AD6">
        <w:rPr>
          <w:rFonts w:asciiTheme="majorBidi" w:hAnsiTheme="majorBidi" w:cstheme="majorBidi"/>
          <w:sz w:val="30"/>
          <w:szCs w:val="30"/>
        </w:rPr>
        <w:t xml:space="preserve"> </w:t>
      </w:r>
      <w:r w:rsidR="00E72AD6" w:rsidRPr="00E72AD6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E72AD6">
        <w:rPr>
          <w:rFonts w:asciiTheme="majorBidi" w:hAnsiTheme="majorBidi" w:cstheme="majorBidi"/>
          <w:sz w:val="30"/>
          <w:szCs w:val="30"/>
        </w:rPr>
        <w:t xml:space="preserve">3 </w:t>
      </w:r>
      <w:r w:rsidR="00E72AD6" w:rsidRPr="00E72AD6">
        <w:rPr>
          <w:rFonts w:asciiTheme="majorBidi" w:hAnsiTheme="majorBidi" w:cstheme="majorBidi"/>
          <w:sz w:val="30"/>
          <w:szCs w:val="30"/>
        </w:rPr>
        <w:t xml:space="preserve">- </w:t>
      </w:r>
      <w:r w:rsidR="00E72AD6">
        <w:rPr>
          <w:rFonts w:asciiTheme="majorBidi" w:hAnsiTheme="majorBidi" w:cstheme="majorBidi"/>
          <w:sz w:val="30"/>
          <w:szCs w:val="30"/>
        </w:rPr>
        <w:t>5</w:t>
      </w:r>
      <w:r w:rsidR="00E72AD6" w:rsidRPr="00E72AD6">
        <w:rPr>
          <w:rFonts w:asciiTheme="majorBidi" w:hAnsiTheme="majorBidi" w:cstheme="majorBidi"/>
          <w:sz w:val="30"/>
          <w:szCs w:val="30"/>
          <w:cs/>
        </w:rPr>
        <w:t xml:space="preserve"> ปี สัญญาสิ้นสุดในระยะเวลาต่างๆ กันจนถึงเดือน</w:t>
      </w:r>
      <w:r w:rsidR="00E72AD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72AD6" w:rsidRPr="00E72A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2AD6" w:rsidRPr="00E72AD6">
        <w:rPr>
          <w:rFonts w:asciiTheme="majorBidi" w:hAnsiTheme="majorBidi" w:cstheme="majorBidi"/>
          <w:sz w:val="30"/>
          <w:szCs w:val="30"/>
        </w:rPr>
        <w:t>25</w:t>
      </w:r>
      <w:r w:rsidR="00E72AD6">
        <w:rPr>
          <w:rFonts w:asciiTheme="majorBidi" w:hAnsiTheme="majorBidi" w:cstheme="majorBidi"/>
          <w:sz w:val="30"/>
          <w:szCs w:val="30"/>
        </w:rPr>
        <w:t>69</w:t>
      </w:r>
      <w:r w:rsidR="00E72AD6" w:rsidRPr="00E72AD6">
        <w:rPr>
          <w:rFonts w:asciiTheme="majorBidi" w:hAnsiTheme="majorBidi" w:cstheme="majorBidi"/>
          <w:sz w:val="30"/>
          <w:szCs w:val="30"/>
        </w:rPr>
        <w:t xml:space="preserve"> </w:t>
      </w:r>
      <w:r w:rsidR="00E72AD6" w:rsidRPr="00E72AD6">
        <w:rPr>
          <w:rFonts w:asciiTheme="majorBidi" w:hAnsiTheme="majorBidi" w:cstheme="majorBidi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E72AD6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="00D9629E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E72AD6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ของกลุ่มบริษัทและบริษัทเพิ่มขึ้นเป็นจำนวน </w:t>
      </w:r>
      <w:r>
        <w:rPr>
          <w:rFonts w:asciiTheme="majorBidi" w:hAnsiTheme="majorBidi" w:cstheme="majorBidi"/>
          <w:sz w:val="30"/>
          <w:szCs w:val="30"/>
        </w:rPr>
        <w:t>17</w:t>
      </w:r>
      <w:r w:rsidRPr="00E72AD6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E72AD6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7</w:t>
      </w:r>
      <w:r w:rsidRPr="00E72AD6">
        <w:rPr>
          <w:rFonts w:asciiTheme="majorBidi" w:hAnsiTheme="majorBidi" w:cstheme="majorBidi"/>
          <w:sz w:val="30"/>
          <w:szCs w:val="30"/>
        </w:rPr>
        <w:t xml:space="preserve"> </w:t>
      </w:r>
      <w:r w:rsidRPr="00E72AD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72AD6">
        <w:rPr>
          <w:rFonts w:asciiTheme="majorBidi" w:hAnsiTheme="majorBidi" w:cstheme="majorBidi"/>
          <w:sz w:val="30"/>
          <w:szCs w:val="30"/>
        </w:rPr>
        <w:t xml:space="preserve"> </w:t>
      </w:r>
      <w:r w:rsidRPr="00E72AD6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1087573" w14:textId="49872F56" w:rsidR="0077671F" w:rsidRPr="00B935E2" w:rsidRDefault="00F7042B" w:rsidP="00B93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2080C"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EC28E5" w:rsidRDefault="00FF5847" w:rsidP="00EC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E873211" w14:textId="777068C1" w:rsidR="00A25963" w:rsidRPr="00015962" w:rsidRDefault="00A334DB" w:rsidP="00554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และผลแตกต่างชั่วคราวโดยใช้ประมาณการจากผลประกอบการจริงและการคาดการณ์ผลประกอบการในอนาคต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ซึ่งอาศัยการประมาณการข้อสมมติหลักของผู้บริหารเกี่ยวกับการเติบโตของรายได้</w:t>
      </w:r>
      <w:r w:rsidR="00632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การเพิ่มขึ้นของกำไรจาก</w:t>
      </w:r>
      <w:r w:rsidR="009F79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การดำเนินงาน</w:t>
      </w:r>
      <w:r w:rsidR="00632CD1">
        <w:rPr>
          <w:rFonts w:ascii="Angsana New" w:hAnsi="Angsana New" w:cs="Angsana New" w:hint="cs"/>
          <w:color w:val="000000"/>
          <w:sz w:val="30"/>
          <w:szCs w:val="30"/>
          <w:cs/>
        </w:rPr>
        <w:t>และการบริหารภาษี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35E72"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="00AA0362" w:rsidRPr="00AA0362">
        <w:rPr>
          <w:rFonts w:ascii="Angsana New" w:hAnsi="Angsana New" w:cs="Angsana New"/>
          <w:color w:val="000000"/>
          <w:sz w:val="30"/>
          <w:szCs w:val="30"/>
          <w:cs/>
        </w:rPr>
        <w:t>โดยการประมาณการและสมมติฐานหลักที่เปลี่ยนแปลงไปนั้นส่งผลต่อมูลค่าของสินทรัพย์ภาษีเงินได้รอการตัดบัญชี อีกทั้ง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ทั้งนี้ขาดทุนทางภาษีจะสิ้นอายุในปี</w:t>
      </w:r>
      <w:r w:rsidRPr="009F795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AA000F" w:rsidRPr="009F7953">
        <w:rPr>
          <w:rFonts w:ascii="Angsana New" w:hAnsi="Angsana New" w:cs="Angsana New"/>
          <w:color w:val="000000"/>
          <w:sz w:val="30"/>
          <w:szCs w:val="30"/>
        </w:rPr>
        <w:t>5</w:t>
      </w:r>
      <w:r w:rsidRPr="009F795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 </w:t>
      </w:r>
      <w:r w:rsidRPr="009F7953">
        <w:rPr>
          <w:rFonts w:ascii="Angsana New" w:hAnsi="Angsana New" w:cs="Angsana New"/>
          <w:color w:val="000000"/>
          <w:sz w:val="30"/>
          <w:szCs w:val="30"/>
        </w:rPr>
        <w:t>256</w:t>
      </w:r>
      <w:r w:rsidR="00554001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753230D3" w14:textId="26A0BE40" w:rsidR="00F52F8C" w:rsidRDefault="00F5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A938923" w14:textId="06939DB5" w:rsidR="00D53523" w:rsidRPr="009343CC" w:rsidRDefault="00F52F8C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E18A69A" w14:textId="7F2879B6" w:rsidR="00F068CC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58E7665" w14:textId="7832F9DB" w:rsidR="001C2C51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564107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="000409D3"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6A82FD5" w14:textId="77777777" w:rsidR="003E1BF0" w:rsidRPr="00345D95" w:rsidRDefault="003E1BF0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114"/>
        <w:gridCol w:w="270"/>
        <w:gridCol w:w="1080"/>
        <w:gridCol w:w="270"/>
        <w:gridCol w:w="1080"/>
        <w:gridCol w:w="270"/>
        <w:gridCol w:w="1080"/>
      </w:tblGrid>
      <w:tr w:rsidR="00292CE3" w:rsidRPr="00C46A09" w14:paraId="333C273F" w14:textId="77777777" w:rsidTr="007831F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76CD0B6C" w14:textId="56472B0B" w:rsidR="00292CE3" w:rsidRPr="00292CE3" w:rsidRDefault="00E61DD6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1319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1319A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2CE3" w:rsidRPr="00C46A09" w14:paraId="01832F28" w14:textId="77777777" w:rsidTr="007831F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63EC82E4" w:rsidR="00292CE3" w:rsidRPr="00292CE3" w:rsidRDefault="00380EA9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E176C"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E176C" w:rsidRPr="00292C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3E176C"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7FAF6A0C" w:rsidR="00292CE3" w:rsidRPr="00292CE3" w:rsidRDefault="00292CE3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2CE3" w:rsidRPr="00C46A09" w14:paraId="0B737F4D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6567F56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3ED44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56269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2CE3" w:rsidRPr="00C46A09" w14:paraId="4FD4393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6DD8E327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77777777" w:rsidR="00292CE3" w:rsidRPr="00292CE3" w:rsidRDefault="00292CE3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0D0B97B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85DE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A6E05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AA9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545E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DA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37F2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040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DF47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6C" w:rsidRPr="006D1E2A" w14:paraId="73FBFE3A" w14:textId="77777777" w:rsidTr="00D71F54">
        <w:trPr>
          <w:trHeight w:val="281"/>
        </w:trPr>
        <w:tc>
          <w:tcPr>
            <w:tcW w:w="2610" w:type="dxa"/>
            <w:shd w:val="clear" w:color="auto" w:fill="auto"/>
          </w:tcPr>
          <w:p w14:paraId="55CACA68" w14:textId="1C3B4100" w:rsidR="0004286C" w:rsidRDefault="0004286C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FC3E1E1" w14:textId="77777777" w:rsidR="0004286C" w:rsidRPr="00C46A09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8BD565E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A747FE" w14:textId="77777777" w:rsidR="0004286C" w:rsidRPr="00F568B5" w:rsidRDefault="0004286C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68187DB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45B952" w14:textId="77777777" w:rsidR="0004286C" w:rsidRPr="005248EA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E353AE" w14:textId="77777777" w:rsidR="0004286C" w:rsidRPr="00C46F07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0E32B3" w14:textId="77777777" w:rsidR="0004286C" w:rsidRPr="005248EA" w:rsidRDefault="0004286C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BBB381" w14:textId="77777777" w:rsidR="0004286C" w:rsidRPr="00C46F07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E2115D" w14:textId="77777777" w:rsidR="0004286C" w:rsidRPr="005248EA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0EAC9" w14:textId="77777777" w:rsidR="0004286C" w:rsidRPr="00C46F07" w:rsidRDefault="0004286C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498E" w:rsidRPr="006D1E2A" w14:paraId="33BA996A" w14:textId="77777777" w:rsidTr="00D71F54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565E7007" w:rsidR="004C498E" w:rsidRPr="00292CE3" w:rsidRDefault="004C498E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95D7BD3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10D4C925" w:rsidR="004C498E" w:rsidRPr="00F568B5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B1492DD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F52F9F5" w14:textId="36505008" w:rsidR="004C498E" w:rsidRPr="005248EA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51,300</w:t>
            </w:r>
          </w:p>
        </w:tc>
        <w:tc>
          <w:tcPr>
            <w:tcW w:w="270" w:type="dxa"/>
          </w:tcPr>
          <w:p w14:paraId="3D4C0565" w14:textId="77777777" w:rsidR="004C498E" w:rsidRPr="005248EA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77C1EB" w14:textId="421B07C4" w:rsidR="004C498E" w:rsidRPr="005248EA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572020" w14:textId="77777777" w:rsidR="004C498E" w:rsidRPr="005248EA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78379A" w14:textId="4E354065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0F9EFD5" w14:textId="77777777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6C8A" w14:textId="6BF4461E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C498E" w:rsidRPr="006D1E2A" w14:paraId="36AB54A3" w14:textId="77777777" w:rsidTr="007A4427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7CC66FC7" w:rsidR="004C498E" w:rsidRPr="00292CE3" w:rsidRDefault="003E1BF0" w:rsidP="004C498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7D348FA9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783AE8" w14:textId="591F4A8E" w:rsidR="004C498E" w:rsidRPr="00F568B5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36" w:type="dxa"/>
          </w:tcPr>
          <w:p w14:paraId="7378C180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7AA448ED" w14:textId="207C1051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EAF00" w14:textId="77777777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C530F" w14:textId="528AA806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652,507</w:t>
            </w:r>
          </w:p>
        </w:tc>
        <w:tc>
          <w:tcPr>
            <w:tcW w:w="270" w:type="dxa"/>
          </w:tcPr>
          <w:p w14:paraId="4E6B7244" w14:textId="77777777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B7273" w14:textId="2C5CDBA7" w:rsidR="004C498E" w:rsidRPr="005248EA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324DCA" w14:textId="77777777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F1813" w14:textId="0163579C" w:rsidR="004C498E" w:rsidRPr="005248EA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652,507</w:t>
            </w:r>
          </w:p>
        </w:tc>
      </w:tr>
      <w:tr w:rsidR="004C498E" w:rsidRPr="00C46A09" w14:paraId="3480C943" w14:textId="77777777" w:rsidTr="007A4427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4C498E" w:rsidRPr="00292CE3" w:rsidRDefault="004C498E" w:rsidP="004C498E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4C498E" w:rsidRPr="00C46A09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1532EE87" w:rsidR="004C498E" w:rsidRPr="00F568B5" w:rsidRDefault="004C498E" w:rsidP="004C498E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847,34</w:t>
            </w:r>
            <w:r w:rsidR="00DC0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DA0B7F7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39BE3581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117673C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9E04CAE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EA678E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793A334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5E8DC09" w14:textId="77777777" w:rsidR="004C498E" w:rsidRPr="00F568B5" w:rsidRDefault="004C498E" w:rsidP="004C49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4DE616" w14:textId="5DF56DCF" w:rsidR="004C498E" w:rsidRPr="00F568B5" w:rsidRDefault="004C498E" w:rsidP="004C498E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847,34</w:t>
            </w:r>
            <w:r w:rsidR="00DC0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3D82D60" w14:textId="77777777" w:rsidR="0004286C" w:rsidRDefault="0004286C">
      <w: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114"/>
        <w:gridCol w:w="270"/>
        <w:gridCol w:w="1080"/>
        <w:gridCol w:w="270"/>
        <w:gridCol w:w="1080"/>
        <w:gridCol w:w="270"/>
        <w:gridCol w:w="1080"/>
      </w:tblGrid>
      <w:tr w:rsidR="00BF5189" w:rsidRPr="00C46A09" w14:paraId="6993D080" w14:textId="289DF5C4" w:rsidTr="001319AF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7F6A202B" w14:textId="2AA555C5" w:rsidR="00BF5189" w:rsidRPr="00C46A09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25611B6B" w14:textId="4A9EAF58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19659863" w14:textId="4F37BEC2" w:rsidR="00BF5189" w:rsidRPr="00292CE3" w:rsidRDefault="00A777AB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5189" w:rsidRPr="00C46A09" w14:paraId="25B30538" w14:textId="2BAECC11" w:rsidTr="001319AF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6B2A3BA" w14:textId="4EEA1926" w:rsidR="00BF5189" w:rsidRPr="00C46A09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E3FFF9E" w14:textId="05D3A272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3E4391" w14:textId="114C6CCE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7B2CC31" w14:textId="3BF6CBB1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21506EAF" w14:textId="0AFD1F8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F5189" w:rsidRPr="00C46A09" w14:paraId="5E49D583" w14:textId="3BC25977" w:rsidTr="001319AF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FDC006C" w14:textId="7AD20FF4" w:rsidR="00BF5189" w:rsidRPr="00292CE3" w:rsidRDefault="00BF5189" w:rsidP="001319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83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09093A" w14:textId="02F2C413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B3AF50" w14:textId="67BB03C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F598793" w14:textId="1695B24D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8B2E174" w14:textId="42BA981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7FEAD2" w14:textId="0B698D90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9F9D574" w14:textId="5890390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07EB4D0" w14:textId="2FE8A054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093C7D8" w14:textId="492716E3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06668C9" w14:textId="7BA5CEF7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6C2810" w14:textId="21A1157E" w:rsidR="00BF5189" w:rsidRPr="00292CE3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F5189" w:rsidRPr="00C46A09" w14:paraId="13011422" w14:textId="608BC1AF" w:rsidTr="001319AF">
        <w:trPr>
          <w:trHeight w:val="261"/>
        </w:trPr>
        <w:tc>
          <w:tcPr>
            <w:tcW w:w="2610" w:type="dxa"/>
            <w:shd w:val="clear" w:color="auto" w:fill="auto"/>
          </w:tcPr>
          <w:p w14:paraId="5190EB6A" w14:textId="29EF0A24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FA41FC5" w14:textId="5264CDBC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16638F60" w14:textId="2101C061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80224E" w14:textId="5B3E0448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2B0C84D" w14:textId="75372B7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F5189" w:rsidRPr="00C46A09" w14:paraId="4265B67A" w14:textId="49176DD3" w:rsidTr="001319AF">
        <w:trPr>
          <w:trHeight w:val="261"/>
        </w:trPr>
        <w:tc>
          <w:tcPr>
            <w:tcW w:w="2610" w:type="dxa"/>
            <w:shd w:val="clear" w:color="auto" w:fill="auto"/>
          </w:tcPr>
          <w:p w14:paraId="2B6E0DE1" w14:textId="3FB4200B" w:rsidR="00BF5189" w:rsidRPr="00292CE3" w:rsidRDefault="00BF5189" w:rsidP="001319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8174D0D" w14:textId="7C3E0EC0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F3BD2B" w14:textId="73C8C3E6" w:rsidR="00BF5189" w:rsidRPr="00292CE3" w:rsidRDefault="00BF5189" w:rsidP="001319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D0578" w14:textId="78103AF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B7A754" w14:textId="21B35C5E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4072" w14:textId="78EB4A00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423DD" w14:textId="7582E99E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0B5F2" w14:textId="3A4949E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0C487" w14:textId="28A53EB2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510C" w14:textId="6662FE57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229AE" w14:textId="7EC43AF9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189" w:rsidRPr="00C46A09" w14:paraId="352D2E05" w14:textId="2345D966" w:rsidTr="001319AF">
        <w:trPr>
          <w:trHeight w:val="261"/>
        </w:trPr>
        <w:tc>
          <w:tcPr>
            <w:tcW w:w="2610" w:type="dxa"/>
            <w:shd w:val="clear" w:color="auto" w:fill="auto"/>
          </w:tcPr>
          <w:p w14:paraId="53163DFC" w14:textId="151A6A47" w:rsidR="00BF5189" w:rsidRPr="00292CE3" w:rsidRDefault="00BF5189" w:rsidP="001319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754DA52" w14:textId="316BDF1D" w:rsidR="00BF5189" w:rsidRPr="00C46A09" w:rsidRDefault="00BF5189" w:rsidP="001319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48333D" w14:textId="125B33A7" w:rsidR="00BF5189" w:rsidRPr="00292CE3" w:rsidRDefault="00BF5189" w:rsidP="001319A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26E85" w14:textId="4FD95885" w:rsidR="00BF5189" w:rsidRPr="00292CE3" w:rsidRDefault="00BF5189" w:rsidP="001319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B6C979" w14:textId="6025D1C3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2AC" w14:textId="25ED11D0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3D7C5" w14:textId="12D12897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98100" w14:textId="7D0EDC07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6AE25" w14:textId="3E1BFB12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3B6C7" w14:textId="527BA533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7DB83" w14:textId="6C7D7030" w:rsidR="00BF5189" w:rsidRPr="00292CE3" w:rsidRDefault="00BF5189" w:rsidP="001319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6C" w:rsidRPr="006D1E2A" w14:paraId="0FEE6127" w14:textId="77777777" w:rsidTr="001319AF">
        <w:trPr>
          <w:trHeight w:val="281"/>
        </w:trPr>
        <w:tc>
          <w:tcPr>
            <w:tcW w:w="2610" w:type="dxa"/>
            <w:shd w:val="clear" w:color="auto" w:fill="auto"/>
          </w:tcPr>
          <w:p w14:paraId="07580003" w14:textId="0732D5AC" w:rsidR="0004286C" w:rsidRDefault="0004286C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60530D4" w14:textId="77777777" w:rsidR="0004286C" w:rsidRPr="00C46A09" w:rsidRDefault="0004286C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02F28A2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368CBE" w14:textId="77777777" w:rsidR="0004286C" w:rsidRPr="00F568B5" w:rsidRDefault="0004286C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63C23036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C063A1" w14:textId="77777777" w:rsidR="0004286C" w:rsidRPr="005248EA" w:rsidRDefault="0004286C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BAF36E" w14:textId="77777777" w:rsidR="0004286C" w:rsidRPr="00C46F07" w:rsidRDefault="0004286C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97191" w14:textId="77777777" w:rsidR="0004286C" w:rsidRPr="005248EA" w:rsidRDefault="0004286C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26A0C4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257EB" w14:textId="77777777" w:rsidR="0004286C" w:rsidRPr="005248EA" w:rsidRDefault="0004286C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AE9B" w14:textId="77777777" w:rsidR="0004286C" w:rsidRPr="00C46F07" w:rsidRDefault="0004286C" w:rsidP="00884B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6F07" w:rsidRPr="006D1E2A" w14:paraId="19E5956D" w14:textId="3D3BA30D" w:rsidTr="001319AF">
        <w:trPr>
          <w:trHeight w:val="281"/>
        </w:trPr>
        <w:tc>
          <w:tcPr>
            <w:tcW w:w="2610" w:type="dxa"/>
            <w:shd w:val="clear" w:color="auto" w:fill="auto"/>
          </w:tcPr>
          <w:p w14:paraId="214B525B" w14:textId="4C7AB764" w:rsidR="00C46F07" w:rsidRPr="00292CE3" w:rsidRDefault="00884B5C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C46F07"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1A32D0C" w14:textId="1ADA4734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C0403D8" w14:textId="1FA5BE79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114512E" w14:textId="3488FBBA" w:rsidR="00C46F07" w:rsidRPr="00F568B5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37B3824" w14:textId="2AA710E7" w:rsidR="00C46F07" w:rsidRPr="00C46F07" w:rsidRDefault="00C46F07" w:rsidP="00884B5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51,300</w:t>
            </w:r>
          </w:p>
        </w:tc>
        <w:tc>
          <w:tcPr>
            <w:tcW w:w="270" w:type="dxa"/>
          </w:tcPr>
          <w:p w14:paraId="79257C2A" w14:textId="66404429" w:rsidR="00C46F07" w:rsidRPr="005248EA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195537" w14:textId="39D14371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E6DF7F" w14:textId="2C1528A8" w:rsidR="00C46F07" w:rsidRPr="005248EA" w:rsidRDefault="00C46F07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018CDAC" w14:textId="2E4DA2C7" w:rsidR="00C46F07" w:rsidRPr="005248EA" w:rsidRDefault="00C46F07" w:rsidP="00884B5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29724B7" w14:textId="736A8202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8432A" w14:textId="40B00EFC" w:rsidR="00C46F07" w:rsidRPr="00C46F07" w:rsidRDefault="00C46F07" w:rsidP="00884B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DC0D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C46F07" w:rsidRPr="006D1E2A" w14:paraId="35FAD9C9" w14:textId="718D2BB0" w:rsidTr="001319AF">
        <w:trPr>
          <w:trHeight w:val="261"/>
        </w:trPr>
        <w:tc>
          <w:tcPr>
            <w:tcW w:w="2610" w:type="dxa"/>
            <w:shd w:val="clear" w:color="auto" w:fill="auto"/>
          </w:tcPr>
          <w:p w14:paraId="6F6B99F8" w14:textId="01685F53" w:rsidR="00C46F07" w:rsidRPr="00292CE3" w:rsidRDefault="001B5152" w:rsidP="00C46F0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0DFEBD47" w14:textId="45A17512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0AFFBC7" w14:textId="0D3FE02A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A5AB07F" w14:textId="7F4423A2" w:rsidR="00C46F07" w:rsidRPr="00F568B5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431E29D" w14:textId="587445A8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CF6466" w14:textId="7FA1182B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B5BD9" w14:textId="430B89AE" w:rsidR="00C46F07" w:rsidRPr="00C46F07" w:rsidRDefault="00C46F07" w:rsidP="00884B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10F4F8D" w14:textId="6DE3B603" w:rsidR="00C46F07" w:rsidRPr="00C46F07" w:rsidRDefault="00C46F07" w:rsidP="00C46F07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6BA526" w14:textId="1A633C62" w:rsidR="00C46F07" w:rsidRPr="00C46F07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AB5CE0" w14:textId="6C102D34" w:rsidR="00C46F07" w:rsidRPr="005248EA" w:rsidRDefault="00C46F07" w:rsidP="00C46F07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16CE72" w14:textId="1EF909DF" w:rsidR="00C46F07" w:rsidRPr="00C46F07" w:rsidRDefault="00C46F07" w:rsidP="00884B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3E1B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46F07" w:rsidRPr="00C46A09" w14:paraId="0CA5B5D1" w14:textId="73209FC1" w:rsidTr="001319AF">
        <w:trPr>
          <w:trHeight w:val="261"/>
        </w:trPr>
        <w:tc>
          <w:tcPr>
            <w:tcW w:w="2610" w:type="dxa"/>
            <w:shd w:val="clear" w:color="auto" w:fill="auto"/>
          </w:tcPr>
          <w:p w14:paraId="7381BCEC" w14:textId="46A60BC9" w:rsidR="00C46F07" w:rsidRPr="00292CE3" w:rsidRDefault="00C46F07" w:rsidP="00C46F0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53399FD2" w14:textId="6B1EEE0A" w:rsidR="00C46F07" w:rsidRPr="00C46A09" w:rsidRDefault="00C46F07" w:rsidP="00C46F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B51F51" w14:textId="72868140" w:rsidR="00C46F07" w:rsidRPr="00C46F07" w:rsidRDefault="00C46F07" w:rsidP="00884B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 w:rsidR="003E1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37F5313" w14:textId="09B5C835" w:rsidR="00C46F07" w:rsidRPr="00C46F07" w:rsidRDefault="00C46F07" w:rsidP="00C46F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6A2C1EB" w14:textId="1DCE61DD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F608D1" w14:textId="118D0F24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BD3FD4" w14:textId="6B8A7FDD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464BE8" w14:textId="3B582C6F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BDADD58" w14:textId="40AD6E93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66A5F8C" w14:textId="5877C57B" w:rsidR="00C46F07" w:rsidRPr="00F568B5" w:rsidRDefault="00C46F07" w:rsidP="00C46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04AE2" w14:textId="38D1D4F4" w:rsidR="00C46F07" w:rsidRPr="00884B5C" w:rsidRDefault="00C46F07" w:rsidP="00884B5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4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 w:rsidR="003E1B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909B646" w14:textId="14A288D4" w:rsidR="00F7042B" w:rsidRPr="00E161CE" w:rsidRDefault="00F7042B" w:rsidP="00E161CE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67E7FC" w14:textId="640ED7F6" w:rsidR="00F7042B" w:rsidRPr="00E161CE" w:rsidRDefault="00F7042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E161C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87FEB75" w14:textId="77777777" w:rsidR="00F7042B" w:rsidRPr="00E161CE" w:rsidRDefault="00F7042B" w:rsidP="00E161CE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0BE856" w14:textId="27847329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DD1532" w14:textId="77777777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82CCA5" w14:textId="5DF9625E" w:rsidR="000422FB" w:rsidRPr="00E161CE" w:rsidRDefault="000422FB" w:rsidP="00E161CE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="007E7728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113BA8CA" w14:textId="433F8DE2" w:rsidR="00A777AB" w:rsidRDefault="00A7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7F5B2C7" w14:textId="77777777" w:rsidR="00632CD1" w:rsidRDefault="006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C4A37E0" w14:textId="296A8ED1" w:rsidR="004818D9" w:rsidRPr="00E161CE" w:rsidRDefault="00E2080C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61CE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777AB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E161C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E161CE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BC5E4D" w:rsidRPr="00E161CE" w14:paraId="0DCA91C5" w14:textId="77777777" w:rsidTr="00BC5E4D">
        <w:trPr>
          <w:trHeight w:val="346"/>
          <w:tblHeader/>
        </w:trPr>
        <w:tc>
          <w:tcPr>
            <w:tcW w:w="6210" w:type="dxa"/>
          </w:tcPr>
          <w:p w14:paraId="471E5D72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1989242" w14:textId="3D3C7F6A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A160D"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160D"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5C201F8F" w14:textId="77777777" w:rsidR="00BC5E4D" w:rsidRPr="00E161CE" w:rsidRDefault="00BC5E4D" w:rsidP="00E1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2FA199" w14:textId="7B11275D" w:rsidR="00BC5E4D" w:rsidRPr="00E161CE" w:rsidRDefault="00BC5E4D" w:rsidP="00E1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57708E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3968B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8158CE3" w14:textId="4C43BE2D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5E4D" w:rsidRPr="00E161CE" w14:paraId="225EC865" w14:textId="77777777" w:rsidTr="00BC5E4D">
        <w:trPr>
          <w:trHeight w:val="346"/>
        </w:trPr>
        <w:tc>
          <w:tcPr>
            <w:tcW w:w="6210" w:type="dxa"/>
          </w:tcPr>
          <w:p w14:paraId="669BE02B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0CBB802" w14:textId="4C3DC418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E4D" w:rsidRPr="00E161CE" w14:paraId="618E0819" w14:textId="77777777" w:rsidTr="00BC5E4D">
        <w:trPr>
          <w:trHeight w:val="346"/>
        </w:trPr>
        <w:tc>
          <w:tcPr>
            <w:tcW w:w="6210" w:type="dxa"/>
          </w:tcPr>
          <w:p w14:paraId="48D9B305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2B5AEBD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D8663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E9A5E5" w14:textId="77777777" w:rsidR="00BC5E4D" w:rsidRPr="00E161CE" w:rsidRDefault="00BC5E4D" w:rsidP="00E16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8E" w:rsidRPr="00E161CE" w14:paraId="711C4E1F" w14:textId="77777777" w:rsidTr="00BC5E4D">
        <w:trPr>
          <w:trHeight w:val="346"/>
        </w:trPr>
        <w:tc>
          <w:tcPr>
            <w:tcW w:w="6210" w:type="dxa"/>
          </w:tcPr>
          <w:p w14:paraId="20D992FB" w14:textId="77777777" w:rsidR="004C498E" w:rsidRPr="00E161C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55E8703D" w14:textId="3C338950" w:rsidR="004C498E" w:rsidRPr="00E161C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D67A6"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270" w:type="dxa"/>
          </w:tcPr>
          <w:p w14:paraId="5126B1D2" w14:textId="77777777" w:rsidR="004C498E" w:rsidRPr="00E161C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25F3C" w14:textId="2027A725" w:rsidR="004C498E" w:rsidRPr="00E161CE" w:rsidRDefault="004C498E" w:rsidP="004C4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D67A6"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</w:tr>
      <w:tr w:rsidR="000017A8" w:rsidRPr="00E161CE" w14:paraId="15CF7628" w14:textId="77777777" w:rsidTr="00BC5E4D">
        <w:trPr>
          <w:trHeight w:val="346"/>
        </w:trPr>
        <w:tc>
          <w:tcPr>
            <w:tcW w:w="6210" w:type="dxa"/>
          </w:tcPr>
          <w:p w14:paraId="3BDDDEFA" w14:textId="61FAE816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440" w:type="dxa"/>
          </w:tcPr>
          <w:p w14:paraId="49C002F3" w14:textId="2A2D7F7C" w:rsidR="000017A8" w:rsidRPr="007D67A6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53,742</w:t>
            </w:r>
          </w:p>
        </w:tc>
        <w:tc>
          <w:tcPr>
            <w:tcW w:w="270" w:type="dxa"/>
          </w:tcPr>
          <w:p w14:paraId="663DEDDB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DAD2A2" w14:textId="6F8CA71B" w:rsidR="000017A8" w:rsidRPr="007D67A6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53,742</w:t>
            </w:r>
          </w:p>
        </w:tc>
      </w:tr>
      <w:tr w:rsidR="000017A8" w:rsidRPr="00E161CE" w14:paraId="62F96E76" w14:textId="77777777" w:rsidTr="00BC5E4D">
        <w:trPr>
          <w:trHeight w:val="346"/>
        </w:trPr>
        <w:tc>
          <w:tcPr>
            <w:tcW w:w="6210" w:type="dxa"/>
          </w:tcPr>
          <w:p w14:paraId="65EDFD7C" w14:textId="6C6B82FF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440" w:type="dxa"/>
          </w:tcPr>
          <w:p w14:paraId="7622728F" w14:textId="738D6C91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291C319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1F323" w14:textId="138AE14D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0017A8" w:rsidRPr="00E161CE" w14:paraId="251322EF" w14:textId="77777777" w:rsidTr="00BC5E4D">
        <w:trPr>
          <w:trHeight w:val="346"/>
        </w:trPr>
        <w:tc>
          <w:tcPr>
            <w:tcW w:w="6210" w:type="dxa"/>
          </w:tcPr>
          <w:p w14:paraId="160FA286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E161C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DAB99B" w14:textId="6963269A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0F61BA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41F9A5" w14:textId="1B29DEB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017A8" w:rsidRPr="00E161CE" w14:paraId="799C7A54" w14:textId="77777777" w:rsidTr="00617824">
        <w:trPr>
          <w:trHeight w:val="346"/>
          <w:tblHeader/>
        </w:trPr>
        <w:tc>
          <w:tcPr>
            <w:tcW w:w="6210" w:type="dxa"/>
          </w:tcPr>
          <w:p w14:paraId="563A972D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0C67C55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7A8" w:rsidRPr="00E161CE" w14:paraId="051134B2" w14:textId="77777777" w:rsidTr="00BC5E4D">
        <w:trPr>
          <w:trHeight w:val="346"/>
          <w:tblHeader/>
        </w:trPr>
        <w:tc>
          <w:tcPr>
            <w:tcW w:w="6210" w:type="dxa"/>
          </w:tcPr>
          <w:p w14:paraId="2EEAE458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0446DA97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C856F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D7BE1B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7A8" w:rsidRPr="00E161CE" w14:paraId="4B7EA92D" w14:textId="77777777" w:rsidTr="00BC5E4D">
        <w:trPr>
          <w:trHeight w:val="346"/>
          <w:tblHeader/>
        </w:trPr>
        <w:tc>
          <w:tcPr>
            <w:tcW w:w="6210" w:type="dxa"/>
          </w:tcPr>
          <w:p w14:paraId="11BEA3AA" w14:textId="22557A78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99977DD" w14:textId="101AD495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30,975</w:t>
            </w:r>
          </w:p>
        </w:tc>
        <w:tc>
          <w:tcPr>
            <w:tcW w:w="270" w:type="dxa"/>
          </w:tcPr>
          <w:p w14:paraId="6F984D16" w14:textId="77777777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D22773" w14:textId="2F8888F9" w:rsidR="000017A8" w:rsidRPr="00E161CE" w:rsidRDefault="000017A8" w:rsidP="0000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</w:tbl>
    <w:p w14:paraId="23B9CF5B" w14:textId="77777777" w:rsidR="00E161CE" w:rsidRPr="00E161CE" w:rsidRDefault="00E161CE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380F3" w14:textId="4C32F685" w:rsidR="00EB73ED" w:rsidRPr="00EB276B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370D6E">
        <w:rPr>
          <w:rFonts w:ascii="Angsana New" w:hAnsi="Angsana New" w:cs="Angsana New"/>
          <w:b/>
          <w:bCs/>
          <w:sz w:val="30"/>
          <w:szCs w:val="30"/>
        </w:rPr>
        <w:t>1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EB276B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EB276B" w:rsidRDefault="00EF6B86" w:rsidP="0015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outlineLvl w:val="0"/>
        <w:rPr>
          <w:rFonts w:ascii="Angsana New" w:hAnsi="Angsana New"/>
          <w:sz w:val="30"/>
          <w:szCs w:val="30"/>
        </w:rPr>
      </w:pPr>
    </w:p>
    <w:p w14:paraId="2F4C8CCB" w14:textId="2A33106C" w:rsidR="00E40A2D" w:rsidRPr="004C498E" w:rsidRDefault="00E40A2D" w:rsidP="00E161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</w:rPr>
      </w:pPr>
      <w:r w:rsidRPr="004C498E">
        <w:rPr>
          <w:rFonts w:ascii="Angsana New" w:hAnsi="Angsana New"/>
          <w:sz w:val="30"/>
          <w:szCs w:val="30"/>
        </w:rPr>
        <w:t>(</w:t>
      </w:r>
      <w:r w:rsidRPr="004C498E">
        <w:rPr>
          <w:rFonts w:ascii="Angsana New" w:hAnsi="Angsana New"/>
          <w:sz w:val="30"/>
          <w:szCs w:val="30"/>
          <w:cs/>
        </w:rPr>
        <w:t xml:space="preserve">ก) </w:t>
      </w:r>
      <w:r w:rsidRPr="004C498E">
        <w:rPr>
          <w:rFonts w:ascii="Angsana New" w:hAnsi="Angsana New"/>
          <w:sz w:val="30"/>
          <w:szCs w:val="30"/>
          <w:cs/>
        </w:rPr>
        <w:tab/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</w:t>
      </w:r>
      <w:r w:rsidRPr="004C498E">
        <w:rPr>
          <w:rFonts w:ascii="Angsana New" w:hAnsi="Angsana New"/>
          <w:spacing w:val="-2"/>
          <w:sz w:val="30"/>
          <w:szCs w:val="30"/>
          <w:cs/>
        </w:rPr>
        <w:t xml:space="preserve">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4C498E">
        <w:rPr>
          <w:rFonts w:ascii="Angsana New" w:hAnsi="Angsana New"/>
          <w:spacing w:val="-2"/>
          <w:sz w:val="30"/>
          <w:szCs w:val="30"/>
        </w:rPr>
        <w:t>3</w:t>
      </w:r>
      <w:r w:rsidRPr="004C498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4C498E">
        <w:rPr>
          <w:rFonts w:ascii="Angsana New" w:hAnsi="Angsana New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="002C017C" w:rsidRPr="004C498E">
        <w:rPr>
          <w:rFonts w:ascii="Angsana New" w:hAnsi="Angsana New" w:hint="cs"/>
          <w:sz w:val="30"/>
          <w:szCs w:val="30"/>
          <w:cs/>
        </w:rPr>
        <w:t xml:space="preserve">ดังนั้น ณ วันที่ </w:t>
      </w:r>
      <w:r w:rsidR="002C017C" w:rsidRPr="004C498E">
        <w:rPr>
          <w:rFonts w:ascii="Angsana New" w:hAnsi="Angsana New"/>
          <w:sz w:val="30"/>
          <w:szCs w:val="30"/>
        </w:rPr>
        <w:t>3</w:t>
      </w:r>
      <w:r w:rsidR="00A777AB" w:rsidRPr="004C498E">
        <w:rPr>
          <w:rFonts w:ascii="Angsana New" w:hAnsi="Angsana New"/>
          <w:sz w:val="30"/>
          <w:szCs w:val="30"/>
        </w:rPr>
        <w:t>1</w:t>
      </w:r>
      <w:r w:rsidR="002C017C" w:rsidRPr="004C498E">
        <w:rPr>
          <w:rFonts w:ascii="Angsana New" w:hAnsi="Angsana New"/>
          <w:sz w:val="30"/>
          <w:szCs w:val="30"/>
        </w:rPr>
        <w:t xml:space="preserve"> </w:t>
      </w:r>
      <w:r w:rsidR="00A777AB" w:rsidRPr="004C498E">
        <w:rPr>
          <w:rFonts w:ascii="Angsana New" w:hAnsi="Angsana New" w:hint="cs"/>
          <w:sz w:val="30"/>
          <w:szCs w:val="30"/>
          <w:cs/>
        </w:rPr>
        <w:t>ธันวาคม</w:t>
      </w:r>
      <w:r w:rsidR="002C017C" w:rsidRPr="004C498E">
        <w:rPr>
          <w:rFonts w:ascii="Angsana New" w:hAnsi="Angsana New" w:hint="cs"/>
          <w:sz w:val="30"/>
          <w:szCs w:val="30"/>
          <w:cs/>
        </w:rPr>
        <w:t xml:space="preserve"> </w:t>
      </w:r>
      <w:r w:rsidR="002C017C" w:rsidRPr="004C498E">
        <w:rPr>
          <w:rFonts w:ascii="Angsana New" w:hAnsi="Angsana New"/>
          <w:sz w:val="30"/>
          <w:szCs w:val="30"/>
        </w:rPr>
        <w:t xml:space="preserve">2564 </w:t>
      </w:r>
      <w:r w:rsidR="002C017C" w:rsidRPr="004C498E">
        <w:rPr>
          <w:rFonts w:ascii="Angsana New" w:hAnsi="Angsana New" w:hint="cs"/>
          <w:sz w:val="30"/>
          <w:szCs w:val="30"/>
          <w:cs/>
        </w:rPr>
        <w:t>จึงยังไม่มีการ</w:t>
      </w:r>
      <w:r w:rsidR="00DF7B4F" w:rsidRPr="004C498E">
        <w:rPr>
          <w:rFonts w:ascii="Angsana New" w:hAnsi="Angsana New"/>
          <w:sz w:val="30"/>
          <w:szCs w:val="30"/>
          <w:cs/>
        </w:rPr>
        <w:br/>
      </w:r>
      <w:r w:rsidR="00792998" w:rsidRPr="004C498E">
        <w:rPr>
          <w:rFonts w:ascii="Angsana New" w:hAnsi="Angsana New" w:hint="cs"/>
          <w:sz w:val="30"/>
          <w:szCs w:val="30"/>
          <w:cs/>
        </w:rPr>
        <w:t>บันทึก</w:t>
      </w:r>
      <w:r w:rsidR="002C017C" w:rsidRPr="004C498E">
        <w:rPr>
          <w:rFonts w:ascii="Angsana New" w:hAnsi="Angsana New" w:hint="cs"/>
          <w:sz w:val="30"/>
          <w:szCs w:val="30"/>
          <w:cs/>
        </w:rPr>
        <w:t>ประมาณ</w:t>
      </w:r>
      <w:r w:rsidR="00492019" w:rsidRPr="004C498E">
        <w:rPr>
          <w:rFonts w:ascii="Angsana New" w:hAnsi="Angsana New" w:hint="cs"/>
          <w:sz w:val="30"/>
          <w:szCs w:val="30"/>
          <w:cs/>
        </w:rPr>
        <w:t>การหนี้สิน</w:t>
      </w:r>
      <w:r w:rsidR="00831563" w:rsidRPr="004C498E">
        <w:rPr>
          <w:rFonts w:ascii="Angsana New" w:hAnsi="Angsana New" w:hint="cs"/>
          <w:sz w:val="30"/>
          <w:szCs w:val="30"/>
          <w:cs/>
        </w:rPr>
        <w:t>ดังกล่าว</w:t>
      </w:r>
      <w:r w:rsidR="002C017C" w:rsidRPr="004C498E">
        <w:rPr>
          <w:rFonts w:ascii="Angsana New" w:hAnsi="Angsana New" w:hint="cs"/>
          <w:sz w:val="30"/>
          <w:szCs w:val="30"/>
          <w:cs/>
        </w:rPr>
        <w:t>แต่อย่างใด</w:t>
      </w:r>
      <w:r w:rsidR="00DA0734" w:rsidRPr="004C498E">
        <w:rPr>
          <w:rFonts w:ascii="Angsana New" w:hAnsi="Angsana New"/>
          <w:sz w:val="30"/>
          <w:szCs w:val="30"/>
          <w:cs/>
        </w:rPr>
        <w:t xml:space="preserve"> </w:t>
      </w:r>
    </w:p>
    <w:p w14:paraId="26C21AC5" w14:textId="77777777" w:rsidR="00E40A2D" w:rsidRPr="004C498E" w:rsidRDefault="00E40A2D" w:rsidP="00E40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6913A" w14:textId="39169F7E" w:rsidR="00E40A2D" w:rsidRDefault="00E40A2D" w:rsidP="00E161CE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</w:rPr>
      </w:pPr>
      <w:r w:rsidRPr="004C498E">
        <w:rPr>
          <w:rFonts w:ascii="Angsana New" w:hAnsi="Angsana New" w:hint="cs"/>
          <w:sz w:val="30"/>
          <w:szCs w:val="30"/>
          <w:cs/>
        </w:rPr>
        <w:t>(</w:t>
      </w:r>
      <w:r w:rsidR="00E24E71" w:rsidRPr="004C498E">
        <w:rPr>
          <w:rFonts w:ascii="Angsana New" w:hAnsi="Angsana New" w:hint="cs"/>
          <w:sz w:val="30"/>
          <w:szCs w:val="30"/>
          <w:cs/>
        </w:rPr>
        <w:t>ข</w:t>
      </w:r>
      <w:r w:rsidRPr="004C498E">
        <w:rPr>
          <w:rFonts w:ascii="Angsana New" w:hAnsi="Angsana New" w:hint="cs"/>
          <w:sz w:val="30"/>
          <w:szCs w:val="30"/>
          <w:cs/>
        </w:rPr>
        <w:t xml:space="preserve">) </w:t>
      </w:r>
      <w:r w:rsidR="00BD1E84" w:rsidRPr="004C498E">
        <w:rPr>
          <w:rFonts w:ascii="Angsana New" w:hAnsi="Angsana New"/>
          <w:sz w:val="30"/>
          <w:szCs w:val="30"/>
        </w:rPr>
        <w:t xml:space="preserve"> </w:t>
      </w:r>
      <w:r w:rsidR="00E24E71" w:rsidRPr="004C498E">
        <w:rPr>
          <w:rFonts w:ascii="Angsana New" w:hAnsi="Angsana New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="00CB7226" w:rsidRPr="004C498E">
        <w:rPr>
          <w:rFonts w:ascii="Angsana New" w:hAnsi="Angsana New" w:hint="cs"/>
          <w:sz w:val="30"/>
          <w:szCs w:val="30"/>
          <w:cs/>
        </w:rPr>
        <w:t xml:space="preserve"> </w:t>
      </w:r>
      <w:r w:rsidR="00602561" w:rsidRPr="004C498E">
        <w:rPr>
          <w:rFonts w:ascii="Angsana New" w:hAnsi="Angsana New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="00E825BC" w:rsidRPr="004C498E">
        <w:rPr>
          <w:rFonts w:ascii="Angsana New" w:hAnsi="Angsana New"/>
          <w:spacing w:val="-4"/>
          <w:sz w:val="30"/>
          <w:szCs w:val="30"/>
          <w:cs/>
        </w:rPr>
        <w:t>เป็นจำนวนเงินรวมประมาณ</w:t>
      </w:r>
      <w:r w:rsidR="00602561" w:rsidRPr="004C498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4E71" w:rsidRPr="004C498E">
        <w:rPr>
          <w:rFonts w:ascii="Angsana New" w:hAnsi="Angsana New"/>
          <w:spacing w:val="-4"/>
          <w:sz w:val="30"/>
          <w:szCs w:val="30"/>
        </w:rPr>
        <w:t>7.75</w:t>
      </w:r>
      <w:r w:rsidR="00602561" w:rsidRPr="004C498E">
        <w:rPr>
          <w:rFonts w:ascii="Angsana New" w:hAnsi="Angsana New"/>
          <w:spacing w:val="-4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อย่างไรก็ตาม</w:t>
      </w:r>
      <w:r w:rsidR="00602561" w:rsidRPr="004C498E">
        <w:rPr>
          <w:rFonts w:ascii="Angsana New" w:hAnsi="Angsana New"/>
          <w:sz w:val="30"/>
          <w:szCs w:val="30"/>
          <w:cs/>
        </w:rPr>
        <w:t>บริษัทได้บันทึกประมาณการหนี้สินจากคดีความดังกล่าวตามความเห็นของฝ่ายบริหารและฝ่ายกฎหมายของบริษัทเป็นจำนวน</w:t>
      </w:r>
      <w:r w:rsidR="00CB7226" w:rsidRPr="004C498E">
        <w:rPr>
          <w:rFonts w:ascii="Angsana New" w:hAnsi="Angsana New" w:hint="cs"/>
          <w:sz w:val="30"/>
          <w:szCs w:val="30"/>
          <w:cs/>
        </w:rPr>
        <w:t>รวม</w:t>
      </w:r>
      <w:r w:rsidR="00602561" w:rsidRPr="004C498E">
        <w:rPr>
          <w:rFonts w:ascii="Angsana New" w:hAnsi="Angsana New"/>
          <w:sz w:val="30"/>
          <w:szCs w:val="30"/>
          <w:cs/>
        </w:rPr>
        <w:t xml:space="preserve"> </w:t>
      </w:r>
      <w:r w:rsidR="00E24E71" w:rsidRPr="004C498E">
        <w:rPr>
          <w:rFonts w:ascii="Angsana New" w:hAnsi="Angsana New"/>
          <w:sz w:val="30"/>
          <w:szCs w:val="30"/>
        </w:rPr>
        <w:t>5.25</w:t>
      </w:r>
      <w:r w:rsidR="00340693" w:rsidRPr="004C498E">
        <w:rPr>
          <w:rFonts w:ascii="Angsana New" w:hAnsi="Angsana New"/>
          <w:sz w:val="30"/>
          <w:szCs w:val="30"/>
        </w:rPr>
        <w:t xml:space="preserve"> </w:t>
      </w:r>
      <w:r w:rsidR="00602561" w:rsidRPr="004C498E">
        <w:rPr>
          <w:rFonts w:ascii="Angsana New" w:hAnsi="Angsana New"/>
          <w:sz w:val="30"/>
          <w:szCs w:val="30"/>
          <w:cs/>
        </w:rPr>
        <w:t xml:space="preserve">ล้านบาท </w:t>
      </w:r>
      <w:r w:rsidR="000101C4" w:rsidRPr="004C498E">
        <w:rPr>
          <w:rFonts w:ascii="Angsana New" w:hAnsi="Angsana New" w:hint="cs"/>
          <w:sz w:val="30"/>
          <w:szCs w:val="30"/>
          <w:cs/>
        </w:rPr>
        <w:t>ไว้</w:t>
      </w:r>
      <w:r w:rsidR="00602561" w:rsidRPr="004C498E">
        <w:rPr>
          <w:rFonts w:ascii="Angsana New" w:hAnsi="Angsana New"/>
          <w:sz w:val="30"/>
          <w:szCs w:val="30"/>
          <w:cs/>
        </w:rPr>
        <w:t>ในงบการเงิ</w:t>
      </w:r>
      <w:r w:rsidR="00D35753" w:rsidRPr="004C498E">
        <w:rPr>
          <w:rFonts w:ascii="Angsana New" w:hAnsi="Angsana New" w:hint="cs"/>
          <w:sz w:val="30"/>
          <w:szCs w:val="30"/>
          <w:cs/>
        </w:rPr>
        <w:t>น</w:t>
      </w:r>
    </w:p>
    <w:p w14:paraId="00F13F6B" w14:textId="77777777" w:rsidR="006F22C5" w:rsidRDefault="006F22C5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ADEBDE5" w14:textId="02A9D1FD" w:rsidR="00E9633B" w:rsidRDefault="006F22C5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370D6E">
        <w:rPr>
          <w:rFonts w:ascii="Angsana New" w:hAnsi="Angsana New" w:cs="Angsana New"/>
          <w:b/>
          <w:bCs/>
          <w:sz w:val="30"/>
          <w:szCs w:val="30"/>
        </w:rPr>
        <w:t>2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6F22C5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B745E5" w14:textId="77777777" w:rsidR="00683B1B" w:rsidRPr="006F22C5" w:rsidRDefault="00683B1B" w:rsidP="006F22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D59A4BB" w14:textId="27E1255A" w:rsidR="00AC7DC7" w:rsidRPr="00AC7DC7" w:rsidRDefault="00C20EBE" w:rsidP="00C20E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00068">
        <w:rPr>
          <w:rFonts w:ascii="Angsana New" w:hAnsi="Angsana New"/>
          <w:sz w:val="30"/>
          <w:szCs w:val="30"/>
          <w:cs/>
          <w:lang w:val="en-GB"/>
        </w:rPr>
        <w:t>ในการประชุม</w:t>
      </w:r>
      <w:r w:rsidR="00481975">
        <w:rPr>
          <w:rFonts w:ascii="Angsana New" w:hAnsi="Angsana New" w:hint="cs"/>
          <w:sz w:val="30"/>
          <w:szCs w:val="30"/>
          <w:cs/>
          <w:lang w:val="en-GB"/>
        </w:rPr>
        <w:t>สามัญ</w:t>
      </w:r>
      <w:r w:rsidRPr="00700068">
        <w:rPr>
          <w:rFonts w:ascii="Angsana New" w:hAnsi="Angsana New"/>
          <w:sz w:val="30"/>
          <w:szCs w:val="30"/>
          <w:cs/>
          <w:lang w:val="en-GB"/>
        </w:rPr>
        <w:t xml:space="preserve">ผู้ถือหุ้นเมื่อวันที่ </w:t>
      </w:r>
      <w:r w:rsidRPr="00700068">
        <w:rPr>
          <w:rFonts w:ascii="Angsana New" w:hAnsi="Angsana New"/>
          <w:sz w:val="30"/>
          <w:szCs w:val="30"/>
          <w:lang w:val="en-GB" w:bidi="ar-SA"/>
        </w:rPr>
        <w:t>2</w:t>
      </w:r>
      <w:r w:rsidR="00370D6E" w:rsidRPr="00700068">
        <w:rPr>
          <w:rFonts w:ascii="Angsana New" w:hAnsi="Angsana New"/>
          <w:sz w:val="30"/>
          <w:szCs w:val="30"/>
          <w:lang w:val="en-GB" w:bidi="ar-SA"/>
        </w:rPr>
        <w:t>7</w:t>
      </w:r>
      <w:r w:rsidRPr="00700068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700068">
        <w:rPr>
          <w:rFonts w:ascii="Angsana New" w:hAnsi="Angsana New"/>
          <w:sz w:val="30"/>
          <w:szCs w:val="30"/>
          <w:lang w:val="en-GB" w:bidi="ar-SA"/>
        </w:rPr>
        <w:t>256</w:t>
      </w:r>
      <w:r w:rsidR="00370D6E" w:rsidRPr="00700068">
        <w:rPr>
          <w:rFonts w:ascii="Angsana New" w:hAnsi="Angsana New"/>
          <w:sz w:val="30"/>
          <w:szCs w:val="30"/>
          <w:lang w:val="en-GB" w:bidi="ar-SA"/>
        </w:rPr>
        <w:t>5</w:t>
      </w:r>
      <w:r w:rsidRPr="00700068">
        <w:rPr>
          <w:rFonts w:ascii="Angsana New" w:hAnsi="Angsana New"/>
          <w:sz w:val="30"/>
          <w:szCs w:val="30"/>
          <w:cs/>
          <w:lang w:val="en-GB"/>
        </w:rPr>
        <w:t xml:space="preserve"> ผู้ถือหุ้นมีมติอนุมัติการจ่ายเงินปันผลในอัตราหุ้นละ </w:t>
      </w:r>
      <w:r w:rsidRPr="00700068">
        <w:rPr>
          <w:rFonts w:ascii="Angsana New" w:hAnsi="Angsana New"/>
          <w:sz w:val="30"/>
          <w:szCs w:val="30"/>
          <w:lang w:val="en-GB" w:bidi="ar-SA"/>
        </w:rPr>
        <w:t>0.3</w:t>
      </w:r>
      <w:r w:rsidR="00370D6E" w:rsidRPr="00700068">
        <w:rPr>
          <w:rFonts w:ascii="Angsana New" w:hAnsi="Angsana New"/>
          <w:sz w:val="30"/>
          <w:szCs w:val="30"/>
          <w:lang w:val="en-GB" w:bidi="ar-SA"/>
        </w:rPr>
        <w:t>4</w:t>
      </w:r>
      <w:r w:rsidRPr="00700068">
        <w:rPr>
          <w:rFonts w:ascii="Angsana New" w:hAnsi="Angsana New"/>
          <w:sz w:val="30"/>
          <w:szCs w:val="30"/>
          <w:cs/>
          <w:lang w:val="en-GB"/>
        </w:rPr>
        <w:t xml:space="preserve"> บาท</w:t>
      </w:r>
      <w:r w:rsidR="0048197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00068">
        <w:rPr>
          <w:rFonts w:ascii="Angsana New" w:hAnsi="Angsana New"/>
          <w:sz w:val="30"/>
          <w:szCs w:val="30"/>
          <w:cs/>
          <w:lang w:val="en-GB"/>
        </w:rPr>
        <w:t xml:space="preserve">รวมเป็นจำนวนเงิน </w:t>
      </w:r>
      <w:r w:rsidR="00370D6E" w:rsidRPr="00700068">
        <w:rPr>
          <w:rFonts w:ascii="Angsana New" w:hAnsi="Angsana New"/>
          <w:sz w:val="30"/>
          <w:szCs w:val="30"/>
          <w:lang w:val="en-GB" w:bidi="ar-SA"/>
        </w:rPr>
        <w:t>90.41</w:t>
      </w:r>
      <w:r w:rsidRPr="00700068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00068">
        <w:rPr>
          <w:rFonts w:ascii="Angsana New" w:hAnsi="Angsana New"/>
          <w:sz w:val="30"/>
          <w:szCs w:val="30"/>
          <w:cs/>
          <w:lang w:val="en-GB"/>
        </w:rPr>
        <w:t xml:space="preserve">ล้านบาท เงินปันผลดังกล่าวจะจ่ายให้แก่ผู้ถือหุ้นภายในเดือนกุมภาพันธ์ </w:t>
      </w:r>
      <w:r w:rsidRPr="00700068">
        <w:rPr>
          <w:rFonts w:ascii="Angsana New" w:hAnsi="Angsana New"/>
          <w:sz w:val="30"/>
          <w:szCs w:val="30"/>
          <w:lang w:val="en-GB" w:bidi="ar-SA"/>
        </w:rPr>
        <w:t>256</w:t>
      </w:r>
      <w:r w:rsidR="00370D6E" w:rsidRPr="00700068">
        <w:rPr>
          <w:rFonts w:ascii="Angsana New" w:hAnsi="Angsana New"/>
          <w:sz w:val="30"/>
          <w:szCs w:val="30"/>
          <w:lang w:val="en-GB" w:bidi="ar-SA"/>
        </w:rPr>
        <w:t>5</w:t>
      </w:r>
    </w:p>
    <w:sectPr w:rsidR="00AC7DC7" w:rsidRPr="00AC7DC7" w:rsidSect="0039607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019" w:bottom="576" w:left="1152" w:header="720" w:footer="720" w:gutter="0"/>
      <w:paperSrc w:first="7" w:other="7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D1326" w14:textId="77777777" w:rsidR="00D60765" w:rsidRDefault="00D60765" w:rsidP="004956B4">
      <w:r>
        <w:separator/>
      </w:r>
    </w:p>
  </w:endnote>
  <w:endnote w:type="continuationSeparator" w:id="0">
    <w:p w14:paraId="3B01996C" w14:textId="77777777" w:rsidR="00D60765" w:rsidRDefault="00D6076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E72AD6" w:rsidRPr="0047456A" w:rsidRDefault="00E72AD6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E72AD6" w:rsidRDefault="00E72AD6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E72AD6" w:rsidRPr="00907A32" w:rsidRDefault="00E72AD6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E72AD6" w:rsidRPr="00907A32" w:rsidRDefault="00E72AD6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B196A" w14:textId="77777777" w:rsidR="00D60765" w:rsidRDefault="00D60765" w:rsidP="004956B4">
      <w:r>
        <w:separator/>
      </w:r>
    </w:p>
  </w:footnote>
  <w:footnote w:type="continuationSeparator" w:id="0">
    <w:p w14:paraId="33691C5C" w14:textId="77777777" w:rsidR="00D60765" w:rsidRDefault="00D6076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E72AD6" w:rsidRPr="009B072F" w:rsidRDefault="00E72AD6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E72AD6" w:rsidRPr="009B072F" w:rsidRDefault="00E72AD6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62131B37" w:rsidR="00E72AD6" w:rsidRPr="0047456A" w:rsidRDefault="00E72AD6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E72AD6" w:rsidRDefault="00E72AD6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49D7" w14:textId="77777777" w:rsidR="00647616" w:rsidRPr="009B072F" w:rsidRDefault="00647616" w:rsidP="00647616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333BB0F" w14:textId="77777777" w:rsidR="00647616" w:rsidRPr="009B072F" w:rsidRDefault="00647616" w:rsidP="00647616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9C1553" w14:textId="77777777" w:rsidR="00647616" w:rsidRDefault="00647616" w:rsidP="00647616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8EAFA0D" w14:textId="77777777" w:rsidR="00647616" w:rsidRDefault="00647616" w:rsidP="00647616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860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616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18"/>
    <w:rsid w:val="00C31963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1A6"/>
    <w:rsid w:val="00D60459"/>
    <w:rsid w:val="00D60503"/>
    <w:rsid w:val="00D6074A"/>
    <w:rsid w:val="00D60765"/>
    <w:rsid w:val="00D60BC5"/>
    <w:rsid w:val="00D60BE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44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63A50C8E0364D836F388ADD20C7E4" ma:contentTypeVersion="2" ma:contentTypeDescription="Create a new document." ma:contentTypeScope="" ma:versionID="4f3f0c65c1013c2e0c3f5d0dfc9c9320">
  <xsd:schema xmlns:xsd="http://www.w3.org/2001/XMLSchema" xmlns:xs="http://www.w3.org/2001/XMLSchema" xmlns:p="http://schemas.microsoft.com/office/2006/metadata/properties" xmlns:ns2="3dd5c45e-d3f0-4745-91ea-61d8ca6660d7" targetNamespace="http://schemas.microsoft.com/office/2006/metadata/properties" ma:root="true" ma:fieldsID="d90c02a90f5900f3eed1964c4ced56cd" ns2:_="">
    <xsd:import namespace="3dd5c45e-d3f0-4745-91ea-61d8ca6660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5c45e-d3f0-4745-91ea-61d8ca666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B03947-DBC2-44F4-B864-BDD90E32A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5c45e-d3f0-4745-91ea-61d8ca6660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12</Pages>
  <Words>2341</Words>
  <Characters>10081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Pakasit Udee (ปกาสิต อยู่ดี)</cp:lastModifiedBy>
  <cp:revision>4</cp:revision>
  <cp:lastPrinted>2022-01-27T09:45:00Z</cp:lastPrinted>
  <dcterms:created xsi:type="dcterms:W3CDTF">2022-02-11T07:02:00Z</dcterms:created>
  <dcterms:modified xsi:type="dcterms:W3CDTF">2022-02-11T07:43:00Z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0x01010033E63A50C8E0364D836F388ADD20C7E4</vt:lpwstr>
  </property>
</Properties>
</file>